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BE8E" w14:textId="7777777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  <w:cs/>
        </w:rPr>
      </w:pPr>
      <w:bookmarkStart w:id="0" w:name="OLE_LINK1"/>
    </w:p>
    <w:p w14:paraId="135C4925" w14:textId="7777777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566ED826" w14:textId="7777777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08943E04" w14:textId="4A096B6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66A1D77" w14:textId="0EEDC0DA" w:rsidR="008C409F" w:rsidRPr="002158CD" w:rsidRDefault="00822156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  <w:cs/>
        </w:rPr>
      </w:pPr>
      <w:r w:rsidRPr="002158CD">
        <w:rPr>
          <w:b/>
          <w:bCs/>
          <w:sz w:val="52"/>
          <w:szCs w:val="52"/>
          <w:cs/>
        </w:rPr>
        <w:tab/>
      </w:r>
    </w:p>
    <w:p w14:paraId="3A1BD40E" w14:textId="7777777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58A2E431" w14:textId="77777777" w:rsidR="00CA5E04" w:rsidRPr="002158CD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7C191419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B33603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924FD4A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B15E39D" w14:textId="16894B70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B33603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E343F" w:rsidRPr="00B33603">
        <w:rPr>
          <w:rFonts w:cs="Angsana New"/>
          <w:b w:val="0"/>
          <w:bCs w:val="0"/>
          <w:sz w:val="32"/>
          <w:szCs w:val="32"/>
        </w:rPr>
        <w:t xml:space="preserve">31 </w:t>
      </w:r>
      <w:r w:rsidRPr="00B33603">
        <w:rPr>
          <w:rFonts w:cs="Angsana New"/>
          <w:b w:val="0"/>
          <w:bCs w:val="0"/>
          <w:sz w:val="32"/>
          <w:szCs w:val="32"/>
          <w:cs/>
        </w:rPr>
        <w:t>ธันวาคม</w:t>
      </w:r>
      <w:r w:rsidRPr="00B33603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E343F" w:rsidRPr="00B33603">
        <w:rPr>
          <w:rFonts w:cs="Angsana New"/>
          <w:b w:val="0"/>
          <w:bCs w:val="0"/>
          <w:sz w:val="32"/>
          <w:szCs w:val="32"/>
        </w:rPr>
        <w:t>256</w:t>
      </w:r>
      <w:r w:rsidR="00FA479E" w:rsidRPr="00B33603">
        <w:rPr>
          <w:rFonts w:cs="Angsana New"/>
          <w:b w:val="0"/>
          <w:bCs w:val="0"/>
          <w:sz w:val="32"/>
          <w:szCs w:val="32"/>
        </w:rPr>
        <w:t>8</w:t>
      </w:r>
    </w:p>
    <w:p w14:paraId="21C9CECF" w14:textId="69394CDC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B33603">
        <w:rPr>
          <w:rFonts w:cs="Angsana New"/>
          <w:b w:val="0"/>
          <w:bCs w:val="0"/>
          <w:sz w:val="32"/>
          <w:szCs w:val="32"/>
          <w:cs/>
        </w:rPr>
        <w:t>แล</w:t>
      </w:r>
      <w:r w:rsidRPr="00B33603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0FADB2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B33603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875EFB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0E538A72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F2E0ED" w14:textId="77777777" w:rsidR="00CA5E04" w:rsidRPr="00B33603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41ABAFB3" w14:textId="63DCF917" w:rsidR="00CA5E04" w:rsidRPr="00B33603" w:rsidRDefault="00FE2CC0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cs="Angsana New"/>
          <w:b w:val="0"/>
          <w:bCs w:val="0"/>
          <w:sz w:val="30"/>
          <w:szCs w:val="30"/>
        </w:rPr>
      </w:pPr>
      <w:r w:rsidRPr="00B33603"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36ADB" wp14:editId="7D273303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951E8D" id="Rectangle 2" o:spid="_x0000_s1026" style="position:absolute;margin-left:223.65pt;margin-top:316.4pt;width:6.05pt;height: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" strokecolor="white"/>
            </w:pict>
          </mc:Fallback>
        </mc:AlternateContent>
      </w:r>
    </w:p>
    <w:p w14:paraId="72804A6E" w14:textId="5BEB3411" w:rsidR="00CA5E04" w:rsidRPr="00B33603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b/>
          <w:bCs/>
        </w:rPr>
        <w:sectPr w:rsidR="00CA5E04" w:rsidRPr="00B33603" w:rsidSect="00B86C4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18128B3D" w14:textId="77777777" w:rsidR="009E45D4" w:rsidRPr="00B33603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B33603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B33603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B33603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A746FF7" w14:textId="77777777" w:rsidR="009E45D4" w:rsidRPr="00B33603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18"/>
          <w:szCs w:val="18"/>
          <w:lang w:bidi="th-TH"/>
        </w:rPr>
      </w:pPr>
    </w:p>
    <w:p w14:paraId="7FF8112C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75A54388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53D2965" w14:textId="5C815BE8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นโยบายการบัญชีที่</w:t>
      </w:r>
      <w:r w:rsidR="000D1407" w:rsidRPr="00B33603">
        <w:rPr>
          <w:rFonts w:ascii="Angsana New" w:hAnsi="Angsana New" w:hint="cs"/>
          <w:sz w:val="30"/>
          <w:szCs w:val="30"/>
          <w:cs/>
          <w:lang w:bidi="th-TH"/>
        </w:rPr>
        <w:t>มีสาระ</w:t>
      </w:r>
      <w:r w:rsidRPr="00B33603">
        <w:rPr>
          <w:rFonts w:ascii="Angsana New" w:hAnsi="Angsana New"/>
          <w:sz w:val="30"/>
          <w:szCs w:val="30"/>
          <w:cs/>
          <w:lang w:bidi="th-TH"/>
        </w:rPr>
        <w:t>สำคัญ</w:t>
      </w:r>
    </w:p>
    <w:p w14:paraId="15C49E2D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48B75234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BD96E6E" w14:textId="4D6E326A" w:rsidR="009174A9" w:rsidRPr="00B33603" w:rsidRDefault="009174A9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65EE319B" w14:textId="6DDF2515" w:rsidR="000707AD" w:rsidRPr="00B33603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53328B" w:rsidRPr="00B3360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27407D6F" w14:textId="685625D2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B33603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27E383A" w14:textId="26A4F75F" w:rsidR="00072DB0" w:rsidRPr="00B33603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2D8CA3C9" w14:textId="7A9D8B1E" w:rsidR="00A277B2" w:rsidRPr="00B33603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9E2740" w14:textId="77777777" w:rsidR="003C77E2" w:rsidRPr="00B33603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133C1EC2" w14:textId="77777777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03BEFF4" w14:textId="51516242" w:rsidR="009E45D4" w:rsidRPr="00B33603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เงินกู้ยืมและหุ้นกู้</w:t>
      </w:r>
    </w:p>
    <w:p w14:paraId="615EC8B5" w14:textId="7AEE928F" w:rsidR="002C7564" w:rsidRPr="00B33603" w:rsidRDefault="00761A88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เจ้าหนี้การค้าและ</w:t>
      </w:r>
      <w:r w:rsidR="004762B0" w:rsidRPr="00B33603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53328B" w:rsidRPr="00B3360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4762B0" w:rsidRPr="00B33603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14:paraId="56F7D949" w14:textId="54C4EBC4" w:rsidR="00C448E6" w:rsidRPr="00B33603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288831F6" w14:textId="27C306D6" w:rsidR="009E45D4" w:rsidRPr="00B33603" w:rsidRDefault="00330A87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68169EFB" w14:textId="17CEDCF7" w:rsidR="00C448E6" w:rsidRPr="00B33603" w:rsidRDefault="008E10B8" w:rsidP="00330A8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ส่วนเกินทุนและสำรอง</w:t>
      </w:r>
    </w:p>
    <w:p w14:paraId="0BF18269" w14:textId="1E345C18" w:rsidR="009E45D4" w:rsidRPr="00B3360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DC75DD" w:rsidRPr="00B3360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14BBDFD" w14:textId="6294437E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ค่าใช้จ่ายตาม</w:t>
      </w:r>
      <w:r w:rsidR="00AB3850" w:rsidRPr="00B33603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51C4353A" w14:textId="77777777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3EC73A1B" w14:textId="5372857F" w:rsidR="00C448E6" w:rsidRPr="00B33603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C0D0163" w14:textId="77777777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6791129C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B33603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bookmarkEnd w:id="0"/>
    <w:p w14:paraId="78C5929F" w14:textId="77777777" w:rsidR="009E45D4" w:rsidRPr="00B33603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sz w:val="28"/>
          <w:szCs w:val="28"/>
          <w:cs/>
        </w:rPr>
        <w:br w:type="page"/>
      </w:r>
      <w:r w:rsidRPr="00B33603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B33603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DDF3245" w14:textId="7872D915" w:rsidR="009E45D4" w:rsidRPr="00B33603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B33603">
        <w:rPr>
          <w:cs/>
        </w:rPr>
        <w:t xml:space="preserve"> </w:t>
      </w:r>
      <w:r w:rsidR="005F38F1" w:rsidRPr="00B33603">
        <w:t>1</w:t>
      </w:r>
      <w:r w:rsidR="00D9089D" w:rsidRPr="00B33603">
        <w:t>2</w:t>
      </w:r>
      <w:r w:rsidR="00482E6C" w:rsidRPr="00B33603">
        <w:t xml:space="preserve"> </w:t>
      </w:r>
      <w:r w:rsidR="00482E6C" w:rsidRPr="00B33603">
        <w:rPr>
          <w:cs/>
        </w:rPr>
        <w:t xml:space="preserve">กุมภาพันธ์ </w:t>
      </w:r>
      <w:r w:rsidR="002C11F8" w:rsidRPr="00B33603">
        <w:t>256</w:t>
      </w:r>
      <w:r w:rsidR="005A7C00" w:rsidRPr="00B33603">
        <w:t>9</w:t>
      </w:r>
    </w:p>
    <w:p w14:paraId="46983A29" w14:textId="77777777" w:rsidR="009E45D4" w:rsidRPr="00B33603" w:rsidRDefault="009E45D4" w:rsidP="00BD0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58FC2078" w14:textId="77777777" w:rsidR="009E45D4" w:rsidRPr="00B33603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B33603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A1F5985" w14:textId="21FC0483" w:rsidR="00FF15EA" w:rsidRPr="00B33603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cs/>
        </w:rPr>
        <w:t xml:space="preserve">บริษัท บางจาก คอร์ปอเรชั่น จำกัด (มหาชน) </w:t>
      </w:r>
      <w:r w:rsidR="00CB009D" w:rsidRPr="00B33603">
        <w:rPr>
          <w:cs/>
        </w:rPr>
        <w:t>เป็น</w:t>
      </w:r>
      <w:r w:rsidRPr="00B33603">
        <w:rPr>
          <w:cs/>
        </w:rPr>
        <w:t>บริษัทจดทะเบียนจัดตั้งเป็นบริษัทมหาชนในประเทศไทย</w:t>
      </w:r>
      <w:r w:rsidR="003C58ED" w:rsidRPr="00B33603">
        <w:rPr>
          <w:cs/>
        </w:rPr>
        <w:t xml:space="preserve"> </w:t>
      </w:r>
      <w:r w:rsidRPr="00B33603">
        <w:rPr>
          <w:cs/>
        </w:rPr>
        <w:t>และ</w:t>
      </w:r>
      <w:r w:rsidR="006D0514" w:rsidRPr="00B33603">
        <w:br/>
      </w:r>
      <w:r w:rsidRPr="00B33603">
        <w:rPr>
          <w:cs/>
        </w:rPr>
        <w:t>จดทะเบียน</w:t>
      </w:r>
      <w:r w:rsidR="00385B5C" w:rsidRPr="00B33603">
        <w:rPr>
          <w:cs/>
        </w:rPr>
        <w:t>กับ</w:t>
      </w:r>
      <w:r w:rsidRPr="00B33603">
        <w:rPr>
          <w:cs/>
        </w:rPr>
        <w:t>ตลาดหลักทรัพย์แห่งประเทศไทย โดยมีที่อยู่จดทะเบียน</w:t>
      </w:r>
      <w:r w:rsidR="00385B5C" w:rsidRPr="00B33603">
        <w:rPr>
          <w:cs/>
        </w:rPr>
        <w:t>ของบริษัทตั้งอยู่เลขที่</w:t>
      </w:r>
    </w:p>
    <w:p w14:paraId="4FBA39DA" w14:textId="77777777" w:rsidR="000B5614" w:rsidRPr="00B33603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364A47AC" w14:textId="73C51C64" w:rsidR="00FF15EA" w:rsidRPr="00B33603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rPr>
          <w:cs/>
        </w:rPr>
      </w:pPr>
      <w:r w:rsidRPr="00B33603">
        <w:rPr>
          <w:cs/>
        </w:rPr>
        <w:t>ส</w:t>
      </w:r>
      <w:r w:rsidR="00194167" w:rsidRPr="00B33603">
        <w:rPr>
          <w:cs/>
        </w:rPr>
        <w:t>ำนักงานใหญ่</w:t>
      </w:r>
      <w:r w:rsidR="006C5CF4" w:rsidRPr="00B33603">
        <w:t xml:space="preserve"> </w:t>
      </w:r>
      <w:r w:rsidR="00194167" w:rsidRPr="00B33603">
        <w:rPr>
          <w:cs/>
        </w:rPr>
        <w:t>:</w:t>
      </w:r>
      <w:r w:rsidR="00194167" w:rsidRPr="00B33603">
        <w:tab/>
      </w:r>
      <w:r w:rsidRPr="00B33603">
        <w:rPr>
          <w:cs/>
        </w:rPr>
        <w:t xml:space="preserve">เลขที่ </w:t>
      </w:r>
      <w:r w:rsidR="00DE3F43" w:rsidRPr="00B33603">
        <w:t>2098</w:t>
      </w:r>
      <w:r w:rsidRPr="00B33603">
        <w:rPr>
          <w:cs/>
        </w:rPr>
        <w:t xml:space="preserve"> อาคารเอ็ม ทาวเวอร์ ชั้น </w:t>
      </w:r>
      <w:r w:rsidR="00DE3F43" w:rsidRPr="00B33603">
        <w:t>8</w:t>
      </w:r>
      <w:r w:rsidRPr="00B33603">
        <w:rPr>
          <w:cs/>
        </w:rPr>
        <w:t xml:space="preserve"> ถนนสุขุมวิท แขวงพระโขนงใต้ เขตพระโขนง กรุงเทพมหานคร</w:t>
      </w:r>
    </w:p>
    <w:p w14:paraId="5AAC6567" w14:textId="77777777" w:rsidR="00FF15EA" w:rsidRPr="00B33603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rPr>
          <w:sz w:val="24"/>
          <w:szCs w:val="24"/>
        </w:rPr>
      </w:pPr>
    </w:p>
    <w:p w14:paraId="22BB0B0B" w14:textId="4EA192F9" w:rsidR="00FF15EA" w:rsidRPr="00B33603" w:rsidRDefault="00194167" w:rsidP="00E5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  <w:r w:rsidRPr="00B33603">
        <w:rPr>
          <w:cs/>
        </w:rPr>
        <w:t>โรงกลั่นน้ำมัน</w:t>
      </w:r>
      <w:r w:rsidR="006C5CF4" w:rsidRPr="00B33603">
        <w:t xml:space="preserve"> </w:t>
      </w:r>
      <w:r w:rsidRPr="00B33603">
        <w:tab/>
      </w:r>
      <w:r w:rsidRPr="00B33603">
        <w:rPr>
          <w:cs/>
        </w:rPr>
        <w:t>:</w:t>
      </w:r>
      <w:r w:rsidR="00441F59" w:rsidRPr="00B33603">
        <w:rPr>
          <w:cs/>
        </w:rPr>
        <w:t xml:space="preserve"> </w:t>
      </w:r>
      <w:r w:rsidRPr="00B33603">
        <w:tab/>
      </w:r>
      <w:r w:rsidR="0030504F" w:rsidRPr="00B33603">
        <w:rPr>
          <w:cs/>
        </w:rPr>
        <w:t xml:space="preserve">เลขที่ </w:t>
      </w:r>
      <w:r w:rsidR="00DE3F43" w:rsidRPr="00B33603">
        <w:t>2</w:t>
      </w:r>
      <w:r w:rsidR="00D52C0E" w:rsidRPr="00B33603">
        <w:t>1</w:t>
      </w:r>
      <w:r w:rsidR="00DE3F43" w:rsidRPr="00B33603">
        <w:t>0</w:t>
      </w:r>
      <w:r w:rsidR="0030504F" w:rsidRPr="00B33603">
        <w:rPr>
          <w:cs/>
        </w:rPr>
        <w:t xml:space="preserve"> หมู่ </w:t>
      </w:r>
      <w:r w:rsidR="006C5CF4" w:rsidRPr="00B33603">
        <w:t>1</w:t>
      </w:r>
      <w:r w:rsidR="0030504F" w:rsidRPr="00B33603">
        <w:rPr>
          <w:cs/>
        </w:rPr>
        <w:t xml:space="preserve"> ซอยสุขุมวิท </w:t>
      </w:r>
      <w:r w:rsidR="00DE3F43" w:rsidRPr="00B33603">
        <w:t>64</w:t>
      </w:r>
      <w:r w:rsidR="00FF15EA" w:rsidRPr="00B33603">
        <w:rPr>
          <w:cs/>
        </w:rPr>
        <w:t xml:space="preserve"> ถนนสุขุมวิท แขวงพระโขนงใต้ เขตพระโขนง กรุงเทพมหานคร</w:t>
      </w:r>
      <w:r w:rsidR="00FF15EA" w:rsidRPr="00B33603">
        <w:rPr>
          <w:cs/>
        </w:rPr>
        <w:br/>
      </w:r>
    </w:p>
    <w:p w14:paraId="7CA36AAD" w14:textId="73FD776E" w:rsidR="00FF15EA" w:rsidRPr="00B33603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B33603">
        <w:rPr>
          <w:cs/>
        </w:rPr>
        <w:t xml:space="preserve">ณ วันที่ </w:t>
      </w:r>
      <w:r w:rsidR="00E566A2" w:rsidRPr="00B33603">
        <w:t xml:space="preserve">31 </w:t>
      </w:r>
      <w:r w:rsidR="00E566A2" w:rsidRPr="00B33603">
        <w:rPr>
          <w:cs/>
        </w:rPr>
        <w:t xml:space="preserve">ธันวาคม </w:t>
      </w:r>
      <w:r w:rsidR="00E566A2" w:rsidRPr="00B33603">
        <w:t>256</w:t>
      </w:r>
      <w:r w:rsidR="005F38F1" w:rsidRPr="00B33603">
        <w:t>8</w:t>
      </w:r>
      <w:r w:rsidRPr="00B33603">
        <w:rPr>
          <w:cs/>
        </w:rPr>
        <w:t xml:space="preserve"> ผู้ถือหุ้นรายใหญ่ของบริษัท</w:t>
      </w:r>
      <w:r w:rsidR="00474453" w:rsidRPr="00B33603">
        <w:rPr>
          <w:rFonts w:hint="cs"/>
          <w:cs/>
        </w:rPr>
        <w:t xml:space="preserve"> </w:t>
      </w:r>
      <w:r w:rsidRPr="00B33603">
        <w:rPr>
          <w:cs/>
        </w:rPr>
        <w:t xml:space="preserve">ได้แก่ </w:t>
      </w:r>
      <w:r w:rsidR="002403A6" w:rsidRPr="00B33603">
        <w:rPr>
          <w:cs/>
        </w:rPr>
        <w:t>กองทุนรวมวายุภักษ์ หนึ่ง</w:t>
      </w:r>
      <w:r w:rsidR="00DC75DD" w:rsidRPr="00B33603">
        <w:rPr>
          <w:rFonts w:hint="cs"/>
          <w:cs/>
        </w:rPr>
        <w:t xml:space="preserve"> และบริษัท อัลฟ่า ชาร์เตอร์ด เอนเนอร์จี จำกัด</w:t>
      </w:r>
      <w:r w:rsidRPr="00B33603">
        <w:rPr>
          <w:cs/>
        </w:rPr>
        <w:t xml:space="preserve"> ซึ่งถือหุ้น</w:t>
      </w:r>
      <w:r w:rsidR="00025941" w:rsidRPr="00B33603">
        <w:rPr>
          <w:cs/>
        </w:rPr>
        <w:t>ร้อยละ</w:t>
      </w:r>
      <w:r w:rsidR="001E7609" w:rsidRPr="00B33603">
        <w:t xml:space="preserve"> </w:t>
      </w:r>
      <w:r w:rsidR="0033626B" w:rsidRPr="00B33603">
        <w:t>19.62</w:t>
      </w:r>
      <w:r w:rsidR="003A3C2E" w:rsidRPr="00B33603">
        <w:rPr>
          <w:rFonts w:hint="cs"/>
          <w:cs/>
        </w:rPr>
        <w:t xml:space="preserve"> และร้อยละ </w:t>
      </w:r>
      <w:r w:rsidR="00ED43DD" w:rsidRPr="00B33603">
        <w:t>16.82</w:t>
      </w:r>
      <w:r w:rsidR="003A3C2E" w:rsidRPr="00B33603">
        <w:t xml:space="preserve"> </w:t>
      </w:r>
      <w:r w:rsidR="003A3C2E" w:rsidRPr="00B33603">
        <w:rPr>
          <w:rFonts w:hint="cs"/>
          <w:cs/>
        </w:rPr>
        <w:t xml:space="preserve">ของทุนที่ออกและชำระแล้วตามลำดับ </w:t>
      </w:r>
      <w:r w:rsidR="003A3C2E" w:rsidRPr="00B33603">
        <w:rPr>
          <w:i/>
          <w:iCs/>
        </w:rPr>
        <w:t xml:space="preserve">(2567 </w:t>
      </w:r>
      <w:r w:rsidR="00213EFF" w:rsidRPr="00B33603">
        <w:rPr>
          <w:i/>
          <w:iCs/>
        </w:rPr>
        <w:t xml:space="preserve">: </w:t>
      </w:r>
      <w:r w:rsidR="00213EFF" w:rsidRPr="00B33603">
        <w:rPr>
          <w:i/>
          <w:iCs/>
          <w:cs/>
        </w:rPr>
        <w:t>กองทุนรวมวายุภักษ์ หนึ่ง</w:t>
      </w:r>
      <w:r w:rsidR="00213EFF" w:rsidRPr="00B33603">
        <w:rPr>
          <w:rFonts w:hint="cs"/>
          <w:i/>
          <w:iCs/>
          <w:cs/>
        </w:rPr>
        <w:t xml:space="preserve"> </w:t>
      </w:r>
      <w:r w:rsidR="005414C8" w:rsidRPr="00B33603">
        <w:rPr>
          <w:rFonts w:hint="cs"/>
          <w:i/>
          <w:iCs/>
          <w:cs/>
        </w:rPr>
        <w:t>และ</w:t>
      </w:r>
      <w:r w:rsidR="00213EFF" w:rsidRPr="00B33603">
        <w:rPr>
          <w:rFonts w:hint="cs"/>
          <w:i/>
          <w:iCs/>
          <w:cs/>
        </w:rPr>
        <w:t>สำนักงานประกันสังคม ซึ่งถือหุ้น</w:t>
      </w:r>
      <w:r w:rsidR="0016233B" w:rsidRPr="00B33603">
        <w:rPr>
          <w:rFonts w:hint="cs"/>
          <w:i/>
          <w:iCs/>
          <w:cs/>
        </w:rPr>
        <w:t xml:space="preserve">ร้อยละ </w:t>
      </w:r>
      <w:r w:rsidR="00026D09" w:rsidRPr="00B33603">
        <w:rPr>
          <w:i/>
          <w:iCs/>
        </w:rPr>
        <w:t>19.84</w:t>
      </w:r>
      <w:r w:rsidR="0016233B" w:rsidRPr="00B33603">
        <w:rPr>
          <w:rFonts w:hint="cs"/>
          <w:i/>
          <w:iCs/>
          <w:cs/>
        </w:rPr>
        <w:t xml:space="preserve"> และ</w:t>
      </w:r>
      <w:r w:rsidR="00026D09" w:rsidRPr="00B33603">
        <w:rPr>
          <w:rFonts w:hint="cs"/>
          <w:i/>
          <w:iCs/>
          <w:cs/>
        </w:rPr>
        <w:t xml:space="preserve">ร้อยละ </w:t>
      </w:r>
      <w:r w:rsidR="00026D09" w:rsidRPr="00B33603">
        <w:rPr>
          <w:i/>
          <w:iCs/>
        </w:rPr>
        <w:t xml:space="preserve">15.11 </w:t>
      </w:r>
      <w:r w:rsidR="001E7609" w:rsidRPr="00B33603">
        <w:rPr>
          <w:i/>
          <w:iCs/>
        </w:rPr>
        <w:t xml:space="preserve"> </w:t>
      </w:r>
      <w:r w:rsidRPr="00B33603">
        <w:rPr>
          <w:i/>
          <w:iCs/>
          <w:cs/>
        </w:rPr>
        <w:t>ของทุนที่ออกและชำระแล้ว</w:t>
      </w:r>
      <w:r w:rsidR="00026D09" w:rsidRPr="00B33603">
        <w:rPr>
          <w:rFonts w:hint="cs"/>
          <w:i/>
          <w:iCs/>
          <w:cs/>
        </w:rPr>
        <w:t>ตามลำดับ</w:t>
      </w:r>
      <w:r w:rsidRPr="00B33603">
        <w:rPr>
          <w:rFonts w:hint="cs"/>
          <w:i/>
          <w:iCs/>
          <w:cs/>
        </w:rPr>
        <w:t xml:space="preserve">) </w:t>
      </w:r>
    </w:p>
    <w:p w14:paraId="24406C34" w14:textId="77777777" w:rsidR="009E45D4" w:rsidRPr="00B33603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5683DC62" w14:textId="410538A1" w:rsidR="00B1391E" w:rsidRPr="00B33603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890513" w:rsidRPr="00B33603">
        <w:rPr>
          <w:cs/>
        </w:rPr>
        <w:t>จาก</w:t>
      </w:r>
      <w:r w:rsidR="00890513" w:rsidRPr="00B33603">
        <w:rPr>
          <w:rFonts w:hint="cs"/>
          <w:cs/>
        </w:rPr>
        <w:t>พลังงานสะอาด</w:t>
      </w:r>
      <w:r w:rsidR="00890513" w:rsidRPr="00B33603">
        <w:t xml:space="preserve"> </w:t>
      </w:r>
      <w:r w:rsidRPr="00B33603">
        <w:rPr>
          <w:cs/>
        </w:rPr>
        <w:t xml:space="preserve">การลงทุนในธุรกิจพลังงานทางเลือก </w:t>
      </w:r>
      <w:r w:rsidR="00890513" w:rsidRPr="00B33603">
        <w:rPr>
          <w:rFonts w:hint="cs"/>
          <w:cs/>
        </w:rPr>
        <w:t>คลังจัดเก็บน้ำมันและท่าเทียบเรือ</w:t>
      </w:r>
      <w:r w:rsidR="00890513" w:rsidRPr="00B33603">
        <w:t xml:space="preserve"> </w:t>
      </w:r>
      <w:r w:rsidRPr="00B33603">
        <w:rPr>
          <w:cs/>
        </w:rPr>
        <w:t>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B33603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2B7EF6A7" w14:textId="763D27CB" w:rsidR="00C84F59" w:rsidRPr="00B33603" w:rsidRDefault="00B1391E" w:rsidP="002F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B33603">
        <w:rPr>
          <w:rFonts w:hint="cs"/>
          <w:cs/>
        </w:rPr>
        <w:t>ราย</w:t>
      </w:r>
      <w:r w:rsidR="0030504F" w:rsidRPr="00B33603">
        <w:rPr>
          <w:rFonts w:hint="cs"/>
          <w:cs/>
        </w:rPr>
        <w:t>ละเอียดของบริษัทย่อย ณ วันที่</w:t>
      </w:r>
      <w:r w:rsidR="00605336" w:rsidRPr="00B33603">
        <w:t xml:space="preserve"> 31</w:t>
      </w:r>
      <w:r w:rsidR="00E566A2" w:rsidRPr="00B33603">
        <w:rPr>
          <w:cs/>
        </w:rPr>
        <w:t xml:space="preserve"> ธันวาคม</w:t>
      </w:r>
      <w:r w:rsidR="00605336" w:rsidRPr="00B33603">
        <w:t xml:space="preserve"> 256</w:t>
      </w:r>
      <w:r w:rsidR="005A7C00" w:rsidRPr="00B33603">
        <w:t>8</w:t>
      </w:r>
      <w:r w:rsidR="00EA6D28" w:rsidRPr="00B33603">
        <w:rPr>
          <w:rFonts w:hint="cs"/>
          <w:cs/>
        </w:rPr>
        <w:t xml:space="preserve"> และ </w:t>
      </w:r>
      <w:r w:rsidR="00605336" w:rsidRPr="00B33603">
        <w:t>256</w:t>
      </w:r>
      <w:r w:rsidR="005F38F1" w:rsidRPr="00B33603">
        <w:t>7</w:t>
      </w:r>
      <w:r w:rsidR="00C216BF" w:rsidRPr="00B33603">
        <w:rPr>
          <w:cs/>
        </w:rPr>
        <w:t xml:space="preserve"> </w:t>
      </w:r>
      <w:r w:rsidRPr="00B33603">
        <w:rPr>
          <w:rFonts w:hint="cs"/>
          <w:cs/>
        </w:rPr>
        <w:t>ได้เปิดเผยไว้ในหมายเหตุข้อ</w:t>
      </w:r>
      <w:r w:rsidR="00605336" w:rsidRPr="00B33603">
        <w:t xml:space="preserve"> </w:t>
      </w:r>
      <w:r w:rsidR="00924214" w:rsidRPr="00B33603">
        <w:t>9</w:t>
      </w:r>
    </w:p>
    <w:p w14:paraId="193F8236" w14:textId="77777777" w:rsidR="0097684A" w:rsidRPr="00B33603" w:rsidRDefault="0097684A" w:rsidP="002F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FC3F324" w14:textId="1846473E" w:rsidR="004E476A" w:rsidRPr="00B33603" w:rsidRDefault="00AB0686" w:rsidP="00DE196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DAB2DD3" w14:textId="77777777" w:rsidR="00DE196C" w:rsidRPr="00B33603" w:rsidRDefault="00DE196C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6652079" w14:textId="0E737063" w:rsidR="009174A9" w:rsidRPr="00B33603" w:rsidRDefault="009174A9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/>
          <w:sz w:val="30"/>
          <w:szCs w:val="30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52A9" w:rsidRPr="00B33603">
        <w:rPr>
          <w:rFonts w:ascii="Angsana New" w:hAnsi="Angsana New"/>
          <w:sz w:val="30"/>
          <w:szCs w:val="30"/>
          <w:lang w:val="en-US" w:bidi="th-TH"/>
        </w:rPr>
        <w:t xml:space="preserve">       </w:t>
      </w:r>
      <w:r w:rsidRPr="00B33603">
        <w:rPr>
          <w:rFonts w:ascii="Angsana New" w:hAnsi="Angsana New"/>
          <w:spacing w:val="8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</w:t>
      </w:r>
      <w:r w:rsidRPr="00B33603">
        <w:rPr>
          <w:rFonts w:ascii="Angsana New" w:hAnsi="Angsana New"/>
          <w:sz w:val="30"/>
          <w:szCs w:val="30"/>
          <w:cs/>
          <w:lang w:val="en-US" w:bidi="th-TH"/>
        </w:rPr>
        <w:t>การเงินนี้นำเสนอเป็นเงินบาทซึ่งเป็นสกุลเงินที่ใช้ในการดำเนินงานของบริษัท</w:t>
      </w:r>
    </w:p>
    <w:p w14:paraId="4125C877" w14:textId="77777777" w:rsidR="005A7C00" w:rsidRPr="00B33603" w:rsidRDefault="005A7C00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4BCDA1F" w14:textId="77777777" w:rsidR="00AB3850" w:rsidRPr="00B33603" w:rsidRDefault="00AB3850" w:rsidP="00AB385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B33603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นำเสนอดังต่อไปนี้</w:t>
      </w:r>
      <w:r w:rsidRPr="00B33603">
        <w:rPr>
          <w:rFonts w:ascii="Angsana New" w:hAnsi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5C0EF43E" w14:textId="77777777" w:rsidR="00AB3850" w:rsidRPr="00B33603" w:rsidRDefault="00AB3850" w:rsidP="00AB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91E8A7F" w14:textId="2804D292" w:rsidR="009174A9" w:rsidRPr="00B33603" w:rsidRDefault="009174A9" w:rsidP="00AB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B33603">
        <w:t xml:space="preserve"> </w:t>
      </w:r>
      <w:r w:rsidRPr="00B33603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B33603">
        <w:t xml:space="preserve"> </w:t>
      </w:r>
      <w:r w:rsidRPr="00B33603">
        <w:rPr>
          <w:cs/>
        </w:rPr>
        <w:t>การปรับประมาณการทางบัญชีจะบันทึกโดยวิธีเปลี่ยนทันทีเป็นต้นไ</w:t>
      </w:r>
      <w:r w:rsidR="00DA0B4F" w:rsidRPr="00B33603">
        <w:rPr>
          <w:rFonts w:hint="cs"/>
          <w:cs/>
        </w:rPr>
        <w:t>ป</w:t>
      </w:r>
    </w:p>
    <w:p w14:paraId="667B2572" w14:textId="77777777" w:rsidR="00122538" w:rsidRPr="00B33603" w:rsidRDefault="00122538" w:rsidP="0012253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D8D09C1" w14:textId="2743B283" w:rsidR="00015D9B" w:rsidRPr="00B33603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</w:t>
      </w:r>
      <w:r w:rsidR="00E25580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มีสาระ</w:t>
      </w: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สำคัญ</w:t>
      </w:r>
    </w:p>
    <w:p w14:paraId="3558C8B1" w14:textId="77777777" w:rsidR="000D32F8" w:rsidRPr="00B33603" w:rsidRDefault="000D32F8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p w14:paraId="13EDFB96" w14:textId="77F7165F" w:rsidR="00015D9B" w:rsidRPr="00B33603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BD959F9" w14:textId="77777777" w:rsidR="00015D9B" w:rsidRPr="00B33603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A283ABF" w14:textId="0B25FF32" w:rsidR="009761E1" w:rsidRPr="00B33603" w:rsidRDefault="004762B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B33603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01DED1FA" w14:textId="77777777" w:rsidR="00030925" w:rsidRPr="00B33603" w:rsidRDefault="00030925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3A241F84" w14:textId="67288FF9" w:rsidR="00211FDA" w:rsidRPr="00B33603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B33603">
        <w:rPr>
          <w:rFonts w:ascii="Angsana New" w:hAnsi="Angsana New"/>
          <w:sz w:val="30"/>
          <w:szCs w:val="30"/>
        </w:rPr>
        <w:br/>
      </w:r>
      <w:r w:rsidRPr="00B33603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29E245A" w14:textId="20A1ECBA" w:rsidR="00211FDA" w:rsidRPr="00B33603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1CD798D" w14:textId="77777777" w:rsidR="00211FDA" w:rsidRPr="00B33603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B33603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Theme="majorBidi" w:eastAsia="Calibri" w:hAnsiTheme="majorBidi" w:cstheme="majorBidi"/>
          <w:sz w:val="30"/>
          <w:szCs w:val="30"/>
          <w:cs/>
        </w:rPr>
        <w:t>เมื่อมี</w:t>
      </w:r>
      <w:r w:rsidRPr="00B33603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33603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B33603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B33603">
        <w:rPr>
          <w:rFonts w:asciiTheme="majorBidi" w:hAnsiTheme="majorBidi" w:cstheme="majorBidi"/>
          <w:sz w:val="30"/>
          <w:szCs w:val="30"/>
        </w:rPr>
        <w:t>/</w:t>
      </w:r>
      <w:r w:rsidRPr="00B33603">
        <w:rPr>
          <w:rFonts w:asciiTheme="majorBidi" w:hAnsiTheme="majorBidi" w:cstheme="majorBidi"/>
          <w:sz w:val="30"/>
          <w:szCs w:val="30"/>
          <w:cs/>
        </w:rPr>
        <w:t>ส่วนต่ำกว่าทุนอื่น</w:t>
      </w:r>
      <w:r w:rsidRPr="00B33603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7F036F30" w14:textId="7E4B792E" w:rsidR="00211FDA" w:rsidRPr="00B33603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CB664E5" w14:textId="23C1463E" w:rsidR="00211FDA" w:rsidRPr="00B33603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0C64"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B33603">
        <w:rPr>
          <w:rFonts w:ascii="Angsana New" w:hAnsi="Angsana New" w:hint="cs"/>
          <w:sz w:val="30"/>
          <w:szCs w:val="30"/>
          <w:cs/>
        </w:rPr>
        <w:t>ผล</w:t>
      </w:r>
      <w:r w:rsidRPr="00B33603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03D69E5" w14:textId="77777777" w:rsidR="00FD1524" w:rsidRPr="00B33603" w:rsidRDefault="00FD1524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405D2A3" w14:textId="77777777" w:rsidR="00211FDA" w:rsidRPr="00B33603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4DBFF71" w14:textId="5A2F2156" w:rsidR="00211FDA" w:rsidRPr="00B33603" w:rsidRDefault="00CD0C64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lastRenderedPageBreak/>
        <w:t>กลุ่มบริษัทรับรู้เงินลงทุน</w:t>
      </w:r>
      <w:r w:rsidR="00211FDA" w:rsidRPr="00B33603">
        <w:rPr>
          <w:rFonts w:ascii="Angsana New" w:hAnsi="Angsana New"/>
          <w:sz w:val="30"/>
          <w:szCs w:val="30"/>
          <w:cs/>
        </w:rPr>
        <w:t>ในบริษัทร่วมและการร่วมค้า</w:t>
      </w:r>
      <w:r w:rsidRPr="00B33603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211FDA" w:rsidRPr="00B33603">
        <w:rPr>
          <w:rFonts w:ascii="Angsana New" w:hAnsi="Angsana New" w:hint="cs"/>
          <w:sz w:val="30"/>
          <w:szCs w:val="30"/>
          <w:cs/>
        </w:rPr>
        <w:t>ด้วย</w:t>
      </w:r>
      <w:r w:rsidR="00211FDA" w:rsidRPr="00B33603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B33603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11FDA" w:rsidRPr="00B33603"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="00211FDA" w:rsidRPr="00B33603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B33603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จะถูกบันทึกในงบการเงินรวมจนถึงวันที่ความมีอิทธิพลอย่างมีนัยสำคัญ หรือการควบคุมร่วม</w:t>
      </w:r>
      <w:r w:rsidRPr="00B33603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718CDCF7" w14:textId="60FB90D0" w:rsidR="00211FDA" w:rsidRPr="00B33603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DEF6C7B" w14:textId="203DAF0D" w:rsidR="0017477B" w:rsidRPr="00B33603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="006D1CC4" w:rsidRPr="00B33603">
        <w:rPr>
          <w:rFonts w:ascii="Angsana New" w:hAnsi="Angsana New" w:hint="cs"/>
          <w:sz w:val="30"/>
          <w:szCs w:val="30"/>
          <w:cs/>
        </w:rPr>
        <w:t>หรือการควบคุมร่วมในการร่วมค้า</w:t>
      </w:r>
      <w:r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="Angsana New" w:hAnsi="Angsana New"/>
          <w:sz w:val="30"/>
          <w:szCs w:val="30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 w:rsidR="007439CE" w:rsidRPr="00B33603">
        <w:rPr>
          <w:rFonts w:ascii="Angsana New" w:hAnsi="Angsana New" w:hint="cs"/>
          <w:sz w:val="30"/>
          <w:szCs w:val="30"/>
          <w:cs/>
        </w:rPr>
        <w:t>หรือการควบคุมร่วม</w:t>
      </w:r>
      <w:r w:rsidRPr="00B33603">
        <w:rPr>
          <w:rFonts w:ascii="Angsana New" w:hAnsi="Angsana New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099C5156" w14:textId="77777777" w:rsidR="0017477B" w:rsidRPr="00B33603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CDBA960" w14:textId="3EB72025" w:rsidR="00211FDA" w:rsidRPr="00B33603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D0C64" w:rsidRPr="00B3360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B33603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7C35AD" w14:textId="77777777" w:rsidR="00211FDA" w:rsidRPr="00B33603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E894455" w14:textId="63B42FF0" w:rsidR="00015D9B" w:rsidRPr="00B33603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2C1431C3" w14:textId="77777777" w:rsidR="000F2354" w:rsidRPr="00B33603" w:rsidRDefault="000F2354" w:rsidP="002265B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6E72B257" w14:textId="71243A8C" w:rsidR="00015D9B" w:rsidRPr="00B33603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11FDA" w:rsidRPr="00B33603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95BF688" w14:textId="77777777" w:rsidR="0020741B" w:rsidRPr="00B33603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A904A61" w14:textId="12E40873" w:rsidR="00A81EE4" w:rsidRPr="00B33603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D0C64" w:rsidRPr="00B33603">
        <w:rPr>
          <w:rFonts w:ascii="Angsana New" w:hAnsi="Angsana New" w:hint="cs"/>
          <w:sz w:val="30"/>
          <w:szCs w:val="30"/>
          <w:cs/>
        </w:rPr>
        <w:t>สุทธิ</w:t>
      </w:r>
      <w:r w:rsidRPr="00B33603">
        <w:rPr>
          <w:rFonts w:ascii="Angsana New"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3211F0" w:rsidRPr="00B33603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03FA94F" w14:textId="77777777" w:rsidR="00301242" w:rsidRPr="00B33603" w:rsidRDefault="0030124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C821605" w14:textId="3DC8892E" w:rsidR="00015D9B" w:rsidRPr="00B33603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6C6F08" w:rsidRPr="00B33603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B33603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B33603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696348C" w14:textId="3765BD6F" w:rsidR="00441F59" w:rsidRPr="00B33603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B33603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E4CCA3E" w14:textId="23987D92" w:rsidR="007C0C79" w:rsidRPr="00B33603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</w:rPr>
        <w:lastRenderedPageBreak/>
        <w:tab/>
      </w:r>
      <w:r w:rsidR="004762B0" w:rsidRPr="00B33603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81471C" w:rsidRPr="00B33603">
        <w:rPr>
          <w:rFonts w:ascii="Angsana New" w:hAnsi="Angsana New"/>
          <w:sz w:val="30"/>
          <w:szCs w:val="30"/>
        </w:rPr>
        <w:t xml:space="preserve"> </w:t>
      </w:r>
      <w:r w:rsidR="004762B0" w:rsidRPr="00B33603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96C7747" w14:textId="5A74616D" w:rsidR="00BA5625" w:rsidRPr="00B33603" w:rsidRDefault="007C0C79" w:rsidP="00BB342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 w:rsidRPr="00B33603">
        <w:rPr>
          <w:rFonts w:ascii="Angsana New" w:hAnsi="Angsana New"/>
          <w:sz w:val="30"/>
          <w:szCs w:val="30"/>
          <w:cs/>
        </w:rPr>
        <w:tab/>
      </w:r>
      <w:r w:rsidRPr="00B33603">
        <w:rPr>
          <w:rFonts w:ascii="Angsana New" w:hAnsi="Angsana New"/>
          <w:sz w:val="30"/>
          <w:szCs w:val="30"/>
          <w:cs/>
        </w:rPr>
        <w:tab/>
      </w:r>
      <w:r w:rsidRPr="00B33603">
        <w:rPr>
          <w:rFonts w:ascii="Angsana New" w:hAnsi="Angsana New"/>
          <w:sz w:val="30"/>
          <w:szCs w:val="30"/>
          <w:cs/>
        </w:rPr>
        <w:tab/>
      </w:r>
    </w:p>
    <w:p w14:paraId="56142ED9" w14:textId="3632605C" w:rsidR="0039202B" w:rsidRPr="00B33603" w:rsidRDefault="009E242F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</w:rPr>
        <w:tab/>
      </w:r>
      <w:r w:rsidR="002363AE" w:rsidRPr="00B33603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31072B" w:rsidRPr="00B33603">
        <w:rPr>
          <w:rFonts w:ascii="Angsana New" w:hAnsi="Angsana New" w:hint="cs"/>
          <w:sz w:val="30"/>
          <w:szCs w:val="30"/>
          <w:cs/>
        </w:rPr>
        <w:t>ทำการ</w:t>
      </w:r>
      <w:r w:rsidR="002363AE" w:rsidRPr="00B33603">
        <w:rPr>
          <w:rFonts w:ascii="Angsana New" w:hAnsi="Angsana New"/>
          <w:sz w:val="30"/>
          <w:szCs w:val="30"/>
          <w:cs/>
        </w:rPr>
        <w:t>ประมาณการมูลค่าของรายการซึ่งข้อมูลท</w:t>
      </w:r>
      <w:r w:rsidR="00E40A81" w:rsidRPr="00B33603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2363AE" w:rsidRPr="00B33603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B33603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81471C" w:rsidRPr="00B33603">
        <w:rPr>
          <w:rFonts w:ascii="Angsana New" w:hAnsi="Angsana New"/>
          <w:sz w:val="30"/>
          <w:szCs w:val="30"/>
        </w:rPr>
        <w:t xml:space="preserve"> </w:t>
      </w:r>
      <w:r w:rsidR="002363AE" w:rsidRPr="00B33603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B33603">
        <w:rPr>
          <w:rFonts w:ascii="Angsana New" w:hAnsi="Angsana New"/>
          <w:sz w:val="30"/>
          <w:szCs w:val="30"/>
          <w:cs/>
        </w:rPr>
        <w:t xml:space="preserve"> </w:t>
      </w:r>
      <w:r w:rsidR="002363AE" w:rsidRPr="00B33603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380DC65C" w14:textId="77777777" w:rsidR="00AF40A0" w:rsidRPr="00B33603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3778F81" w14:textId="2AD000C5" w:rsidR="005E3BAF" w:rsidRPr="00B33603" w:rsidRDefault="009E242F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</w:rPr>
        <w:tab/>
      </w:r>
      <w:r w:rsidR="00A81EE4" w:rsidRPr="00B33603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A21C97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A21C97" w:rsidRPr="00B33603">
        <w:rPr>
          <w:rFonts w:ascii="Angsana New" w:hAnsi="Angsana New"/>
          <w:sz w:val="30"/>
          <w:szCs w:val="30"/>
        </w:rPr>
        <w:t>(</w:t>
      </w:r>
      <w:r w:rsidR="00A21C97" w:rsidRPr="00B33603">
        <w:rPr>
          <w:rFonts w:ascii="Angsana New" w:hAnsi="Angsana New" w:hint="cs"/>
          <w:sz w:val="30"/>
          <w:szCs w:val="30"/>
          <w:cs/>
        </w:rPr>
        <w:t>ต่ำกว่า</w:t>
      </w:r>
      <w:r w:rsidR="00A21C97" w:rsidRPr="00B33603">
        <w:rPr>
          <w:rFonts w:ascii="Angsana New" w:hAnsi="Angsana New"/>
          <w:sz w:val="30"/>
          <w:szCs w:val="30"/>
        </w:rPr>
        <w:t xml:space="preserve">) </w:t>
      </w:r>
      <w:r w:rsidR="003A5D05" w:rsidRPr="00B33603">
        <w:rPr>
          <w:rFonts w:ascii="Angsana New" w:hAnsi="Angsana New" w:hint="cs"/>
          <w:sz w:val="30"/>
          <w:szCs w:val="30"/>
          <w:cs/>
        </w:rPr>
        <w:t>ทุน</w:t>
      </w:r>
      <w:r w:rsidR="00A81EE4" w:rsidRPr="00B33603">
        <w:rPr>
          <w:rFonts w:ascii="Angsana New" w:hAnsi="Angsana New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</w:t>
      </w:r>
      <w:r w:rsidR="003A5D05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3A5D05" w:rsidRPr="00B33603">
        <w:rPr>
          <w:rFonts w:ascii="Angsana New" w:hAnsi="Angsana New"/>
          <w:sz w:val="30"/>
          <w:szCs w:val="30"/>
        </w:rPr>
        <w:t>(</w:t>
      </w:r>
      <w:r w:rsidR="003A5D05" w:rsidRPr="00B33603">
        <w:rPr>
          <w:rFonts w:ascii="Angsana New" w:hAnsi="Angsana New" w:hint="cs"/>
          <w:sz w:val="30"/>
          <w:szCs w:val="30"/>
          <w:cs/>
        </w:rPr>
        <w:t>ต่ำกว่า</w:t>
      </w:r>
      <w:r w:rsidR="003A5D05" w:rsidRPr="00B33603">
        <w:rPr>
          <w:rFonts w:ascii="Angsana New" w:hAnsi="Angsana New"/>
          <w:sz w:val="30"/>
          <w:szCs w:val="30"/>
        </w:rPr>
        <w:t xml:space="preserve">) </w:t>
      </w:r>
      <w:r w:rsidR="003A5D05" w:rsidRPr="00B33603">
        <w:rPr>
          <w:rFonts w:ascii="Angsana New" w:hAnsi="Angsana New" w:hint="cs"/>
          <w:sz w:val="30"/>
          <w:szCs w:val="30"/>
          <w:cs/>
        </w:rPr>
        <w:t>ทุน</w:t>
      </w:r>
      <w:r w:rsidR="00A81EE4" w:rsidRPr="00B33603">
        <w:rPr>
          <w:rFonts w:ascii="Angsana New" w:hAnsi="Angsana New"/>
          <w:sz w:val="30"/>
          <w:szCs w:val="30"/>
          <w:cs/>
        </w:rPr>
        <w:t>จะถูก</w:t>
      </w:r>
      <w:r w:rsidR="008F42B8" w:rsidRPr="00B33603">
        <w:rPr>
          <w:rFonts w:ascii="Angsana New" w:hAnsi="Angsana New" w:hint="cs"/>
          <w:sz w:val="30"/>
          <w:szCs w:val="30"/>
          <w:cs/>
        </w:rPr>
        <w:t>ตัดจำหน่าย</w:t>
      </w:r>
      <w:r w:rsidR="00A81EE4" w:rsidRPr="00B33603">
        <w:rPr>
          <w:rFonts w:ascii="Angsana New" w:hAnsi="Angsana New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211FDA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A81EE4" w:rsidRPr="00B33603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958EB16" w14:textId="77777777" w:rsidR="00AF40A0" w:rsidRPr="00B33603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A997F5B" w14:textId="11E5A701" w:rsidR="00B757CF" w:rsidRPr="00B33603" w:rsidRDefault="00B757CF" w:rsidP="00AF40A0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>เงินลงทุนในบริษัท</w:t>
      </w:r>
      <w:r w:rsidRPr="00B33603">
        <w:rPr>
          <w:rFonts w:hint="cs"/>
          <w:i/>
          <w:iCs/>
          <w:sz w:val="30"/>
          <w:szCs w:val="30"/>
          <w:cs/>
        </w:rPr>
        <w:t>ย่อย</w:t>
      </w:r>
      <w:r w:rsidRPr="00B33603">
        <w:rPr>
          <w:i/>
          <w:iCs/>
          <w:sz w:val="30"/>
          <w:szCs w:val="30"/>
          <w:cs/>
        </w:rPr>
        <w:t xml:space="preserve"> บริษัท</w:t>
      </w:r>
      <w:r w:rsidRPr="00B33603">
        <w:rPr>
          <w:rFonts w:hint="cs"/>
          <w:i/>
          <w:iCs/>
          <w:sz w:val="30"/>
          <w:szCs w:val="30"/>
          <w:cs/>
        </w:rPr>
        <w:t>ร่วม</w:t>
      </w:r>
      <w:r w:rsidRPr="00B33603">
        <w:rPr>
          <w:i/>
          <w:iCs/>
          <w:sz w:val="30"/>
          <w:szCs w:val="30"/>
          <w:cs/>
        </w:rPr>
        <w:t>และการร่วมค้า</w:t>
      </w:r>
    </w:p>
    <w:p w14:paraId="09BA3D01" w14:textId="77777777" w:rsidR="00AF40A0" w:rsidRPr="00B33603" w:rsidRDefault="00AF40A0" w:rsidP="00AF40A0">
      <w:pPr>
        <w:rPr>
          <w:sz w:val="24"/>
          <w:szCs w:val="24"/>
          <w:cs/>
        </w:rPr>
      </w:pPr>
    </w:p>
    <w:p w14:paraId="2DB78932" w14:textId="26FBD6DA" w:rsidR="00B757CF" w:rsidRPr="00B33603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B33603">
        <w:rPr>
          <w:rFonts w:asciiTheme="majorBidi" w:hAnsiTheme="majorBidi" w:cstheme="majorBidi"/>
          <w:cs/>
        </w:rPr>
        <w:t>เงินลงทุนในบริษัท</w:t>
      </w:r>
      <w:r w:rsidRPr="00B33603">
        <w:rPr>
          <w:rFonts w:asciiTheme="majorBidi" w:hAnsiTheme="majorBidi" w:cstheme="majorBidi" w:hint="cs"/>
          <w:cs/>
        </w:rPr>
        <w:t xml:space="preserve">ย่อย </w:t>
      </w:r>
      <w:r w:rsidRPr="00B33603">
        <w:rPr>
          <w:rFonts w:asciiTheme="majorBidi" w:hAnsiTheme="majorBidi" w:cstheme="majorBidi"/>
          <w:cs/>
        </w:rPr>
        <w:t>บริษัท</w:t>
      </w:r>
      <w:r w:rsidRPr="00B33603">
        <w:rPr>
          <w:rFonts w:asciiTheme="majorBidi" w:hAnsiTheme="majorBidi" w:cstheme="majorBidi" w:hint="cs"/>
          <w:cs/>
        </w:rPr>
        <w:t>ร่วม</w:t>
      </w:r>
      <w:r w:rsidRPr="00B33603">
        <w:rPr>
          <w:rFonts w:asciiTheme="majorBidi" w:hAnsiTheme="majorBidi" w:cstheme="majorBidi"/>
          <w:cs/>
        </w:rPr>
        <w:t>และการร่วมค้า ในงบการเงินเฉพาะกิจการวัดมูลค่าด้วยราคาทุนหัก</w:t>
      </w:r>
      <w:r w:rsidRPr="00B33603">
        <w:rPr>
          <w:rFonts w:asciiTheme="majorBidi" w:hAnsiTheme="majorBidi" w:cstheme="majorBidi" w:hint="cs"/>
          <w:cs/>
        </w:rPr>
        <w:t>ค่าเผื่อ</w:t>
      </w:r>
      <w:r w:rsidRPr="00B33603">
        <w:rPr>
          <w:rFonts w:asciiTheme="majorBidi" w:hAnsiTheme="majorBidi" w:cstheme="majorBidi"/>
          <w:cs/>
        </w:rPr>
        <w:t xml:space="preserve">การด้อยค่า </w:t>
      </w:r>
      <w:r w:rsidR="008F42B8" w:rsidRPr="00B33603">
        <w:rPr>
          <w:rFonts w:asciiTheme="majorBidi" w:hAnsiTheme="majorBidi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0FF00D88" w14:textId="77777777" w:rsidR="00DA0B4F" w:rsidRPr="00B33603" w:rsidRDefault="00DA0B4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9261B2" w14:textId="0DACA35F" w:rsidR="00015D9B" w:rsidRPr="00B33603" w:rsidRDefault="004762B0" w:rsidP="00AF40A0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 xml:space="preserve">เงินตราต่างประเทศ </w:t>
      </w:r>
    </w:p>
    <w:p w14:paraId="448EA498" w14:textId="77777777" w:rsidR="00AF40A0" w:rsidRPr="00B33603" w:rsidRDefault="00AF40A0" w:rsidP="00AF40A0">
      <w:pPr>
        <w:rPr>
          <w:sz w:val="24"/>
          <w:szCs w:val="24"/>
        </w:rPr>
      </w:pPr>
    </w:p>
    <w:p w14:paraId="1CCE7481" w14:textId="10311D99" w:rsidR="00745B12" w:rsidRPr="00B33603" w:rsidRDefault="00451447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8F42B8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8F42B8" w:rsidRPr="00B33603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8F42B8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6103C4" w:rsidRPr="00B33603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B33603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8F42B8" w:rsidRPr="00B33603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4762B0" w:rsidRPr="00B33603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</w:t>
      </w:r>
      <w:r w:rsidR="005E3BAF" w:rsidRPr="00B33603">
        <w:rPr>
          <w:rFonts w:ascii="Angsana New" w:hAnsi="Angsana New"/>
          <w:sz w:val="30"/>
          <w:szCs w:val="30"/>
          <w:cs/>
        </w:rPr>
        <w:t xml:space="preserve">ดยใช้อัตราแลกเปลี่ยน </w:t>
      </w:r>
      <w:r w:rsidR="008F42B8" w:rsidRPr="00B33603">
        <w:rPr>
          <w:rFonts w:ascii="Angsana New" w:hAnsi="Angsana New"/>
          <w:sz w:val="30"/>
          <w:szCs w:val="30"/>
          <w:cs/>
        </w:rPr>
        <w:t>ณ วันที่รายงาน</w:t>
      </w:r>
      <w:r w:rsidR="0081471C" w:rsidRPr="00B33603">
        <w:rPr>
          <w:rFonts w:ascii="Angsana New" w:hAnsi="Angsana New"/>
          <w:sz w:val="30"/>
          <w:szCs w:val="30"/>
        </w:rPr>
        <w:t xml:space="preserve"> </w:t>
      </w:r>
      <w:r w:rsidR="0081471C" w:rsidRPr="00B336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0F40AE1" w14:textId="77777777" w:rsidR="00AF40A0" w:rsidRPr="00B33603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7582C31" w14:textId="5CA1C6DF" w:rsidR="00745B12" w:rsidRPr="00B33603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lastRenderedPageBreak/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8F42B8" w:rsidRPr="00B33603">
        <w:rPr>
          <w:rFonts w:ascii="Angsana New" w:hAnsi="Angsana New" w:hint="cs"/>
          <w:sz w:val="30"/>
          <w:szCs w:val="30"/>
          <w:cs/>
        </w:rPr>
        <w:t>ยกเว้น</w:t>
      </w:r>
      <w:r w:rsidRPr="00B33603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4F8C839C" w:rsidR="002C1163" w:rsidRPr="00B33603" w:rsidRDefault="00571D22" w:rsidP="006C458D">
      <w:pPr>
        <w:pStyle w:val="BodyText2"/>
        <w:numPr>
          <w:ilvl w:val="0"/>
          <w:numId w:val="4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4D4B265" w14:textId="77777777" w:rsidR="00EF2B76" w:rsidRPr="00B33603" w:rsidRDefault="00EF2B76" w:rsidP="006C458D">
      <w:pPr>
        <w:pStyle w:val="BodyText2"/>
        <w:numPr>
          <w:ilvl w:val="0"/>
          <w:numId w:val="4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48B3D9D" w14:textId="77777777" w:rsidR="008046C8" w:rsidRPr="00B33603" w:rsidRDefault="00B757CF" w:rsidP="006C458D">
      <w:pPr>
        <w:pStyle w:val="ListParagraph"/>
        <w:numPr>
          <w:ilvl w:val="0"/>
          <w:numId w:val="4"/>
        </w:numPr>
        <w:ind w:left="900"/>
        <w:rPr>
          <w:rFonts w:ascii="Angsana New" w:eastAsia="Times New Roman" w:hAnsi="Angsana New"/>
          <w:sz w:val="30"/>
          <w:szCs w:val="30"/>
        </w:rPr>
      </w:pPr>
      <w:r w:rsidRPr="00B33603">
        <w:rPr>
          <w:rFonts w:ascii="Angsana New" w:eastAsia="Times New Roman" w:hAnsi="Angsana New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7F363273" w14:textId="7C57EF7B" w:rsidR="002749BC" w:rsidRPr="00B33603" w:rsidRDefault="0035583A" w:rsidP="008046C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 w:rsidRPr="00B33603">
        <w:rPr>
          <w:rFonts w:ascii="Angsana New" w:hAnsi="Angsana New"/>
          <w:sz w:val="24"/>
          <w:szCs w:val="24"/>
        </w:rPr>
        <w:tab/>
      </w:r>
    </w:p>
    <w:p w14:paraId="1A45D3FD" w14:textId="20BB4933" w:rsidR="0035583A" w:rsidRPr="00B33603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ab/>
      </w:r>
      <w:r w:rsidRPr="00B33603">
        <w:rPr>
          <w:i/>
          <w:iCs/>
          <w:sz w:val="30"/>
          <w:szCs w:val="30"/>
          <w:cs/>
        </w:rPr>
        <w:tab/>
      </w:r>
      <w:r w:rsidR="0035583A" w:rsidRPr="00B33603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5BAAE8B0" w14:textId="77777777" w:rsidR="000F2354" w:rsidRPr="00B33603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91B1CAE" w14:textId="0A283DD5" w:rsidR="00AD5D66" w:rsidRPr="00B33603" w:rsidRDefault="0035583A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</w:rPr>
        <w:tab/>
      </w:r>
      <w:r w:rsidRPr="00B33603">
        <w:rPr>
          <w:rFonts w:ascii="Angsana New" w:hAnsi="Angsana New"/>
          <w:sz w:val="30"/>
          <w:szCs w:val="30"/>
        </w:rPr>
        <w:tab/>
      </w:r>
      <w:r w:rsidRPr="00B33603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8F42B8"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0178AB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536F88B" w14:textId="1EC844ED" w:rsidR="008F42B8" w:rsidRPr="00B33603" w:rsidRDefault="00064FF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42B8" w:rsidRPr="00B33603">
        <w:rPr>
          <w:rFonts w:ascii="Angsana New" w:hAnsi="Angsana New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924214" w:rsidRPr="00B33603">
        <w:rPr>
          <w:rFonts w:ascii="Angsana New" w:hAnsi="Angsana New"/>
          <w:sz w:val="30"/>
          <w:szCs w:val="30"/>
        </w:rPr>
        <w:t>3</w:t>
      </w:r>
      <w:r w:rsidR="00656DE7" w:rsidRPr="00B33603">
        <w:rPr>
          <w:rFonts w:ascii="Angsana New" w:hAnsi="Angsana New"/>
          <w:sz w:val="30"/>
          <w:szCs w:val="30"/>
        </w:rPr>
        <w:t xml:space="preserve"> </w:t>
      </w:r>
      <w:r w:rsidR="008F42B8" w:rsidRPr="00B33603">
        <w:rPr>
          <w:rFonts w:ascii="Angsana New" w:hAnsi="Angsana New"/>
          <w:sz w:val="30"/>
          <w:szCs w:val="30"/>
          <w:cs/>
        </w:rPr>
        <w:t>(ง.</w:t>
      </w:r>
      <w:r w:rsidR="00656DE7" w:rsidRPr="00B33603">
        <w:rPr>
          <w:rFonts w:ascii="Angsana New" w:hAnsi="Angsana New"/>
          <w:sz w:val="30"/>
          <w:szCs w:val="30"/>
        </w:rPr>
        <w:t>4</w:t>
      </w:r>
      <w:r w:rsidR="008F42B8" w:rsidRPr="00B33603">
        <w:rPr>
          <w:rFonts w:ascii="Angsana New" w:hAnsi="Angsana New"/>
          <w:sz w:val="30"/>
          <w:szCs w:val="30"/>
          <w:cs/>
        </w:rPr>
        <w:t>)) จะรับรู้</w:t>
      </w:r>
      <w:r w:rsidRPr="00B33603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42B8" w:rsidRPr="00B33603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B3360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CCF17F7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073E39D" w14:textId="1D586640" w:rsidR="00064FF0" w:rsidRPr="00B33603" w:rsidRDefault="00064FF0" w:rsidP="00E76D9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2749BC" w:rsidRPr="00B33603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B33603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20214EBB" w14:textId="77777777" w:rsidR="00122538" w:rsidRPr="00B33603" w:rsidRDefault="00122538" w:rsidP="00E76D9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DB589D8" w14:textId="30AB34A3" w:rsidR="00673FF6" w:rsidRPr="00B33603" w:rsidRDefault="00064FF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293AC9" w:rsidRPr="00B33603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B3360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1471C" w:rsidRPr="00B33603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B3360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CE5F7D4" w14:textId="77777777" w:rsidR="00AF40A0" w:rsidRPr="00B33603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BAAB068" w14:textId="6538C39F" w:rsidR="00EF2B76" w:rsidRPr="00B33603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576401F" w14:textId="74CBD09B" w:rsidR="00EF2B76" w:rsidRPr="00B33603" w:rsidRDefault="00EF2B76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EucrosiaUPCBold" w:hAnsi="Angsana New"/>
          <w:sz w:val="24"/>
          <w:szCs w:val="24"/>
        </w:rPr>
      </w:pPr>
    </w:p>
    <w:p w14:paraId="309487FA" w14:textId="26264A87" w:rsidR="00EF2B76" w:rsidRPr="00B33603" w:rsidRDefault="00EF2B76" w:rsidP="00D55D29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3603">
        <w:rPr>
          <w:rFonts w:ascii="Angsana New" w:eastAsia="EucrosiaUPCBold" w:hAnsi="Angsana New" w:hint="cs"/>
          <w:sz w:val="30"/>
          <w:szCs w:val="30"/>
        </w:rPr>
        <w:tab/>
      </w:r>
      <w:r w:rsidRPr="00B33603">
        <w:rPr>
          <w:rFonts w:ascii="Angsana New" w:eastAsia="EucrosiaUPCBold" w:hAnsi="Angsana New" w:hint="cs"/>
          <w:sz w:val="30"/>
          <w:szCs w:val="30"/>
        </w:rPr>
        <w:tab/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D52C0E" w:rsidRPr="00B33603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FD2F44"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BE5039D" w14:textId="77777777" w:rsidR="000F2354" w:rsidRPr="00B33603" w:rsidRDefault="000F2354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734DBEC5" w14:textId="5BEB5CEB" w:rsidR="00D55D29" w:rsidRPr="00B33603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ตราสารหนี้ที่</w:t>
      </w:r>
      <w:r w:rsidR="009703D1" w:rsidRPr="00B33603">
        <w:rPr>
          <w:rFonts w:ascii="Angsana New" w:hAnsi="Angsana New" w:hint="cs"/>
          <w:sz w:val="30"/>
          <w:szCs w:val="30"/>
          <w:cs/>
        </w:rPr>
        <w:t>ออกโดย</w:t>
      </w:r>
      <w:r w:rsidRPr="00B33603">
        <w:rPr>
          <w:rFonts w:ascii="Angsana New" w:hAnsi="Angsana New" w:hint="cs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นอกเหนือจากลูกหนี้การค้า (ดูหมายเหตุข้อ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="00924214" w:rsidRPr="00B33603">
        <w:rPr>
          <w:rFonts w:ascii="Angsana New" w:hAnsi="Angsana New"/>
          <w:sz w:val="30"/>
          <w:szCs w:val="30"/>
        </w:rPr>
        <w:t>3</w:t>
      </w:r>
      <w:r w:rsidRPr="00B33603">
        <w:rPr>
          <w:rFonts w:ascii="Angsana New" w:hAnsi="Angsana New" w:hint="cs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9703D1" w:rsidRPr="00B33603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9703D1" w:rsidRPr="00B33603">
        <w:rPr>
          <w:rFonts w:ascii="Angsana New" w:hAnsi="Angsana New" w:hint="cs"/>
          <w:sz w:val="30"/>
          <w:szCs w:val="30"/>
          <w:cs/>
        </w:rPr>
        <w:t>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BD4AABA" w14:textId="77777777" w:rsidR="00AD5D66" w:rsidRPr="00B33603" w:rsidRDefault="00AD5D66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2D918C0" w14:textId="572D1DC8" w:rsidR="00D55D29" w:rsidRPr="00B33603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97302E" w14:textId="77777777" w:rsidR="00D55D29" w:rsidRPr="00B33603" w:rsidRDefault="00D55D29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sz w:val="24"/>
          <w:szCs w:val="24"/>
        </w:rPr>
      </w:pPr>
    </w:p>
    <w:p w14:paraId="1C20118E" w14:textId="486F8EA3" w:rsidR="00D55D29" w:rsidRPr="00B33603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ดอกเบี้ยจ่าย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1147F8" w14:textId="77777777" w:rsidR="003D36D0" w:rsidRPr="00B33603" w:rsidRDefault="003D36D0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75381EE4" w14:textId="7D1E8142" w:rsidR="00D55D29" w:rsidRPr="00B33603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</w:p>
    <w:p w14:paraId="0798549F" w14:textId="77777777" w:rsidR="00D55D29" w:rsidRPr="00B33603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74665022" w14:textId="2010A436" w:rsidR="00673FF6" w:rsidRPr="00B33603" w:rsidRDefault="00D55D29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EECB373" w14:textId="77777777" w:rsidR="001550C2" w:rsidRPr="00B33603" w:rsidRDefault="001550C2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sz w:val="24"/>
          <w:szCs w:val="24"/>
        </w:rPr>
      </w:pPr>
    </w:p>
    <w:p w14:paraId="357CBC1A" w14:textId="77777777" w:rsidR="00924214" w:rsidRPr="00B33603" w:rsidRDefault="00924214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sz w:val="24"/>
          <w:szCs w:val="24"/>
        </w:rPr>
      </w:pPr>
    </w:p>
    <w:p w14:paraId="4626027C" w14:textId="77777777" w:rsidR="00924214" w:rsidRPr="00B33603" w:rsidRDefault="00924214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sz w:val="24"/>
          <w:szCs w:val="24"/>
        </w:rPr>
      </w:pPr>
    </w:p>
    <w:p w14:paraId="419B5A00" w14:textId="77777777" w:rsidR="00924214" w:rsidRPr="00B33603" w:rsidRDefault="00924214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sz w:val="24"/>
          <w:szCs w:val="24"/>
          <w:cs/>
        </w:rPr>
      </w:pPr>
    </w:p>
    <w:p w14:paraId="5C682351" w14:textId="48761090" w:rsidR="002C166A" w:rsidRPr="00B33603" w:rsidRDefault="00EF2B76" w:rsidP="001550C2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3603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(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B33603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0E4B72" w:rsidRPr="00B33603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B33603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0E4B72" w:rsidRPr="00B3360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61A666" w14:textId="77777777" w:rsidR="002C166A" w:rsidRPr="00B33603" w:rsidRDefault="002C166A" w:rsidP="002265B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7B3F3B5" w14:textId="7D5AF272" w:rsidR="00EF2B76" w:rsidRPr="00B33603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</w:pPr>
      <w:r w:rsidRPr="00B33603">
        <w:rPr>
          <w:rFonts w:hint="cs"/>
          <w:cs/>
        </w:rPr>
        <w:t>กลุ่มบริษัท</w:t>
      </w:r>
      <w:r w:rsidR="00EF2B76" w:rsidRPr="00B33603">
        <w:rPr>
          <w:rFonts w:hint="cs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B33603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EB3EECD" w14:textId="4249DB2B" w:rsidR="00EF2B76" w:rsidRPr="00B33603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F2B76" w:rsidRPr="00B33603">
        <w:rPr>
          <w:rFonts w:ascii="Angsana New" w:hAnsi="Angsana New" w:hint="cs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</w:t>
      </w:r>
      <w:r w:rsidR="00C402FC" w:rsidRPr="00B33603">
        <w:rPr>
          <w:rFonts w:ascii="Angsana New" w:hAnsi="Angsana New" w:hint="cs"/>
          <w:sz w:val="30"/>
          <w:szCs w:val="30"/>
          <w:cs/>
        </w:rPr>
        <w:t>ร</w:t>
      </w:r>
      <w:r w:rsidR="00EF2B76" w:rsidRPr="00B33603">
        <w:rPr>
          <w:rFonts w:ascii="Angsana New" w:hAnsi="Angsana New" w:hint="cs"/>
          <w:sz w:val="30"/>
          <w:szCs w:val="30"/>
          <w:cs/>
        </w:rPr>
        <w:t xml:space="preserve">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7DCFDBE" w14:textId="77777777" w:rsidR="00EF2B76" w:rsidRPr="00B33603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3FF68F7" w14:textId="202981ED" w:rsidR="00EF2B76" w:rsidRPr="00B33603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0E2040C9" w14:textId="77777777" w:rsidR="004B1AF5" w:rsidRPr="00B33603" w:rsidRDefault="004B1AF5" w:rsidP="00AB38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A1A6A68" w14:textId="3F46D298" w:rsidR="00673FF6" w:rsidRPr="00B33603" w:rsidRDefault="00A413DB" w:rsidP="001550C2">
      <w:pPr>
        <w:spacing w:line="240" w:lineRule="auto"/>
        <w:ind w:left="900" w:right="29"/>
        <w:jc w:val="thaiDistribute"/>
      </w:pPr>
      <w:r w:rsidRPr="00B33603">
        <w:rPr>
          <w:rFonts w:hint="cs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61ACF5F" w14:textId="77777777" w:rsidR="000B40AA" w:rsidRPr="00B33603" w:rsidRDefault="000B40AA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  <w:sz w:val="24"/>
          <w:szCs w:val="24"/>
        </w:rPr>
      </w:pPr>
    </w:p>
    <w:p w14:paraId="54076816" w14:textId="141D10CE" w:rsidR="00EF2B76" w:rsidRPr="00B33603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C402FC" w:rsidRPr="00B33603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1E491181" w14:textId="77777777" w:rsidR="000F2354" w:rsidRPr="00B33603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8DEF0F3" w14:textId="2EE46686" w:rsidR="00933D6B" w:rsidRPr="00B33603" w:rsidRDefault="00EF2B76" w:rsidP="00250A19">
      <w:pPr>
        <w:spacing w:line="240" w:lineRule="auto"/>
        <w:ind w:left="900" w:right="29"/>
        <w:jc w:val="thaiDistribute"/>
      </w:pPr>
      <w:r w:rsidRPr="00B33603">
        <w:rPr>
          <w:rFonts w:hint="cs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122538" w:rsidRPr="00B33603">
        <w:rPr>
          <w:cs/>
        </w:rPr>
        <w:t>ถูกกำหนดเป็นเครื่องมือที่ใช้ในการป้องกันความเสี่ยง</w:t>
      </w:r>
      <w:r w:rsidRPr="00B33603">
        <w:rPr>
          <w:rFonts w:hint="cs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924214" w:rsidRPr="00B33603">
        <w:t>3</w:t>
      </w:r>
      <w:r w:rsidRPr="00B33603">
        <w:rPr>
          <w:rFonts w:hint="cs"/>
          <w:cs/>
        </w:rPr>
        <w:t>(ง.</w:t>
      </w:r>
      <w:r w:rsidR="00C402FC" w:rsidRPr="00B33603">
        <w:rPr>
          <w:rFonts w:hint="cs"/>
        </w:rPr>
        <w:t>4</w:t>
      </w:r>
      <w:r w:rsidRPr="00B33603">
        <w:rPr>
          <w:rFonts w:hint="cs"/>
          <w:cs/>
        </w:rPr>
        <w:t xml:space="preserve">)) </w:t>
      </w:r>
    </w:p>
    <w:p w14:paraId="619802D5" w14:textId="77777777" w:rsidR="00AB3850" w:rsidRPr="00B33603" w:rsidRDefault="00AB3850" w:rsidP="00250A19">
      <w:pPr>
        <w:spacing w:line="240" w:lineRule="auto"/>
        <w:ind w:left="900" w:right="29"/>
        <w:jc w:val="thaiDistribute"/>
        <w:rPr>
          <w:sz w:val="24"/>
          <w:szCs w:val="24"/>
        </w:rPr>
      </w:pPr>
    </w:p>
    <w:p w14:paraId="27559F74" w14:textId="74314B5D" w:rsidR="00EF2B76" w:rsidRPr="00B33603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234BA8" w:rsidRPr="00B33603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การป้องกันความเสี่ยง</w:t>
      </w:r>
    </w:p>
    <w:p w14:paraId="22253642" w14:textId="77777777" w:rsidR="000F2354" w:rsidRPr="00B33603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24"/>
          <w:szCs w:val="24"/>
        </w:rPr>
      </w:pPr>
    </w:p>
    <w:p w14:paraId="02DDB558" w14:textId="4E2A056C" w:rsidR="00EF2B76" w:rsidRPr="00B33603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</w:pPr>
      <w:r w:rsidRPr="00B33603">
        <w:rPr>
          <w:rFonts w:hint="cs"/>
          <w:cs/>
        </w:rPr>
        <w:t>ณ วันที่กำหนดความสัมพันธ์ของการป้องกันความเสี่ยงเป็นครั้งแรก</w:t>
      </w:r>
      <w:r w:rsidR="00C402FC" w:rsidRPr="00B33603">
        <w:rPr>
          <w:rFonts w:hint="cs"/>
        </w:rPr>
        <w:t xml:space="preserve"> </w:t>
      </w:r>
      <w:r w:rsidRPr="00B33603">
        <w:rPr>
          <w:rFonts w:hint="cs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C402FC" w:rsidRPr="00B33603">
        <w:rPr>
          <w:rFonts w:hint="cs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4675495F" w14:textId="089F450B" w:rsidR="00EF2B76" w:rsidRPr="00B33603" w:rsidRDefault="00EF2B76" w:rsidP="00EF2B76">
      <w:pPr>
        <w:spacing w:line="240" w:lineRule="auto"/>
        <w:ind w:left="900"/>
        <w:jc w:val="thaiDistribute"/>
        <w:rPr>
          <w:i/>
          <w:iCs/>
        </w:rPr>
      </w:pPr>
      <w:r w:rsidRPr="00B33603">
        <w:rPr>
          <w:i/>
          <w:iCs/>
          <w:cs/>
        </w:rPr>
        <w:lastRenderedPageBreak/>
        <w:t>การป้องกันความเสี่ยงในกระแสเงินสด</w:t>
      </w:r>
    </w:p>
    <w:p w14:paraId="612859E9" w14:textId="77777777" w:rsidR="000F2354" w:rsidRPr="00B33603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  <w:lang w:val="th-TH"/>
        </w:rPr>
      </w:pPr>
    </w:p>
    <w:p w14:paraId="5872E5E7" w14:textId="2B3AF23F" w:rsidR="00EF2B76" w:rsidRPr="00B33603" w:rsidRDefault="00EF2B76" w:rsidP="00EF2B76">
      <w:pPr>
        <w:spacing w:line="240" w:lineRule="auto"/>
        <w:ind w:left="900"/>
        <w:jc w:val="thaiDistribute"/>
        <w:rPr>
          <w:cs/>
        </w:rPr>
      </w:pPr>
      <w:r w:rsidRPr="00B33603">
        <w:rPr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933D6B" w:rsidRPr="00B33603">
        <w:t xml:space="preserve"> </w:t>
      </w:r>
      <w:r w:rsidRPr="00B33603">
        <w:rPr>
          <w:cs/>
        </w:rPr>
        <w:t xml:space="preserve">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B33603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  <w:cs/>
          <w:lang w:val="th-TH"/>
        </w:rPr>
      </w:pPr>
    </w:p>
    <w:p w14:paraId="27CBE6FA" w14:textId="671FBE35" w:rsidR="00EF2B76" w:rsidRPr="00B33603" w:rsidRDefault="00EF2B76" w:rsidP="00EF2B76">
      <w:pPr>
        <w:spacing w:line="240" w:lineRule="auto"/>
        <w:ind w:left="900"/>
        <w:jc w:val="thaiDistribute"/>
      </w:pPr>
      <w:r w:rsidRPr="00B33603">
        <w:rPr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33603">
        <w:rPr>
          <w:rFonts w:hint="cs"/>
          <w:cs/>
        </w:rPr>
        <w:t xml:space="preserve"> </w:t>
      </w:r>
      <w:r w:rsidRPr="00B33603">
        <w:rPr>
          <w:cs/>
        </w:rPr>
        <w:t>(</w:t>
      </w:r>
      <w:r w:rsidRPr="00B33603">
        <w:t xml:space="preserve">Spot </w:t>
      </w:r>
      <w:r w:rsidR="00C374F9" w:rsidRPr="00B33603">
        <w:t>e</w:t>
      </w:r>
      <w:r w:rsidRPr="00B33603">
        <w:t>lement</w:t>
      </w:r>
      <w:r w:rsidRPr="00B33603">
        <w:rPr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B33603">
        <w:rPr>
          <w:rFonts w:hint="cs"/>
          <w:cs/>
        </w:rPr>
        <w:t>ใน</w:t>
      </w:r>
      <w:r w:rsidRPr="00B33603">
        <w:rPr>
          <w:cs/>
        </w:rPr>
        <w:t xml:space="preserve">กระแสเงินสด </w:t>
      </w:r>
      <w:r w:rsidR="00567E47" w:rsidRPr="00B33603">
        <w:rPr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468D2D2" w14:textId="77777777" w:rsidR="00EF2B76" w:rsidRPr="00B33603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  <w:cs/>
          <w:lang w:val="th-TH"/>
        </w:rPr>
      </w:pPr>
    </w:p>
    <w:p w14:paraId="546C9F80" w14:textId="602AE8E0" w:rsidR="00EF2B76" w:rsidRPr="00B33603" w:rsidRDefault="00EF2B76" w:rsidP="00EF2B76">
      <w:pPr>
        <w:spacing w:line="240" w:lineRule="auto"/>
        <w:ind w:left="900"/>
        <w:jc w:val="thaiDistribute"/>
      </w:pPr>
      <w:r w:rsidRPr="00B33603">
        <w:rPr>
          <w:rFonts w:hint="cs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4552A9" w:rsidRPr="00B33603">
        <w:rPr>
          <w:rFonts w:hint="cs"/>
        </w:rPr>
        <w:t xml:space="preserve"> </w:t>
      </w:r>
      <w:r w:rsidRPr="00B33603">
        <w:rPr>
          <w:rFonts w:hint="cs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A5CEC" w:rsidRPr="00B33603">
        <w:rPr>
          <w:rFonts w:hint="cs"/>
          <w:cs/>
        </w:rPr>
        <w:t>กระแสเงินสด</w:t>
      </w:r>
      <w:r w:rsidRPr="00B33603">
        <w:rPr>
          <w:rFonts w:hint="cs"/>
          <w:cs/>
        </w:rPr>
        <w:t>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6D77251C" w14:textId="77777777" w:rsidR="00362C20" w:rsidRPr="00B33603" w:rsidRDefault="00362C20" w:rsidP="00EF2B76">
      <w:pPr>
        <w:spacing w:line="240" w:lineRule="auto"/>
        <w:ind w:left="900"/>
        <w:jc w:val="thaiDistribute"/>
        <w:rPr>
          <w:sz w:val="24"/>
          <w:szCs w:val="24"/>
        </w:rPr>
      </w:pPr>
    </w:p>
    <w:p w14:paraId="525F1CDD" w14:textId="4A7E3C3B" w:rsidR="00EF2B76" w:rsidRPr="00B33603" w:rsidRDefault="00EF2B76" w:rsidP="00EF2B76">
      <w:pPr>
        <w:spacing w:line="240" w:lineRule="auto"/>
        <w:ind w:left="900"/>
        <w:jc w:val="thaiDistribute"/>
      </w:pPr>
      <w:r w:rsidRPr="00B33603">
        <w:rPr>
          <w:cs/>
        </w:rPr>
        <w:t>สำหรับการป้องกันความเสี่ยง</w:t>
      </w:r>
      <w:r w:rsidRPr="00B33603">
        <w:rPr>
          <w:rFonts w:asciiTheme="majorBidi" w:hAnsiTheme="majorBidi" w:cstheme="majorBidi"/>
          <w:cs/>
        </w:rPr>
        <w:t>รายการคาดการณ์</w:t>
      </w:r>
      <w:r w:rsidRPr="00B33603">
        <w:rPr>
          <w:rFonts w:asciiTheme="majorBidi" w:hAnsiTheme="majorBidi" w:cstheme="majorBidi" w:hint="cs"/>
          <w:cs/>
        </w:rPr>
        <w:t>อื่น</w:t>
      </w:r>
      <w:r w:rsidRPr="00B33603">
        <w:rPr>
          <w:cs/>
        </w:rPr>
        <w:t xml:space="preserve"> จำนวนเงินที่สะสมไว้ในสำรองการป้องกันความเสี่ยง</w:t>
      </w:r>
      <w:r w:rsidR="00CA5CEC" w:rsidRPr="00B33603">
        <w:rPr>
          <w:rFonts w:hint="cs"/>
          <w:cs/>
        </w:rPr>
        <w:t>กระแสเงินสด</w:t>
      </w:r>
      <w:r w:rsidRPr="00B33603">
        <w:rPr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B33603" w:rsidRDefault="00332755" w:rsidP="00EF2B76">
      <w:pPr>
        <w:spacing w:line="240" w:lineRule="auto"/>
        <w:ind w:left="900"/>
        <w:jc w:val="thaiDistribute"/>
        <w:rPr>
          <w:sz w:val="24"/>
          <w:szCs w:val="24"/>
        </w:rPr>
      </w:pPr>
    </w:p>
    <w:p w14:paraId="16B6E83F" w14:textId="48549801" w:rsidR="00EF2B76" w:rsidRPr="00B33603" w:rsidRDefault="00EF2B76" w:rsidP="00EF2B76">
      <w:pPr>
        <w:spacing w:line="240" w:lineRule="auto"/>
        <w:ind w:left="900"/>
        <w:jc w:val="thaiDistribute"/>
      </w:pPr>
      <w:r w:rsidRPr="00B33603">
        <w:rPr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33603">
        <w:rPr>
          <w:rFonts w:eastAsia="Calibri"/>
          <w:cs/>
        </w:rPr>
        <w:t xml:space="preserve">ถูกขาย หมดอายุ ถูกยกเลิก หรือถูกใช้สิทธิ </w:t>
      </w:r>
      <w:r w:rsidRPr="00B33603">
        <w:rPr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CA5CEC" w:rsidRPr="00B33603">
        <w:rPr>
          <w:rFonts w:hint="cs"/>
          <w:cs/>
        </w:rPr>
        <w:t>กระแสเงินสด</w:t>
      </w:r>
      <w:r w:rsidRPr="00B33603">
        <w:rPr>
          <w:cs/>
        </w:rPr>
        <w:t>จะยังคงอยู่ในส่วนของเจ้าของจนกระทั่ง</w:t>
      </w:r>
      <w:r w:rsidRPr="00B33603">
        <w:rPr>
          <w:rFonts w:hint="cs"/>
          <w:cs/>
        </w:rPr>
        <w:t>มีการ</w:t>
      </w:r>
      <w:r w:rsidRPr="00B33603">
        <w:rPr>
          <w:cs/>
        </w:rPr>
        <w:t>รับรู้รายการที่ไม่ใช่ตัวเงิน</w:t>
      </w:r>
      <w:r w:rsidRPr="00B33603">
        <w:rPr>
          <w:rFonts w:hint="cs"/>
          <w:cs/>
        </w:rPr>
        <w:t>จากรายการป้องกันความเสี่ยงดังกล่าว</w:t>
      </w:r>
      <w:r w:rsidRPr="00B33603">
        <w:rPr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B33603">
        <w:rPr>
          <w:rFonts w:hint="cs"/>
          <w:cs/>
        </w:rPr>
        <w:t>สำหรับการ</w:t>
      </w:r>
      <w:r w:rsidRPr="00B33603">
        <w:rPr>
          <w:cs/>
        </w:rPr>
        <w:t>ป้องกันความเสี่ยงในกระแสเงินสดอื่น จำนวนเงินที่สะสม</w:t>
      </w:r>
      <w:r w:rsidRPr="00B33603">
        <w:rPr>
          <w:rFonts w:hint="cs"/>
          <w:cs/>
        </w:rPr>
        <w:t>จะถูก</w:t>
      </w:r>
      <w:r w:rsidRPr="00B33603">
        <w:rPr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B33603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  <w:cs/>
          <w:lang w:val="th-TH"/>
        </w:rPr>
      </w:pPr>
    </w:p>
    <w:p w14:paraId="3513DE6B" w14:textId="0AF3F589" w:rsidR="00EF2B76" w:rsidRPr="00B33603" w:rsidRDefault="00EF2B76" w:rsidP="00EF2B76">
      <w:pPr>
        <w:spacing w:line="240" w:lineRule="auto"/>
        <w:ind w:left="900"/>
        <w:jc w:val="thaiDistribute"/>
        <w:rPr>
          <w:i/>
          <w:iCs/>
        </w:rPr>
      </w:pPr>
      <w:r w:rsidRPr="00B33603">
        <w:rPr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CA5CEC" w:rsidRPr="00B33603">
        <w:rPr>
          <w:rFonts w:hint="cs"/>
          <w:cs/>
        </w:rPr>
        <w:t>กระแสเงินสด</w:t>
      </w:r>
      <w:r w:rsidRPr="00B33603">
        <w:rPr>
          <w:cs/>
        </w:rPr>
        <w:t>จะได้รับการจัดประเภทรายการใหม่ไปยังกำไรหรือขาดทุนทันที</w:t>
      </w:r>
    </w:p>
    <w:p w14:paraId="467684E5" w14:textId="6B479DDC" w:rsidR="00933D6B" w:rsidRPr="00B33603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sz w:val="24"/>
          <w:szCs w:val="24"/>
        </w:rPr>
      </w:pPr>
    </w:p>
    <w:p w14:paraId="56C93291" w14:textId="77777777" w:rsidR="00924214" w:rsidRPr="00B33603" w:rsidRDefault="0092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sz w:val="24"/>
          <w:szCs w:val="24"/>
        </w:rPr>
      </w:pPr>
    </w:p>
    <w:p w14:paraId="38E24916" w14:textId="640E3235" w:rsidR="00EF2B76" w:rsidRPr="00B33603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/>
          <w:i/>
          <w:iCs/>
          <w:sz w:val="30"/>
          <w:szCs w:val="30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0FA9110B" w14:textId="77777777" w:rsidR="000F2354" w:rsidRPr="00B33603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</w:rPr>
      </w:pPr>
    </w:p>
    <w:p w14:paraId="4A0EB707" w14:textId="002CCCBB" w:rsidR="002A4ECB" w:rsidRPr="00B33603" w:rsidRDefault="00EF2B76" w:rsidP="00250945">
      <w:pPr>
        <w:ind w:left="900"/>
        <w:jc w:val="thaiDistribute"/>
        <w:rPr>
          <w:rFonts w:asciiTheme="majorBidi" w:hAnsiTheme="majorBidi" w:cstheme="majorBidi"/>
        </w:rPr>
      </w:pPr>
      <w:r w:rsidRPr="00B33603">
        <w:rPr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</w:t>
      </w:r>
      <w:r w:rsidR="002B30DC" w:rsidRPr="00B33603">
        <w:t xml:space="preserve"> </w:t>
      </w:r>
      <w:r w:rsidRPr="00B33603">
        <w:rPr>
          <w:cs/>
        </w:rPr>
        <w:t>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B33603">
        <w:rPr>
          <w:rFonts w:asciiTheme="majorBidi" w:hAnsiTheme="majorBidi" w:cstheme="majorBidi"/>
          <w:cs/>
        </w:rPr>
        <w:t>นในต่างประเทศ</w:t>
      </w:r>
    </w:p>
    <w:p w14:paraId="7D4C5EED" w14:textId="77777777" w:rsidR="00250A19" w:rsidRPr="00B33603" w:rsidRDefault="00250A19" w:rsidP="00250945">
      <w:pPr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3D6D879C" w14:textId="357FF2F7" w:rsidR="00234BA8" w:rsidRPr="00B33603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B33603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5FEFFDEF" w14:textId="77777777" w:rsidR="000F2354" w:rsidRPr="00B33603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</w:rPr>
      </w:pPr>
    </w:p>
    <w:p w14:paraId="1F8EFDC8" w14:textId="6513A167" w:rsidR="00EF2B76" w:rsidRPr="00B33603" w:rsidRDefault="00234BA8" w:rsidP="00234BA8">
      <w:pPr>
        <w:ind w:left="900"/>
        <w:jc w:val="thaiDistribute"/>
      </w:pPr>
      <w:r w:rsidRPr="00B33603">
        <w:rPr>
          <w:rFonts w:hint="cs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EFD7B3C" w14:textId="5EBF3B0F" w:rsidR="00234BA8" w:rsidRPr="00B33603" w:rsidRDefault="00234BA8" w:rsidP="00933D6B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24"/>
          <w:szCs w:val="24"/>
        </w:rPr>
      </w:pPr>
    </w:p>
    <w:p w14:paraId="61F33853" w14:textId="4154AD95" w:rsidR="00234BA8" w:rsidRPr="00B33603" w:rsidRDefault="00234BA8" w:rsidP="002B19FC">
      <w:pPr>
        <w:ind w:left="900"/>
        <w:jc w:val="thaiDistribute"/>
      </w:pPr>
      <w:r w:rsidRPr="00B33603">
        <w:rPr>
          <w:rFonts w:hint="cs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8FF" w:rsidRPr="00B33603">
        <w:t xml:space="preserve">      </w:t>
      </w:r>
      <w:r w:rsidRPr="00B33603">
        <w:rPr>
          <w:rFonts w:hint="cs"/>
          <w:cs/>
        </w:rPr>
        <w:t xml:space="preserve"> </w:t>
      </w:r>
      <w:r w:rsidRPr="00B33603">
        <w:rPr>
          <w:rFonts w:hint="cs"/>
        </w:rPr>
        <w:t>12</w:t>
      </w:r>
      <w:r w:rsidRPr="00B33603">
        <w:rPr>
          <w:rFonts w:hint="cs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C728E56" w14:textId="77777777" w:rsidR="003D36D0" w:rsidRPr="00B33603" w:rsidRDefault="003D36D0" w:rsidP="002B19FC">
      <w:pPr>
        <w:ind w:left="900"/>
        <w:jc w:val="thaiDistribute"/>
        <w:rPr>
          <w:sz w:val="24"/>
          <w:szCs w:val="24"/>
        </w:rPr>
      </w:pPr>
    </w:p>
    <w:p w14:paraId="52F3343E" w14:textId="77777777" w:rsidR="00560FDE" w:rsidRPr="00B33603" w:rsidRDefault="00234BA8" w:rsidP="00560FDE">
      <w:pPr>
        <w:ind w:left="900"/>
        <w:jc w:val="thaiDistribute"/>
      </w:pPr>
      <w:r w:rsidRPr="00B33603">
        <w:rPr>
          <w:rFonts w:hint="cs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852F33B" w14:textId="785E4111" w:rsidR="00234BA8" w:rsidRPr="00B33603" w:rsidRDefault="00234BA8" w:rsidP="00560FDE">
      <w:pPr>
        <w:ind w:left="900"/>
        <w:jc w:val="thaiDistribute"/>
      </w:pPr>
      <w:r w:rsidRPr="00B33603">
        <w:rPr>
          <w:rFonts w:hint="cs"/>
          <w:cs/>
        </w:rPr>
        <w:t xml:space="preserve"> </w:t>
      </w:r>
    </w:p>
    <w:p w14:paraId="31AEBA2C" w14:textId="2A0526D5" w:rsidR="00234BA8" w:rsidRPr="00B33603" w:rsidRDefault="00234BA8" w:rsidP="002B19FC">
      <w:pPr>
        <w:ind w:left="900"/>
        <w:jc w:val="thaiDistribute"/>
      </w:pPr>
      <w:r w:rsidRPr="00B33603">
        <w:rPr>
          <w:rFonts w:hint="cs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1072B" w:rsidRPr="00B33603">
        <w:rPr>
          <w:rFonts w:hint="cs"/>
        </w:rPr>
        <w:t>12</w:t>
      </w:r>
      <w:r w:rsidRPr="00B33603">
        <w:rPr>
          <w:rFonts w:hint="cs"/>
          <w:cs/>
        </w:rPr>
        <w:t xml:space="preserve"> เดือนข้างหน้า</w:t>
      </w:r>
    </w:p>
    <w:p w14:paraId="148F3395" w14:textId="77777777" w:rsidR="00250A19" w:rsidRPr="00B33603" w:rsidRDefault="00250A19" w:rsidP="002B19FC">
      <w:pPr>
        <w:ind w:left="900"/>
        <w:jc w:val="thaiDistribute"/>
        <w:rPr>
          <w:sz w:val="24"/>
          <w:szCs w:val="24"/>
        </w:rPr>
      </w:pPr>
    </w:p>
    <w:p w14:paraId="1A4B356C" w14:textId="6C028069" w:rsidR="00234BA8" w:rsidRPr="00B33603" w:rsidRDefault="00234BA8" w:rsidP="002B19FC">
      <w:pPr>
        <w:ind w:left="900"/>
        <w:jc w:val="thaiDistribute"/>
      </w:pPr>
      <w:r w:rsidRPr="00B33603">
        <w:rPr>
          <w:rFonts w:hint="cs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</w:t>
      </w:r>
      <w:r w:rsidRPr="00B33603">
        <w:rPr>
          <w:cs/>
        </w:rPr>
        <w:t>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422B97D" w14:textId="57051D3D" w:rsidR="00673FF6" w:rsidRPr="00B33603" w:rsidRDefault="00234BA8" w:rsidP="009F7909">
      <w:pPr>
        <w:ind w:left="900"/>
        <w:jc w:val="thaiDistribute"/>
      </w:pPr>
      <w:r w:rsidRPr="00B33603">
        <w:rPr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2AB6CED7" w14:textId="77777777" w:rsidR="00250A19" w:rsidRPr="00B33603" w:rsidRDefault="00250A19" w:rsidP="009F7909">
      <w:pPr>
        <w:ind w:left="900"/>
        <w:jc w:val="thaiDistribute"/>
        <w:rPr>
          <w:sz w:val="24"/>
          <w:szCs w:val="24"/>
        </w:rPr>
      </w:pPr>
    </w:p>
    <w:p w14:paraId="03DBCDE2" w14:textId="3D23DEAF" w:rsidR="00234BA8" w:rsidRPr="00B33603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B3360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B33603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การตัดจำหน่าย </w:t>
      </w:r>
    </w:p>
    <w:p w14:paraId="7B3ADBEC" w14:textId="77777777" w:rsidR="000F2354" w:rsidRPr="00B33603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</w:rPr>
      </w:pPr>
    </w:p>
    <w:p w14:paraId="2275FCA5" w14:textId="74B78027" w:rsidR="00067507" w:rsidRPr="00B33603" w:rsidRDefault="00234BA8" w:rsidP="002B19FC">
      <w:pPr>
        <w:ind w:left="900"/>
        <w:jc w:val="thaiDistribute"/>
        <w:rPr>
          <w:cs/>
        </w:rPr>
      </w:pPr>
      <w:r w:rsidRPr="00B33603">
        <w:rPr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CCCD74F" w14:textId="77777777" w:rsidR="003D36D0" w:rsidRPr="00B33603" w:rsidRDefault="003D36D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</w:rPr>
      </w:pPr>
    </w:p>
    <w:p w14:paraId="33952F6A" w14:textId="1C13F854" w:rsidR="00234BA8" w:rsidRPr="00B33603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B3360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B33603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B33603">
        <w:rPr>
          <w:rFonts w:asciiTheme="majorBidi" w:eastAsia="EucrosiaUPCBold" w:hAnsiTheme="majorBidi"/>
          <w:i/>
          <w:iCs/>
          <w:sz w:val="30"/>
          <w:szCs w:val="30"/>
          <w:cs/>
        </w:rPr>
        <w:t>) ดอกเบี้ย</w:t>
      </w:r>
    </w:p>
    <w:p w14:paraId="452A7147" w14:textId="77777777" w:rsidR="000F2354" w:rsidRPr="00B33603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4"/>
          <w:szCs w:val="24"/>
        </w:rPr>
      </w:pPr>
    </w:p>
    <w:p w14:paraId="7D48CAC6" w14:textId="6FC09033" w:rsidR="004B1AF5" w:rsidRPr="00B33603" w:rsidRDefault="00234BA8" w:rsidP="00554C8C">
      <w:pPr>
        <w:ind w:left="900"/>
        <w:jc w:val="thaiDistribute"/>
        <w:rPr>
          <w:cs/>
        </w:rPr>
      </w:pPr>
      <w:r w:rsidRPr="00B33603">
        <w:rPr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4552A9" w:rsidRPr="00B33603">
        <w:t xml:space="preserve">   </w:t>
      </w:r>
      <w:r w:rsidRPr="00B33603">
        <w:rPr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CC5CC11" w14:textId="77777777" w:rsidR="008046C8" w:rsidRPr="00B33603" w:rsidRDefault="008046C8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sz w:val="24"/>
          <w:szCs w:val="24"/>
          <w:cs/>
        </w:rPr>
      </w:pPr>
    </w:p>
    <w:p w14:paraId="34892DE0" w14:textId="54B0D93E" w:rsidR="00F65E51" w:rsidRPr="00B33603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DB1C92A" w14:textId="77777777" w:rsidR="00F65E51" w:rsidRPr="00B33603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62F02439" w14:textId="261A32C2" w:rsidR="00B2537A" w:rsidRPr="00B33603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</w:rPr>
        <w:tab/>
      </w:r>
      <w:r w:rsidRPr="00B3360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31072B" w:rsidRPr="00B3360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33603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554C8C" w:rsidRPr="00B33603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B33603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 ถือเป็นส่วนหนึ่งของ</w:t>
      </w:r>
      <w:r w:rsidRPr="00B33603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B33603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A64E186" w14:textId="77777777" w:rsidR="00B2537A" w:rsidRPr="00B33603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65AD907" w14:textId="49DB0E70" w:rsidR="00015D9B" w:rsidRPr="00B33603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B33603">
        <w:rPr>
          <w:i/>
          <w:iCs/>
          <w:sz w:val="30"/>
          <w:szCs w:val="30"/>
          <w:cs/>
        </w:rPr>
        <w:t>ลูกหนี้การค้า</w:t>
      </w:r>
    </w:p>
    <w:p w14:paraId="2644C2E0" w14:textId="77777777" w:rsidR="00015D9B" w:rsidRPr="00B33603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8227172" w14:textId="27DF080D" w:rsidR="00D17AA6" w:rsidRPr="00B33603" w:rsidRDefault="00D17AA6" w:rsidP="00D17AA6">
      <w:pPr>
        <w:ind w:left="540"/>
        <w:jc w:val="thaiDistribute"/>
        <w:rPr>
          <w:rFonts w:asciiTheme="majorBidi" w:hAnsiTheme="majorBidi" w:cstheme="majorBidi"/>
        </w:rPr>
      </w:pPr>
      <w:r w:rsidRPr="00B33603">
        <w:rPr>
          <w:rFonts w:asciiTheme="majorBidi" w:hAnsiTheme="majorBidi" w:cstheme="majorBidi"/>
          <w:cs/>
        </w:rPr>
        <w:t>ลูกหนี้</w:t>
      </w:r>
      <w:r w:rsidR="0031072B" w:rsidRPr="00B33603">
        <w:rPr>
          <w:rFonts w:asciiTheme="majorBidi" w:hAnsiTheme="majorBidi" w:cstheme="majorBidi" w:hint="cs"/>
          <w:cs/>
        </w:rPr>
        <w:t>การค้า</w:t>
      </w:r>
      <w:r w:rsidRPr="00B33603">
        <w:rPr>
          <w:rFonts w:asciiTheme="majorBidi" w:hAnsiTheme="majorBidi" w:cstheme="majorBidi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E53217" w:rsidRPr="00B33603">
        <w:rPr>
          <w:rFonts w:asciiTheme="majorBidi" w:hAnsiTheme="majorBidi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1148F0" w:rsidRPr="00B33603">
        <w:rPr>
          <w:rFonts w:asciiTheme="majorBidi" w:hAnsiTheme="majorBidi"/>
        </w:rPr>
        <w:t xml:space="preserve"> </w:t>
      </w:r>
      <w:r w:rsidR="001148F0" w:rsidRPr="00B33603">
        <w:rPr>
          <w:rFonts w:asciiTheme="majorBidi" w:hAnsiTheme="majorBidi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C671940" w14:textId="77777777" w:rsidR="00D17AA6" w:rsidRPr="00B33603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C73187" w14:textId="23210D0E" w:rsidR="00067507" w:rsidRPr="00B33603" w:rsidRDefault="001160E1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pacing w:val="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lastRenderedPageBreak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</w:t>
      </w:r>
      <w:r w:rsidR="00DA0B4F" w:rsidRPr="00B33603">
        <w:rPr>
          <w:rFonts w:ascii="Angsana New" w:hAnsi="Angsana New" w:hint="cs"/>
          <w:sz w:val="30"/>
          <w:szCs w:val="30"/>
          <w:cs/>
        </w:rPr>
        <w:t>น</w:t>
      </w:r>
    </w:p>
    <w:p w14:paraId="1AAF9FC2" w14:textId="77777777" w:rsidR="00AF40A0" w:rsidRPr="00B33603" w:rsidRDefault="00AF40A0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9E9D89A" w14:textId="57C6E892" w:rsidR="00015D9B" w:rsidRPr="00B33603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B33603">
        <w:rPr>
          <w:rFonts w:hint="cs"/>
          <w:i/>
          <w:iCs/>
          <w:sz w:val="30"/>
          <w:szCs w:val="30"/>
          <w:cs/>
          <w:lang w:val="th-TH"/>
        </w:rPr>
        <w:t>สินค้าคงเหลือ</w:t>
      </w:r>
    </w:p>
    <w:p w14:paraId="4B278960" w14:textId="77777777" w:rsidR="00015D9B" w:rsidRPr="00B33603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4BB10D8" w14:textId="1A15E386" w:rsidR="00015D9B" w:rsidRPr="00B33603" w:rsidRDefault="004762B0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B33603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5C2EFC" w:rsidRPr="00B3360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33603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160E1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</w:rPr>
        <w:tab/>
      </w:r>
      <w:r w:rsidRPr="00B33603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160E1" w:rsidRPr="00B33603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160E1" w:rsidRPr="00B33603">
        <w:rPr>
          <w:rFonts w:ascii="Angsana New" w:hAnsi="Angsana New" w:hint="cs"/>
          <w:sz w:val="30"/>
          <w:szCs w:val="30"/>
        </w:rPr>
        <w:t xml:space="preserve"> </w:t>
      </w:r>
      <w:r w:rsidR="001160E1" w:rsidRPr="00B33603">
        <w:rPr>
          <w:rFonts w:ascii="Angsana New" w:hAnsi="Angsana New" w:hint="cs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67507" w:rsidRPr="00B33603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1160E1" w:rsidRPr="00B33603">
        <w:rPr>
          <w:rFonts w:ascii="Angsana New" w:hAnsi="Angsana New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26F4D294" w14:textId="77777777" w:rsidR="00E57A4F" w:rsidRPr="00B33603" w:rsidRDefault="00E57A4F" w:rsidP="001148F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7218CABB" w14:textId="7C60A6E2" w:rsidR="00015D9B" w:rsidRPr="00B33603" w:rsidRDefault="004762B0" w:rsidP="00EF73E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E216B76" w14:textId="77777777" w:rsidR="00EF73EF" w:rsidRPr="00B33603" w:rsidRDefault="00EF73EF" w:rsidP="00EF73EF">
      <w:pPr>
        <w:rPr>
          <w:sz w:val="24"/>
          <w:szCs w:val="24"/>
        </w:rPr>
      </w:pPr>
    </w:p>
    <w:p w14:paraId="219B25F6" w14:textId="741B6D9B" w:rsidR="001160E1" w:rsidRPr="00B33603" w:rsidRDefault="001160E1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19291C57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C46B634" w14:textId="39285D51" w:rsidR="00250A19" w:rsidRPr="00B33603" w:rsidRDefault="001160E1" w:rsidP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B33603">
        <w:rPr>
          <w:rFonts w:hint="cs"/>
          <w:cs/>
        </w:rPr>
        <w:t>กลุ่มบริษัทไม่คิดค่าเสื่อมราคาสำหรับที่ดิน</w:t>
      </w:r>
    </w:p>
    <w:p w14:paraId="39692C7F" w14:textId="77777777" w:rsidR="00EF73EF" w:rsidRPr="00B33603" w:rsidRDefault="00EF73EF" w:rsidP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</w:rPr>
      </w:pPr>
    </w:p>
    <w:p w14:paraId="49FA24E6" w14:textId="092B4A91" w:rsidR="00015D9B" w:rsidRPr="00B33603" w:rsidRDefault="004762B0" w:rsidP="00EF73E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t>ที่ดิน อาคารและอุปกรณ์</w:t>
      </w:r>
    </w:p>
    <w:p w14:paraId="0C2BF13F" w14:textId="77777777" w:rsidR="00EF73EF" w:rsidRPr="00B33603" w:rsidRDefault="00EF73EF" w:rsidP="00EF73EF">
      <w:pPr>
        <w:rPr>
          <w:sz w:val="24"/>
          <w:szCs w:val="24"/>
          <w:cs/>
        </w:rPr>
      </w:pPr>
    </w:p>
    <w:p w14:paraId="22016633" w14:textId="0496865D" w:rsidR="00347476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FA32DB" w:rsidRPr="00B33603">
        <w:rPr>
          <w:rFonts w:ascii="Angsana New" w:hAnsi="Angsana New" w:hint="cs"/>
          <w:sz w:val="30"/>
          <w:szCs w:val="30"/>
          <w:cs/>
        </w:rPr>
        <w:t>วัดมูลค่า</w:t>
      </w:r>
      <w:r w:rsidRPr="00B33603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E8991DF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C7A9F70" w14:textId="5809D747" w:rsidR="00E24C99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B33603">
        <w:rPr>
          <w:rFonts w:ascii="Angsana New" w:hAnsi="Angsana New" w:hint="cs"/>
          <w:sz w:val="30"/>
          <w:szCs w:val="30"/>
          <w:cs/>
        </w:rPr>
        <w:t>ซึ่ง</w:t>
      </w:r>
      <w:r w:rsidRPr="00B33603">
        <w:rPr>
          <w:rFonts w:ascii="Angsana New" w:hAnsi="Angsana New" w:hint="cs"/>
          <w:sz w:val="30"/>
          <w:szCs w:val="30"/>
          <w:cs/>
        </w:rPr>
        <w:t>สินทรัพย์ ต้นทุนของการก่อสร้างสินทรัพย์รวมถึง</w:t>
      </w:r>
      <w:r w:rsidR="0077331A" w:rsidRPr="00B33603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="00C374F9" w:rsidRPr="00B33603">
        <w:rPr>
          <w:rFonts w:ascii="Angsana New" w:hAnsi="Angsana New"/>
          <w:sz w:val="30"/>
          <w:szCs w:val="30"/>
        </w:rPr>
        <w:t xml:space="preserve"> </w:t>
      </w:r>
      <w:r w:rsidR="0077331A" w:rsidRPr="00B33603">
        <w:rPr>
          <w:rFonts w:ascii="Angsana New" w:hAnsi="Angsana New" w:hint="cs"/>
          <w:sz w:val="30"/>
          <w:szCs w:val="30"/>
          <w:cs/>
        </w:rPr>
        <w:t>และ</w:t>
      </w:r>
      <w:r w:rsidRPr="00B33603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การขนย้าย การบูรณะสถานที่ตั้งของสินทรัพย์ </w:t>
      </w:r>
      <w:r w:rsidR="001937F7" w:rsidRPr="00B33603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</w:t>
      </w:r>
      <w:r w:rsidR="0077331A" w:rsidRPr="00B33603">
        <w:rPr>
          <w:rFonts w:ascii="Angsana New" w:hAnsi="Angsana New" w:hint="cs"/>
          <w:sz w:val="30"/>
          <w:szCs w:val="30"/>
          <w:cs/>
        </w:rPr>
        <w:t>ใน</w:t>
      </w:r>
      <w:r w:rsidR="001937F7" w:rsidRPr="00B33603">
        <w:rPr>
          <w:rFonts w:ascii="Angsana New" w:hAnsi="Angsana New" w:hint="cs"/>
          <w:sz w:val="30"/>
          <w:szCs w:val="30"/>
          <w:cs/>
        </w:rPr>
        <w:t>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0E14659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E57CCFE" w14:textId="2B070275" w:rsidR="00673FF6" w:rsidRPr="00B33603" w:rsidRDefault="0077331A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355810B" w14:textId="77777777" w:rsidR="00AF40A0" w:rsidRPr="00B33603" w:rsidRDefault="00AF40A0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9A04625" w14:textId="77777777" w:rsidR="00924214" w:rsidRPr="00B33603" w:rsidRDefault="00924214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8D33CA0" w14:textId="77777777" w:rsidR="00924214" w:rsidRPr="00B33603" w:rsidRDefault="00924214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2FE09D9" w14:textId="2FB8B3DF" w:rsidR="000F2354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13235B3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257E317" w14:textId="065814FB" w:rsidR="00EA5479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B33603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B33603">
        <w:rPr>
          <w:rFonts w:ascii="Angsana New" w:hAnsi="Angsana New"/>
          <w:sz w:val="30"/>
          <w:szCs w:val="30"/>
          <w:cs/>
        </w:rPr>
        <w:t xml:space="preserve"> </w:t>
      </w:r>
      <w:r w:rsidR="0077331A" w:rsidRPr="00B33603">
        <w:rPr>
          <w:rFonts w:ascii="Angsana New" w:hAnsi="Angsana New" w:hint="cs"/>
          <w:sz w:val="30"/>
          <w:szCs w:val="30"/>
          <w:cs/>
        </w:rPr>
        <w:t>เมื่อ</w:t>
      </w:r>
      <w:r w:rsidRPr="00B33603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B33603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B33603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B33603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B33603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7331A" w:rsidRPr="00B33603">
        <w:rPr>
          <w:rFonts w:ascii="Angsana New" w:hAnsi="Angsana New" w:hint="cs"/>
          <w:sz w:val="30"/>
          <w:szCs w:val="30"/>
          <w:cs/>
        </w:rPr>
        <w:t>เป็นประจำ</w:t>
      </w:r>
      <w:r w:rsidRPr="00B33603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0CF5D3E8" w14:textId="77777777" w:rsidR="005543EC" w:rsidRPr="00B33603" w:rsidRDefault="005543EC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9C7563B" w14:textId="3621F307" w:rsidR="00AB3850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C5756D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823BD3E" w14:textId="6BA55022" w:rsidR="00DA0B4F" w:rsidRPr="00B33603" w:rsidRDefault="004762B0" w:rsidP="00EF73EF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1937F7" w:rsidRPr="00B33603">
        <w:rPr>
          <w:rFonts w:ascii="Angsana New" w:hAnsi="Angsana New" w:hint="cs"/>
          <w:sz w:val="30"/>
          <w:szCs w:val="30"/>
          <w:cs/>
        </w:rPr>
        <w:t>โดยวิธีเส้นตรงตามเกณฑ์อายุการให้ประโยชน์โดยประมาณของ</w:t>
      </w:r>
      <w:r w:rsidR="0077331A" w:rsidRPr="00B33603">
        <w:rPr>
          <w:rFonts w:ascii="Angsana New" w:hAnsi="Angsana New" w:hint="cs"/>
          <w:sz w:val="30"/>
          <w:szCs w:val="30"/>
          <w:cs/>
        </w:rPr>
        <w:t>แต่ละ</w:t>
      </w:r>
      <w:r w:rsidR="001937F7" w:rsidRPr="00B33603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77331A" w:rsidRPr="00B33603">
        <w:rPr>
          <w:rFonts w:ascii="Angsana New" w:hAnsi="Angsana New"/>
          <w:sz w:val="30"/>
          <w:szCs w:val="30"/>
          <w:cs/>
        </w:rPr>
        <w:t xml:space="preserve"> </w:t>
      </w:r>
      <w:r w:rsidR="0077331A" w:rsidRPr="00B33603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7C3D747" w14:textId="77777777" w:rsidR="00EF73EF" w:rsidRPr="00B33603" w:rsidRDefault="00EF73EF" w:rsidP="00EF73EF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343C0ED" w14:textId="382EE859" w:rsidR="00D11532" w:rsidRPr="00B33603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52" w:type="dxa"/>
        <w:tblInd w:w="468" w:type="dxa"/>
        <w:tblLook w:val="0000" w:firstRow="0" w:lastRow="0" w:firstColumn="0" w:lastColumn="0" w:noHBand="0" w:noVBand="0"/>
      </w:tblPr>
      <w:tblGrid>
        <w:gridCol w:w="5878"/>
        <w:gridCol w:w="1885"/>
        <w:gridCol w:w="789"/>
      </w:tblGrid>
      <w:tr w:rsidR="00015D9B" w:rsidRPr="00B33603" w14:paraId="17020A6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15002531" w14:textId="74823144" w:rsidR="00015D9B" w:rsidRPr="00B33603" w:rsidRDefault="00BA562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cs/>
              </w:rPr>
              <w:br w:type="page"/>
            </w:r>
            <w:r w:rsidR="007A64D6" w:rsidRPr="00B33603">
              <w:rPr>
                <w:rFonts w:hint="cs"/>
                <w:cs/>
              </w:rPr>
              <w:t>อาคาร</w:t>
            </w:r>
          </w:p>
        </w:tc>
        <w:tc>
          <w:tcPr>
            <w:tcW w:w="1885" w:type="dxa"/>
          </w:tcPr>
          <w:p w14:paraId="419F86B1" w14:textId="03A17E68" w:rsidR="00015D9B" w:rsidRPr="00B33603" w:rsidRDefault="00BC2C5F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B33603">
              <w:t>5</w:t>
            </w:r>
            <w:r w:rsidR="001937F7" w:rsidRPr="00B33603">
              <w:t xml:space="preserve"> </w:t>
            </w:r>
            <w:r w:rsidR="001937F7" w:rsidRPr="00B33603">
              <w:rPr>
                <w:cs/>
              </w:rPr>
              <w:t xml:space="preserve">- </w:t>
            </w:r>
            <w:r w:rsidR="001937F7" w:rsidRPr="00B33603">
              <w:t>50</w:t>
            </w:r>
          </w:p>
        </w:tc>
        <w:tc>
          <w:tcPr>
            <w:tcW w:w="789" w:type="dxa"/>
          </w:tcPr>
          <w:p w14:paraId="1FFF0F7E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B33603">
              <w:rPr>
                <w:cs/>
              </w:rPr>
              <w:t>ปี</w:t>
            </w:r>
          </w:p>
        </w:tc>
      </w:tr>
      <w:tr w:rsidR="00015D9B" w:rsidRPr="00B33603" w14:paraId="228730A7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4456AD2C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1885" w:type="dxa"/>
          </w:tcPr>
          <w:p w14:paraId="4C3E45F4" w14:textId="2CEACBE5" w:rsidR="00015D9B" w:rsidRPr="00B33603" w:rsidRDefault="00DF4F24" w:rsidP="003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B33603">
              <w:rPr>
                <w:rFonts w:hint="cs"/>
                <w:cs/>
              </w:rPr>
              <w:t>2</w:t>
            </w:r>
            <w:r w:rsidR="001937F7" w:rsidRPr="00B33603">
              <w:t xml:space="preserve"> </w:t>
            </w:r>
            <w:r w:rsidR="001937F7" w:rsidRPr="00B33603">
              <w:rPr>
                <w:cs/>
              </w:rPr>
              <w:t>-</w:t>
            </w:r>
            <w:r w:rsidR="0031072B" w:rsidRPr="00B33603">
              <w:rPr>
                <w:rFonts w:hint="cs"/>
                <w:cs/>
              </w:rPr>
              <w:t xml:space="preserve"> </w:t>
            </w:r>
            <w:r w:rsidR="0026078C" w:rsidRPr="00B33603">
              <w:t>50</w:t>
            </w:r>
          </w:p>
        </w:tc>
        <w:tc>
          <w:tcPr>
            <w:tcW w:w="789" w:type="dxa"/>
          </w:tcPr>
          <w:p w14:paraId="0C0E7ABC" w14:textId="50F2B4F8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B33603">
              <w:rPr>
                <w:cs/>
              </w:rPr>
              <w:t>ปี</w:t>
            </w:r>
          </w:p>
        </w:tc>
      </w:tr>
      <w:tr w:rsidR="00015D9B" w:rsidRPr="00B33603" w14:paraId="7E0DFCCF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37622C8B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cs/>
              </w:rPr>
              <w:t>อุปกรณ์ผลิตไฟฟ้า</w:t>
            </w:r>
          </w:p>
        </w:tc>
        <w:tc>
          <w:tcPr>
            <w:tcW w:w="1885" w:type="dxa"/>
          </w:tcPr>
          <w:p w14:paraId="4C539AF9" w14:textId="481138F5" w:rsidR="00015D9B" w:rsidRPr="00B33603" w:rsidRDefault="00AD14E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  <w:rPr>
                <w:cs/>
              </w:rPr>
            </w:pPr>
            <w:r w:rsidRPr="00B33603">
              <w:t>5</w:t>
            </w:r>
            <w:r w:rsidR="00194167" w:rsidRPr="00B33603">
              <w:rPr>
                <w:cs/>
              </w:rPr>
              <w:t xml:space="preserve"> </w:t>
            </w:r>
            <w:r w:rsidR="00472412" w:rsidRPr="00B33603">
              <w:t>-</w:t>
            </w:r>
            <w:r w:rsidR="008915AE" w:rsidRPr="00B33603">
              <w:rPr>
                <w:cs/>
              </w:rPr>
              <w:t xml:space="preserve"> </w:t>
            </w:r>
            <w:r w:rsidR="00373892" w:rsidRPr="00B33603">
              <w:t>30</w:t>
            </w:r>
          </w:p>
        </w:tc>
        <w:tc>
          <w:tcPr>
            <w:tcW w:w="789" w:type="dxa"/>
          </w:tcPr>
          <w:p w14:paraId="3E6D316D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B33603">
              <w:rPr>
                <w:cs/>
              </w:rPr>
              <w:t>ปี</w:t>
            </w:r>
          </w:p>
        </w:tc>
      </w:tr>
      <w:tr w:rsidR="00015D9B" w:rsidRPr="00B33603" w14:paraId="7FBDF4B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79A885B6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885" w:type="dxa"/>
          </w:tcPr>
          <w:p w14:paraId="511E8257" w14:textId="64B00EE2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B33603">
              <w:rPr>
                <w:cs/>
              </w:rPr>
              <w:tab/>
            </w:r>
            <w:r w:rsidR="003571A2" w:rsidRPr="00B33603">
              <w:t>2</w:t>
            </w:r>
            <w:r w:rsidR="00194167" w:rsidRPr="00B33603">
              <w:rPr>
                <w:cs/>
              </w:rPr>
              <w:t xml:space="preserve"> </w:t>
            </w:r>
            <w:r w:rsidR="00472412" w:rsidRPr="00B33603">
              <w:t>-</w:t>
            </w:r>
            <w:r w:rsidR="0031072B" w:rsidRPr="00B33603">
              <w:rPr>
                <w:rFonts w:hint="cs"/>
                <w:cs/>
              </w:rPr>
              <w:t xml:space="preserve"> </w:t>
            </w:r>
            <w:r w:rsidR="00472412" w:rsidRPr="00B33603">
              <w:t>32</w:t>
            </w:r>
          </w:p>
        </w:tc>
        <w:tc>
          <w:tcPr>
            <w:tcW w:w="789" w:type="dxa"/>
          </w:tcPr>
          <w:p w14:paraId="1A7B1AC0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B33603">
              <w:rPr>
                <w:cs/>
              </w:rPr>
              <w:t>ปี</w:t>
            </w:r>
          </w:p>
        </w:tc>
      </w:tr>
      <w:tr w:rsidR="00015D9B" w:rsidRPr="00B33603" w14:paraId="0056F0CF" w14:textId="77777777" w:rsidTr="004412C1">
        <w:trPr>
          <w:trHeight w:val="377"/>
        </w:trPr>
        <w:tc>
          <w:tcPr>
            <w:tcW w:w="5878" w:type="dxa"/>
            <w:vAlign w:val="bottom"/>
          </w:tcPr>
          <w:p w14:paraId="3562F152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cs/>
              </w:rPr>
              <w:t>ยานพาหนะ</w:t>
            </w:r>
          </w:p>
        </w:tc>
        <w:tc>
          <w:tcPr>
            <w:tcW w:w="1885" w:type="dxa"/>
          </w:tcPr>
          <w:p w14:paraId="2FD0979A" w14:textId="56D0FC79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B33603">
              <w:rPr>
                <w:cs/>
              </w:rPr>
              <w:tab/>
            </w:r>
            <w:r w:rsidR="00DE6B73" w:rsidRPr="00B33603">
              <w:t>3</w:t>
            </w:r>
            <w:r w:rsidR="009813DD" w:rsidRPr="00B33603">
              <w:rPr>
                <w:cs/>
              </w:rPr>
              <w:t xml:space="preserve"> </w:t>
            </w:r>
            <w:r w:rsidR="00194167" w:rsidRPr="00B33603">
              <w:rPr>
                <w:cs/>
              </w:rPr>
              <w:t>-</w:t>
            </w:r>
            <w:r w:rsidR="009813DD" w:rsidRPr="00B33603">
              <w:rPr>
                <w:cs/>
              </w:rPr>
              <w:t xml:space="preserve"> </w:t>
            </w:r>
            <w:r w:rsidR="00472412" w:rsidRPr="00B33603">
              <w:t>21</w:t>
            </w:r>
          </w:p>
        </w:tc>
        <w:tc>
          <w:tcPr>
            <w:tcW w:w="789" w:type="dxa"/>
          </w:tcPr>
          <w:p w14:paraId="7054CD5A" w14:textId="77777777" w:rsidR="00015D9B" w:rsidRPr="00B33603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B33603">
              <w:rPr>
                <w:cs/>
              </w:rPr>
              <w:t>ปี</w:t>
            </w:r>
          </w:p>
        </w:tc>
      </w:tr>
      <w:tr w:rsidR="00CA32B2" w:rsidRPr="00B33603" w14:paraId="13404F67" w14:textId="77777777" w:rsidTr="004412C1">
        <w:trPr>
          <w:trHeight w:val="377"/>
        </w:trPr>
        <w:tc>
          <w:tcPr>
            <w:tcW w:w="5878" w:type="dxa"/>
            <w:vAlign w:val="bottom"/>
          </w:tcPr>
          <w:p w14:paraId="456CD0E5" w14:textId="54F89AF7" w:rsidR="00CA32B2" w:rsidRPr="00B33603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B33603">
              <w:rPr>
                <w:rFonts w:hint="cs"/>
                <w:cs/>
              </w:rPr>
              <w:t>สินทรัพย์อื่น ๆ</w:t>
            </w:r>
          </w:p>
        </w:tc>
        <w:tc>
          <w:tcPr>
            <w:tcW w:w="1885" w:type="dxa"/>
          </w:tcPr>
          <w:p w14:paraId="7A96B8DB" w14:textId="6070D1AD" w:rsidR="00CA32B2" w:rsidRPr="00B33603" w:rsidRDefault="007A2BC6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B33603">
              <w:t>2</w:t>
            </w:r>
            <w:r w:rsidR="00373892" w:rsidRPr="00B33603">
              <w:t xml:space="preserve"> - </w:t>
            </w:r>
            <w:r w:rsidR="00232AA9" w:rsidRPr="00B33603">
              <w:t>21</w:t>
            </w:r>
          </w:p>
        </w:tc>
        <w:tc>
          <w:tcPr>
            <w:tcW w:w="789" w:type="dxa"/>
          </w:tcPr>
          <w:p w14:paraId="033E9755" w14:textId="0A837F1E" w:rsidR="00CA32B2" w:rsidRPr="00B33603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B33603">
              <w:rPr>
                <w:cs/>
              </w:rPr>
              <w:t>ปี</w:t>
            </w:r>
          </w:p>
        </w:tc>
      </w:tr>
    </w:tbl>
    <w:p w14:paraId="11DC949A" w14:textId="77777777" w:rsidR="00122538" w:rsidRPr="00B33603" w:rsidRDefault="0012253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BCECC80" w14:textId="48338735" w:rsidR="000F2354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สินทรัพย์เพื่อการสำรวจและผลิตปิโตรเลียม</w:t>
      </w:r>
    </w:p>
    <w:p w14:paraId="475B3AF9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7E7EC03" w14:textId="6FCC7AE8" w:rsidR="0064359A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</w:t>
      </w:r>
      <w:r w:rsidR="006C6253" w:rsidRPr="00B33603">
        <w:rPr>
          <w:rFonts w:ascii="Angsana New" w:hAnsi="Angsana New" w:hint="cs"/>
          <w:sz w:val="30"/>
          <w:szCs w:val="30"/>
          <w:cs/>
        </w:rPr>
        <w:t>ึ้</w:t>
      </w:r>
      <w:r w:rsidRPr="00B33603">
        <w:rPr>
          <w:rFonts w:ascii="Angsana New" w:hAnsi="Angsana New" w:hint="cs"/>
          <w:sz w:val="30"/>
          <w:szCs w:val="30"/>
          <w:cs/>
        </w:rPr>
        <w:t>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3A21601A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8387C48" w14:textId="6B89BB3B" w:rsidR="00250A19" w:rsidRPr="00B33603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B33603">
        <w:rPr>
          <w:rFonts w:ascii="Angsana New" w:hAnsi="Angsana New" w:hint="cs"/>
          <w:sz w:val="30"/>
          <w:szCs w:val="30"/>
          <w:cs/>
        </w:rPr>
        <w:t>ุนในอดีตที่เกิดขึ้</w:t>
      </w:r>
      <w:r w:rsidRPr="00B33603">
        <w:rPr>
          <w:rFonts w:ascii="Angsana New" w:hAnsi="Angsana New" w:hint="cs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5187C01A" w14:textId="77777777" w:rsidR="00EF73EF" w:rsidRPr="00B33603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62B0D58" w14:textId="58D30FA3" w:rsidR="009209E7" w:rsidRPr="00B33603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</w:rPr>
        <w:tab/>
      </w:r>
      <w:r w:rsidRPr="00B33603">
        <w:rPr>
          <w:rFonts w:ascii="Angsana New" w:hAnsi="Angsana New" w:hint="cs"/>
          <w:sz w:val="30"/>
          <w:szCs w:val="30"/>
          <w:cs/>
        </w:rPr>
        <w:t>ค่าสูญสิ้นคำนวณโดยวิธีสัดส่วนของผลผลิต (</w:t>
      </w:r>
      <w:r w:rsidRPr="00B33603">
        <w:rPr>
          <w:rFonts w:ascii="Angsana New" w:hAnsi="Angsana New" w:hint="cs"/>
          <w:sz w:val="30"/>
          <w:szCs w:val="30"/>
        </w:rPr>
        <w:t>Unit of Production</w:t>
      </w:r>
      <w:r w:rsidRPr="00B33603">
        <w:rPr>
          <w:rFonts w:ascii="Angsana New" w:hAnsi="Angsana New" w:hint="cs"/>
          <w:sz w:val="30"/>
          <w:szCs w:val="30"/>
          <w:cs/>
        </w:rPr>
        <w:t>) ตลอดอายุของประมาณการปริมาณสำรองที่พิสูจน์แล้ว</w:t>
      </w:r>
      <w:r w:rsidR="00D82CF0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รวมปริมาณสำรองที่คาดว่าจะพบ</w:t>
      </w:r>
    </w:p>
    <w:p w14:paraId="694180AA" w14:textId="77777777" w:rsidR="00EF73EF" w:rsidRPr="00B33603" w:rsidRDefault="00EF73EF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D14FBFE" w14:textId="77777777" w:rsidR="00F07571" w:rsidRPr="00B33603" w:rsidRDefault="00F07571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lastRenderedPageBreak/>
        <w:t>ค่าความนิยม</w:t>
      </w:r>
    </w:p>
    <w:p w14:paraId="29143FA1" w14:textId="77777777" w:rsidR="00F07571" w:rsidRPr="00B33603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D187ED1" w14:textId="67880EAF" w:rsidR="00A553E9" w:rsidRPr="00B33603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77331A" w:rsidRPr="00B33603">
        <w:rPr>
          <w:rFonts w:ascii="Angsana New" w:hAnsi="Angsana New" w:hint="cs"/>
          <w:sz w:val="30"/>
          <w:szCs w:val="30"/>
          <w:cs/>
        </w:rPr>
        <w:t>โดยค่าความนิยมของ</w:t>
      </w:r>
      <w:r w:rsidR="008D6C2D" w:rsidRPr="00B33603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B33603">
        <w:rPr>
          <w:rFonts w:ascii="Angsana New" w:hAnsi="Angsana New" w:hint="cs"/>
          <w:sz w:val="30"/>
          <w:szCs w:val="30"/>
          <w:cs/>
        </w:rPr>
        <w:t>รวมอยู่ในมูลค่าตามบัญชีของเงินลงทุน</w:t>
      </w:r>
    </w:p>
    <w:p w14:paraId="69A84309" w14:textId="77777777" w:rsidR="000F2354" w:rsidRPr="00B33603" w:rsidRDefault="000F2354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7396D347" w14:textId="4AD8D6D9" w:rsidR="00015D9B" w:rsidRPr="00B33603" w:rsidRDefault="004762B0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t>สินทรัพย์ไม่มีตัวตนอื่น</w:t>
      </w:r>
    </w:p>
    <w:p w14:paraId="7C34363D" w14:textId="77777777" w:rsidR="00015D9B" w:rsidRPr="00B33603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E19CE9B" w14:textId="0A1DB70C" w:rsidR="00015D9B" w:rsidRPr="00B33603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9542EE" w:rsidRPr="00B33603">
        <w:rPr>
          <w:rFonts w:ascii="Angsana New" w:hAnsi="Angsana New" w:hint="cs"/>
          <w:sz w:val="30"/>
          <w:szCs w:val="30"/>
          <w:cs/>
        </w:rPr>
        <w:t>ที่</w:t>
      </w:r>
      <w:r w:rsidRPr="00B33603">
        <w:rPr>
          <w:rFonts w:ascii="Angsana New" w:hAnsi="Angsana New" w:hint="cs"/>
          <w:sz w:val="30"/>
          <w:szCs w:val="30"/>
          <w:cs/>
        </w:rPr>
        <w:t>มีอายุการใช้งานจำกัด</w:t>
      </w:r>
      <w:r w:rsidR="009542EE" w:rsidRPr="00B3360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33603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542EE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</w:t>
      </w:r>
      <w:r w:rsidR="009542EE" w:rsidRPr="00B33603">
        <w:rPr>
          <w:rFonts w:ascii="Angsana New" w:hAnsi="Angsana New" w:hint="cs"/>
          <w:sz w:val="30"/>
          <w:szCs w:val="30"/>
          <w:cs/>
        </w:rPr>
        <w:t>คำนวณ</w:t>
      </w:r>
      <w:r w:rsidRPr="00B33603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9542EE" w:rsidRPr="00B33603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</w:p>
    <w:p w14:paraId="310403D4" w14:textId="77777777" w:rsidR="00673FF6" w:rsidRPr="00B33603" w:rsidRDefault="00673FF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46B0801" w14:textId="63A66645" w:rsidR="00015D9B" w:rsidRPr="00B33603" w:rsidRDefault="009542EE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ประมาณการ</w:t>
      </w:r>
      <w:r w:rsidR="004762B0" w:rsidRPr="00B33603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310"/>
        <w:gridCol w:w="2970"/>
        <w:gridCol w:w="810"/>
      </w:tblGrid>
      <w:tr w:rsidR="00015D9B" w:rsidRPr="00B33603" w14:paraId="622E8567" w14:textId="77777777" w:rsidTr="003A642C">
        <w:trPr>
          <w:trHeight w:val="271"/>
        </w:trPr>
        <w:tc>
          <w:tcPr>
            <w:tcW w:w="5310" w:type="dxa"/>
          </w:tcPr>
          <w:p w14:paraId="33F24B37" w14:textId="0A50C03A" w:rsidR="00015D9B" w:rsidRPr="00B33603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B33603">
              <w:rPr>
                <w:rFonts w:hint="cs"/>
                <w:cs/>
              </w:rPr>
              <w:t>ลิขสิทธิ์การ</w:t>
            </w:r>
            <w:r w:rsidR="004762B0" w:rsidRPr="00B33603">
              <w:rPr>
                <w:rFonts w:hint="cs"/>
                <w:cs/>
              </w:rPr>
              <w:t>ใช้และต้นทุน</w:t>
            </w:r>
            <w:r w:rsidR="00891496" w:rsidRPr="00B33603">
              <w:rPr>
                <w:rFonts w:hint="cs"/>
                <w:cs/>
              </w:rPr>
              <w:t>การ</w:t>
            </w:r>
            <w:r w:rsidR="004762B0" w:rsidRPr="00B33603">
              <w:rPr>
                <w:rFonts w:hint="cs"/>
                <w:cs/>
              </w:rPr>
              <w:t>พัฒนาโปรแกรมสำเร็จรูป</w:t>
            </w:r>
          </w:p>
        </w:tc>
        <w:tc>
          <w:tcPr>
            <w:tcW w:w="2970" w:type="dxa"/>
          </w:tcPr>
          <w:p w14:paraId="713C546B" w14:textId="59E04263" w:rsidR="00015D9B" w:rsidRPr="00B33603" w:rsidRDefault="00373892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B33603">
              <w:t>2</w:t>
            </w:r>
            <w:r w:rsidR="002E06F1" w:rsidRPr="00B33603">
              <w:rPr>
                <w:rFonts w:hint="cs"/>
                <w:cs/>
              </w:rPr>
              <w:t xml:space="preserve"> </w:t>
            </w:r>
            <w:r w:rsidR="004410A6" w:rsidRPr="00B33603">
              <w:rPr>
                <w:rFonts w:hint="cs"/>
                <w:cs/>
              </w:rPr>
              <w:t xml:space="preserve">- </w:t>
            </w:r>
            <w:r w:rsidR="003D6059" w:rsidRPr="00B33603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327F8C1A" w14:textId="77777777" w:rsidR="00015D9B" w:rsidRPr="00B33603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B33603">
              <w:rPr>
                <w:rFonts w:hint="cs"/>
                <w:cs/>
              </w:rPr>
              <w:t>ปี</w:t>
            </w:r>
          </w:p>
        </w:tc>
      </w:tr>
      <w:tr w:rsidR="007877CC" w:rsidRPr="00B33603" w14:paraId="09CDC83E" w14:textId="77777777" w:rsidTr="003A642C">
        <w:trPr>
          <w:trHeight w:val="253"/>
        </w:trPr>
        <w:tc>
          <w:tcPr>
            <w:tcW w:w="5310" w:type="dxa"/>
          </w:tcPr>
          <w:p w14:paraId="7C8502E7" w14:textId="77777777" w:rsidR="007877CC" w:rsidRPr="00B33603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B33603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970" w:type="dxa"/>
          </w:tcPr>
          <w:p w14:paraId="15CD5547" w14:textId="20F0AFCE" w:rsidR="007877CC" w:rsidRPr="00B33603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B33603">
              <w:rPr>
                <w:rFonts w:hint="cs"/>
              </w:rPr>
              <w:t>20</w:t>
            </w:r>
            <w:r w:rsidR="004410A6" w:rsidRPr="00B33603">
              <w:rPr>
                <w:rFonts w:hint="cs"/>
                <w:cs/>
              </w:rPr>
              <w:t xml:space="preserve"> </w:t>
            </w:r>
            <w:r w:rsidR="007877CC" w:rsidRPr="00B33603">
              <w:rPr>
                <w:rFonts w:hint="cs"/>
                <w:cs/>
              </w:rPr>
              <w:t>-</w:t>
            </w:r>
            <w:r w:rsidR="004410A6" w:rsidRPr="00B33603">
              <w:rPr>
                <w:rFonts w:hint="cs"/>
                <w:cs/>
              </w:rPr>
              <w:t xml:space="preserve"> </w:t>
            </w:r>
            <w:r w:rsidRPr="00B33603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014D33ED" w14:textId="77777777" w:rsidR="007877CC" w:rsidRPr="00B33603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ปี</w:t>
            </w:r>
          </w:p>
        </w:tc>
      </w:tr>
      <w:tr w:rsidR="00245419" w:rsidRPr="00B33603" w14:paraId="39E6980A" w14:textId="77777777" w:rsidTr="003A642C">
        <w:trPr>
          <w:trHeight w:val="235"/>
        </w:trPr>
        <w:tc>
          <w:tcPr>
            <w:tcW w:w="5310" w:type="dxa"/>
          </w:tcPr>
          <w:p w14:paraId="4C1FD4D1" w14:textId="6888D26B" w:rsidR="00245419" w:rsidRPr="00B33603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B33603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2970" w:type="dxa"/>
          </w:tcPr>
          <w:p w14:paraId="7C342B91" w14:textId="254FDE4F" w:rsidR="00245419" w:rsidRPr="00B33603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B33603">
              <w:rPr>
                <w:rFonts w:hint="cs"/>
              </w:rPr>
              <w:t>20</w:t>
            </w:r>
          </w:p>
        </w:tc>
        <w:tc>
          <w:tcPr>
            <w:tcW w:w="810" w:type="dxa"/>
          </w:tcPr>
          <w:p w14:paraId="78784B1D" w14:textId="059A31E9" w:rsidR="00245419" w:rsidRPr="00B33603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ปี</w:t>
            </w:r>
          </w:p>
        </w:tc>
      </w:tr>
      <w:tr w:rsidR="00245419" w:rsidRPr="00B33603" w14:paraId="7256A1EA" w14:textId="77777777" w:rsidTr="003A642C">
        <w:tc>
          <w:tcPr>
            <w:tcW w:w="5310" w:type="dxa"/>
          </w:tcPr>
          <w:p w14:paraId="0DF07AFD" w14:textId="71DDCCA9" w:rsidR="00245419" w:rsidRPr="00B33603" w:rsidRDefault="0089149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B33603">
              <w:rPr>
                <w:rFonts w:hint="cs"/>
                <w:cs/>
              </w:rPr>
              <w:t>สัญญาซื้อขายไฟฟ้าและ</w:t>
            </w:r>
            <w:r w:rsidR="00FD5490" w:rsidRPr="00B33603">
              <w:rPr>
                <w:rFonts w:hint="cs"/>
                <w:cs/>
              </w:rPr>
              <w:t>สินทรัพย์ภายใต้</w:t>
            </w:r>
            <w:r w:rsidR="00245419" w:rsidRPr="00B33603">
              <w:rPr>
                <w:rFonts w:hint="cs"/>
                <w:cs/>
              </w:rPr>
              <w:t>ข้อตกลงสัมปทาน</w:t>
            </w:r>
          </w:p>
        </w:tc>
        <w:tc>
          <w:tcPr>
            <w:tcW w:w="2970" w:type="dxa"/>
          </w:tcPr>
          <w:p w14:paraId="5DAAEE7C" w14:textId="6A997090" w:rsidR="00245419" w:rsidRPr="00B33603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B33603">
              <w:rPr>
                <w:rFonts w:hint="cs"/>
              </w:rPr>
              <w:t>28</w:t>
            </w:r>
          </w:p>
        </w:tc>
        <w:tc>
          <w:tcPr>
            <w:tcW w:w="810" w:type="dxa"/>
          </w:tcPr>
          <w:p w14:paraId="018BFC31" w14:textId="67CF1253" w:rsidR="00245419" w:rsidRPr="00B33603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ปี</w:t>
            </w:r>
          </w:p>
        </w:tc>
      </w:tr>
      <w:tr w:rsidR="000A5056" w:rsidRPr="00B33603" w14:paraId="7C16F230" w14:textId="77777777" w:rsidTr="003A642C">
        <w:tc>
          <w:tcPr>
            <w:tcW w:w="5310" w:type="dxa"/>
          </w:tcPr>
          <w:p w14:paraId="718934CA" w14:textId="5E6062D9" w:rsidR="000A5056" w:rsidRPr="00B33603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</w:pPr>
            <w:r w:rsidRPr="00B33603">
              <w:rPr>
                <w:rFonts w:hint="cs"/>
                <w:cs/>
              </w:rPr>
              <w:t>สัญญาซื้อขายกับคู่ค้า</w:t>
            </w:r>
          </w:p>
        </w:tc>
        <w:tc>
          <w:tcPr>
            <w:tcW w:w="2970" w:type="dxa"/>
          </w:tcPr>
          <w:p w14:paraId="37BB0DB6" w14:textId="4C4E5CD2" w:rsidR="000A5056" w:rsidRPr="00B33603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B33603">
              <w:t xml:space="preserve">1.3 </w:t>
            </w:r>
            <w:r w:rsidR="00304A6C" w:rsidRPr="00B33603">
              <w:t>-</w:t>
            </w:r>
            <w:r w:rsidRPr="00B33603">
              <w:t xml:space="preserve"> </w:t>
            </w:r>
            <w:r w:rsidR="00304A6C" w:rsidRPr="00B33603">
              <w:t>18.8</w:t>
            </w:r>
          </w:p>
        </w:tc>
        <w:tc>
          <w:tcPr>
            <w:tcW w:w="810" w:type="dxa"/>
          </w:tcPr>
          <w:p w14:paraId="1E09E15A" w14:textId="1C867947" w:rsidR="000A5056" w:rsidRPr="00B33603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ปี</w:t>
            </w:r>
          </w:p>
        </w:tc>
      </w:tr>
    </w:tbl>
    <w:p w14:paraId="55CC9494" w14:textId="77777777" w:rsidR="008046C8" w:rsidRPr="00B33603" w:rsidRDefault="008046C8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31D9E97" w14:textId="7720ACF2" w:rsidR="00F93557" w:rsidRPr="00B33603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สินทรัพย์ในการสำรวจและประเมินค่าแหล่งทรัพยากร</w:t>
      </w:r>
    </w:p>
    <w:p w14:paraId="3B97C9B5" w14:textId="77777777" w:rsidR="000F2354" w:rsidRPr="00B33603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F60E391" w14:textId="77777777" w:rsidR="00F93557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53C8A675" w14:textId="77777777" w:rsidR="00E87A46" w:rsidRPr="00B33603" w:rsidRDefault="00E87A4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EE4890D" w14:textId="18717600" w:rsidR="00F93557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B33603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13FCB6D" w14:textId="47944827" w:rsidR="00F421FF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39DA6985" w14:textId="77777777" w:rsidR="007760C3" w:rsidRPr="00B33603" w:rsidRDefault="007760C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5627679" w14:textId="77777777" w:rsidR="007760C3" w:rsidRPr="00B33603" w:rsidRDefault="007760C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7FDCC08" w14:textId="77777777" w:rsidR="007760C3" w:rsidRPr="00B33603" w:rsidRDefault="007760C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3A442BE" w14:textId="77777777" w:rsidR="007760C3" w:rsidRPr="00B33603" w:rsidRDefault="007760C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534FD69" w14:textId="0213A5E6" w:rsidR="00FD5490" w:rsidRPr="00B33603" w:rsidRDefault="00FD5490" w:rsidP="00FD5490">
      <w:pPr>
        <w:ind w:left="540"/>
        <w:jc w:val="thaiDistribute"/>
        <w:rPr>
          <w:rFonts w:eastAsiaTheme="minorHAnsi"/>
          <w:i/>
          <w:iCs/>
        </w:rPr>
      </w:pPr>
      <w:r w:rsidRPr="00B33603">
        <w:rPr>
          <w:rFonts w:hint="cs"/>
          <w:i/>
          <w:iCs/>
          <w:cs/>
        </w:rPr>
        <w:lastRenderedPageBreak/>
        <w:t>ข้อตกลงสัญญาสัมปทานบริการ</w:t>
      </w:r>
    </w:p>
    <w:p w14:paraId="6CEA8EA4" w14:textId="77777777" w:rsidR="00FD5490" w:rsidRPr="00B33603" w:rsidRDefault="00FD5490" w:rsidP="00FD5490">
      <w:pPr>
        <w:ind w:left="540"/>
        <w:jc w:val="thaiDistribute"/>
        <w:rPr>
          <w:sz w:val="24"/>
          <w:szCs w:val="24"/>
        </w:rPr>
      </w:pPr>
    </w:p>
    <w:p w14:paraId="7D6F2030" w14:textId="2EA3239F" w:rsidR="00FD5490" w:rsidRPr="00B33603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</w:t>
      </w:r>
      <w:r w:rsidR="00A17737" w:rsidRPr="00B33603">
        <w:rPr>
          <w:rFonts w:ascii="Angsana New" w:eastAsia="Calibri" w:hAnsi="Angsana New"/>
          <w:sz w:val="30"/>
          <w:szCs w:val="30"/>
        </w:rPr>
        <w:t xml:space="preserve"> </w:t>
      </w:r>
      <w:r w:rsidRPr="00B33603">
        <w:rPr>
          <w:rFonts w:ascii="Angsana New" w:eastAsia="Calibri" w:hAnsi="Angsana New" w:hint="cs"/>
          <w:sz w:val="30"/>
          <w:szCs w:val="30"/>
          <w:cs/>
        </w:rPr>
        <w:t>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4442344A" w14:textId="77777777" w:rsidR="00AF40A0" w:rsidRPr="00B33603" w:rsidRDefault="00AF40A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30D5A3BC" w14:textId="77777777" w:rsidR="00C90171" w:rsidRPr="00B33603" w:rsidRDefault="00C90171" w:rsidP="006C458D">
      <w:pPr>
        <w:pStyle w:val="Heading8"/>
        <w:numPr>
          <w:ilvl w:val="1"/>
          <w:numId w:val="8"/>
        </w:numPr>
        <w:jc w:val="thaiDistribute"/>
        <w:rPr>
          <w:i/>
          <w:iCs/>
          <w:sz w:val="30"/>
          <w:szCs w:val="30"/>
          <w:cs/>
          <w:lang w:val="th-TH"/>
        </w:rPr>
      </w:pPr>
      <w:bookmarkStart w:id="1" w:name="_Hlk62132855"/>
      <w:r w:rsidRPr="00B33603">
        <w:rPr>
          <w:rFonts w:hint="cs"/>
          <w:i/>
          <w:iCs/>
          <w:sz w:val="30"/>
          <w:szCs w:val="30"/>
          <w:cs/>
          <w:lang w:val="th-TH"/>
        </w:rPr>
        <w:t>สัญญาเช่า</w:t>
      </w:r>
    </w:p>
    <w:p w14:paraId="154021A3" w14:textId="77777777" w:rsidR="00C90171" w:rsidRPr="00B33603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sz w:val="24"/>
          <w:szCs w:val="24"/>
        </w:rPr>
      </w:pPr>
    </w:p>
    <w:p w14:paraId="035DEDE3" w14:textId="0B21AFBB" w:rsidR="00C90171" w:rsidRPr="00B33603" w:rsidRDefault="00C90171" w:rsidP="00C90171">
      <w:pPr>
        <w:spacing w:line="240" w:lineRule="auto"/>
        <w:ind w:left="540"/>
        <w:jc w:val="thaiDistribute"/>
      </w:pPr>
      <w:r w:rsidRPr="00B33603">
        <w:rPr>
          <w:rFonts w:hint="cs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34276" w:rsidRPr="00B33603">
        <w:rPr>
          <w:rFonts w:hint="cs"/>
          <w:cs/>
        </w:rPr>
        <w:t xml:space="preserve"> </w:t>
      </w:r>
      <w:r w:rsidR="009542EE" w:rsidRPr="00B33603">
        <w:rPr>
          <w:rFonts w:hint="cs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4BC50B" w14:textId="01FB156C" w:rsidR="004679C0" w:rsidRPr="00B33603" w:rsidRDefault="004679C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sz w:val="24"/>
          <w:szCs w:val="24"/>
          <w:cs/>
        </w:rPr>
      </w:pPr>
    </w:p>
    <w:p w14:paraId="3AC09713" w14:textId="59D6ECEA" w:rsidR="00C90171" w:rsidRPr="00B33603" w:rsidRDefault="00C90171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i/>
          <w:iCs/>
        </w:rPr>
      </w:pPr>
      <w:r w:rsidRPr="00B33603">
        <w:rPr>
          <w:rFonts w:hint="cs"/>
          <w:i/>
          <w:iCs/>
          <w:cs/>
        </w:rPr>
        <w:t>ในฐานะผู้เช่า</w:t>
      </w:r>
    </w:p>
    <w:p w14:paraId="386A5C4E" w14:textId="77777777" w:rsidR="000F2354" w:rsidRPr="00B33603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sz w:val="24"/>
          <w:szCs w:val="24"/>
        </w:rPr>
      </w:pPr>
    </w:p>
    <w:p w14:paraId="3F3F5515" w14:textId="2FA53CB1" w:rsidR="00C90171" w:rsidRPr="00B33603" w:rsidRDefault="00C90171" w:rsidP="00C90171">
      <w:pPr>
        <w:spacing w:line="240" w:lineRule="auto"/>
        <w:ind w:left="540"/>
        <w:jc w:val="thaiDistribute"/>
      </w:pPr>
      <w:r w:rsidRPr="00B33603">
        <w:rPr>
          <w:rFonts w:hint="cs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9542EE" w:rsidRPr="00B33603">
        <w:rPr>
          <w:rFonts w:hint="cs"/>
          <w:cs/>
        </w:rPr>
        <w:t>ของแต่ละส่วนประกอบ</w:t>
      </w:r>
      <w:r w:rsidRPr="00B33603">
        <w:rPr>
          <w:rFonts w:hint="cs"/>
          <w:cs/>
        </w:rPr>
        <w:t xml:space="preserve"> สำหรับสัญญาเช่า</w:t>
      </w:r>
      <w:r w:rsidRPr="00B33603">
        <w:rPr>
          <w:cs/>
        </w:rPr>
        <w:t>อสังหาริมทรัพย์</w:t>
      </w:r>
      <w:r w:rsidR="00673FF6" w:rsidRPr="00B33603">
        <w:t xml:space="preserve"> </w:t>
      </w:r>
      <w:r w:rsidRPr="00B33603">
        <w:rPr>
          <w:cs/>
        </w:rPr>
        <w:t>กลุ่ม</w:t>
      </w:r>
      <w:r w:rsidRPr="00B33603">
        <w:rPr>
          <w:rFonts w:hint="cs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9542EE" w:rsidRPr="00B33603">
        <w:rPr>
          <w:rFonts w:hint="cs"/>
          <w:cs/>
        </w:rPr>
        <w:t>ทั้งหมด</w:t>
      </w:r>
      <w:r w:rsidRPr="00B33603">
        <w:rPr>
          <w:rFonts w:hint="cs"/>
          <w:cs/>
        </w:rPr>
        <w:t xml:space="preserve"> </w:t>
      </w:r>
    </w:p>
    <w:p w14:paraId="60722D14" w14:textId="77777777" w:rsidR="0050206E" w:rsidRPr="00B33603" w:rsidRDefault="0050206E" w:rsidP="00C9017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2465D73A" w14:textId="5945DB37" w:rsidR="00C90171" w:rsidRPr="00B33603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50D47E" w14:textId="77777777" w:rsidR="007760C3" w:rsidRPr="00B33603" w:rsidRDefault="007760C3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F11E33" w14:textId="0AFA5C46" w:rsidR="00C90171" w:rsidRPr="00B33603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542EE" w:rsidRPr="00B33603">
        <w:rPr>
          <w:rFonts w:ascii="Angsana New" w:hAnsi="Angsana New" w:hint="cs"/>
          <w:sz w:val="30"/>
          <w:szCs w:val="30"/>
          <w:cs/>
        </w:rPr>
        <w:t>เงินจ่ายล่วงหน้า</w:t>
      </w:r>
      <w:r w:rsidRPr="00B33603">
        <w:rPr>
          <w:rFonts w:ascii="Angsana New" w:hAnsi="Angsana New" w:hint="cs"/>
          <w:sz w:val="30"/>
          <w:szCs w:val="30"/>
          <w:cs/>
        </w:rPr>
        <w:t>รวมกับต้นทุนทางตรงเริ่มแรก</w:t>
      </w:r>
      <w:r w:rsidR="009542EE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542EE" w:rsidRPr="00B33603">
        <w:rPr>
          <w:rFonts w:ascii="Angsana New" w:hAnsi="Angsana New" w:hint="cs"/>
          <w:sz w:val="30"/>
          <w:szCs w:val="30"/>
          <w:cs/>
        </w:rPr>
        <w:t>ที่</w:t>
      </w:r>
      <w:r w:rsidRPr="00B33603">
        <w:rPr>
          <w:rFonts w:ascii="Angsana New" w:hAnsi="Angsana New" w:hint="cs"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7EC444" w14:textId="77777777" w:rsidR="007760C3" w:rsidRPr="00B33603" w:rsidRDefault="007760C3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0AB0C4" w14:textId="77777777" w:rsidR="007760C3" w:rsidRPr="00B33603" w:rsidRDefault="007760C3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51DF13" w14:textId="28CC839F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DF4F6C" w:rsidRPr="00B33603">
        <w:rPr>
          <w:rFonts w:ascii="Angsana New" w:hAnsi="Angsana New" w:hint="cs"/>
          <w:sz w:val="30"/>
          <w:szCs w:val="30"/>
          <w:cs/>
        </w:rPr>
        <w:t>ต้องจ่ายทั้งหมดตามสัญญา ทั้งนี้</w:t>
      </w:r>
      <w:r w:rsidR="001A3450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</w:t>
      </w:r>
      <w:r w:rsidR="0050206E" w:rsidRPr="00B3360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F4F6C" w:rsidRPr="00B33603">
        <w:rPr>
          <w:rFonts w:ascii="Angsana New" w:hAnsi="Angsana New" w:hint="cs"/>
          <w:sz w:val="30"/>
          <w:szCs w:val="30"/>
          <w:cs/>
        </w:rPr>
        <w:t xml:space="preserve">ในการคิดลดเป็นมูลค่าปัจจุบัน </w:t>
      </w:r>
      <w:r w:rsidRPr="00B33603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2B5733" w14:textId="4B9DAC27" w:rsidR="006F7B32" w:rsidRPr="00B33603" w:rsidRDefault="006F7B32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9615BA9" w14:textId="7117FE2B" w:rsidR="00C90171" w:rsidRPr="00B33603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8F68DF" w:rsidRPr="00B33603">
        <w:rPr>
          <w:rFonts w:ascii="Angsana New" w:hAnsi="Angsana New" w:hint="cs"/>
          <w:sz w:val="30"/>
          <w:szCs w:val="30"/>
          <w:cs/>
        </w:rPr>
        <w:t>วิธี</w:t>
      </w:r>
      <w:r w:rsidRPr="00B33603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และหนี้สินตามสัญญาเช่าจะถูกวัดมูลค่าใหม่เมื่อมีการเปลี่ยนแปลงสัญญาเช่า </w:t>
      </w:r>
      <w:r w:rsidR="008F68DF" w:rsidRPr="00B33603">
        <w:rPr>
          <w:rFonts w:ascii="Angsana New" w:hAnsi="Angsana New" w:hint="cs"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B33603">
        <w:rPr>
          <w:rFonts w:ascii="Angsana New" w:hAnsi="Angsana New" w:hint="cs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D40129A" w14:textId="77777777" w:rsidR="00A413DB" w:rsidRPr="00B33603" w:rsidRDefault="00A413DB" w:rsidP="00366504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0EB4CE79" w14:textId="2576E51B" w:rsidR="00C90171" w:rsidRPr="00B33603" w:rsidRDefault="00C90171" w:rsidP="0050206E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BFC38A1" w14:textId="77777777" w:rsidR="000F2354" w:rsidRPr="00B33603" w:rsidRDefault="000F2354" w:rsidP="0050206E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E3BF8A" w14:textId="08FFC4F4" w:rsidR="00C90171" w:rsidRPr="00B33603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8F68DF" w:rsidRPr="00B33603">
        <w:rPr>
          <w:rFonts w:ascii="Angsana New" w:hAnsi="Angsana New" w:hint="cs"/>
          <w:sz w:val="30"/>
          <w:szCs w:val="30"/>
          <w:cs/>
        </w:rPr>
        <w:t>ของสัญญา</w:t>
      </w:r>
      <w:r w:rsidRPr="00B33603">
        <w:rPr>
          <w:rFonts w:ascii="Angsana New" w:hAnsi="Angsana New" w:hint="cs"/>
          <w:sz w:val="30"/>
          <w:szCs w:val="30"/>
          <w:cs/>
        </w:rPr>
        <w:t xml:space="preserve">ตามเกณฑ์ราคาขายที่เป็นเอกเทศ </w:t>
      </w:r>
    </w:p>
    <w:p w14:paraId="5937FAA1" w14:textId="77777777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96E919" w14:textId="6E7D2BAC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="008F68DF" w:rsidRPr="00B33603">
        <w:rPr>
          <w:rFonts w:ascii="Angsana New" w:hAnsi="Angsana New" w:hint="cs"/>
          <w:sz w:val="30"/>
          <w:szCs w:val="30"/>
          <w:cs/>
        </w:rPr>
        <w:t>ให้</w:t>
      </w:r>
      <w:r w:rsidRPr="00B33603">
        <w:rPr>
          <w:rFonts w:ascii="Angsana New" w:hAnsi="Angsana New" w:hint="cs"/>
          <w:sz w:val="30"/>
          <w:szCs w:val="30"/>
          <w:cs/>
        </w:rPr>
        <w:t>เช่า</w:t>
      </w:r>
      <w:r w:rsidR="008F68DF" w:rsidRPr="00B33603">
        <w:rPr>
          <w:rFonts w:ascii="Angsana New" w:hAnsi="Angsana New" w:hint="cs"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B33603">
        <w:rPr>
          <w:rFonts w:ascii="Angsana New" w:hAnsi="Angsana New" w:hint="cs"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8F68DF" w:rsidRPr="00B33603">
        <w:rPr>
          <w:rFonts w:ascii="Angsana New" w:hAnsi="Angsana New" w:hint="cs"/>
          <w:sz w:val="30"/>
          <w:szCs w:val="30"/>
          <w:cs/>
        </w:rPr>
        <w:t>เป็นสัญญาเช่าเงินทุน</w:t>
      </w:r>
      <w:r w:rsidRPr="00B33603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8F68DF" w:rsidRPr="00B33603">
        <w:rPr>
          <w:rFonts w:ascii="Angsana New" w:hAnsi="Angsana New" w:hint="cs"/>
          <w:sz w:val="30"/>
          <w:szCs w:val="30"/>
          <w:cs/>
        </w:rPr>
        <w:t>ที่ไม่เข้าเงื่อนไขดังกล่าว</w:t>
      </w:r>
      <w:r w:rsidRPr="00B33603">
        <w:rPr>
          <w:rFonts w:ascii="Angsana New" w:hAnsi="Angsana New" w:hint="cs"/>
          <w:sz w:val="30"/>
          <w:szCs w:val="30"/>
          <w:cs/>
        </w:rPr>
        <w:t>จะจัดประเภทเป็นสัญญาเช่าดำเนินงาน</w:t>
      </w:r>
    </w:p>
    <w:p w14:paraId="5F795286" w14:textId="77777777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69F8F9" w14:textId="71162A30" w:rsidR="00C90171" w:rsidRPr="00B33603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8F68DF" w:rsidRPr="00B3360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B33603">
        <w:rPr>
          <w:rFonts w:ascii="Angsana New" w:hAnsi="Angsana New" w:hint="cs"/>
          <w:sz w:val="30"/>
          <w:szCs w:val="30"/>
          <w:cs/>
        </w:rPr>
        <w:t>ด้วย</w:t>
      </w:r>
      <w:r w:rsidRPr="00B33603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  <w:r w:rsidRPr="00B33603">
        <w:rPr>
          <w:rFonts w:ascii="Angsana New" w:hAnsi="Angsana New" w:hint="cs"/>
          <w:sz w:val="30"/>
          <w:szCs w:val="30"/>
          <w:cs/>
        </w:rPr>
        <w:t>และ</w:t>
      </w:r>
      <w:r w:rsidRPr="00B33603">
        <w:rPr>
          <w:rFonts w:ascii="Angsana New" w:hAnsi="Angsana New"/>
          <w:sz w:val="30"/>
          <w:szCs w:val="30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bookmarkEnd w:id="1"/>
    <w:p w14:paraId="23A9E214" w14:textId="77777777" w:rsidR="00BA5846" w:rsidRPr="00B33603" w:rsidRDefault="00BA5846" w:rsidP="00E6006D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442698" w14:textId="2054422A" w:rsidR="00E6006D" w:rsidRPr="00B33603" w:rsidRDefault="00E6006D" w:rsidP="00E6006D">
      <w:pPr>
        <w:pStyle w:val="ListParagraph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="00C374F9"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B33603">
        <w:rPr>
          <w:rFonts w:ascii="Angsana New" w:hAnsi="Angsana New" w:hint="cs"/>
          <w:b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B33603">
        <w:rPr>
          <w:rFonts w:ascii="Angsana New" w:hAnsi="Angsana New" w:hint="cs"/>
          <w:bCs/>
          <w:sz w:val="30"/>
          <w:szCs w:val="30"/>
        </w:rPr>
        <w:t xml:space="preserve"> </w:t>
      </w:r>
      <w:r w:rsidR="002F4239" w:rsidRPr="00B33603">
        <w:rPr>
          <w:rFonts w:ascii="Angsana New" w:hAnsi="Angsana New"/>
          <w:bCs/>
          <w:sz w:val="30"/>
          <w:szCs w:val="30"/>
        </w:rPr>
        <w:t>3</w:t>
      </w:r>
      <w:r w:rsidRPr="00B33603">
        <w:rPr>
          <w:rFonts w:ascii="Angsana New" w:hAnsi="Angsana New" w:hint="cs"/>
          <w:sz w:val="30"/>
          <w:szCs w:val="30"/>
          <w:cs/>
        </w:rPr>
        <w:t>(ง)</w:t>
      </w:r>
      <w:r w:rsidRPr="00B33603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684C408" w14:textId="77777777" w:rsidR="00AB3850" w:rsidRPr="00B33603" w:rsidRDefault="00AB3850" w:rsidP="00E6006D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5F7B6E" w14:textId="0395E272" w:rsidR="00F97F74" w:rsidRPr="00B33603" w:rsidRDefault="00F97F74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t>การด้อยค่า</w:t>
      </w:r>
      <w:r w:rsidR="00833FC8" w:rsidRPr="00B33603">
        <w:rPr>
          <w:rFonts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D271484" w14:textId="77777777" w:rsidR="00015D9B" w:rsidRPr="00B33603" w:rsidRDefault="00015D9B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4B1200" w14:textId="660DD1F5" w:rsidR="00CE120F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54861" w:rsidRPr="00B33603">
        <w:rPr>
          <w:rFonts w:ascii="Angsana New" w:eastAsia="Calibri" w:hAnsi="Angsana New" w:hint="cs"/>
          <w:sz w:val="30"/>
          <w:szCs w:val="30"/>
        </w:rPr>
        <w:t xml:space="preserve"> </w:t>
      </w:r>
      <w:r w:rsidRPr="00B33603">
        <w:rPr>
          <w:rFonts w:ascii="Angsana New" w:eastAsia="Calibri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B33603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B33603">
        <w:rPr>
          <w:rFonts w:ascii="Angsana New" w:eastAsia="Calibri" w:hAnsi="Angsana New" w:hint="cs"/>
          <w:sz w:val="30"/>
          <w:szCs w:val="30"/>
          <w:cs/>
        </w:rPr>
        <w:t>รับคืน</w:t>
      </w:r>
      <w:r w:rsidR="002265BA" w:rsidRPr="00B33603">
        <w:rPr>
          <w:rFonts w:ascii="Angsana New" w:eastAsia="Calibri" w:hAnsi="Angsana New"/>
          <w:sz w:val="30"/>
          <w:szCs w:val="30"/>
        </w:rPr>
        <w:t xml:space="preserve"> </w:t>
      </w:r>
      <w:r w:rsidR="00F062A4" w:rsidRPr="00B33603">
        <w:rPr>
          <w:rFonts w:ascii="Angsana New" w:eastAsia="Calibri" w:hAnsi="Angsana New" w:hint="cs"/>
          <w:sz w:val="30"/>
          <w:szCs w:val="30"/>
          <w:cs/>
        </w:rPr>
        <w:t>ทุกปีในช่วงเวลาเดียวกัน</w:t>
      </w:r>
    </w:p>
    <w:p w14:paraId="0309C3A0" w14:textId="5254C4A6" w:rsidR="00015D9B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lastRenderedPageBreak/>
        <w:t>ขาดทุนจากการด้อยค่ารับรู้</w:t>
      </w:r>
      <w:r w:rsidR="00754861" w:rsidRPr="00B33603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B33603">
        <w:rPr>
          <w:rFonts w:ascii="Angsana New" w:eastAsia="Calibri" w:hAnsi="Angsana New" w:hint="cs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504C02" w:rsidRPr="00B33603">
        <w:rPr>
          <w:rFonts w:ascii="Angsana New" w:eastAsia="Calibri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F062A4" w:rsidRPr="00B3360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04C02" w:rsidRPr="00B33603">
        <w:rPr>
          <w:rFonts w:ascii="Angsana New" w:eastAsia="Calibri" w:hAnsi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28A29217" w14:textId="77777777" w:rsidR="00E42619" w:rsidRPr="00B33603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18792B5C" w14:textId="5E8558E5" w:rsidR="00015D9B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33603">
        <w:rPr>
          <w:rFonts w:ascii="Angsana New" w:eastAsia="Calibri" w:hAnsi="Angsana New" w:hint="cs"/>
          <w:sz w:val="30"/>
          <w:szCs w:val="30"/>
          <w:cs/>
        </w:rPr>
        <w:t>มูลค่าที่คาดว่าจะได้รับคืน</w:t>
      </w:r>
      <w:r w:rsidR="00D82CF0" w:rsidRPr="00B3360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eastAsia="Calibri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B33603">
        <w:rPr>
          <w:rFonts w:ascii="Angsana New" w:eastAsia="Calibri" w:hAnsi="Angsana New" w:hint="cs"/>
          <w:sz w:val="30"/>
          <w:szCs w:val="30"/>
          <w:cs/>
        </w:rPr>
        <w:t xml:space="preserve">การขายแล้วแต่มูลค่าใดจะสูงกว่า </w:t>
      </w:r>
      <w:r w:rsidRPr="00B33603">
        <w:rPr>
          <w:rFonts w:ascii="Angsana New" w:eastAsia="Calibri" w:hAnsi="Angsana New" w:hint="cs"/>
          <w:sz w:val="30"/>
          <w:szCs w:val="30"/>
          <w:cs/>
        </w:rPr>
        <w:t>ในการประเ</w:t>
      </w:r>
      <w:r w:rsidR="00C512AC" w:rsidRPr="00B33603">
        <w:rPr>
          <w:rFonts w:ascii="Angsana New" w:eastAsia="Calibri" w:hAnsi="Angsana New" w:hint="cs"/>
          <w:sz w:val="30"/>
          <w:szCs w:val="30"/>
          <w:cs/>
        </w:rPr>
        <w:t xml:space="preserve">มินมูลค่าจากการใช้ของสินทรัพย์ </w:t>
      </w:r>
      <w:r w:rsidRPr="00B33603">
        <w:rPr>
          <w:rFonts w:ascii="Angsana New" w:eastAsia="Calibri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B33603">
        <w:rPr>
          <w:rFonts w:ascii="Angsana New" w:eastAsia="Calibri" w:hAnsi="Angsana New" w:hint="cs"/>
          <w:sz w:val="30"/>
          <w:szCs w:val="30"/>
          <w:cs/>
        </w:rPr>
        <w:t xml:space="preserve">และความเสี่ยงที่มีต่อสินทรัพย์ </w:t>
      </w:r>
      <w:r w:rsidRPr="00B33603">
        <w:rPr>
          <w:rFonts w:ascii="Angsana New" w:eastAsia="Calibri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9E6684" w14:textId="77777777" w:rsidR="00B21ECC" w:rsidRPr="00B33603" w:rsidRDefault="00B21ECC" w:rsidP="003012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DE394F5" w14:textId="563E5CE9" w:rsidR="00F93557" w:rsidRPr="00B33603" w:rsidRDefault="004762B0" w:rsidP="00AE28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</w:t>
      </w:r>
      <w:r w:rsidR="00754861" w:rsidRPr="00B33603">
        <w:rPr>
          <w:rFonts w:ascii="Angsana New" w:hAnsi="Angsana New" w:hint="cs"/>
          <w:sz w:val="30"/>
          <w:szCs w:val="30"/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754861" w:rsidRPr="00B33603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512AC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B33603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411D1F5" w14:textId="317F3475" w:rsidR="00964546" w:rsidRPr="00B33603" w:rsidRDefault="00964546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  <w:cs/>
        </w:rPr>
      </w:pPr>
      <w:r w:rsidRPr="00B33603">
        <w:rPr>
          <w:rFonts w:hint="cs"/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B33603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sz w:val="24"/>
          <w:szCs w:val="24"/>
        </w:rPr>
      </w:pPr>
    </w:p>
    <w:p w14:paraId="1797AAD3" w14:textId="541981DA" w:rsidR="00015D9B" w:rsidRPr="00B33603" w:rsidRDefault="004762B0" w:rsidP="00AE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>โครงการสมทบเงิน</w:t>
      </w:r>
    </w:p>
    <w:p w14:paraId="7197682D" w14:textId="77777777" w:rsidR="000F2354" w:rsidRPr="00B33603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723F729" w14:textId="5D66670E" w:rsidR="001D2166" w:rsidRPr="00B33603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ภาระผูกพันในการสมทบเข้า</w:t>
      </w:r>
      <w:r w:rsidR="00754861" w:rsidRPr="00B33603">
        <w:rPr>
          <w:rFonts w:hint="cs"/>
          <w:cs/>
        </w:rPr>
        <w:t>กองทุนสำรองเลี้ยงชีพสำหรับพนักงานของกลุ่มบริษัท</w:t>
      </w:r>
      <w:r w:rsidRPr="00B33603">
        <w:rPr>
          <w:rFonts w:hint="cs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84C027D" w14:textId="77777777" w:rsidR="008046C8" w:rsidRPr="00B33603" w:rsidRDefault="008046C8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sz w:val="24"/>
          <w:szCs w:val="24"/>
        </w:rPr>
      </w:pPr>
    </w:p>
    <w:p w14:paraId="1868E449" w14:textId="744238A4" w:rsidR="00015D9B" w:rsidRPr="00B33603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B33603">
        <w:rPr>
          <w:rFonts w:hint="cs"/>
          <w:i/>
          <w:iCs/>
          <w:cs/>
        </w:rPr>
        <w:t>โครงการผลประโยชน์ที่กำหนดไว้</w:t>
      </w:r>
    </w:p>
    <w:p w14:paraId="6FEB5F85" w14:textId="77777777" w:rsidR="002265BA" w:rsidRPr="00B33603" w:rsidRDefault="002265BA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20D5EF3" w14:textId="3D415D0F" w:rsidR="00754861" w:rsidRPr="00B33603" w:rsidRDefault="00986152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54861" w:rsidRPr="00B33603">
        <w:rPr>
          <w:rFonts w:hint="cs"/>
          <w:cs/>
        </w:rPr>
        <w:t>ซึ่ง</w:t>
      </w:r>
      <w:r w:rsidRPr="00B33603">
        <w:rPr>
          <w:rFonts w:hint="cs"/>
          <w:cs/>
        </w:rPr>
        <w:t>จัดทำโดยนักคณิตศาสตร์ประกันภัยที่ได้รับอนุญาตเป็นประจำทุก</w:t>
      </w:r>
      <w:r w:rsidR="00A00EE5" w:rsidRPr="00B33603">
        <w:rPr>
          <w:rFonts w:hint="cs"/>
          <w:cs/>
        </w:rPr>
        <w:t xml:space="preserve"> </w:t>
      </w:r>
      <w:r w:rsidR="00A71266" w:rsidRPr="00B33603">
        <w:rPr>
          <w:rFonts w:hint="cs"/>
          <w:cs/>
        </w:rPr>
        <w:t xml:space="preserve">ๆ </w:t>
      </w:r>
      <w:r w:rsidR="00DE3F43" w:rsidRPr="00B33603">
        <w:rPr>
          <w:rFonts w:hint="cs"/>
        </w:rPr>
        <w:t>3</w:t>
      </w:r>
      <w:r w:rsidR="00A71266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ปี โดยวิธ</w:t>
      </w:r>
      <w:r w:rsidR="00C512AC" w:rsidRPr="00B33603">
        <w:rPr>
          <w:rFonts w:hint="cs"/>
          <w:cs/>
        </w:rPr>
        <w:t>ีคิดลดแต่ละหน่วยที่ประมาณการไว้</w:t>
      </w:r>
      <w:r w:rsidRPr="00B33603">
        <w:rPr>
          <w:rFonts w:hint="cs"/>
          <w:cs/>
        </w:rPr>
        <w:t xml:space="preserve"> </w:t>
      </w:r>
    </w:p>
    <w:p w14:paraId="27D854D2" w14:textId="77777777" w:rsidR="009B60DC" w:rsidRPr="00B33603" w:rsidRDefault="009B60DC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E01FEAC" w14:textId="77777777" w:rsidR="006F1D99" w:rsidRPr="00B33603" w:rsidRDefault="006F1D99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11C923EE" w14:textId="77777777" w:rsidR="006F1D99" w:rsidRPr="00B33603" w:rsidRDefault="006F1D99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00B820E" w14:textId="77777777" w:rsidR="006F1D99" w:rsidRPr="00B33603" w:rsidRDefault="006F1D99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73C4737" w14:textId="02694B98" w:rsidR="00986152" w:rsidRPr="00B33603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spacing w:val="-2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B33603">
        <w:rPr>
          <w:rFonts w:hint="cs"/>
          <w:cs/>
        </w:rPr>
        <w:t xml:space="preserve"> โดยคำนึงถึงการเปลี่ยนแปลงใด</w:t>
      </w:r>
      <w:r w:rsidR="00F01DB0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ๆ ที่เกี่ยวข้องกับโครงการผลประโยชน์รับรู้ในกำไรหรือขาดทุน</w:t>
      </w:r>
    </w:p>
    <w:p w14:paraId="3E85006B" w14:textId="77777777" w:rsidR="00986152" w:rsidRPr="00B33603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2F31093" w14:textId="4485D71B" w:rsidR="00A553E9" w:rsidRPr="00B33603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B33603" w:rsidRDefault="006F7B32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07797C78" w14:textId="06F4B129" w:rsidR="000B5361" w:rsidRPr="00B33603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347476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0C91F1" w14:textId="77777777" w:rsidR="0050206E" w:rsidRPr="00B33603" w:rsidRDefault="0050206E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F47AAC2" w14:textId="7B391498" w:rsidR="0050206E" w:rsidRPr="00B33603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D52C0E" w:rsidRPr="00B33603">
        <w:rPr>
          <w:rFonts w:hint="cs"/>
        </w:rPr>
        <w:t>1</w:t>
      </w:r>
      <w:r w:rsidRPr="00B33603">
        <w:rPr>
          <w:rFonts w:hint="cs"/>
        </w:rPr>
        <w:t>2</w:t>
      </w:r>
      <w:r w:rsidRPr="00B33603">
        <w:rPr>
          <w:rFonts w:hint="cs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9D3FC53" w14:textId="77777777" w:rsidR="00756E60" w:rsidRPr="00B33603" w:rsidRDefault="00756E60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13A8B4A" w14:textId="77777777" w:rsidR="009209E7" w:rsidRPr="00B33603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C14FCF" w:rsidRPr="00B33603">
        <w:rPr>
          <w:rFonts w:hint="cs"/>
          <w:cs/>
        </w:rPr>
        <w:t>จะจ่ายชำระ หากกลุ่มบริษัท</w:t>
      </w:r>
      <w:r w:rsidRPr="00B33603">
        <w:rPr>
          <w:rFonts w:hint="cs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D890F14" w14:textId="77777777" w:rsidR="008046C8" w:rsidRPr="00B33603" w:rsidRDefault="008046C8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  <w:cs/>
        </w:rPr>
      </w:pPr>
    </w:p>
    <w:p w14:paraId="5D1DB971" w14:textId="36FBB3F3" w:rsidR="00244FFB" w:rsidRPr="00B33603" w:rsidRDefault="00387AFF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</w:rPr>
      </w:pPr>
      <w:r w:rsidRPr="00B33603">
        <w:rPr>
          <w:i/>
          <w:iCs/>
          <w:sz w:val="30"/>
          <w:szCs w:val="30"/>
          <w:cs/>
        </w:rPr>
        <w:t>การจ่ายโดยใช้หุ้นเป็นเกณฑ์</w:t>
      </w:r>
    </w:p>
    <w:p w14:paraId="58600B00" w14:textId="77777777" w:rsidR="00244FFB" w:rsidRPr="00B33603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  <w:sz w:val="24"/>
          <w:szCs w:val="24"/>
        </w:rPr>
      </w:pPr>
    </w:p>
    <w:p w14:paraId="5DB43F9A" w14:textId="171D31F3" w:rsidR="00FD5490" w:rsidRPr="00B33603" w:rsidRDefault="00986152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มูลค่ายุติธรรมของสิทธิซื้อ</w:t>
      </w:r>
      <w:r w:rsidR="00A00EE5" w:rsidRPr="00B33603">
        <w:rPr>
          <w:cs/>
        </w:rPr>
        <w:t>หุ้น ณ วันที่ให้สิทธิแก่พนักงาน (ชำระด้วยตราสารทุน)</w:t>
      </w:r>
      <w:r w:rsidRPr="00B33603">
        <w:rPr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B33603">
        <w:rPr>
          <w:cs/>
        </w:rPr>
        <w:t xml:space="preserve">าใช้สิทธิได้อย่างไม่มีเงื่อนไข </w:t>
      </w:r>
      <w:r w:rsidRPr="00B33603">
        <w:rPr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B33603">
        <w:rPr>
          <w:rFonts w:hint="cs"/>
          <w:cs/>
        </w:rPr>
        <w:t xml:space="preserve"> </w:t>
      </w:r>
      <w:r w:rsidRPr="00B33603">
        <w:rPr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B33603">
        <w:rPr>
          <w:cs/>
        </w:rPr>
        <w:t xml:space="preserve">่องตลาดทุน ณ วันที่ได้รับสิทธิ </w:t>
      </w:r>
      <w:r w:rsidRPr="00B33603">
        <w:rPr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27E248A" w14:textId="06FAC716" w:rsidR="00015D9B" w:rsidRPr="00B33603" w:rsidRDefault="004762B0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7C4C8B69" w14:textId="77777777" w:rsidR="005C2EFC" w:rsidRPr="00B33603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1F8D2DB6" w14:textId="4A7A1670" w:rsidR="00015D9B" w:rsidRPr="00B33603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B33603">
        <w:rPr>
          <w:rFonts w:ascii="Angsana New" w:hAnsi="Angsana New" w:hint="cs"/>
          <w:sz w:val="30"/>
          <w:szCs w:val="30"/>
          <w:cs/>
        </w:rPr>
        <w:t>ผูกพัน</w:t>
      </w:r>
      <w:r w:rsidRPr="00B33603">
        <w:rPr>
          <w:rFonts w:ascii="Angsana New" w:hAnsi="Angsana New" w:hint="cs"/>
          <w:sz w:val="30"/>
          <w:szCs w:val="30"/>
          <w:cs/>
        </w:rPr>
        <w:t>ตามกฎหมาย</w:t>
      </w:r>
      <w:r w:rsidR="005C2EFC" w:rsidRPr="00B33603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33603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B33603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33603">
        <w:rPr>
          <w:rFonts w:ascii="Angsana New" w:hAnsi="Angsana New" w:hint="cs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B33603">
        <w:rPr>
          <w:rFonts w:ascii="Angsana New" w:hAnsi="Angsana New" w:hint="cs"/>
          <w:sz w:val="30"/>
          <w:szCs w:val="30"/>
          <w:cs/>
        </w:rPr>
        <w:t>ผูกพัน</w:t>
      </w:r>
      <w:r w:rsidRPr="00B33603">
        <w:rPr>
          <w:rFonts w:ascii="Angsana New" w:hAnsi="Angsana New" w:hint="cs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B33603">
        <w:rPr>
          <w:rFonts w:ascii="Angsana New" w:hAnsi="Angsana New" w:hint="cs"/>
          <w:sz w:val="30"/>
          <w:szCs w:val="30"/>
          <w:cs/>
        </w:rPr>
        <w:t>ปัจจุบันก่อนคำนึงถึงภาษีเงินได้</w:t>
      </w:r>
      <w:r w:rsidRPr="00B33603">
        <w:rPr>
          <w:rFonts w:ascii="Angsana New" w:hAnsi="Angsana New" w:hint="cs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B33603">
        <w:rPr>
          <w:rFonts w:ascii="Angsana New" w:hAnsi="Angsana New" w:hint="cs"/>
          <w:sz w:val="30"/>
          <w:szCs w:val="30"/>
          <w:cs/>
        </w:rPr>
        <w:t xml:space="preserve">ยงที่มีต่อหนี้สิน </w:t>
      </w:r>
      <w:r w:rsidRPr="00B33603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BBA8D8" w14:textId="77777777" w:rsidR="00B0171B" w:rsidRPr="00B33603" w:rsidRDefault="00B0171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E90FD1" w14:textId="7C8D38D2" w:rsidR="00441F59" w:rsidRPr="00B33603" w:rsidRDefault="00441F59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</w:rPr>
      </w:pPr>
      <w:r w:rsidRPr="00B33603">
        <w:rPr>
          <w:rFonts w:hint="cs"/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57EEF5AC" w:rsidR="00B21ECC" w:rsidRPr="00B33603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B6133EA" w14:textId="3B55E4D3" w:rsidR="00833FC8" w:rsidRPr="00B33603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B33603">
        <w:rPr>
          <w:rFonts w:ascii="Angsana New" w:hAnsi="Angsana New" w:hint="cs"/>
          <w:sz w:val="30"/>
          <w:szCs w:val="30"/>
          <w:cs/>
        </w:rPr>
        <w:t>กลุ่มบริษั</w:t>
      </w:r>
      <w:r w:rsidR="00B912D6" w:rsidRPr="00B33603">
        <w:rPr>
          <w:rFonts w:ascii="Angsana New" w:hAnsi="Angsana New" w:hint="cs"/>
          <w:sz w:val="30"/>
          <w:szCs w:val="30"/>
          <w:cs/>
        </w:rPr>
        <w:t>ท</w:t>
      </w:r>
      <w:r w:rsidRPr="00B33603">
        <w:rPr>
          <w:rFonts w:ascii="Angsana New" w:hAnsi="Angsana New" w:hint="cs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505B7E6" w14:textId="77777777" w:rsidR="009B031F" w:rsidRPr="00B33603" w:rsidRDefault="009B031F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484CE27" w14:textId="72D57077" w:rsidR="00250A19" w:rsidRPr="00B33603" w:rsidRDefault="00B912D6" w:rsidP="00250A1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6607657" w14:textId="77777777" w:rsidR="00B367FC" w:rsidRPr="00B33603" w:rsidRDefault="00B367FC" w:rsidP="00250A1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361840A" w14:textId="77777777" w:rsidR="00177D0F" w:rsidRPr="00B33603" w:rsidRDefault="00B912D6" w:rsidP="006C458D">
      <w:pPr>
        <w:pStyle w:val="block"/>
        <w:numPr>
          <w:ilvl w:val="0"/>
          <w:numId w:val="4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B33603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275CE24" w14:textId="77777777" w:rsidR="00177D0F" w:rsidRPr="00B33603" w:rsidRDefault="00B912D6" w:rsidP="006C458D">
      <w:pPr>
        <w:pStyle w:val="block"/>
        <w:numPr>
          <w:ilvl w:val="0"/>
          <w:numId w:val="4"/>
        </w:numPr>
        <w:tabs>
          <w:tab w:val="decimal" w:pos="810"/>
        </w:tabs>
        <w:spacing w:after="0"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B33603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33603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5BFBAD11" w14:textId="2C513548" w:rsidR="00B912D6" w:rsidRPr="00B33603" w:rsidRDefault="00B912D6" w:rsidP="006C458D">
      <w:pPr>
        <w:pStyle w:val="block"/>
        <w:numPr>
          <w:ilvl w:val="0"/>
          <w:numId w:val="4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B33603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0AAE211A" w14:textId="77777777" w:rsidR="00116D44" w:rsidRPr="00B33603" w:rsidRDefault="00116D44" w:rsidP="00116D44">
      <w:pPr>
        <w:pStyle w:val="block"/>
        <w:tabs>
          <w:tab w:val="decimal" w:pos="810"/>
        </w:tabs>
        <w:spacing w:after="0" w:line="240" w:lineRule="atLeast"/>
        <w:ind w:left="126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07AF405" w14:textId="5BE82540" w:rsidR="00833FC8" w:rsidRPr="00B33603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95403385"/>
      <w:r w:rsidRPr="00B33603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12D6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</w:t>
      </w:r>
      <w:r w:rsidR="00B912D6" w:rsidRPr="00B33603">
        <w:rPr>
          <w:rFonts w:ascii="Angsana New" w:hAnsi="Angsana New" w:hint="cs"/>
          <w:sz w:val="30"/>
          <w:szCs w:val="30"/>
          <w:cs/>
        </w:rPr>
        <w:t>ะ</w:t>
      </w:r>
      <w:r w:rsidRPr="00B33603">
        <w:rPr>
          <w:rFonts w:ascii="Angsana New" w:hAnsi="Angsana New" w:hint="cs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bookmarkEnd w:id="2"/>
    <w:p w14:paraId="27F0387D" w14:textId="77777777" w:rsidR="00833FC8" w:rsidRPr="00B33603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723A107F" w14:textId="3E0BC4D5" w:rsidR="00B912D6" w:rsidRPr="00B33603" w:rsidRDefault="00B912D6" w:rsidP="00B912D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</w:t>
      </w:r>
      <w:r w:rsidR="00B0171B" w:rsidRPr="00B33603">
        <w:rPr>
          <w:rFonts w:ascii="Angsana New" w:hAnsi="Angsana New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</w:t>
      </w:r>
      <w:r w:rsidRPr="00B33603">
        <w:rPr>
          <w:rFonts w:ascii="Angsana New" w:hAnsi="Angsana New" w:hint="cs"/>
          <w:sz w:val="30"/>
          <w:szCs w:val="30"/>
          <w:cs/>
        </w:rPr>
        <w:lastRenderedPageBreak/>
        <w:t xml:space="preserve">อยู่ในระดับที่ </w:t>
      </w:r>
      <w:r w:rsidR="00012EC9" w:rsidRPr="00B33603">
        <w:rPr>
          <w:rFonts w:ascii="Angsana New" w:hAnsi="Angsana New"/>
          <w:sz w:val="30"/>
          <w:szCs w:val="30"/>
        </w:rPr>
        <w:t>3</w:t>
      </w:r>
      <w:r w:rsidRPr="00B33603">
        <w:rPr>
          <w:rFonts w:ascii="Angsana New" w:hAnsi="Angsana New" w:hint="cs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</w:p>
    <w:p w14:paraId="402802D3" w14:textId="77777777" w:rsidR="008E01D5" w:rsidRPr="00B33603" w:rsidRDefault="008E01D5" w:rsidP="0036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4A190EBA" w14:textId="2F1556E8" w:rsidR="00015D9B" w:rsidRPr="00B33603" w:rsidRDefault="004762B0" w:rsidP="006C458D">
      <w:pPr>
        <w:pStyle w:val="Heading8"/>
        <w:numPr>
          <w:ilvl w:val="1"/>
          <w:numId w:val="8"/>
        </w:numPr>
        <w:rPr>
          <w:i/>
          <w:iCs/>
          <w:sz w:val="30"/>
          <w:szCs w:val="30"/>
          <w:cs/>
        </w:rPr>
      </w:pPr>
      <w:r w:rsidRPr="00B33603">
        <w:rPr>
          <w:rFonts w:hint="cs"/>
          <w:i/>
          <w:iCs/>
          <w:sz w:val="30"/>
          <w:szCs w:val="30"/>
          <w:cs/>
        </w:rPr>
        <w:t>รายได้</w:t>
      </w:r>
    </w:p>
    <w:p w14:paraId="5C2610EA" w14:textId="77777777" w:rsidR="00434720" w:rsidRPr="00B33603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C38D0C1" w14:textId="53A83695" w:rsidR="00434720" w:rsidRPr="00B33603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31072B" w:rsidRPr="00B33603">
        <w:rPr>
          <w:rFonts w:hint="cs"/>
          <w:cs/>
        </w:rPr>
        <w:t>รายได้ที่รับรู้ไม่รวม</w:t>
      </w:r>
      <w:r w:rsidRPr="00B33603">
        <w:rPr>
          <w:rFonts w:hint="cs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564D5365" w14:textId="77777777" w:rsidR="00214B8A" w:rsidRPr="00B33603" w:rsidRDefault="00214B8A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4"/>
          <w:szCs w:val="24"/>
        </w:rPr>
      </w:pPr>
    </w:p>
    <w:p w14:paraId="2B724F91" w14:textId="1A47F9F8" w:rsidR="00434720" w:rsidRPr="00B33603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>การขายสินค้าและบริการ</w:t>
      </w:r>
    </w:p>
    <w:p w14:paraId="38BE45CC" w14:textId="77777777" w:rsidR="000F2354" w:rsidRPr="00B33603" w:rsidRDefault="000F2354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2670462" w14:textId="79ADC6C6" w:rsidR="00434720" w:rsidRPr="00B33603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รายได้จากการขายสินค้ารับรู้</w:t>
      </w:r>
      <w:r w:rsidR="00B912D6" w:rsidRPr="00B33603">
        <w:rPr>
          <w:rFonts w:hint="cs"/>
          <w:cs/>
        </w:rPr>
        <w:t xml:space="preserve"> ณ วันที่มี</w:t>
      </w:r>
      <w:r w:rsidRPr="00B33603">
        <w:rPr>
          <w:rFonts w:hint="cs"/>
          <w:cs/>
        </w:rPr>
        <w:t>การส่งมอบสินค้าให้กับลูกค้า สำหรับ</w:t>
      </w:r>
      <w:r w:rsidR="00B912D6" w:rsidRPr="00B33603">
        <w:rPr>
          <w:rFonts w:hint="cs"/>
          <w:cs/>
        </w:rPr>
        <w:t>การขาย</w:t>
      </w:r>
      <w:r w:rsidRPr="00B33603">
        <w:rPr>
          <w:rFonts w:hint="cs"/>
          <w:cs/>
        </w:rPr>
        <w:t xml:space="preserve">ที่ให้สิทธิลูกค้าในการคืนสินค้า </w:t>
      </w:r>
      <w:r w:rsidR="00B0171B" w:rsidRPr="00B33603">
        <w:t xml:space="preserve">      </w:t>
      </w:r>
      <w:r w:rsidR="00B912D6" w:rsidRPr="00B33603">
        <w:rPr>
          <w:rFonts w:hint="cs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F5CF5" w:rsidRPr="00B33603">
        <w:rPr>
          <w:rFonts w:hint="cs"/>
          <w:cs/>
        </w:rPr>
        <w:t>รายได้</w:t>
      </w:r>
      <w:bookmarkStart w:id="3" w:name="_Hlk108774250"/>
      <w:r w:rsidR="00AF5CF5" w:rsidRPr="00B33603">
        <w:rPr>
          <w:rFonts w:hint="cs"/>
          <w:cs/>
        </w:rPr>
        <w:t>และต้นทุนขายสำหรับสินค้าที่คาดว่าจะได้รับคืน</w:t>
      </w:r>
      <w:bookmarkEnd w:id="3"/>
    </w:p>
    <w:p w14:paraId="645E3AD9" w14:textId="77777777" w:rsidR="00AF5CF5" w:rsidRPr="00B33603" w:rsidRDefault="00AF5CF5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4AC7B45" w14:textId="0D49CD23" w:rsidR="006B6280" w:rsidRPr="00B33603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4F6DE6" w:rsidRPr="00B33603">
        <w:rPr>
          <w:rFonts w:hint="cs"/>
          <w:cs/>
        </w:rPr>
        <w:t xml:space="preserve">รับรู้รายได้จากการขายสินค้าและการให้บริการแยกจากกัน </w:t>
      </w:r>
      <w:r w:rsidRPr="00B33603">
        <w:rPr>
          <w:rFonts w:hint="cs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56E60" w:rsidRPr="00B33603">
        <w:rPr>
          <w:rFonts w:hint="cs"/>
        </w:rPr>
        <w:t xml:space="preserve"> </w:t>
      </w:r>
      <w:r w:rsidRPr="00B33603">
        <w:rPr>
          <w:rFonts w:hint="cs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756E60" w:rsidRPr="00B33603">
        <w:rPr>
          <w:rFonts w:hint="cs"/>
        </w:rPr>
        <w:t xml:space="preserve"> </w:t>
      </w:r>
      <w:r w:rsidRPr="00B33603">
        <w:rPr>
          <w:rFonts w:hint="cs"/>
          <w:cs/>
        </w:rPr>
        <w:t xml:space="preserve">ๆ </w:t>
      </w:r>
    </w:p>
    <w:p w14:paraId="3AA558A1" w14:textId="77777777" w:rsidR="0002290B" w:rsidRPr="00B33603" w:rsidRDefault="0002290B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0814531" w14:textId="3FF8A4F5" w:rsidR="00EF73EF" w:rsidRPr="00B33603" w:rsidRDefault="0002290B" w:rsidP="005A7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รายได้จากการให้บริการรับรู้ตลอดช่วงเวลา</w:t>
      </w:r>
      <w:r w:rsidRPr="00B33603">
        <w:rPr>
          <w:rFonts w:hint="cs"/>
          <w:cs/>
        </w:rPr>
        <w:t>หนึ่ง</w:t>
      </w:r>
    </w:p>
    <w:p w14:paraId="1A585FA6" w14:textId="77777777" w:rsidR="006F2344" w:rsidRPr="00B33603" w:rsidRDefault="006F234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35386AE" w14:textId="00DBD052" w:rsidR="00EF73EF" w:rsidRPr="00B33603" w:rsidRDefault="006B6280" w:rsidP="00D474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รายได้ค่าขายไฟฟ้า</w:t>
      </w:r>
    </w:p>
    <w:p w14:paraId="0545A5E8" w14:textId="77777777" w:rsidR="00D4740B" w:rsidRPr="00B33603" w:rsidRDefault="00D4740B" w:rsidP="00D474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B817B05" w14:textId="53C49749" w:rsidR="006B6280" w:rsidRPr="00B33603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รายได้จากการขายกระแสไฟฟ้าจะรับรู้ในกำไร</w:t>
      </w:r>
      <w:r w:rsidR="006C6253" w:rsidRPr="00B33603">
        <w:rPr>
          <w:rFonts w:hint="cs"/>
          <w:cs/>
        </w:rPr>
        <w:t>หรือ</w:t>
      </w:r>
      <w:r w:rsidRPr="00B33603">
        <w:rPr>
          <w:rFonts w:hint="cs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B33603">
        <w:rPr>
          <w:rFonts w:hint="cs"/>
        </w:rPr>
        <w:t>ADDER</w:t>
      </w:r>
      <w:r w:rsidRPr="00B33603">
        <w:rPr>
          <w:rFonts w:hint="cs"/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B33603">
        <w:rPr>
          <w:rFonts w:hint="cs"/>
        </w:rPr>
        <w:t>1</w:t>
      </w:r>
      <w:r w:rsidR="00DE3F43" w:rsidRPr="00B33603">
        <w:rPr>
          <w:rFonts w:hint="cs"/>
        </w:rPr>
        <w:t>0</w:t>
      </w:r>
      <w:r w:rsidRPr="00B33603">
        <w:rPr>
          <w:rFonts w:hint="cs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E73C507" w14:textId="77777777" w:rsidR="00755B16" w:rsidRPr="00B33603" w:rsidRDefault="00755B16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16F8772" w14:textId="2F1547E4" w:rsidR="006B6280" w:rsidRPr="00B33603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รายได้ค่าสิทธิดำเนินการ</w:t>
      </w:r>
    </w:p>
    <w:p w14:paraId="0EEC47DF" w14:textId="77777777" w:rsidR="000F2354" w:rsidRPr="00B33603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93BC3CC" w14:textId="77777777" w:rsidR="006B6280" w:rsidRPr="00B33603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B33603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cs/>
        </w:rPr>
      </w:pPr>
    </w:p>
    <w:p w14:paraId="4C58755D" w14:textId="77777777" w:rsidR="006F1D99" w:rsidRPr="00B33603" w:rsidRDefault="006F1D99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B145091" w14:textId="77777777" w:rsidR="006F1D99" w:rsidRPr="00B33603" w:rsidRDefault="006F1D99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cs/>
        </w:rPr>
      </w:pPr>
    </w:p>
    <w:p w14:paraId="2EEDDA5C" w14:textId="198DF481" w:rsidR="00330DAB" w:rsidRPr="00B33603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75E9BF11" w14:textId="77777777" w:rsidR="000F2354" w:rsidRPr="00B33603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99E129C" w14:textId="639948FD" w:rsidR="00677669" w:rsidRPr="00B33603" w:rsidRDefault="004F6DE6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สำหรับโปรแกรมสิทธิพิเศษที่กลุ่มบริษัทมีให้ลูกค้า </w:t>
      </w:r>
      <w:r w:rsidR="00677669" w:rsidRPr="00B33603">
        <w:rPr>
          <w:rFonts w:hint="cs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301D9FB" w14:textId="77777777" w:rsidR="00D4740B" w:rsidRPr="00B33603" w:rsidRDefault="00D4740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21BABAD" w14:textId="2224358A" w:rsidR="00FD5490" w:rsidRPr="00B33603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</w:rPr>
        <w:t>ข้อตกลงสัญญาสัมปทานบริการ</w:t>
      </w:r>
    </w:p>
    <w:p w14:paraId="7A95CB9C" w14:textId="77777777" w:rsidR="00FD5490" w:rsidRPr="00B33603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396D633E" w14:textId="5812261C" w:rsidR="00FD5490" w:rsidRPr="00B33603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</w:t>
      </w:r>
      <w:r w:rsidR="002472EF" w:rsidRPr="00B33603">
        <w:t xml:space="preserve">       </w:t>
      </w:r>
      <w:r w:rsidRPr="00B33603">
        <w:rPr>
          <w:rFonts w:hint="cs"/>
          <w:cs/>
        </w:rPr>
        <w:t>สิ่งตอบแทนที่ได้รับจะถูกปันส่วนตามสัดส่วนของราคาขายที่เป็นเอกเทศของการให้บริการนั้น</w:t>
      </w:r>
      <w:r w:rsidR="00756E60" w:rsidRPr="00B33603">
        <w:rPr>
          <w:rFonts w:hint="cs"/>
        </w:rPr>
        <w:t xml:space="preserve"> </w:t>
      </w:r>
      <w:r w:rsidRPr="00B33603">
        <w:rPr>
          <w:rFonts w:hint="cs"/>
          <w:cs/>
        </w:rPr>
        <w:t>ๆ</w:t>
      </w:r>
    </w:p>
    <w:p w14:paraId="0AE89D7D" w14:textId="77777777" w:rsidR="004F60D9" w:rsidRPr="00B33603" w:rsidRDefault="004F60D9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DE14BDB" w14:textId="63EC0573" w:rsidR="00015D9B" w:rsidRPr="00B33603" w:rsidRDefault="004762B0" w:rsidP="006C458D">
      <w:pPr>
        <w:pStyle w:val="Heading8"/>
        <w:numPr>
          <w:ilvl w:val="1"/>
          <w:numId w:val="8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B33603">
        <w:rPr>
          <w:rFonts w:hint="cs"/>
          <w:i/>
          <w:iCs/>
          <w:sz w:val="30"/>
          <w:szCs w:val="30"/>
          <w:cs/>
          <w:lang w:val="th-TH"/>
        </w:rPr>
        <w:t>ภาษีเงินได้</w:t>
      </w:r>
    </w:p>
    <w:p w14:paraId="6727D1BF" w14:textId="77777777" w:rsidR="00015D9B" w:rsidRPr="00B33603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DA66745" w14:textId="4E9AC279" w:rsidR="00015D9B" w:rsidRPr="00B33603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w w:val="90"/>
        </w:rPr>
      </w:pPr>
      <w:r w:rsidRPr="00B33603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F6DE6" w:rsidRPr="00B33603">
        <w:rPr>
          <w:rFonts w:hint="cs"/>
          <w:cs/>
        </w:rPr>
        <w:t>ซึ่ง</w:t>
      </w:r>
      <w:r w:rsidRPr="00B33603">
        <w:rPr>
          <w:rFonts w:hint="cs"/>
          <w:cs/>
        </w:rPr>
        <w:t>รับรู้ในกำไรหรือขาดทุนเว้นแต่รายการที่เกี่ยวข้องในการรวมธุรกิจ</w:t>
      </w:r>
      <w:r w:rsidR="006C5CF4" w:rsidRPr="00B33603">
        <w:rPr>
          <w:rFonts w:hint="cs"/>
        </w:rPr>
        <w:t xml:space="preserve"> </w:t>
      </w:r>
      <w:r w:rsidRPr="00B33603">
        <w:rPr>
          <w:rFonts w:hint="cs"/>
          <w:cs/>
        </w:rPr>
        <w:t>หรือ</w:t>
      </w:r>
      <w:r w:rsidR="006C5CF4" w:rsidRPr="00B33603">
        <w:rPr>
          <w:rFonts w:hint="cs"/>
        </w:rPr>
        <w:t xml:space="preserve"> </w:t>
      </w:r>
      <w:r w:rsidRPr="00B33603">
        <w:rPr>
          <w:rFonts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5A17891A" w14:textId="77777777" w:rsidR="006F2344" w:rsidRPr="00B33603" w:rsidRDefault="006F234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5022B9D" w14:textId="13EEF047" w:rsidR="00B974D9" w:rsidRPr="00B33603" w:rsidRDefault="00B974D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CB78AA" w:rsidRPr="00B33603">
        <w:t xml:space="preserve"> </w:t>
      </w:r>
      <w:r w:rsidRPr="00B33603">
        <w:rPr>
          <w:cs/>
        </w:rPr>
        <w:t xml:space="preserve">เสาหลักที่สองเป็นภาษีเงินได้ตามมาตรฐานการบัญชีฉบับที่ </w:t>
      </w:r>
      <w:r w:rsidRPr="00B33603">
        <w:t xml:space="preserve">12 </w:t>
      </w:r>
      <w:r w:rsidRPr="00B33603">
        <w:rPr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</w:t>
      </w:r>
      <w:r w:rsidR="00CB78AA" w:rsidRPr="00B33603">
        <w:t xml:space="preserve"> </w:t>
      </w:r>
      <w:r w:rsidRPr="00B33603">
        <w:rPr>
          <w:cs/>
        </w:rPr>
        <w:t>เมื่อเกิดขึ้น</w:t>
      </w:r>
    </w:p>
    <w:p w14:paraId="0A33D9DC" w14:textId="77777777" w:rsidR="00B974D9" w:rsidRPr="00B33603" w:rsidRDefault="00B974D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46136CE2" w14:textId="126D8643" w:rsidR="00015D9B" w:rsidRPr="00B33603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ภาษีเงินได้ของงวดปัจจุบัน</w:t>
      </w:r>
      <w:r w:rsidR="004F6DE6" w:rsidRPr="00B33603">
        <w:rPr>
          <w:rFonts w:hint="cs"/>
          <w:cs/>
        </w:rPr>
        <w:t>บันทึก</w:t>
      </w:r>
      <w:r w:rsidRPr="00B33603">
        <w:rPr>
          <w:rFonts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3653B8CD" w14:textId="77777777" w:rsidR="00650E65" w:rsidRPr="00B33603" w:rsidRDefault="00650E6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595DC116" w14:textId="6CA2A2FD" w:rsidR="00015D9B" w:rsidRPr="00B33603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B33603">
        <w:rPr>
          <w:rFonts w:hint="cs"/>
          <w:cs/>
        </w:rPr>
        <w:t xml:space="preserve">ที่ใช้เพื่อความมุ่งหมายทางภาษี </w:t>
      </w:r>
      <w:r w:rsidRPr="00B33603">
        <w:rPr>
          <w:rFonts w:hint="cs"/>
          <w:cs/>
        </w:rPr>
        <w:t>ภาษีเงินได้รอการตัดบัญชีจะไม่ถูกรับรู้เมื่อเ</w:t>
      </w:r>
      <w:r w:rsidR="00C512AC" w:rsidRPr="00B33603">
        <w:rPr>
          <w:rFonts w:hint="cs"/>
          <w:cs/>
        </w:rPr>
        <w:t>กิดจากผลแตกต่างชั่วคราว</w:t>
      </w:r>
      <w:r w:rsidR="004F6DE6" w:rsidRPr="00B33603">
        <w:rPr>
          <w:rFonts w:hint="cs"/>
          <w:cs/>
        </w:rPr>
        <w:t>สำหรับ</w:t>
      </w:r>
      <w:r w:rsidR="00C512AC" w:rsidRPr="00B33603">
        <w:rPr>
          <w:rFonts w:hint="cs"/>
          <w:cs/>
        </w:rPr>
        <w:t xml:space="preserve">การรับรู้ค่าความนิยมในครั้งแรก </w:t>
      </w:r>
      <w:r w:rsidRPr="00B33603">
        <w:rPr>
          <w:rFonts w:hint="cs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90010B" w:rsidRPr="00B33603">
        <w:t xml:space="preserve"> </w:t>
      </w:r>
      <w:r w:rsidR="0090010B" w:rsidRPr="00B33603">
        <w:rPr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B33603">
        <w:rPr>
          <w:rFonts w:hint="cs"/>
          <w:cs/>
        </w:rPr>
        <w:t>และผลแตกต่างที่เกี่ยวข้องกับเงินลงทุนในบริษัทย่อย</w:t>
      </w:r>
      <w:r w:rsidR="00122538" w:rsidRPr="00B33603">
        <w:rPr>
          <w:rFonts w:hint="cs"/>
          <w:cs/>
        </w:rPr>
        <w:t>และการร่วมค้า</w:t>
      </w:r>
      <w:r w:rsidRPr="00B33603">
        <w:rPr>
          <w:rFonts w:hint="cs"/>
          <w:cs/>
        </w:rPr>
        <w:t>หากเป็นไปได้ว่าจะไม่มีการกลับรายการ</w:t>
      </w:r>
      <w:r w:rsidR="00122538" w:rsidRPr="00B33603">
        <w:rPr>
          <w:rFonts w:hint="cs"/>
          <w:cs/>
        </w:rPr>
        <w:t xml:space="preserve">          </w:t>
      </w:r>
      <w:r w:rsidRPr="00B33603">
        <w:rPr>
          <w:rFonts w:hint="cs"/>
          <w:cs/>
        </w:rPr>
        <w:t>ในอนาคตอ</w:t>
      </w:r>
      <w:r w:rsidR="00C512AC" w:rsidRPr="00B33603">
        <w:rPr>
          <w:rFonts w:hint="cs"/>
          <w:cs/>
        </w:rPr>
        <w:t>ันใกล้</w:t>
      </w:r>
    </w:p>
    <w:p w14:paraId="0E353321" w14:textId="0B5CBE4E" w:rsidR="00015D9B" w:rsidRPr="00B33603" w:rsidRDefault="004762B0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4F6DE6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B33603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5B08EC12" w14:textId="55A656C3" w:rsidR="00AA5845" w:rsidRPr="00B33603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5B5F10" w14:textId="77777777" w:rsidR="00B0171B" w:rsidRPr="00B33603" w:rsidRDefault="00B0171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cs/>
        </w:rPr>
      </w:pPr>
    </w:p>
    <w:p w14:paraId="631CBF07" w14:textId="77777777" w:rsidR="00015D9B" w:rsidRPr="00B33603" w:rsidRDefault="004762B0" w:rsidP="006C458D">
      <w:pPr>
        <w:pStyle w:val="Heading8"/>
        <w:numPr>
          <w:ilvl w:val="1"/>
          <w:numId w:val="8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B33603">
        <w:rPr>
          <w:rFonts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D966C1" w14:textId="77777777" w:rsidR="00015D9B" w:rsidRPr="00B33603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F47E1F8" w14:textId="08D9F586" w:rsidR="00015D9B" w:rsidRPr="00B33603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กำไรต่อหุ้นขั้นพื้นฐาน</w:t>
      </w:r>
      <w:r w:rsidR="008E502C" w:rsidRPr="00B33603">
        <w:rPr>
          <w:rFonts w:hint="cs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4552A9" w:rsidRPr="00B33603">
        <w:t xml:space="preserve">  </w:t>
      </w:r>
      <w:r w:rsidR="008E502C" w:rsidRPr="00B33603">
        <w:rPr>
          <w:rFonts w:hint="cs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6A02181B" w14:textId="77777777" w:rsidR="004F60D9" w:rsidRPr="00B33603" w:rsidRDefault="004F60D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58A6F3DB" w14:textId="7406CD32" w:rsidR="002667D7" w:rsidRPr="00B33603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7E5F5FF" w14:textId="7356C6E4" w:rsidR="00870CCC" w:rsidRPr="00B33603" w:rsidRDefault="00870CCC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9F9A7C" w14:textId="59D4034C" w:rsidR="00301242" w:rsidRPr="00B33603" w:rsidRDefault="00F44B95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น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7E0E35A" w14:textId="77777777" w:rsidR="00FD1524" w:rsidRPr="00B33603" w:rsidRDefault="00FD1524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D1000D" w14:textId="2AB8A41E" w:rsidR="001B6417" w:rsidRPr="00B33603" w:rsidRDefault="00D3668F" w:rsidP="00384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cs/>
        </w:rPr>
        <w:t>ความสัมพันธ์ที่มีก</w:t>
      </w:r>
      <w:r w:rsidRPr="00B33603">
        <w:rPr>
          <w:rFonts w:hint="cs"/>
          <w:cs/>
        </w:rPr>
        <w:t>ั</w:t>
      </w:r>
      <w:r w:rsidRPr="00B33603">
        <w:rPr>
          <w:cs/>
        </w:rPr>
        <w:t>บบริษัทย</w:t>
      </w:r>
      <w:r w:rsidRPr="00B33603">
        <w:rPr>
          <w:rFonts w:hint="cs"/>
          <w:cs/>
        </w:rPr>
        <w:t>่อย</w:t>
      </w:r>
      <w:r w:rsidRPr="00B33603">
        <w:t xml:space="preserve"> </w:t>
      </w:r>
      <w:r w:rsidR="008248D5" w:rsidRPr="00B33603">
        <w:rPr>
          <w:rFonts w:hint="cs"/>
          <w:cs/>
        </w:rPr>
        <w:t xml:space="preserve">บริษัทย่อยทางอ้อม </w:t>
      </w:r>
      <w:r w:rsidRPr="00B33603">
        <w:rPr>
          <w:cs/>
        </w:rPr>
        <w:t>บริษัทร่วม</w:t>
      </w:r>
      <w:r w:rsidRPr="00B33603">
        <w:rPr>
          <w:rFonts w:hint="cs"/>
          <w:cs/>
        </w:rPr>
        <w:t>และการร่วมค้าไ</w:t>
      </w:r>
      <w:r w:rsidRPr="00B33603">
        <w:rPr>
          <w:cs/>
        </w:rPr>
        <w:t xml:space="preserve">ด้เปิดเผยในหมายเหตุข้อ </w:t>
      </w:r>
      <w:r w:rsidR="002F4239" w:rsidRPr="00B33603">
        <w:t>9</w:t>
      </w:r>
      <w:r w:rsidRPr="00B33603">
        <w:t xml:space="preserve"> </w:t>
      </w:r>
      <w:r w:rsidRPr="00B33603">
        <w:rPr>
          <w:cs/>
        </w:rPr>
        <w:t xml:space="preserve">และ </w:t>
      </w:r>
      <w:r w:rsidRPr="00B33603">
        <w:t>1</w:t>
      </w:r>
      <w:r w:rsidR="002F4239" w:rsidRPr="00B33603">
        <w:t>0</w:t>
      </w:r>
    </w:p>
    <w:p w14:paraId="4D0D1100" w14:textId="77777777" w:rsidR="006F1D99" w:rsidRPr="00B33603" w:rsidRDefault="006F1D99" w:rsidP="00384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3"/>
        <w:gridCol w:w="1353"/>
        <w:gridCol w:w="1349"/>
        <w:gridCol w:w="1259"/>
        <w:gridCol w:w="1276"/>
      </w:tblGrid>
      <w:tr w:rsidR="00704396" w:rsidRPr="00B33603" w14:paraId="565A24C3" w14:textId="77777777" w:rsidTr="00301242">
        <w:trPr>
          <w:tblHeader/>
        </w:trPr>
        <w:tc>
          <w:tcPr>
            <w:tcW w:w="2229" w:type="pct"/>
          </w:tcPr>
          <w:p w14:paraId="1B28265D" w14:textId="2BADCADC" w:rsidR="00704396" w:rsidRPr="00B33603" w:rsidRDefault="003A13B5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vAlign w:val="bottom"/>
          </w:tcPr>
          <w:p w14:paraId="6E54850A" w14:textId="77777777" w:rsidR="00704396" w:rsidRPr="00B33603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1" w:type="pct"/>
            <w:gridSpan w:val="2"/>
            <w:vAlign w:val="bottom"/>
          </w:tcPr>
          <w:p w14:paraId="3B80C6DF" w14:textId="77777777" w:rsidR="00704396" w:rsidRPr="00B33603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6F" w:rsidRPr="00B33603" w14:paraId="23F80280" w14:textId="77777777" w:rsidTr="00301242">
        <w:trPr>
          <w:tblHeader/>
        </w:trPr>
        <w:tc>
          <w:tcPr>
            <w:tcW w:w="2229" w:type="pct"/>
          </w:tcPr>
          <w:p w14:paraId="5B413F2E" w14:textId="5F63AE01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vAlign w:val="bottom"/>
          </w:tcPr>
          <w:p w14:paraId="7121A897" w14:textId="0F2E7ED8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714" w:type="pct"/>
            <w:vAlign w:val="bottom"/>
          </w:tcPr>
          <w:p w14:paraId="334DA3BD" w14:textId="6C04ABEE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66" w:type="pct"/>
            <w:vAlign w:val="bottom"/>
          </w:tcPr>
          <w:p w14:paraId="448F5F4E" w14:textId="72606F7F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75" w:type="pct"/>
            <w:vAlign w:val="bottom"/>
          </w:tcPr>
          <w:p w14:paraId="4B47FE6A" w14:textId="034FBBB4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04396" w:rsidRPr="00B33603" w14:paraId="6DCE6FD1" w14:textId="77777777" w:rsidTr="00731ECD">
        <w:trPr>
          <w:tblHeader/>
        </w:trPr>
        <w:tc>
          <w:tcPr>
            <w:tcW w:w="2229" w:type="pct"/>
          </w:tcPr>
          <w:p w14:paraId="7C84A1BE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4"/>
            <w:vAlign w:val="bottom"/>
          </w:tcPr>
          <w:p w14:paraId="073DED8A" w14:textId="77777777" w:rsidR="00704396" w:rsidRPr="00B33603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B33603" w14:paraId="59CA2DC2" w14:textId="77777777" w:rsidTr="00301242">
        <w:tc>
          <w:tcPr>
            <w:tcW w:w="2229" w:type="pct"/>
          </w:tcPr>
          <w:p w14:paraId="23A496F8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  <w:vAlign w:val="bottom"/>
          </w:tcPr>
          <w:p w14:paraId="7C406D40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vAlign w:val="bottom"/>
          </w:tcPr>
          <w:p w14:paraId="4EAC2330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3CCEDADB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66AEC50B" w14:textId="77777777" w:rsidR="00704396" w:rsidRPr="00B33603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6A6F" w:rsidRPr="00B33603" w14:paraId="7AB448C3" w14:textId="77777777" w:rsidTr="00301242">
        <w:tc>
          <w:tcPr>
            <w:tcW w:w="2229" w:type="pct"/>
          </w:tcPr>
          <w:p w14:paraId="3C4A417F" w14:textId="7777777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6" w:type="pct"/>
            <w:vAlign w:val="bottom"/>
          </w:tcPr>
          <w:p w14:paraId="07BF6CB2" w14:textId="718909A4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5B9AE0C" w14:textId="5C53164D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4F56E3D7" w14:textId="2BF88385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Pr="00B33603">
              <w:rPr>
                <w:rFonts w:ascii="Angsana New" w:hAnsi="Angsana New"/>
                <w:sz w:val="30"/>
                <w:szCs w:val="30"/>
              </w:rPr>
              <w:t>,673</w:t>
            </w:r>
          </w:p>
        </w:tc>
        <w:tc>
          <w:tcPr>
            <w:tcW w:w="675" w:type="pct"/>
            <w:vAlign w:val="bottom"/>
          </w:tcPr>
          <w:p w14:paraId="536F9502" w14:textId="70B4C132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49,798</w:t>
            </w:r>
          </w:p>
        </w:tc>
      </w:tr>
      <w:tr w:rsidR="005C6A6F" w:rsidRPr="00B33603" w14:paraId="1DC2D6E5" w14:textId="77777777" w:rsidTr="00301242">
        <w:tc>
          <w:tcPr>
            <w:tcW w:w="2229" w:type="pct"/>
          </w:tcPr>
          <w:p w14:paraId="71585547" w14:textId="7A2CD59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vAlign w:val="bottom"/>
          </w:tcPr>
          <w:p w14:paraId="64CC691F" w14:textId="3143D110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10E9AC7F" w14:textId="533C5751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6F8B3CA1" w14:textId="77B34731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126,860</w:t>
            </w:r>
          </w:p>
        </w:tc>
        <w:tc>
          <w:tcPr>
            <w:tcW w:w="675" w:type="pct"/>
            <w:vAlign w:val="bottom"/>
          </w:tcPr>
          <w:p w14:paraId="4BA1EB0B" w14:textId="6A6185A3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154,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</w:p>
        </w:tc>
      </w:tr>
      <w:tr w:rsidR="005C6A6F" w:rsidRPr="00B33603" w14:paraId="3F81FAB8" w14:textId="77777777" w:rsidTr="00301242">
        <w:tc>
          <w:tcPr>
            <w:tcW w:w="2229" w:type="pct"/>
          </w:tcPr>
          <w:p w14:paraId="56BAD71F" w14:textId="7777777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vAlign w:val="bottom"/>
          </w:tcPr>
          <w:p w14:paraId="58DBA87C" w14:textId="11B82FA7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DDB9048" w14:textId="783D3B68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6B3B284B" w14:textId="14D82024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675" w:type="pct"/>
            <w:vAlign w:val="bottom"/>
          </w:tcPr>
          <w:p w14:paraId="5785B51D" w14:textId="434A6736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2,26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C6A6F" w:rsidRPr="00B33603" w14:paraId="07656BB5" w14:textId="77777777" w:rsidTr="00301242">
        <w:tc>
          <w:tcPr>
            <w:tcW w:w="2229" w:type="pct"/>
          </w:tcPr>
          <w:p w14:paraId="787C2EDF" w14:textId="7777777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vAlign w:val="bottom"/>
          </w:tcPr>
          <w:p w14:paraId="4F1F0C89" w14:textId="6208CF2A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530B06B" w14:textId="5374D361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67ECF21A" w14:textId="5F9771D5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8</w:t>
            </w:r>
            <w:r w:rsidR="000268AC" w:rsidRPr="00B3360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675" w:type="pct"/>
            <w:vAlign w:val="bottom"/>
          </w:tcPr>
          <w:p w14:paraId="0810CBC1" w14:textId="2A93DF11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</w:tr>
      <w:tr w:rsidR="005C6A6F" w:rsidRPr="00B33603" w14:paraId="5D3C0FC3" w14:textId="77777777" w:rsidTr="00301242">
        <w:tc>
          <w:tcPr>
            <w:tcW w:w="2229" w:type="pct"/>
          </w:tcPr>
          <w:p w14:paraId="58E1A1E5" w14:textId="7777777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vAlign w:val="bottom"/>
          </w:tcPr>
          <w:p w14:paraId="630CAF4C" w14:textId="070072A0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8ADE008" w14:textId="3B5D2E99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4178828D" w14:textId="648ECF55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</w:t>
            </w:r>
            <w:r w:rsidR="00942A28" w:rsidRPr="00B3360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pct"/>
            <w:vAlign w:val="bottom"/>
          </w:tcPr>
          <w:p w14:paraId="47352793" w14:textId="2E3CAD0A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C6A6F" w:rsidRPr="00B33603" w14:paraId="5BEE4B73" w14:textId="77777777" w:rsidTr="00301242">
        <w:tc>
          <w:tcPr>
            <w:tcW w:w="2229" w:type="pct"/>
          </w:tcPr>
          <w:p w14:paraId="6435921D" w14:textId="77777777" w:rsidR="005C6A6F" w:rsidRPr="00B33603" w:rsidRDefault="005C6A6F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vAlign w:val="bottom"/>
          </w:tcPr>
          <w:p w14:paraId="76336069" w14:textId="373A1AF9" w:rsidR="005C6A6F" w:rsidRPr="00B33603" w:rsidRDefault="00A81C14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2C06A258" w14:textId="7EA316F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vAlign w:val="bottom"/>
          </w:tcPr>
          <w:p w14:paraId="158EC9BC" w14:textId="3D85C149" w:rsidR="005C6A6F" w:rsidRPr="00B33603" w:rsidRDefault="00942A28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675" w:type="pct"/>
            <w:vAlign w:val="bottom"/>
          </w:tcPr>
          <w:p w14:paraId="21DDFAE1" w14:textId="3A83D92D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4D4E6E" w:rsidRPr="00B33603" w14:paraId="78B3B055" w14:textId="77777777" w:rsidTr="00301242">
        <w:tc>
          <w:tcPr>
            <w:tcW w:w="2229" w:type="pct"/>
          </w:tcPr>
          <w:p w14:paraId="0E61C062" w14:textId="60012E8A" w:rsidR="004D4E6E" w:rsidRPr="00B33603" w:rsidRDefault="004D4E6E" w:rsidP="005C6A6F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716" w:type="pct"/>
            <w:vAlign w:val="bottom"/>
          </w:tcPr>
          <w:p w14:paraId="571E185D" w14:textId="28634EE8" w:rsidR="004D4E6E" w:rsidRPr="00B33603" w:rsidRDefault="004D4E6E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8997A6F" w14:textId="04D6EDE8" w:rsidR="004D4E6E" w:rsidRPr="00B33603" w:rsidRDefault="004D4E6E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vAlign w:val="bottom"/>
          </w:tcPr>
          <w:p w14:paraId="72FAB536" w14:textId="447185AB" w:rsidR="004D4E6E" w:rsidRPr="00B33603" w:rsidRDefault="004D4E6E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75" w:type="pct"/>
            <w:vAlign w:val="bottom"/>
          </w:tcPr>
          <w:p w14:paraId="1706BDFF" w14:textId="5221C74A" w:rsidR="004D4E6E" w:rsidRPr="00B33603" w:rsidRDefault="004D4E6E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C6A6F" w:rsidRPr="00B33603" w14:paraId="47BE6D45" w14:textId="77777777">
        <w:tc>
          <w:tcPr>
            <w:tcW w:w="2229" w:type="pct"/>
          </w:tcPr>
          <w:p w14:paraId="7EA40D9D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716" w:type="pct"/>
          </w:tcPr>
          <w:p w14:paraId="55D8E857" w14:textId="58B3A3E9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14:paraId="7D5628AB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6D632ADE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0708581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6A6F" w:rsidRPr="00B33603" w14:paraId="6F59B48D" w14:textId="77777777" w:rsidTr="00301242">
        <w:tc>
          <w:tcPr>
            <w:tcW w:w="2229" w:type="pct"/>
          </w:tcPr>
          <w:p w14:paraId="50BF091E" w14:textId="5AE1E92E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  <w:r w:rsidR="00CE2D48"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716" w:type="pct"/>
            <w:vAlign w:val="bottom"/>
          </w:tcPr>
          <w:p w14:paraId="4BCDB604" w14:textId="13663D21" w:rsidR="005C6A6F" w:rsidRPr="00B33603" w:rsidRDefault="0028188C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14" w:type="pct"/>
            <w:vAlign w:val="bottom"/>
          </w:tcPr>
          <w:p w14:paraId="2DCC836F" w14:textId="272975C5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666" w:type="pct"/>
            <w:vAlign w:val="bottom"/>
          </w:tcPr>
          <w:p w14:paraId="19DAF3D9" w14:textId="07B2945E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675" w:type="pct"/>
            <w:vAlign w:val="bottom"/>
          </w:tcPr>
          <w:p w14:paraId="7FC979FC" w14:textId="08BC04C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1,713</w:t>
            </w:r>
          </w:p>
        </w:tc>
      </w:tr>
      <w:tr w:rsidR="005C6A6F" w:rsidRPr="00B33603" w14:paraId="2B1B738B" w14:textId="77777777" w:rsidTr="00301242">
        <w:tc>
          <w:tcPr>
            <w:tcW w:w="2229" w:type="pct"/>
          </w:tcPr>
          <w:p w14:paraId="1989DF76" w14:textId="3F7307C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vAlign w:val="bottom"/>
          </w:tcPr>
          <w:p w14:paraId="594E6557" w14:textId="09F706B9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430</w:t>
            </w:r>
          </w:p>
        </w:tc>
        <w:tc>
          <w:tcPr>
            <w:tcW w:w="714" w:type="pct"/>
            <w:vAlign w:val="bottom"/>
          </w:tcPr>
          <w:p w14:paraId="2F92B2A4" w14:textId="68D3AF99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  <w:tc>
          <w:tcPr>
            <w:tcW w:w="666" w:type="pct"/>
            <w:vAlign w:val="bottom"/>
          </w:tcPr>
          <w:p w14:paraId="29DC16F8" w14:textId="2086C080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B69F651" w14:textId="7101BFD2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2,838</w:t>
            </w:r>
          </w:p>
        </w:tc>
      </w:tr>
      <w:tr w:rsidR="005C6A6F" w:rsidRPr="00B33603" w14:paraId="44A3A6D6" w14:textId="77777777" w:rsidTr="00301242">
        <w:tc>
          <w:tcPr>
            <w:tcW w:w="2229" w:type="pct"/>
          </w:tcPr>
          <w:p w14:paraId="572C678C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vAlign w:val="bottom"/>
          </w:tcPr>
          <w:p w14:paraId="5D8D4DB5" w14:textId="42F7F1DD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33603">
              <w:rPr>
                <w:rFonts w:ascii="Angsana New" w:hAnsi="Angsana New"/>
                <w:sz w:val="30"/>
                <w:szCs w:val="30"/>
              </w:rPr>
              <w:t>,</w:t>
            </w:r>
            <w:r w:rsidR="00030477" w:rsidRPr="00B33603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714" w:type="pct"/>
            <w:vAlign w:val="bottom"/>
          </w:tcPr>
          <w:p w14:paraId="10EB0F85" w14:textId="726900BA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3,768</w:t>
            </w:r>
          </w:p>
        </w:tc>
        <w:tc>
          <w:tcPr>
            <w:tcW w:w="666" w:type="pct"/>
            <w:vAlign w:val="bottom"/>
          </w:tcPr>
          <w:p w14:paraId="24BF10F9" w14:textId="64C997FC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50FAE803" w14:textId="179C17FE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A6F" w:rsidRPr="00B33603" w14:paraId="38D91825" w14:textId="77777777" w:rsidTr="00301242">
        <w:tc>
          <w:tcPr>
            <w:tcW w:w="2229" w:type="pct"/>
          </w:tcPr>
          <w:p w14:paraId="55444139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vAlign w:val="bottom"/>
          </w:tcPr>
          <w:p w14:paraId="36870D9C" w14:textId="717B4DE1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14" w:type="pct"/>
            <w:vAlign w:val="bottom"/>
          </w:tcPr>
          <w:p w14:paraId="7621F4B5" w14:textId="5F94EE75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66" w:type="pct"/>
            <w:vAlign w:val="bottom"/>
          </w:tcPr>
          <w:p w14:paraId="0FB5B832" w14:textId="4AEB8004" w:rsidR="005C6A6F" w:rsidRPr="00B33603" w:rsidRDefault="000268AC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75" w:type="pct"/>
            <w:vAlign w:val="bottom"/>
          </w:tcPr>
          <w:p w14:paraId="49681421" w14:textId="751B3D29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A6F" w:rsidRPr="00B33603" w14:paraId="3EE92376" w14:textId="77777777" w:rsidTr="00301242">
        <w:tc>
          <w:tcPr>
            <w:tcW w:w="2229" w:type="pct"/>
          </w:tcPr>
          <w:p w14:paraId="56B1B130" w14:textId="4CFB6ACD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vAlign w:val="bottom"/>
          </w:tcPr>
          <w:p w14:paraId="79E7677C" w14:textId="0BD67274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714" w:type="pct"/>
            <w:vAlign w:val="bottom"/>
          </w:tcPr>
          <w:p w14:paraId="3D79F336" w14:textId="0A76CC95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666" w:type="pct"/>
            <w:vAlign w:val="bottom"/>
          </w:tcPr>
          <w:p w14:paraId="0A743F81" w14:textId="07353587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pct"/>
            <w:vAlign w:val="bottom"/>
          </w:tcPr>
          <w:p w14:paraId="28B4E605" w14:textId="58A175D4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A6F" w:rsidRPr="00B33603" w14:paraId="5ED39DF3" w14:textId="77777777" w:rsidTr="00301242">
        <w:tc>
          <w:tcPr>
            <w:tcW w:w="2229" w:type="pct"/>
          </w:tcPr>
          <w:p w14:paraId="0A1B1D83" w14:textId="086C03A4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vAlign w:val="bottom"/>
          </w:tcPr>
          <w:p w14:paraId="4D47D7D9" w14:textId="49293355" w:rsidR="005C6A6F" w:rsidRPr="00B33603" w:rsidRDefault="0028188C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vAlign w:val="bottom"/>
          </w:tcPr>
          <w:p w14:paraId="58306E95" w14:textId="4A98B9AB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6" w:type="pct"/>
            <w:vAlign w:val="bottom"/>
          </w:tcPr>
          <w:p w14:paraId="550F204C" w14:textId="28F16AEE" w:rsidR="005C6A6F" w:rsidRPr="00B33603" w:rsidRDefault="0028188C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4056D91A" w14:textId="329D5C76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2B1E" w:rsidRPr="00B33603" w14:paraId="67444995" w14:textId="77777777" w:rsidTr="00301242">
        <w:tc>
          <w:tcPr>
            <w:tcW w:w="2229" w:type="pct"/>
          </w:tcPr>
          <w:p w14:paraId="0FE77BEA" w14:textId="77777777" w:rsidR="003D2B1E" w:rsidRPr="00B33603" w:rsidRDefault="003D2B1E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vAlign w:val="bottom"/>
          </w:tcPr>
          <w:p w14:paraId="3E89683F" w14:textId="77777777" w:rsidR="003D2B1E" w:rsidRPr="00B33603" w:rsidRDefault="003D2B1E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vAlign w:val="bottom"/>
          </w:tcPr>
          <w:p w14:paraId="3871011E" w14:textId="77777777" w:rsidR="003D2B1E" w:rsidRPr="00B33603" w:rsidRDefault="003D2B1E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6244B9A2" w14:textId="77777777" w:rsidR="003D2B1E" w:rsidRPr="00B33603" w:rsidRDefault="003D2B1E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1925E9C" w14:textId="77777777" w:rsidR="003D2B1E" w:rsidRPr="00B33603" w:rsidRDefault="003D2B1E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DA1" w:rsidRPr="00B33603" w14:paraId="469741D2" w14:textId="77777777" w:rsidTr="00301242">
        <w:tc>
          <w:tcPr>
            <w:tcW w:w="2229" w:type="pct"/>
          </w:tcPr>
          <w:p w14:paraId="4C2E8C1B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16" w:type="pct"/>
            <w:vAlign w:val="bottom"/>
          </w:tcPr>
          <w:p w14:paraId="30C1C565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vAlign w:val="bottom"/>
          </w:tcPr>
          <w:p w14:paraId="14BE8883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6C87D4BE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31F95DFB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B33603" w14:paraId="09AD2C8B" w14:textId="77777777" w:rsidTr="00301242">
        <w:tc>
          <w:tcPr>
            <w:tcW w:w="2229" w:type="pct"/>
          </w:tcPr>
          <w:p w14:paraId="33C4F4C0" w14:textId="77777777" w:rsidR="00790DA1" w:rsidRPr="00B33603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16" w:type="pct"/>
            <w:vAlign w:val="bottom"/>
          </w:tcPr>
          <w:p w14:paraId="25EE2CF6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vAlign w:val="bottom"/>
          </w:tcPr>
          <w:p w14:paraId="3D3FB096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4F662E74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E10E851" w14:textId="77777777" w:rsidR="00790DA1" w:rsidRPr="00B33603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6A6F" w:rsidRPr="00B33603" w14:paraId="699D38C9" w14:textId="77777777" w:rsidTr="00301242">
        <w:tc>
          <w:tcPr>
            <w:tcW w:w="2229" w:type="pct"/>
          </w:tcPr>
          <w:p w14:paraId="53927E0D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ผลประโยชน์ระยะสั้น</w:t>
            </w:r>
          </w:p>
        </w:tc>
        <w:tc>
          <w:tcPr>
            <w:tcW w:w="716" w:type="pct"/>
            <w:vAlign w:val="bottom"/>
          </w:tcPr>
          <w:p w14:paraId="35FAA359" w14:textId="66A8931F" w:rsidR="005C6A6F" w:rsidRPr="00B33603" w:rsidRDefault="00C523F1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</w:t>
            </w:r>
            <w:r w:rsidR="003C49D4" w:rsidRPr="00B3360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14" w:type="pct"/>
            <w:vAlign w:val="bottom"/>
          </w:tcPr>
          <w:p w14:paraId="6B595303" w14:textId="56FA7E64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666" w:type="pct"/>
            <w:vAlign w:val="bottom"/>
          </w:tcPr>
          <w:p w14:paraId="5CD29772" w14:textId="0E5B2FE4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675" w:type="pct"/>
            <w:vAlign w:val="bottom"/>
          </w:tcPr>
          <w:p w14:paraId="1608C5E9" w14:textId="6B585DE6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5C6A6F" w:rsidRPr="00B33603" w14:paraId="5EC5BF2D" w14:textId="77777777" w:rsidTr="00301242">
        <w:tc>
          <w:tcPr>
            <w:tcW w:w="2229" w:type="pct"/>
          </w:tcPr>
          <w:p w14:paraId="4F985940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ผลประโยชน์หลังออกจากงานและ</w:t>
            </w:r>
          </w:p>
          <w:p w14:paraId="22A4CB1D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  ผลประโยชน์ระยะยาวอื่น</w:t>
            </w:r>
          </w:p>
        </w:tc>
        <w:tc>
          <w:tcPr>
            <w:tcW w:w="716" w:type="pct"/>
            <w:vAlign w:val="bottom"/>
          </w:tcPr>
          <w:p w14:paraId="2710C95D" w14:textId="47056FA6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</w:t>
            </w:r>
            <w:r w:rsidR="003C49D4" w:rsidRPr="00B336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14" w:type="pct"/>
            <w:vAlign w:val="bottom"/>
          </w:tcPr>
          <w:p w14:paraId="4A09C69B" w14:textId="54924DAB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336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66" w:type="pct"/>
            <w:vAlign w:val="bottom"/>
          </w:tcPr>
          <w:p w14:paraId="74150FA2" w14:textId="2E533E0F" w:rsidR="005C6A6F" w:rsidRPr="00B33603" w:rsidRDefault="005C56AC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75" w:type="pct"/>
            <w:vAlign w:val="bottom"/>
          </w:tcPr>
          <w:p w14:paraId="6705A632" w14:textId="6EB4A8E0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C6A6F" w:rsidRPr="00B33603" w14:paraId="06BD3A72" w14:textId="77777777" w:rsidTr="00301242">
        <w:tc>
          <w:tcPr>
            <w:tcW w:w="2229" w:type="pct"/>
          </w:tcPr>
          <w:p w14:paraId="1462B769" w14:textId="2642F9EF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716" w:type="pct"/>
            <w:vAlign w:val="bottom"/>
          </w:tcPr>
          <w:p w14:paraId="2A230466" w14:textId="37A6A14A" w:rsidR="005C6A6F" w:rsidRPr="00B33603" w:rsidRDefault="00ED497C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vAlign w:val="bottom"/>
          </w:tcPr>
          <w:p w14:paraId="1C6C7AF3" w14:textId="0B2F552A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66" w:type="pct"/>
            <w:vAlign w:val="bottom"/>
          </w:tcPr>
          <w:p w14:paraId="08B5711B" w14:textId="17611A64" w:rsidR="005C6A6F" w:rsidRPr="00B33603" w:rsidRDefault="0040233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33C0CE75" w14:textId="08AA3222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A6F" w:rsidRPr="00B33603" w14:paraId="6A448939" w14:textId="77777777" w:rsidTr="00301242">
        <w:trPr>
          <w:trHeight w:hRule="exact" w:val="482"/>
        </w:trPr>
        <w:tc>
          <w:tcPr>
            <w:tcW w:w="2229" w:type="pct"/>
          </w:tcPr>
          <w:p w14:paraId="4C7410A6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16" w:type="pct"/>
            <w:vAlign w:val="bottom"/>
          </w:tcPr>
          <w:p w14:paraId="1BAF9F20" w14:textId="3050472E" w:rsidR="005C6A6F" w:rsidRPr="00B33603" w:rsidRDefault="00C523F1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C49D4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714" w:type="pct"/>
            <w:vAlign w:val="bottom"/>
          </w:tcPr>
          <w:p w14:paraId="3B785AE7" w14:textId="6655107C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666" w:type="pct"/>
            <w:vAlign w:val="bottom"/>
          </w:tcPr>
          <w:p w14:paraId="13442650" w14:textId="43F88538" w:rsidR="005C6A6F" w:rsidRPr="00B33603" w:rsidRDefault="0040233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5C56AC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75" w:type="pct"/>
            <w:vAlign w:val="bottom"/>
          </w:tcPr>
          <w:p w14:paraId="387E8F19" w14:textId="5919A320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</w:tr>
    </w:tbl>
    <w:p w14:paraId="4F11E144" w14:textId="70C4789C" w:rsidR="00F90ED3" w:rsidRPr="00B33603" w:rsidRDefault="00F9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51"/>
        <w:gridCol w:w="1351"/>
        <w:gridCol w:w="1260"/>
        <w:gridCol w:w="1258"/>
      </w:tblGrid>
      <w:tr w:rsidR="000762D9" w:rsidRPr="00B33603" w14:paraId="73D5333B" w14:textId="77777777" w:rsidTr="00945781">
        <w:trPr>
          <w:trHeight w:val="334"/>
          <w:tblHeader/>
        </w:trPr>
        <w:tc>
          <w:tcPr>
            <w:tcW w:w="2233" w:type="pct"/>
          </w:tcPr>
          <w:p w14:paraId="3808A7EE" w14:textId="13823817" w:rsidR="000762D9" w:rsidRPr="00B33603" w:rsidRDefault="005D486D" w:rsidP="005D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ab/>
            </w:r>
            <w:r w:rsidRPr="00B33603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32" w:type="pct"/>
            <w:gridSpan w:val="2"/>
            <w:vAlign w:val="bottom"/>
          </w:tcPr>
          <w:p w14:paraId="3F1F2B41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vAlign w:val="bottom"/>
          </w:tcPr>
          <w:p w14:paraId="29CB35A1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6F" w:rsidRPr="00B33603" w14:paraId="1EFEB182" w14:textId="77777777" w:rsidTr="00945781">
        <w:trPr>
          <w:trHeight w:val="334"/>
          <w:tblHeader/>
        </w:trPr>
        <w:tc>
          <w:tcPr>
            <w:tcW w:w="2233" w:type="pct"/>
          </w:tcPr>
          <w:p w14:paraId="551B6527" w14:textId="3E767293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vAlign w:val="bottom"/>
          </w:tcPr>
          <w:p w14:paraId="170479CA" w14:textId="1EED50D0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716" w:type="pct"/>
            <w:vAlign w:val="bottom"/>
          </w:tcPr>
          <w:p w14:paraId="21C0EE16" w14:textId="2CC09EAC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68" w:type="pct"/>
            <w:vAlign w:val="bottom"/>
          </w:tcPr>
          <w:p w14:paraId="017A8236" w14:textId="6C33E1CC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67" w:type="pct"/>
            <w:vAlign w:val="bottom"/>
          </w:tcPr>
          <w:p w14:paraId="53E1F848" w14:textId="11FE86FC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762D9" w:rsidRPr="00B33603" w14:paraId="758C8C76" w14:textId="77777777" w:rsidTr="00945781">
        <w:trPr>
          <w:trHeight w:val="334"/>
          <w:tblHeader/>
        </w:trPr>
        <w:tc>
          <w:tcPr>
            <w:tcW w:w="2233" w:type="pct"/>
          </w:tcPr>
          <w:p w14:paraId="2BEC94E1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4"/>
          </w:tcPr>
          <w:p w14:paraId="2E184E9C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B33603" w14:paraId="5DA61829" w14:textId="77777777" w:rsidTr="00945781">
        <w:trPr>
          <w:trHeight w:val="334"/>
        </w:trPr>
        <w:tc>
          <w:tcPr>
            <w:tcW w:w="2233" w:type="pct"/>
          </w:tcPr>
          <w:p w14:paraId="2BF58A3F" w14:textId="052A4B74" w:rsidR="000762D9" w:rsidRPr="00B33603" w:rsidRDefault="00A553E9" w:rsidP="00945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16" w:type="pct"/>
          </w:tcPr>
          <w:p w14:paraId="05C564A3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00B27B37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5A2D90B8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115D556" w14:textId="77777777" w:rsidR="000762D9" w:rsidRPr="00B33603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6A6F" w:rsidRPr="00B33603" w14:paraId="2AFEBC19" w14:textId="77777777" w:rsidTr="00945781">
        <w:trPr>
          <w:trHeight w:val="334"/>
        </w:trPr>
        <w:tc>
          <w:tcPr>
            <w:tcW w:w="2233" w:type="pct"/>
          </w:tcPr>
          <w:p w14:paraId="47F9C784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5467FF00" w14:textId="087DC23D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34AE79FE" w14:textId="47041074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248ADAB2" w14:textId="035099A5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3603">
              <w:rPr>
                <w:rFonts w:ascii="Angsana New" w:hAnsi="Angsana New"/>
                <w:sz w:val="30"/>
                <w:szCs w:val="30"/>
              </w:rPr>
              <w:t>,739</w:t>
            </w:r>
          </w:p>
        </w:tc>
        <w:tc>
          <w:tcPr>
            <w:tcW w:w="667" w:type="pct"/>
          </w:tcPr>
          <w:p w14:paraId="7DF494D5" w14:textId="4A48049A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4,313</w:t>
            </w:r>
          </w:p>
        </w:tc>
      </w:tr>
      <w:tr w:rsidR="005C6A6F" w:rsidRPr="00B33603" w14:paraId="52FB2B1E" w14:textId="77777777" w:rsidTr="00945781">
        <w:trPr>
          <w:trHeight w:val="334"/>
        </w:trPr>
        <w:tc>
          <w:tcPr>
            <w:tcW w:w="2233" w:type="pct"/>
          </w:tcPr>
          <w:p w14:paraId="5E01C4D0" w14:textId="4E52B194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6" w:type="pct"/>
          </w:tcPr>
          <w:p w14:paraId="04E83B81" w14:textId="7B49DC09" w:rsidR="005C6A6F" w:rsidRPr="00B33603" w:rsidRDefault="00454A3E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716" w:type="pct"/>
          </w:tcPr>
          <w:p w14:paraId="5C3F7278" w14:textId="241E6BCA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668" w:type="pct"/>
          </w:tcPr>
          <w:p w14:paraId="09173EB0" w14:textId="462305F0" w:rsidR="005C6A6F" w:rsidRPr="00B33603" w:rsidRDefault="0040233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7" w:type="pct"/>
          </w:tcPr>
          <w:p w14:paraId="5BCC984A" w14:textId="47803B33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5C6A6F" w:rsidRPr="00B33603" w14:paraId="1C361954" w14:textId="77777777" w:rsidTr="00945781">
        <w:trPr>
          <w:trHeight w:val="20"/>
        </w:trPr>
        <w:tc>
          <w:tcPr>
            <w:tcW w:w="2233" w:type="pct"/>
          </w:tcPr>
          <w:p w14:paraId="682F416C" w14:textId="23E9F906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</w:tcPr>
          <w:p w14:paraId="77EDBD13" w14:textId="32A7C4F2" w:rsidR="005C6A6F" w:rsidRPr="00B33603" w:rsidRDefault="0040233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716" w:type="pct"/>
          </w:tcPr>
          <w:p w14:paraId="767B70DE" w14:textId="0207A9C1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668" w:type="pct"/>
          </w:tcPr>
          <w:p w14:paraId="78A5F54C" w14:textId="10903CEB" w:rsidR="005C6A6F" w:rsidRPr="00B33603" w:rsidRDefault="0040233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3,740</w:t>
            </w:r>
          </w:p>
        </w:tc>
        <w:tc>
          <w:tcPr>
            <w:tcW w:w="667" w:type="pct"/>
          </w:tcPr>
          <w:p w14:paraId="11C0602B" w14:textId="4E58F985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4,436</w:t>
            </w:r>
          </w:p>
        </w:tc>
      </w:tr>
      <w:tr w:rsidR="005C6A6F" w:rsidRPr="00B33603" w14:paraId="25E806E6" w14:textId="77777777" w:rsidTr="00945781">
        <w:trPr>
          <w:trHeight w:val="334"/>
        </w:trPr>
        <w:tc>
          <w:tcPr>
            <w:tcW w:w="2233" w:type="pct"/>
          </w:tcPr>
          <w:p w14:paraId="28BB9C1E" w14:textId="77777777" w:rsidR="005C6A6F" w:rsidRPr="00B33603" w:rsidRDefault="005C6A6F" w:rsidP="005C6A6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16" w:type="pct"/>
          </w:tcPr>
          <w:p w14:paraId="4060FE38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4058395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4295D1C8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089DB9A8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6A6F" w:rsidRPr="00B33603" w14:paraId="71D299CD" w14:textId="77777777" w:rsidTr="00945781">
        <w:trPr>
          <w:trHeight w:val="334"/>
        </w:trPr>
        <w:tc>
          <w:tcPr>
            <w:tcW w:w="2233" w:type="pct"/>
          </w:tcPr>
          <w:p w14:paraId="2A3414FB" w14:textId="78E3DDB9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16" w:type="pct"/>
          </w:tcPr>
          <w:p w14:paraId="2B15BAE0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7BAEE71B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7FE4FECD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F0FF264" w14:textId="77777777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6A6F" w:rsidRPr="00B33603" w14:paraId="602FEFE1" w14:textId="77777777" w:rsidTr="00945781">
        <w:trPr>
          <w:trHeight w:val="334"/>
        </w:trPr>
        <w:tc>
          <w:tcPr>
            <w:tcW w:w="2233" w:type="pct"/>
          </w:tcPr>
          <w:p w14:paraId="37634582" w14:textId="77777777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766E65C3" w14:textId="4BA3A635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0442EC5E" w14:textId="7D3A8B50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167295D0" w14:textId="11A5DCE6" w:rsidR="005C6A6F" w:rsidRPr="00B33603" w:rsidRDefault="0040233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667" w:type="pct"/>
          </w:tcPr>
          <w:p w14:paraId="44EA00DD" w14:textId="514477B5" w:rsidR="005C6A6F" w:rsidRPr="00B33603" w:rsidRDefault="005C6A6F" w:rsidP="005C6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5C6A6F" w:rsidRPr="00B33603" w14:paraId="06F8D8FB" w14:textId="77777777" w:rsidTr="00945781">
        <w:trPr>
          <w:trHeight w:val="334"/>
        </w:trPr>
        <w:tc>
          <w:tcPr>
            <w:tcW w:w="2233" w:type="pct"/>
          </w:tcPr>
          <w:p w14:paraId="7AB51A7C" w14:textId="0905D8E1" w:rsidR="005C6A6F" w:rsidRPr="00B33603" w:rsidRDefault="005C6A6F" w:rsidP="005C6A6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716" w:type="pct"/>
          </w:tcPr>
          <w:p w14:paraId="10C612CB" w14:textId="0E31A2A9" w:rsidR="005C6A6F" w:rsidRPr="00B33603" w:rsidRDefault="00B45612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322</w:t>
            </w:r>
          </w:p>
        </w:tc>
        <w:tc>
          <w:tcPr>
            <w:tcW w:w="716" w:type="pct"/>
          </w:tcPr>
          <w:p w14:paraId="19CBA015" w14:textId="66CB2B6B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33C91128" w14:textId="23181DC7" w:rsidR="005C6A6F" w:rsidRPr="00B33603" w:rsidRDefault="0040233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7" w:type="pct"/>
          </w:tcPr>
          <w:p w14:paraId="43A408F8" w14:textId="0C2FD1E7" w:rsidR="005C6A6F" w:rsidRPr="00B33603" w:rsidRDefault="005C6A6F" w:rsidP="005C6A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A6F" w:rsidRPr="00B33603" w14:paraId="0DA93966" w14:textId="77777777" w:rsidTr="00945781">
        <w:trPr>
          <w:trHeight w:val="334"/>
        </w:trPr>
        <w:tc>
          <w:tcPr>
            <w:tcW w:w="2233" w:type="pct"/>
          </w:tcPr>
          <w:p w14:paraId="43782203" w14:textId="7D95F370" w:rsidR="005C6A6F" w:rsidRPr="00B33603" w:rsidRDefault="005C6A6F" w:rsidP="005C6A6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6" w:type="pct"/>
          </w:tcPr>
          <w:p w14:paraId="72BDAAE6" w14:textId="7DE9303A" w:rsidR="005C6A6F" w:rsidRPr="00B33603" w:rsidRDefault="00B45612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322</w:t>
            </w:r>
          </w:p>
        </w:tc>
        <w:tc>
          <w:tcPr>
            <w:tcW w:w="716" w:type="pct"/>
          </w:tcPr>
          <w:p w14:paraId="71522347" w14:textId="08CC0567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77204005" w14:textId="1D3D16E2" w:rsidR="005C6A6F" w:rsidRPr="00B33603" w:rsidRDefault="0040233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1,061</w:t>
            </w:r>
          </w:p>
        </w:tc>
        <w:tc>
          <w:tcPr>
            <w:tcW w:w="667" w:type="pct"/>
          </w:tcPr>
          <w:p w14:paraId="2B44E8F1" w14:textId="4E58A3CE" w:rsidR="005C6A6F" w:rsidRPr="00B33603" w:rsidRDefault="005C6A6F" w:rsidP="005C6A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</w:tr>
    </w:tbl>
    <w:tbl>
      <w:tblPr>
        <w:tblpPr w:leftFromText="180" w:rightFromText="180" w:vertAnchor="text" w:tblpX="450" w:tblpY="1"/>
        <w:tblOverlap w:val="never"/>
        <w:tblW w:w="4976" w:type="pct"/>
        <w:tblLook w:val="0000" w:firstRow="0" w:lastRow="0" w:firstColumn="0" w:lastColumn="0" w:noHBand="0" w:noVBand="0"/>
      </w:tblPr>
      <w:tblGrid>
        <w:gridCol w:w="3349"/>
        <w:gridCol w:w="1219"/>
        <w:gridCol w:w="1246"/>
        <w:gridCol w:w="8"/>
        <w:gridCol w:w="1248"/>
        <w:gridCol w:w="1248"/>
        <w:gridCol w:w="1239"/>
      </w:tblGrid>
      <w:tr w:rsidR="00C860C3" w:rsidRPr="00B33603" w14:paraId="3AC0BA70" w14:textId="77777777" w:rsidTr="00C523F1">
        <w:trPr>
          <w:trHeight w:val="80"/>
          <w:tblHeader/>
        </w:trPr>
        <w:tc>
          <w:tcPr>
            <w:tcW w:w="1752" w:type="pct"/>
            <w:vAlign w:val="bottom"/>
          </w:tcPr>
          <w:p w14:paraId="603D50BF" w14:textId="5488AF73" w:rsidR="00481C3E" w:rsidRPr="00B33603" w:rsidRDefault="00481C3E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B4F9D15" w14:textId="77777777" w:rsidR="00481C3E" w:rsidRPr="00B33603" w:rsidRDefault="00481C3E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611" w:type="pct"/>
            <w:gridSpan w:val="5"/>
            <w:tcBorders>
              <w:bottom w:val="single" w:sz="4" w:space="0" w:color="auto"/>
            </w:tcBorders>
            <w:vAlign w:val="bottom"/>
          </w:tcPr>
          <w:p w14:paraId="284A0579" w14:textId="1D4DB19B" w:rsidR="00481C3E" w:rsidRPr="00B33603" w:rsidRDefault="00481C3E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B33603">
              <w:rPr>
                <w:b/>
                <w:bCs/>
                <w:cs/>
              </w:rPr>
              <w:t>งบการเงินรวม</w:t>
            </w:r>
          </w:p>
        </w:tc>
      </w:tr>
      <w:tr w:rsidR="00C860C3" w:rsidRPr="00B33603" w14:paraId="5B911403" w14:textId="77777777" w:rsidTr="00C523F1">
        <w:trPr>
          <w:trHeight w:val="936"/>
          <w:tblHeader/>
        </w:trPr>
        <w:tc>
          <w:tcPr>
            <w:tcW w:w="1752" w:type="pct"/>
            <w:vAlign w:val="bottom"/>
          </w:tcPr>
          <w:p w14:paraId="0EBD3F78" w14:textId="49D0C450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638" w:type="pct"/>
            <w:vAlign w:val="bottom"/>
          </w:tcPr>
          <w:p w14:paraId="0D389DD6" w14:textId="77777777" w:rsidR="00481C3E" w:rsidRPr="00B33603" w:rsidRDefault="00481C3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500BD9E8" w14:textId="77777777" w:rsidR="00481C3E" w:rsidRPr="00B33603" w:rsidRDefault="00481C3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31</w:t>
            </w:r>
            <w:r w:rsidRPr="00B33603">
              <w:rPr>
                <w:cs/>
              </w:rPr>
              <w:t xml:space="preserve"> ธันวาคม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vAlign w:val="bottom"/>
          </w:tcPr>
          <w:p w14:paraId="71B377D7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1</w:t>
            </w:r>
            <w:r w:rsidRPr="00B33603">
              <w:rPr>
                <w:cs/>
              </w:rPr>
              <w:t xml:space="preserve"> มกราคม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0D0955CA" w14:textId="7CE5BBAF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B33603">
              <w:tab/>
            </w:r>
            <w:r w:rsidRPr="00B33603">
              <w:rPr>
                <w:cs/>
              </w:rPr>
              <w:t>เพิ่มขึ้น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347CE51E" w14:textId="7EF59212" w:rsidR="00481C3E" w:rsidRPr="00B33603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B33603">
              <w:tab/>
            </w:r>
            <w:r w:rsidRPr="00B33603">
              <w:rPr>
                <w:cs/>
              </w:rPr>
              <w:t>ผลกระทบ</w:t>
            </w:r>
          </w:p>
          <w:p w14:paraId="366E6EC4" w14:textId="77777777" w:rsidR="00481C3E" w:rsidRPr="00B33603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B33603">
              <w:rPr>
                <w:cs/>
              </w:rPr>
              <w:t>จากการ</w:t>
            </w:r>
          </w:p>
          <w:p w14:paraId="459C17E4" w14:textId="77777777" w:rsidR="00481C3E" w:rsidRPr="00B33603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B33603">
              <w:rPr>
                <w:cs/>
              </w:rPr>
              <w:t>แปลงค่า</w:t>
            </w:r>
          </w:p>
          <w:p w14:paraId="66F64FD9" w14:textId="104D52A2" w:rsidR="00481C3E" w:rsidRPr="00B33603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  <w:rPr>
                <w:cs/>
              </w:rPr>
            </w:pPr>
            <w:r w:rsidRPr="00B33603">
              <w:rPr>
                <w:cs/>
              </w:rPr>
              <w:t>งบการเงิน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12622E26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31</w:t>
            </w:r>
            <w:r w:rsidRPr="00B33603">
              <w:rPr>
                <w:cs/>
              </w:rPr>
              <w:t xml:space="preserve"> ธันวาคม</w:t>
            </w:r>
          </w:p>
        </w:tc>
      </w:tr>
      <w:tr w:rsidR="00C860C3" w:rsidRPr="00B33603" w14:paraId="0DD3F1B1" w14:textId="77777777" w:rsidTr="00C523F1">
        <w:trPr>
          <w:trHeight w:val="80"/>
          <w:tblHeader/>
        </w:trPr>
        <w:tc>
          <w:tcPr>
            <w:tcW w:w="1752" w:type="pct"/>
            <w:vAlign w:val="bottom"/>
          </w:tcPr>
          <w:p w14:paraId="67B9975F" w14:textId="77777777" w:rsidR="00481C3E" w:rsidRPr="00B33603" w:rsidRDefault="00481C3E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38" w:type="pct"/>
          </w:tcPr>
          <w:p w14:paraId="55F10102" w14:textId="77777777" w:rsidR="00481C3E" w:rsidRPr="00B33603" w:rsidRDefault="00481C3E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11" w:type="pct"/>
            <w:gridSpan w:val="5"/>
            <w:vAlign w:val="bottom"/>
          </w:tcPr>
          <w:p w14:paraId="19C0A057" w14:textId="3788AB02" w:rsidR="00481C3E" w:rsidRPr="00B33603" w:rsidRDefault="00481C3E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B33603">
              <w:rPr>
                <w:i/>
                <w:iCs/>
                <w:cs/>
              </w:rPr>
              <w:t>(ล้านบาท)</w:t>
            </w:r>
          </w:p>
        </w:tc>
      </w:tr>
      <w:tr w:rsidR="00C860C3" w:rsidRPr="00B33603" w14:paraId="51D28C67" w14:textId="77777777" w:rsidTr="00C523F1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752" w:type="pct"/>
          </w:tcPr>
          <w:p w14:paraId="07C8FD20" w14:textId="23065C61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B33603">
              <w:rPr>
                <w:b/>
                <w:bCs/>
                <w:i/>
                <w:iCs/>
              </w:rPr>
              <w:t>256</w:t>
            </w:r>
            <w:r w:rsidR="005C6A6F" w:rsidRPr="00B33603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638" w:type="pct"/>
          </w:tcPr>
          <w:p w14:paraId="44A37B0F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6" w:type="pct"/>
            <w:gridSpan w:val="2"/>
          </w:tcPr>
          <w:p w14:paraId="4EB4BE66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06F921A1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1E8BD769" w14:textId="18CB6CE2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49" w:type="pct"/>
          </w:tcPr>
          <w:p w14:paraId="75D39A47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C860C3" w:rsidRPr="00B33603" w14:paraId="36486FB5" w14:textId="77777777" w:rsidTr="00C523F1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752" w:type="pct"/>
          </w:tcPr>
          <w:p w14:paraId="3C9C1B3D" w14:textId="7E446CEF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638" w:type="pct"/>
          </w:tcPr>
          <w:p w14:paraId="4BCDC608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6" w:type="pct"/>
            <w:gridSpan w:val="2"/>
          </w:tcPr>
          <w:p w14:paraId="3032F6B3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2E2F0A0B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5DA119BE" w14:textId="237CA519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49" w:type="pct"/>
          </w:tcPr>
          <w:p w14:paraId="08656E63" w14:textId="77777777" w:rsidR="00481C3E" w:rsidRPr="00B33603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C523F1" w:rsidRPr="00B33603" w14:paraId="578DAAAB" w14:textId="77777777" w:rsidTr="00C039DA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752" w:type="pct"/>
          </w:tcPr>
          <w:p w14:paraId="460E32CC" w14:textId="187DBB38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t>Impact Energy Asia Development Limited</w:t>
            </w:r>
          </w:p>
        </w:tc>
        <w:tc>
          <w:tcPr>
            <w:tcW w:w="638" w:type="pct"/>
            <w:vAlign w:val="bottom"/>
          </w:tcPr>
          <w:p w14:paraId="29BFA54F" w14:textId="04ACF1A2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8.00</w:t>
            </w:r>
          </w:p>
        </w:tc>
        <w:tc>
          <w:tcPr>
            <w:tcW w:w="656" w:type="pct"/>
            <w:gridSpan w:val="2"/>
            <w:vAlign w:val="bottom"/>
          </w:tcPr>
          <w:p w14:paraId="3835A270" w14:textId="0344E1FB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39</w:t>
            </w:r>
          </w:p>
        </w:tc>
        <w:tc>
          <w:tcPr>
            <w:tcW w:w="653" w:type="pct"/>
            <w:vAlign w:val="bottom"/>
          </w:tcPr>
          <w:p w14:paraId="7CA57B40" w14:textId="43EA7E1E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3" w:type="pct"/>
            <w:vAlign w:val="bottom"/>
          </w:tcPr>
          <w:p w14:paraId="4DE8AEBC" w14:textId="73E0D591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(4)</w:t>
            </w:r>
          </w:p>
        </w:tc>
        <w:tc>
          <w:tcPr>
            <w:tcW w:w="649" w:type="pct"/>
            <w:vAlign w:val="bottom"/>
          </w:tcPr>
          <w:p w14:paraId="72844666" w14:textId="4C6A9E01" w:rsidR="00C523F1" w:rsidRPr="00B33603" w:rsidRDefault="00C523F1" w:rsidP="0099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cs/>
              </w:rPr>
            </w:pPr>
            <w:r w:rsidRPr="00B33603">
              <w:t>35</w:t>
            </w:r>
          </w:p>
        </w:tc>
      </w:tr>
      <w:tr w:rsidR="00C523F1" w:rsidRPr="00B33603" w14:paraId="2D188F31" w14:textId="77777777" w:rsidTr="00C523F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752" w:type="pct"/>
          </w:tcPr>
          <w:p w14:paraId="15B3500B" w14:textId="2074040C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t>Nam Tai Hydropower</w:t>
            </w:r>
            <w:r w:rsidRPr="00B33603">
              <w:rPr>
                <w:cs/>
              </w:rPr>
              <w:t xml:space="preserve"> </w:t>
            </w:r>
            <w:r w:rsidRPr="00B33603">
              <w:t>Co., Ltd.</w:t>
            </w:r>
          </w:p>
        </w:tc>
        <w:tc>
          <w:tcPr>
            <w:tcW w:w="638" w:type="pct"/>
            <w:vAlign w:val="bottom"/>
          </w:tcPr>
          <w:p w14:paraId="1B12862C" w14:textId="27B6CBDD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5.75</w:t>
            </w:r>
          </w:p>
        </w:tc>
        <w:tc>
          <w:tcPr>
            <w:tcW w:w="656" w:type="pct"/>
            <w:gridSpan w:val="2"/>
          </w:tcPr>
          <w:p w14:paraId="30B20719" w14:textId="049E141B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1,011</w:t>
            </w:r>
          </w:p>
        </w:tc>
        <w:tc>
          <w:tcPr>
            <w:tcW w:w="653" w:type="pct"/>
          </w:tcPr>
          <w:p w14:paraId="38C71E01" w14:textId="7E95A212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3" w:type="pct"/>
          </w:tcPr>
          <w:p w14:paraId="49D6D09F" w14:textId="1285859A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(71)</w:t>
            </w:r>
          </w:p>
        </w:tc>
        <w:tc>
          <w:tcPr>
            <w:tcW w:w="649" w:type="pct"/>
          </w:tcPr>
          <w:p w14:paraId="510E4FCF" w14:textId="499C0F85" w:rsidR="00C523F1" w:rsidRPr="00B33603" w:rsidRDefault="00C523F1" w:rsidP="0099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</w:pPr>
            <w:r w:rsidRPr="00B33603">
              <w:t>940</w:t>
            </w:r>
          </w:p>
        </w:tc>
      </w:tr>
      <w:tr w:rsidR="00C523F1" w:rsidRPr="00B33603" w14:paraId="3138D882" w14:textId="77777777" w:rsidTr="00C523F1">
        <w:tblPrEx>
          <w:tblLook w:val="04A0" w:firstRow="1" w:lastRow="0" w:firstColumn="1" w:lastColumn="0" w:noHBand="0" w:noVBand="1"/>
        </w:tblPrEx>
        <w:trPr>
          <w:trHeight w:val="436"/>
          <w:tblHeader/>
        </w:trPr>
        <w:tc>
          <w:tcPr>
            <w:tcW w:w="1752" w:type="pct"/>
          </w:tcPr>
          <w:p w14:paraId="58509D27" w14:textId="08AD0B3E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t>Monsoon Wind Power Co., Ltd.</w:t>
            </w:r>
          </w:p>
        </w:tc>
        <w:tc>
          <w:tcPr>
            <w:tcW w:w="638" w:type="pct"/>
            <w:vAlign w:val="bottom"/>
          </w:tcPr>
          <w:p w14:paraId="27A9D336" w14:textId="509EBEB1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12.0</w:t>
            </w:r>
            <w:r w:rsidR="00ED497C" w:rsidRPr="00B33603">
              <w:t>0</w:t>
            </w:r>
          </w:p>
        </w:tc>
        <w:tc>
          <w:tcPr>
            <w:tcW w:w="656" w:type="pct"/>
            <w:gridSpan w:val="2"/>
          </w:tcPr>
          <w:p w14:paraId="391883A0" w14:textId="3F7612F2" w:rsidR="00C523F1" w:rsidRPr="00B33603" w:rsidRDefault="00C523F1" w:rsidP="00C523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76</w:t>
            </w:r>
          </w:p>
        </w:tc>
        <w:tc>
          <w:tcPr>
            <w:tcW w:w="653" w:type="pct"/>
          </w:tcPr>
          <w:p w14:paraId="7C7E7620" w14:textId="27D0DF84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239</w:t>
            </w:r>
          </w:p>
        </w:tc>
        <w:tc>
          <w:tcPr>
            <w:tcW w:w="653" w:type="pct"/>
          </w:tcPr>
          <w:p w14:paraId="1A86A423" w14:textId="522B9EC2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(13)</w:t>
            </w:r>
          </w:p>
        </w:tc>
        <w:tc>
          <w:tcPr>
            <w:tcW w:w="649" w:type="pct"/>
          </w:tcPr>
          <w:p w14:paraId="3A538598" w14:textId="3DECD092" w:rsidR="00C523F1" w:rsidRPr="00B33603" w:rsidRDefault="00C523F1" w:rsidP="00994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cs/>
              </w:rPr>
            </w:pPr>
            <w:r w:rsidRPr="00B33603">
              <w:t>302</w:t>
            </w:r>
          </w:p>
        </w:tc>
      </w:tr>
      <w:tr w:rsidR="00C860C3" w:rsidRPr="00B33603" w14:paraId="14BFFD23" w14:textId="77777777" w:rsidTr="00C523F1">
        <w:tblPrEx>
          <w:tblLook w:val="04A0" w:firstRow="1" w:lastRow="0" w:firstColumn="1" w:lastColumn="0" w:noHBand="0" w:noVBand="1"/>
        </w:tblPrEx>
        <w:trPr>
          <w:trHeight w:val="470"/>
          <w:tblHeader/>
        </w:trPr>
        <w:tc>
          <w:tcPr>
            <w:tcW w:w="1752" w:type="pct"/>
          </w:tcPr>
          <w:p w14:paraId="155DE8E9" w14:textId="49F64130" w:rsidR="005C6A6F" w:rsidRPr="00B33603" w:rsidRDefault="00AF47B7" w:rsidP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รวม</w:t>
            </w:r>
          </w:p>
        </w:tc>
        <w:tc>
          <w:tcPr>
            <w:tcW w:w="638" w:type="pct"/>
          </w:tcPr>
          <w:p w14:paraId="4EBCFB66" w14:textId="77777777" w:rsidR="005C6A6F" w:rsidRPr="00B33603" w:rsidRDefault="005C6A6F" w:rsidP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6" w:type="pct"/>
            <w:gridSpan w:val="2"/>
          </w:tcPr>
          <w:p w14:paraId="43056035" w14:textId="492BE9A6" w:rsidR="005C6A6F" w:rsidRPr="00B33603" w:rsidRDefault="005C6A6F" w:rsidP="00C860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1,126</w:t>
            </w:r>
          </w:p>
        </w:tc>
        <w:tc>
          <w:tcPr>
            <w:tcW w:w="653" w:type="pct"/>
          </w:tcPr>
          <w:p w14:paraId="4048972A" w14:textId="77777777" w:rsidR="005C6A6F" w:rsidRPr="00B33603" w:rsidRDefault="005C6A6F" w:rsidP="00C8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53" w:type="pct"/>
          </w:tcPr>
          <w:p w14:paraId="3BDBEBCB" w14:textId="7C9F4D9E" w:rsidR="005C6A6F" w:rsidRPr="00B33603" w:rsidRDefault="005C6A6F" w:rsidP="00C8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49" w:type="pct"/>
          </w:tcPr>
          <w:p w14:paraId="7EF193CC" w14:textId="7344ECD1" w:rsidR="005C6A6F" w:rsidRPr="00B33603" w:rsidRDefault="0040233F" w:rsidP="009944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84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1</w:t>
            </w:r>
            <w:r w:rsidRPr="00B33603">
              <w:rPr>
                <w:b/>
                <w:bCs/>
              </w:rPr>
              <w:t>,277</w:t>
            </w:r>
          </w:p>
        </w:tc>
      </w:tr>
      <w:tr w:rsidR="00EE0E7C" w:rsidRPr="00B33603" w14:paraId="33E26612" w14:textId="77777777" w:rsidTr="00C523F1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752" w:type="pct"/>
          </w:tcPr>
          <w:p w14:paraId="3F59AD67" w14:textId="2432FBAF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38" w:type="pct"/>
          </w:tcPr>
          <w:p w14:paraId="6E5E19A3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2" w:type="pct"/>
          </w:tcPr>
          <w:p w14:paraId="2B0A7E8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7" w:type="pct"/>
            <w:gridSpan w:val="2"/>
          </w:tcPr>
          <w:p w14:paraId="4CA49B58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61E84F7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49" w:type="pct"/>
          </w:tcPr>
          <w:p w14:paraId="283C7F0A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E0E7C" w:rsidRPr="00B33603" w14:paraId="49B27606" w14:textId="77777777" w:rsidTr="00C523F1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752" w:type="pct"/>
          </w:tcPr>
          <w:p w14:paraId="7702B14B" w14:textId="52EE3E4B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638" w:type="pct"/>
          </w:tcPr>
          <w:p w14:paraId="3D58802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2" w:type="pct"/>
          </w:tcPr>
          <w:p w14:paraId="073A615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7" w:type="pct"/>
            <w:gridSpan w:val="2"/>
          </w:tcPr>
          <w:p w14:paraId="65B43CE3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4E90AFD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49" w:type="pct"/>
          </w:tcPr>
          <w:p w14:paraId="1FB6FA7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E0E7C" w:rsidRPr="00B33603" w14:paraId="721ED966" w14:textId="77777777" w:rsidTr="00C523F1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752" w:type="pct"/>
          </w:tcPr>
          <w:p w14:paraId="0F72864D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638" w:type="pct"/>
          </w:tcPr>
          <w:p w14:paraId="3796EF9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2" w:type="pct"/>
          </w:tcPr>
          <w:p w14:paraId="3471855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7" w:type="pct"/>
            <w:gridSpan w:val="2"/>
          </w:tcPr>
          <w:p w14:paraId="02151128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3" w:type="pct"/>
          </w:tcPr>
          <w:p w14:paraId="7D3FE7F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49" w:type="pct"/>
          </w:tcPr>
          <w:p w14:paraId="17B411E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EE0E7C" w:rsidRPr="00B33603" w14:paraId="2FCFAE3E" w14:textId="77777777" w:rsidTr="00C523F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752" w:type="pct"/>
          </w:tcPr>
          <w:p w14:paraId="2487172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t>Impact Energy Asia Development Limited</w:t>
            </w:r>
          </w:p>
        </w:tc>
        <w:tc>
          <w:tcPr>
            <w:tcW w:w="638" w:type="pct"/>
            <w:vAlign w:val="bottom"/>
          </w:tcPr>
          <w:p w14:paraId="6D8F87E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8.00</w:t>
            </w:r>
          </w:p>
        </w:tc>
        <w:tc>
          <w:tcPr>
            <w:tcW w:w="652" w:type="pct"/>
            <w:vAlign w:val="bottom"/>
          </w:tcPr>
          <w:p w14:paraId="365EBD1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16</w:t>
            </w:r>
          </w:p>
        </w:tc>
        <w:tc>
          <w:tcPr>
            <w:tcW w:w="657" w:type="pct"/>
            <w:gridSpan w:val="2"/>
            <w:vAlign w:val="bottom"/>
          </w:tcPr>
          <w:p w14:paraId="6B889FC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24</w:t>
            </w:r>
          </w:p>
        </w:tc>
        <w:tc>
          <w:tcPr>
            <w:tcW w:w="653" w:type="pct"/>
            <w:vAlign w:val="bottom"/>
          </w:tcPr>
          <w:p w14:paraId="7366644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(1)</w:t>
            </w:r>
          </w:p>
        </w:tc>
        <w:tc>
          <w:tcPr>
            <w:tcW w:w="649" w:type="pct"/>
            <w:vAlign w:val="bottom"/>
          </w:tcPr>
          <w:p w14:paraId="3A216FED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39</w:t>
            </w:r>
          </w:p>
        </w:tc>
      </w:tr>
      <w:tr w:rsidR="00EE0E7C" w:rsidRPr="00B33603" w14:paraId="375F6FDD" w14:textId="77777777" w:rsidTr="00C523F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752" w:type="pct"/>
          </w:tcPr>
          <w:p w14:paraId="4D5C3D8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t>Nam Tai Hydropower</w:t>
            </w:r>
            <w:r w:rsidRPr="00B33603">
              <w:rPr>
                <w:cs/>
              </w:rPr>
              <w:t xml:space="preserve"> </w:t>
            </w:r>
            <w:r w:rsidRPr="00B33603">
              <w:t>Co., Ltd.</w:t>
            </w:r>
          </w:p>
        </w:tc>
        <w:tc>
          <w:tcPr>
            <w:tcW w:w="638" w:type="pct"/>
            <w:vAlign w:val="bottom"/>
          </w:tcPr>
          <w:p w14:paraId="66B0C53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5.75</w:t>
            </w:r>
          </w:p>
        </w:tc>
        <w:tc>
          <w:tcPr>
            <w:tcW w:w="652" w:type="pct"/>
          </w:tcPr>
          <w:p w14:paraId="268BE8FD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1,018</w:t>
            </w:r>
          </w:p>
        </w:tc>
        <w:tc>
          <w:tcPr>
            <w:tcW w:w="657" w:type="pct"/>
            <w:gridSpan w:val="2"/>
          </w:tcPr>
          <w:p w14:paraId="6076095A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3" w:type="pct"/>
          </w:tcPr>
          <w:p w14:paraId="2B519A9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(7)</w:t>
            </w:r>
          </w:p>
        </w:tc>
        <w:tc>
          <w:tcPr>
            <w:tcW w:w="649" w:type="pct"/>
          </w:tcPr>
          <w:p w14:paraId="74A34A1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1,011</w:t>
            </w:r>
          </w:p>
        </w:tc>
      </w:tr>
      <w:tr w:rsidR="00EE0E7C" w:rsidRPr="00B33603" w14:paraId="4DCD1C56" w14:textId="77777777" w:rsidTr="00C523F1">
        <w:tblPrEx>
          <w:tblLook w:val="04A0" w:firstRow="1" w:lastRow="0" w:firstColumn="1" w:lastColumn="0" w:noHBand="0" w:noVBand="1"/>
        </w:tblPrEx>
        <w:trPr>
          <w:trHeight w:val="436"/>
          <w:tblHeader/>
        </w:trPr>
        <w:tc>
          <w:tcPr>
            <w:tcW w:w="1752" w:type="pct"/>
          </w:tcPr>
          <w:p w14:paraId="63533AA3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t>Monsoon Wind Power Co., Ltd.</w:t>
            </w:r>
          </w:p>
        </w:tc>
        <w:tc>
          <w:tcPr>
            <w:tcW w:w="638" w:type="pct"/>
            <w:vAlign w:val="bottom"/>
          </w:tcPr>
          <w:p w14:paraId="0AFD78C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8.00</w:t>
            </w:r>
          </w:p>
        </w:tc>
        <w:tc>
          <w:tcPr>
            <w:tcW w:w="652" w:type="pct"/>
          </w:tcPr>
          <w:p w14:paraId="390E290E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7" w:type="pct"/>
            <w:gridSpan w:val="2"/>
          </w:tcPr>
          <w:p w14:paraId="6F49C69D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78</w:t>
            </w:r>
          </w:p>
        </w:tc>
        <w:tc>
          <w:tcPr>
            <w:tcW w:w="653" w:type="pct"/>
          </w:tcPr>
          <w:p w14:paraId="7C556EA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(2)</w:t>
            </w:r>
          </w:p>
        </w:tc>
        <w:tc>
          <w:tcPr>
            <w:tcW w:w="649" w:type="pct"/>
          </w:tcPr>
          <w:p w14:paraId="74828249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76</w:t>
            </w:r>
          </w:p>
        </w:tc>
      </w:tr>
      <w:tr w:rsidR="00EE0E7C" w:rsidRPr="00B33603" w14:paraId="38C6D480" w14:textId="77777777" w:rsidTr="00C523F1">
        <w:tblPrEx>
          <w:tblLook w:val="04A0" w:firstRow="1" w:lastRow="0" w:firstColumn="1" w:lastColumn="0" w:noHBand="0" w:noVBand="1"/>
        </w:tblPrEx>
        <w:trPr>
          <w:trHeight w:val="470"/>
          <w:tblHeader/>
        </w:trPr>
        <w:tc>
          <w:tcPr>
            <w:tcW w:w="1752" w:type="pct"/>
          </w:tcPr>
          <w:p w14:paraId="50C4E5C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รวม</w:t>
            </w:r>
          </w:p>
        </w:tc>
        <w:tc>
          <w:tcPr>
            <w:tcW w:w="638" w:type="pct"/>
          </w:tcPr>
          <w:p w14:paraId="2CB021F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52" w:type="pct"/>
          </w:tcPr>
          <w:p w14:paraId="7C14DC2B" w14:textId="77777777" w:rsidR="00EE0E7C" w:rsidRPr="00B33603" w:rsidRDefault="00EE0E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1,034</w:t>
            </w:r>
          </w:p>
        </w:tc>
        <w:tc>
          <w:tcPr>
            <w:tcW w:w="657" w:type="pct"/>
            <w:gridSpan w:val="2"/>
          </w:tcPr>
          <w:p w14:paraId="474F6817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53" w:type="pct"/>
          </w:tcPr>
          <w:p w14:paraId="4C59079B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49" w:type="pct"/>
          </w:tcPr>
          <w:p w14:paraId="0E85A991" w14:textId="77777777" w:rsidR="00EE0E7C" w:rsidRPr="00B33603" w:rsidRDefault="00EE0E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1,126</w:t>
            </w:r>
          </w:p>
        </w:tc>
      </w:tr>
    </w:tbl>
    <w:p w14:paraId="48D26B16" w14:textId="77777777" w:rsidR="00481C3E" w:rsidRPr="00B33603" w:rsidRDefault="00481C3E" w:rsidP="00CD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2082D60E" w14:textId="3A17017E" w:rsidR="00C860C3" w:rsidRPr="00B33603" w:rsidRDefault="000E5462" w:rsidP="000E5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33603">
        <w:br w:type="page"/>
      </w:r>
    </w:p>
    <w:tbl>
      <w:tblPr>
        <w:tblpPr w:leftFromText="180" w:rightFromText="180" w:vertAnchor="text" w:tblpX="450" w:tblpY="1"/>
        <w:tblOverlap w:val="never"/>
        <w:tblW w:w="9589" w:type="dxa"/>
        <w:tblLayout w:type="fixed"/>
        <w:tblLook w:val="0000" w:firstRow="0" w:lastRow="0" w:firstColumn="0" w:lastColumn="0" w:noHBand="0" w:noVBand="0"/>
      </w:tblPr>
      <w:tblGrid>
        <w:gridCol w:w="3346"/>
        <w:gridCol w:w="1244"/>
        <w:gridCol w:w="6"/>
        <w:gridCol w:w="1241"/>
        <w:gridCol w:w="8"/>
        <w:gridCol w:w="1239"/>
        <w:gridCol w:w="10"/>
        <w:gridCol w:w="1248"/>
        <w:gridCol w:w="1247"/>
      </w:tblGrid>
      <w:tr w:rsidR="00C860C3" w:rsidRPr="00B33603" w14:paraId="309469A4" w14:textId="77777777" w:rsidTr="00EE0E7C">
        <w:trPr>
          <w:trHeight w:val="80"/>
        </w:trPr>
        <w:tc>
          <w:tcPr>
            <w:tcW w:w="1745" w:type="pct"/>
            <w:vAlign w:val="bottom"/>
          </w:tcPr>
          <w:p w14:paraId="7D7C6CB7" w14:textId="77777777" w:rsidR="005C6A6F" w:rsidRPr="00B33603" w:rsidRDefault="005C6A6F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</w:tcPr>
          <w:p w14:paraId="296397E7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607" w:type="pct"/>
            <w:gridSpan w:val="7"/>
            <w:tcBorders>
              <w:bottom w:val="single" w:sz="4" w:space="0" w:color="auto"/>
            </w:tcBorders>
            <w:vAlign w:val="bottom"/>
          </w:tcPr>
          <w:p w14:paraId="6CC7304A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60C3" w:rsidRPr="00B33603" w14:paraId="77E815BD" w14:textId="77777777" w:rsidTr="00EE0E7C">
        <w:trPr>
          <w:trHeight w:val="829"/>
        </w:trPr>
        <w:tc>
          <w:tcPr>
            <w:tcW w:w="1745" w:type="pct"/>
            <w:vAlign w:val="bottom"/>
          </w:tcPr>
          <w:p w14:paraId="48A57BA4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649" w:type="pct"/>
            <w:vAlign w:val="bottom"/>
          </w:tcPr>
          <w:p w14:paraId="0F850BDC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cs/>
              </w:rPr>
              <w:br/>
            </w:r>
            <w:r w:rsidRPr="00B33603">
              <w:rPr>
                <w:rFonts w:asciiTheme="majorBidi" w:hAnsiTheme="majorBidi" w:cstheme="majorBidi"/>
              </w:rPr>
              <w:t>31</w:t>
            </w:r>
            <w:r w:rsidRPr="00B33603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7E24C31F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cs/>
              </w:rPr>
              <w:br/>
            </w:r>
            <w:r w:rsidRPr="00B33603">
              <w:rPr>
                <w:rFonts w:asciiTheme="majorBidi" w:hAnsiTheme="majorBidi" w:cstheme="majorBidi"/>
              </w:rPr>
              <w:t>1</w:t>
            </w:r>
            <w:r w:rsidRPr="00B33603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635E720C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vAlign w:val="bottom"/>
          </w:tcPr>
          <w:p w14:paraId="394A24E1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6C75A281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cs/>
              </w:rPr>
              <w:br/>
            </w:r>
            <w:r w:rsidRPr="00B33603">
              <w:rPr>
                <w:rFonts w:asciiTheme="majorBidi" w:hAnsiTheme="majorBidi" w:cstheme="majorBidi"/>
              </w:rPr>
              <w:t>31</w:t>
            </w:r>
            <w:r w:rsidRPr="00B33603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860C3" w:rsidRPr="00B33603" w14:paraId="23A8F1F4" w14:textId="77777777" w:rsidTr="00EE0E7C">
        <w:trPr>
          <w:trHeight w:val="80"/>
        </w:trPr>
        <w:tc>
          <w:tcPr>
            <w:tcW w:w="1745" w:type="pct"/>
            <w:vAlign w:val="bottom"/>
          </w:tcPr>
          <w:p w14:paraId="1D96DCA3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9" w:type="pct"/>
          </w:tcPr>
          <w:p w14:paraId="3F9B1F20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33603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607" w:type="pct"/>
            <w:gridSpan w:val="7"/>
            <w:vAlign w:val="bottom"/>
          </w:tcPr>
          <w:p w14:paraId="3D05D429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360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860C3" w:rsidRPr="00B33603" w14:paraId="3AEE1C0E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2356D4F1" w14:textId="6AC65CFB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649" w:type="pct"/>
          </w:tcPr>
          <w:p w14:paraId="5533D6F9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40CAFBDA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462CBB87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  <w:gridSpan w:val="2"/>
          </w:tcPr>
          <w:p w14:paraId="3D230202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0310EA03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C860C3" w:rsidRPr="00B33603" w14:paraId="0AEC6E3D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5BB709F2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180576FD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24B274DE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6D3A41E3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  <w:gridSpan w:val="2"/>
          </w:tcPr>
          <w:p w14:paraId="6EFE881D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35B8BB0B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C523F1" w:rsidRPr="00B33603" w14:paraId="468826B2" w14:textId="77777777" w:rsidTr="00C523F1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79BFDAA0" w14:textId="77777777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649" w:type="pct"/>
            <w:vAlign w:val="bottom"/>
          </w:tcPr>
          <w:p w14:paraId="50331F5D" w14:textId="62921950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650" w:type="pct"/>
            <w:gridSpan w:val="2"/>
            <w:vAlign w:val="bottom"/>
          </w:tcPr>
          <w:p w14:paraId="54471AB6" w14:textId="36E22571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650" w:type="pct"/>
            <w:gridSpan w:val="2"/>
            <w:vAlign w:val="bottom"/>
          </w:tcPr>
          <w:p w14:paraId="46D88F7C" w14:textId="34D0EBDA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6" w:type="pct"/>
            <w:gridSpan w:val="2"/>
            <w:vAlign w:val="bottom"/>
          </w:tcPr>
          <w:p w14:paraId="7D0559F1" w14:textId="61EFF2A8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(110)</w:t>
            </w:r>
          </w:p>
        </w:tc>
        <w:tc>
          <w:tcPr>
            <w:tcW w:w="650" w:type="pct"/>
            <w:vAlign w:val="bottom"/>
          </w:tcPr>
          <w:p w14:paraId="515860D8" w14:textId="4F3AC17D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C523F1" w:rsidRPr="00B33603" w14:paraId="437D15A4" w14:textId="77777777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7041478A" w14:textId="63ED1F6D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649" w:type="pct"/>
            <w:vAlign w:val="bottom"/>
          </w:tcPr>
          <w:p w14:paraId="136260E9" w14:textId="5AD4248E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2.35</w:t>
            </w:r>
          </w:p>
        </w:tc>
        <w:tc>
          <w:tcPr>
            <w:tcW w:w="650" w:type="pct"/>
            <w:gridSpan w:val="2"/>
            <w:vAlign w:val="bottom"/>
          </w:tcPr>
          <w:p w14:paraId="402C9426" w14:textId="331EE7B8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650" w:type="pct"/>
            <w:gridSpan w:val="2"/>
          </w:tcPr>
          <w:p w14:paraId="093C56EA" w14:textId="11278974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6" w:type="pct"/>
            <w:gridSpan w:val="2"/>
          </w:tcPr>
          <w:p w14:paraId="6ADF1211" w14:textId="076F426D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(3,000)</w:t>
            </w:r>
          </w:p>
        </w:tc>
        <w:tc>
          <w:tcPr>
            <w:tcW w:w="650" w:type="pct"/>
            <w:vAlign w:val="bottom"/>
          </w:tcPr>
          <w:p w14:paraId="0AC505D3" w14:textId="22797106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C523F1" w:rsidRPr="00B33603" w14:paraId="138B67B3" w14:textId="77777777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30B411F1" w14:textId="3DD62C1C" w:rsidR="00C523F1" w:rsidRPr="00B33603" w:rsidRDefault="00C523F1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649" w:type="pct"/>
            <w:vAlign w:val="bottom"/>
          </w:tcPr>
          <w:p w14:paraId="07210A78" w14:textId="14D37EDC" w:rsidR="00C523F1" w:rsidRPr="00B33603" w:rsidRDefault="00925160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1.20 </w:t>
            </w:r>
            <w:r w:rsidR="00ED497C" w:rsidRPr="00B33603">
              <w:rPr>
                <w:rFonts w:asciiTheme="majorBidi" w:hAnsiTheme="majorBidi" w:cstheme="majorBidi"/>
              </w:rPr>
              <w:t>-</w:t>
            </w:r>
            <w:r w:rsidRPr="00B33603">
              <w:rPr>
                <w:rFonts w:asciiTheme="majorBidi" w:hAnsiTheme="majorBidi" w:cstheme="majorBidi"/>
              </w:rPr>
              <w:t xml:space="preserve"> 1.56</w:t>
            </w:r>
          </w:p>
        </w:tc>
        <w:tc>
          <w:tcPr>
            <w:tcW w:w="650" w:type="pct"/>
            <w:gridSpan w:val="2"/>
            <w:vAlign w:val="bottom"/>
          </w:tcPr>
          <w:p w14:paraId="199B4EC0" w14:textId="43AC5A75" w:rsidR="00C523F1" w:rsidRPr="00B33603" w:rsidRDefault="00C523F1" w:rsidP="00C523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0" w:type="pct"/>
            <w:gridSpan w:val="2"/>
          </w:tcPr>
          <w:p w14:paraId="7628D538" w14:textId="4C956A5E" w:rsidR="00C523F1" w:rsidRPr="00B33603" w:rsidRDefault="00D7173A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39,919</w:t>
            </w:r>
          </w:p>
        </w:tc>
        <w:tc>
          <w:tcPr>
            <w:tcW w:w="656" w:type="pct"/>
            <w:gridSpan w:val="2"/>
          </w:tcPr>
          <w:p w14:paraId="1788AB66" w14:textId="7B6BB32A" w:rsidR="00C523F1" w:rsidRPr="00B33603" w:rsidRDefault="00D7173A" w:rsidP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(36,622)</w:t>
            </w:r>
          </w:p>
        </w:tc>
        <w:tc>
          <w:tcPr>
            <w:tcW w:w="650" w:type="pct"/>
            <w:vAlign w:val="bottom"/>
          </w:tcPr>
          <w:p w14:paraId="71242AD0" w14:textId="60F5C2B0" w:rsidR="00C523F1" w:rsidRPr="00B33603" w:rsidRDefault="00C523F1" w:rsidP="00C523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3,297</w:t>
            </w:r>
          </w:p>
        </w:tc>
      </w:tr>
      <w:tr w:rsidR="00C860C3" w:rsidRPr="00B33603" w14:paraId="7ABFC439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6615F480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49" w:type="pct"/>
          </w:tcPr>
          <w:p w14:paraId="7351AE5C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1F9AF3CA" w14:textId="130A316E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3,110</w:t>
            </w:r>
          </w:p>
        </w:tc>
        <w:tc>
          <w:tcPr>
            <w:tcW w:w="650" w:type="pct"/>
            <w:gridSpan w:val="2"/>
            <w:vAlign w:val="bottom"/>
          </w:tcPr>
          <w:p w14:paraId="1687434F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6" w:type="pct"/>
            <w:gridSpan w:val="2"/>
            <w:vAlign w:val="bottom"/>
          </w:tcPr>
          <w:p w14:paraId="5E2DE6A5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vAlign w:val="bottom"/>
          </w:tcPr>
          <w:p w14:paraId="21F62395" w14:textId="6C3FC850" w:rsidR="005C6A6F" w:rsidRPr="00B33603" w:rsidRDefault="00011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B33603">
              <w:rPr>
                <w:rFonts w:asciiTheme="majorBidi" w:hAnsiTheme="majorBidi" w:cstheme="majorBidi"/>
                <w:b/>
                <w:bCs/>
              </w:rPr>
              <w:t>,297</w:t>
            </w:r>
          </w:p>
        </w:tc>
      </w:tr>
      <w:tr w:rsidR="00C860C3" w:rsidRPr="00B33603" w14:paraId="7DFA9155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29D7A848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33603">
              <w:rPr>
                <w:rFonts w:asciiTheme="majorBidi" w:hAnsiTheme="majorBidi" w:cstheme="majorBidi"/>
                <w:cs/>
              </w:rPr>
              <w:t xml:space="preserve"> เงินให้กู้ยืมระยะสั้น</w:t>
            </w:r>
          </w:p>
        </w:tc>
        <w:tc>
          <w:tcPr>
            <w:tcW w:w="649" w:type="pct"/>
          </w:tcPr>
          <w:p w14:paraId="515FA972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5DF46BB4" w14:textId="497FBCE9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(3,000)</w:t>
            </w:r>
          </w:p>
        </w:tc>
        <w:tc>
          <w:tcPr>
            <w:tcW w:w="650" w:type="pct"/>
            <w:gridSpan w:val="2"/>
          </w:tcPr>
          <w:p w14:paraId="04D4CACF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  <w:gridSpan w:val="2"/>
          </w:tcPr>
          <w:p w14:paraId="727528AF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13A6B857" w14:textId="2B12E742" w:rsidR="005C6A6F" w:rsidRPr="00B33603" w:rsidRDefault="00C5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(3,297)</w:t>
            </w:r>
          </w:p>
        </w:tc>
      </w:tr>
      <w:tr w:rsidR="00C860C3" w:rsidRPr="00B33603" w14:paraId="41F01CF9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10A65EC5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เงินให้กู้ยืมระยะยาวที่ถึง</w:t>
            </w:r>
            <w:r w:rsidRPr="00B33603">
              <w:rPr>
                <w:rFonts w:asciiTheme="majorBidi" w:hAnsiTheme="majorBidi" w:cstheme="majorBidi"/>
                <w:cs/>
              </w:rPr>
              <w:br/>
              <w:t xml:space="preserve">   กำหนดชำระภายในหนึ่งปี</w:t>
            </w:r>
          </w:p>
        </w:tc>
        <w:tc>
          <w:tcPr>
            <w:tcW w:w="649" w:type="pct"/>
          </w:tcPr>
          <w:p w14:paraId="598E6CD4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47F1E2DF" w14:textId="61A99071" w:rsidR="005C6A6F" w:rsidRPr="00B33603" w:rsidRDefault="005C6A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(110)</w:t>
            </w:r>
          </w:p>
        </w:tc>
        <w:tc>
          <w:tcPr>
            <w:tcW w:w="650" w:type="pct"/>
            <w:gridSpan w:val="2"/>
            <w:vAlign w:val="bottom"/>
          </w:tcPr>
          <w:p w14:paraId="25996765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  <w:gridSpan w:val="2"/>
            <w:vAlign w:val="bottom"/>
          </w:tcPr>
          <w:p w14:paraId="09205421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vAlign w:val="bottom"/>
          </w:tcPr>
          <w:p w14:paraId="38481F93" w14:textId="0F3EA7D8" w:rsidR="005C6A6F" w:rsidRPr="00B33603" w:rsidRDefault="00C523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C860C3" w:rsidRPr="00B33603" w14:paraId="79E1C2F3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33945CBE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649" w:type="pct"/>
          </w:tcPr>
          <w:p w14:paraId="5DB6A828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gridSpan w:val="2"/>
          </w:tcPr>
          <w:p w14:paraId="435DFD25" w14:textId="41173344" w:rsidR="005C6A6F" w:rsidRPr="00B33603" w:rsidRDefault="005C6A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50" w:type="pct"/>
            <w:gridSpan w:val="2"/>
          </w:tcPr>
          <w:p w14:paraId="07C53C87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6" w:type="pct"/>
            <w:gridSpan w:val="2"/>
          </w:tcPr>
          <w:p w14:paraId="34AFB07B" w14:textId="77777777" w:rsidR="005C6A6F" w:rsidRPr="00B33603" w:rsidRDefault="005C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</w:tcPr>
          <w:p w14:paraId="53122351" w14:textId="71B9CD47" w:rsidR="005C6A6F" w:rsidRPr="00B33603" w:rsidRDefault="00C523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EE0E7C" w:rsidRPr="00B33603" w14:paraId="04F62E98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1279A130" w14:textId="13D590B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52" w:type="pct"/>
            <w:gridSpan w:val="2"/>
          </w:tcPr>
          <w:p w14:paraId="5F2976F8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54C5E6D7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4735A71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</w:tcPr>
          <w:p w14:paraId="7056EC4C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51B4177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EE0E7C" w:rsidRPr="00B33603" w14:paraId="52B144E8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19079F1B" w14:textId="031D738F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652" w:type="pct"/>
            <w:gridSpan w:val="2"/>
          </w:tcPr>
          <w:p w14:paraId="546F9D4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58F0CDA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290DA5D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</w:tcPr>
          <w:p w14:paraId="0B9F980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0497E823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EE0E7C" w:rsidRPr="00B33603" w14:paraId="00D37A0D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73662D5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652" w:type="pct"/>
            <w:gridSpan w:val="2"/>
          </w:tcPr>
          <w:p w14:paraId="31E59428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4F7195A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538605D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</w:tcPr>
          <w:p w14:paraId="579A3C4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53084F3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EE0E7C" w:rsidRPr="00B33603" w14:paraId="1091FEC5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4BFDF76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บีซีพีจี จำกัด (มหาชน)</w:t>
            </w:r>
          </w:p>
        </w:tc>
        <w:tc>
          <w:tcPr>
            <w:tcW w:w="652" w:type="pct"/>
            <w:gridSpan w:val="2"/>
            <w:vAlign w:val="bottom"/>
          </w:tcPr>
          <w:p w14:paraId="6907EF9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4.45</w:t>
            </w:r>
          </w:p>
        </w:tc>
        <w:tc>
          <w:tcPr>
            <w:tcW w:w="651" w:type="pct"/>
            <w:gridSpan w:val="2"/>
            <w:vAlign w:val="bottom"/>
          </w:tcPr>
          <w:p w14:paraId="7080929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2,500</w:t>
            </w:r>
          </w:p>
        </w:tc>
        <w:tc>
          <w:tcPr>
            <w:tcW w:w="651" w:type="pct"/>
            <w:gridSpan w:val="2"/>
            <w:vAlign w:val="bottom"/>
          </w:tcPr>
          <w:p w14:paraId="0F84469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1" w:type="pct"/>
            <w:vAlign w:val="bottom"/>
          </w:tcPr>
          <w:p w14:paraId="60947DB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650" w:type="pct"/>
            <w:vAlign w:val="bottom"/>
          </w:tcPr>
          <w:p w14:paraId="3BA6FF0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EE0E7C" w:rsidRPr="00B33603" w14:paraId="62130CB4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4BE77587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652" w:type="pct"/>
            <w:gridSpan w:val="2"/>
            <w:vAlign w:val="bottom"/>
          </w:tcPr>
          <w:p w14:paraId="09948B1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651" w:type="pct"/>
            <w:gridSpan w:val="2"/>
            <w:vAlign w:val="bottom"/>
          </w:tcPr>
          <w:p w14:paraId="22A8E36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651" w:type="pct"/>
            <w:gridSpan w:val="2"/>
            <w:vAlign w:val="bottom"/>
          </w:tcPr>
          <w:p w14:paraId="4428851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1" w:type="pct"/>
            <w:vAlign w:val="bottom"/>
          </w:tcPr>
          <w:p w14:paraId="61859BD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(400)</w:t>
            </w:r>
          </w:p>
        </w:tc>
        <w:tc>
          <w:tcPr>
            <w:tcW w:w="650" w:type="pct"/>
            <w:vAlign w:val="bottom"/>
          </w:tcPr>
          <w:p w14:paraId="5DB7751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110</w:t>
            </w:r>
          </w:p>
        </w:tc>
      </w:tr>
      <w:tr w:rsidR="00EE0E7C" w:rsidRPr="00B33603" w14:paraId="5C94210E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0FDB351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652" w:type="pct"/>
            <w:gridSpan w:val="2"/>
            <w:vAlign w:val="bottom"/>
          </w:tcPr>
          <w:p w14:paraId="678FF20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1.95 - 3.70</w:t>
            </w:r>
          </w:p>
        </w:tc>
        <w:tc>
          <w:tcPr>
            <w:tcW w:w="651" w:type="pct"/>
            <w:gridSpan w:val="2"/>
            <w:vAlign w:val="bottom"/>
          </w:tcPr>
          <w:p w14:paraId="184474AC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1" w:type="pct"/>
            <w:gridSpan w:val="2"/>
            <w:vAlign w:val="bottom"/>
          </w:tcPr>
          <w:p w14:paraId="153CAF9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25,685</w:t>
            </w:r>
          </w:p>
        </w:tc>
        <w:tc>
          <w:tcPr>
            <w:tcW w:w="651" w:type="pct"/>
            <w:vAlign w:val="bottom"/>
          </w:tcPr>
          <w:p w14:paraId="542839A6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(25,685)</w:t>
            </w:r>
          </w:p>
        </w:tc>
        <w:tc>
          <w:tcPr>
            <w:tcW w:w="650" w:type="pct"/>
            <w:vAlign w:val="bottom"/>
          </w:tcPr>
          <w:p w14:paraId="2638655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EE0E7C" w:rsidRPr="00B33603" w14:paraId="3CA34B2E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39C4F24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652" w:type="pct"/>
            <w:gridSpan w:val="2"/>
            <w:vAlign w:val="bottom"/>
          </w:tcPr>
          <w:p w14:paraId="538E44C2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2.35</w:t>
            </w:r>
          </w:p>
        </w:tc>
        <w:tc>
          <w:tcPr>
            <w:tcW w:w="651" w:type="pct"/>
            <w:gridSpan w:val="2"/>
            <w:vAlign w:val="bottom"/>
          </w:tcPr>
          <w:p w14:paraId="13F0B992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1" w:type="pct"/>
            <w:gridSpan w:val="2"/>
            <w:vAlign w:val="bottom"/>
          </w:tcPr>
          <w:p w14:paraId="150BC98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651" w:type="pct"/>
            <w:vAlign w:val="bottom"/>
          </w:tcPr>
          <w:p w14:paraId="003E9EA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0" w:type="pct"/>
            <w:vAlign w:val="bottom"/>
          </w:tcPr>
          <w:p w14:paraId="7D583983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3,000</w:t>
            </w:r>
          </w:p>
        </w:tc>
      </w:tr>
      <w:tr w:rsidR="00EE0E7C" w:rsidRPr="00B33603" w14:paraId="03FDABD7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5F87FDD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2" w:type="pct"/>
            <w:gridSpan w:val="2"/>
          </w:tcPr>
          <w:p w14:paraId="7F225B60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  <w:vAlign w:val="bottom"/>
          </w:tcPr>
          <w:p w14:paraId="6418612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3,01</w:t>
            </w:r>
            <w:r w:rsidRPr="00B33603">
              <w:rPr>
                <w:rFonts w:asciiTheme="majorBidi" w:hAnsiTheme="majorBidi" w:cstheme="majorBidi"/>
                <w:b/>
                <w:bCs/>
                <w:cs/>
              </w:rPr>
              <w:t>0</w:t>
            </w:r>
          </w:p>
        </w:tc>
        <w:tc>
          <w:tcPr>
            <w:tcW w:w="651" w:type="pct"/>
            <w:gridSpan w:val="2"/>
            <w:vAlign w:val="bottom"/>
          </w:tcPr>
          <w:p w14:paraId="1653983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1" w:type="pct"/>
            <w:vAlign w:val="bottom"/>
          </w:tcPr>
          <w:p w14:paraId="2004472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vAlign w:val="bottom"/>
          </w:tcPr>
          <w:p w14:paraId="5F2AB20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3,110</w:t>
            </w:r>
          </w:p>
        </w:tc>
      </w:tr>
      <w:tr w:rsidR="00EE0E7C" w:rsidRPr="00B33603" w14:paraId="35DA9B8C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35B6080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33603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652" w:type="pct"/>
            <w:gridSpan w:val="2"/>
          </w:tcPr>
          <w:p w14:paraId="235F0C33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1063CC9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651" w:type="pct"/>
            <w:gridSpan w:val="2"/>
          </w:tcPr>
          <w:p w14:paraId="5FAC319D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</w:tcPr>
          <w:p w14:paraId="6BF84ACB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</w:tcPr>
          <w:p w14:paraId="2F5A4A2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(3,000)</w:t>
            </w:r>
          </w:p>
        </w:tc>
      </w:tr>
      <w:tr w:rsidR="00EE0E7C" w:rsidRPr="00B33603" w14:paraId="13940A90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1E8E0F3F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cs/>
              </w:rPr>
              <w:t>เงินให้กู้ยืมระยะยาวที่ถึง</w:t>
            </w:r>
            <w:r w:rsidRPr="00B33603">
              <w:rPr>
                <w:rFonts w:asciiTheme="majorBidi" w:hAnsiTheme="majorBidi" w:cstheme="majorBidi"/>
                <w:cs/>
              </w:rPr>
              <w:br/>
              <w:t xml:space="preserve">   กำหนดชำระภายในหนึ่งปี</w:t>
            </w:r>
          </w:p>
        </w:tc>
        <w:tc>
          <w:tcPr>
            <w:tcW w:w="652" w:type="pct"/>
            <w:gridSpan w:val="2"/>
          </w:tcPr>
          <w:p w14:paraId="4AEB9F0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  <w:vAlign w:val="bottom"/>
          </w:tcPr>
          <w:p w14:paraId="4C3FCF44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1" w:type="pct"/>
            <w:gridSpan w:val="2"/>
            <w:vAlign w:val="bottom"/>
          </w:tcPr>
          <w:p w14:paraId="46FF3EBE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vAlign w:val="bottom"/>
          </w:tcPr>
          <w:p w14:paraId="4916CD19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pct"/>
            <w:vAlign w:val="bottom"/>
          </w:tcPr>
          <w:p w14:paraId="0AC71C44" w14:textId="77777777" w:rsidR="00EE0E7C" w:rsidRPr="00B33603" w:rsidRDefault="00EE0E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(110)</w:t>
            </w:r>
          </w:p>
        </w:tc>
      </w:tr>
      <w:tr w:rsidR="00EE0E7C" w:rsidRPr="00B33603" w14:paraId="1D7C09F3" w14:textId="77777777" w:rsidTr="00EE0E7C">
        <w:tblPrEx>
          <w:tblLook w:val="04A0" w:firstRow="1" w:lastRow="0" w:firstColumn="1" w:lastColumn="0" w:noHBand="0" w:noVBand="1"/>
        </w:tblPrEx>
        <w:tc>
          <w:tcPr>
            <w:tcW w:w="1745" w:type="pct"/>
          </w:tcPr>
          <w:p w14:paraId="3165F015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652" w:type="pct"/>
            <w:gridSpan w:val="2"/>
          </w:tcPr>
          <w:p w14:paraId="2EB83131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pct"/>
            <w:gridSpan w:val="2"/>
          </w:tcPr>
          <w:p w14:paraId="6B43FD4A" w14:textId="77777777" w:rsidR="00EE0E7C" w:rsidRPr="00B33603" w:rsidRDefault="00EE0E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510</w:t>
            </w:r>
          </w:p>
        </w:tc>
        <w:tc>
          <w:tcPr>
            <w:tcW w:w="651" w:type="pct"/>
            <w:gridSpan w:val="2"/>
          </w:tcPr>
          <w:p w14:paraId="2A58ED94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1" w:type="pct"/>
          </w:tcPr>
          <w:p w14:paraId="309F1D9C" w14:textId="77777777" w:rsidR="00EE0E7C" w:rsidRPr="00B33603" w:rsidRDefault="00EE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</w:tcPr>
          <w:p w14:paraId="633FB127" w14:textId="77777777" w:rsidR="00EE0E7C" w:rsidRPr="00B33603" w:rsidRDefault="00EE0E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5"/>
        <w:gridCol w:w="1355"/>
        <w:gridCol w:w="1355"/>
        <w:gridCol w:w="1358"/>
      </w:tblGrid>
      <w:tr w:rsidR="009D3970" w:rsidRPr="00B33603" w14:paraId="31DC8145" w14:textId="77777777" w:rsidTr="00FB3B20">
        <w:trPr>
          <w:tblHeader/>
        </w:trPr>
        <w:tc>
          <w:tcPr>
            <w:tcW w:w="2138" w:type="pct"/>
          </w:tcPr>
          <w:p w14:paraId="32DD59A3" w14:textId="77777777" w:rsidR="009D3970" w:rsidRPr="00B33603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i/>
                <w:iCs/>
                <w:sz w:val="29"/>
                <w:szCs w:val="29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vAlign w:val="bottom"/>
          </w:tcPr>
          <w:p w14:paraId="70C4A20C" w14:textId="77777777" w:rsidR="009D3970" w:rsidRPr="00B33603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32" w:type="pct"/>
            <w:gridSpan w:val="2"/>
            <w:vAlign w:val="bottom"/>
          </w:tcPr>
          <w:p w14:paraId="42898C69" w14:textId="77777777" w:rsidR="009D3970" w:rsidRPr="00B33603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1762" w:rsidRPr="00B33603" w14:paraId="46B85991" w14:textId="77777777" w:rsidTr="00FB3B20">
        <w:trPr>
          <w:tblHeader/>
        </w:trPr>
        <w:tc>
          <w:tcPr>
            <w:tcW w:w="2138" w:type="pct"/>
          </w:tcPr>
          <w:p w14:paraId="735807D5" w14:textId="7777777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715" w:type="pct"/>
            <w:vAlign w:val="bottom"/>
          </w:tcPr>
          <w:p w14:paraId="1331796E" w14:textId="40207131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256</w:t>
            </w: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715" w:type="pct"/>
            <w:vAlign w:val="bottom"/>
          </w:tcPr>
          <w:p w14:paraId="6C0C3EF5" w14:textId="0D59233C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256</w:t>
            </w: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715" w:type="pct"/>
            <w:vAlign w:val="bottom"/>
          </w:tcPr>
          <w:p w14:paraId="2CD84094" w14:textId="1190C5C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256</w:t>
            </w: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717" w:type="pct"/>
            <w:vAlign w:val="bottom"/>
          </w:tcPr>
          <w:p w14:paraId="7F32461A" w14:textId="6FEC5B71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256</w:t>
            </w: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</w:tr>
      <w:tr w:rsidR="009D3970" w:rsidRPr="00B33603" w14:paraId="540C21A4" w14:textId="77777777" w:rsidTr="00FB3B20">
        <w:trPr>
          <w:trHeight w:val="20"/>
          <w:tblHeader/>
        </w:trPr>
        <w:tc>
          <w:tcPr>
            <w:tcW w:w="2138" w:type="pct"/>
          </w:tcPr>
          <w:p w14:paraId="2950EEE9" w14:textId="77777777" w:rsidR="009D3970" w:rsidRPr="00B33603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2" w:type="pct"/>
            <w:gridSpan w:val="4"/>
          </w:tcPr>
          <w:p w14:paraId="20EA3551" w14:textId="77777777" w:rsidR="009D3970" w:rsidRPr="00B33603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9D3970" w:rsidRPr="00B33603" w14:paraId="3745F216" w14:textId="77777777" w:rsidTr="00FB3B20">
        <w:tc>
          <w:tcPr>
            <w:tcW w:w="2138" w:type="pct"/>
          </w:tcPr>
          <w:p w14:paraId="707379C6" w14:textId="77777777" w:rsidR="009D3970" w:rsidRPr="00B33603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15" w:type="pct"/>
          </w:tcPr>
          <w:p w14:paraId="1913A209" w14:textId="77777777" w:rsidR="009D3970" w:rsidRPr="00B33603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</w:tcPr>
          <w:p w14:paraId="213BE58C" w14:textId="77777777" w:rsidR="009D3970" w:rsidRPr="00B33603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</w:tcPr>
          <w:p w14:paraId="11E20122" w14:textId="77777777" w:rsidR="009D3970" w:rsidRPr="00B33603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7" w:type="pct"/>
          </w:tcPr>
          <w:p w14:paraId="26521D97" w14:textId="77777777" w:rsidR="009D3970" w:rsidRPr="00B33603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</w:p>
        </w:tc>
      </w:tr>
      <w:tr w:rsidR="006D1762" w:rsidRPr="00B33603" w14:paraId="2A60EA18" w14:textId="77777777" w:rsidTr="00FB3B20">
        <w:tc>
          <w:tcPr>
            <w:tcW w:w="2138" w:type="pct"/>
          </w:tcPr>
          <w:p w14:paraId="116513BB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5" w:type="pct"/>
          </w:tcPr>
          <w:p w14:paraId="6DB2A953" w14:textId="670868A6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273</w:t>
            </w:r>
          </w:p>
        </w:tc>
        <w:tc>
          <w:tcPr>
            <w:tcW w:w="715" w:type="pct"/>
          </w:tcPr>
          <w:p w14:paraId="7A16BE6C" w14:textId="459E21AE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147</w:t>
            </w:r>
          </w:p>
        </w:tc>
        <w:tc>
          <w:tcPr>
            <w:tcW w:w="715" w:type="pct"/>
          </w:tcPr>
          <w:p w14:paraId="55943D61" w14:textId="13273C2D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62</w:t>
            </w:r>
          </w:p>
        </w:tc>
        <w:tc>
          <w:tcPr>
            <w:tcW w:w="717" w:type="pct"/>
          </w:tcPr>
          <w:p w14:paraId="33038DBA" w14:textId="4DF7F92B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</w:tr>
      <w:tr w:rsidR="006D1762" w:rsidRPr="00B33603" w14:paraId="52CDB35B" w14:textId="77777777" w:rsidTr="00FB3B20">
        <w:trPr>
          <w:tblHeader/>
        </w:trPr>
        <w:tc>
          <w:tcPr>
            <w:tcW w:w="2138" w:type="pct"/>
          </w:tcPr>
          <w:p w14:paraId="6301662B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715" w:type="pct"/>
            <w:vAlign w:val="bottom"/>
          </w:tcPr>
          <w:p w14:paraId="47B97C74" w14:textId="0C856E92" w:rsidR="006D1762" w:rsidRPr="00B33603" w:rsidRDefault="00011BED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273</w:t>
            </w:r>
          </w:p>
        </w:tc>
        <w:tc>
          <w:tcPr>
            <w:tcW w:w="715" w:type="pct"/>
            <w:vAlign w:val="bottom"/>
          </w:tcPr>
          <w:p w14:paraId="31E83925" w14:textId="436D62D9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147</w:t>
            </w:r>
          </w:p>
        </w:tc>
        <w:tc>
          <w:tcPr>
            <w:tcW w:w="715" w:type="pct"/>
            <w:vAlign w:val="bottom"/>
          </w:tcPr>
          <w:p w14:paraId="34E51377" w14:textId="1B52DFD9" w:rsidR="006D1762" w:rsidRPr="00B33603" w:rsidRDefault="00011BED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62</w:t>
            </w:r>
          </w:p>
        </w:tc>
        <w:tc>
          <w:tcPr>
            <w:tcW w:w="717" w:type="pct"/>
            <w:vAlign w:val="bottom"/>
          </w:tcPr>
          <w:p w14:paraId="53287999" w14:textId="3D1EC3AF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-</w:t>
            </w:r>
          </w:p>
        </w:tc>
      </w:tr>
      <w:tr w:rsidR="006D1762" w:rsidRPr="00B33603" w14:paraId="32551BD8" w14:textId="77777777" w:rsidTr="00FB3B20">
        <w:trPr>
          <w:tblHeader/>
        </w:trPr>
        <w:tc>
          <w:tcPr>
            <w:tcW w:w="2138" w:type="pct"/>
          </w:tcPr>
          <w:p w14:paraId="38667C8E" w14:textId="77777777" w:rsidR="006D1762" w:rsidRPr="00B33603" w:rsidRDefault="006D1762" w:rsidP="00407786">
            <w:pPr>
              <w:pStyle w:val="block"/>
              <w:spacing w:after="0" w:line="300" w:lineRule="exact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715" w:type="pct"/>
            <w:vAlign w:val="bottom"/>
          </w:tcPr>
          <w:p w14:paraId="4EC52CE6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vAlign w:val="bottom"/>
          </w:tcPr>
          <w:p w14:paraId="7D58612C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vAlign w:val="bottom"/>
          </w:tcPr>
          <w:p w14:paraId="4294CB39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7" w:type="pct"/>
            <w:vAlign w:val="bottom"/>
          </w:tcPr>
          <w:p w14:paraId="61451575" w14:textId="77777777" w:rsidR="006D1762" w:rsidRPr="00B33603" w:rsidRDefault="006D1762" w:rsidP="00407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0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1762" w:rsidRPr="00B33603" w14:paraId="5B01DC8C" w14:textId="77777777" w:rsidTr="00FB3B20">
        <w:tc>
          <w:tcPr>
            <w:tcW w:w="2138" w:type="pct"/>
          </w:tcPr>
          <w:p w14:paraId="6478EDDC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715" w:type="pct"/>
          </w:tcPr>
          <w:p w14:paraId="0E4A0FDB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4A4EEC7F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50D396DB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7" w:type="pct"/>
          </w:tcPr>
          <w:p w14:paraId="604F3DC7" w14:textId="7777777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D1762" w:rsidRPr="00B33603" w14:paraId="662331BF" w14:textId="77777777" w:rsidTr="00FB3B20">
        <w:tc>
          <w:tcPr>
            <w:tcW w:w="2138" w:type="pct"/>
          </w:tcPr>
          <w:p w14:paraId="7176DE38" w14:textId="28537409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</w:tcPr>
          <w:p w14:paraId="7837F1BE" w14:textId="70FAD98B" w:rsidR="006D1762" w:rsidRPr="00B33603" w:rsidRDefault="00011BED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1541F957" w14:textId="5E9AC863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1F074710" w14:textId="04402245" w:rsidR="006D1762" w:rsidRPr="00B33603" w:rsidRDefault="00011BED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6,609</w:t>
            </w:r>
          </w:p>
        </w:tc>
        <w:tc>
          <w:tcPr>
            <w:tcW w:w="717" w:type="pct"/>
          </w:tcPr>
          <w:p w14:paraId="753DFD16" w14:textId="4536A6A0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8,756</w:t>
            </w:r>
          </w:p>
        </w:tc>
      </w:tr>
      <w:tr w:rsidR="006D1762" w:rsidRPr="00B33603" w14:paraId="3A3BEDFB" w14:textId="77777777" w:rsidTr="00FB3B20">
        <w:tc>
          <w:tcPr>
            <w:tcW w:w="2138" w:type="pct"/>
          </w:tcPr>
          <w:p w14:paraId="7AFC2D83" w14:textId="1E79A40B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  <w:lang w:bidi="th-TH"/>
              </w:rPr>
              <w:t>บริษัทร่วม</w:t>
            </w:r>
          </w:p>
        </w:tc>
        <w:tc>
          <w:tcPr>
            <w:tcW w:w="715" w:type="pct"/>
          </w:tcPr>
          <w:p w14:paraId="376AE3B7" w14:textId="32EE7972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21</w:t>
            </w:r>
          </w:p>
        </w:tc>
        <w:tc>
          <w:tcPr>
            <w:tcW w:w="715" w:type="pct"/>
          </w:tcPr>
          <w:p w14:paraId="1AAEB754" w14:textId="59799C6F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18</w:t>
            </w:r>
          </w:p>
        </w:tc>
        <w:tc>
          <w:tcPr>
            <w:tcW w:w="715" w:type="pct"/>
          </w:tcPr>
          <w:p w14:paraId="3BBBCECF" w14:textId="2B6F6C43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7" w:type="pct"/>
          </w:tcPr>
          <w:p w14:paraId="2EF9A501" w14:textId="5CA315F9" w:rsidR="006D1762" w:rsidRPr="00B33603" w:rsidRDefault="006D1762" w:rsidP="006D176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D1762" w:rsidRPr="00B33603" w14:paraId="66219601" w14:textId="77777777" w:rsidTr="00FB3B20">
        <w:trPr>
          <w:trHeight w:val="60"/>
        </w:trPr>
        <w:tc>
          <w:tcPr>
            <w:tcW w:w="2138" w:type="pct"/>
          </w:tcPr>
          <w:p w14:paraId="6F3856DB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15" w:type="pct"/>
          </w:tcPr>
          <w:p w14:paraId="5F691408" w14:textId="382258E2" w:rsidR="006D1762" w:rsidRPr="00B33603" w:rsidRDefault="00011BED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21</w:t>
            </w:r>
          </w:p>
        </w:tc>
        <w:tc>
          <w:tcPr>
            <w:tcW w:w="715" w:type="pct"/>
          </w:tcPr>
          <w:p w14:paraId="5D325623" w14:textId="4137AC2C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18</w:t>
            </w:r>
          </w:p>
        </w:tc>
        <w:tc>
          <w:tcPr>
            <w:tcW w:w="715" w:type="pct"/>
          </w:tcPr>
          <w:p w14:paraId="6F1F77BF" w14:textId="23F10934" w:rsidR="006D1762" w:rsidRPr="00B33603" w:rsidRDefault="00011BED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6,609</w:t>
            </w:r>
          </w:p>
        </w:tc>
        <w:tc>
          <w:tcPr>
            <w:tcW w:w="717" w:type="pct"/>
          </w:tcPr>
          <w:p w14:paraId="2541BDF8" w14:textId="778EE717" w:rsidR="006D1762" w:rsidRPr="00B33603" w:rsidRDefault="006D1762" w:rsidP="006D176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</w:rPr>
              <w:t>8,756</w:t>
            </w:r>
          </w:p>
        </w:tc>
      </w:tr>
      <w:tr w:rsidR="006D1762" w:rsidRPr="00B33603" w14:paraId="2FC055C0" w14:textId="77777777" w:rsidTr="00FB3B20">
        <w:trPr>
          <w:trHeight w:val="60"/>
        </w:trPr>
        <w:tc>
          <w:tcPr>
            <w:tcW w:w="2138" w:type="pct"/>
          </w:tcPr>
          <w:p w14:paraId="690F5AE5" w14:textId="77777777" w:rsidR="006D1762" w:rsidRPr="00B33603" w:rsidRDefault="006D1762" w:rsidP="00407786">
            <w:pPr>
              <w:pStyle w:val="block"/>
              <w:spacing w:after="0" w:line="300" w:lineRule="exact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0D1EF72F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</w:tcPr>
          <w:p w14:paraId="77FD8071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</w:tcPr>
          <w:p w14:paraId="53355BFF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7" w:type="pct"/>
          </w:tcPr>
          <w:p w14:paraId="411723AC" w14:textId="77777777" w:rsidR="006D1762" w:rsidRPr="00B33603" w:rsidRDefault="006D1762" w:rsidP="00407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0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1762" w:rsidRPr="00B33603" w14:paraId="0F33F41B" w14:textId="77777777" w:rsidTr="00FB3B20">
        <w:tc>
          <w:tcPr>
            <w:tcW w:w="2138" w:type="pct"/>
          </w:tcPr>
          <w:p w14:paraId="131AD56F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715" w:type="pct"/>
          </w:tcPr>
          <w:p w14:paraId="077AD0CE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0DA91B46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2B87F4E4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7" w:type="pct"/>
          </w:tcPr>
          <w:p w14:paraId="19CAABF7" w14:textId="7777777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D1762" w:rsidRPr="00B33603" w14:paraId="20CE810D" w14:textId="77777777" w:rsidTr="00FB3B20">
        <w:tc>
          <w:tcPr>
            <w:tcW w:w="2138" w:type="pct"/>
          </w:tcPr>
          <w:p w14:paraId="57286D53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</w:tcPr>
          <w:p w14:paraId="44F6E7DD" w14:textId="46BB95FF" w:rsidR="006D1762" w:rsidRPr="00B33603" w:rsidRDefault="00011BED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4F29D38A" w14:textId="76BA4910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12A52F33" w14:textId="64A7540E" w:rsidR="006D1762" w:rsidRPr="00B33603" w:rsidRDefault="00C039DA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400</w:t>
            </w:r>
          </w:p>
        </w:tc>
        <w:tc>
          <w:tcPr>
            <w:tcW w:w="717" w:type="pct"/>
          </w:tcPr>
          <w:p w14:paraId="661077BD" w14:textId="4044644D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490</w:t>
            </w:r>
          </w:p>
        </w:tc>
      </w:tr>
      <w:tr w:rsidR="006D1762" w:rsidRPr="00B33603" w14:paraId="4C37187D" w14:textId="77777777" w:rsidTr="00FB3B20">
        <w:tc>
          <w:tcPr>
            <w:tcW w:w="2138" w:type="pct"/>
          </w:tcPr>
          <w:p w14:paraId="2D399F13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  <w:lang w:bidi="th-TH"/>
              </w:rPr>
              <w:t>บริษัทร่วม</w:t>
            </w:r>
          </w:p>
        </w:tc>
        <w:tc>
          <w:tcPr>
            <w:tcW w:w="715" w:type="pct"/>
          </w:tcPr>
          <w:p w14:paraId="16985D18" w14:textId="12B1779D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151</w:t>
            </w:r>
          </w:p>
        </w:tc>
        <w:tc>
          <w:tcPr>
            <w:tcW w:w="715" w:type="pct"/>
          </w:tcPr>
          <w:p w14:paraId="6E38163E" w14:textId="6EA45933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rFonts w:hint="cs"/>
                <w:sz w:val="29"/>
                <w:szCs w:val="29"/>
                <w:cs/>
              </w:rPr>
              <w:t>99</w:t>
            </w:r>
          </w:p>
        </w:tc>
        <w:tc>
          <w:tcPr>
            <w:tcW w:w="715" w:type="pct"/>
          </w:tcPr>
          <w:p w14:paraId="78BA2F06" w14:textId="2F495851" w:rsidR="006D1762" w:rsidRPr="00B33603" w:rsidRDefault="00011BED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7" w:type="pct"/>
          </w:tcPr>
          <w:p w14:paraId="19AAE59B" w14:textId="1AC8BD0F" w:rsidR="006D1762" w:rsidRPr="00B33603" w:rsidRDefault="006D1762" w:rsidP="006D176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D1762" w:rsidRPr="00B33603" w14:paraId="31229D2E" w14:textId="77777777" w:rsidTr="00FB3B20">
        <w:trPr>
          <w:trHeight w:val="60"/>
        </w:trPr>
        <w:tc>
          <w:tcPr>
            <w:tcW w:w="2138" w:type="pct"/>
          </w:tcPr>
          <w:p w14:paraId="78B3618D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15" w:type="pct"/>
          </w:tcPr>
          <w:p w14:paraId="14B25EE1" w14:textId="2AEADA5E" w:rsidR="006D1762" w:rsidRPr="00B33603" w:rsidRDefault="00011BED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151</w:t>
            </w:r>
          </w:p>
        </w:tc>
        <w:tc>
          <w:tcPr>
            <w:tcW w:w="715" w:type="pct"/>
          </w:tcPr>
          <w:p w14:paraId="19EE8C92" w14:textId="1BA00533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99</w:t>
            </w:r>
          </w:p>
        </w:tc>
        <w:tc>
          <w:tcPr>
            <w:tcW w:w="715" w:type="pct"/>
          </w:tcPr>
          <w:p w14:paraId="6F9384AB" w14:textId="10AD0FB5" w:rsidR="006D1762" w:rsidRPr="00B33603" w:rsidRDefault="00C039DA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b/>
                <w:bCs/>
                <w:sz w:val="29"/>
                <w:szCs w:val="29"/>
              </w:rPr>
              <w:t>400</w:t>
            </w:r>
          </w:p>
        </w:tc>
        <w:tc>
          <w:tcPr>
            <w:tcW w:w="717" w:type="pct"/>
          </w:tcPr>
          <w:p w14:paraId="095586D7" w14:textId="2209AF2F" w:rsidR="006D1762" w:rsidRPr="00B33603" w:rsidRDefault="006D1762" w:rsidP="006D176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</w:rPr>
              <w:t>490</w:t>
            </w:r>
          </w:p>
        </w:tc>
      </w:tr>
      <w:tr w:rsidR="006D1762" w:rsidRPr="00B33603" w14:paraId="2F4A1F36" w14:textId="77777777" w:rsidTr="00FB3B20">
        <w:tc>
          <w:tcPr>
            <w:tcW w:w="2138" w:type="pct"/>
          </w:tcPr>
          <w:p w14:paraId="17F4B499" w14:textId="77777777" w:rsidR="006D1762" w:rsidRPr="00B33603" w:rsidRDefault="006D1762" w:rsidP="00407786">
            <w:pPr>
              <w:pStyle w:val="block"/>
              <w:spacing w:after="0" w:line="300" w:lineRule="exact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21C0FE9E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03F4AD3F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5CA7060D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717" w:type="pct"/>
          </w:tcPr>
          <w:p w14:paraId="0EA01B75" w14:textId="77777777" w:rsidR="006D1762" w:rsidRPr="00B33603" w:rsidRDefault="006D1762" w:rsidP="00407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0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D1762" w:rsidRPr="00B33603" w14:paraId="7B43B475" w14:textId="77777777" w:rsidTr="00FB3B20">
        <w:tc>
          <w:tcPr>
            <w:tcW w:w="2138" w:type="pct"/>
          </w:tcPr>
          <w:p w14:paraId="499C2DF0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หนี้สินหมุนเวียนอื่น</w:t>
            </w:r>
          </w:p>
        </w:tc>
        <w:tc>
          <w:tcPr>
            <w:tcW w:w="715" w:type="pct"/>
          </w:tcPr>
          <w:p w14:paraId="079B296E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6691213F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5" w:type="pct"/>
          </w:tcPr>
          <w:p w14:paraId="68B5683E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  <w:cs/>
              </w:rPr>
            </w:pPr>
          </w:p>
        </w:tc>
        <w:tc>
          <w:tcPr>
            <w:tcW w:w="717" w:type="pct"/>
          </w:tcPr>
          <w:p w14:paraId="126D041E" w14:textId="7777777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D1762" w:rsidRPr="00B33603" w14:paraId="1047639A" w14:textId="77777777" w:rsidTr="00FB3B20">
        <w:tc>
          <w:tcPr>
            <w:tcW w:w="2138" w:type="pct"/>
          </w:tcPr>
          <w:p w14:paraId="6F6EEA3B" w14:textId="3B96E980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715" w:type="pct"/>
          </w:tcPr>
          <w:p w14:paraId="0D1CD1D9" w14:textId="4ABD23E3" w:rsidR="006D1762" w:rsidRPr="00B33603" w:rsidRDefault="00C039DA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25AB216A" w14:textId="0998D1B7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</w:tcPr>
          <w:p w14:paraId="312DA019" w14:textId="1BBBFDE6" w:rsidR="006D1762" w:rsidRPr="00B33603" w:rsidRDefault="00C039DA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104</w:t>
            </w:r>
          </w:p>
        </w:tc>
        <w:tc>
          <w:tcPr>
            <w:tcW w:w="717" w:type="pct"/>
          </w:tcPr>
          <w:p w14:paraId="3E63A896" w14:textId="68926388" w:rsidR="006D1762" w:rsidRPr="00B33603" w:rsidRDefault="006D1762" w:rsidP="006D176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89</w:t>
            </w:r>
          </w:p>
        </w:tc>
      </w:tr>
      <w:tr w:rsidR="006D1762" w:rsidRPr="00B33603" w14:paraId="14D5EB88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</w:tcPr>
          <w:p w14:paraId="1DC4CE02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221FEC02" w14:textId="55168D36" w:rsidR="006D1762" w:rsidRPr="00B33603" w:rsidRDefault="00C039DA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3DADD4EE" w14:textId="37AAC48C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50CE7DE2" w14:textId="6F592A6A" w:rsidR="006D1762" w:rsidRPr="00B33603" w:rsidRDefault="00C039DA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104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1CC035A0" w14:textId="530140DB" w:rsidR="006D1762" w:rsidRPr="00B33603" w:rsidRDefault="006D1762" w:rsidP="006D176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</w:rPr>
              <w:t>89</w:t>
            </w:r>
          </w:p>
        </w:tc>
      </w:tr>
      <w:tr w:rsidR="006D1762" w:rsidRPr="00B33603" w14:paraId="7FFB7B29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</w:tcPr>
          <w:p w14:paraId="6DB980EB" w14:textId="77777777" w:rsidR="006D1762" w:rsidRPr="00B33603" w:rsidRDefault="006D1762" w:rsidP="00407786">
            <w:pPr>
              <w:pStyle w:val="block"/>
              <w:spacing w:after="0" w:line="300" w:lineRule="exact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0093A046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3A785C4C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3679924C" w14:textId="77777777" w:rsidR="006D1762" w:rsidRPr="00B33603" w:rsidRDefault="006D1762" w:rsidP="0040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70EE45DF" w14:textId="77777777" w:rsidR="006D1762" w:rsidRPr="00B33603" w:rsidRDefault="006D1762" w:rsidP="00407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0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1762" w:rsidRPr="00B33603" w14:paraId="7412C1EE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</w:tcPr>
          <w:p w14:paraId="6DB0DD89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ไม่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หมุนเวียนอื่น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352FC489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049387AD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2AC8AB66" w14:textId="77777777" w:rsidR="006D1762" w:rsidRPr="00B33603" w:rsidRDefault="006D1762" w:rsidP="006D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6F6440B1" w14:textId="77777777" w:rsidR="006D1762" w:rsidRPr="00B33603" w:rsidRDefault="006D1762" w:rsidP="006D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1762" w:rsidRPr="00B33603" w14:paraId="7371DA24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</w:tcPr>
          <w:p w14:paraId="0EA6BC94" w14:textId="6F13C0E0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  <w:r w:rsidR="002A7715" w:rsidRPr="00B33603">
              <w:rPr>
                <w:rFonts w:ascii="Angsana New" w:hAnsi="Angsana New"/>
                <w:sz w:val="29"/>
                <w:szCs w:val="29"/>
                <w:cs/>
              </w:rPr>
              <w:t>และบริษัทย่อยทางอ้อม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2D9D29A5" w14:textId="76C93C64" w:rsidR="006D1762" w:rsidRPr="00B33603" w:rsidRDefault="00C039DA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01537B68" w14:textId="7F023496" w:rsidR="006D1762" w:rsidRPr="00B33603" w:rsidRDefault="006D1762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7AB1FDCC" w14:textId="3647B0ED" w:rsidR="006D1762" w:rsidRPr="00B33603" w:rsidRDefault="00C039DA" w:rsidP="006D1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69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19628415" w14:textId="7221F356" w:rsidR="006D1762" w:rsidRPr="00B33603" w:rsidRDefault="006D1762" w:rsidP="006D176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/>
                <w:sz w:val="29"/>
                <w:szCs w:val="29"/>
              </w:rPr>
              <w:t>132</w:t>
            </w:r>
          </w:p>
        </w:tc>
      </w:tr>
      <w:tr w:rsidR="006D1762" w:rsidRPr="00B33603" w14:paraId="28BD2726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</w:tcPr>
          <w:p w14:paraId="71CA7FFA" w14:textId="77777777" w:rsidR="006D1762" w:rsidRPr="00B33603" w:rsidRDefault="006D1762" w:rsidP="006D176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009C7F0D" w14:textId="211ECC0E" w:rsidR="006D1762" w:rsidRPr="00B33603" w:rsidRDefault="00C039DA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0EC2D87D" w14:textId="5DA222BA" w:rsidR="006D1762" w:rsidRPr="00B33603" w:rsidRDefault="006D1762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63F7E0D1" w14:textId="02BBB988" w:rsidR="006D1762" w:rsidRPr="00B33603" w:rsidRDefault="00C039DA" w:rsidP="006D1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69</w:t>
            </w: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37789A1D" w14:textId="1B812C05" w:rsidR="006D1762" w:rsidRPr="00B33603" w:rsidRDefault="006D1762" w:rsidP="006D176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33603">
              <w:rPr>
                <w:rFonts w:ascii="Angsana New" w:hAnsi="Angsana New"/>
                <w:b/>
                <w:bCs/>
                <w:sz w:val="29"/>
                <w:szCs w:val="29"/>
              </w:rPr>
              <w:t>132</w:t>
            </w:r>
          </w:p>
        </w:tc>
      </w:tr>
    </w:tbl>
    <w:p w14:paraId="6B92FD1C" w14:textId="77777777" w:rsidR="00B24747" w:rsidRPr="00B33603" w:rsidRDefault="00B24747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9855FD1" w14:textId="77777777" w:rsidR="00B24747" w:rsidRPr="00B33603" w:rsidRDefault="00B24747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2979"/>
        <w:gridCol w:w="1083"/>
        <w:gridCol w:w="1102"/>
        <w:gridCol w:w="8"/>
        <w:gridCol w:w="8"/>
        <w:gridCol w:w="1110"/>
        <w:gridCol w:w="1110"/>
        <w:gridCol w:w="1102"/>
        <w:gridCol w:w="1101"/>
      </w:tblGrid>
      <w:tr w:rsidR="00B86C44" w:rsidRPr="00B33603" w14:paraId="1219E483" w14:textId="77777777" w:rsidTr="00B86C44">
        <w:trPr>
          <w:trHeight w:val="80"/>
          <w:tblHeader/>
        </w:trPr>
        <w:tc>
          <w:tcPr>
            <w:tcW w:w="1551" w:type="pct"/>
            <w:vAlign w:val="bottom"/>
          </w:tcPr>
          <w:p w14:paraId="4982FAB0" w14:textId="77777777" w:rsidR="00B86C44" w:rsidRPr="00B33603" w:rsidRDefault="00B86C44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</w:tcPr>
          <w:p w14:paraId="40D80974" w14:textId="77777777" w:rsidR="00B86C44" w:rsidRPr="00B33603" w:rsidRDefault="00B86C44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74" w:type="pct"/>
          </w:tcPr>
          <w:p w14:paraId="495A6BD0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2311" w:type="pct"/>
            <w:gridSpan w:val="6"/>
            <w:vAlign w:val="bottom"/>
          </w:tcPr>
          <w:p w14:paraId="3AEF86F9" w14:textId="11B78AF4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B3360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86C44" w:rsidRPr="00B33603" w14:paraId="1B761931" w14:textId="77777777" w:rsidTr="00B86C44">
        <w:trPr>
          <w:trHeight w:val="845"/>
          <w:tblHeader/>
        </w:trPr>
        <w:tc>
          <w:tcPr>
            <w:tcW w:w="1551" w:type="pct"/>
            <w:vAlign w:val="bottom"/>
          </w:tcPr>
          <w:p w14:paraId="06603834" w14:textId="65EF7409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i/>
                <w:iCs/>
                <w:cs/>
              </w:rPr>
              <w:t>เงินกู้ยืม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564" w:type="pct"/>
            <w:vAlign w:val="bottom"/>
          </w:tcPr>
          <w:p w14:paraId="51E4E622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31</w:t>
            </w:r>
            <w:r w:rsidRPr="00B33603">
              <w:rPr>
                <w:cs/>
              </w:rPr>
              <w:t xml:space="preserve"> ธันวาคม</w:t>
            </w:r>
          </w:p>
        </w:tc>
        <w:tc>
          <w:tcPr>
            <w:tcW w:w="582" w:type="pct"/>
            <w:gridSpan w:val="3"/>
            <w:vAlign w:val="bottom"/>
          </w:tcPr>
          <w:p w14:paraId="555D99E4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1</w:t>
            </w:r>
            <w:r w:rsidRPr="00B33603">
              <w:rPr>
                <w:cs/>
              </w:rPr>
              <w:t xml:space="preserve"> มกราคม</w:t>
            </w:r>
          </w:p>
        </w:tc>
        <w:tc>
          <w:tcPr>
            <w:tcW w:w="578" w:type="pct"/>
            <w:vAlign w:val="bottom"/>
          </w:tcPr>
          <w:p w14:paraId="02E59D1E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B33603">
              <w:tab/>
            </w:r>
            <w:r w:rsidRPr="00B33603">
              <w:rPr>
                <w:cs/>
              </w:rPr>
              <w:t>เพิ่มขึ้น</w:t>
            </w:r>
          </w:p>
        </w:tc>
        <w:tc>
          <w:tcPr>
            <w:tcW w:w="578" w:type="pct"/>
            <w:vAlign w:val="bottom"/>
          </w:tcPr>
          <w:p w14:paraId="25D3BBA7" w14:textId="371DB748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  <w:rPr>
                <w:cs/>
              </w:rPr>
            </w:pPr>
            <w:r w:rsidRPr="00B33603">
              <w:tab/>
            </w:r>
            <w:r w:rsidRPr="00B3360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574" w:type="pct"/>
          </w:tcPr>
          <w:p w14:paraId="33183D91" w14:textId="77777777" w:rsidR="00102DEF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B33603">
              <w:rPr>
                <w:cs/>
              </w:rPr>
              <w:t>ผลกระทบ</w:t>
            </w:r>
          </w:p>
          <w:p w14:paraId="2E7C501F" w14:textId="066A324C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>จากอัตราแลกเปลี่ยน</w:t>
            </w:r>
          </w:p>
        </w:tc>
        <w:tc>
          <w:tcPr>
            <w:tcW w:w="573" w:type="pct"/>
            <w:vAlign w:val="bottom"/>
          </w:tcPr>
          <w:p w14:paraId="46D2AE50" w14:textId="2CE6D4BE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rPr>
                <w:cs/>
              </w:rPr>
              <w:br/>
            </w:r>
            <w:r w:rsidRPr="00B33603">
              <w:t>31</w:t>
            </w:r>
            <w:r w:rsidRPr="00B33603">
              <w:rPr>
                <w:cs/>
              </w:rPr>
              <w:t xml:space="preserve"> ธันวาคม</w:t>
            </w:r>
          </w:p>
        </w:tc>
      </w:tr>
      <w:tr w:rsidR="00B86C44" w:rsidRPr="00B33603" w14:paraId="024FC0CF" w14:textId="77777777" w:rsidTr="00B86C44">
        <w:trPr>
          <w:trHeight w:val="80"/>
          <w:tblHeader/>
        </w:trPr>
        <w:tc>
          <w:tcPr>
            <w:tcW w:w="1551" w:type="pct"/>
            <w:vAlign w:val="bottom"/>
          </w:tcPr>
          <w:p w14:paraId="1CB13662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64" w:type="pct"/>
          </w:tcPr>
          <w:p w14:paraId="55800F50" w14:textId="77777777" w:rsidR="00B86C44" w:rsidRPr="00B33603" w:rsidRDefault="00B86C44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74" w:type="pct"/>
          </w:tcPr>
          <w:p w14:paraId="7CB7AF3B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2311" w:type="pct"/>
            <w:gridSpan w:val="6"/>
            <w:vAlign w:val="bottom"/>
          </w:tcPr>
          <w:p w14:paraId="2CD8555E" w14:textId="721A7998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B33603">
              <w:rPr>
                <w:i/>
                <w:iCs/>
                <w:cs/>
              </w:rPr>
              <w:t>(ล้านบาท)</w:t>
            </w:r>
          </w:p>
        </w:tc>
      </w:tr>
      <w:tr w:rsidR="00B86C44" w:rsidRPr="00B33603" w14:paraId="4D22C40D" w14:textId="77777777" w:rsidTr="00B86C44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551" w:type="pct"/>
          </w:tcPr>
          <w:p w14:paraId="48A46784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B33603">
              <w:rPr>
                <w:b/>
                <w:bCs/>
                <w:i/>
                <w:iCs/>
              </w:rPr>
              <w:t>2568</w:t>
            </w:r>
          </w:p>
        </w:tc>
        <w:tc>
          <w:tcPr>
            <w:tcW w:w="564" w:type="pct"/>
          </w:tcPr>
          <w:p w14:paraId="66241423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82" w:type="pct"/>
            <w:gridSpan w:val="3"/>
          </w:tcPr>
          <w:p w14:paraId="112563C0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627078D7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0FD8C3DF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4" w:type="pct"/>
          </w:tcPr>
          <w:p w14:paraId="48614CDC" w14:textId="77777777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3" w:type="pct"/>
          </w:tcPr>
          <w:p w14:paraId="09DF0DD8" w14:textId="2DCA63BE" w:rsidR="00B86C44" w:rsidRPr="00B33603" w:rsidRDefault="00B8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B86C44" w:rsidRPr="00B33603" w14:paraId="1A0FC63A" w14:textId="77777777" w:rsidTr="00B86C44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551" w:type="pct"/>
          </w:tcPr>
          <w:p w14:paraId="49C8037C" w14:textId="06203044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64" w:type="pct"/>
          </w:tcPr>
          <w:p w14:paraId="193A80F1" w14:textId="7777777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82" w:type="pct"/>
            <w:gridSpan w:val="3"/>
          </w:tcPr>
          <w:p w14:paraId="74716FAB" w14:textId="7777777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3ED5F652" w14:textId="7777777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315783BA" w14:textId="7777777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4" w:type="pct"/>
          </w:tcPr>
          <w:p w14:paraId="25A34006" w14:textId="7777777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3" w:type="pct"/>
          </w:tcPr>
          <w:p w14:paraId="05654B8B" w14:textId="57CE6FC8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B86C44" w:rsidRPr="00B33603" w14:paraId="511E3601" w14:textId="77777777" w:rsidTr="00B86C44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6A34516B" w14:textId="3AF7FA20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rPr>
                <w:cs/>
              </w:rPr>
              <w:t>บริษัท บีซีพีอาร์ จำกัด</w:t>
            </w:r>
          </w:p>
        </w:tc>
        <w:tc>
          <w:tcPr>
            <w:tcW w:w="564" w:type="pct"/>
            <w:vAlign w:val="bottom"/>
          </w:tcPr>
          <w:p w14:paraId="74247878" w14:textId="4A1BAACD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0.90</w:t>
            </w:r>
          </w:p>
        </w:tc>
        <w:tc>
          <w:tcPr>
            <w:tcW w:w="582" w:type="pct"/>
            <w:gridSpan w:val="3"/>
          </w:tcPr>
          <w:p w14:paraId="362E8470" w14:textId="73FD70E7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491</w:t>
            </w:r>
          </w:p>
        </w:tc>
        <w:tc>
          <w:tcPr>
            <w:tcW w:w="578" w:type="pct"/>
          </w:tcPr>
          <w:p w14:paraId="319B8572" w14:textId="7C0266F1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12</w:t>
            </w:r>
          </w:p>
        </w:tc>
        <w:tc>
          <w:tcPr>
            <w:tcW w:w="578" w:type="pct"/>
          </w:tcPr>
          <w:p w14:paraId="365B2834" w14:textId="5A5B27AF" w:rsidR="00B86C44" w:rsidRPr="00B33603" w:rsidRDefault="00B86C44" w:rsidP="008A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(358)</w:t>
            </w:r>
          </w:p>
        </w:tc>
        <w:tc>
          <w:tcPr>
            <w:tcW w:w="574" w:type="pct"/>
          </w:tcPr>
          <w:p w14:paraId="47BB2DE2" w14:textId="160C954A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</w:tcPr>
          <w:p w14:paraId="622218CC" w14:textId="02DBDD08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145</w:t>
            </w:r>
          </w:p>
        </w:tc>
      </w:tr>
      <w:tr w:rsidR="00B86C44" w:rsidRPr="00B33603" w14:paraId="5CC5C7AD" w14:textId="77777777" w:rsidTr="00B86C44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0F0AB3C9" w14:textId="4754317A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rPr>
                <w:cs/>
              </w:rPr>
              <w:t>บริษัท บางจาก รีเทล จำกัด</w:t>
            </w:r>
          </w:p>
        </w:tc>
        <w:tc>
          <w:tcPr>
            <w:tcW w:w="564" w:type="pct"/>
          </w:tcPr>
          <w:p w14:paraId="289FDD52" w14:textId="535F03B3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0.90</w:t>
            </w:r>
          </w:p>
        </w:tc>
        <w:tc>
          <w:tcPr>
            <w:tcW w:w="582" w:type="pct"/>
            <w:gridSpan w:val="3"/>
            <w:vAlign w:val="bottom"/>
          </w:tcPr>
          <w:p w14:paraId="17FA4837" w14:textId="4F5F0AEA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74</w:t>
            </w:r>
          </w:p>
        </w:tc>
        <w:tc>
          <w:tcPr>
            <w:tcW w:w="578" w:type="pct"/>
            <w:vAlign w:val="bottom"/>
          </w:tcPr>
          <w:p w14:paraId="77B12D02" w14:textId="7B3A1A2A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5</w:t>
            </w:r>
            <w:r w:rsidR="00D7173A" w:rsidRPr="00B33603">
              <w:t>7</w:t>
            </w:r>
          </w:p>
        </w:tc>
        <w:tc>
          <w:tcPr>
            <w:tcW w:w="578" w:type="pct"/>
            <w:vAlign w:val="bottom"/>
          </w:tcPr>
          <w:p w14:paraId="6318AD6B" w14:textId="16B5F65D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(38)</w:t>
            </w:r>
          </w:p>
        </w:tc>
        <w:tc>
          <w:tcPr>
            <w:tcW w:w="574" w:type="pct"/>
          </w:tcPr>
          <w:p w14:paraId="0065EC03" w14:textId="7BC7F0AD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44C1E046" w14:textId="72DC16DC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93</w:t>
            </w:r>
          </w:p>
        </w:tc>
      </w:tr>
      <w:tr w:rsidR="00B86C44" w:rsidRPr="00B33603" w14:paraId="2CEBE776" w14:textId="77777777" w:rsidTr="00102DEF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3F28B900" w14:textId="23EA8BD7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B33603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64" w:type="pct"/>
            <w:vAlign w:val="bottom"/>
          </w:tcPr>
          <w:p w14:paraId="184E08B3" w14:textId="415B43CE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0.90</w:t>
            </w:r>
            <w:r w:rsidR="00535786" w:rsidRPr="00B33603">
              <w:t xml:space="preserve"> - 3.</w:t>
            </w:r>
            <w:r w:rsidR="00102DEF" w:rsidRPr="00B33603">
              <w:t>15</w:t>
            </w:r>
          </w:p>
        </w:tc>
        <w:tc>
          <w:tcPr>
            <w:tcW w:w="582" w:type="pct"/>
            <w:gridSpan w:val="3"/>
            <w:vAlign w:val="bottom"/>
          </w:tcPr>
          <w:p w14:paraId="04B06A63" w14:textId="291CBBB0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rPr>
                <w:rFonts w:hint="cs"/>
                <w:cs/>
              </w:rPr>
              <w:t>27</w:t>
            </w:r>
          </w:p>
        </w:tc>
        <w:tc>
          <w:tcPr>
            <w:tcW w:w="578" w:type="pct"/>
            <w:vAlign w:val="bottom"/>
          </w:tcPr>
          <w:p w14:paraId="7EEE03A5" w14:textId="778BA7D0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333</w:t>
            </w:r>
          </w:p>
        </w:tc>
        <w:tc>
          <w:tcPr>
            <w:tcW w:w="578" w:type="pct"/>
            <w:vAlign w:val="bottom"/>
          </w:tcPr>
          <w:p w14:paraId="0C0ECD2D" w14:textId="39BF627C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(10)</w:t>
            </w:r>
          </w:p>
        </w:tc>
        <w:tc>
          <w:tcPr>
            <w:tcW w:w="574" w:type="pct"/>
            <w:vAlign w:val="bottom"/>
          </w:tcPr>
          <w:p w14:paraId="075694C4" w14:textId="208EEBC7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</w:t>
            </w:r>
          </w:p>
        </w:tc>
        <w:tc>
          <w:tcPr>
            <w:tcW w:w="573" w:type="pct"/>
            <w:vAlign w:val="bottom"/>
          </w:tcPr>
          <w:p w14:paraId="2EE1F11E" w14:textId="3B379E0A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353</w:t>
            </w:r>
          </w:p>
        </w:tc>
      </w:tr>
      <w:tr w:rsidR="00B86C44" w:rsidRPr="00B33603" w14:paraId="73A581A7" w14:textId="77777777" w:rsidTr="004D1F43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2CC53B25" w14:textId="5E4E8C7C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B33603">
              <w:rPr>
                <w:cs/>
              </w:rPr>
              <w:t>บริษัท บีซีวี เอ็นเนอร์ยี่ จำกัด</w:t>
            </w:r>
          </w:p>
        </w:tc>
        <w:tc>
          <w:tcPr>
            <w:tcW w:w="564" w:type="pct"/>
          </w:tcPr>
          <w:p w14:paraId="257ABB2E" w14:textId="75212E87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0.90</w:t>
            </w:r>
          </w:p>
        </w:tc>
        <w:tc>
          <w:tcPr>
            <w:tcW w:w="582" w:type="pct"/>
            <w:gridSpan w:val="3"/>
            <w:vAlign w:val="bottom"/>
          </w:tcPr>
          <w:p w14:paraId="706BAB26" w14:textId="1E93A584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74</w:t>
            </w:r>
          </w:p>
        </w:tc>
        <w:tc>
          <w:tcPr>
            <w:tcW w:w="578" w:type="pct"/>
            <w:vAlign w:val="bottom"/>
          </w:tcPr>
          <w:p w14:paraId="6D91D008" w14:textId="315F574F" w:rsidR="00B86C44" w:rsidRPr="00B33603" w:rsidRDefault="00D7173A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8" w:type="pct"/>
            <w:vAlign w:val="bottom"/>
          </w:tcPr>
          <w:p w14:paraId="0DE6AD3C" w14:textId="6901246B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</w:t>
            </w:r>
            <w:r w:rsidR="00D7173A" w:rsidRPr="00B33603">
              <w:t>7</w:t>
            </w:r>
            <w:r w:rsidRPr="00B33603">
              <w:t>)</w:t>
            </w:r>
          </w:p>
        </w:tc>
        <w:tc>
          <w:tcPr>
            <w:tcW w:w="574" w:type="pct"/>
          </w:tcPr>
          <w:p w14:paraId="50EF732D" w14:textId="19BAA26C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659080AE" w14:textId="1F95CD3D" w:rsidR="00B86C44" w:rsidRPr="00B33603" w:rsidRDefault="00B86C44" w:rsidP="00B6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67</w:t>
            </w:r>
          </w:p>
        </w:tc>
      </w:tr>
      <w:tr w:rsidR="009C5D0D" w:rsidRPr="00B33603" w14:paraId="11CBECCC" w14:textId="77777777" w:rsidTr="00102DEF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442E9882" w14:textId="4747AD67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0"/>
              </w:tabs>
              <w:spacing w:line="240" w:lineRule="auto"/>
              <w:ind w:left="250" w:hanging="250"/>
              <w:rPr>
                <w:cs/>
              </w:rPr>
            </w:pPr>
            <w:r w:rsidRPr="00B33603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  <w:r w:rsidRPr="00B33603">
              <w:tab/>
            </w:r>
            <w:r w:rsidRPr="00B33603">
              <w:tab/>
            </w:r>
          </w:p>
        </w:tc>
        <w:tc>
          <w:tcPr>
            <w:tcW w:w="564" w:type="pct"/>
            <w:vAlign w:val="bottom"/>
          </w:tcPr>
          <w:p w14:paraId="4A9D8905" w14:textId="2B839FEE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0.90</w:t>
            </w:r>
          </w:p>
        </w:tc>
        <w:tc>
          <w:tcPr>
            <w:tcW w:w="582" w:type="pct"/>
            <w:gridSpan w:val="3"/>
            <w:vAlign w:val="bottom"/>
          </w:tcPr>
          <w:p w14:paraId="189E5DD5" w14:textId="0D1F9FB0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578" w:type="pct"/>
            <w:vAlign w:val="bottom"/>
          </w:tcPr>
          <w:p w14:paraId="0E828621" w14:textId="54502462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350</w:t>
            </w:r>
          </w:p>
        </w:tc>
        <w:tc>
          <w:tcPr>
            <w:tcW w:w="578" w:type="pct"/>
            <w:vAlign w:val="bottom"/>
          </w:tcPr>
          <w:p w14:paraId="406059FC" w14:textId="42586183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4" w:type="pct"/>
            <w:vAlign w:val="bottom"/>
          </w:tcPr>
          <w:p w14:paraId="7DACE372" w14:textId="0C407F8C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4B68E2A7" w14:textId="0D227345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350</w:t>
            </w:r>
          </w:p>
        </w:tc>
      </w:tr>
      <w:tr w:rsidR="009C5D0D" w:rsidRPr="00B33603" w14:paraId="5F9F6F39" w14:textId="77777777">
        <w:tblPrEx>
          <w:tblLook w:val="04A0" w:firstRow="1" w:lastRow="0" w:firstColumn="1" w:lastColumn="0" w:noHBand="0" w:noVBand="1"/>
        </w:tblPrEx>
        <w:trPr>
          <w:trHeight w:val="436"/>
          <w:tblHeader/>
        </w:trPr>
        <w:tc>
          <w:tcPr>
            <w:tcW w:w="1551" w:type="pct"/>
          </w:tcPr>
          <w:p w14:paraId="2A8A276B" w14:textId="602DE237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564" w:type="pct"/>
          </w:tcPr>
          <w:p w14:paraId="1116F91C" w14:textId="25591A2D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0.90</w:t>
            </w:r>
          </w:p>
        </w:tc>
        <w:tc>
          <w:tcPr>
            <w:tcW w:w="582" w:type="pct"/>
            <w:gridSpan w:val="3"/>
            <w:vAlign w:val="bottom"/>
          </w:tcPr>
          <w:p w14:paraId="395F545B" w14:textId="1650C941" w:rsidR="009C5D0D" w:rsidRPr="00B33603" w:rsidRDefault="009C5D0D" w:rsidP="009C5D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8" w:type="pct"/>
            <w:vAlign w:val="bottom"/>
          </w:tcPr>
          <w:p w14:paraId="1933EED8" w14:textId="17ED3925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21</w:t>
            </w:r>
            <w:r w:rsidR="00D7173A" w:rsidRPr="00B33603">
              <w:t>5</w:t>
            </w:r>
          </w:p>
        </w:tc>
        <w:tc>
          <w:tcPr>
            <w:tcW w:w="578" w:type="pct"/>
            <w:vAlign w:val="bottom"/>
          </w:tcPr>
          <w:p w14:paraId="785E8864" w14:textId="2718D151" w:rsidR="009C5D0D" w:rsidRPr="00B33603" w:rsidRDefault="00D7173A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(2)</w:t>
            </w:r>
          </w:p>
        </w:tc>
        <w:tc>
          <w:tcPr>
            <w:tcW w:w="574" w:type="pct"/>
            <w:vAlign w:val="bottom"/>
          </w:tcPr>
          <w:p w14:paraId="1AAA8DF5" w14:textId="7482170C" w:rsidR="009C5D0D" w:rsidRPr="00B33603" w:rsidRDefault="009C5D0D" w:rsidP="004D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5DA35FCF" w14:textId="6C9E9442" w:rsidR="009C5D0D" w:rsidRPr="00B33603" w:rsidRDefault="009C5D0D" w:rsidP="009C5D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213</w:t>
            </w:r>
          </w:p>
        </w:tc>
      </w:tr>
      <w:tr w:rsidR="009C5D0D" w:rsidRPr="00B33603" w14:paraId="2D4CB7F8" w14:textId="77777777">
        <w:tblPrEx>
          <w:tblLook w:val="04A0" w:firstRow="1" w:lastRow="0" w:firstColumn="1" w:lastColumn="0" w:noHBand="0" w:noVBand="1"/>
        </w:tblPrEx>
        <w:trPr>
          <w:trHeight w:val="470"/>
          <w:tblHeader/>
        </w:trPr>
        <w:tc>
          <w:tcPr>
            <w:tcW w:w="1551" w:type="pct"/>
          </w:tcPr>
          <w:p w14:paraId="0BBD0EE7" w14:textId="252C768B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64" w:type="pct"/>
            <w:vAlign w:val="bottom"/>
          </w:tcPr>
          <w:p w14:paraId="6EF17ACD" w14:textId="77777777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4100F4DD" w14:textId="52509D5F" w:rsidR="009C5D0D" w:rsidRPr="00B33603" w:rsidRDefault="009C5D0D" w:rsidP="009C5D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666</w:t>
            </w:r>
          </w:p>
        </w:tc>
        <w:tc>
          <w:tcPr>
            <w:tcW w:w="578" w:type="pct"/>
            <w:vAlign w:val="bottom"/>
          </w:tcPr>
          <w:p w14:paraId="5CBE8A4A" w14:textId="77777777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78" w:type="pct"/>
            <w:vAlign w:val="bottom"/>
          </w:tcPr>
          <w:p w14:paraId="14CC2814" w14:textId="77777777" w:rsidR="009C5D0D" w:rsidRPr="00B33603" w:rsidRDefault="009C5D0D" w:rsidP="009C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74" w:type="pct"/>
            <w:vAlign w:val="bottom"/>
          </w:tcPr>
          <w:p w14:paraId="600CA921" w14:textId="77777777" w:rsidR="009C5D0D" w:rsidRPr="00B33603" w:rsidRDefault="009C5D0D" w:rsidP="004D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73" w:type="pct"/>
            <w:vAlign w:val="bottom"/>
          </w:tcPr>
          <w:p w14:paraId="772A5005" w14:textId="1C14ABB9" w:rsidR="009C5D0D" w:rsidRPr="00B33603" w:rsidRDefault="009C5D0D" w:rsidP="009C5D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1,221</w:t>
            </w:r>
          </w:p>
        </w:tc>
      </w:tr>
      <w:tr w:rsidR="00B86C44" w:rsidRPr="00B33603" w14:paraId="53856B2E" w14:textId="77777777" w:rsidTr="00B86C44">
        <w:tblPrEx>
          <w:tblLook w:val="04A0" w:firstRow="1" w:lastRow="0" w:firstColumn="1" w:lastColumn="0" w:noHBand="0" w:noVBand="1"/>
        </w:tblPrEx>
        <w:trPr>
          <w:trHeight w:val="272"/>
          <w:tblHeader/>
        </w:trPr>
        <w:tc>
          <w:tcPr>
            <w:tcW w:w="1551" w:type="pct"/>
          </w:tcPr>
          <w:p w14:paraId="0A3A1F6B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64" w:type="pct"/>
          </w:tcPr>
          <w:p w14:paraId="72D3F381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  <w:tc>
          <w:tcPr>
            <w:tcW w:w="578" w:type="pct"/>
            <w:gridSpan w:val="2"/>
          </w:tcPr>
          <w:p w14:paraId="48319F70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  <w:tc>
          <w:tcPr>
            <w:tcW w:w="582" w:type="pct"/>
            <w:gridSpan w:val="2"/>
          </w:tcPr>
          <w:p w14:paraId="32BE6407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  <w:tc>
          <w:tcPr>
            <w:tcW w:w="578" w:type="pct"/>
          </w:tcPr>
          <w:p w14:paraId="4D10404D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  <w:tc>
          <w:tcPr>
            <w:tcW w:w="574" w:type="pct"/>
          </w:tcPr>
          <w:p w14:paraId="6F77FB4E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  <w:tc>
          <w:tcPr>
            <w:tcW w:w="573" w:type="pct"/>
          </w:tcPr>
          <w:p w14:paraId="037FA910" w14:textId="60C1376B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rPr>
                <w:cs/>
              </w:rPr>
            </w:pPr>
          </w:p>
        </w:tc>
      </w:tr>
      <w:tr w:rsidR="00B86C44" w:rsidRPr="00B33603" w14:paraId="203F2016" w14:textId="77777777" w:rsidTr="00B86C44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551" w:type="pct"/>
          </w:tcPr>
          <w:p w14:paraId="406DAF88" w14:textId="5DA5DACE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564" w:type="pct"/>
          </w:tcPr>
          <w:p w14:paraId="4AF3DCDB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  <w:gridSpan w:val="2"/>
          </w:tcPr>
          <w:p w14:paraId="086C9F58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82" w:type="pct"/>
            <w:gridSpan w:val="2"/>
          </w:tcPr>
          <w:p w14:paraId="4A29A805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3B1F925F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4" w:type="pct"/>
          </w:tcPr>
          <w:p w14:paraId="791061A8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3" w:type="pct"/>
          </w:tcPr>
          <w:p w14:paraId="453F1616" w14:textId="68F0CDB4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B86C44" w:rsidRPr="00B33603" w14:paraId="599D12B9" w14:textId="77777777" w:rsidTr="00B86C44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1551" w:type="pct"/>
          </w:tcPr>
          <w:p w14:paraId="30BEBA85" w14:textId="17127A0E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64" w:type="pct"/>
          </w:tcPr>
          <w:p w14:paraId="20064195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  <w:gridSpan w:val="2"/>
          </w:tcPr>
          <w:p w14:paraId="2B0EACA0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82" w:type="pct"/>
            <w:gridSpan w:val="2"/>
          </w:tcPr>
          <w:p w14:paraId="6D013224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</w:tcPr>
          <w:p w14:paraId="61ED7BDF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4" w:type="pct"/>
          </w:tcPr>
          <w:p w14:paraId="259742EE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3" w:type="pct"/>
          </w:tcPr>
          <w:p w14:paraId="6EB61052" w14:textId="047F601F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B86C44" w:rsidRPr="00B33603" w14:paraId="6E535ABF" w14:textId="77777777" w:rsidTr="00B86C44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79E423A3" w14:textId="6CEAA31D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rPr>
                <w:cs/>
              </w:rPr>
              <w:t>บริษัท บีซีพีอาร์ จำกัด</w:t>
            </w:r>
          </w:p>
        </w:tc>
        <w:tc>
          <w:tcPr>
            <w:tcW w:w="564" w:type="pct"/>
            <w:vAlign w:val="bottom"/>
          </w:tcPr>
          <w:p w14:paraId="40381BA7" w14:textId="5F56548F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0.83</w:t>
            </w:r>
          </w:p>
        </w:tc>
        <w:tc>
          <w:tcPr>
            <w:tcW w:w="578" w:type="pct"/>
            <w:gridSpan w:val="2"/>
          </w:tcPr>
          <w:p w14:paraId="43899DD3" w14:textId="54980C1B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82" w:type="pct"/>
            <w:gridSpan w:val="2"/>
          </w:tcPr>
          <w:p w14:paraId="11787E6C" w14:textId="14E5B390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492</w:t>
            </w:r>
          </w:p>
        </w:tc>
        <w:tc>
          <w:tcPr>
            <w:tcW w:w="578" w:type="pct"/>
          </w:tcPr>
          <w:p w14:paraId="5696B5BF" w14:textId="18E59ED5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(1)</w:t>
            </w:r>
          </w:p>
        </w:tc>
        <w:tc>
          <w:tcPr>
            <w:tcW w:w="574" w:type="pct"/>
          </w:tcPr>
          <w:p w14:paraId="19DEE367" w14:textId="41BA59AE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</w:tcPr>
          <w:p w14:paraId="6EC74949" w14:textId="36EF6ABF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491</w:t>
            </w:r>
          </w:p>
        </w:tc>
      </w:tr>
      <w:tr w:rsidR="00B86C44" w:rsidRPr="00B33603" w14:paraId="1C24FE24" w14:textId="77777777" w:rsidTr="00B86C44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5257E1DD" w14:textId="6BAA7233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rPr>
                <w:cs/>
              </w:rPr>
              <w:t>บริษัท บางจาก รีเทล จำกัด</w:t>
            </w:r>
          </w:p>
        </w:tc>
        <w:tc>
          <w:tcPr>
            <w:tcW w:w="564" w:type="pct"/>
            <w:vAlign w:val="bottom"/>
          </w:tcPr>
          <w:p w14:paraId="1080ABE9" w14:textId="04EBFDBA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0.83</w:t>
            </w:r>
          </w:p>
        </w:tc>
        <w:tc>
          <w:tcPr>
            <w:tcW w:w="578" w:type="pct"/>
            <w:gridSpan w:val="2"/>
            <w:vAlign w:val="bottom"/>
          </w:tcPr>
          <w:p w14:paraId="334FCE34" w14:textId="6C716AF6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82" w:type="pct"/>
            <w:gridSpan w:val="2"/>
            <w:vAlign w:val="bottom"/>
          </w:tcPr>
          <w:p w14:paraId="17A68273" w14:textId="56214784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87</w:t>
            </w:r>
          </w:p>
        </w:tc>
        <w:tc>
          <w:tcPr>
            <w:tcW w:w="578" w:type="pct"/>
            <w:vAlign w:val="bottom"/>
          </w:tcPr>
          <w:p w14:paraId="69E73C48" w14:textId="55C17F60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(13)</w:t>
            </w:r>
          </w:p>
        </w:tc>
        <w:tc>
          <w:tcPr>
            <w:tcW w:w="574" w:type="pct"/>
          </w:tcPr>
          <w:p w14:paraId="5C30162E" w14:textId="250F3B29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6700936F" w14:textId="16C69ADF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74</w:t>
            </w:r>
          </w:p>
        </w:tc>
      </w:tr>
      <w:tr w:rsidR="00B86C44" w:rsidRPr="00B33603" w14:paraId="61A563BB" w14:textId="77777777" w:rsidTr="00B86C44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1551" w:type="pct"/>
          </w:tcPr>
          <w:p w14:paraId="0ECD3A84" w14:textId="0131A5EE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B33603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64" w:type="pct"/>
            <w:vAlign w:val="bottom"/>
          </w:tcPr>
          <w:p w14:paraId="724A876F" w14:textId="5BA6DB7F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B33603">
              <w:t>0.83</w:t>
            </w:r>
          </w:p>
        </w:tc>
        <w:tc>
          <w:tcPr>
            <w:tcW w:w="578" w:type="pct"/>
            <w:gridSpan w:val="2"/>
            <w:vAlign w:val="bottom"/>
          </w:tcPr>
          <w:p w14:paraId="303A90FB" w14:textId="3EB537C6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82" w:type="pct"/>
            <w:gridSpan w:val="2"/>
            <w:vAlign w:val="bottom"/>
          </w:tcPr>
          <w:p w14:paraId="51D8B723" w14:textId="572703C8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366</w:t>
            </w:r>
          </w:p>
        </w:tc>
        <w:tc>
          <w:tcPr>
            <w:tcW w:w="578" w:type="pct"/>
            <w:vAlign w:val="bottom"/>
          </w:tcPr>
          <w:p w14:paraId="01F69E46" w14:textId="4F0B43C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(339)</w:t>
            </w:r>
          </w:p>
        </w:tc>
        <w:tc>
          <w:tcPr>
            <w:tcW w:w="574" w:type="pct"/>
            <w:vAlign w:val="bottom"/>
          </w:tcPr>
          <w:p w14:paraId="2EE837B6" w14:textId="545D4A4B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6D228DC3" w14:textId="3BCFD341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27</w:t>
            </w:r>
          </w:p>
        </w:tc>
      </w:tr>
      <w:tr w:rsidR="00B86C44" w:rsidRPr="00B33603" w14:paraId="47791891" w14:textId="77777777" w:rsidTr="00B86C44">
        <w:tblPrEx>
          <w:tblLook w:val="04A0" w:firstRow="1" w:lastRow="0" w:firstColumn="1" w:lastColumn="0" w:noHBand="0" w:noVBand="1"/>
        </w:tblPrEx>
        <w:trPr>
          <w:trHeight w:val="436"/>
          <w:tblHeader/>
        </w:trPr>
        <w:tc>
          <w:tcPr>
            <w:tcW w:w="1551" w:type="pct"/>
          </w:tcPr>
          <w:p w14:paraId="20EFF173" w14:textId="27A6E2E6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cs/>
              </w:rPr>
              <w:t>บริษัท บีซีวี เอ็นเนอร์ยี่ จำกัด</w:t>
            </w:r>
          </w:p>
        </w:tc>
        <w:tc>
          <w:tcPr>
            <w:tcW w:w="564" w:type="pct"/>
            <w:vAlign w:val="bottom"/>
          </w:tcPr>
          <w:p w14:paraId="300E8D90" w14:textId="721202F4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B33603">
              <w:t>0.83</w:t>
            </w:r>
          </w:p>
        </w:tc>
        <w:tc>
          <w:tcPr>
            <w:tcW w:w="578" w:type="pct"/>
            <w:gridSpan w:val="2"/>
            <w:vAlign w:val="bottom"/>
          </w:tcPr>
          <w:p w14:paraId="39599D69" w14:textId="2E68F208" w:rsidR="00B86C44" w:rsidRPr="00B33603" w:rsidRDefault="00B86C44" w:rsidP="002C6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82" w:type="pct"/>
            <w:gridSpan w:val="2"/>
            <w:vAlign w:val="bottom"/>
          </w:tcPr>
          <w:p w14:paraId="3DF8A5A7" w14:textId="7BC8C9D3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376</w:t>
            </w:r>
          </w:p>
        </w:tc>
        <w:tc>
          <w:tcPr>
            <w:tcW w:w="578" w:type="pct"/>
            <w:vAlign w:val="bottom"/>
          </w:tcPr>
          <w:p w14:paraId="06F7CFB6" w14:textId="7F2C6B81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(302)</w:t>
            </w:r>
          </w:p>
        </w:tc>
        <w:tc>
          <w:tcPr>
            <w:tcW w:w="574" w:type="pct"/>
          </w:tcPr>
          <w:p w14:paraId="3813FFCB" w14:textId="19F7F424" w:rsidR="00B86C44" w:rsidRPr="00B33603" w:rsidRDefault="00B86C44" w:rsidP="004D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573" w:type="pct"/>
            <w:vAlign w:val="bottom"/>
          </w:tcPr>
          <w:p w14:paraId="6BE83D00" w14:textId="1DAE0574" w:rsidR="00B86C44" w:rsidRPr="00B33603" w:rsidRDefault="00B86C44" w:rsidP="002C60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cs/>
              </w:rPr>
            </w:pPr>
            <w:r w:rsidRPr="00B33603">
              <w:t>74</w:t>
            </w:r>
          </w:p>
        </w:tc>
      </w:tr>
      <w:tr w:rsidR="00B86C44" w:rsidRPr="00B33603" w14:paraId="6C1465E5" w14:textId="77777777" w:rsidTr="00B86C44">
        <w:tblPrEx>
          <w:tblLook w:val="04A0" w:firstRow="1" w:lastRow="0" w:firstColumn="1" w:lastColumn="0" w:noHBand="0" w:noVBand="1"/>
        </w:tblPrEx>
        <w:trPr>
          <w:trHeight w:val="470"/>
          <w:tblHeader/>
        </w:trPr>
        <w:tc>
          <w:tcPr>
            <w:tcW w:w="1551" w:type="pct"/>
          </w:tcPr>
          <w:p w14:paraId="0BB05E5A" w14:textId="74D80B82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64" w:type="pct"/>
          </w:tcPr>
          <w:p w14:paraId="082056D9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78" w:type="pct"/>
            <w:gridSpan w:val="2"/>
          </w:tcPr>
          <w:p w14:paraId="5BB0867E" w14:textId="39731093" w:rsidR="00B86C44" w:rsidRPr="00B33603" w:rsidRDefault="00B86C44" w:rsidP="002C60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582" w:type="pct"/>
            <w:gridSpan w:val="2"/>
          </w:tcPr>
          <w:p w14:paraId="1E246A70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78" w:type="pct"/>
          </w:tcPr>
          <w:p w14:paraId="76141C48" w14:textId="77777777" w:rsidR="00B86C44" w:rsidRPr="00B33603" w:rsidRDefault="00B86C44" w:rsidP="002C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74" w:type="pct"/>
          </w:tcPr>
          <w:p w14:paraId="71044030" w14:textId="77777777" w:rsidR="00B86C44" w:rsidRPr="00B33603" w:rsidRDefault="00B86C44" w:rsidP="004D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73" w:type="pct"/>
          </w:tcPr>
          <w:p w14:paraId="7C8DEEF0" w14:textId="7248E19D" w:rsidR="00B86C44" w:rsidRPr="00B33603" w:rsidRDefault="00B86C44" w:rsidP="002C60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666</w:t>
            </w:r>
          </w:p>
        </w:tc>
      </w:tr>
    </w:tbl>
    <w:p w14:paraId="043AD19B" w14:textId="77777777" w:rsidR="00332F0E" w:rsidRPr="00B33603" w:rsidRDefault="00332F0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589B88C" w14:textId="77777777" w:rsidR="009C5D0D" w:rsidRPr="00B33603" w:rsidRDefault="009C5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B33603">
        <w:rPr>
          <w:b/>
          <w:bCs/>
          <w:i/>
          <w:iCs/>
          <w:cs/>
        </w:rPr>
        <w:br w:type="page"/>
      </w:r>
    </w:p>
    <w:p w14:paraId="3283D937" w14:textId="59FBA22F" w:rsidR="00D165FE" w:rsidRPr="00B33603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30E628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6F6CE4FA" w14:textId="5AEE2A83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1572B117" w14:textId="6F137C73" w:rsidR="00EB11EC" w:rsidRPr="00B33603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</w:t>
      </w:r>
      <w:r w:rsidR="008A43A1" w:rsidRPr="00B3360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A43A1" w:rsidRPr="00B33603">
        <w:rPr>
          <w:rFonts w:ascii="Angsana New" w:hAnsi="Angsana New"/>
          <w:sz w:val="30"/>
          <w:szCs w:val="30"/>
        </w:rPr>
        <w:t>2567</w:t>
      </w:r>
      <w:r w:rsidRPr="00B33603">
        <w:rPr>
          <w:rFonts w:ascii="Angsana New" w:hAnsi="Angsana New" w:hint="cs"/>
          <w:sz w:val="30"/>
          <w:szCs w:val="30"/>
          <w:cs/>
        </w:rPr>
        <w:t xml:space="preserve"> จนถึงเดือน</w:t>
      </w:r>
      <w:r w:rsidR="008A43A1" w:rsidRPr="00B33603">
        <w:rPr>
          <w:rFonts w:ascii="Angsana New" w:hAnsi="Angsana New" w:hint="cs"/>
          <w:sz w:val="30"/>
          <w:szCs w:val="30"/>
          <w:cs/>
        </w:rPr>
        <w:t>ธันวาคม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DE3F43" w:rsidRPr="00B33603">
        <w:rPr>
          <w:rFonts w:ascii="Angsana New" w:hAnsi="Angsana New" w:hint="cs"/>
          <w:sz w:val="30"/>
          <w:szCs w:val="30"/>
        </w:rPr>
        <w:t>257</w:t>
      </w:r>
      <w:r w:rsidR="008A43A1" w:rsidRPr="00B33603">
        <w:rPr>
          <w:rFonts w:ascii="Angsana New" w:hAnsi="Angsana New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</w:t>
      </w:r>
      <w:r w:rsidRPr="00B33603">
        <w:rPr>
          <w:rFonts w:ascii="Angsana New" w:hAnsi="Angsana New" w:hint="cs"/>
          <w:spacing w:val="6"/>
          <w:sz w:val="30"/>
          <w:szCs w:val="30"/>
          <w:cs/>
        </w:rPr>
        <w:t>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</w:t>
      </w:r>
      <w:r w:rsidRPr="00B33603">
        <w:rPr>
          <w:rFonts w:ascii="Angsana New" w:hAnsi="Angsana New" w:hint="cs"/>
          <w:sz w:val="30"/>
          <w:szCs w:val="30"/>
          <w:cs/>
        </w:rPr>
        <w:t xml:space="preserve">น้อยกว่าร้อยละ </w:t>
      </w:r>
      <w:r w:rsidR="00DE3F43" w:rsidRPr="00B33603">
        <w:rPr>
          <w:rFonts w:ascii="Angsana New" w:hAnsi="Angsana New" w:hint="cs"/>
          <w:sz w:val="30"/>
          <w:szCs w:val="30"/>
        </w:rPr>
        <w:t>60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B33603">
        <w:rPr>
          <w:rFonts w:ascii="Angsana New" w:hAnsi="Angsana New" w:hint="cs"/>
          <w:sz w:val="30"/>
          <w:szCs w:val="30"/>
          <w:cs/>
        </w:rPr>
        <w:t>าอ้างอิงราคาตลาดที่กำหนดในสัญญา</w:t>
      </w:r>
    </w:p>
    <w:p w14:paraId="2F94B11D" w14:textId="77777777" w:rsidR="008A78F4" w:rsidRPr="00B33603" w:rsidRDefault="008A78F4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461D6B81" w14:textId="484B8D25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สัญญาซื้อขายเชื้อเพลิงเอทานอลแปลงสภาพ</w:t>
      </w:r>
    </w:p>
    <w:p w14:paraId="71B21006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4FF50246" w14:textId="28F1A1CA" w:rsidR="00A03224" w:rsidRPr="00B33603" w:rsidRDefault="00F3226D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B33603">
        <w:rPr>
          <w:rFonts w:ascii="Angsana New" w:hAnsi="Angsana New" w:hint="cs"/>
          <w:sz w:val="30"/>
          <w:szCs w:val="30"/>
        </w:rPr>
        <w:t>256</w:t>
      </w:r>
      <w:r w:rsidR="00D52C0E" w:rsidRPr="00B33603">
        <w:rPr>
          <w:rFonts w:ascii="Angsana New" w:hAnsi="Angsana New" w:hint="cs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B33603">
        <w:rPr>
          <w:rFonts w:ascii="Angsana New" w:hAnsi="Angsana New" w:hint="cs"/>
          <w:sz w:val="30"/>
          <w:szCs w:val="30"/>
        </w:rPr>
        <w:t>2570</w:t>
      </w:r>
      <w:r w:rsidRPr="00B33603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B33603">
        <w:rPr>
          <w:rFonts w:ascii="Angsana New" w:hAnsi="Angsana New" w:hint="cs"/>
          <w:sz w:val="30"/>
          <w:szCs w:val="30"/>
        </w:rPr>
        <w:t>50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04F1964B" w14:textId="77777777" w:rsidR="00E90C5F" w:rsidRPr="00B33603" w:rsidRDefault="00E90C5F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</w:p>
    <w:p w14:paraId="4AF8B646" w14:textId="36B81B1D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0197C6F3" w14:textId="77777777" w:rsidR="00A03224" w:rsidRPr="00B33603" w:rsidRDefault="00A032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31872179" w14:textId="17263307" w:rsidR="001F07B8" w:rsidRPr="00B33603" w:rsidRDefault="00F3226D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บริษัทได้ทำสัญญาซื้อขายผลิตภัณฑ์น้ำมันกับบริษัทย่อย</w:t>
      </w:r>
      <w:r w:rsidR="00F45D0A" w:rsidRPr="00B33603">
        <w:rPr>
          <w:rFonts w:ascii="Angsana New" w:hAnsi="Angsana New" w:hint="cs"/>
          <w:sz w:val="30"/>
          <w:szCs w:val="30"/>
          <w:cs/>
        </w:rPr>
        <w:t>หลายแห่</w:t>
      </w:r>
      <w:r w:rsidR="00827997" w:rsidRPr="00B33603">
        <w:rPr>
          <w:rFonts w:ascii="Angsana New" w:hAnsi="Angsana New" w:hint="cs"/>
          <w:sz w:val="30"/>
          <w:szCs w:val="30"/>
          <w:cs/>
        </w:rPr>
        <w:t>ง</w:t>
      </w:r>
      <w:r w:rsidRPr="00B33603">
        <w:rPr>
          <w:rFonts w:ascii="Angsana New" w:hAnsi="Angsana New" w:hint="cs"/>
          <w:sz w:val="30"/>
          <w:szCs w:val="30"/>
          <w:cs/>
        </w:rPr>
        <w:t xml:space="preserve"> โดยบริษัทจะซื้อ</w:t>
      </w:r>
      <w:r w:rsidR="00F45D0A" w:rsidRPr="00B33603">
        <w:rPr>
          <w:rFonts w:ascii="Angsana New" w:hAnsi="Angsana New" w:hint="cs"/>
          <w:sz w:val="30"/>
          <w:szCs w:val="30"/>
          <w:cs/>
        </w:rPr>
        <w:t>และขาย</w:t>
      </w:r>
      <w:r w:rsidRPr="00B33603">
        <w:rPr>
          <w:rFonts w:ascii="Angsana New" w:hAnsi="Angsana New" w:hint="cs"/>
          <w:sz w:val="30"/>
          <w:szCs w:val="30"/>
          <w:cs/>
        </w:rPr>
        <w:t>ผลิตภัณฑ์น้ำมันในปริมาณและราคาภายใต้เงื่อนไขข้อผูกพันที่กำหนดในสัญญา</w:t>
      </w:r>
    </w:p>
    <w:p w14:paraId="00BB32C7" w14:textId="77777777" w:rsidR="00B85348" w:rsidRPr="00B33603" w:rsidRDefault="00B85348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cs/>
        </w:rPr>
      </w:pPr>
    </w:p>
    <w:p w14:paraId="2D120CB2" w14:textId="7EF90022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51E9FF7D" w14:textId="3D5A730F" w:rsidR="00FD1524" w:rsidRPr="00B33603" w:rsidRDefault="00F3226D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 โดย</w:t>
      </w:r>
      <w:r w:rsidR="0050504A" w:rsidRPr="00B33603">
        <w:rPr>
          <w:rFonts w:ascii="Angsana New" w:hAnsi="Angsana New" w:hint="cs"/>
          <w:sz w:val="30"/>
          <w:szCs w:val="30"/>
          <w:cs/>
        </w:rPr>
        <w:t xml:space="preserve">มีระยะเวลา </w:t>
      </w:r>
      <w:r w:rsidRPr="00B33603">
        <w:rPr>
          <w:rFonts w:ascii="Angsana New" w:hAnsi="Angsana New" w:hint="cs"/>
          <w:sz w:val="30"/>
          <w:szCs w:val="30"/>
          <w:cs/>
        </w:rPr>
        <w:t>ราคาค่าสิทธิดำเนินการและราคาซื้อขาย</w:t>
      </w:r>
      <w:r w:rsidR="0050504A" w:rsidRPr="00B33603">
        <w:rPr>
          <w:rFonts w:ascii="Angsana New" w:hAnsi="Angsana New" w:hint="cs"/>
          <w:sz w:val="30"/>
          <w:szCs w:val="30"/>
          <w:cs/>
        </w:rPr>
        <w:t>ตาม</w:t>
      </w:r>
      <w:r w:rsidRPr="00B33603">
        <w:rPr>
          <w:rFonts w:ascii="Angsana New" w:hAnsi="Angsana New" w:hint="cs"/>
          <w:sz w:val="30"/>
          <w:szCs w:val="30"/>
          <w:cs/>
        </w:rPr>
        <w:t>ที่กำหนดในสัญญา</w:t>
      </w:r>
    </w:p>
    <w:p w14:paraId="3BA66F3E" w14:textId="77777777" w:rsidR="008C38B8" w:rsidRPr="00B33603" w:rsidRDefault="008C38B8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26384FC1" w14:textId="4F7F16DF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สัญญาให้สิทธิดำเนินการร้านค้า</w:t>
      </w:r>
    </w:p>
    <w:p w14:paraId="595865D8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2F47FB4B" w14:textId="7AE7535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 โดย</w:t>
      </w:r>
      <w:r w:rsidR="0050504A" w:rsidRPr="00B33603">
        <w:rPr>
          <w:rFonts w:ascii="Angsana New" w:hAnsi="Angsana New" w:hint="cs"/>
          <w:sz w:val="30"/>
          <w:szCs w:val="30"/>
          <w:cs/>
        </w:rPr>
        <w:t>มีระยะเวลาและ</w:t>
      </w:r>
      <w:r w:rsidRPr="00B33603">
        <w:rPr>
          <w:rFonts w:ascii="Angsana New" w:hAnsi="Angsana New" w:hint="cs"/>
          <w:sz w:val="30"/>
          <w:szCs w:val="30"/>
          <w:cs/>
        </w:rPr>
        <w:t>อัตราที่เรียกเก็บเป็นไปตามที่กำหนดในสัญญา</w:t>
      </w:r>
    </w:p>
    <w:p w14:paraId="272A403E" w14:textId="77777777" w:rsidR="00FD1524" w:rsidRPr="00B33603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D44C646" w14:textId="77777777" w:rsidR="00F45D0A" w:rsidRPr="00B33603" w:rsidRDefault="00F45D0A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B7E54AA" w14:textId="64FA11C6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สัญญาจ้างบริหารงานระบบงานสารสนเทศ</w:t>
      </w:r>
    </w:p>
    <w:p w14:paraId="0882B2E3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6A6FCDF6" w14:textId="28B4D1CF" w:rsidR="00EB11EC" w:rsidRPr="00B33603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3FDB111A" w14:textId="77777777" w:rsidR="00FB3B20" w:rsidRPr="00B33603" w:rsidRDefault="00FB3B20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834763C" w14:textId="0187B1F5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442F658F" w14:textId="77777777" w:rsidR="00301242" w:rsidRPr="00B33603" w:rsidRDefault="00301242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13D97F" w14:textId="39FEDF0E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บริษัทได้ทำสัญญารับจ้างบริหารงานกับบริษัทย่อย</w:t>
      </w:r>
      <w:r w:rsidR="003D2B0B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="003D2B0B" w:rsidRPr="00B33603">
        <w:rPr>
          <w:rFonts w:ascii="Angsana New" w:hAnsi="Angsana New" w:hint="cs"/>
          <w:sz w:val="30"/>
          <w:szCs w:val="30"/>
          <w:cs/>
        </w:rPr>
        <w:t xml:space="preserve"> แล</w:t>
      </w:r>
      <w:r w:rsidR="00685509" w:rsidRPr="00B33603">
        <w:rPr>
          <w:rFonts w:ascii="Angsana New" w:hAnsi="Angsana New" w:hint="cs"/>
          <w:sz w:val="30"/>
          <w:szCs w:val="30"/>
          <w:cs/>
        </w:rPr>
        <w:t>ะการร่วมค้า</w:t>
      </w:r>
      <w:r w:rsidRPr="00B33603">
        <w:rPr>
          <w:rFonts w:ascii="Angsana New" w:hAnsi="Angsana New" w:hint="cs"/>
          <w:sz w:val="30"/>
          <w:szCs w:val="30"/>
          <w:cs/>
        </w:rPr>
        <w:t>หลายแห่งเพื่อบริหารงานทั่วไปเป็นระยะเวลา</w:t>
      </w:r>
      <w:r w:rsidR="00EB11EC" w:rsidRPr="00B33603">
        <w:rPr>
          <w:rFonts w:ascii="Angsana New" w:hAnsi="Angsana New"/>
          <w:sz w:val="30"/>
          <w:szCs w:val="30"/>
        </w:rPr>
        <w:t xml:space="preserve"> </w:t>
      </w:r>
      <w:r w:rsidR="00D52C0E" w:rsidRPr="00B33603">
        <w:rPr>
          <w:rFonts w:ascii="Angsana New" w:hAnsi="Angsana New" w:hint="cs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B33603">
        <w:rPr>
          <w:rFonts w:ascii="Angsana New" w:hAnsi="Angsana New" w:hint="cs"/>
          <w:sz w:val="30"/>
          <w:szCs w:val="30"/>
        </w:rPr>
        <w:t>3</w:t>
      </w:r>
      <w:r w:rsidRPr="00B33603">
        <w:rPr>
          <w:rFonts w:ascii="Angsana New" w:hAnsi="Angsana New" w:hint="cs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35EFDB00" w14:textId="77777777" w:rsidR="00FB3B20" w:rsidRPr="00B33603" w:rsidRDefault="00FB3B20" w:rsidP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</w:p>
    <w:p w14:paraId="0EB317A4" w14:textId="5C1C447B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235135"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6AA2116E" w14:textId="0D8299A4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B33603">
        <w:rPr>
          <w:rFonts w:ascii="Angsana New" w:hAnsi="Angsana New" w:hint="cs"/>
          <w:sz w:val="30"/>
          <w:szCs w:val="30"/>
          <w:cs/>
        </w:rPr>
        <w:t>ให้</w:t>
      </w:r>
      <w:r w:rsidRPr="00B33603">
        <w:rPr>
          <w:rFonts w:ascii="Angsana New" w:hAnsi="Angsana New" w:hint="cs"/>
          <w:sz w:val="30"/>
          <w:szCs w:val="30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B33603">
        <w:rPr>
          <w:rFonts w:ascii="Angsana New" w:hAnsi="Angsana New" w:hint="cs"/>
          <w:sz w:val="30"/>
          <w:szCs w:val="30"/>
          <w:cs/>
        </w:rPr>
        <w:t>กลุ่ม</w:t>
      </w:r>
      <w:r w:rsidRPr="00B33603">
        <w:rPr>
          <w:rFonts w:ascii="Angsana New" w:hAnsi="Angsana New" w:hint="cs"/>
          <w:sz w:val="30"/>
          <w:szCs w:val="30"/>
          <w:cs/>
        </w:rPr>
        <w:t>บริษัท เพื่อให้บริษัทย่อยดังกล่าวใช้เป็นที่ตั้งของโครงการ</w:t>
      </w:r>
      <w:r w:rsidR="00AB6775" w:rsidRPr="00B33603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A76714" w:rsidRPr="00B33603">
        <w:rPr>
          <w:rFonts w:ascii="Angsana New" w:hAnsi="Angsana New" w:hint="cs"/>
          <w:sz w:val="30"/>
          <w:szCs w:val="30"/>
        </w:rPr>
        <w:t xml:space="preserve">38 </w:t>
      </w:r>
      <w:r w:rsidR="00A76714" w:rsidRPr="00B33603">
        <w:rPr>
          <w:rFonts w:ascii="Angsana New" w:hAnsi="Angsana New" w:hint="cs"/>
          <w:sz w:val="30"/>
          <w:szCs w:val="30"/>
          <w:cs/>
        </w:rPr>
        <w:t>เมกะวัตต์</w:t>
      </w:r>
      <w:r w:rsidR="00A76714" w:rsidRPr="00B33603">
        <w:rPr>
          <w:rFonts w:ascii="Angsana New" w:hAnsi="Angsana New" w:hint="cs"/>
          <w:sz w:val="30"/>
          <w:szCs w:val="30"/>
        </w:rPr>
        <w:t xml:space="preserve"> </w:t>
      </w:r>
      <w:r w:rsidR="00AB6775" w:rsidRPr="00B33603">
        <w:rPr>
          <w:rFonts w:ascii="Angsana New" w:hAnsi="Angsana New" w:hint="cs"/>
          <w:sz w:val="30"/>
          <w:szCs w:val="30"/>
          <w:cs/>
        </w:rPr>
        <w:t>อำเภอ</w:t>
      </w:r>
      <w:r w:rsidRPr="00B33603">
        <w:rPr>
          <w:rFonts w:ascii="Angsana New" w:hAnsi="Angsana New" w:hint="cs"/>
          <w:sz w:val="30"/>
          <w:szCs w:val="30"/>
          <w:cs/>
        </w:rPr>
        <w:t xml:space="preserve">บางปะอิน และเพื่อวัตถุประสงค์อื่นที่เกี่ยวข้อง โดยสัญญามีผลบังคับใช้ตั้งแต่วันที่ </w:t>
      </w:r>
      <w:r w:rsidR="00D52C0E" w:rsidRPr="00B33603">
        <w:rPr>
          <w:rFonts w:ascii="Angsana New" w:hAnsi="Angsana New" w:hint="cs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B33603">
        <w:rPr>
          <w:rFonts w:ascii="Angsana New" w:hAnsi="Angsana New" w:hint="cs"/>
          <w:sz w:val="30"/>
          <w:szCs w:val="30"/>
        </w:rPr>
        <w:t>2558</w:t>
      </w:r>
      <w:r w:rsidRPr="00B33603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B33603">
        <w:rPr>
          <w:rFonts w:ascii="Angsana New" w:hAnsi="Angsana New" w:hint="cs"/>
          <w:sz w:val="30"/>
          <w:szCs w:val="30"/>
        </w:rPr>
        <w:t>30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B33603">
        <w:rPr>
          <w:rFonts w:ascii="Angsana New" w:hAnsi="Angsana New" w:hint="cs"/>
          <w:sz w:val="30"/>
          <w:szCs w:val="30"/>
        </w:rPr>
        <w:t>2580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B33603">
        <w:rPr>
          <w:rFonts w:ascii="Angsana New" w:hAnsi="Angsana New" w:hint="cs"/>
          <w:sz w:val="30"/>
          <w:szCs w:val="30"/>
        </w:rPr>
        <w:t>22</w:t>
      </w:r>
      <w:r w:rsidRPr="00B33603">
        <w:rPr>
          <w:rFonts w:ascii="Angsana New" w:hAnsi="Angsana New" w:hint="cs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414DAC99" w14:textId="1EBF6034" w:rsidR="00F90ED3" w:rsidRPr="00B33603" w:rsidRDefault="00F3226D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B33603">
        <w:rPr>
          <w:rFonts w:ascii="Angsana New" w:hAnsi="Angsana New" w:hint="cs"/>
          <w:sz w:val="30"/>
          <w:szCs w:val="30"/>
          <w:cs/>
        </w:rPr>
        <w:t>ให้</w:t>
      </w:r>
      <w:r w:rsidRPr="00B33603">
        <w:rPr>
          <w:rFonts w:ascii="Angsana New" w:hAnsi="Angsana New" w:hint="cs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B33603">
        <w:rPr>
          <w:rFonts w:ascii="Angsana New" w:hAnsi="Angsana New" w:hint="cs"/>
          <w:sz w:val="30"/>
          <w:szCs w:val="30"/>
          <w:cs/>
        </w:rPr>
        <w:t>กลุ่ม</w:t>
      </w:r>
      <w:r w:rsidRPr="00B33603">
        <w:rPr>
          <w:rFonts w:ascii="Angsana New" w:hAnsi="Angsana New" w:hint="cs"/>
          <w:sz w:val="30"/>
          <w:szCs w:val="30"/>
          <w:cs/>
        </w:rPr>
        <w:t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</w:t>
      </w:r>
      <w:r w:rsidR="000C53FF" w:rsidRPr="00B33603">
        <w:rPr>
          <w:rFonts w:ascii="Angsana New" w:hAnsi="Angsana New"/>
          <w:sz w:val="30"/>
          <w:szCs w:val="30"/>
        </w:rPr>
        <w:t xml:space="preserve"> </w:t>
      </w:r>
      <w:r w:rsidR="00D52C0E" w:rsidRPr="00B33603">
        <w:rPr>
          <w:rFonts w:ascii="Angsana New" w:hAnsi="Angsana New" w:hint="cs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E3F43" w:rsidRPr="00B33603">
        <w:rPr>
          <w:rFonts w:ascii="Angsana New" w:hAnsi="Angsana New" w:hint="cs"/>
          <w:sz w:val="30"/>
          <w:szCs w:val="30"/>
        </w:rPr>
        <w:t>2559</w:t>
      </w:r>
      <w:r w:rsidRPr="00B33603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B33603">
        <w:rPr>
          <w:rFonts w:ascii="Angsana New" w:hAnsi="Angsana New" w:hint="cs"/>
          <w:sz w:val="30"/>
          <w:szCs w:val="30"/>
        </w:rPr>
        <w:t>30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B33603">
        <w:rPr>
          <w:rFonts w:ascii="Angsana New" w:hAnsi="Angsana New" w:hint="cs"/>
          <w:sz w:val="30"/>
          <w:szCs w:val="30"/>
        </w:rPr>
        <w:t>2580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B33603">
        <w:rPr>
          <w:rFonts w:ascii="Angsana New" w:hAnsi="Angsana New" w:hint="cs"/>
          <w:sz w:val="30"/>
          <w:szCs w:val="30"/>
        </w:rPr>
        <w:t>2</w:t>
      </w:r>
      <w:r w:rsidR="00D52C0E" w:rsidRPr="00B33603">
        <w:rPr>
          <w:rFonts w:ascii="Angsana New" w:hAnsi="Angsana New" w:hint="cs"/>
          <w:sz w:val="30"/>
          <w:szCs w:val="30"/>
        </w:rPr>
        <w:t>1</w:t>
      </w:r>
      <w:r w:rsidRPr="00B33603">
        <w:rPr>
          <w:rFonts w:ascii="Angsana New" w:hAnsi="Angsana New" w:hint="cs"/>
          <w:sz w:val="30"/>
          <w:szCs w:val="30"/>
          <w:cs/>
        </w:rPr>
        <w:t xml:space="preserve"> ปี </w:t>
      </w:r>
      <w:r w:rsidR="00DE3F43" w:rsidRPr="00B33603">
        <w:rPr>
          <w:rFonts w:ascii="Angsana New" w:hAnsi="Angsana New" w:hint="cs"/>
          <w:sz w:val="30"/>
          <w:szCs w:val="30"/>
        </w:rPr>
        <w:t>2</w:t>
      </w:r>
      <w:r w:rsidRPr="00B33603">
        <w:rPr>
          <w:rFonts w:ascii="Angsana New" w:hAnsi="Angsana New" w:hint="cs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67BFAA56" w14:textId="77777777" w:rsidR="00AF3E6C" w:rsidRPr="00B33603" w:rsidRDefault="00AF3E6C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17FBE11D" w14:textId="22843494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สัญญาร่วมพัฒนาพื้นที่</w:t>
      </w:r>
    </w:p>
    <w:p w14:paraId="34F7D0F4" w14:textId="77777777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2217FC0E" w14:textId="26CFC9EA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B33603">
        <w:rPr>
          <w:rFonts w:ascii="Angsana New" w:hAnsi="Angsana New" w:hint="cs"/>
          <w:sz w:val="30"/>
          <w:szCs w:val="30"/>
          <w:cs/>
        </w:rPr>
        <w:t xml:space="preserve">ริษัทย่อย เป็นระยะเวลาไม่เกิน </w:t>
      </w:r>
      <w:r w:rsidR="00DE3F43" w:rsidRPr="00B33603">
        <w:rPr>
          <w:rFonts w:ascii="Angsana New" w:hAnsi="Angsana New" w:hint="cs"/>
          <w:sz w:val="30"/>
          <w:szCs w:val="30"/>
        </w:rPr>
        <w:t>20</w:t>
      </w:r>
      <w:r w:rsidRPr="00B33603">
        <w:rPr>
          <w:rFonts w:ascii="Angsana New" w:hAnsi="Angsana New" w:hint="cs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38DE8F90" w14:textId="77777777" w:rsidR="00096148" w:rsidRPr="00B33603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0C81D001" w14:textId="5B411DAA" w:rsidR="00096148" w:rsidRPr="00B33603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1F07B8"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</w:t>
      </w: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บริการจัดหา</w:t>
      </w:r>
      <w:r w:rsidR="00A24168"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และบริหารจัดการ</w:t>
      </w:r>
      <w:r w:rsidR="0033458A" w:rsidRPr="00B33603">
        <w:rPr>
          <w:rFonts w:ascii="Angsana New" w:hAnsi="Angsana New"/>
          <w:b/>
          <w:bCs/>
          <w:i/>
          <w:iCs/>
          <w:sz w:val="30"/>
          <w:szCs w:val="30"/>
          <w:cs/>
        </w:rPr>
        <w:t>บุคลากร</w:t>
      </w:r>
    </w:p>
    <w:p w14:paraId="4E2ED36F" w14:textId="77777777" w:rsidR="00EA7912" w:rsidRPr="00B33603" w:rsidRDefault="00EA7912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26DF654E" w14:textId="0616E892" w:rsidR="00827997" w:rsidRPr="00B33603" w:rsidRDefault="00690BA1" w:rsidP="0082799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บริษัทได้ทำสัญญาจ้างบริการจัดหาพนักงานกับบริษัทย่อยแห่งหนึ่ง </w:t>
      </w:r>
      <w:r w:rsidR="00A73D0D" w:rsidRPr="00B33603">
        <w:rPr>
          <w:rFonts w:ascii="Angsana New" w:hAnsi="Angsana New" w:hint="cs"/>
          <w:sz w:val="30"/>
          <w:szCs w:val="30"/>
          <w:cs/>
        </w:rPr>
        <w:t>เพื่อให้บริษัทย่อยจัดหาพนักงานให้แก่บริษัท</w:t>
      </w:r>
      <w:r w:rsidR="00827997" w:rsidRPr="00B3360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73D0D" w:rsidRPr="00B33603">
        <w:rPr>
          <w:rFonts w:ascii="Angsana New" w:hAnsi="Angsana New" w:hint="cs"/>
          <w:sz w:val="30"/>
          <w:szCs w:val="30"/>
          <w:cs/>
        </w:rPr>
        <w:t xml:space="preserve">บริษัทตกลงชำระค่าบริการ </w:t>
      </w:r>
      <w:r w:rsidR="00827997" w:rsidRPr="00B33603">
        <w:rPr>
          <w:rFonts w:ascii="Angsana New" w:hAnsi="Angsana New"/>
          <w:sz w:val="30"/>
          <w:szCs w:val="30"/>
          <w:cs/>
        </w:rPr>
        <w:t>โดยมีระยะเวลา และเงื่อนไขตามข้อกำหนดในสัญญา</w:t>
      </w:r>
    </w:p>
    <w:p w14:paraId="6BF6295C" w14:textId="633E22E5" w:rsidR="00EB11EC" w:rsidRPr="00B33603" w:rsidRDefault="00EB11EC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FC4C6C7" w14:textId="0D11EAAA" w:rsidR="00096148" w:rsidRPr="00B33603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สัญญาบริการขนส่งน้ำมัน</w:t>
      </w:r>
    </w:p>
    <w:p w14:paraId="12EAB5EE" w14:textId="77777777" w:rsidR="000C53FF" w:rsidRPr="00B33603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148D6BBF" w14:textId="705BFE22" w:rsidR="00407786" w:rsidRPr="00B33603" w:rsidRDefault="00096148" w:rsidP="004D1F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บริษัทได้ทำสัญญาขนส่งน้ำมันกับบริษัทย่อยแห่งหนึ่ง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สัญญาดังกล่าวสิ้น</w:t>
      </w:r>
      <w:r w:rsidR="00164147" w:rsidRPr="00B33603">
        <w:rPr>
          <w:rFonts w:ascii="Angsana New" w:hAnsi="Angsana New" w:hint="cs"/>
          <w:sz w:val="30"/>
          <w:szCs w:val="30"/>
          <w:cs/>
        </w:rPr>
        <w:t>สุด</w:t>
      </w:r>
      <w:r w:rsidR="001F07B8" w:rsidRPr="00B33603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1F07B8" w:rsidRPr="00B33603">
        <w:rPr>
          <w:rFonts w:ascii="Angsana New" w:hAnsi="Angsana New" w:hint="cs"/>
          <w:sz w:val="30"/>
          <w:szCs w:val="30"/>
        </w:rPr>
        <w:t>2584</w:t>
      </w:r>
      <w:r w:rsidRPr="00B33603">
        <w:rPr>
          <w:rFonts w:ascii="Angsana New" w:hAnsi="Angsana New" w:hint="cs"/>
          <w:sz w:val="30"/>
          <w:szCs w:val="30"/>
        </w:rPr>
        <w:t xml:space="preserve"> </w:t>
      </w:r>
    </w:p>
    <w:p w14:paraId="7DE0005F" w14:textId="77777777" w:rsidR="00407786" w:rsidRPr="00B33603" w:rsidRDefault="00407786" w:rsidP="004412B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2320B627" w14:textId="7E1A355D" w:rsidR="00F3226D" w:rsidRPr="00B33603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7BC3C981" w14:textId="77777777" w:rsidR="00A63A50" w:rsidRPr="00B33603" w:rsidRDefault="00A63A50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  <w:bookmarkStart w:id="4" w:name="_Hlk95482969"/>
    </w:p>
    <w:p w14:paraId="01A8EDBA" w14:textId="1E13CF78" w:rsidR="004412B5" w:rsidRPr="00B33603" w:rsidRDefault="004412B5" w:rsidP="004412B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trike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บริษัทได้ทำสัญญาให้กู้ยืมเงินระยะสั้นโดยไม่มีหลักประกันแก่</w:t>
      </w:r>
      <w:r w:rsidRPr="00B33603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Pr="00B33603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B33603">
        <w:rPr>
          <w:rFonts w:ascii="Angsana New" w:hAnsi="Angsana New"/>
          <w:sz w:val="30"/>
          <w:szCs w:val="30"/>
          <w:cs/>
        </w:rPr>
        <w:t>เงินกู้ยืมดังกล่าวมีกำหนดชำระคืน อัตราดอกเบี้ยและเงื่อนไขตามข้อกำหนดในสัญญา</w:t>
      </w:r>
    </w:p>
    <w:p w14:paraId="08ADF56D" w14:textId="77777777" w:rsidR="00F45D0A" w:rsidRPr="00B33603" w:rsidRDefault="00F45D0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6B9D317C" w14:textId="1F4DD9EC" w:rsidR="005F24BA" w:rsidRPr="00B33603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การค้ำประกันวงเงิน</w:t>
      </w:r>
    </w:p>
    <w:p w14:paraId="08805FC8" w14:textId="77777777" w:rsidR="005F24BA" w:rsidRPr="00B33603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3FE732BB" w14:textId="1BADC53F" w:rsidR="005F24BA" w:rsidRPr="00B33603" w:rsidRDefault="005F24BA" w:rsidP="00FE6A91">
      <w:pPr>
        <w:pStyle w:val="BodyText2"/>
        <w:tabs>
          <w:tab w:val="decimal" w:pos="540"/>
        </w:tabs>
        <w:spacing w:line="240" w:lineRule="atLeast"/>
        <w:ind w:left="541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บริษัทค้ำประกันวงเงินกู้ยืม ในวงเงินไม่เกิน </w:t>
      </w:r>
      <w:r w:rsidRPr="00B33603">
        <w:rPr>
          <w:rFonts w:ascii="Angsana New" w:hAnsi="Angsana New"/>
          <w:sz w:val="30"/>
          <w:szCs w:val="30"/>
        </w:rPr>
        <w:t xml:space="preserve">1,200 </w:t>
      </w:r>
      <w:r w:rsidRPr="00B3360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B33603">
        <w:rPr>
          <w:rFonts w:ascii="Angsana New" w:hAnsi="Angsana New"/>
          <w:sz w:val="30"/>
          <w:szCs w:val="30"/>
        </w:rPr>
        <w:t xml:space="preserve">100 </w:t>
      </w:r>
      <w:r w:rsidRPr="00B33603">
        <w:rPr>
          <w:rFonts w:ascii="Angsana New" w:hAnsi="Angsana New" w:hint="cs"/>
          <w:sz w:val="30"/>
          <w:szCs w:val="30"/>
          <w:cs/>
        </w:rPr>
        <w:t xml:space="preserve">ล้านเหรียญสหรัฐฯ ตามลำดับ แก่บริษัทย่อยแห่งหนึ่ง เพื่อทำสัญญากู้ยืมเงินกับสถาบันการเงิน โดยวงเงินดังกล่าวมีวัตถุประสงค์เพื่อใช้เป็นเงินทุนหมุนเวียนระยะสั้นและใช้ในการทำสัญญาซื้อขายเงินตราต่างประเทศล่วงหน้า </w:t>
      </w:r>
      <w:r w:rsidRPr="00B33603">
        <w:rPr>
          <w:rFonts w:ascii="Angsana New" w:hAnsi="Angsana New"/>
          <w:sz w:val="30"/>
          <w:szCs w:val="30"/>
        </w:rPr>
        <w:t xml:space="preserve">(FX Forward) </w:t>
      </w:r>
      <w:r w:rsidRPr="00B33603">
        <w:rPr>
          <w:rFonts w:ascii="Angsana New" w:hAnsi="Angsana New" w:hint="cs"/>
          <w:sz w:val="30"/>
          <w:szCs w:val="30"/>
          <w:cs/>
        </w:rPr>
        <w:t>นอกจากนี้สัญญากู้ยืมเงิน</w:t>
      </w:r>
      <w:r w:rsidR="00AF7F4A" w:rsidRPr="00B3360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33603">
        <w:rPr>
          <w:rFonts w:ascii="Angsana New" w:hAnsi="Angsana New" w:hint="cs"/>
          <w:sz w:val="30"/>
          <w:szCs w:val="30"/>
          <w:cs/>
        </w:rPr>
        <w:t>บางฉบับได้ระบุเงื่อนไขบางประการเกี่ยวกับการรักษาอัตราส่วนทางการเงิน เช่น การดำรงอัตราส่วนของหนี้สินต่อส่วนของผู้ถือหุ้นของผู้ค้ำประกัน</w:t>
      </w:r>
    </w:p>
    <w:p w14:paraId="2F15C5D7" w14:textId="77777777" w:rsidR="00305C6F" w:rsidRPr="00B33603" w:rsidRDefault="00305C6F" w:rsidP="00FE6A91">
      <w:pPr>
        <w:pStyle w:val="BodyText2"/>
        <w:tabs>
          <w:tab w:val="decimal" w:pos="540"/>
        </w:tabs>
        <w:spacing w:line="240" w:lineRule="atLeast"/>
        <w:ind w:left="541" w:firstLine="0"/>
        <w:jc w:val="thaiDistribute"/>
        <w:rPr>
          <w:rFonts w:ascii="Angsana New" w:hAnsi="Angsana New"/>
        </w:rPr>
      </w:pPr>
    </w:p>
    <w:p w14:paraId="4D42238D" w14:textId="77777777" w:rsidR="00305C6F" w:rsidRPr="00B33603" w:rsidRDefault="00305C6F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สัญญาค้ำประกัน</w:t>
      </w:r>
    </w:p>
    <w:p w14:paraId="7D5AC29E" w14:textId="77777777" w:rsidR="00305C6F" w:rsidRPr="00B33603" w:rsidRDefault="00305C6F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1DE924E8" w14:textId="774CCD23" w:rsidR="00305C6F" w:rsidRPr="00B33603" w:rsidRDefault="00642A32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B33603">
        <w:rPr>
          <w:rFonts w:ascii="Angsana New" w:hAnsi="Angsana New"/>
          <w:sz w:val="30"/>
          <w:szCs w:val="30"/>
          <w:cs/>
        </w:rPr>
        <w:t>บริษัท บีซีพีจี จำกัด (มหาชน)</w:t>
      </w:r>
      <w:r w:rsidR="00305C6F" w:rsidRPr="00B33603">
        <w:rPr>
          <w:rFonts w:ascii="Angsana New" w:hAnsi="Angsana New"/>
          <w:sz w:val="30"/>
          <w:szCs w:val="30"/>
        </w:rPr>
        <w:t xml:space="preserve"> 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ซึ่งเป็นบริษัทย่อยของกลุ่มบริษัท 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305C6F" w:rsidRPr="00B33603">
        <w:rPr>
          <w:rFonts w:ascii="Angsana New" w:hAnsi="Angsana New" w:hint="cs"/>
          <w:sz w:val="30"/>
          <w:szCs w:val="30"/>
        </w:rPr>
        <w:t>72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 ล้านเหรียญสหรัฐฯ</w:t>
      </w:r>
      <w:r w:rsidR="004D7460" w:rsidRPr="00B33603">
        <w:rPr>
          <w:rFonts w:ascii="Angsana New" w:hAnsi="Angsana New"/>
          <w:sz w:val="30"/>
          <w:szCs w:val="30"/>
        </w:rPr>
        <w:t xml:space="preserve"> </w:t>
      </w:r>
      <w:r w:rsidR="004D7460" w:rsidRPr="00B33603">
        <w:rPr>
          <w:rFonts w:ascii="Angsana New" w:hAnsi="Angsana New" w:hint="cs"/>
          <w:i/>
          <w:iCs/>
          <w:sz w:val="30"/>
          <w:szCs w:val="30"/>
        </w:rPr>
        <w:t>(25</w:t>
      </w:r>
      <w:r w:rsidR="004D7460" w:rsidRPr="00B33603">
        <w:rPr>
          <w:rFonts w:ascii="Angsana New" w:hAnsi="Angsana New"/>
          <w:i/>
          <w:iCs/>
          <w:sz w:val="30"/>
          <w:szCs w:val="30"/>
        </w:rPr>
        <w:t>67</w:t>
      </w:r>
      <w:r w:rsidR="004D7460" w:rsidRPr="00B33603">
        <w:rPr>
          <w:rFonts w:ascii="Angsana New" w:hAnsi="Angsana New" w:hint="cs"/>
          <w:i/>
          <w:iCs/>
          <w:sz w:val="30"/>
          <w:szCs w:val="30"/>
        </w:rPr>
        <w:t>: 1</w:t>
      </w:r>
      <w:r w:rsidR="002970DA" w:rsidRPr="00B33603">
        <w:rPr>
          <w:rFonts w:ascii="Angsana New" w:hAnsi="Angsana New" w:hint="cs"/>
          <w:i/>
          <w:iCs/>
          <w:sz w:val="30"/>
          <w:szCs w:val="30"/>
          <w:cs/>
        </w:rPr>
        <w:t>72</w:t>
      </w:r>
      <w:r w:rsidR="004D7460" w:rsidRPr="00B3360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D7460" w:rsidRPr="00B33603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ล้านเหรียญสหรัฐฯ</w:t>
      </w:r>
      <w:r w:rsidR="004D7460" w:rsidRPr="00B33603">
        <w:rPr>
          <w:rFonts w:ascii="Angsana New" w:hAnsi="Angsana New" w:hint="cs"/>
          <w:sz w:val="30"/>
          <w:szCs w:val="30"/>
        </w:rPr>
        <w:t>)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05C6F" w:rsidRPr="00B33603">
        <w:rPr>
          <w:rFonts w:ascii="Angsana New" w:hAnsi="Angsana New" w:hint="cs"/>
          <w:sz w:val="30"/>
          <w:szCs w:val="30"/>
        </w:rPr>
        <w:t xml:space="preserve">31 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05C6F" w:rsidRPr="00B33603">
        <w:rPr>
          <w:rFonts w:ascii="Angsana New" w:hAnsi="Angsana New" w:hint="cs"/>
          <w:sz w:val="30"/>
          <w:szCs w:val="30"/>
        </w:rPr>
        <w:t>256</w:t>
      </w:r>
      <w:r w:rsidR="004412B5" w:rsidRPr="00B33603">
        <w:rPr>
          <w:rFonts w:ascii="Angsana New" w:hAnsi="Angsana New"/>
          <w:sz w:val="30"/>
          <w:szCs w:val="30"/>
        </w:rPr>
        <w:t>8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 เงินกู้ยืมจากสถาบันการเงินดังกล่าวมียอดคงเหลือ</w:t>
      </w:r>
      <w:r w:rsidR="00305C6F" w:rsidRPr="00B33603">
        <w:rPr>
          <w:rFonts w:ascii="Angsana New" w:hAnsi="Angsana New"/>
          <w:sz w:val="30"/>
          <w:szCs w:val="30"/>
        </w:rPr>
        <w:t xml:space="preserve"> </w:t>
      </w:r>
      <w:r w:rsidR="00CC247E" w:rsidRPr="00B33603">
        <w:rPr>
          <w:rFonts w:ascii="Angsana New" w:hAnsi="Angsana New"/>
          <w:sz w:val="30"/>
          <w:szCs w:val="30"/>
        </w:rPr>
        <w:t>50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 ล้านเหรียญสหรัฐฯ </w:t>
      </w:r>
      <w:r w:rsidR="00305C6F" w:rsidRPr="00B33603">
        <w:rPr>
          <w:rFonts w:ascii="Angsana New" w:hAnsi="Angsana New" w:hint="cs"/>
          <w:i/>
          <w:iCs/>
          <w:sz w:val="30"/>
          <w:szCs w:val="30"/>
        </w:rPr>
        <w:t>(25</w:t>
      </w:r>
      <w:r w:rsidR="00305C6F" w:rsidRPr="00B33603">
        <w:rPr>
          <w:rFonts w:ascii="Angsana New" w:hAnsi="Angsana New"/>
          <w:i/>
          <w:iCs/>
          <w:sz w:val="30"/>
          <w:szCs w:val="30"/>
        </w:rPr>
        <w:t>6</w:t>
      </w:r>
      <w:r w:rsidR="004412B5" w:rsidRPr="00B33603">
        <w:rPr>
          <w:rFonts w:ascii="Angsana New" w:hAnsi="Angsana New"/>
          <w:i/>
          <w:iCs/>
          <w:sz w:val="30"/>
          <w:szCs w:val="30"/>
        </w:rPr>
        <w:t>7</w:t>
      </w:r>
      <w:r w:rsidR="00305C6F" w:rsidRPr="00B33603">
        <w:rPr>
          <w:rFonts w:ascii="Angsana New" w:hAnsi="Angsana New" w:hint="cs"/>
          <w:i/>
          <w:iCs/>
          <w:sz w:val="30"/>
          <w:szCs w:val="30"/>
        </w:rPr>
        <w:t>: 1</w:t>
      </w:r>
      <w:r w:rsidR="00305C6F" w:rsidRPr="00B33603">
        <w:rPr>
          <w:rFonts w:ascii="Angsana New" w:hAnsi="Angsana New"/>
          <w:i/>
          <w:iCs/>
          <w:sz w:val="30"/>
          <w:szCs w:val="30"/>
        </w:rPr>
        <w:t>1</w:t>
      </w:r>
      <w:r w:rsidR="00305C6F" w:rsidRPr="00B33603">
        <w:rPr>
          <w:rFonts w:ascii="Angsana New" w:hAnsi="Angsana New" w:hint="cs"/>
          <w:i/>
          <w:iCs/>
          <w:sz w:val="30"/>
          <w:szCs w:val="30"/>
        </w:rPr>
        <w:t xml:space="preserve">7 </w:t>
      </w:r>
      <w:r w:rsidR="00305C6F" w:rsidRPr="00B33603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ล้านเหรียญสหรัฐฯ</w:t>
      </w:r>
      <w:r w:rsidR="00305C6F" w:rsidRPr="00B33603">
        <w:rPr>
          <w:rFonts w:ascii="Angsana New" w:hAnsi="Angsana New" w:hint="cs"/>
          <w:sz w:val="30"/>
          <w:szCs w:val="30"/>
        </w:rPr>
        <w:t xml:space="preserve">) </w:t>
      </w:r>
      <w:r w:rsidR="00305C6F" w:rsidRPr="00B33603">
        <w:rPr>
          <w:rFonts w:ascii="Angsana New" w:hAnsi="Angsana New" w:hint="cs"/>
          <w:sz w:val="30"/>
          <w:szCs w:val="30"/>
          <w:cs/>
        </w:rPr>
        <w:t xml:space="preserve">โดยมีเงื่อนไขในการทยอยชำระคืนเงินต้นและดอกเบี้ยภายในปี </w:t>
      </w:r>
      <w:r w:rsidR="00305C6F" w:rsidRPr="00B33603">
        <w:rPr>
          <w:rFonts w:ascii="Angsana New" w:hAnsi="Angsana New" w:hint="cs"/>
          <w:sz w:val="30"/>
          <w:szCs w:val="30"/>
        </w:rPr>
        <w:t>2573</w:t>
      </w:r>
    </w:p>
    <w:p w14:paraId="49035551" w14:textId="77777777" w:rsidR="0077451C" w:rsidRPr="00B33603" w:rsidRDefault="0077451C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41D8C0FF" w14:textId="1CD575C1" w:rsidR="005F24BA" w:rsidRPr="00B33603" w:rsidRDefault="005F24BA" w:rsidP="0077451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การค้ำประกันการซื้อน้ำมันดิบ</w:t>
      </w:r>
    </w:p>
    <w:p w14:paraId="3153DECC" w14:textId="77777777" w:rsidR="0077451C" w:rsidRPr="00B33603" w:rsidRDefault="0077451C" w:rsidP="0077451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0127B6D1" w14:textId="46EA072F" w:rsidR="005F24BA" w:rsidRPr="00B33603" w:rsidRDefault="00947AE0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/>
          <w:sz w:val="30"/>
          <w:szCs w:val="30"/>
          <w:cs/>
        </w:rPr>
        <w:t xml:space="preserve">บริษัทได้ค้ำประกันการซื้อน้ำมันดิบแก่บริษัทย่อยแห่งหนึ่ง เพื่อทำสัญญาซื้อน้ำมันดิบกับคู่ค้าหลายราย เป็นวงเงินไม่เกิน </w:t>
      </w:r>
      <w:r w:rsidR="007B01D8" w:rsidRPr="00B33603">
        <w:rPr>
          <w:rFonts w:ascii="Angsana New" w:hAnsi="Angsana New"/>
          <w:sz w:val="30"/>
          <w:szCs w:val="30"/>
        </w:rPr>
        <w:t>30</w:t>
      </w:r>
      <w:r w:rsidRPr="00B33603">
        <w:rPr>
          <w:rFonts w:ascii="Angsana New" w:hAnsi="Angsana New"/>
          <w:sz w:val="30"/>
          <w:szCs w:val="30"/>
          <w:cs/>
        </w:rPr>
        <w:t xml:space="preserve"> </w:t>
      </w:r>
      <w:r w:rsidR="00A63C18" w:rsidRPr="00B33603">
        <w:rPr>
          <w:rFonts w:ascii="Angsana New" w:hAnsi="Angsana New" w:hint="cs"/>
          <w:sz w:val="30"/>
          <w:szCs w:val="30"/>
          <w:cs/>
        </w:rPr>
        <w:t>ล้านเหรียญสหรัฐฯ</w:t>
      </w:r>
    </w:p>
    <w:p w14:paraId="768952EF" w14:textId="77777777" w:rsidR="00947AE0" w:rsidRPr="00B33603" w:rsidRDefault="00947AE0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16164951" w14:textId="77777777" w:rsidR="00F45D0A" w:rsidRPr="00B33603" w:rsidRDefault="00F45D0A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70A3D2A6" w14:textId="77777777" w:rsidR="00F45D0A" w:rsidRPr="00B33603" w:rsidRDefault="00F45D0A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5A8F35D8" w14:textId="77777777" w:rsidR="00F45D0A" w:rsidRPr="00B33603" w:rsidRDefault="00F45D0A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bookmarkEnd w:id="4"/>
    <w:p w14:paraId="5BEAF12B" w14:textId="77777777" w:rsidR="002158CD" w:rsidRPr="00B33603" w:rsidRDefault="00215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B33603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B81067E" w14:textId="5036A87F" w:rsidR="00450B58" w:rsidRPr="00B33603" w:rsidRDefault="00450B58" w:rsidP="00450B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6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สัญญาการบริหารเงิน</w:t>
      </w:r>
    </w:p>
    <w:p w14:paraId="3FE2DDB3" w14:textId="77777777" w:rsidR="00450B58" w:rsidRPr="00B33603" w:rsidRDefault="00450B58" w:rsidP="00450B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274200B5" w14:textId="07722E17" w:rsidR="00407786" w:rsidRPr="00B33603" w:rsidRDefault="00450B58" w:rsidP="004D1F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>บริษัทได้เข้าร่วมการทําสัญญาการบริหารเงิน (</w:t>
      </w:r>
      <w:r w:rsidRPr="00B33603">
        <w:rPr>
          <w:rFonts w:asciiTheme="majorBidi" w:hAnsiTheme="majorBidi"/>
          <w:sz w:val="30"/>
          <w:szCs w:val="30"/>
        </w:rPr>
        <w:t xml:space="preserve">Cash pooling) </w:t>
      </w:r>
      <w:r w:rsidRPr="00B33603">
        <w:rPr>
          <w:rFonts w:asciiTheme="majorBidi" w:hAnsiTheme="majorBidi"/>
          <w:sz w:val="30"/>
          <w:szCs w:val="30"/>
          <w:cs/>
        </w:rPr>
        <w:t>กับบริษัทย่อยหลายแห่งและ</w:t>
      </w:r>
      <w:r w:rsidR="00534200" w:rsidRPr="00B33603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B33603">
        <w:rPr>
          <w:rFonts w:asciiTheme="majorBidi" w:hAnsiTheme="majorBidi"/>
          <w:sz w:val="30"/>
          <w:szCs w:val="30"/>
          <w:cs/>
        </w:rPr>
        <w:t>แห่งหนึ่ง โดยบริษัทและบริษัทย่อยหลายแห่งตกลงที่จะให้วงเงินกู้ระยะสั้นระหว่างกัน เพื่อใช้เป็นเงินทุนหมุนเวียนในการบริหารสภาพคล่องระยะสั้นผ่านระบบของ</w:t>
      </w:r>
      <w:r w:rsidR="00534200" w:rsidRPr="00B33603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B33603">
        <w:rPr>
          <w:rFonts w:asciiTheme="majorBidi" w:hAnsiTheme="majorBidi"/>
          <w:sz w:val="30"/>
          <w:szCs w:val="30"/>
          <w:cs/>
        </w:rPr>
        <w:t xml:space="preserve"> โดยมีระยะเวลา อัตราดอกเบี้ยและเงื่อนไขตามข้อกำหนดในสัญญา</w:t>
      </w:r>
    </w:p>
    <w:p w14:paraId="74686E47" w14:textId="77777777" w:rsidR="00407786" w:rsidRPr="00B33603" w:rsidRDefault="00407786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10444B0C" w14:textId="70ABCE49" w:rsidR="00833E3E" w:rsidRPr="00B33603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6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สัญญาบริการคลังน้ำมัน</w:t>
      </w:r>
    </w:p>
    <w:p w14:paraId="26FFC2E2" w14:textId="77777777" w:rsidR="00833E3E" w:rsidRPr="00B33603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39AC8BC0" w14:textId="17743C56" w:rsidR="00F90ED3" w:rsidRPr="00B33603" w:rsidRDefault="00833E3E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3603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บริษัทได้ทำสัญญาใช้บริการท่าเทียบเรือและถังเก็บน้ำมันกับบริษัทย่อย</w:t>
      </w:r>
      <w:r w:rsidRPr="00B33603">
        <w:rPr>
          <w:rFonts w:asciiTheme="majorBidi" w:hAnsiTheme="majorBidi" w:cstheme="majorBidi"/>
          <w:sz w:val="30"/>
          <w:szCs w:val="30"/>
        </w:rPr>
        <w:tab/>
      </w:r>
      <w:r w:rsidRPr="00B33603">
        <w:rPr>
          <w:rFonts w:asciiTheme="majorBidi" w:hAnsiTheme="majorBidi" w:cstheme="majorBidi" w:hint="cs"/>
          <w:sz w:val="30"/>
          <w:szCs w:val="30"/>
          <w:cs/>
        </w:rPr>
        <w:t xml:space="preserve">ทางอ้อมแห่งหนึ่ง โดยบริษัทดังกล่าวจะบริการรับน้ำมัน เก็บน้ำมันในถัง และจ่ายน้ำมันของบริษัท สัญญาดังกล่าวสิ้นสุดในเดือนมีนาคม </w:t>
      </w:r>
      <w:r w:rsidRPr="00B33603">
        <w:rPr>
          <w:rFonts w:asciiTheme="majorBidi" w:hAnsiTheme="majorBidi" w:cstheme="majorBidi"/>
          <w:sz w:val="30"/>
          <w:szCs w:val="30"/>
        </w:rPr>
        <w:t xml:space="preserve">2576 </w:t>
      </w:r>
      <w:r w:rsidRPr="00B33603">
        <w:rPr>
          <w:rFonts w:asciiTheme="majorBidi" w:hAnsiTheme="majorBidi" w:cstheme="majorBidi" w:hint="cs"/>
          <w:sz w:val="30"/>
          <w:szCs w:val="30"/>
          <w:cs/>
        </w:rPr>
        <w:t>ซึ่งบริษัทได้บันทึกรายการดังกล่าวในสินทรัพย์สิทธิการใช้และหนี้สินตามสัญญาเช่าในงบแสดงฐานะการเงิน</w:t>
      </w:r>
    </w:p>
    <w:p w14:paraId="12765628" w14:textId="77777777" w:rsidR="00301242" w:rsidRPr="00B33603" w:rsidRDefault="00301242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6ABE10BA" w14:textId="5BE34A77" w:rsidR="00833E3E" w:rsidRPr="00B33603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336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1894A356" w14:textId="77777777" w:rsidR="00833E3E" w:rsidRPr="00B33603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194AE613" w14:textId="335F86C6" w:rsidR="00833E3E" w:rsidRPr="00B33603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B33603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B33603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</w:t>
      </w:r>
      <w:r w:rsidR="00332F0E" w:rsidRPr="00B33603">
        <w:rPr>
          <w:rFonts w:asciiTheme="majorBidi" w:hAnsiTheme="majorBidi" w:hint="cs"/>
          <w:sz w:val="30"/>
          <w:szCs w:val="30"/>
          <w:cs/>
        </w:rPr>
        <w:t>หลาย</w:t>
      </w:r>
      <w:r w:rsidRPr="00B33603">
        <w:rPr>
          <w:rFonts w:asciiTheme="majorBidi" w:hAnsiTheme="majorBidi" w:hint="cs"/>
          <w:sz w:val="30"/>
          <w:szCs w:val="30"/>
          <w:cs/>
        </w:rPr>
        <w:t>แห่ง</w:t>
      </w:r>
      <w:r w:rsidRPr="00B33603">
        <w:rPr>
          <w:rFonts w:asciiTheme="majorBidi" w:hAnsiTheme="majorBidi"/>
          <w:sz w:val="30"/>
          <w:szCs w:val="30"/>
        </w:rPr>
        <w:t xml:space="preserve"> </w:t>
      </w:r>
      <w:r w:rsidRPr="00B33603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B33603">
        <w:rPr>
          <w:rFonts w:asciiTheme="majorBidi" w:hAnsiTheme="majorBidi"/>
          <w:sz w:val="30"/>
          <w:szCs w:val="30"/>
        </w:rPr>
        <w:t xml:space="preserve"> </w:t>
      </w:r>
      <w:r w:rsidRPr="00B33603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B33603">
        <w:rPr>
          <w:rFonts w:asciiTheme="majorBidi" w:hAnsiTheme="majorBidi"/>
          <w:sz w:val="30"/>
          <w:szCs w:val="30"/>
        </w:rPr>
        <w:t xml:space="preserve"> </w:t>
      </w:r>
      <w:r w:rsidRPr="00B33603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="004412B5" w:rsidRPr="00B33603">
        <w:rPr>
          <w:rFonts w:asciiTheme="majorBidi" w:hAnsiTheme="majorBidi"/>
          <w:sz w:val="30"/>
          <w:szCs w:val="30"/>
        </w:rPr>
        <w:t>1</w:t>
      </w:r>
      <w:r w:rsidR="004412B5" w:rsidRPr="00B33603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="004412B5" w:rsidRPr="00B33603">
        <w:rPr>
          <w:rFonts w:asciiTheme="majorBidi" w:hAnsiTheme="majorBidi"/>
          <w:sz w:val="30"/>
          <w:szCs w:val="30"/>
        </w:rPr>
        <w:t>2568</w:t>
      </w:r>
      <w:r w:rsidR="004412B5" w:rsidRPr="00B33603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="004412B5" w:rsidRPr="00B33603">
        <w:rPr>
          <w:rFonts w:asciiTheme="majorBidi" w:hAnsiTheme="majorBidi"/>
          <w:sz w:val="30"/>
          <w:szCs w:val="30"/>
        </w:rPr>
        <w:t>31</w:t>
      </w:r>
      <w:r w:rsidR="004412B5" w:rsidRPr="00B33603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4412B5" w:rsidRPr="00B33603">
        <w:rPr>
          <w:rFonts w:asciiTheme="majorBidi" w:hAnsiTheme="majorBidi"/>
          <w:sz w:val="30"/>
          <w:szCs w:val="30"/>
        </w:rPr>
        <w:t xml:space="preserve">2568 </w:t>
      </w:r>
      <w:r w:rsidRPr="00B33603">
        <w:rPr>
          <w:rFonts w:asciiTheme="majorBidi" w:hAnsiTheme="majorBidi" w:hint="cs"/>
          <w:sz w:val="30"/>
          <w:szCs w:val="30"/>
          <w:cs/>
        </w:rPr>
        <w:t>และ</w:t>
      </w:r>
      <w:r w:rsidRPr="00B33603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B33603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B33603">
        <w:rPr>
          <w:rFonts w:asciiTheme="majorBidi" w:hAnsiTheme="majorBidi"/>
          <w:sz w:val="30"/>
          <w:szCs w:val="30"/>
        </w:rPr>
        <w:t xml:space="preserve">1 </w:t>
      </w:r>
      <w:r w:rsidRPr="00B33603">
        <w:rPr>
          <w:rFonts w:asciiTheme="majorBidi" w:hAnsiTheme="majorBidi" w:hint="cs"/>
          <w:sz w:val="30"/>
          <w:szCs w:val="30"/>
          <w:cs/>
        </w:rPr>
        <w:t>ปี</w:t>
      </w:r>
      <w:r w:rsidRPr="00B33603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B33603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4F1BF202" w14:textId="77777777" w:rsidR="003D2B0B" w:rsidRPr="00B33603" w:rsidRDefault="003D2B0B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312CBA6E" w14:textId="77777777" w:rsidR="00754252" w:rsidRPr="00B33603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6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สัญญาให้ใช้เครื่องหมายการค้าและสูตรการผลิตน้ำมัน</w:t>
      </w:r>
    </w:p>
    <w:p w14:paraId="1BF8CA22" w14:textId="77777777" w:rsidR="00754252" w:rsidRPr="00B33603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388A7072" w14:textId="1AB15D2F" w:rsidR="0050504A" w:rsidRPr="00B33603" w:rsidRDefault="00754252" w:rsidP="002158C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B33603">
        <w:rPr>
          <w:rFonts w:asciiTheme="majorBidi" w:hAnsiTheme="majorBidi"/>
          <w:spacing w:val="2"/>
          <w:sz w:val="30"/>
          <w:szCs w:val="30"/>
          <w:cs/>
        </w:rPr>
        <w:t>บริษัทได้</w:t>
      </w:r>
      <w:r w:rsidRPr="00B33603">
        <w:rPr>
          <w:rFonts w:asciiTheme="majorBidi" w:hAnsiTheme="majorBidi" w:hint="cs"/>
          <w:spacing w:val="2"/>
          <w:sz w:val="30"/>
          <w:szCs w:val="30"/>
          <w:cs/>
        </w:rPr>
        <w:t>ทำสัญญา</w:t>
      </w:r>
      <w:r w:rsidRPr="00B33603">
        <w:rPr>
          <w:rFonts w:asciiTheme="majorBidi" w:hAnsiTheme="majorBidi"/>
          <w:spacing w:val="2"/>
          <w:sz w:val="30"/>
          <w:szCs w:val="30"/>
          <w:cs/>
        </w:rPr>
        <w:t xml:space="preserve">ให้สิทธิใช้เครื่องหมายการค้าและสูตรการผลิตน้ำมันกับบริษัทย่อยแห่งหนึ่ง สำหรับการผลิต </w:t>
      </w:r>
      <w:r w:rsidRPr="00B33603">
        <w:rPr>
          <w:rFonts w:asciiTheme="majorBidi" w:hAnsiTheme="majorBidi"/>
          <w:spacing w:val="10"/>
          <w:sz w:val="30"/>
          <w:szCs w:val="30"/>
          <w:cs/>
        </w:rPr>
        <w:t>การจำหน่ายผลิตภัณฑ์น้ำมัน และ</w:t>
      </w:r>
      <w:r w:rsidRPr="00B33603">
        <w:rPr>
          <w:rFonts w:asciiTheme="majorBidi" w:hAnsiTheme="majorBidi"/>
          <w:spacing w:val="10"/>
          <w:sz w:val="30"/>
          <w:szCs w:val="30"/>
        </w:rPr>
        <w:t>/</w:t>
      </w:r>
      <w:r w:rsidRPr="00B33603">
        <w:rPr>
          <w:rFonts w:asciiTheme="majorBidi" w:hAnsiTheme="majorBidi"/>
          <w:spacing w:val="10"/>
          <w:sz w:val="30"/>
          <w:szCs w:val="30"/>
          <w:cs/>
        </w:rPr>
        <w:t xml:space="preserve">หรือการให้บริการในประเทศไทย โดยสัญญามีผลบังคับใช้ตั้งแต่วันที่ </w:t>
      </w:r>
      <w:r w:rsidRPr="00B33603">
        <w:rPr>
          <w:rFonts w:asciiTheme="majorBidi" w:hAnsiTheme="majorBidi"/>
          <w:spacing w:val="10"/>
          <w:sz w:val="30"/>
          <w:szCs w:val="30"/>
        </w:rPr>
        <w:t>31</w:t>
      </w:r>
      <w:r w:rsidRPr="00B33603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B33603">
        <w:rPr>
          <w:rFonts w:asciiTheme="majorBidi" w:hAnsiTheme="majorBidi"/>
          <w:sz w:val="30"/>
          <w:szCs w:val="30"/>
        </w:rPr>
        <w:t>2566</w:t>
      </w:r>
      <w:r w:rsidRPr="00B33603">
        <w:rPr>
          <w:rFonts w:asciiTheme="majorBidi" w:hAnsiTheme="majorBidi"/>
          <w:sz w:val="30"/>
          <w:szCs w:val="30"/>
          <w:cs/>
        </w:rPr>
        <w:t xml:space="preserve"> และจะมีผลบังคับใช้ต่อไปโดยไม่มีระยะเวลาสิ้นสุดภายใต้ข้อกำหนด</w:t>
      </w:r>
      <w:r w:rsidRPr="00B33603">
        <w:rPr>
          <w:rFonts w:asciiTheme="majorBidi" w:hAnsiTheme="majorBidi" w:hint="cs"/>
          <w:sz w:val="30"/>
          <w:szCs w:val="30"/>
          <w:cs/>
        </w:rPr>
        <w:t xml:space="preserve"> </w:t>
      </w:r>
      <w:r w:rsidRPr="00B33603">
        <w:rPr>
          <w:rFonts w:asciiTheme="majorBidi" w:hAnsiTheme="majorBidi"/>
          <w:sz w:val="30"/>
          <w:szCs w:val="30"/>
          <w:cs/>
        </w:rPr>
        <w:t>เงื่อนไข</w:t>
      </w:r>
      <w:r w:rsidRPr="00B33603">
        <w:rPr>
          <w:rFonts w:asciiTheme="majorBidi" w:hAnsiTheme="majorBidi" w:hint="cs"/>
          <w:sz w:val="30"/>
          <w:szCs w:val="30"/>
          <w:cs/>
        </w:rPr>
        <w:t>และอัตราเรียกเก็บเป็นไป</w:t>
      </w:r>
      <w:r w:rsidRPr="00B33603">
        <w:rPr>
          <w:rFonts w:asciiTheme="majorBidi" w:hAnsiTheme="majorBidi"/>
          <w:sz w:val="30"/>
          <w:szCs w:val="30"/>
          <w:cs/>
        </w:rPr>
        <w:t>ตามที่</w:t>
      </w:r>
      <w:r w:rsidRPr="00B33603">
        <w:rPr>
          <w:rFonts w:asciiTheme="majorBidi" w:hAnsiTheme="majorBidi" w:hint="cs"/>
          <w:sz w:val="30"/>
          <w:szCs w:val="30"/>
          <w:cs/>
        </w:rPr>
        <w:t>กำหนด</w:t>
      </w:r>
      <w:r w:rsidRPr="00B33603">
        <w:rPr>
          <w:rFonts w:asciiTheme="majorBidi" w:hAnsiTheme="majorBidi"/>
          <w:sz w:val="30"/>
          <w:szCs w:val="30"/>
          <w:cs/>
        </w:rPr>
        <w:t>ในสัญญา</w:t>
      </w:r>
    </w:p>
    <w:p w14:paraId="66796CD0" w14:textId="77777777" w:rsidR="0050504A" w:rsidRPr="00B33603" w:rsidRDefault="0050504A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18"/>
          <w:szCs w:val="18"/>
        </w:rPr>
      </w:pPr>
    </w:p>
    <w:p w14:paraId="3B1AB6F1" w14:textId="22A2DF83" w:rsidR="00754252" w:rsidRPr="00B33603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189315717"/>
      <w:r w:rsidRPr="00B336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สัญญาว่าจ้างงานบริหารคลังน้ำมัน</w:t>
      </w:r>
    </w:p>
    <w:p w14:paraId="0B48C988" w14:textId="77777777" w:rsidR="00754252" w:rsidRPr="00B33603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72393039" w14:textId="3D5849E1" w:rsidR="002F0A33" w:rsidRPr="00B33603" w:rsidRDefault="00754252" w:rsidP="002158C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 xml:space="preserve">บริษัทได้ทำสัญญาว่าจ้างงานบริหารคลังน้ำมันกับบริษัทย่อยแห่งหนึ่ง เพื่อใช้สอยคลังน้ำมัน รวมถึงถังน้ำมันและอุปกรณ์อื่น ๆ ซึ่งใช้ในการบริการรับ จัดเก็บ และจ่ายน้ำมันแก่ลูกค้าของบริษัท รวมถึงที่เกี่ยวข้องในการประกอบธุรกิจของบริษัท และว่าจ้างเพื่อปฏิบัติหน้าที่บริหารจัดการคลังน้ำมันบางปะอิน และคลังน้ำมันภูมิภาค </w:t>
      </w:r>
      <w:r w:rsidR="002158CD" w:rsidRPr="00B33603">
        <w:rPr>
          <w:rFonts w:asciiTheme="majorBidi" w:hAnsiTheme="majorBidi"/>
          <w:sz w:val="30"/>
          <w:szCs w:val="30"/>
          <w:cs/>
        </w:rPr>
        <w:t>โดยมีระยะเวลา</w:t>
      </w:r>
      <w:r w:rsidR="002158CD" w:rsidRPr="00B33603">
        <w:rPr>
          <w:rFonts w:asciiTheme="majorBidi" w:hAnsiTheme="majorBidi" w:hint="cs"/>
          <w:sz w:val="30"/>
          <w:szCs w:val="30"/>
          <w:cs/>
        </w:rPr>
        <w:t xml:space="preserve"> </w:t>
      </w:r>
      <w:r w:rsidR="002158CD" w:rsidRPr="00B33603">
        <w:rPr>
          <w:rFonts w:asciiTheme="majorBidi" w:hAnsiTheme="majorBidi"/>
          <w:sz w:val="30"/>
          <w:szCs w:val="30"/>
          <w:cs/>
        </w:rPr>
        <w:t>เงื่อนไข</w:t>
      </w:r>
      <w:r w:rsidR="002158CD" w:rsidRPr="00B33603">
        <w:rPr>
          <w:rFonts w:asciiTheme="majorBidi" w:hAnsiTheme="majorBidi" w:hint="cs"/>
          <w:sz w:val="30"/>
          <w:szCs w:val="30"/>
          <w:cs/>
        </w:rPr>
        <w:t>และ</w:t>
      </w:r>
      <w:r w:rsidR="002158CD" w:rsidRPr="00B33603">
        <w:rPr>
          <w:rFonts w:asciiTheme="majorBidi" w:hAnsiTheme="majorBidi"/>
          <w:sz w:val="30"/>
          <w:szCs w:val="30"/>
          <w:cs/>
        </w:rPr>
        <w:t>อัตราที่เรียกเก็บเป็นไปตามที่กำหนดในสัญญา</w:t>
      </w:r>
    </w:p>
    <w:p w14:paraId="422A8499" w14:textId="13FD5D1B" w:rsidR="00532EEF" w:rsidRPr="00B33603" w:rsidRDefault="00532EEF" w:rsidP="00532EE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6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Pr="00B336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จ้างบริการ</w:t>
      </w:r>
    </w:p>
    <w:p w14:paraId="2DCE8649" w14:textId="77777777" w:rsidR="00532EEF" w:rsidRPr="00B33603" w:rsidRDefault="00532EEF" w:rsidP="00532EEF">
      <w:pPr>
        <w:pStyle w:val="BodyText2"/>
        <w:tabs>
          <w:tab w:val="decimal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E2C9E2D" w14:textId="35F250DE" w:rsidR="00532EEF" w:rsidRPr="00B33603" w:rsidRDefault="00532EEF" w:rsidP="00532EE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>บริษัท</w:t>
      </w:r>
      <w:r w:rsidRPr="00B33603">
        <w:rPr>
          <w:rFonts w:asciiTheme="majorBidi" w:hAnsiTheme="majorBidi" w:hint="cs"/>
          <w:sz w:val="30"/>
          <w:szCs w:val="30"/>
          <w:cs/>
        </w:rPr>
        <w:t>ได้ทำ</w:t>
      </w:r>
      <w:r w:rsidRPr="00B33603">
        <w:rPr>
          <w:rFonts w:asciiTheme="majorBidi" w:hAnsiTheme="majorBidi"/>
          <w:sz w:val="30"/>
          <w:szCs w:val="30"/>
          <w:cs/>
        </w:rPr>
        <w:t>สัญญาจ้างบริการด้านงานจัดหาเชื้อเพลิงเอทานอลแปลงสภาพกับบริษัท</w:t>
      </w:r>
      <w:r w:rsidRPr="00B33603">
        <w:rPr>
          <w:rFonts w:asciiTheme="majorBidi" w:hAnsiTheme="majorBidi" w:hint="cs"/>
          <w:sz w:val="30"/>
          <w:szCs w:val="30"/>
          <w:cs/>
        </w:rPr>
        <w:t>ย่อยแห่งหนึ่ง</w:t>
      </w:r>
      <w:r w:rsidRPr="00B33603">
        <w:rPr>
          <w:rFonts w:asciiTheme="majorBidi" w:hAnsiTheme="majorBidi"/>
          <w:sz w:val="30"/>
          <w:szCs w:val="30"/>
          <w:cs/>
        </w:rPr>
        <w:t xml:space="preserve"> </w:t>
      </w:r>
      <w:r w:rsidRPr="00B33603">
        <w:rPr>
          <w:rFonts w:asciiTheme="majorBidi" w:hAnsiTheme="majorBidi" w:hint="cs"/>
          <w:sz w:val="30"/>
          <w:szCs w:val="30"/>
          <w:cs/>
        </w:rPr>
        <w:t>โดย</w:t>
      </w:r>
      <w:r w:rsidRPr="00B33603">
        <w:rPr>
          <w:rFonts w:asciiTheme="majorBidi" w:hAnsiTheme="majorBidi"/>
          <w:sz w:val="30"/>
          <w:szCs w:val="30"/>
          <w:cs/>
        </w:rPr>
        <w:t xml:space="preserve">สัญญาดังกล่าวมีผลบังคับใช้ตั้งแต่เดือน </w:t>
      </w:r>
      <w:r w:rsidR="00E1484A" w:rsidRPr="00B33603">
        <w:rPr>
          <w:rFonts w:asciiTheme="majorBidi" w:hAnsiTheme="majorBidi"/>
          <w:sz w:val="30"/>
          <w:szCs w:val="30"/>
        </w:rPr>
        <w:t>1</w:t>
      </w:r>
      <w:r w:rsidRPr="00B3360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E1484A" w:rsidRPr="00B33603">
        <w:rPr>
          <w:rFonts w:asciiTheme="majorBidi" w:hAnsiTheme="majorBidi"/>
          <w:sz w:val="30"/>
          <w:szCs w:val="30"/>
        </w:rPr>
        <w:t>2568</w:t>
      </w:r>
      <w:r w:rsidRPr="00B33603">
        <w:rPr>
          <w:rFonts w:asciiTheme="majorBidi" w:hAnsiTheme="majorBidi"/>
          <w:sz w:val="30"/>
          <w:szCs w:val="30"/>
          <w:cs/>
        </w:rPr>
        <w:t xml:space="preserve"> จนถึงเดือนธันวาคม </w:t>
      </w:r>
      <w:r w:rsidR="00E1484A" w:rsidRPr="00B33603">
        <w:rPr>
          <w:rFonts w:asciiTheme="majorBidi" w:hAnsiTheme="majorBidi"/>
          <w:sz w:val="30"/>
          <w:szCs w:val="30"/>
        </w:rPr>
        <w:t>2568</w:t>
      </w:r>
      <w:r w:rsidRPr="00B33603">
        <w:rPr>
          <w:rFonts w:asciiTheme="majorBidi" w:hAnsiTheme="majorBidi"/>
          <w:sz w:val="30"/>
          <w:szCs w:val="30"/>
          <w:cs/>
        </w:rPr>
        <w:t xml:space="preserve"> และได้มีการต่อสัญญาต่อไป </w:t>
      </w:r>
      <w:r w:rsidR="00E1484A" w:rsidRPr="00B33603">
        <w:rPr>
          <w:rFonts w:asciiTheme="majorBidi" w:hAnsiTheme="majorBidi"/>
          <w:sz w:val="30"/>
          <w:szCs w:val="30"/>
        </w:rPr>
        <w:t>1</w:t>
      </w:r>
      <w:r w:rsidRPr="00B33603">
        <w:rPr>
          <w:rFonts w:asciiTheme="majorBidi" w:hAnsiTheme="majorBidi"/>
          <w:sz w:val="30"/>
          <w:szCs w:val="30"/>
          <w:cs/>
        </w:rPr>
        <w:t xml:space="preserve"> ปีเริ่มตั้งแต่ </w:t>
      </w:r>
      <w:r w:rsidR="00E1484A" w:rsidRPr="00B33603">
        <w:rPr>
          <w:rFonts w:asciiTheme="majorBidi" w:hAnsiTheme="majorBidi"/>
          <w:sz w:val="30"/>
          <w:szCs w:val="30"/>
        </w:rPr>
        <w:t>1</w:t>
      </w:r>
      <w:r w:rsidRPr="00B3360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E1484A" w:rsidRPr="00B33603">
        <w:rPr>
          <w:rFonts w:asciiTheme="majorBidi" w:hAnsiTheme="majorBidi"/>
          <w:sz w:val="30"/>
          <w:szCs w:val="30"/>
        </w:rPr>
        <w:t>2569</w:t>
      </w:r>
      <w:r w:rsidRPr="00B33603">
        <w:rPr>
          <w:rFonts w:asciiTheme="majorBidi" w:hAnsiTheme="majorBidi"/>
          <w:sz w:val="30"/>
          <w:szCs w:val="30"/>
          <w:cs/>
        </w:rPr>
        <w:t xml:space="preserve"> ถึง </w:t>
      </w:r>
      <w:r w:rsidR="00E1484A" w:rsidRPr="00B33603">
        <w:rPr>
          <w:rFonts w:asciiTheme="majorBidi" w:hAnsiTheme="majorBidi"/>
          <w:sz w:val="30"/>
          <w:szCs w:val="30"/>
        </w:rPr>
        <w:t>31</w:t>
      </w:r>
      <w:r w:rsidRPr="00B3360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E1484A" w:rsidRPr="00B33603">
        <w:rPr>
          <w:rFonts w:asciiTheme="majorBidi" w:hAnsiTheme="majorBidi"/>
          <w:sz w:val="30"/>
          <w:szCs w:val="30"/>
        </w:rPr>
        <w:t>2569</w:t>
      </w:r>
      <w:r w:rsidRPr="00B33603">
        <w:rPr>
          <w:rFonts w:asciiTheme="majorBidi" w:hAnsiTheme="majorBidi"/>
          <w:sz w:val="30"/>
          <w:szCs w:val="30"/>
          <w:cs/>
        </w:rPr>
        <w:t xml:space="preserve"> โดยอัตราค่าบริการ</w:t>
      </w:r>
      <w:r w:rsidR="008A43A1" w:rsidRPr="00B33603">
        <w:rPr>
          <w:rFonts w:asciiTheme="majorBidi" w:hAnsiTheme="majorBidi" w:hint="cs"/>
          <w:sz w:val="30"/>
          <w:szCs w:val="30"/>
          <w:cs/>
        </w:rPr>
        <w:t>เป็นไป</w:t>
      </w:r>
      <w:r w:rsidRPr="00B33603">
        <w:rPr>
          <w:rFonts w:asciiTheme="majorBidi" w:hAnsiTheme="majorBidi"/>
          <w:sz w:val="30"/>
          <w:szCs w:val="30"/>
          <w:cs/>
        </w:rPr>
        <w:t>ตามที่กำหนดในสัญญา</w:t>
      </w:r>
    </w:p>
    <w:p w14:paraId="1A829D5C" w14:textId="77777777" w:rsidR="00576EB1" w:rsidRPr="00B33603" w:rsidRDefault="00576EB1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6B9CE629" w14:textId="1BC70A30" w:rsidR="00870CCC" w:rsidRPr="00B33603" w:rsidRDefault="00450B58" w:rsidP="00EC635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</w:rPr>
        <w:tab/>
      </w:r>
      <w:bookmarkEnd w:id="5"/>
      <w:r w:rsidR="004762B0" w:rsidRPr="00B33603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A20C251" w14:textId="77777777" w:rsidR="0099190C" w:rsidRPr="00B33603" w:rsidRDefault="0099190C" w:rsidP="00AD39B2">
      <w:pPr>
        <w:pStyle w:val="BodyText2"/>
        <w:tabs>
          <w:tab w:val="decimal" w:pos="540"/>
        </w:tabs>
        <w:spacing w:line="340" w:lineRule="exact"/>
        <w:ind w:left="0" w:firstLine="0"/>
        <w:contextualSpacing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B33603" w14:paraId="7F4BC51A" w14:textId="77777777" w:rsidTr="008E5372">
        <w:trPr>
          <w:tblHeader/>
        </w:trPr>
        <w:tc>
          <w:tcPr>
            <w:tcW w:w="4231" w:type="dxa"/>
            <w:hideMark/>
          </w:tcPr>
          <w:p w14:paraId="36AF95C3" w14:textId="77777777" w:rsidR="00F3226D" w:rsidRPr="00B33603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hideMark/>
          </w:tcPr>
          <w:p w14:paraId="09111EB4" w14:textId="77777777" w:rsidR="00F3226D" w:rsidRPr="00B33603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B33603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hideMark/>
          </w:tcPr>
          <w:p w14:paraId="70D39017" w14:textId="77777777" w:rsidR="00F3226D" w:rsidRPr="00B33603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B33603">
              <w:rPr>
                <w:rFonts w:hint="cs"/>
                <w:bCs/>
                <w:cs/>
              </w:rPr>
              <w:t xml:space="preserve">งบการเงินเฉพาะกิจการ </w:t>
            </w:r>
          </w:p>
        </w:tc>
      </w:tr>
      <w:tr w:rsidR="00ED6E3E" w:rsidRPr="00B33603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</w:tcPr>
          <w:p w14:paraId="18D5754D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</w:tcPr>
          <w:p w14:paraId="5001D261" w14:textId="54E1BB89" w:rsidR="00ED6E3E" w:rsidRPr="00B33603" w:rsidRDefault="00ED6E3E" w:rsidP="00ED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7" w:type="dxa"/>
          </w:tcPr>
          <w:p w14:paraId="70F0B10C" w14:textId="3B378AE1" w:rsidR="00ED6E3E" w:rsidRPr="00B33603" w:rsidRDefault="00ED6E3E" w:rsidP="00ED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5CC50315" w14:textId="514F70E4" w:rsidR="00ED6E3E" w:rsidRPr="00B33603" w:rsidRDefault="00ED6E3E" w:rsidP="00ED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56" w:type="dxa"/>
          </w:tcPr>
          <w:p w14:paraId="0D1421DC" w14:textId="06824C06" w:rsidR="00ED6E3E" w:rsidRPr="00B33603" w:rsidRDefault="00ED6E3E" w:rsidP="00ED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226D" w:rsidRPr="00B33603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</w:tcPr>
          <w:p w14:paraId="0487A87A" w14:textId="07F10C7D" w:rsidR="00F3226D" w:rsidRPr="00B33603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</w:tcPr>
          <w:p w14:paraId="63570AC3" w14:textId="77777777" w:rsidR="00F3226D" w:rsidRPr="00B33603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6E3E" w:rsidRPr="00B33603" w14:paraId="343D9331" w14:textId="77777777" w:rsidTr="008E5372">
        <w:tblPrEx>
          <w:shd w:val="clear" w:color="auto" w:fill="auto"/>
        </w:tblPrEx>
        <w:tc>
          <w:tcPr>
            <w:tcW w:w="4231" w:type="dxa"/>
          </w:tcPr>
          <w:p w14:paraId="73BC9BE0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B33603">
              <w:rPr>
                <w:rFonts w:hint="cs"/>
                <w:b/>
                <w:cs/>
              </w:rPr>
              <w:t>เงินสดในมือ</w:t>
            </w:r>
          </w:p>
        </w:tc>
        <w:tc>
          <w:tcPr>
            <w:tcW w:w="1237" w:type="dxa"/>
          </w:tcPr>
          <w:p w14:paraId="25B4D172" w14:textId="2C699E98" w:rsidR="00ED6E3E" w:rsidRPr="00B33603" w:rsidRDefault="001A77DA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75</w:t>
            </w:r>
          </w:p>
        </w:tc>
        <w:tc>
          <w:tcPr>
            <w:tcW w:w="1237" w:type="dxa"/>
          </w:tcPr>
          <w:p w14:paraId="24D3B9A3" w14:textId="3AB1225C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</w:pPr>
            <w:r w:rsidRPr="00B33603">
              <w:t>48</w:t>
            </w:r>
          </w:p>
        </w:tc>
        <w:tc>
          <w:tcPr>
            <w:tcW w:w="1237" w:type="dxa"/>
          </w:tcPr>
          <w:p w14:paraId="69857708" w14:textId="399C46CA" w:rsidR="00ED6E3E" w:rsidRPr="00B33603" w:rsidRDefault="002C60F4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56" w:type="dxa"/>
          </w:tcPr>
          <w:p w14:paraId="40345F6C" w14:textId="4F6389F3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</w:tr>
      <w:tr w:rsidR="00ED6E3E" w:rsidRPr="00B33603" w14:paraId="5E378BC7" w14:textId="77777777" w:rsidTr="008E5372">
        <w:tblPrEx>
          <w:shd w:val="clear" w:color="auto" w:fill="auto"/>
        </w:tblPrEx>
        <w:tc>
          <w:tcPr>
            <w:tcW w:w="4231" w:type="dxa"/>
          </w:tcPr>
          <w:p w14:paraId="39449A4A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B33603">
              <w:rPr>
                <w:rFonts w:hint="cs"/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</w:tcPr>
          <w:p w14:paraId="17DFDA68" w14:textId="65390FFC" w:rsidR="00ED6E3E" w:rsidRPr="00B33603" w:rsidRDefault="001A77DA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9,820</w:t>
            </w:r>
          </w:p>
        </w:tc>
        <w:tc>
          <w:tcPr>
            <w:tcW w:w="1237" w:type="dxa"/>
          </w:tcPr>
          <w:p w14:paraId="01CA933D" w14:textId="1D834EC9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11,821</w:t>
            </w:r>
          </w:p>
        </w:tc>
        <w:tc>
          <w:tcPr>
            <w:tcW w:w="1237" w:type="dxa"/>
          </w:tcPr>
          <w:p w14:paraId="537F3B43" w14:textId="374183CB" w:rsidR="00ED6E3E" w:rsidRPr="00B33603" w:rsidRDefault="002C60F4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79</w:t>
            </w:r>
          </w:p>
        </w:tc>
        <w:tc>
          <w:tcPr>
            <w:tcW w:w="1256" w:type="dxa"/>
          </w:tcPr>
          <w:p w14:paraId="53116AB5" w14:textId="561541A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193</w:t>
            </w:r>
          </w:p>
        </w:tc>
      </w:tr>
      <w:tr w:rsidR="00ED6E3E" w:rsidRPr="00B33603" w14:paraId="2323BB9B" w14:textId="77777777" w:rsidTr="008E5372">
        <w:tblPrEx>
          <w:shd w:val="clear" w:color="auto" w:fill="auto"/>
        </w:tblPrEx>
        <w:tc>
          <w:tcPr>
            <w:tcW w:w="4231" w:type="dxa"/>
          </w:tcPr>
          <w:p w14:paraId="13FA2BF6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B33603">
              <w:rPr>
                <w:rFonts w:hint="cs"/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</w:tcPr>
          <w:p w14:paraId="7F752799" w14:textId="599393BA" w:rsidR="00ED6E3E" w:rsidRPr="00B33603" w:rsidRDefault="001A77DA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14,093</w:t>
            </w:r>
          </w:p>
        </w:tc>
        <w:tc>
          <w:tcPr>
            <w:tcW w:w="1237" w:type="dxa"/>
          </w:tcPr>
          <w:p w14:paraId="4C7D115E" w14:textId="2779546B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10,570</w:t>
            </w:r>
          </w:p>
        </w:tc>
        <w:tc>
          <w:tcPr>
            <w:tcW w:w="1237" w:type="dxa"/>
          </w:tcPr>
          <w:p w14:paraId="7510157E" w14:textId="2EF6B718" w:rsidR="00ED6E3E" w:rsidRPr="00B33603" w:rsidRDefault="002C60F4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7,27</w:t>
            </w:r>
            <w:r w:rsidR="002158CD" w:rsidRPr="00B33603">
              <w:rPr>
                <w:rFonts w:hint="cs"/>
                <w:cs/>
              </w:rPr>
              <w:t>9</w:t>
            </w:r>
          </w:p>
        </w:tc>
        <w:tc>
          <w:tcPr>
            <w:tcW w:w="1256" w:type="dxa"/>
          </w:tcPr>
          <w:p w14:paraId="05157485" w14:textId="605F1869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3,426</w:t>
            </w:r>
          </w:p>
        </w:tc>
      </w:tr>
      <w:tr w:rsidR="00ED6E3E" w:rsidRPr="00B33603" w14:paraId="4E773410" w14:textId="77777777" w:rsidTr="008E5372">
        <w:tblPrEx>
          <w:shd w:val="clear" w:color="auto" w:fill="auto"/>
        </w:tblPrEx>
        <w:tc>
          <w:tcPr>
            <w:tcW w:w="4231" w:type="dxa"/>
          </w:tcPr>
          <w:p w14:paraId="2CE0E002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B33603">
              <w:rPr>
                <w:rFonts w:hint="cs"/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</w:tcPr>
          <w:p w14:paraId="49FE7721" w14:textId="49A8A9B7" w:rsidR="00ED6E3E" w:rsidRPr="00B33603" w:rsidRDefault="001A77DA" w:rsidP="00ED6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4,567</w:t>
            </w:r>
          </w:p>
        </w:tc>
        <w:tc>
          <w:tcPr>
            <w:tcW w:w="1237" w:type="dxa"/>
          </w:tcPr>
          <w:p w14:paraId="422D14FD" w14:textId="775A3540" w:rsidR="00ED6E3E" w:rsidRPr="00B33603" w:rsidRDefault="00ED6E3E" w:rsidP="00ED6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6,187</w:t>
            </w:r>
          </w:p>
        </w:tc>
        <w:tc>
          <w:tcPr>
            <w:tcW w:w="1237" w:type="dxa"/>
          </w:tcPr>
          <w:p w14:paraId="568B0C3E" w14:textId="6D48379F" w:rsidR="00ED6E3E" w:rsidRPr="00B33603" w:rsidRDefault="002C60F4" w:rsidP="00ED6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56" w:type="dxa"/>
          </w:tcPr>
          <w:p w14:paraId="2F619AAA" w14:textId="7CEEAD5E" w:rsidR="00ED6E3E" w:rsidRPr="00B33603" w:rsidRDefault="00ED6E3E" w:rsidP="00ED6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</w:tr>
      <w:tr w:rsidR="00ED6E3E" w:rsidRPr="00B33603" w14:paraId="518A800B" w14:textId="77777777" w:rsidTr="008E5372">
        <w:tblPrEx>
          <w:shd w:val="clear" w:color="auto" w:fill="auto"/>
        </w:tblPrEx>
        <w:tc>
          <w:tcPr>
            <w:tcW w:w="4231" w:type="dxa"/>
          </w:tcPr>
          <w:p w14:paraId="4E152E84" w14:textId="77777777" w:rsidR="00ED6E3E" w:rsidRPr="00B33603" w:rsidRDefault="00ED6E3E" w:rsidP="00ED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B33603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</w:tcPr>
          <w:p w14:paraId="1DA65C97" w14:textId="49A43FE9" w:rsidR="00ED6E3E" w:rsidRPr="00B33603" w:rsidRDefault="002C60F4" w:rsidP="00ED6E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28,555</w:t>
            </w:r>
          </w:p>
        </w:tc>
        <w:tc>
          <w:tcPr>
            <w:tcW w:w="1237" w:type="dxa"/>
          </w:tcPr>
          <w:p w14:paraId="123AD025" w14:textId="235352B0" w:rsidR="00ED6E3E" w:rsidRPr="00B33603" w:rsidRDefault="00ED6E3E" w:rsidP="00ED6E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28,626</w:t>
            </w:r>
          </w:p>
        </w:tc>
        <w:tc>
          <w:tcPr>
            <w:tcW w:w="1237" w:type="dxa"/>
          </w:tcPr>
          <w:p w14:paraId="754FD343" w14:textId="6C8DF300" w:rsidR="00ED6E3E" w:rsidRPr="00B33603" w:rsidRDefault="002C60F4" w:rsidP="00ED6E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7,35</w:t>
            </w:r>
            <w:r w:rsidR="002158CD" w:rsidRPr="00B33603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256" w:type="dxa"/>
          </w:tcPr>
          <w:p w14:paraId="1268978C" w14:textId="579F3519" w:rsidR="00ED6E3E" w:rsidRPr="00B33603" w:rsidRDefault="00ED6E3E" w:rsidP="00ED6E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3,619</w:t>
            </w:r>
          </w:p>
        </w:tc>
      </w:tr>
    </w:tbl>
    <w:p w14:paraId="127A29FB" w14:textId="77777777" w:rsidR="00353A8D" w:rsidRPr="00B33603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  <w:r w:rsidRPr="00B33603">
        <w:rPr>
          <w:rFonts w:ascii="Angsana New" w:hAnsi="Angsana New" w:hint="cs"/>
          <w:sz w:val="30"/>
          <w:szCs w:val="30"/>
        </w:rPr>
        <w:tab/>
      </w:r>
    </w:p>
    <w:p w14:paraId="360A7A28" w14:textId="325A86B2" w:rsidR="00A03224" w:rsidRPr="00B33603" w:rsidRDefault="005C44A8" w:rsidP="00A63A5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373BD" w:rsidRPr="00B33603">
        <w:rPr>
          <w:rFonts w:ascii="Angsana New" w:hAnsi="Angsana New"/>
          <w:sz w:val="30"/>
          <w:szCs w:val="30"/>
        </w:rPr>
        <w:t>31</w:t>
      </w:r>
      <w:r w:rsidR="00E566A2" w:rsidRPr="00B33603">
        <w:rPr>
          <w:rFonts w:ascii="Angsana New" w:hAnsi="Angsana New" w:hint="cs"/>
          <w:sz w:val="30"/>
          <w:szCs w:val="30"/>
        </w:rPr>
        <w:t xml:space="preserve"> </w:t>
      </w:r>
      <w:r w:rsidR="00E566A2" w:rsidRPr="00B336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B33603">
        <w:rPr>
          <w:rFonts w:ascii="Angsana New" w:hAnsi="Angsana New" w:hint="cs"/>
          <w:sz w:val="30"/>
          <w:szCs w:val="30"/>
        </w:rPr>
        <w:t>256</w:t>
      </w:r>
      <w:r w:rsidR="00ED6E3E" w:rsidRPr="00B33603">
        <w:rPr>
          <w:rFonts w:ascii="Angsana New" w:hAnsi="Angsana New"/>
          <w:sz w:val="30"/>
          <w:szCs w:val="30"/>
        </w:rPr>
        <w:t>8</w:t>
      </w:r>
      <w:r w:rsidRPr="00B33603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35E5" w:rsidRPr="00B3360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B43B3" w:rsidRPr="00B33603">
        <w:rPr>
          <w:rFonts w:ascii="Angsana New" w:hAnsi="Angsana New" w:hint="cs"/>
          <w:sz w:val="30"/>
          <w:szCs w:val="30"/>
          <w:cs/>
        </w:rPr>
        <w:t>ทางอ้อม</w:t>
      </w:r>
      <w:r w:rsidRPr="00B33603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B33603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4D1F43" w:rsidRPr="00B33603">
        <w:rPr>
          <w:rFonts w:ascii="Angsana New" w:hAnsi="Angsana New"/>
          <w:sz w:val="30"/>
          <w:szCs w:val="30"/>
        </w:rPr>
        <w:t>1,254</w:t>
      </w:r>
      <w:r w:rsidR="00F51F87" w:rsidRPr="00B33603">
        <w:rPr>
          <w:rFonts w:ascii="Angsana New" w:hAnsi="Angsana New" w:hint="cs"/>
          <w:sz w:val="30"/>
          <w:szCs w:val="30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ล้านบาท</w:t>
      </w:r>
      <w:r w:rsidR="006B35E5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BC196A" w:rsidRPr="00B33603">
        <w:rPr>
          <w:rFonts w:ascii="Angsana New" w:hAnsi="Angsana New"/>
          <w:i/>
          <w:iCs/>
          <w:sz w:val="30"/>
          <w:szCs w:val="30"/>
        </w:rPr>
        <w:t>(</w:t>
      </w:r>
      <w:r w:rsidR="00ED6E3E" w:rsidRPr="00B33603">
        <w:rPr>
          <w:rFonts w:ascii="Angsana New" w:hAnsi="Angsana New"/>
          <w:i/>
          <w:iCs/>
          <w:sz w:val="30"/>
          <w:szCs w:val="30"/>
        </w:rPr>
        <w:t>2567</w:t>
      </w:r>
      <w:r w:rsidR="006B35E5" w:rsidRPr="00B33603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ED6E3E" w:rsidRPr="00B33603">
        <w:rPr>
          <w:rFonts w:ascii="Angsana New" w:hAnsi="Angsana New"/>
          <w:i/>
          <w:iCs/>
          <w:sz w:val="30"/>
          <w:szCs w:val="30"/>
        </w:rPr>
        <w:t>1</w:t>
      </w:r>
      <w:r w:rsidR="00B8075F" w:rsidRPr="00B33603">
        <w:rPr>
          <w:rFonts w:ascii="Angsana New" w:hAnsi="Angsana New"/>
          <w:i/>
          <w:iCs/>
          <w:sz w:val="30"/>
          <w:szCs w:val="30"/>
        </w:rPr>
        <w:t>,</w:t>
      </w:r>
      <w:r w:rsidR="00ED6E3E" w:rsidRPr="00B33603">
        <w:rPr>
          <w:rFonts w:ascii="Angsana New" w:hAnsi="Angsana New"/>
          <w:i/>
          <w:iCs/>
          <w:sz w:val="30"/>
          <w:szCs w:val="30"/>
        </w:rPr>
        <w:t>598</w:t>
      </w:r>
      <w:r w:rsidR="006E07B4" w:rsidRPr="00B33603">
        <w:rPr>
          <w:rFonts w:ascii="Angsana New" w:hAnsi="Angsana New"/>
          <w:i/>
          <w:iCs/>
          <w:sz w:val="30"/>
          <w:szCs w:val="30"/>
        </w:rPr>
        <w:t xml:space="preserve"> </w:t>
      </w:r>
      <w:r w:rsidR="006B35E5" w:rsidRPr="00B33603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3C90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B33603">
        <w:rPr>
          <w:rFonts w:ascii="Angsana New" w:hAnsi="Angsana New" w:hint="cs"/>
          <w:sz w:val="30"/>
          <w:szCs w:val="30"/>
          <w:cs/>
        </w:rPr>
        <w:t>้อ</w:t>
      </w:r>
      <w:r w:rsidRPr="00B33603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B33603">
        <w:rPr>
          <w:rFonts w:ascii="Angsana New" w:hAnsi="Angsana New" w:hint="cs"/>
          <w:sz w:val="30"/>
          <w:szCs w:val="30"/>
          <w:cs/>
        </w:rPr>
        <w:t>ทางอ้อม</w:t>
      </w:r>
      <w:r w:rsidRPr="00B33603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B33603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  <w:r w:rsidR="00007FD6" w:rsidRPr="00B3360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3A9E10A" w14:textId="77777777" w:rsidR="00F45D0A" w:rsidRPr="00B33603" w:rsidRDefault="00F45D0A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3CE013E9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7A539C89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1692935E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0B6BEF20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041DE29A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2DE015F6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7C91BCFE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39955977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64CAA554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15A51D8F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10C91A03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7070AFA7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26699EF4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515CEA2A" w14:textId="77777777" w:rsidR="00B62FD6" w:rsidRPr="00B33603" w:rsidRDefault="00B62FD6" w:rsidP="002158CD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4493A983" w14:textId="797A4BD1" w:rsidR="0039231D" w:rsidRPr="00B33603" w:rsidRDefault="0039231D" w:rsidP="003923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7C9E8CD" w14:textId="57F4C196" w:rsidR="0039231D" w:rsidRPr="00B33603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B33603" w14:paraId="79F051AE" w14:textId="77777777" w:rsidTr="00467126">
        <w:trPr>
          <w:cantSplit/>
          <w:tblHeader/>
        </w:trPr>
        <w:tc>
          <w:tcPr>
            <w:tcW w:w="4230" w:type="dxa"/>
            <w:vAlign w:val="bottom"/>
          </w:tcPr>
          <w:p w14:paraId="752C85C4" w14:textId="77777777" w:rsidR="0039231D" w:rsidRPr="00B33603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8149C40" w14:textId="77777777" w:rsidR="0039231D" w:rsidRPr="00B33603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BB1A64" w14:textId="77777777" w:rsidR="0039231D" w:rsidRPr="00B33603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07B4" w:rsidRPr="00B33603" w14:paraId="27302F6F" w14:textId="77777777" w:rsidTr="002D0549">
        <w:trPr>
          <w:cantSplit/>
          <w:tblHeader/>
        </w:trPr>
        <w:tc>
          <w:tcPr>
            <w:tcW w:w="4230" w:type="dxa"/>
            <w:vAlign w:val="bottom"/>
          </w:tcPr>
          <w:p w14:paraId="137A7ADF" w14:textId="46884EE2" w:rsidR="006E07B4" w:rsidRPr="00B33603" w:rsidRDefault="006E07B4" w:rsidP="006E07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CC87DD3" w14:textId="7AE8C734" w:rsidR="006E07B4" w:rsidRPr="00B33603" w:rsidRDefault="006E07B4" w:rsidP="002D054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B57F78"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128FE611" w14:textId="5E553288" w:rsidR="006E07B4" w:rsidRPr="00B33603" w:rsidRDefault="006E07B4" w:rsidP="002D0549">
            <w:pPr>
              <w:spacing w:line="240" w:lineRule="auto"/>
              <w:ind w:left="-53" w:right="-55"/>
              <w:jc w:val="center"/>
              <w:rPr>
                <w:bCs/>
                <w:cs/>
              </w:rPr>
            </w:pPr>
            <w:r w:rsidRPr="00B33603">
              <w:t>256</w:t>
            </w:r>
            <w:r w:rsidR="00B57F78" w:rsidRPr="00B33603">
              <w:t>7</w:t>
            </w:r>
          </w:p>
        </w:tc>
        <w:tc>
          <w:tcPr>
            <w:tcW w:w="1170" w:type="dxa"/>
            <w:vAlign w:val="bottom"/>
          </w:tcPr>
          <w:p w14:paraId="3579C88F" w14:textId="1F09CBB7" w:rsidR="006E07B4" w:rsidRPr="00B33603" w:rsidRDefault="006E07B4" w:rsidP="002D05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B57F78"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1C0FDA23" w14:textId="7CCE6496" w:rsidR="006E07B4" w:rsidRPr="00B33603" w:rsidRDefault="006E07B4" w:rsidP="002D05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B57F78"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6959E3" w:rsidRPr="00B33603" w14:paraId="457E370C" w14:textId="77777777" w:rsidTr="002D0549">
        <w:trPr>
          <w:cantSplit/>
          <w:trHeight w:val="408"/>
          <w:tblHeader/>
        </w:trPr>
        <w:tc>
          <w:tcPr>
            <w:tcW w:w="4230" w:type="dxa"/>
            <w:vAlign w:val="bottom"/>
            <w:hideMark/>
          </w:tcPr>
          <w:p w14:paraId="7E986A12" w14:textId="77777777" w:rsidR="006959E3" w:rsidRPr="00B33603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2A2FF2" w14:textId="77777777" w:rsidR="006959E3" w:rsidRPr="00B33603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57F78" w:rsidRPr="00B33603" w14:paraId="7FD6A810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1612A2ED" w14:textId="77777777" w:rsidR="00B57F78" w:rsidRPr="00B33603" w:rsidRDefault="00B57F78" w:rsidP="002D0549">
            <w:pPr>
              <w:spacing w:line="240" w:lineRule="auto"/>
            </w:pPr>
            <w:r w:rsidRPr="00B33603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64011039" w14:textId="42235E70" w:rsidR="00B57F78" w:rsidRPr="00B33603" w:rsidRDefault="0086236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16,</w:t>
            </w:r>
            <w:r w:rsidR="00B50908" w:rsidRPr="00B33603">
              <w:t>950</w:t>
            </w:r>
          </w:p>
        </w:tc>
        <w:tc>
          <w:tcPr>
            <w:tcW w:w="1260" w:type="dxa"/>
            <w:vAlign w:val="bottom"/>
          </w:tcPr>
          <w:p w14:paraId="17D84868" w14:textId="20C73647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17,616</w:t>
            </w:r>
          </w:p>
        </w:tc>
        <w:tc>
          <w:tcPr>
            <w:tcW w:w="1170" w:type="dxa"/>
            <w:vAlign w:val="bottom"/>
          </w:tcPr>
          <w:p w14:paraId="5F5E6E42" w14:textId="2635C7E4" w:rsidR="00B57F78" w:rsidRPr="00B33603" w:rsidRDefault="002C60F4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10,564</w:t>
            </w:r>
          </w:p>
        </w:tc>
        <w:tc>
          <w:tcPr>
            <w:tcW w:w="1260" w:type="dxa"/>
            <w:vAlign w:val="bottom"/>
          </w:tcPr>
          <w:p w14:paraId="44B8C7D2" w14:textId="497B3308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10,685</w:t>
            </w:r>
          </w:p>
        </w:tc>
      </w:tr>
      <w:tr w:rsidR="00B57F78" w:rsidRPr="00B33603" w14:paraId="03FD7AC0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68FA79C7" w14:textId="77777777" w:rsidR="00B57F78" w:rsidRPr="00B33603" w:rsidRDefault="00B57F78" w:rsidP="002D0549">
            <w:pPr>
              <w:spacing w:line="240" w:lineRule="auto"/>
            </w:pPr>
            <w:r w:rsidRPr="00B3360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C1EACD2" w14:textId="77777777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6FD8D2D9" w14:textId="77777777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C1DB1A9" w14:textId="77777777" w:rsidR="00B57F78" w:rsidRPr="00B33603" w:rsidRDefault="00B57F78" w:rsidP="002D05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590B6" w14:textId="77777777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B57F78" w:rsidRPr="00B33603" w14:paraId="1C7F1D6A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2E5AC90E" w14:textId="77777777" w:rsidR="00B57F78" w:rsidRPr="00B33603" w:rsidRDefault="00B57F78" w:rsidP="002D0549">
            <w:pPr>
              <w:spacing w:line="240" w:lineRule="auto"/>
              <w:ind w:left="104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น้อยกว่า </w:t>
            </w:r>
            <w:r w:rsidRPr="00B33603">
              <w:rPr>
                <w:rFonts w:hint="cs"/>
              </w:rPr>
              <w:t>3</w:t>
            </w:r>
            <w:r w:rsidRPr="00B3360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BDFE57E" w14:textId="3063EC33" w:rsidR="00B57F78" w:rsidRPr="00B33603" w:rsidRDefault="00B5090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320</w:t>
            </w:r>
          </w:p>
        </w:tc>
        <w:tc>
          <w:tcPr>
            <w:tcW w:w="1260" w:type="dxa"/>
            <w:vAlign w:val="bottom"/>
          </w:tcPr>
          <w:p w14:paraId="0773F096" w14:textId="030DE661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380</w:t>
            </w:r>
          </w:p>
        </w:tc>
        <w:tc>
          <w:tcPr>
            <w:tcW w:w="1170" w:type="dxa"/>
            <w:vAlign w:val="bottom"/>
          </w:tcPr>
          <w:p w14:paraId="05E16DDB" w14:textId="0904F087" w:rsidR="00B57F78" w:rsidRPr="00B33603" w:rsidRDefault="002C60F4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215</w:t>
            </w:r>
          </w:p>
        </w:tc>
        <w:tc>
          <w:tcPr>
            <w:tcW w:w="1260" w:type="dxa"/>
            <w:vAlign w:val="bottom"/>
          </w:tcPr>
          <w:p w14:paraId="34402959" w14:textId="396ACCAE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164</w:t>
            </w:r>
          </w:p>
        </w:tc>
      </w:tr>
      <w:tr w:rsidR="00B57F78" w:rsidRPr="00B33603" w14:paraId="28366A89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53983C6E" w14:textId="77777777" w:rsidR="00B57F78" w:rsidRPr="00B33603" w:rsidRDefault="00B57F78" w:rsidP="002D0549">
            <w:pPr>
              <w:spacing w:line="240" w:lineRule="auto"/>
              <w:ind w:left="104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</w:t>
            </w:r>
            <w:r w:rsidRPr="00B33603">
              <w:rPr>
                <w:rFonts w:hint="cs"/>
              </w:rPr>
              <w:t>3</w:t>
            </w:r>
            <w:r w:rsidRPr="00B33603">
              <w:rPr>
                <w:rFonts w:hint="cs"/>
                <w:cs/>
              </w:rPr>
              <w:t xml:space="preserve"> - </w:t>
            </w:r>
            <w:r w:rsidRPr="00B33603">
              <w:rPr>
                <w:rFonts w:hint="cs"/>
              </w:rPr>
              <w:t>6</w:t>
            </w:r>
            <w:r w:rsidRPr="00B3360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2532866" w14:textId="43DC4CDB" w:rsidR="00B57F78" w:rsidRPr="00B33603" w:rsidRDefault="0086236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22</w:t>
            </w:r>
          </w:p>
        </w:tc>
        <w:tc>
          <w:tcPr>
            <w:tcW w:w="1260" w:type="dxa"/>
            <w:vAlign w:val="bottom"/>
          </w:tcPr>
          <w:p w14:paraId="1B417BC4" w14:textId="42CC1339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73</w:t>
            </w:r>
          </w:p>
        </w:tc>
        <w:tc>
          <w:tcPr>
            <w:tcW w:w="1170" w:type="dxa"/>
            <w:vAlign w:val="bottom"/>
          </w:tcPr>
          <w:p w14:paraId="3A35D636" w14:textId="2AE0B38A" w:rsidR="00B57F78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9</w:t>
            </w:r>
          </w:p>
        </w:tc>
        <w:tc>
          <w:tcPr>
            <w:tcW w:w="1260" w:type="dxa"/>
            <w:vAlign w:val="bottom"/>
          </w:tcPr>
          <w:p w14:paraId="3E679E73" w14:textId="5E2AE82C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39</w:t>
            </w:r>
          </w:p>
        </w:tc>
      </w:tr>
      <w:tr w:rsidR="00B57F78" w:rsidRPr="00B33603" w14:paraId="60305775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4AA1CB8E" w14:textId="6C4FA78E" w:rsidR="00B57F78" w:rsidRPr="00B33603" w:rsidRDefault="00B57F78" w:rsidP="002D0549">
            <w:pPr>
              <w:spacing w:line="240" w:lineRule="auto"/>
              <w:ind w:left="104" w:right="-79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</w:t>
            </w:r>
            <w:r w:rsidRPr="00B33603">
              <w:rPr>
                <w:rFonts w:hint="cs"/>
              </w:rPr>
              <w:t>6</w:t>
            </w:r>
            <w:r w:rsidRPr="00B33603">
              <w:rPr>
                <w:rFonts w:hint="cs"/>
                <w:cs/>
              </w:rPr>
              <w:t xml:space="preserve"> - </w:t>
            </w:r>
            <w:r w:rsidRPr="00B33603">
              <w:rPr>
                <w:rFonts w:hint="cs"/>
              </w:rPr>
              <w:t>12</w:t>
            </w:r>
            <w:r w:rsidRPr="00B3360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C0AF2DC" w14:textId="63E0B1F0" w:rsidR="00B57F78" w:rsidRPr="00B33603" w:rsidRDefault="0086236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30</w:t>
            </w:r>
          </w:p>
        </w:tc>
        <w:tc>
          <w:tcPr>
            <w:tcW w:w="1260" w:type="dxa"/>
            <w:vAlign w:val="bottom"/>
          </w:tcPr>
          <w:p w14:paraId="0B13A775" w14:textId="671DF5BF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100</w:t>
            </w:r>
          </w:p>
        </w:tc>
        <w:tc>
          <w:tcPr>
            <w:tcW w:w="1170" w:type="dxa"/>
            <w:vAlign w:val="bottom"/>
          </w:tcPr>
          <w:p w14:paraId="0C0BFC90" w14:textId="09548456" w:rsidR="00B57F78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9</w:t>
            </w:r>
          </w:p>
        </w:tc>
        <w:tc>
          <w:tcPr>
            <w:tcW w:w="1260" w:type="dxa"/>
            <w:vAlign w:val="bottom"/>
          </w:tcPr>
          <w:p w14:paraId="42E4D79C" w14:textId="0C2B0099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4</w:t>
            </w:r>
          </w:p>
        </w:tc>
      </w:tr>
      <w:tr w:rsidR="00B57F78" w:rsidRPr="00B33603" w14:paraId="273335EE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399810E6" w14:textId="21D0FF0E" w:rsidR="00B57F78" w:rsidRPr="00B33603" w:rsidRDefault="00B57F78" w:rsidP="002D0549">
            <w:pPr>
              <w:tabs>
                <w:tab w:val="clear" w:pos="227"/>
                <w:tab w:val="left" w:pos="278"/>
              </w:tabs>
              <w:spacing w:line="240" w:lineRule="auto"/>
              <w:ind w:left="188"/>
            </w:pPr>
            <w:r w:rsidRPr="00B33603">
              <w:rPr>
                <w:rFonts w:hint="cs"/>
                <w:cs/>
              </w:rPr>
              <w:t xml:space="preserve"> มากกว่า </w:t>
            </w:r>
            <w:r w:rsidRPr="00B33603">
              <w:rPr>
                <w:rFonts w:hint="cs"/>
              </w:rPr>
              <w:t>12</w:t>
            </w:r>
            <w:r w:rsidRPr="00B3360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9CD28E4" w14:textId="077CC452" w:rsidR="00B57F78" w:rsidRPr="00B33603" w:rsidRDefault="0086236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231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EA6646E" w14:textId="033D5552" w:rsidR="00B57F78" w:rsidRPr="00B33603" w:rsidRDefault="00B57F78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1,71</w:t>
            </w:r>
            <w:r w:rsidRPr="00B33603">
              <w:rPr>
                <w:rFonts w:hint="cs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0067B33F" w14:textId="747EE6E7" w:rsidR="00B57F78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5541EED" w14:textId="106CAE4F" w:rsidR="00B57F78" w:rsidRPr="00B33603" w:rsidRDefault="00B57F78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16</w:t>
            </w:r>
          </w:p>
        </w:tc>
      </w:tr>
      <w:tr w:rsidR="00B57F78" w:rsidRPr="00B33603" w14:paraId="1DDA1C3F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72A8A66D" w14:textId="77777777" w:rsidR="00B57F78" w:rsidRPr="00B33603" w:rsidRDefault="00B57F78" w:rsidP="002D0549">
            <w:pPr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05A1ED" w14:textId="4E32EC88" w:rsidR="00B57F78" w:rsidRPr="00B33603" w:rsidRDefault="0086236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17,55</w:t>
            </w:r>
            <w:r w:rsidR="00991400" w:rsidRPr="00B33603"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221E487" w14:textId="65F81001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19,88</w:t>
            </w:r>
            <w:r w:rsidRPr="00B33603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5948EA4E" w14:textId="27C895F9" w:rsidR="00B57F78" w:rsidRPr="00B33603" w:rsidRDefault="002C60F4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10,832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519551" w14:textId="0E802AC7" w:rsidR="00B57F78" w:rsidRPr="00B33603" w:rsidRDefault="00B57F7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b/>
                <w:bCs/>
              </w:rPr>
              <w:t>10,908</w:t>
            </w:r>
          </w:p>
        </w:tc>
      </w:tr>
      <w:tr w:rsidR="00B57F78" w:rsidRPr="00B33603" w14:paraId="3CDAF8B7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537A4BDE" w14:textId="77777777" w:rsidR="00B57F78" w:rsidRPr="00B33603" w:rsidRDefault="00B57F78" w:rsidP="002D0549">
            <w:pPr>
              <w:spacing w:line="240" w:lineRule="auto"/>
            </w:pPr>
            <w:r w:rsidRPr="00B33603">
              <w:rPr>
                <w:rFonts w:hint="cs"/>
                <w:i/>
                <w:iCs/>
                <w:cs/>
              </w:rPr>
              <w:t>หัก</w:t>
            </w:r>
            <w:r w:rsidRPr="00B33603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BD5938" w14:textId="62C4B909" w:rsidR="00B57F78" w:rsidRPr="00B33603" w:rsidRDefault="0086236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(161)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147D75" w14:textId="05B4AF44" w:rsidR="00B57F78" w:rsidRPr="00B33603" w:rsidRDefault="00B57F78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</w:t>
            </w:r>
            <w:r w:rsidRPr="00B33603">
              <w:rPr>
                <w:rFonts w:hint="cs"/>
                <w:cs/>
              </w:rPr>
              <w:t>792</w:t>
            </w:r>
            <w:r w:rsidRPr="00B33603">
              <w:t>)</w:t>
            </w:r>
          </w:p>
        </w:tc>
        <w:tc>
          <w:tcPr>
            <w:tcW w:w="1170" w:type="dxa"/>
            <w:vAlign w:val="bottom"/>
          </w:tcPr>
          <w:p w14:paraId="591DA940" w14:textId="62131D9D" w:rsidR="00B57F78" w:rsidRPr="00B33603" w:rsidRDefault="002C60F4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(33)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F2DB7B" w14:textId="21485EE1" w:rsidR="00B57F78" w:rsidRPr="00B33603" w:rsidRDefault="00B57F78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(29)</w:t>
            </w:r>
          </w:p>
        </w:tc>
      </w:tr>
      <w:tr w:rsidR="00B57F78" w:rsidRPr="00B33603" w14:paraId="181BE2A6" w14:textId="77777777" w:rsidTr="002D0549">
        <w:trPr>
          <w:cantSplit/>
          <w:trHeight w:val="408"/>
        </w:trPr>
        <w:tc>
          <w:tcPr>
            <w:tcW w:w="4230" w:type="dxa"/>
            <w:vAlign w:val="bottom"/>
            <w:hideMark/>
          </w:tcPr>
          <w:p w14:paraId="37846810" w14:textId="77777777" w:rsidR="00B57F78" w:rsidRPr="00B33603" w:rsidRDefault="00B57F78" w:rsidP="002D0549">
            <w:pPr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D98F0A5" w14:textId="4FC49C9C" w:rsidR="00B57F78" w:rsidRPr="00B33603" w:rsidRDefault="0086236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17,392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54EB0C" w14:textId="49B46CBA" w:rsidR="00B57F78" w:rsidRPr="00B33603" w:rsidRDefault="00B57F78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19,095</w:t>
            </w:r>
          </w:p>
        </w:tc>
        <w:tc>
          <w:tcPr>
            <w:tcW w:w="1170" w:type="dxa"/>
            <w:vAlign w:val="bottom"/>
          </w:tcPr>
          <w:p w14:paraId="17C9DDA4" w14:textId="39A89982" w:rsidR="00B57F78" w:rsidRPr="00B33603" w:rsidRDefault="002C60F4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10,799</w:t>
            </w:r>
          </w:p>
        </w:tc>
        <w:tc>
          <w:tcPr>
            <w:tcW w:w="1260" w:type="dxa"/>
            <w:vAlign w:val="bottom"/>
          </w:tcPr>
          <w:p w14:paraId="36488B7C" w14:textId="112B2FB9" w:rsidR="00B57F78" w:rsidRPr="00B33603" w:rsidRDefault="00B57F78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b/>
                <w:bCs/>
              </w:rPr>
              <w:t>10,879</w:t>
            </w:r>
          </w:p>
        </w:tc>
      </w:tr>
    </w:tbl>
    <w:p w14:paraId="52383FB4" w14:textId="77777777" w:rsidR="003C3862" w:rsidRPr="00B33603" w:rsidRDefault="003C3862" w:rsidP="004D0F97">
      <w:pPr>
        <w:pStyle w:val="BodyText2"/>
        <w:tabs>
          <w:tab w:val="decimal" w:pos="540"/>
          <w:tab w:val="left" w:pos="7110"/>
        </w:tabs>
        <w:spacing w:line="340" w:lineRule="exact"/>
        <w:ind w:left="540" w:firstLine="0"/>
        <w:contextualSpacing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B33603" w14:paraId="0831B033" w14:textId="77777777" w:rsidTr="00DE416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CB1CB0A" w14:textId="534E6064" w:rsidR="0039231D" w:rsidRPr="00B33603" w:rsidRDefault="00417595" w:rsidP="0095399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2"/>
            <w:vAlign w:val="bottom"/>
          </w:tcPr>
          <w:p w14:paraId="3BC7194C" w14:textId="77777777" w:rsidR="0039231D" w:rsidRPr="00B33603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85A5AD" w14:textId="77777777" w:rsidR="0039231D" w:rsidRPr="00B33603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549" w:rsidRPr="00B33603" w14:paraId="7B8E3930" w14:textId="77777777" w:rsidTr="002D0549">
        <w:trPr>
          <w:cantSplit/>
          <w:tblHeader/>
        </w:trPr>
        <w:tc>
          <w:tcPr>
            <w:tcW w:w="4230" w:type="dxa"/>
            <w:vAlign w:val="bottom"/>
          </w:tcPr>
          <w:p w14:paraId="7541398A" w14:textId="6A45E941" w:rsidR="002D0549" w:rsidRPr="00B33603" w:rsidRDefault="002D0549" w:rsidP="002D05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4958FE" w14:textId="16C6EFCF" w:rsidR="002D0549" w:rsidRPr="00B33603" w:rsidRDefault="002D0549" w:rsidP="002D054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2E7FDD6" w14:textId="09FA3DA5" w:rsidR="002D0549" w:rsidRPr="00B33603" w:rsidRDefault="002D0549" w:rsidP="002D054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0901D45C" w14:textId="1CEABE1B" w:rsidR="002D0549" w:rsidRPr="00B33603" w:rsidRDefault="002D0549" w:rsidP="002D0549">
            <w:pPr>
              <w:pStyle w:val="acctmergecolhdg"/>
              <w:spacing w:line="240" w:lineRule="auto"/>
              <w:ind w:left="-77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263C8A31" w14:textId="349A4AF9" w:rsidR="002D0549" w:rsidRPr="00B33603" w:rsidRDefault="002D0549" w:rsidP="002D054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</w:tr>
      <w:tr w:rsidR="0039231D" w:rsidRPr="00B33603" w14:paraId="0541461A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1A34D9E8" w14:textId="77777777" w:rsidR="0039231D" w:rsidRPr="00B33603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898494F" w14:textId="77777777" w:rsidR="0039231D" w:rsidRPr="00B33603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D0549" w:rsidRPr="00B33603" w14:paraId="13DB2833" w14:textId="77777777" w:rsidTr="002D0549">
        <w:trPr>
          <w:cantSplit/>
          <w:trHeight w:val="408"/>
        </w:trPr>
        <w:tc>
          <w:tcPr>
            <w:tcW w:w="4230" w:type="dxa"/>
            <w:vAlign w:val="bottom"/>
          </w:tcPr>
          <w:p w14:paraId="056B3165" w14:textId="441E8372" w:rsidR="002D0549" w:rsidRPr="00B33603" w:rsidRDefault="002D0549" w:rsidP="002D0549">
            <w:pPr>
              <w:rPr>
                <w:cs/>
              </w:rPr>
            </w:pPr>
            <w:r w:rsidRPr="00B33603">
              <w:rPr>
                <w:rFonts w:hint="cs"/>
                <w:cs/>
              </w:rPr>
              <w:t>ณ วันที่</w:t>
            </w:r>
            <w:r w:rsidRPr="00B33603">
              <w:rPr>
                <w:rFonts w:hint="cs"/>
              </w:rPr>
              <w:t xml:space="preserve"> 1 </w:t>
            </w:r>
            <w:r w:rsidRPr="00B33603"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C52AE41" w14:textId="6DAFD2B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B33603">
              <w:t>792</w:t>
            </w:r>
          </w:p>
        </w:tc>
        <w:tc>
          <w:tcPr>
            <w:tcW w:w="1260" w:type="dxa"/>
            <w:vAlign w:val="bottom"/>
          </w:tcPr>
          <w:p w14:paraId="0AF3E728" w14:textId="109AE158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539</w:t>
            </w:r>
          </w:p>
        </w:tc>
        <w:tc>
          <w:tcPr>
            <w:tcW w:w="1170" w:type="dxa"/>
            <w:vAlign w:val="bottom"/>
          </w:tcPr>
          <w:p w14:paraId="49F7A09A" w14:textId="56EDB99A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29</w:t>
            </w:r>
          </w:p>
        </w:tc>
        <w:tc>
          <w:tcPr>
            <w:tcW w:w="1260" w:type="dxa"/>
            <w:vAlign w:val="bottom"/>
          </w:tcPr>
          <w:p w14:paraId="3BD92131" w14:textId="2ECAC178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8</w:t>
            </w:r>
          </w:p>
        </w:tc>
      </w:tr>
      <w:tr w:rsidR="002D0549" w:rsidRPr="00B33603" w14:paraId="2293AEC0" w14:textId="77777777" w:rsidTr="002D0549">
        <w:trPr>
          <w:cantSplit/>
          <w:trHeight w:val="408"/>
        </w:trPr>
        <w:tc>
          <w:tcPr>
            <w:tcW w:w="4230" w:type="dxa"/>
            <w:vAlign w:val="bottom"/>
          </w:tcPr>
          <w:p w14:paraId="342B043A" w14:textId="77777777" w:rsidR="002D0549" w:rsidRPr="00B33603" w:rsidRDefault="002D0549" w:rsidP="002D0549">
            <w:pPr>
              <w:rPr>
                <w:rtl/>
                <w:cs/>
              </w:rPr>
            </w:pPr>
            <w:r w:rsidRPr="00B33603"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14DE20F" w14:textId="3FA2E92E" w:rsidR="002D0549" w:rsidRPr="00B33603" w:rsidRDefault="0009000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B33603">
              <w:t>95</w:t>
            </w:r>
          </w:p>
        </w:tc>
        <w:tc>
          <w:tcPr>
            <w:tcW w:w="1260" w:type="dxa"/>
            <w:vAlign w:val="bottom"/>
          </w:tcPr>
          <w:p w14:paraId="53E6541B" w14:textId="0BDDC7DE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B33603">
              <w:t>310</w:t>
            </w:r>
          </w:p>
        </w:tc>
        <w:tc>
          <w:tcPr>
            <w:tcW w:w="1170" w:type="dxa"/>
            <w:vAlign w:val="bottom"/>
          </w:tcPr>
          <w:p w14:paraId="463576FC" w14:textId="4A4BC0BC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33</w:t>
            </w:r>
          </w:p>
        </w:tc>
        <w:tc>
          <w:tcPr>
            <w:tcW w:w="1260" w:type="dxa"/>
            <w:vAlign w:val="bottom"/>
          </w:tcPr>
          <w:p w14:paraId="0C227FF6" w14:textId="732ABA30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66</w:t>
            </w:r>
          </w:p>
        </w:tc>
      </w:tr>
      <w:tr w:rsidR="002D0549" w:rsidRPr="00B33603" w14:paraId="6C140DD5" w14:textId="77777777" w:rsidTr="002D0549">
        <w:trPr>
          <w:cantSplit/>
          <w:trHeight w:val="408"/>
        </w:trPr>
        <w:tc>
          <w:tcPr>
            <w:tcW w:w="4230" w:type="dxa"/>
            <w:vAlign w:val="bottom"/>
          </w:tcPr>
          <w:p w14:paraId="16A3BFF0" w14:textId="77777777" w:rsidR="002D0549" w:rsidRPr="00B33603" w:rsidRDefault="002D0549" w:rsidP="002D0549">
            <w:pPr>
              <w:rPr>
                <w:rtl/>
                <w:cs/>
              </w:rPr>
            </w:pPr>
            <w:r w:rsidRPr="00B33603">
              <w:rPr>
                <w:rFonts w:hint="cs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30718E8" w14:textId="3807FE5D" w:rsidR="002D0549" w:rsidRPr="00B33603" w:rsidRDefault="0009000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(695)</w:t>
            </w:r>
          </w:p>
        </w:tc>
        <w:tc>
          <w:tcPr>
            <w:tcW w:w="1260" w:type="dxa"/>
            <w:vAlign w:val="bottom"/>
          </w:tcPr>
          <w:p w14:paraId="62533107" w14:textId="51848C9C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(54)</w:t>
            </w:r>
          </w:p>
        </w:tc>
        <w:tc>
          <w:tcPr>
            <w:tcW w:w="1170" w:type="dxa"/>
            <w:vAlign w:val="bottom"/>
          </w:tcPr>
          <w:p w14:paraId="2C8CD4F4" w14:textId="1DCB59A3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(29)</w:t>
            </w:r>
          </w:p>
        </w:tc>
        <w:tc>
          <w:tcPr>
            <w:tcW w:w="1260" w:type="dxa"/>
            <w:vAlign w:val="bottom"/>
          </w:tcPr>
          <w:p w14:paraId="31D24E56" w14:textId="2B3563A4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(45)</w:t>
            </w:r>
          </w:p>
        </w:tc>
      </w:tr>
      <w:tr w:rsidR="002D0549" w:rsidRPr="00B33603" w14:paraId="70E57FC9" w14:textId="77777777" w:rsidTr="002D0549">
        <w:trPr>
          <w:cantSplit/>
          <w:trHeight w:val="408"/>
        </w:trPr>
        <w:tc>
          <w:tcPr>
            <w:tcW w:w="4230" w:type="dxa"/>
            <w:vAlign w:val="bottom"/>
          </w:tcPr>
          <w:p w14:paraId="728FB243" w14:textId="32872AE3" w:rsidR="002D0549" w:rsidRPr="00B33603" w:rsidRDefault="002D0549" w:rsidP="002D0549">
            <w:pPr>
              <w:rPr>
                <w:cs/>
              </w:rPr>
            </w:pPr>
            <w:r w:rsidRPr="00B33603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0DB6B6A5" w14:textId="525CF9BE" w:rsidR="002D0549" w:rsidRPr="00B33603" w:rsidRDefault="00090008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(31)</w:t>
            </w:r>
          </w:p>
        </w:tc>
        <w:tc>
          <w:tcPr>
            <w:tcW w:w="1260" w:type="dxa"/>
            <w:vAlign w:val="bottom"/>
          </w:tcPr>
          <w:p w14:paraId="3589869F" w14:textId="21217739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(3)</w:t>
            </w:r>
          </w:p>
        </w:tc>
        <w:tc>
          <w:tcPr>
            <w:tcW w:w="1170" w:type="dxa"/>
            <w:vAlign w:val="bottom"/>
          </w:tcPr>
          <w:p w14:paraId="77FE61D1" w14:textId="6EA016A3" w:rsidR="002D0549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60" w:type="dxa"/>
            <w:vAlign w:val="bottom"/>
          </w:tcPr>
          <w:p w14:paraId="74FB89E1" w14:textId="4A77E7A5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2D0549" w:rsidRPr="00B33603" w14:paraId="5AEF3FDA" w14:textId="77777777" w:rsidTr="002D0549">
        <w:trPr>
          <w:cantSplit/>
          <w:trHeight w:val="408"/>
        </w:trPr>
        <w:tc>
          <w:tcPr>
            <w:tcW w:w="4230" w:type="dxa"/>
            <w:vAlign w:val="bottom"/>
          </w:tcPr>
          <w:p w14:paraId="445E28D9" w14:textId="71A4AD9C" w:rsidR="002D0549" w:rsidRPr="00B33603" w:rsidRDefault="002D0549" w:rsidP="002D0549">
            <w:pPr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</w:rPr>
              <w:t xml:space="preserve">31 </w:t>
            </w:r>
            <w:r w:rsidRPr="00B33603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B51EF5C" w14:textId="6BA95726" w:rsidR="002D0549" w:rsidRPr="00B33603" w:rsidRDefault="00CD319E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161</w:t>
            </w:r>
          </w:p>
        </w:tc>
        <w:tc>
          <w:tcPr>
            <w:tcW w:w="1260" w:type="dxa"/>
            <w:vAlign w:val="bottom"/>
          </w:tcPr>
          <w:p w14:paraId="41589728" w14:textId="1A26917D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792</w:t>
            </w:r>
          </w:p>
        </w:tc>
        <w:tc>
          <w:tcPr>
            <w:tcW w:w="1170" w:type="dxa"/>
            <w:vAlign w:val="bottom"/>
          </w:tcPr>
          <w:p w14:paraId="7EABA162" w14:textId="69095EB8" w:rsidR="002D0549" w:rsidRPr="00B33603" w:rsidRDefault="00B45F9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33</w:t>
            </w:r>
          </w:p>
        </w:tc>
        <w:tc>
          <w:tcPr>
            <w:tcW w:w="1260" w:type="dxa"/>
            <w:vAlign w:val="bottom"/>
          </w:tcPr>
          <w:p w14:paraId="195B3439" w14:textId="61303D63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29</w:t>
            </w:r>
          </w:p>
        </w:tc>
      </w:tr>
    </w:tbl>
    <w:p w14:paraId="52A17880" w14:textId="77777777" w:rsidR="0050667C" w:rsidRPr="00B33603" w:rsidRDefault="0050667C" w:rsidP="007C705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7EF32581" w14:textId="14A1D86E" w:rsidR="00407786" w:rsidRPr="00B33603" w:rsidRDefault="002D0549" w:rsidP="002158CD">
      <w:pPr>
        <w:ind w:left="567"/>
        <w:jc w:val="thaiDistribute"/>
      </w:pPr>
      <w:bookmarkStart w:id="6" w:name="_Hlk212534657"/>
      <w:r w:rsidRPr="00B33603">
        <w:rPr>
          <w:cs/>
        </w:rPr>
        <w:t>ในระหว่าง</w:t>
      </w:r>
      <w:r w:rsidRPr="00B33603">
        <w:rPr>
          <w:rFonts w:hint="cs"/>
          <w:cs/>
        </w:rPr>
        <w:t>ปี</w:t>
      </w:r>
      <w:r w:rsidRPr="00B33603">
        <w:rPr>
          <w:cs/>
        </w:rPr>
        <w:t xml:space="preserve"> </w:t>
      </w:r>
      <w:r w:rsidRPr="00B33603">
        <w:t>2568</w:t>
      </w:r>
      <w:r w:rsidRPr="00B33603">
        <w:rPr>
          <w:cs/>
        </w:rPr>
        <w:t xml:space="preserve"> กลุ่มบริษัทได้ขายลดลูกหนี้การค้ารายหนึ่งที่มียอดคงค้างเกินกำหนดชำระทั้งจำนวนให้แก่บริษัทแห่งหนึ่งซึ่งจดทะเบียนในสาธารณรัฐประชาธิปไตยประชาชนลาวซึ่งไม่ได้เป็นกิจการที่เกี่ยวข้องกันกับกลุ่มบริษัท และรับรู้ผลขาดทุนจากการขายลดลูกหนี้ดังกล่าวจำนวน </w:t>
      </w:r>
      <w:r w:rsidRPr="00B33603">
        <w:t>2</w:t>
      </w:r>
      <w:r w:rsidRPr="00B33603">
        <w:rPr>
          <w:cs/>
        </w:rPr>
        <w:t xml:space="preserve"> ล้านเหรียญสหรัฐฯ (ประมาณ </w:t>
      </w:r>
      <w:r w:rsidRPr="00B33603">
        <w:t>62</w:t>
      </w:r>
      <w:r w:rsidRPr="00B33603">
        <w:rPr>
          <w:cs/>
        </w:rPr>
        <w:t xml:space="preserve"> ล้านบาท) ในงบกำไรขาดทุนรวมสำหรับ</w:t>
      </w:r>
      <w:r w:rsidRPr="00B33603">
        <w:rPr>
          <w:rFonts w:hint="cs"/>
          <w:cs/>
        </w:rPr>
        <w:t>ปี</w:t>
      </w:r>
      <w:r w:rsidRPr="00B33603">
        <w:rPr>
          <w:cs/>
        </w:rPr>
        <w:t xml:space="preserve">สิ้นสุดวันที่ </w:t>
      </w:r>
      <w:r w:rsidRPr="00B33603">
        <w:t>31</w:t>
      </w:r>
      <w:r w:rsidRPr="00B33603">
        <w:rPr>
          <w:cs/>
        </w:rPr>
        <w:t xml:space="preserve"> </w:t>
      </w:r>
      <w:r w:rsidRPr="00B33603">
        <w:rPr>
          <w:rFonts w:hint="cs"/>
          <w:cs/>
        </w:rPr>
        <w:t>ธันวาคม</w:t>
      </w:r>
      <w:r w:rsidRPr="00B33603">
        <w:rPr>
          <w:cs/>
        </w:rPr>
        <w:t xml:space="preserve"> </w:t>
      </w:r>
      <w:r w:rsidRPr="00B33603">
        <w:t>2568</w:t>
      </w:r>
      <w:r w:rsidRPr="00B33603">
        <w:rPr>
          <w:cs/>
        </w:rPr>
        <w:t xml:space="preserve"> </w:t>
      </w:r>
      <w:bookmarkEnd w:id="6"/>
    </w:p>
    <w:p w14:paraId="7091F5A8" w14:textId="42EE11A1" w:rsidR="002158CD" w:rsidRPr="00B33603" w:rsidRDefault="00215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 w:rsidRPr="00B33603">
        <w:rPr>
          <w:sz w:val="20"/>
          <w:szCs w:val="20"/>
          <w:cs/>
        </w:rPr>
        <w:br w:type="page"/>
      </w:r>
    </w:p>
    <w:p w14:paraId="676473E5" w14:textId="7B5DF819" w:rsidR="00407786" w:rsidRPr="00B33603" w:rsidRDefault="004762B0" w:rsidP="00407786">
      <w:pPr>
        <w:pStyle w:val="index"/>
        <w:numPr>
          <w:ilvl w:val="0"/>
          <w:numId w:val="3"/>
        </w:numPr>
        <w:tabs>
          <w:tab w:val="decimal" w:pos="540"/>
        </w:tabs>
        <w:spacing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</w:t>
      </w:r>
      <w:r w:rsidR="00FE733C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หมุนเวียน</w:t>
      </w: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อื่น</w:t>
      </w:r>
    </w:p>
    <w:p w14:paraId="17C805C2" w14:textId="77777777" w:rsidR="00407786" w:rsidRPr="00B33603" w:rsidRDefault="00407786" w:rsidP="0040778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803"/>
        <w:gridCol w:w="1215"/>
        <w:gridCol w:w="1215"/>
        <w:gridCol w:w="1215"/>
        <w:gridCol w:w="1210"/>
      </w:tblGrid>
      <w:tr w:rsidR="00036AC0" w:rsidRPr="00B33603" w14:paraId="61112CAB" w14:textId="77777777" w:rsidTr="00AD39B2">
        <w:trPr>
          <w:trHeight w:val="420"/>
          <w:tblHeader/>
        </w:trPr>
        <w:tc>
          <w:tcPr>
            <w:tcW w:w="1918" w:type="pct"/>
          </w:tcPr>
          <w:p w14:paraId="36932A8B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46D3F01C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2"/>
          </w:tcPr>
          <w:p w14:paraId="4BAF454D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</w:tcPr>
          <w:p w14:paraId="1E0280BA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0549" w:rsidRPr="00B33603" w14:paraId="58159CAA" w14:textId="77777777" w:rsidTr="00AD39B2">
        <w:trPr>
          <w:trHeight w:val="420"/>
        </w:trPr>
        <w:tc>
          <w:tcPr>
            <w:tcW w:w="1918" w:type="pct"/>
          </w:tcPr>
          <w:p w14:paraId="6AEB98CD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  <w:vAlign w:val="bottom"/>
          </w:tcPr>
          <w:p w14:paraId="6B51D3E6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2" w:type="pct"/>
            <w:vAlign w:val="bottom"/>
          </w:tcPr>
          <w:p w14:paraId="3D3B2042" w14:textId="36007D6A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662" w:type="pct"/>
            <w:vAlign w:val="bottom"/>
          </w:tcPr>
          <w:p w14:paraId="205147A4" w14:textId="3D2F03BD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662" w:type="pct"/>
            <w:vAlign w:val="bottom"/>
          </w:tcPr>
          <w:p w14:paraId="693612E0" w14:textId="11307D83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659" w:type="pct"/>
            <w:vAlign w:val="bottom"/>
          </w:tcPr>
          <w:p w14:paraId="5A7F1355" w14:textId="523A332A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036AC0" w:rsidRPr="00B33603" w14:paraId="33F06D50" w14:textId="77777777" w:rsidTr="00AD39B2">
        <w:trPr>
          <w:trHeight w:val="408"/>
        </w:trPr>
        <w:tc>
          <w:tcPr>
            <w:tcW w:w="1918" w:type="pct"/>
          </w:tcPr>
          <w:p w14:paraId="5027F81A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865EF30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pct"/>
            <w:gridSpan w:val="4"/>
          </w:tcPr>
          <w:p w14:paraId="6995D3EF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0549" w:rsidRPr="00B33603" w14:paraId="06729721" w14:textId="77777777" w:rsidTr="00AD39B2">
        <w:trPr>
          <w:trHeight w:val="408"/>
        </w:trPr>
        <w:tc>
          <w:tcPr>
            <w:tcW w:w="1918" w:type="pct"/>
          </w:tcPr>
          <w:p w14:paraId="299E68B6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3D23CF01" w14:textId="6D7583E0" w:rsidR="002D0549" w:rsidRPr="00B33603" w:rsidRDefault="002F423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62" w:type="pct"/>
            <w:vAlign w:val="bottom"/>
          </w:tcPr>
          <w:p w14:paraId="21C93EBE" w14:textId="4B9711C4" w:rsidR="002D0549" w:rsidRPr="00B33603" w:rsidRDefault="00467570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322</w:t>
            </w:r>
          </w:p>
        </w:tc>
        <w:tc>
          <w:tcPr>
            <w:tcW w:w="662" w:type="pct"/>
            <w:vAlign w:val="bottom"/>
          </w:tcPr>
          <w:p w14:paraId="4078CFA6" w14:textId="720524BD" w:rsidR="002D0549" w:rsidRPr="00B33603" w:rsidRDefault="002D0549" w:rsidP="00DA3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62" w:type="pct"/>
            <w:vAlign w:val="bottom"/>
          </w:tcPr>
          <w:p w14:paraId="75C2D7DC" w14:textId="7F0D2E38" w:rsidR="002D0549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1,061</w:t>
            </w:r>
          </w:p>
        </w:tc>
        <w:tc>
          <w:tcPr>
            <w:tcW w:w="659" w:type="pct"/>
            <w:vAlign w:val="bottom"/>
          </w:tcPr>
          <w:p w14:paraId="4EE01AD7" w14:textId="49030386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756</w:t>
            </w:r>
          </w:p>
        </w:tc>
      </w:tr>
      <w:tr w:rsidR="002D0549" w:rsidRPr="00B33603" w14:paraId="095A71F2" w14:textId="77777777" w:rsidTr="00AD39B2">
        <w:trPr>
          <w:trHeight w:val="408"/>
        </w:trPr>
        <w:tc>
          <w:tcPr>
            <w:tcW w:w="1918" w:type="pct"/>
          </w:tcPr>
          <w:p w14:paraId="751C8B7A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631FB3E4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5245134F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62" w:type="pct"/>
            <w:vAlign w:val="bottom"/>
          </w:tcPr>
          <w:p w14:paraId="3F02A39A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62" w:type="pct"/>
            <w:vAlign w:val="bottom"/>
          </w:tcPr>
          <w:p w14:paraId="634B25FB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59" w:type="pct"/>
            <w:vAlign w:val="bottom"/>
          </w:tcPr>
          <w:p w14:paraId="54FD029F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</w:p>
        </w:tc>
      </w:tr>
      <w:tr w:rsidR="0018040D" w:rsidRPr="00B33603" w14:paraId="5C3FE914" w14:textId="77777777" w:rsidTr="00AD39B2">
        <w:trPr>
          <w:trHeight w:val="408"/>
        </w:trPr>
        <w:tc>
          <w:tcPr>
            <w:tcW w:w="1918" w:type="pct"/>
          </w:tcPr>
          <w:p w14:paraId="6C8A9AD8" w14:textId="2AFCF0D9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7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437" w:type="pct"/>
          </w:tcPr>
          <w:p w14:paraId="1C634B0E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28431D65" w14:textId="61E007D1" w:rsidR="0018040D" w:rsidRPr="00B33603" w:rsidRDefault="002F753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2,999</w:t>
            </w:r>
          </w:p>
        </w:tc>
        <w:tc>
          <w:tcPr>
            <w:tcW w:w="662" w:type="pct"/>
            <w:vAlign w:val="bottom"/>
          </w:tcPr>
          <w:p w14:paraId="31CB8635" w14:textId="44B06BE8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2,287</w:t>
            </w:r>
          </w:p>
        </w:tc>
        <w:tc>
          <w:tcPr>
            <w:tcW w:w="662" w:type="pct"/>
            <w:vAlign w:val="bottom"/>
          </w:tcPr>
          <w:p w14:paraId="67E862E9" w14:textId="3189EA9B" w:rsidR="0018040D" w:rsidRPr="00B33603" w:rsidRDefault="002F753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1,627</w:t>
            </w:r>
          </w:p>
        </w:tc>
        <w:tc>
          <w:tcPr>
            <w:tcW w:w="659" w:type="pct"/>
            <w:vAlign w:val="bottom"/>
          </w:tcPr>
          <w:p w14:paraId="592785AB" w14:textId="68BCC064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1,184</w:t>
            </w:r>
          </w:p>
        </w:tc>
      </w:tr>
      <w:tr w:rsidR="008E198A" w:rsidRPr="00B33603" w14:paraId="55B19C56" w14:textId="77777777">
        <w:trPr>
          <w:trHeight w:val="408"/>
        </w:trPr>
        <w:tc>
          <w:tcPr>
            <w:tcW w:w="1918" w:type="pct"/>
          </w:tcPr>
          <w:p w14:paraId="10075E7D" w14:textId="32209BED" w:rsidR="008E198A" w:rsidRPr="00B33603" w:rsidRDefault="008E198A" w:rsidP="008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7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ลูกหนี้จากการร่วมทุน</w:t>
            </w:r>
          </w:p>
        </w:tc>
        <w:tc>
          <w:tcPr>
            <w:tcW w:w="437" w:type="pct"/>
          </w:tcPr>
          <w:p w14:paraId="05C09258" w14:textId="77777777" w:rsidR="008E198A" w:rsidRPr="00B33603" w:rsidRDefault="008E198A" w:rsidP="008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47BADE89" w14:textId="280AA4FF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2,177</w:t>
            </w:r>
          </w:p>
        </w:tc>
        <w:tc>
          <w:tcPr>
            <w:tcW w:w="662" w:type="pct"/>
            <w:vAlign w:val="bottom"/>
          </w:tcPr>
          <w:p w14:paraId="66F7F9D2" w14:textId="3B689292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1,933</w:t>
            </w:r>
          </w:p>
        </w:tc>
        <w:tc>
          <w:tcPr>
            <w:tcW w:w="662" w:type="pct"/>
          </w:tcPr>
          <w:p w14:paraId="5237D524" w14:textId="35CBACE7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9" w:type="pct"/>
          </w:tcPr>
          <w:p w14:paraId="42F8967A" w14:textId="61B4E6CB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8E198A" w:rsidRPr="00B33603" w14:paraId="53D72121" w14:textId="77777777">
        <w:trPr>
          <w:trHeight w:val="408"/>
        </w:trPr>
        <w:tc>
          <w:tcPr>
            <w:tcW w:w="1918" w:type="pct"/>
          </w:tcPr>
          <w:p w14:paraId="73E1454B" w14:textId="4243FCBE" w:rsidR="008E198A" w:rsidRPr="00B33603" w:rsidRDefault="008E198A" w:rsidP="008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7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7" w:type="pct"/>
          </w:tcPr>
          <w:p w14:paraId="242C4635" w14:textId="77777777" w:rsidR="008E198A" w:rsidRPr="00B33603" w:rsidRDefault="008E198A" w:rsidP="008E1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518E31C0" w14:textId="4543DAF7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1,341</w:t>
            </w:r>
          </w:p>
        </w:tc>
        <w:tc>
          <w:tcPr>
            <w:tcW w:w="662" w:type="pct"/>
            <w:vAlign w:val="bottom"/>
          </w:tcPr>
          <w:p w14:paraId="57176C10" w14:textId="57341CAE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1,418</w:t>
            </w:r>
          </w:p>
        </w:tc>
        <w:tc>
          <w:tcPr>
            <w:tcW w:w="662" w:type="pct"/>
            <w:vAlign w:val="bottom"/>
          </w:tcPr>
          <w:p w14:paraId="38998F6F" w14:textId="053D2F15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123</w:t>
            </w:r>
          </w:p>
        </w:tc>
        <w:tc>
          <w:tcPr>
            <w:tcW w:w="659" w:type="pct"/>
            <w:vAlign w:val="bottom"/>
          </w:tcPr>
          <w:p w14:paraId="76206532" w14:textId="1743F360" w:rsidR="008E198A" w:rsidRPr="00B33603" w:rsidRDefault="008E198A" w:rsidP="008E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158</w:t>
            </w:r>
          </w:p>
        </w:tc>
      </w:tr>
      <w:tr w:rsidR="0018040D" w:rsidRPr="00B33603" w14:paraId="774735F1" w14:textId="77777777" w:rsidTr="00AD39B2">
        <w:trPr>
          <w:trHeight w:val="408"/>
        </w:trPr>
        <w:tc>
          <w:tcPr>
            <w:tcW w:w="1918" w:type="pct"/>
          </w:tcPr>
          <w:p w14:paraId="1D8DAE93" w14:textId="580A89CC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37" w:type="pct"/>
          </w:tcPr>
          <w:p w14:paraId="5F6F0E66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42884675" w14:textId="33E3E199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</w:t>
            </w:r>
            <w:r w:rsidRPr="00B33603">
              <w:rPr>
                <w:rFonts w:hint="cs"/>
                <w:cs/>
              </w:rPr>
              <w:t>21</w:t>
            </w:r>
            <w:r w:rsidR="002F753D" w:rsidRPr="00B33603">
              <w:t>4</w:t>
            </w:r>
          </w:p>
        </w:tc>
        <w:tc>
          <w:tcPr>
            <w:tcW w:w="662" w:type="pct"/>
            <w:vAlign w:val="bottom"/>
          </w:tcPr>
          <w:p w14:paraId="0103C376" w14:textId="0F620463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2,458</w:t>
            </w:r>
          </w:p>
        </w:tc>
        <w:tc>
          <w:tcPr>
            <w:tcW w:w="662" w:type="pct"/>
            <w:vAlign w:val="bottom"/>
          </w:tcPr>
          <w:p w14:paraId="086E27E3" w14:textId="0CEE59C4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659" w:type="pct"/>
            <w:vAlign w:val="bottom"/>
          </w:tcPr>
          <w:p w14:paraId="04FCF4C7" w14:textId="539A8505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237</w:t>
            </w:r>
          </w:p>
        </w:tc>
      </w:tr>
      <w:tr w:rsidR="001A2084" w:rsidRPr="00B33603" w14:paraId="7283DA0A" w14:textId="77777777" w:rsidTr="00AD39B2">
        <w:trPr>
          <w:trHeight w:val="408"/>
        </w:trPr>
        <w:tc>
          <w:tcPr>
            <w:tcW w:w="1918" w:type="pct"/>
          </w:tcPr>
          <w:p w14:paraId="5DA80053" w14:textId="6388FF8A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437" w:type="pct"/>
          </w:tcPr>
          <w:p w14:paraId="11214FB0" w14:textId="77777777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45FADD1E" w14:textId="19C030D2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913</w:t>
            </w:r>
          </w:p>
        </w:tc>
        <w:tc>
          <w:tcPr>
            <w:tcW w:w="662" w:type="pct"/>
            <w:vAlign w:val="bottom"/>
          </w:tcPr>
          <w:p w14:paraId="44019AFE" w14:textId="7D1D9A0A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603</w:t>
            </w:r>
          </w:p>
        </w:tc>
        <w:tc>
          <w:tcPr>
            <w:tcW w:w="662" w:type="pct"/>
          </w:tcPr>
          <w:p w14:paraId="0CA3ECFA" w14:textId="73AB62D9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59" w:type="pct"/>
          </w:tcPr>
          <w:p w14:paraId="07C6D91D" w14:textId="10FC0A5B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18040D" w:rsidRPr="00B33603" w14:paraId="51B17998" w14:textId="77777777" w:rsidTr="00AD39B2">
        <w:trPr>
          <w:trHeight w:val="408"/>
        </w:trPr>
        <w:tc>
          <w:tcPr>
            <w:tcW w:w="1918" w:type="pct"/>
          </w:tcPr>
          <w:p w14:paraId="3E440283" w14:textId="76FAA542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ลูกหนี้ตามสัญญาแบ่งปันผลผลิต</w:t>
            </w:r>
          </w:p>
        </w:tc>
        <w:tc>
          <w:tcPr>
            <w:tcW w:w="437" w:type="pct"/>
          </w:tcPr>
          <w:p w14:paraId="5221373A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5F508B87" w14:textId="45F641F5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733</w:t>
            </w:r>
          </w:p>
        </w:tc>
        <w:tc>
          <w:tcPr>
            <w:tcW w:w="662" w:type="pct"/>
            <w:vAlign w:val="bottom"/>
          </w:tcPr>
          <w:p w14:paraId="3005A39E" w14:textId="7B126C48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1,051</w:t>
            </w:r>
          </w:p>
        </w:tc>
        <w:tc>
          <w:tcPr>
            <w:tcW w:w="662" w:type="pct"/>
          </w:tcPr>
          <w:p w14:paraId="6362BB9D" w14:textId="39E50AE8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9" w:type="pct"/>
          </w:tcPr>
          <w:p w14:paraId="5DC4605B" w14:textId="29043493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1A2084" w:rsidRPr="00B33603" w14:paraId="505B0E6B" w14:textId="77777777" w:rsidTr="00AD39B2">
        <w:trPr>
          <w:trHeight w:val="408"/>
        </w:trPr>
        <w:tc>
          <w:tcPr>
            <w:tcW w:w="1918" w:type="pct"/>
          </w:tcPr>
          <w:p w14:paraId="0DEA0DB8" w14:textId="2A839BD8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37" w:type="pct"/>
          </w:tcPr>
          <w:p w14:paraId="671D0AEE" w14:textId="77777777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60394A6A" w14:textId="15FE6418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659</w:t>
            </w:r>
          </w:p>
        </w:tc>
        <w:tc>
          <w:tcPr>
            <w:tcW w:w="662" w:type="pct"/>
            <w:vAlign w:val="bottom"/>
          </w:tcPr>
          <w:p w14:paraId="10E8AB50" w14:textId="5B52B027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373</w:t>
            </w:r>
          </w:p>
        </w:tc>
        <w:tc>
          <w:tcPr>
            <w:tcW w:w="662" w:type="pct"/>
            <w:vAlign w:val="bottom"/>
          </w:tcPr>
          <w:p w14:paraId="4900D7A1" w14:textId="24782782" w:rsidR="001A2084" w:rsidRPr="00B33603" w:rsidRDefault="00C909DE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9" w:type="pct"/>
            <w:vAlign w:val="bottom"/>
          </w:tcPr>
          <w:p w14:paraId="405D24D6" w14:textId="49DD58D8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3</w:t>
            </w:r>
          </w:p>
        </w:tc>
      </w:tr>
      <w:tr w:rsidR="001A2084" w:rsidRPr="00B33603" w14:paraId="1C7C43E7" w14:textId="77777777" w:rsidTr="00AD39B2">
        <w:trPr>
          <w:trHeight w:val="408"/>
        </w:trPr>
        <w:tc>
          <w:tcPr>
            <w:tcW w:w="1918" w:type="pct"/>
          </w:tcPr>
          <w:p w14:paraId="09D3A3D8" w14:textId="54E9AEC1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37" w:type="pct"/>
          </w:tcPr>
          <w:p w14:paraId="17414460" w14:textId="77777777" w:rsidR="001A2084" w:rsidRPr="00B33603" w:rsidRDefault="001A2084" w:rsidP="001A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3DE8E57A" w14:textId="23E204A5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637</w:t>
            </w:r>
          </w:p>
        </w:tc>
        <w:tc>
          <w:tcPr>
            <w:tcW w:w="662" w:type="pct"/>
            <w:vAlign w:val="bottom"/>
          </w:tcPr>
          <w:p w14:paraId="2AB8418E" w14:textId="30D90250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t>2,360</w:t>
            </w:r>
          </w:p>
        </w:tc>
        <w:tc>
          <w:tcPr>
            <w:tcW w:w="662" w:type="pct"/>
          </w:tcPr>
          <w:p w14:paraId="79B79BF4" w14:textId="37B847A3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9" w:type="pct"/>
          </w:tcPr>
          <w:p w14:paraId="13E6E8C3" w14:textId="33C0A3C4" w:rsidR="001A2084" w:rsidRPr="00B33603" w:rsidRDefault="001A2084" w:rsidP="001A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18040D" w:rsidRPr="00B33603" w14:paraId="0C997615" w14:textId="77777777" w:rsidTr="00AD39B2">
        <w:trPr>
          <w:trHeight w:val="408"/>
        </w:trPr>
        <w:tc>
          <w:tcPr>
            <w:tcW w:w="1918" w:type="pct"/>
          </w:tcPr>
          <w:p w14:paraId="1365941F" w14:textId="78CE4352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เงินสนับสนุนสถานีบริการน้ำมัน</w:t>
            </w:r>
          </w:p>
        </w:tc>
        <w:tc>
          <w:tcPr>
            <w:tcW w:w="437" w:type="pct"/>
          </w:tcPr>
          <w:p w14:paraId="3AF01F10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28E46C53" w14:textId="321AF373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375</w:t>
            </w:r>
          </w:p>
        </w:tc>
        <w:tc>
          <w:tcPr>
            <w:tcW w:w="662" w:type="pct"/>
            <w:vAlign w:val="bottom"/>
          </w:tcPr>
          <w:p w14:paraId="5E1C78E1" w14:textId="2696D9FA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342</w:t>
            </w:r>
          </w:p>
        </w:tc>
        <w:tc>
          <w:tcPr>
            <w:tcW w:w="662" w:type="pct"/>
          </w:tcPr>
          <w:p w14:paraId="05562995" w14:textId="3874989B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59" w:type="pct"/>
          </w:tcPr>
          <w:p w14:paraId="5585E470" w14:textId="37606DB9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18040D" w:rsidRPr="00B33603" w14:paraId="1F26348F" w14:textId="77777777" w:rsidTr="00AD39B2">
        <w:trPr>
          <w:trHeight w:val="408"/>
        </w:trPr>
        <w:tc>
          <w:tcPr>
            <w:tcW w:w="1918" w:type="pct"/>
          </w:tcPr>
          <w:p w14:paraId="676F89C7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37" w:type="pct"/>
          </w:tcPr>
          <w:p w14:paraId="3D0579AD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619A848" w14:textId="08BCD370" w:rsidR="0018040D" w:rsidRPr="00B33603" w:rsidRDefault="00467570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881</w:t>
            </w:r>
          </w:p>
        </w:tc>
        <w:tc>
          <w:tcPr>
            <w:tcW w:w="662" w:type="pct"/>
            <w:vAlign w:val="bottom"/>
          </w:tcPr>
          <w:p w14:paraId="7159A21A" w14:textId="42B88266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1,264</w:t>
            </w:r>
          </w:p>
        </w:tc>
        <w:tc>
          <w:tcPr>
            <w:tcW w:w="662" w:type="pct"/>
            <w:vAlign w:val="bottom"/>
          </w:tcPr>
          <w:p w14:paraId="16ACB862" w14:textId="311B0E88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37</w:t>
            </w:r>
            <w:r w:rsidR="00C909DE" w:rsidRPr="00B33603">
              <w:t>2</w:t>
            </w:r>
          </w:p>
        </w:tc>
        <w:tc>
          <w:tcPr>
            <w:tcW w:w="659" w:type="pct"/>
            <w:vAlign w:val="bottom"/>
          </w:tcPr>
          <w:p w14:paraId="7B2A41AB" w14:textId="7B8AA883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B33603">
              <w:t>351</w:t>
            </w:r>
          </w:p>
        </w:tc>
      </w:tr>
      <w:tr w:rsidR="0018040D" w:rsidRPr="00B33603" w14:paraId="54CB9AB9" w14:textId="77777777" w:rsidTr="00AD39B2">
        <w:trPr>
          <w:trHeight w:val="423"/>
        </w:trPr>
        <w:tc>
          <w:tcPr>
            <w:tcW w:w="1918" w:type="pct"/>
          </w:tcPr>
          <w:p w14:paraId="17BB1A1C" w14:textId="5E98755C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7FE55492" w14:textId="77777777" w:rsidR="0018040D" w:rsidRPr="00B33603" w:rsidRDefault="0018040D" w:rsidP="0018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BEA7248" w14:textId="23C1C39A" w:rsidR="0018040D" w:rsidRPr="00B33603" w:rsidRDefault="002F753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12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251</w:t>
            </w:r>
          </w:p>
        </w:tc>
        <w:tc>
          <w:tcPr>
            <w:tcW w:w="662" w:type="pct"/>
            <w:vAlign w:val="bottom"/>
          </w:tcPr>
          <w:p w14:paraId="0C2EF6C5" w14:textId="183ACD2B" w:rsidR="0018040D" w:rsidRPr="00B33603" w:rsidRDefault="0018040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14,089</w:t>
            </w:r>
          </w:p>
        </w:tc>
        <w:tc>
          <w:tcPr>
            <w:tcW w:w="662" w:type="pct"/>
            <w:vAlign w:val="bottom"/>
          </w:tcPr>
          <w:p w14:paraId="00BDA967" w14:textId="3EA035D6" w:rsidR="0018040D" w:rsidRPr="00B33603" w:rsidRDefault="002F753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183</w:t>
            </w:r>
          </w:p>
        </w:tc>
        <w:tc>
          <w:tcPr>
            <w:tcW w:w="659" w:type="pct"/>
            <w:vAlign w:val="bottom"/>
          </w:tcPr>
          <w:p w14:paraId="071892FD" w14:textId="1DC71725" w:rsidR="0018040D" w:rsidRPr="00B33603" w:rsidRDefault="002F753D" w:rsidP="0018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689</w:t>
            </w:r>
          </w:p>
        </w:tc>
      </w:tr>
      <w:tr w:rsidR="0018040D" w:rsidRPr="00B33603" w14:paraId="1309CBDA" w14:textId="77777777" w:rsidTr="00AD39B2">
        <w:trPr>
          <w:trHeight w:val="423"/>
        </w:trPr>
        <w:tc>
          <w:tcPr>
            <w:tcW w:w="1918" w:type="pct"/>
          </w:tcPr>
          <w:p w14:paraId="2A53251C" w14:textId="049A7962" w:rsidR="0018040D" w:rsidRPr="00B33603" w:rsidRDefault="0018040D" w:rsidP="0018040D">
            <w:pPr>
              <w:spacing w:line="240" w:lineRule="auto"/>
              <w:ind w:left="438" w:hanging="438"/>
              <w:rPr>
                <w:i/>
                <w:iCs/>
                <w:cs/>
              </w:rPr>
            </w:pPr>
            <w:r w:rsidRPr="00B33603">
              <w:rPr>
                <w:i/>
                <w:iCs/>
                <w:cs/>
              </w:rPr>
              <w:t xml:space="preserve">หัก </w:t>
            </w:r>
            <w:r w:rsidRPr="00B33603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7" w:type="pct"/>
          </w:tcPr>
          <w:p w14:paraId="52C359B8" w14:textId="77777777" w:rsidR="0018040D" w:rsidRPr="00B33603" w:rsidRDefault="0018040D" w:rsidP="0018040D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662" w:type="pct"/>
            <w:vAlign w:val="bottom"/>
          </w:tcPr>
          <w:p w14:paraId="2B55CAAD" w14:textId="62D110BA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(15)</w:t>
            </w:r>
          </w:p>
        </w:tc>
        <w:tc>
          <w:tcPr>
            <w:tcW w:w="662" w:type="pct"/>
            <w:vAlign w:val="bottom"/>
          </w:tcPr>
          <w:p w14:paraId="154D18BB" w14:textId="656E3131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(15)</w:t>
            </w:r>
          </w:p>
        </w:tc>
        <w:tc>
          <w:tcPr>
            <w:tcW w:w="662" w:type="pct"/>
            <w:vAlign w:val="bottom"/>
          </w:tcPr>
          <w:p w14:paraId="49BA7528" w14:textId="015C96A3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59" w:type="pct"/>
            <w:vAlign w:val="bottom"/>
          </w:tcPr>
          <w:p w14:paraId="112D545A" w14:textId="6788AD59" w:rsidR="0018040D" w:rsidRPr="00B33603" w:rsidRDefault="0018040D" w:rsidP="00180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18040D" w:rsidRPr="00B33603" w14:paraId="3CA9B762" w14:textId="77777777" w:rsidTr="00AD39B2">
        <w:trPr>
          <w:trHeight w:val="423"/>
        </w:trPr>
        <w:tc>
          <w:tcPr>
            <w:tcW w:w="1918" w:type="pct"/>
          </w:tcPr>
          <w:p w14:paraId="53FE1D69" w14:textId="352F5681" w:rsidR="0018040D" w:rsidRPr="00B33603" w:rsidRDefault="0018040D" w:rsidP="0018040D">
            <w:pPr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  <w:cs/>
              </w:rPr>
              <w:t>สุทธิ</w:t>
            </w:r>
          </w:p>
        </w:tc>
        <w:tc>
          <w:tcPr>
            <w:tcW w:w="437" w:type="pct"/>
          </w:tcPr>
          <w:p w14:paraId="56BB1A1D" w14:textId="77777777" w:rsidR="0018040D" w:rsidRPr="00B33603" w:rsidRDefault="0018040D" w:rsidP="0018040D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62" w:type="pct"/>
            <w:vAlign w:val="bottom"/>
          </w:tcPr>
          <w:p w14:paraId="62E5A3A0" w14:textId="0A559EFD" w:rsidR="0018040D" w:rsidRPr="00B33603" w:rsidRDefault="002F753D" w:rsidP="00180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12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236</w:t>
            </w:r>
          </w:p>
        </w:tc>
        <w:tc>
          <w:tcPr>
            <w:tcW w:w="662" w:type="pct"/>
            <w:vAlign w:val="bottom"/>
          </w:tcPr>
          <w:p w14:paraId="1EC309D8" w14:textId="520F39EB" w:rsidR="0018040D" w:rsidRPr="00B33603" w:rsidRDefault="0018040D" w:rsidP="00180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</w:t>
            </w:r>
            <w:r w:rsidR="002F753D" w:rsidRPr="00B33603">
              <w:rPr>
                <w:b/>
                <w:bCs/>
              </w:rPr>
              <w:t>4</w:t>
            </w:r>
            <w:r w:rsidRPr="00B33603">
              <w:rPr>
                <w:b/>
                <w:bCs/>
              </w:rPr>
              <w:t>,</w:t>
            </w:r>
            <w:r w:rsidR="002F753D" w:rsidRPr="00B33603">
              <w:rPr>
                <w:b/>
                <w:bCs/>
              </w:rPr>
              <w:t>074</w:t>
            </w:r>
          </w:p>
        </w:tc>
        <w:tc>
          <w:tcPr>
            <w:tcW w:w="662" w:type="pct"/>
            <w:vAlign w:val="bottom"/>
          </w:tcPr>
          <w:p w14:paraId="3B5D5958" w14:textId="7360D546" w:rsidR="0018040D" w:rsidRPr="00B33603" w:rsidRDefault="002F753D" w:rsidP="00180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183</w:t>
            </w:r>
          </w:p>
        </w:tc>
        <w:tc>
          <w:tcPr>
            <w:tcW w:w="659" w:type="pct"/>
            <w:vAlign w:val="bottom"/>
          </w:tcPr>
          <w:p w14:paraId="07394F74" w14:textId="65CBF58A" w:rsidR="0018040D" w:rsidRPr="00B33603" w:rsidRDefault="002F753D" w:rsidP="00180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="0018040D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689</w:t>
            </w:r>
          </w:p>
        </w:tc>
      </w:tr>
    </w:tbl>
    <w:p w14:paraId="70199D8A" w14:textId="77777777" w:rsidR="002A2075" w:rsidRPr="00B33603" w:rsidRDefault="002A2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0E2EC296" w14:textId="62083657" w:rsidR="00504164" w:rsidRPr="00B33603" w:rsidRDefault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B33603">
        <w:rPr>
          <w:b/>
          <w:bCs/>
          <w:lang w:val="en-GB"/>
        </w:rPr>
        <w:br w:type="page"/>
      </w:r>
    </w:p>
    <w:p w14:paraId="4B696545" w14:textId="0408D9AB" w:rsidR="00870CCC" w:rsidRPr="00B33603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46616F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สินค้าคงเหลือ</w:t>
      </w:r>
    </w:p>
    <w:p w14:paraId="5AC4FB38" w14:textId="77777777" w:rsidR="002A6321" w:rsidRPr="00B33603" w:rsidRDefault="002A6321" w:rsidP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b/>
          <w:bCs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02"/>
        <w:gridCol w:w="1203"/>
        <w:gridCol w:w="1202"/>
        <w:gridCol w:w="1203"/>
      </w:tblGrid>
      <w:tr w:rsidR="00036AC0" w:rsidRPr="00B33603" w14:paraId="1797A6B0" w14:textId="77777777" w:rsidTr="00D21E66">
        <w:trPr>
          <w:tblHeader/>
        </w:trPr>
        <w:tc>
          <w:tcPr>
            <w:tcW w:w="4370" w:type="dxa"/>
          </w:tcPr>
          <w:p w14:paraId="4207EA3B" w14:textId="77777777" w:rsidR="00036AC0" w:rsidRPr="00B33603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05" w:type="dxa"/>
            <w:gridSpan w:val="2"/>
          </w:tcPr>
          <w:p w14:paraId="44B1BFB6" w14:textId="77777777" w:rsidR="00036AC0" w:rsidRPr="00B33603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5" w:type="dxa"/>
            <w:gridSpan w:val="2"/>
          </w:tcPr>
          <w:p w14:paraId="721480A1" w14:textId="77777777" w:rsidR="00036AC0" w:rsidRPr="00B33603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D0549" w:rsidRPr="00B33603" w14:paraId="7308D8CB" w14:textId="77777777">
        <w:trPr>
          <w:tblHeader/>
        </w:trPr>
        <w:tc>
          <w:tcPr>
            <w:tcW w:w="4370" w:type="dxa"/>
          </w:tcPr>
          <w:p w14:paraId="2FE26DB4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02" w:type="dxa"/>
            <w:vAlign w:val="bottom"/>
          </w:tcPr>
          <w:p w14:paraId="1C975BF9" w14:textId="5984B8F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203" w:type="dxa"/>
            <w:vAlign w:val="bottom"/>
          </w:tcPr>
          <w:p w14:paraId="75B0212B" w14:textId="6F095FFF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202" w:type="dxa"/>
            <w:vAlign w:val="bottom"/>
          </w:tcPr>
          <w:p w14:paraId="00F553EE" w14:textId="0CA71458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203" w:type="dxa"/>
            <w:vAlign w:val="bottom"/>
          </w:tcPr>
          <w:p w14:paraId="5EA174C0" w14:textId="7E8944D6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036AC0" w:rsidRPr="00B33603" w14:paraId="4513B7F2" w14:textId="77777777" w:rsidTr="00D21E66">
        <w:trPr>
          <w:tblHeader/>
        </w:trPr>
        <w:tc>
          <w:tcPr>
            <w:tcW w:w="4370" w:type="dxa"/>
          </w:tcPr>
          <w:p w14:paraId="3571D065" w14:textId="77777777" w:rsidR="00036AC0" w:rsidRPr="00B33603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810" w:type="dxa"/>
            <w:gridSpan w:val="4"/>
          </w:tcPr>
          <w:p w14:paraId="6A5474DA" w14:textId="77777777" w:rsidR="00036AC0" w:rsidRPr="00B33603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0549" w:rsidRPr="00B33603" w14:paraId="0EE438DD" w14:textId="77777777" w:rsidTr="00D21E66">
        <w:tc>
          <w:tcPr>
            <w:tcW w:w="4370" w:type="dxa"/>
          </w:tcPr>
          <w:p w14:paraId="20849635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02" w:type="dxa"/>
          </w:tcPr>
          <w:p w14:paraId="19833A2F" w14:textId="15BD5FB2" w:rsidR="002D0549" w:rsidRPr="00B33603" w:rsidRDefault="007E0C30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15,595</w:t>
            </w:r>
          </w:p>
        </w:tc>
        <w:tc>
          <w:tcPr>
            <w:tcW w:w="1203" w:type="dxa"/>
          </w:tcPr>
          <w:p w14:paraId="5A5BE920" w14:textId="2FF2BDF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20,103</w:t>
            </w:r>
          </w:p>
        </w:tc>
        <w:tc>
          <w:tcPr>
            <w:tcW w:w="1202" w:type="dxa"/>
          </w:tcPr>
          <w:p w14:paraId="130B587B" w14:textId="164826DA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6,112</w:t>
            </w:r>
          </w:p>
        </w:tc>
        <w:tc>
          <w:tcPr>
            <w:tcW w:w="1203" w:type="dxa"/>
          </w:tcPr>
          <w:p w14:paraId="354E10B8" w14:textId="5D3E40E6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9,081</w:t>
            </w:r>
          </w:p>
        </w:tc>
      </w:tr>
      <w:tr w:rsidR="002D0549" w:rsidRPr="00B33603" w14:paraId="0733EB19" w14:textId="77777777" w:rsidTr="00D21E66">
        <w:tc>
          <w:tcPr>
            <w:tcW w:w="4370" w:type="dxa"/>
          </w:tcPr>
          <w:p w14:paraId="64663DD7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02" w:type="dxa"/>
          </w:tcPr>
          <w:p w14:paraId="415F4CDA" w14:textId="4987C453" w:rsidR="002D0549" w:rsidRPr="00B33603" w:rsidRDefault="007E0C30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13,486</w:t>
            </w:r>
          </w:p>
        </w:tc>
        <w:tc>
          <w:tcPr>
            <w:tcW w:w="1203" w:type="dxa"/>
          </w:tcPr>
          <w:p w14:paraId="001428AE" w14:textId="3C5F1810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18,69</w:t>
            </w:r>
            <w:r w:rsidRPr="00B33603">
              <w:rPr>
                <w:rFonts w:hint="cs"/>
                <w:cs/>
              </w:rPr>
              <w:t>8</w:t>
            </w:r>
          </w:p>
        </w:tc>
        <w:tc>
          <w:tcPr>
            <w:tcW w:w="1202" w:type="dxa"/>
          </w:tcPr>
          <w:p w14:paraId="20695AC1" w14:textId="09C158D9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6,083</w:t>
            </w:r>
          </w:p>
        </w:tc>
        <w:tc>
          <w:tcPr>
            <w:tcW w:w="1203" w:type="dxa"/>
          </w:tcPr>
          <w:p w14:paraId="04CB52CB" w14:textId="6E5B4B60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9,316</w:t>
            </w:r>
          </w:p>
        </w:tc>
      </w:tr>
      <w:tr w:rsidR="002D0549" w:rsidRPr="00B33603" w14:paraId="2F9F8315" w14:textId="77777777" w:rsidTr="00D21E66">
        <w:tc>
          <w:tcPr>
            <w:tcW w:w="4370" w:type="dxa"/>
          </w:tcPr>
          <w:p w14:paraId="6DCEDE25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02" w:type="dxa"/>
          </w:tcPr>
          <w:p w14:paraId="342D16E5" w14:textId="51B59B13" w:rsidR="002D0549" w:rsidRPr="00B33603" w:rsidRDefault="007E0C30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3,717</w:t>
            </w:r>
          </w:p>
        </w:tc>
        <w:tc>
          <w:tcPr>
            <w:tcW w:w="1203" w:type="dxa"/>
          </w:tcPr>
          <w:p w14:paraId="40D426EF" w14:textId="3637D5AB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2,469</w:t>
            </w:r>
          </w:p>
        </w:tc>
        <w:tc>
          <w:tcPr>
            <w:tcW w:w="1202" w:type="dxa"/>
          </w:tcPr>
          <w:p w14:paraId="25E66D33" w14:textId="540FC883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1,051</w:t>
            </w:r>
          </w:p>
        </w:tc>
        <w:tc>
          <w:tcPr>
            <w:tcW w:w="1203" w:type="dxa"/>
          </w:tcPr>
          <w:p w14:paraId="13F81738" w14:textId="042F3D1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1,031</w:t>
            </w:r>
          </w:p>
        </w:tc>
      </w:tr>
      <w:tr w:rsidR="002D0549" w:rsidRPr="00B33603" w14:paraId="3360C046" w14:textId="77777777" w:rsidTr="00D21E66">
        <w:tc>
          <w:tcPr>
            <w:tcW w:w="4370" w:type="dxa"/>
          </w:tcPr>
          <w:p w14:paraId="157477E6" w14:textId="4EC49179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สินค้าอุปโภค </w:t>
            </w: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บริโภค</w:t>
            </w:r>
          </w:p>
        </w:tc>
        <w:tc>
          <w:tcPr>
            <w:tcW w:w="1202" w:type="dxa"/>
          </w:tcPr>
          <w:p w14:paraId="30288008" w14:textId="0DCD5515" w:rsidR="002D0549" w:rsidRPr="00B33603" w:rsidRDefault="007E0C30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105</w:t>
            </w:r>
          </w:p>
        </w:tc>
        <w:tc>
          <w:tcPr>
            <w:tcW w:w="1203" w:type="dxa"/>
          </w:tcPr>
          <w:p w14:paraId="1CC485B4" w14:textId="62C5E636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177</w:t>
            </w:r>
          </w:p>
        </w:tc>
        <w:tc>
          <w:tcPr>
            <w:tcW w:w="1202" w:type="dxa"/>
          </w:tcPr>
          <w:p w14:paraId="3A4A1937" w14:textId="7C8C2CCB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03" w:type="dxa"/>
          </w:tcPr>
          <w:p w14:paraId="47B6301E" w14:textId="30D9937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2D0549" w:rsidRPr="00B33603" w14:paraId="59C711C3" w14:textId="77777777" w:rsidTr="00D21E66">
        <w:tc>
          <w:tcPr>
            <w:tcW w:w="4370" w:type="dxa"/>
          </w:tcPr>
          <w:p w14:paraId="2F575F97" w14:textId="49E9F1C2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02" w:type="dxa"/>
          </w:tcPr>
          <w:p w14:paraId="45FAE33F" w14:textId="112A6696" w:rsidR="002D0549" w:rsidRPr="00B33603" w:rsidRDefault="007E0C30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117</w:t>
            </w:r>
          </w:p>
        </w:tc>
        <w:tc>
          <w:tcPr>
            <w:tcW w:w="1203" w:type="dxa"/>
          </w:tcPr>
          <w:p w14:paraId="44ECB4FD" w14:textId="51532A4B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136</w:t>
            </w:r>
          </w:p>
        </w:tc>
        <w:tc>
          <w:tcPr>
            <w:tcW w:w="1202" w:type="dxa"/>
          </w:tcPr>
          <w:p w14:paraId="47E8243A" w14:textId="289F5478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03" w:type="dxa"/>
          </w:tcPr>
          <w:p w14:paraId="2FC2A880" w14:textId="579FF1FD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2D0549" w:rsidRPr="00B33603" w14:paraId="1B9F4509" w14:textId="77777777" w:rsidTr="00D21E66">
        <w:tc>
          <w:tcPr>
            <w:tcW w:w="4370" w:type="dxa"/>
          </w:tcPr>
          <w:p w14:paraId="6B060044" w14:textId="367CB145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02" w:type="dxa"/>
          </w:tcPr>
          <w:p w14:paraId="6045219E" w14:textId="06235D92" w:rsidR="002D0549" w:rsidRPr="00B33603" w:rsidRDefault="007E0C30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B33603">
              <w:t>30</w:t>
            </w:r>
            <w:r w:rsidR="00B10F6B" w:rsidRPr="00B33603">
              <w:t>5</w:t>
            </w:r>
          </w:p>
        </w:tc>
        <w:tc>
          <w:tcPr>
            <w:tcW w:w="1203" w:type="dxa"/>
          </w:tcPr>
          <w:p w14:paraId="5727A069" w14:textId="1E48DE7E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250</w:t>
            </w:r>
          </w:p>
        </w:tc>
        <w:tc>
          <w:tcPr>
            <w:tcW w:w="1202" w:type="dxa"/>
          </w:tcPr>
          <w:p w14:paraId="2641B935" w14:textId="037848A7" w:rsidR="002D0549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03" w:type="dxa"/>
          </w:tcPr>
          <w:p w14:paraId="426AF0A8" w14:textId="34F6D3F8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2D0549" w:rsidRPr="00B33603" w14:paraId="2A7F0DCE" w14:textId="77777777" w:rsidTr="00D21E66">
        <w:tc>
          <w:tcPr>
            <w:tcW w:w="4370" w:type="dxa"/>
          </w:tcPr>
          <w:p w14:paraId="7067A399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2FC0C22" w14:textId="6A0C9780" w:rsidR="002D0549" w:rsidRPr="00B33603" w:rsidRDefault="00B10F6B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33,325</w:t>
            </w:r>
          </w:p>
        </w:tc>
        <w:tc>
          <w:tcPr>
            <w:tcW w:w="1203" w:type="dxa"/>
          </w:tcPr>
          <w:p w14:paraId="2A6A4F64" w14:textId="5C22C86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41,833</w:t>
            </w:r>
          </w:p>
        </w:tc>
        <w:tc>
          <w:tcPr>
            <w:tcW w:w="1202" w:type="dxa"/>
          </w:tcPr>
          <w:p w14:paraId="4B747D67" w14:textId="03C3B15D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13,246</w:t>
            </w:r>
          </w:p>
        </w:tc>
        <w:tc>
          <w:tcPr>
            <w:tcW w:w="1203" w:type="dxa"/>
          </w:tcPr>
          <w:p w14:paraId="4EFBBC99" w14:textId="21F96BA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19,428</w:t>
            </w:r>
          </w:p>
        </w:tc>
      </w:tr>
      <w:tr w:rsidR="002D0549" w:rsidRPr="00B33603" w14:paraId="2A0B6236" w14:textId="77777777" w:rsidTr="00D21E66">
        <w:tc>
          <w:tcPr>
            <w:tcW w:w="4370" w:type="dxa"/>
          </w:tcPr>
          <w:p w14:paraId="6741519B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02" w:type="dxa"/>
          </w:tcPr>
          <w:p w14:paraId="4FE482DF" w14:textId="5768B9EE" w:rsidR="002D0549" w:rsidRPr="00B33603" w:rsidRDefault="00B10F6B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(494)</w:t>
            </w:r>
          </w:p>
        </w:tc>
        <w:tc>
          <w:tcPr>
            <w:tcW w:w="1203" w:type="dxa"/>
          </w:tcPr>
          <w:p w14:paraId="0C7D7D81" w14:textId="64BFBBEC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(502)</w:t>
            </w:r>
          </w:p>
        </w:tc>
        <w:tc>
          <w:tcPr>
            <w:tcW w:w="1202" w:type="dxa"/>
          </w:tcPr>
          <w:p w14:paraId="45448532" w14:textId="0B4FA67C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B33603">
              <w:t>(494)</w:t>
            </w:r>
          </w:p>
        </w:tc>
        <w:tc>
          <w:tcPr>
            <w:tcW w:w="1203" w:type="dxa"/>
          </w:tcPr>
          <w:p w14:paraId="70B6A601" w14:textId="684E3CB3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B33603">
              <w:t>(500)</w:t>
            </w:r>
          </w:p>
        </w:tc>
      </w:tr>
      <w:tr w:rsidR="002D0549" w:rsidRPr="00B33603" w14:paraId="76ECDA60" w14:textId="77777777" w:rsidTr="00D21E66">
        <w:trPr>
          <w:trHeight w:val="58"/>
        </w:trPr>
        <w:tc>
          <w:tcPr>
            <w:tcW w:w="4370" w:type="dxa"/>
          </w:tcPr>
          <w:p w14:paraId="11C3702F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02" w:type="dxa"/>
          </w:tcPr>
          <w:p w14:paraId="11B38841" w14:textId="3C55FBF8" w:rsidR="002D0549" w:rsidRPr="00B33603" w:rsidRDefault="00B10F6B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(28)</w:t>
            </w:r>
          </w:p>
        </w:tc>
        <w:tc>
          <w:tcPr>
            <w:tcW w:w="1203" w:type="dxa"/>
          </w:tcPr>
          <w:p w14:paraId="2F7EDC89" w14:textId="52B9CC6F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(121)</w:t>
            </w:r>
          </w:p>
        </w:tc>
        <w:tc>
          <w:tcPr>
            <w:tcW w:w="1202" w:type="dxa"/>
            <w:vAlign w:val="bottom"/>
          </w:tcPr>
          <w:p w14:paraId="30DF5314" w14:textId="09B291E1" w:rsidR="002D0549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03" w:type="dxa"/>
            <w:vAlign w:val="bottom"/>
          </w:tcPr>
          <w:p w14:paraId="028301E8" w14:textId="49D2978F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-</w:t>
            </w:r>
          </w:p>
        </w:tc>
      </w:tr>
      <w:tr w:rsidR="002D0549" w:rsidRPr="00B33603" w14:paraId="5BDE5142" w14:textId="77777777" w:rsidTr="00D21E66">
        <w:trPr>
          <w:trHeight w:val="58"/>
        </w:trPr>
        <w:tc>
          <w:tcPr>
            <w:tcW w:w="4370" w:type="dxa"/>
          </w:tcPr>
          <w:p w14:paraId="77827E73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2" w:type="dxa"/>
          </w:tcPr>
          <w:p w14:paraId="6439EFFF" w14:textId="416E1AAC" w:rsidR="002D0549" w:rsidRPr="00B33603" w:rsidRDefault="00B45F9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32,803</w:t>
            </w:r>
          </w:p>
        </w:tc>
        <w:tc>
          <w:tcPr>
            <w:tcW w:w="1203" w:type="dxa"/>
          </w:tcPr>
          <w:p w14:paraId="1DB8EAF9" w14:textId="27DF5E3E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41,210</w:t>
            </w:r>
          </w:p>
        </w:tc>
        <w:tc>
          <w:tcPr>
            <w:tcW w:w="1202" w:type="dxa"/>
          </w:tcPr>
          <w:p w14:paraId="5A1B040F" w14:textId="0464F062" w:rsidR="002D0549" w:rsidRPr="00B33603" w:rsidRDefault="00B45F9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12,752</w:t>
            </w:r>
          </w:p>
        </w:tc>
        <w:tc>
          <w:tcPr>
            <w:tcW w:w="1203" w:type="dxa"/>
          </w:tcPr>
          <w:p w14:paraId="597796BA" w14:textId="26752BA0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18,928</w:t>
            </w:r>
          </w:p>
        </w:tc>
      </w:tr>
      <w:tr w:rsidR="002D0549" w:rsidRPr="00B33603" w14:paraId="1E3C988D" w14:textId="77777777" w:rsidTr="00D21E66">
        <w:trPr>
          <w:trHeight w:val="58"/>
        </w:trPr>
        <w:tc>
          <w:tcPr>
            <w:tcW w:w="4370" w:type="dxa"/>
          </w:tcPr>
          <w:p w14:paraId="3632B416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02" w:type="dxa"/>
          </w:tcPr>
          <w:p w14:paraId="52338423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1D610BE2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2F11966C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50C48559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2D0549" w:rsidRPr="00B33603" w14:paraId="0CA85745" w14:textId="77777777" w:rsidTr="00D21E66">
        <w:trPr>
          <w:trHeight w:val="58"/>
        </w:trPr>
        <w:tc>
          <w:tcPr>
            <w:tcW w:w="4370" w:type="dxa"/>
          </w:tcPr>
          <w:p w14:paraId="7AE03C32" w14:textId="48CC04D1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8" w:right="-45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B33603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B33603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2" w:type="dxa"/>
          </w:tcPr>
          <w:p w14:paraId="07724799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3" w:type="dxa"/>
          </w:tcPr>
          <w:p w14:paraId="46316EC1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2" w:type="dxa"/>
          </w:tcPr>
          <w:p w14:paraId="7172C876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03" w:type="dxa"/>
          </w:tcPr>
          <w:p w14:paraId="5B815BB7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2D0549" w:rsidRPr="00B33603" w14:paraId="5CBDF991" w14:textId="77777777" w:rsidTr="00D21E66">
        <w:trPr>
          <w:trHeight w:val="58"/>
        </w:trPr>
        <w:tc>
          <w:tcPr>
            <w:tcW w:w="4370" w:type="dxa"/>
          </w:tcPr>
          <w:p w14:paraId="3128B91A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- ต้นทุนขาย </w:t>
            </w:r>
          </w:p>
        </w:tc>
        <w:tc>
          <w:tcPr>
            <w:tcW w:w="1202" w:type="dxa"/>
          </w:tcPr>
          <w:p w14:paraId="0251D56B" w14:textId="55B0C2CF" w:rsidR="002D0549" w:rsidRPr="00B33603" w:rsidRDefault="00E50872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</w:t>
            </w:r>
            <w:r w:rsidR="00F337AD" w:rsidRPr="00B33603">
              <w:t>74</w:t>
            </w:r>
            <w:r w:rsidR="00B10F6B" w:rsidRPr="00B33603">
              <w:t>,</w:t>
            </w:r>
            <w:r w:rsidR="00F337AD" w:rsidRPr="00B33603">
              <w:t>71</w:t>
            </w:r>
            <w:r w:rsidR="00526154" w:rsidRPr="00B33603">
              <w:t>1</w:t>
            </w:r>
          </w:p>
        </w:tc>
        <w:tc>
          <w:tcPr>
            <w:tcW w:w="1203" w:type="dxa"/>
          </w:tcPr>
          <w:p w14:paraId="18751B7A" w14:textId="13CD1ABD" w:rsidR="002D0549" w:rsidRPr="00B33603" w:rsidRDefault="00051A07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556,</w:t>
            </w:r>
            <w:r w:rsidR="0006378A" w:rsidRPr="00B33603">
              <w:t>592</w:t>
            </w:r>
          </w:p>
        </w:tc>
        <w:tc>
          <w:tcPr>
            <w:tcW w:w="1202" w:type="dxa"/>
          </w:tcPr>
          <w:p w14:paraId="5FABD43D" w14:textId="0BB1DB79" w:rsidR="002D0549" w:rsidRPr="00B33603" w:rsidRDefault="00B45F9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254,428</w:t>
            </w:r>
          </w:p>
        </w:tc>
        <w:tc>
          <w:tcPr>
            <w:tcW w:w="1203" w:type="dxa"/>
          </w:tcPr>
          <w:p w14:paraId="5DFA0C7D" w14:textId="28B0C96B" w:rsidR="002D0549" w:rsidRPr="00B33603" w:rsidRDefault="001B4798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t>286</w:t>
            </w:r>
            <w:r w:rsidR="002D0549" w:rsidRPr="00B33603">
              <w:t>,</w:t>
            </w:r>
            <w:r w:rsidRPr="00B33603">
              <w:t>01</w:t>
            </w:r>
            <w:r w:rsidR="00051A07" w:rsidRPr="00B33603">
              <w:t>1</w:t>
            </w:r>
          </w:p>
        </w:tc>
      </w:tr>
      <w:tr w:rsidR="002D0549" w:rsidRPr="00B33603" w14:paraId="30E952AF" w14:textId="77777777" w:rsidTr="00C20B22">
        <w:trPr>
          <w:trHeight w:val="58"/>
        </w:trPr>
        <w:tc>
          <w:tcPr>
            <w:tcW w:w="4370" w:type="dxa"/>
          </w:tcPr>
          <w:p w14:paraId="7F1C0790" w14:textId="1533956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การปรับลดมูลค่าเป็นมูลค่าสุทธิที่คาดว่าจะได้รับ</w:t>
            </w:r>
          </w:p>
        </w:tc>
        <w:tc>
          <w:tcPr>
            <w:tcW w:w="1202" w:type="dxa"/>
            <w:vAlign w:val="bottom"/>
          </w:tcPr>
          <w:p w14:paraId="715B21FC" w14:textId="3DBC3559" w:rsidR="002D0549" w:rsidRPr="00B33603" w:rsidRDefault="00B10F6B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</w:t>
            </w:r>
            <w:r w:rsidR="00526154" w:rsidRPr="00B33603">
              <w:t>93</w:t>
            </w:r>
            <w:r w:rsidRPr="00B33603">
              <w:t>)</w:t>
            </w:r>
          </w:p>
        </w:tc>
        <w:tc>
          <w:tcPr>
            <w:tcW w:w="1203" w:type="dxa"/>
            <w:vAlign w:val="bottom"/>
          </w:tcPr>
          <w:p w14:paraId="5033B85B" w14:textId="1277DADC" w:rsidR="002D0549" w:rsidRPr="00B33603" w:rsidRDefault="002B0FF3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5</w:t>
            </w:r>
            <w:r w:rsidR="002D0549" w:rsidRPr="00B33603">
              <w:t>6</w:t>
            </w:r>
          </w:p>
        </w:tc>
        <w:tc>
          <w:tcPr>
            <w:tcW w:w="1202" w:type="dxa"/>
            <w:vAlign w:val="bottom"/>
          </w:tcPr>
          <w:p w14:paraId="6B3465FB" w14:textId="413D6F5F" w:rsidR="002D0549" w:rsidRPr="00B33603" w:rsidRDefault="00B45F9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03" w:type="dxa"/>
            <w:vAlign w:val="bottom"/>
          </w:tcPr>
          <w:p w14:paraId="54392FBD" w14:textId="622A3BD3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2D0549" w:rsidRPr="00B33603" w14:paraId="46E35FB8" w14:textId="77777777" w:rsidTr="00D21E66">
        <w:trPr>
          <w:trHeight w:val="58"/>
        </w:trPr>
        <w:tc>
          <w:tcPr>
            <w:tcW w:w="4370" w:type="dxa"/>
          </w:tcPr>
          <w:p w14:paraId="0215C212" w14:textId="7777777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17C2CC63" w14:textId="4D6F78BA" w:rsidR="002D0549" w:rsidRPr="00B33603" w:rsidRDefault="00E50872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4</w:t>
            </w:r>
            <w:r w:rsidR="00F337AD" w:rsidRPr="00B33603">
              <w:rPr>
                <w:b/>
                <w:bCs/>
              </w:rPr>
              <w:t>74</w:t>
            </w:r>
            <w:r w:rsidR="00B10F6B" w:rsidRPr="00B33603">
              <w:rPr>
                <w:b/>
                <w:bCs/>
              </w:rPr>
              <w:t>,</w:t>
            </w:r>
            <w:r w:rsidR="00406B06" w:rsidRPr="00B33603">
              <w:rPr>
                <w:b/>
                <w:bCs/>
              </w:rPr>
              <w:t>6</w:t>
            </w:r>
            <w:r w:rsidR="00F337AD" w:rsidRPr="00B33603">
              <w:rPr>
                <w:b/>
                <w:bCs/>
              </w:rPr>
              <w:t>1</w:t>
            </w:r>
            <w:r w:rsidR="00526154" w:rsidRPr="00B33603">
              <w:rPr>
                <w:b/>
                <w:bCs/>
              </w:rPr>
              <w:t>8</w:t>
            </w:r>
          </w:p>
        </w:tc>
        <w:tc>
          <w:tcPr>
            <w:tcW w:w="1203" w:type="dxa"/>
          </w:tcPr>
          <w:p w14:paraId="2727AD03" w14:textId="0374D258" w:rsidR="002D0549" w:rsidRPr="00B33603" w:rsidRDefault="00051A07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556</w:t>
            </w:r>
            <w:r w:rsidR="002D0549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6</w:t>
            </w:r>
            <w:r w:rsidR="002B0FF3" w:rsidRPr="00B33603">
              <w:rPr>
                <w:b/>
                <w:bCs/>
              </w:rPr>
              <w:t>4</w:t>
            </w:r>
            <w:r w:rsidRPr="00B33603">
              <w:rPr>
                <w:b/>
                <w:bCs/>
              </w:rPr>
              <w:t>8</w:t>
            </w:r>
          </w:p>
        </w:tc>
        <w:tc>
          <w:tcPr>
            <w:tcW w:w="1202" w:type="dxa"/>
          </w:tcPr>
          <w:p w14:paraId="38251BAA" w14:textId="5695F56F" w:rsidR="002D0549" w:rsidRPr="00B33603" w:rsidRDefault="00B45F9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254,428</w:t>
            </w:r>
          </w:p>
        </w:tc>
        <w:tc>
          <w:tcPr>
            <w:tcW w:w="1203" w:type="dxa"/>
          </w:tcPr>
          <w:p w14:paraId="02A31EDB" w14:textId="2806D519" w:rsidR="002D0549" w:rsidRPr="00B33603" w:rsidRDefault="001B4798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</w:t>
            </w:r>
            <w:r w:rsidR="002D0549" w:rsidRPr="00B33603">
              <w:rPr>
                <w:b/>
                <w:bCs/>
              </w:rPr>
              <w:t>8</w:t>
            </w:r>
            <w:r w:rsidRPr="00B33603">
              <w:rPr>
                <w:b/>
                <w:bCs/>
              </w:rPr>
              <w:t>6</w:t>
            </w:r>
            <w:r w:rsidR="002D0549" w:rsidRPr="00B33603">
              <w:rPr>
                <w:b/>
                <w:bCs/>
              </w:rPr>
              <w:t>,</w:t>
            </w:r>
            <w:r w:rsidRPr="00B33603">
              <w:rPr>
                <w:b/>
                <w:bCs/>
              </w:rPr>
              <w:t>01</w:t>
            </w:r>
            <w:r w:rsidR="00051A07" w:rsidRPr="00B33603">
              <w:rPr>
                <w:b/>
                <w:bCs/>
              </w:rPr>
              <w:t>1</w:t>
            </w:r>
          </w:p>
        </w:tc>
      </w:tr>
    </w:tbl>
    <w:p w14:paraId="1BDBFD79" w14:textId="77777777" w:rsidR="002321F8" w:rsidRPr="00B33603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42EDB7D" w14:textId="42E767B1" w:rsidR="0095399E" w:rsidRPr="00B33603" w:rsidRDefault="004762B0" w:rsidP="004960D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 xml:space="preserve">สินค้าคงเหลือ ณ </w:t>
      </w:r>
      <w:r w:rsidR="00EA319F" w:rsidRPr="00B3360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566A2" w:rsidRPr="00B33603">
        <w:rPr>
          <w:rFonts w:ascii="Angsana New" w:hAnsi="Angsana New" w:hint="cs"/>
          <w:sz w:val="30"/>
          <w:szCs w:val="30"/>
        </w:rPr>
        <w:t xml:space="preserve">31 </w:t>
      </w:r>
      <w:r w:rsidR="00E566A2" w:rsidRPr="00B336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B33603">
        <w:rPr>
          <w:rFonts w:ascii="Angsana New" w:hAnsi="Angsana New" w:hint="cs"/>
          <w:sz w:val="30"/>
          <w:szCs w:val="30"/>
        </w:rPr>
        <w:t>256</w:t>
      </w:r>
      <w:r w:rsidR="002D0549" w:rsidRPr="00B33603">
        <w:rPr>
          <w:rFonts w:ascii="Angsana New" w:hAnsi="Angsana New"/>
          <w:sz w:val="30"/>
          <w:szCs w:val="30"/>
        </w:rPr>
        <w:t>8</w:t>
      </w:r>
      <w:r w:rsidR="00EA6D28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641E05" w:rsidRPr="00B33603">
        <w:rPr>
          <w:rFonts w:ascii="Angsana New" w:hAnsi="Angsana New" w:hint="cs"/>
          <w:sz w:val="30"/>
          <w:szCs w:val="30"/>
          <w:cs/>
        </w:rPr>
        <w:t>ของ</w:t>
      </w:r>
      <w:r w:rsidR="001E0573" w:rsidRPr="00B33603">
        <w:rPr>
          <w:rFonts w:ascii="Angsana New" w:hAnsi="Angsana New" w:hint="cs"/>
          <w:sz w:val="30"/>
          <w:szCs w:val="30"/>
          <w:cs/>
        </w:rPr>
        <w:t>กลุ่ม</w:t>
      </w:r>
      <w:r w:rsidRPr="00B33603">
        <w:rPr>
          <w:rFonts w:ascii="Angsana New" w:hAnsi="Angsana New" w:hint="cs"/>
          <w:sz w:val="30"/>
          <w:szCs w:val="30"/>
          <w:cs/>
        </w:rPr>
        <w:t>บริษัท</w:t>
      </w:r>
      <w:r w:rsidR="00820EF6" w:rsidRPr="00B33603">
        <w:rPr>
          <w:rFonts w:ascii="Angsana New" w:hAnsi="Angsana New" w:hint="cs"/>
          <w:sz w:val="30"/>
          <w:szCs w:val="30"/>
          <w:cs/>
        </w:rPr>
        <w:t>และบริษัท</w:t>
      </w:r>
      <w:r w:rsidRPr="00B33603">
        <w:rPr>
          <w:rFonts w:ascii="Angsana New" w:hAnsi="Angsana New" w:hint="cs"/>
          <w:sz w:val="30"/>
          <w:szCs w:val="30"/>
          <w:cs/>
        </w:rPr>
        <w:t>ได้รวมสำรองน้ำมันตามกฎหมายไว้แล้วจำนวน</w:t>
      </w:r>
      <w:r w:rsidR="00B45F99" w:rsidRPr="00B33603">
        <w:rPr>
          <w:rFonts w:ascii="Angsana New" w:hAnsi="Angsana New"/>
          <w:sz w:val="30"/>
          <w:szCs w:val="30"/>
        </w:rPr>
        <w:t>936</w:t>
      </w:r>
      <w:r w:rsidR="001E0573" w:rsidRPr="00B33603">
        <w:rPr>
          <w:rFonts w:ascii="Angsana New" w:hAnsi="Angsana New"/>
          <w:sz w:val="30"/>
          <w:szCs w:val="30"/>
        </w:rPr>
        <w:t xml:space="preserve"> </w:t>
      </w:r>
      <w:r w:rsidR="004C70C2" w:rsidRPr="00B33603">
        <w:rPr>
          <w:rFonts w:ascii="Angsana New" w:hAnsi="Angsana New" w:hint="cs"/>
          <w:sz w:val="30"/>
          <w:szCs w:val="30"/>
          <w:cs/>
        </w:rPr>
        <w:t>ล้าน</w:t>
      </w:r>
      <w:r w:rsidR="006C520D" w:rsidRPr="00B33603">
        <w:rPr>
          <w:rFonts w:ascii="Angsana New" w:hAnsi="Angsana New" w:hint="cs"/>
          <w:sz w:val="30"/>
          <w:szCs w:val="30"/>
          <w:cs/>
        </w:rPr>
        <w:t>ลิตร คิดเป็นมูลค่า</w:t>
      </w:r>
      <w:r w:rsidR="00102F63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="00B45F99" w:rsidRPr="00B33603">
        <w:rPr>
          <w:rFonts w:ascii="Angsana New" w:hAnsi="Angsana New"/>
          <w:sz w:val="30"/>
          <w:szCs w:val="30"/>
        </w:rPr>
        <w:t>13,630</w:t>
      </w:r>
      <w:r w:rsidR="001E0573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 xml:space="preserve">ล้านบาท และจำนวน </w:t>
      </w:r>
      <w:r w:rsidR="00B45F99" w:rsidRPr="00B33603">
        <w:rPr>
          <w:rFonts w:ascii="Angsana New" w:hAnsi="Angsana New"/>
          <w:sz w:val="30"/>
          <w:szCs w:val="30"/>
        </w:rPr>
        <w:t xml:space="preserve">441 </w:t>
      </w:r>
      <w:r w:rsidRPr="00B33603">
        <w:rPr>
          <w:rFonts w:ascii="Angsana New" w:hAnsi="Angsana New" w:hint="cs"/>
          <w:sz w:val="30"/>
          <w:szCs w:val="30"/>
          <w:cs/>
        </w:rPr>
        <w:t xml:space="preserve">ล้านลิตร คิดเป็นมูลค่า </w:t>
      </w:r>
      <w:r w:rsidR="00B45F99" w:rsidRPr="00B33603">
        <w:rPr>
          <w:rFonts w:ascii="Angsana New" w:hAnsi="Angsana New"/>
          <w:sz w:val="30"/>
          <w:szCs w:val="30"/>
        </w:rPr>
        <w:t>6,493</w:t>
      </w:r>
      <w:r w:rsidR="001E0573" w:rsidRPr="00B33603">
        <w:rPr>
          <w:rFonts w:ascii="Angsana New" w:hAnsi="Angsana New" w:hint="cs"/>
          <w:sz w:val="30"/>
          <w:szCs w:val="30"/>
          <w:cs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938FA" w:rsidRPr="00B33603">
        <w:rPr>
          <w:rFonts w:ascii="Angsana New" w:hAnsi="Angsana New"/>
          <w:sz w:val="30"/>
          <w:szCs w:val="30"/>
        </w:rPr>
        <w:t xml:space="preserve"> </w:t>
      </w:r>
      <w:r w:rsidR="00F938FA" w:rsidRPr="00B33603">
        <w:rPr>
          <w:rFonts w:ascii="Angsana New" w:hAnsi="Angsana New"/>
          <w:i/>
          <w:iCs/>
          <w:sz w:val="30"/>
          <w:szCs w:val="30"/>
        </w:rPr>
        <w:t>(</w:t>
      </w:r>
      <w:r w:rsidR="006E07B4" w:rsidRPr="00B33603">
        <w:rPr>
          <w:rFonts w:ascii="Angsana New" w:hAnsi="Angsana New"/>
          <w:i/>
          <w:iCs/>
          <w:sz w:val="30"/>
          <w:szCs w:val="30"/>
        </w:rPr>
        <w:t>256</w:t>
      </w:r>
      <w:r w:rsidR="002D0549" w:rsidRPr="00B33603">
        <w:rPr>
          <w:rFonts w:ascii="Angsana New" w:hAnsi="Angsana New"/>
          <w:i/>
          <w:iCs/>
          <w:sz w:val="30"/>
          <w:szCs w:val="30"/>
        </w:rPr>
        <w:t>7</w:t>
      </w:r>
      <w:r w:rsidR="00F938FA" w:rsidRPr="00B33603">
        <w:rPr>
          <w:rFonts w:ascii="Angsana New" w:hAnsi="Angsana New"/>
          <w:i/>
          <w:iCs/>
          <w:sz w:val="30"/>
          <w:szCs w:val="30"/>
        </w:rPr>
        <w:t xml:space="preserve">: </w:t>
      </w:r>
      <w:r w:rsidR="00F938FA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2D0549" w:rsidRPr="00B33603">
        <w:rPr>
          <w:rFonts w:asciiTheme="majorBidi" w:hAnsiTheme="majorBidi" w:cstheme="majorBidi"/>
          <w:i/>
          <w:iCs/>
          <w:sz w:val="30"/>
          <w:szCs w:val="30"/>
        </w:rPr>
        <w:t>871</w:t>
      </w:r>
      <w:r w:rsidR="00F938FA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F938FA" w:rsidRPr="00B3360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D0549" w:rsidRPr="00B33603">
        <w:rPr>
          <w:rFonts w:asciiTheme="majorBidi" w:hAnsiTheme="majorBidi" w:cstheme="majorBidi"/>
          <w:i/>
          <w:iCs/>
          <w:sz w:val="30"/>
          <w:szCs w:val="30"/>
        </w:rPr>
        <w:t>337</w:t>
      </w:r>
      <w:r w:rsidR="00F938FA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E07B4" w:rsidRPr="00B3360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D0549" w:rsidRPr="00B33603">
        <w:rPr>
          <w:rFonts w:asciiTheme="majorBidi" w:hAnsiTheme="majorBidi" w:cstheme="majorBidi"/>
          <w:i/>
          <w:iCs/>
          <w:sz w:val="30"/>
          <w:szCs w:val="30"/>
        </w:rPr>
        <w:t>83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2D0549" w:rsidRPr="00B33603">
        <w:rPr>
          <w:rFonts w:asciiTheme="majorBidi" w:hAnsiTheme="majorBidi" w:cstheme="majorBidi"/>
          <w:i/>
          <w:iCs/>
          <w:sz w:val="30"/>
          <w:szCs w:val="30"/>
        </w:rPr>
        <w:t>6,828</w:t>
      </w:r>
      <w:r w:rsidR="006E07B4" w:rsidRPr="00B336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641E05" w:rsidRPr="00B336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F938FA" w:rsidRPr="00B33603">
        <w:rPr>
          <w:rFonts w:ascii="Angsana New" w:hAnsi="Angsana New"/>
          <w:i/>
          <w:iCs/>
          <w:sz w:val="30"/>
          <w:szCs w:val="30"/>
        </w:rPr>
        <w:t>)</w:t>
      </w:r>
    </w:p>
    <w:p w14:paraId="68D17071" w14:textId="16A303FF" w:rsidR="00E82FDE" w:rsidRPr="00B33603" w:rsidRDefault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ook Antiqua" w:hAnsi="Book Antiqua"/>
          <w:sz w:val="22"/>
          <w:szCs w:val="22"/>
          <w:cs/>
        </w:rPr>
      </w:pPr>
      <w:r w:rsidRPr="00B33603">
        <w:rPr>
          <w:cs/>
        </w:rPr>
        <w:br w:type="page"/>
      </w:r>
    </w:p>
    <w:p w14:paraId="134143C4" w14:textId="11EB7F1C" w:rsidR="00870CCC" w:rsidRPr="00B33603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6DD8F9A5" w14:textId="77777777" w:rsidR="003331F0" w:rsidRPr="00B33603" w:rsidRDefault="003331F0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9"/>
        <w:gridCol w:w="1204"/>
        <w:gridCol w:w="1206"/>
      </w:tblGrid>
      <w:tr w:rsidR="009F5752" w:rsidRPr="00B33603" w14:paraId="10C574FE" w14:textId="77777777" w:rsidTr="00494D95">
        <w:trPr>
          <w:trHeight w:val="403"/>
        </w:trPr>
        <w:tc>
          <w:tcPr>
            <w:tcW w:w="3689" w:type="pct"/>
          </w:tcPr>
          <w:p w14:paraId="7F0655A4" w14:textId="77777777" w:rsidR="009F5752" w:rsidRPr="00B33603" w:rsidRDefault="009F5752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11" w:type="pct"/>
            <w:gridSpan w:val="2"/>
          </w:tcPr>
          <w:p w14:paraId="614E37F4" w14:textId="77777777" w:rsidR="009F5752" w:rsidRPr="00B33603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2D0549" w:rsidRPr="00B33603" w14:paraId="1D5D71DF" w14:textId="77777777" w:rsidTr="002D0549">
        <w:trPr>
          <w:trHeight w:val="424"/>
        </w:trPr>
        <w:tc>
          <w:tcPr>
            <w:tcW w:w="3689" w:type="pct"/>
            <w:vAlign w:val="bottom"/>
          </w:tcPr>
          <w:p w14:paraId="0225F697" w14:textId="47590AF7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5" w:type="pct"/>
            <w:vAlign w:val="bottom"/>
          </w:tcPr>
          <w:p w14:paraId="746628F9" w14:textId="4BFFCCD4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656" w:type="pct"/>
            <w:vAlign w:val="bottom"/>
          </w:tcPr>
          <w:p w14:paraId="0E3EE17F" w14:textId="550D80ED" w:rsidR="002D0549" w:rsidRPr="00B33603" w:rsidRDefault="002D0549" w:rsidP="002D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9F5752" w:rsidRPr="00B33603" w14:paraId="7ABF3AA9" w14:textId="77777777" w:rsidTr="00494D95">
        <w:trPr>
          <w:trHeight w:val="424"/>
        </w:trPr>
        <w:tc>
          <w:tcPr>
            <w:tcW w:w="3689" w:type="pct"/>
          </w:tcPr>
          <w:p w14:paraId="24E63C59" w14:textId="77777777" w:rsidR="009F5752" w:rsidRPr="00B33603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</w:tcPr>
          <w:p w14:paraId="0BCE0C6C" w14:textId="77777777" w:rsidR="009F5752" w:rsidRPr="00B33603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0549" w:rsidRPr="00B33603" w14:paraId="2E29E8C3" w14:textId="77777777" w:rsidTr="002D0549">
        <w:trPr>
          <w:trHeight w:val="403"/>
        </w:trPr>
        <w:tc>
          <w:tcPr>
            <w:tcW w:w="3689" w:type="pct"/>
            <w:vAlign w:val="bottom"/>
          </w:tcPr>
          <w:p w14:paraId="0D4DE69F" w14:textId="3F3C0DD1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ณ วันที่ </w:t>
            </w:r>
            <w:r w:rsidRPr="00B33603">
              <w:rPr>
                <w:rFonts w:hint="cs"/>
              </w:rPr>
              <w:t>1</w:t>
            </w:r>
            <w:r w:rsidRPr="00B33603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55" w:type="pct"/>
            <w:vAlign w:val="bottom"/>
          </w:tcPr>
          <w:p w14:paraId="741A22C9" w14:textId="3E5ED43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55,947</w:t>
            </w:r>
          </w:p>
        </w:tc>
        <w:tc>
          <w:tcPr>
            <w:tcW w:w="656" w:type="pct"/>
            <w:vAlign w:val="bottom"/>
          </w:tcPr>
          <w:p w14:paraId="29B55FD3" w14:textId="21E3850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47,491</w:t>
            </w:r>
          </w:p>
        </w:tc>
      </w:tr>
      <w:tr w:rsidR="002D0549" w:rsidRPr="00B33603" w14:paraId="7C078086" w14:textId="77777777" w:rsidTr="002D0549">
        <w:trPr>
          <w:trHeight w:val="403"/>
        </w:trPr>
        <w:tc>
          <w:tcPr>
            <w:tcW w:w="3689" w:type="pct"/>
            <w:vAlign w:val="bottom"/>
          </w:tcPr>
          <w:p w14:paraId="081C749E" w14:textId="000D9C66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B33603">
              <w:rPr>
                <w:rFonts w:hint="cs"/>
                <w:cs/>
              </w:rPr>
              <w:t>เพิ่ม</w:t>
            </w:r>
            <w:r w:rsidR="00061AA5" w:rsidRPr="00B33603">
              <w:rPr>
                <w:rFonts w:hint="cs"/>
                <w:cs/>
              </w:rPr>
              <w:t>ขึ้น</w:t>
            </w:r>
          </w:p>
        </w:tc>
        <w:tc>
          <w:tcPr>
            <w:tcW w:w="655" w:type="pct"/>
            <w:vAlign w:val="bottom"/>
          </w:tcPr>
          <w:p w14:paraId="496F793F" w14:textId="4E0B3D3A" w:rsidR="002D0549" w:rsidRPr="00B33603" w:rsidRDefault="00B10F6B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4,880</w:t>
            </w:r>
          </w:p>
        </w:tc>
        <w:tc>
          <w:tcPr>
            <w:tcW w:w="656" w:type="pct"/>
            <w:vAlign w:val="bottom"/>
          </w:tcPr>
          <w:p w14:paraId="548B389B" w14:textId="77E8A68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8,358</w:t>
            </w:r>
          </w:p>
        </w:tc>
      </w:tr>
      <w:tr w:rsidR="002D0549" w:rsidRPr="00B33603" w14:paraId="0B40F0D5" w14:textId="77777777" w:rsidTr="002D0549">
        <w:trPr>
          <w:trHeight w:val="403"/>
        </w:trPr>
        <w:tc>
          <w:tcPr>
            <w:tcW w:w="3689" w:type="pct"/>
            <w:vAlign w:val="bottom"/>
          </w:tcPr>
          <w:p w14:paraId="737C535D" w14:textId="0DA67429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</w:pPr>
            <w:r w:rsidRPr="00B33603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655" w:type="pct"/>
            <w:vAlign w:val="bottom"/>
          </w:tcPr>
          <w:p w14:paraId="5798CB60" w14:textId="3ABF5ECA" w:rsidR="002D0549" w:rsidRPr="00B33603" w:rsidRDefault="00B10F6B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56" w:type="pct"/>
            <w:vAlign w:val="bottom"/>
          </w:tcPr>
          <w:p w14:paraId="1BBF0C20" w14:textId="5429C109" w:rsidR="002D0549" w:rsidRPr="00B33603" w:rsidRDefault="002D0549" w:rsidP="002D0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9</w:t>
            </w:r>
            <w:r w:rsidRPr="00B33603">
              <w:t>8</w:t>
            </w:r>
          </w:p>
        </w:tc>
      </w:tr>
      <w:tr w:rsidR="002D0549" w:rsidRPr="00B33603" w14:paraId="72D76EAE" w14:textId="77777777" w:rsidTr="002D0549">
        <w:trPr>
          <w:trHeight w:val="403"/>
        </w:trPr>
        <w:tc>
          <w:tcPr>
            <w:tcW w:w="3689" w:type="pct"/>
            <w:vAlign w:val="bottom"/>
          </w:tcPr>
          <w:p w14:paraId="5563E09D" w14:textId="60849B01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</w:rPr>
              <w:t>31</w:t>
            </w:r>
            <w:r w:rsidRPr="00B33603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55" w:type="pct"/>
            <w:vAlign w:val="bottom"/>
          </w:tcPr>
          <w:p w14:paraId="447EADE9" w14:textId="24B8B3B9" w:rsidR="002D0549" w:rsidRPr="00B33603" w:rsidRDefault="00022A5A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60,827</w:t>
            </w:r>
          </w:p>
        </w:tc>
        <w:tc>
          <w:tcPr>
            <w:tcW w:w="656" w:type="pct"/>
            <w:vAlign w:val="bottom"/>
          </w:tcPr>
          <w:p w14:paraId="4AE29E15" w14:textId="7469D8D0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55,</w:t>
            </w:r>
            <w:r w:rsidRPr="00B33603">
              <w:rPr>
                <w:rFonts w:hint="cs"/>
                <w:b/>
                <w:bCs/>
                <w:cs/>
              </w:rPr>
              <w:t>947</w:t>
            </w:r>
          </w:p>
        </w:tc>
      </w:tr>
    </w:tbl>
    <w:p w14:paraId="08441E04" w14:textId="6058992D" w:rsidR="00681A5D" w:rsidRPr="00B33603" w:rsidRDefault="0068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FF825B7" w14:textId="58D9D2AA" w:rsidR="00697109" w:rsidRPr="00B33603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B33603">
        <w:rPr>
          <w:rFonts w:hint="cs"/>
          <w:cs/>
        </w:rPr>
        <w:tab/>
      </w:r>
      <w:r w:rsidRPr="00B33603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703A573E" w14:textId="77777777" w:rsidR="002D0549" w:rsidRPr="00B33603" w:rsidRDefault="002D054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4"/>
          <w:szCs w:val="24"/>
        </w:rPr>
      </w:pPr>
    </w:p>
    <w:p w14:paraId="457BE041" w14:textId="77777777" w:rsidR="002D0549" w:rsidRPr="00B33603" w:rsidRDefault="002D0549" w:rsidP="002D054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3603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บีซีวี เอ็นเนอร์ยี จำกัด</w:t>
      </w:r>
    </w:p>
    <w:p w14:paraId="3C5707F0" w14:textId="77777777" w:rsidR="002D0549" w:rsidRPr="00B33603" w:rsidRDefault="002D0549" w:rsidP="002D054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1D8525C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/>
        </w:rPr>
        <w:t>14</w:t>
      </w:r>
      <w:r w:rsidRPr="00B33603">
        <w:rPr>
          <w:rFonts w:asciiTheme="majorBidi" w:hAnsiTheme="majorBidi"/>
          <w:cs/>
        </w:rPr>
        <w:t xml:space="preserve"> กุมภาพันธ์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ที่ประชุมคณะกรรมการของบริษัท บีซีวี เอ็นเนอร์ยี จำกัด (“</w:t>
      </w:r>
      <w:r w:rsidRPr="00B33603">
        <w:rPr>
          <w:rFonts w:asciiTheme="majorBidi" w:hAnsiTheme="majorBidi" w:cstheme="majorBidi"/>
        </w:rPr>
        <w:t xml:space="preserve">BCVE”) </w:t>
      </w:r>
      <w:r w:rsidRPr="00B33603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B33603">
        <w:rPr>
          <w:rFonts w:asciiTheme="majorBidi" w:hAnsiTheme="majorBidi"/>
        </w:rPr>
        <w:t>150</w:t>
      </w:r>
      <w:r w:rsidRPr="00B33603">
        <w:rPr>
          <w:rFonts w:asciiTheme="majorBidi" w:hAnsiTheme="majorBidi"/>
          <w:cs/>
        </w:rPr>
        <w:t xml:space="preserve"> ล้านบาท ซึ่งได้รับชำระค่าหุ้นดังกล่าวแล้วในเดือนกุมภาพันธ์ </w:t>
      </w:r>
      <w:r w:rsidRPr="00B33603">
        <w:rPr>
          <w:rFonts w:asciiTheme="majorBidi" w:hAnsiTheme="majorBidi"/>
        </w:rPr>
        <w:t xml:space="preserve">2568 </w:t>
      </w:r>
      <w:r w:rsidRPr="00B33603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12DC7AE7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p w14:paraId="7988B85F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/>
        </w:rPr>
        <w:t>27</w:t>
      </w:r>
      <w:r w:rsidRPr="00B33603">
        <w:rPr>
          <w:rFonts w:asciiTheme="majorBidi" w:hAnsiTheme="majorBidi"/>
          <w:cs/>
        </w:rPr>
        <w:t xml:space="preserve"> มิถุนายน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ที่ประชุมคณะกรรมการของ </w:t>
      </w:r>
      <w:r w:rsidRPr="00B33603">
        <w:rPr>
          <w:rFonts w:asciiTheme="majorBidi" w:hAnsiTheme="majorBidi"/>
        </w:rPr>
        <w:t xml:space="preserve">BCVE </w:t>
      </w:r>
      <w:r w:rsidRPr="00B33603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B33603">
        <w:rPr>
          <w:rFonts w:asciiTheme="majorBidi" w:hAnsiTheme="majorBidi"/>
        </w:rPr>
        <w:t>50</w:t>
      </w:r>
      <w:r w:rsidRPr="00B33603">
        <w:rPr>
          <w:rFonts w:asciiTheme="majorBidi" w:hAnsiTheme="majorBidi"/>
          <w:cs/>
        </w:rPr>
        <w:t xml:space="preserve"> ล้านบาท ซึ่ง</w:t>
      </w:r>
      <w:r w:rsidRPr="00B33603">
        <w:rPr>
          <w:rFonts w:asciiTheme="majorBidi" w:hAnsiTheme="majorBidi" w:hint="cs"/>
          <w:cs/>
        </w:rPr>
        <w:t>ได้รับ</w:t>
      </w:r>
      <w:r w:rsidRPr="00B33603">
        <w:rPr>
          <w:rFonts w:asciiTheme="majorBidi" w:hAnsiTheme="majorBidi"/>
          <w:cs/>
        </w:rPr>
        <w:t xml:space="preserve">ชำระค่าหุ้นดังกล่าวแล้วในเดือนกรกฎาคม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โดยสัดส่วนการถือหุ้นไม่มีการเปลี่ยนแปลง</w:t>
      </w:r>
    </w:p>
    <w:p w14:paraId="0D1602D0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20769824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/>
        </w:rPr>
        <w:t>28</w:t>
      </w:r>
      <w:r w:rsidRPr="00B33603">
        <w:rPr>
          <w:rFonts w:asciiTheme="majorBidi" w:hAnsiTheme="majorBidi"/>
          <w:cs/>
        </w:rPr>
        <w:t xml:space="preserve"> สิงหาคม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ที่ประชุมคณะกรรมการของ </w:t>
      </w:r>
      <w:r w:rsidRPr="00B33603">
        <w:rPr>
          <w:rFonts w:asciiTheme="majorBidi" w:hAnsiTheme="majorBidi"/>
        </w:rPr>
        <w:t xml:space="preserve">BCVE </w:t>
      </w:r>
      <w:r w:rsidRPr="00B33603">
        <w:rPr>
          <w:rFonts w:asciiTheme="majorBidi" w:hAnsiTheme="majorBidi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B33603">
        <w:rPr>
          <w:rFonts w:asciiTheme="majorBidi" w:hAnsiTheme="majorBidi"/>
        </w:rPr>
        <w:t>115</w:t>
      </w:r>
      <w:r w:rsidRPr="00B33603">
        <w:rPr>
          <w:rFonts w:asciiTheme="majorBidi" w:hAnsiTheme="majorBidi"/>
          <w:cs/>
        </w:rPr>
        <w:t xml:space="preserve"> ล้านบาท ซึ่งได้รับชำระค่าหุ้นดังกล่าวแล้วในเดือน</w:t>
      </w:r>
      <w:r w:rsidRPr="00B33603">
        <w:rPr>
          <w:rFonts w:asciiTheme="majorBidi" w:hAnsiTheme="majorBidi" w:hint="cs"/>
          <w:cs/>
        </w:rPr>
        <w:t>กันยายน</w:t>
      </w:r>
      <w:r w:rsidRPr="00B33603">
        <w:rPr>
          <w:rFonts w:asciiTheme="majorBidi" w:hAnsiTheme="majorBidi"/>
        </w:rPr>
        <w:t xml:space="preserve"> 2568</w:t>
      </w:r>
      <w:r w:rsidRPr="00B33603">
        <w:rPr>
          <w:rFonts w:asciiTheme="majorBidi" w:hAnsiTheme="majorBidi"/>
          <w:cs/>
        </w:rPr>
        <w:t xml:space="preserve"> โดยสัดส่วนการถือหุ้นไม่มีการเปลี่ยนแปลง</w:t>
      </w:r>
    </w:p>
    <w:p w14:paraId="00B767DC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0EB58CA8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23201556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30FBA1E7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5DFCD0A0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137783ED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677736E3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7EBA9241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00D456E1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755C79E1" w14:textId="77777777" w:rsidR="00407786" w:rsidRPr="00B33603" w:rsidRDefault="00407786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1718210A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B33603">
        <w:rPr>
          <w:rFonts w:asciiTheme="majorBidi" w:hAnsiTheme="majorBidi"/>
          <w:i/>
          <w:iCs/>
          <w:cs/>
        </w:rPr>
        <w:lastRenderedPageBreak/>
        <w:t>บริษัท บีเอสจีเอฟ จำกัด</w:t>
      </w:r>
    </w:p>
    <w:p w14:paraId="13B8465E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24"/>
          <w:szCs w:val="24"/>
        </w:rPr>
      </w:pPr>
    </w:p>
    <w:p w14:paraId="1F7038F0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 w:cstheme="majorBidi"/>
        </w:rPr>
        <w:t xml:space="preserve">2 </w:t>
      </w:r>
      <w:r w:rsidRPr="00B33603">
        <w:rPr>
          <w:rFonts w:asciiTheme="majorBidi" w:hAnsiTheme="majorBidi"/>
          <w:cs/>
        </w:rPr>
        <w:t xml:space="preserve">ธันวาคม </w:t>
      </w:r>
      <w:r w:rsidRPr="00B33603">
        <w:rPr>
          <w:rFonts w:asciiTheme="majorBidi" w:hAnsiTheme="majorBidi" w:cstheme="majorBidi"/>
        </w:rPr>
        <w:t xml:space="preserve">2567 </w:t>
      </w:r>
      <w:r w:rsidRPr="00B33603">
        <w:rPr>
          <w:rFonts w:asciiTheme="majorBidi" w:hAnsiTheme="majorBidi"/>
          <w:cs/>
        </w:rPr>
        <w:t>ที่ประชุมวิสามัญผู้ถือหุ้นของบริษัท บีเอสจีเอฟ จำกัด (“</w:t>
      </w:r>
      <w:r w:rsidRPr="00B33603">
        <w:rPr>
          <w:rFonts w:asciiTheme="majorBidi" w:hAnsiTheme="majorBidi" w:cstheme="majorBidi"/>
        </w:rPr>
        <w:t xml:space="preserve">BSGF”) </w:t>
      </w:r>
      <w:r w:rsidRPr="00B33603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B33603">
        <w:rPr>
          <w:rFonts w:asciiTheme="majorBidi" w:hAnsiTheme="majorBidi" w:cstheme="majorBidi"/>
        </w:rPr>
        <w:t xml:space="preserve">4 </w:t>
      </w:r>
      <w:r w:rsidRPr="00B33603">
        <w:rPr>
          <w:rFonts w:asciiTheme="majorBidi" w:hAnsiTheme="majorBidi"/>
          <w:cs/>
        </w:rPr>
        <w:t xml:space="preserve">ของปี </w:t>
      </w:r>
      <w:r w:rsidRPr="00B33603">
        <w:rPr>
          <w:rFonts w:asciiTheme="majorBidi" w:hAnsiTheme="majorBidi" w:cstheme="majorBidi"/>
        </w:rPr>
        <w:t xml:space="preserve">2567 </w:t>
      </w:r>
      <w:r w:rsidRPr="00B33603">
        <w:rPr>
          <w:rFonts w:asciiTheme="majorBidi" w:hAnsiTheme="majorBidi"/>
          <w:cs/>
        </w:rPr>
        <w:t xml:space="preserve">เป็นทุนจดทะเบียนใหม่จำนวน </w:t>
      </w:r>
      <w:r w:rsidRPr="00B33603">
        <w:rPr>
          <w:rFonts w:asciiTheme="majorBidi" w:hAnsiTheme="majorBidi" w:cstheme="majorBidi"/>
        </w:rPr>
        <w:t xml:space="preserve">8,201 </w:t>
      </w:r>
      <w:r w:rsidRPr="00B33603">
        <w:rPr>
          <w:rFonts w:asciiTheme="majorBidi" w:hAnsiTheme="majorBidi"/>
          <w:cs/>
        </w:rPr>
        <w:t xml:space="preserve">ล้านบาท โดยการออกหุ้นสามัญจำนวน </w:t>
      </w:r>
      <w:r w:rsidRPr="00B33603">
        <w:rPr>
          <w:rFonts w:asciiTheme="majorBidi" w:hAnsiTheme="majorBidi" w:cstheme="majorBidi"/>
        </w:rPr>
        <w:t xml:space="preserve">158 </w:t>
      </w:r>
      <w:r w:rsidRPr="00B33603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Pr="00B33603">
        <w:rPr>
          <w:rFonts w:asciiTheme="majorBidi" w:hAnsiTheme="majorBidi" w:cstheme="majorBidi"/>
        </w:rPr>
        <w:t xml:space="preserve">42 </w:t>
      </w:r>
      <w:r w:rsidRPr="00B33603">
        <w:rPr>
          <w:rFonts w:asciiTheme="majorBidi" w:hAnsiTheme="majorBidi"/>
          <w:cs/>
        </w:rPr>
        <w:t xml:space="preserve">ล้านหุ้น มูลค่าที่ตราไว้หุ้นละ </w:t>
      </w:r>
      <w:r w:rsidRPr="00B33603">
        <w:rPr>
          <w:rFonts w:asciiTheme="majorBidi" w:hAnsiTheme="majorBidi" w:cstheme="majorBidi"/>
        </w:rPr>
        <w:t xml:space="preserve">10 </w:t>
      </w:r>
      <w:r w:rsidRPr="00B33603">
        <w:rPr>
          <w:rFonts w:asciiTheme="majorBidi" w:hAnsiTheme="majorBidi"/>
          <w:cs/>
        </w:rPr>
        <w:t xml:space="preserve">บาท โดยบริษัทได้ชำระค่าหุ้นเพิ่มทุนครั้งที่ </w:t>
      </w:r>
      <w:r w:rsidRPr="00B33603">
        <w:rPr>
          <w:rFonts w:asciiTheme="majorBidi" w:hAnsiTheme="majorBidi" w:cstheme="majorBidi"/>
        </w:rPr>
        <w:t xml:space="preserve">2 </w:t>
      </w:r>
      <w:r w:rsidRPr="00B33603">
        <w:rPr>
          <w:rFonts w:asciiTheme="majorBidi" w:hAnsiTheme="majorBidi"/>
          <w:cs/>
        </w:rPr>
        <w:t xml:space="preserve">จำนวน </w:t>
      </w:r>
      <w:r w:rsidRPr="00B33603">
        <w:rPr>
          <w:rFonts w:asciiTheme="majorBidi" w:hAnsiTheme="majorBidi" w:cstheme="majorBidi"/>
        </w:rPr>
        <w:t xml:space="preserve">800 </w:t>
      </w:r>
      <w:r w:rsidRPr="00B33603">
        <w:rPr>
          <w:rFonts w:asciiTheme="majorBidi" w:hAnsiTheme="majorBidi"/>
          <w:cs/>
        </w:rPr>
        <w:t xml:space="preserve">ล้านบาท ในเดือนเมษายน </w:t>
      </w:r>
      <w:r w:rsidRPr="00B33603">
        <w:rPr>
          <w:rFonts w:asciiTheme="majorBidi" w:hAnsiTheme="majorBidi" w:cstheme="majorBidi"/>
        </w:rPr>
        <w:t xml:space="preserve">2568 </w:t>
      </w:r>
      <w:r w:rsidRPr="00B33603">
        <w:rPr>
          <w:rFonts w:asciiTheme="majorBidi" w:hAnsiTheme="majorBidi"/>
          <w:cs/>
        </w:rPr>
        <w:t xml:space="preserve">ตามสัดส่วนการลงทุน ซึ่ง </w:t>
      </w:r>
      <w:r w:rsidRPr="00B33603">
        <w:rPr>
          <w:rFonts w:asciiTheme="majorBidi" w:hAnsiTheme="majorBidi" w:cstheme="majorBidi"/>
        </w:rPr>
        <w:t xml:space="preserve">BSGF </w:t>
      </w:r>
      <w:r w:rsidRPr="00B33603">
        <w:rPr>
          <w:rFonts w:asciiTheme="majorBidi" w:hAnsiTheme="majorBidi"/>
          <w:cs/>
        </w:rPr>
        <w:t xml:space="preserve">ได้นำเงินเพิ่มทุนนี้เข้าจดทะเบียนในเดือนเมษายน </w:t>
      </w:r>
      <w:r w:rsidRPr="00B33603">
        <w:rPr>
          <w:rFonts w:asciiTheme="majorBidi" w:hAnsiTheme="majorBidi" w:cstheme="majorBidi"/>
        </w:rPr>
        <w:t xml:space="preserve">2568 </w:t>
      </w:r>
      <w:r w:rsidRPr="00B33603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2F451489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24"/>
          <w:szCs w:val="24"/>
        </w:rPr>
      </w:pPr>
    </w:p>
    <w:p w14:paraId="08319697" w14:textId="77777777" w:rsidR="002D0549" w:rsidRPr="00B33603" w:rsidRDefault="002D0549" w:rsidP="002D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 w:hint="cs"/>
          <w:cs/>
        </w:rPr>
        <w:t>ต่อมา</w:t>
      </w: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/>
        </w:rPr>
        <w:t>16</w:t>
      </w:r>
      <w:r w:rsidRPr="00B33603">
        <w:rPr>
          <w:rFonts w:asciiTheme="majorBidi" w:hAnsiTheme="majorBidi"/>
          <w:cs/>
        </w:rPr>
        <w:t xml:space="preserve"> มิถุนายน </w:t>
      </w:r>
      <w:r w:rsidRPr="00B33603">
        <w:rPr>
          <w:rFonts w:asciiTheme="majorBidi" w:hAnsiTheme="majorBidi"/>
        </w:rPr>
        <w:t xml:space="preserve">2568 </w:t>
      </w:r>
      <w:r w:rsidRPr="00B33603">
        <w:rPr>
          <w:rFonts w:asciiTheme="majorBidi" w:hAnsiTheme="majorBidi"/>
          <w:cs/>
        </w:rPr>
        <w:t>ที่ประชุมวิสามัญผู้ถือหุ้นของ</w:t>
      </w:r>
      <w:r w:rsidRPr="00B33603">
        <w:rPr>
          <w:rFonts w:asciiTheme="majorBidi" w:hAnsiTheme="majorBidi"/>
        </w:rPr>
        <w:t xml:space="preserve"> BSGF </w:t>
      </w:r>
      <w:r w:rsidRPr="00B33603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B33603">
        <w:rPr>
          <w:rFonts w:asciiTheme="majorBidi" w:hAnsiTheme="majorBidi"/>
        </w:rPr>
        <w:t>1</w:t>
      </w:r>
      <w:r w:rsidRPr="00B33603">
        <w:rPr>
          <w:rFonts w:asciiTheme="majorBidi" w:hAnsiTheme="majorBidi"/>
          <w:cs/>
        </w:rPr>
        <w:t xml:space="preserve"> ของปี</w:t>
      </w:r>
      <w:r w:rsidRPr="00B33603">
        <w:rPr>
          <w:rFonts w:asciiTheme="majorBidi" w:hAnsiTheme="majorBidi"/>
        </w:rPr>
        <w:t xml:space="preserve"> 2568 </w:t>
      </w:r>
      <w:r w:rsidRPr="00B33603">
        <w:rPr>
          <w:rFonts w:asciiTheme="majorBidi" w:hAnsiTheme="majorBidi"/>
          <w:cs/>
        </w:rPr>
        <w:t xml:space="preserve">เป็นทุนจดทะเบียนใหม่จำนวน </w:t>
      </w:r>
      <w:r w:rsidRPr="00B33603">
        <w:rPr>
          <w:rFonts w:asciiTheme="majorBidi" w:hAnsiTheme="majorBidi"/>
        </w:rPr>
        <w:t>8,450</w:t>
      </w:r>
      <w:r w:rsidRPr="00B33603">
        <w:rPr>
          <w:rFonts w:asciiTheme="majorBidi" w:hAnsiTheme="majorBidi"/>
          <w:cs/>
        </w:rPr>
        <w:t xml:space="preserve"> ล้านบาทโดยการออกหุ้นสามัญจำนวน </w:t>
      </w:r>
      <w:r w:rsidRPr="00B33603">
        <w:rPr>
          <w:rFonts w:asciiTheme="majorBidi" w:hAnsiTheme="majorBidi"/>
        </w:rPr>
        <w:t xml:space="preserve">20 </w:t>
      </w:r>
      <w:r w:rsidRPr="00B33603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Pr="00B33603">
        <w:rPr>
          <w:rFonts w:asciiTheme="majorBidi" w:hAnsiTheme="majorBidi"/>
        </w:rPr>
        <w:t>5</w:t>
      </w:r>
      <w:r w:rsidRPr="00B33603">
        <w:rPr>
          <w:rFonts w:asciiTheme="majorBidi" w:hAnsiTheme="majorBidi"/>
          <w:cs/>
        </w:rPr>
        <w:t xml:space="preserve"> ล้านหุ้น มูลค่าที่ตราไว้หุ้นละ </w:t>
      </w:r>
      <w:r w:rsidRPr="00B33603">
        <w:rPr>
          <w:rFonts w:asciiTheme="majorBidi" w:hAnsiTheme="majorBidi"/>
        </w:rPr>
        <w:t xml:space="preserve">10 </w:t>
      </w:r>
      <w:r w:rsidRPr="00B33603">
        <w:rPr>
          <w:rFonts w:asciiTheme="majorBidi" w:hAnsiTheme="majorBidi"/>
          <w:cs/>
        </w:rPr>
        <w:t xml:space="preserve">บาท โดยบริษัทได้ชำระค่าหุ้นเพิ่มทุน จำนวน </w:t>
      </w:r>
      <w:r w:rsidRPr="00B33603">
        <w:rPr>
          <w:rFonts w:asciiTheme="majorBidi" w:hAnsiTheme="majorBidi"/>
        </w:rPr>
        <w:t xml:space="preserve">199 </w:t>
      </w:r>
      <w:r w:rsidRPr="00B33603">
        <w:rPr>
          <w:rFonts w:asciiTheme="majorBidi" w:hAnsiTheme="majorBidi"/>
          <w:cs/>
        </w:rPr>
        <w:t xml:space="preserve">ล้านบาท ในเดือนมิถุนายน </w:t>
      </w:r>
      <w:r w:rsidRPr="00B33603">
        <w:rPr>
          <w:rFonts w:asciiTheme="majorBidi" w:hAnsiTheme="majorBidi"/>
        </w:rPr>
        <w:t xml:space="preserve">2568 </w:t>
      </w:r>
      <w:r w:rsidRPr="00B33603">
        <w:rPr>
          <w:rFonts w:asciiTheme="majorBidi" w:hAnsiTheme="majorBidi"/>
          <w:cs/>
        </w:rPr>
        <w:t>ตามสัดส่วนการลงทุน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 xml:space="preserve">ซึ่ง </w:t>
      </w:r>
      <w:r w:rsidRPr="00B33603">
        <w:rPr>
          <w:rFonts w:asciiTheme="majorBidi" w:hAnsiTheme="majorBidi"/>
        </w:rPr>
        <w:t xml:space="preserve">BSGF </w:t>
      </w:r>
      <w:r w:rsidRPr="00B33603">
        <w:rPr>
          <w:rFonts w:asciiTheme="majorBidi" w:hAnsiTheme="majorBidi"/>
          <w:cs/>
        </w:rPr>
        <w:t>ได้นำเงินเพิ่มทุนนี้เข้าจดทะเบียนเรียบร้อยแล้ว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5A471C52" w14:textId="77777777" w:rsidR="00333F6D" w:rsidRPr="00B33603" w:rsidRDefault="00333F6D" w:rsidP="003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039D30E" w14:textId="3FAB7DDB" w:rsidR="005A049F" w:rsidRPr="00B33603" w:rsidRDefault="005A049F" w:rsidP="00A5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i/>
          <w:iCs/>
          <w:cs/>
        </w:rPr>
        <w:t>บริษัท บางจาก ศรีราชา จำกัด (มหาชน)</w:t>
      </w:r>
    </w:p>
    <w:p w14:paraId="30667F89" w14:textId="77777777" w:rsidR="00A55130" w:rsidRPr="00B33603" w:rsidRDefault="00A55130" w:rsidP="005A0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401F31BA" w14:textId="29548DD8" w:rsidR="00CC247E" w:rsidRPr="00B33603" w:rsidRDefault="00A76448" w:rsidP="005A0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pacing w:val="-2"/>
        </w:rPr>
      </w:pPr>
      <w:r w:rsidRPr="00B33603">
        <w:rPr>
          <w:rFonts w:asciiTheme="majorBidi" w:hAnsiTheme="majorBidi"/>
          <w:spacing w:val="-2"/>
          <w:cs/>
        </w:rPr>
        <w:t>ตามแผนการปรับโครงสร้างการถือหุ้นและการจัดการระหว่างบริษัทและบริษัท บางจาก ศรีราชา จำกัด (มหาชน) (“</w:t>
      </w:r>
      <w:r w:rsidRPr="00B33603">
        <w:rPr>
          <w:rFonts w:asciiTheme="majorBidi" w:hAnsiTheme="majorBidi"/>
          <w:spacing w:val="-2"/>
        </w:rPr>
        <w:t xml:space="preserve">BSRC”) </w:t>
      </w:r>
      <w:r w:rsidRPr="00B33603">
        <w:rPr>
          <w:rFonts w:asciiTheme="majorBidi" w:hAnsiTheme="majorBidi"/>
          <w:spacing w:val="-2"/>
          <w:cs/>
        </w:rPr>
        <w:t xml:space="preserve">บริษัทจะเข้าซื้อหุ้นสามัญทั้งหมดของ </w:t>
      </w:r>
      <w:r w:rsidRPr="00B33603">
        <w:rPr>
          <w:rFonts w:asciiTheme="majorBidi" w:hAnsiTheme="majorBidi"/>
          <w:spacing w:val="-2"/>
        </w:rPr>
        <w:t xml:space="preserve">BSRC </w:t>
      </w:r>
      <w:r w:rsidRPr="00B33603">
        <w:rPr>
          <w:rFonts w:asciiTheme="majorBidi" w:hAnsiTheme="majorBidi"/>
          <w:spacing w:val="-2"/>
          <w:cs/>
        </w:rPr>
        <w:t xml:space="preserve">จากผู้ถือหุ้นรายอื่นของ </w:t>
      </w:r>
      <w:r w:rsidRPr="00B33603">
        <w:rPr>
          <w:rFonts w:asciiTheme="majorBidi" w:hAnsiTheme="majorBidi"/>
          <w:spacing w:val="-2"/>
        </w:rPr>
        <w:t xml:space="preserve">BSRC </w:t>
      </w:r>
      <w:r w:rsidRPr="00B33603">
        <w:rPr>
          <w:rFonts w:asciiTheme="majorBidi" w:hAnsiTheme="majorBidi"/>
          <w:spacing w:val="-2"/>
          <w:cs/>
        </w:rPr>
        <w:t xml:space="preserve">โดยการแลกเปลี่ยนเป็นหลักทรัพย์ที่ออกใหม่ของบริษัทในอัตรา </w:t>
      </w:r>
      <w:r w:rsidRPr="00B33603">
        <w:rPr>
          <w:rFonts w:asciiTheme="majorBidi" w:hAnsiTheme="majorBidi"/>
          <w:spacing w:val="-2"/>
        </w:rPr>
        <w:t xml:space="preserve">1 </w:t>
      </w:r>
      <w:r w:rsidRPr="00B33603">
        <w:rPr>
          <w:rFonts w:asciiTheme="majorBidi" w:hAnsiTheme="majorBidi"/>
          <w:spacing w:val="-2"/>
          <w:cs/>
        </w:rPr>
        <w:t xml:space="preserve">หุ้นสามัญเพิ่มทุนของบริษัทต่อ </w:t>
      </w:r>
      <w:r w:rsidRPr="00B33603">
        <w:rPr>
          <w:rFonts w:asciiTheme="majorBidi" w:hAnsiTheme="majorBidi"/>
          <w:spacing w:val="-2"/>
        </w:rPr>
        <w:t xml:space="preserve">6.50 </w:t>
      </w:r>
      <w:r w:rsidRPr="00B33603">
        <w:rPr>
          <w:rFonts w:asciiTheme="majorBidi" w:hAnsiTheme="majorBidi"/>
          <w:spacing w:val="-2"/>
          <w:cs/>
        </w:rPr>
        <w:t xml:space="preserve">หุ้นสามัญของ </w:t>
      </w:r>
      <w:r w:rsidRPr="00B33603">
        <w:rPr>
          <w:rFonts w:asciiTheme="majorBidi" w:hAnsiTheme="majorBidi"/>
          <w:spacing w:val="-2"/>
        </w:rPr>
        <w:t xml:space="preserve">BSRC </w:t>
      </w:r>
      <w:r w:rsidR="009D7C60" w:rsidRPr="00B33603">
        <w:rPr>
          <w:rFonts w:asciiTheme="majorBidi" w:hAnsiTheme="majorBidi" w:hint="cs"/>
          <w:spacing w:val="-2"/>
          <w:cs/>
        </w:rPr>
        <w:t>โดย</w:t>
      </w:r>
      <w:r w:rsidRPr="00B33603">
        <w:rPr>
          <w:rFonts w:asciiTheme="majorBidi" w:hAnsiTheme="majorBidi"/>
          <w:spacing w:val="-2"/>
          <w:cs/>
        </w:rPr>
        <w:t xml:space="preserve">บริษัททำคำเสนอซื้อหลักทรัพย์เดิมทั้งหมดของ </w:t>
      </w:r>
      <w:r w:rsidRPr="00B33603">
        <w:rPr>
          <w:rFonts w:asciiTheme="majorBidi" w:hAnsiTheme="majorBidi"/>
          <w:spacing w:val="-2"/>
        </w:rPr>
        <w:t xml:space="preserve">BSRC </w:t>
      </w:r>
      <w:r w:rsidRPr="00B33603">
        <w:rPr>
          <w:rFonts w:asciiTheme="majorBidi" w:hAnsiTheme="majorBidi"/>
          <w:spacing w:val="-2"/>
          <w:cs/>
        </w:rPr>
        <w:t xml:space="preserve">จากผู้ถือหุ้นรายอื่นของ </w:t>
      </w:r>
      <w:r w:rsidRPr="00B33603">
        <w:rPr>
          <w:rFonts w:asciiTheme="majorBidi" w:hAnsiTheme="majorBidi"/>
          <w:spacing w:val="-2"/>
        </w:rPr>
        <w:t xml:space="preserve">BSRC </w:t>
      </w:r>
      <w:r w:rsidRPr="00B33603">
        <w:rPr>
          <w:rFonts w:asciiTheme="majorBidi" w:hAnsiTheme="majorBidi"/>
          <w:spacing w:val="-2"/>
          <w:cs/>
        </w:rPr>
        <w:t xml:space="preserve">ตั้งแต่วันที่ </w:t>
      </w:r>
      <w:r w:rsidRPr="00B33603">
        <w:rPr>
          <w:rFonts w:asciiTheme="majorBidi" w:hAnsiTheme="majorBidi"/>
          <w:spacing w:val="-2"/>
        </w:rPr>
        <w:t xml:space="preserve">24 </w:t>
      </w:r>
      <w:r w:rsidRPr="00B33603">
        <w:rPr>
          <w:rFonts w:asciiTheme="majorBidi" w:hAnsiTheme="majorBidi"/>
          <w:spacing w:val="-2"/>
          <w:cs/>
        </w:rPr>
        <w:t xml:space="preserve">ตุลาคม </w:t>
      </w:r>
      <w:r w:rsidRPr="00B33603">
        <w:rPr>
          <w:rFonts w:asciiTheme="majorBidi" w:hAnsiTheme="majorBidi"/>
          <w:spacing w:val="-2"/>
        </w:rPr>
        <w:t xml:space="preserve">2568 </w:t>
      </w:r>
      <w:r w:rsidRPr="00B33603">
        <w:rPr>
          <w:rFonts w:asciiTheme="majorBidi" w:hAnsiTheme="majorBidi"/>
          <w:spacing w:val="-2"/>
          <w:cs/>
        </w:rPr>
        <w:t xml:space="preserve">ถึงวันที่ </w:t>
      </w:r>
      <w:r w:rsidRPr="00B33603">
        <w:rPr>
          <w:rFonts w:asciiTheme="majorBidi" w:hAnsiTheme="majorBidi"/>
          <w:spacing w:val="-2"/>
        </w:rPr>
        <w:t xml:space="preserve">27 </w:t>
      </w:r>
      <w:r w:rsidRPr="00B33603">
        <w:rPr>
          <w:rFonts w:asciiTheme="majorBidi" w:hAnsiTheme="majorBidi"/>
          <w:spacing w:val="-2"/>
          <w:cs/>
        </w:rPr>
        <w:t xml:space="preserve">พฤศจิกายน </w:t>
      </w:r>
      <w:r w:rsidRPr="00B33603">
        <w:rPr>
          <w:rFonts w:asciiTheme="majorBidi" w:hAnsiTheme="majorBidi"/>
          <w:spacing w:val="-2"/>
        </w:rPr>
        <w:t xml:space="preserve">2568 </w:t>
      </w:r>
      <w:r w:rsidR="00846F91" w:rsidRPr="00B33603">
        <w:rPr>
          <w:rFonts w:asciiTheme="majorBidi" w:hAnsiTheme="majorBidi" w:hint="cs"/>
          <w:spacing w:val="-2"/>
          <w:cs/>
        </w:rPr>
        <w:t>โดย</w:t>
      </w:r>
      <w:r w:rsidR="005A049F" w:rsidRPr="00B33603">
        <w:rPr>
          <w:rFonts w:asciiTheme="majorBidi" w:hAnsiTheme="majorBidi"/>
          <w:spacing w:val="-2"/>
          <w:cs/>
        </w:rPr>
        <w:t xml:space="preserve">เมื่อวันที่ </w:t>
      </w:r>
      <w:r w:rsidR="005A049F" w:rsidRPr="00B33603">
        <w:rPr>
          <w:rFonts w:asciiTheme="majorBidi" w:hAnsiTheme="majorBidi"/>
          <w:spacing w:val="-2"/>
        </w:rPr>
        <w:t xml:space="preserve">8 </w:t>
      </w:r>
      <w:r w:rsidR="005A049F" w:rsidRPr="00B33603">
        <w:rPr>
          <w:rFonts w:asciiTheme="majorBidi" w:hAnsiTheme="majorBidi"/>
          <w:spacing w:val="-2"/>
          <w:cs/>
        </w:rPr>
        <w:t xml:space="preserve">ธันวาคม </w:t>
      </w:r>
      <w:r w:rsidR="005A049F" w:rsidRPr="00B33603">
        <w:rPr>
          <w:rFonts w:asciiTheme="majorBidi" w:hAnsiTheme="majorBidi"/>
          <w:spacing w:val="-2"/>
        </w:rPr>
        <w:t xml:space="preserve">2568 </w:t>
      </w:r>
      <w:r w:rsidR="005A049F" w:rsidRPr="00B33603">
        <w:rPr>
          <w:rFonts w:asciiTheme="majorBidi" w:hAnsiTheme="majorBidi"/>
          <w:spacing w:val="-2"/>
          <w:cs/>
        </w:rPr>
        <w:t>บริษัทได้รับหุ้นสามัญของ</w:t>
      </w:r>
      <w:r w:rsidR="006952D1" w:rsidRPr="00B33603">
        <w:rPr>
          <w:rFonts w:asciiTheme="majorBidi" w:hAnsiTheme="majorBidi"/>
          <w:spacing w:val="-2"/>
        </w:rPr>
        <w:t xml:space="preserve"> </w:t>
      </w:r>
      <w:r w:rsidR="005A049F" w:rsidRPr="00B33603">
        <w:rPr>
          <w:rFonts w:asciiTheme="majorBidi" w:hAnsiTheme="majorBidi"/>
          <w:spacing w:val="-2"/>
        </w:rPr>
        <w:t xml:space="preserve">BSRC </w:t>
      </w:r>
      <w:r w:rsidR="005A049F" w:rsidRPr="00B33603">
        <w:rPr>
          <w:rFonts w:asciiTheme="majorBidi" w:hAnsiTheme="majorBidi"/>
          <w:spacing w:val="-2"/>
          <w:cs/>
        </w:rPr>
        <w:t xml:space="preserve">รวมจำนวน </w:t>
      </w:r>
      <w:r w:rsidR="005A049F" w:rsidRPr="00B33603">
        <w:rPr>
          <w:rFonts w:asciiTheme="majorBidi" w:hAnsiTheme="majorBidi"/>
          <w:spacing w:val="-2"/>
        </w:rPr>
        <w:t xml:space="preserve">622 </w:t>
      </w:r>
      <w:r w:rsidR="005A049F" w:rsidRPr="00B33603">
        <w:rPr>
          <w:rFonts w:asciiTheme="majorBidi" w:hAnsiTheme="majorBidi"/>
          <w:spacing w:val="-2"/>
          <w:cs/>
        </w:rPr>
        <w:t xml:space="preserve">ล้านหุ้น มูลค่าที่ตราไว้หุ้นละ </w:t>
      </w:r>
      <w:r w:rsidR="005A049F" w:rsidRPr="00B33603">
        <w:rPr>
          <w:rFonts w:asciiTheme="majorBidi" w:hAnsiTheme="majorBidi"/>
          <w:spacing w:val="-2"/>
        </w:rPr>
        <w:t xml:space="preserve">4.93 </w:t>
      </w:r>
      <w:r w:rsidR="005A049F" w:rsidRPr="00B33603">
        <w:rPr>
          <w:rFonts w:asciiTheme="majorBidi" w:hAnsiTheme="majorBidi"/>
          <w:spacing w:val="-2"/>
          <w:cs/>
        </w:rPr>
        <w:t xml:space="preserve">บาท คิดเป็นร้อยละ </w:t>
      </w:r>
      <w:r w:rsidR="005A049F" w:rsidRPr="00B33603">
        <w:rPr>
          <w:rFonts w:asciiTheme="majorBidi" w:hAnsiTheme="majorBidi"/>
          <w:spacing w:val="-2"/>
        </w:rPr>
        <w:t xml:space="preserve">17.98 </w:t>
      </w:r>
      <w:r w:rsidR="005A049F" w:rsidRPr="00B33603">
        <w:rPr>
          <w:rFonts w:asciiTheme="majorBidi" w:hAnsiTheme="majorBidi"/>
          <w:spacing w:val="-2"/>
          <w:cs/>
        </w:rPr>
        <w:t>ของหุ้นที่ออกจำหน่ายแล้วทั้งหมดของ</w:t>
      </w:r>
      <w:r w:rsidR="005A049F" w:rsidRPr="00B33603">
        <w:rPr>
          <w:rFonts w:asciiTheme="majorBidi" w:hAnsiTheme="majorBidi"/>
          <w:spacing w:val="-2"/>
        </w:rPr>
        <w:t xml:space="preserve"> BSRC </w:t>
      </w:r>
      <w:r w:rsidR="005A049F" w:rsidRPr="00B33603">
        <w:rPr>
          <w:rFonts w:asciiTheme="majorBidi" w:hAnsiTheme="majorBidi"/>
          <w:spacing w:val="-2"/>
          <w:cs/>
        </w:rPr>
        <w:t>จากผู้ถือหุ้นของ</w:t>
      </w:r>
      <w:r w:rsidR="005A049F" w:rsidRPr="00B33603">
        <w:rPr>
          <w:rFonts w:asciiTheme="majorBidi" w:hAnsiTheme="majorBidi"/>
          <w:spacing w:val="-2"/>
        </w:rPr>
        <w:t xml:space="preserve"> BSRC </w:t>
      </w:r>
      <w:r w:rsidR="005A049F" w:rsidRPr="00B33603">
        <w:rPr>
          <w:rFonts w:asciiTheme="majorBidi" w:hAnsiTheme="majorBidi"/>
          <w:spacing w:val="-2"/>
          <w:cs/>
        </w:rPr>
        <w:t>ทุกรายที่ตอบรับคำเสนอซื้อหลักทรัพย์เป็นที่เรียบร้อยแล้ว ซึ่งเป็นการนำหุ้น</w:t>
      </w:r>
      <w:r w:rsidR="005A049F" w:rsidRPr="00B33603">
        <w:rPr>
          <w:rFonts w:asciiTheme="majorBidi" w:hAnsiTheme="majorBidi"/>
          <w:spacing w:val="-2"/>
        </w:rPr>
        <w:t xml:space="preserve"> BSRC </w:t>
      </w:r>
      <w:r w:rsidR="005A049F" w:rsidRPr="00B33603">
        <w:rPr>
          <w:rFonts w:asciiTheme="majorBidi" w:hAnsiTheme="majorBidi"/>
          <w:spacing w:val="-2"/>
          <w:cs/>
        </w:rPr>
        <w:t xml:space="preserve">มาชำระเป็นค่าหุ้นสามัญเพิ่มทุนของบริษัทโดยบริษัทได้ออกและจัดสรรหุ้นสามัญเพิ่มทุนของบริษัทรวมจำนวน </w:t>
      </w:r>
      <w:r w:rsidR="005A049F" w:rsidRPr="00B33603">
        <w:rPr>
          <w:rFonts w:asciiTheme="majorBidi" w:hAnsiTheme="majorBidi"/>
          <w:spacing w:val="-2"/>
        </w:rPr>
        <w:t>9</w:t>
      </w:r>
      <w:r w:rsidR="00CC247E" w:rsidRPr="00B33603">
        <w:rPr>
          <w:rFonts w:asciiTheme="majorBidi" w:hAnsiTheme="majorBidi"/>
          <w:spacing w:val="-2"/>
        </w:rPr>
        <w:t>6</w:t>
      </w:r>
      <w:r w:rsidR="005A049F" w:rsidRPr="00B33603">
        <w:rPr>
          <w:rFonts w:asciiTheme="majorBidi" w:hAnsiTheme="majorBidi"/>
          <w:spacing w:val="-2"/>
        </w:rPr>
        <w:t xml:space="preserve"> </w:t>
      </w:r>
      <w:r w:rsidR="005A049F" w:rsidRPr="00B33603">
        <w:rPr>
          <w:rFonts w:asciiTheme="majorBidi" w:hAnsiTheme="majorBidi"/>
          <w:spacing w:val="-2"/>
          <w:cs/>
        </w:rPr>
        <w:t xml:space="preserve">ล้านหุ้น มูลค่าที่ตราไว้หุ้นละ </w:t>
      </w:r>
      <w:r w:rsidR="005A049F" w:rsidRPr="00B33603">
        <w:rPr>
          <w:rFonts w:asciiTheme="majorBidi" w:hAnsiTheme="majorBidi"/>
          <w:spacing w:val="-2"/>
        </w:rPr>
        <w:t xml:space="preserve">1.00 </w:t>
      </w:r>
      <w:r w:rsidR="005A049F" w:rsidRPr="00B33603">
        <w:rPr>
          <w:rFonts w:asciiTheme="majorBidi" w:hAnsiTheme="majorBidi"/>
          <w:spacing w:val="-2"/>
          <w:cs/>
        </w:rPr>
        <w:t xml:space="preserve">บาท คิดเป็นร้อยละ </w:t>
      </w:r>
      <w:r w:rsidR="005A049F" w:rsidRPr="00B33603">
        <w:rPr>
          <w:rFonts w:asciiTheme="majorBidi" w:hAnsiTheme="majorBidi"/>
          <w:spacing w:val="-2"/>
        </w:rPr>
        <w:t xml:space="preserve">6.50 </w:t>
      </w:r>
      <w:r w:rsidR="005A049F" w:rsidRPr="00B33603">
        <w:rPr>
          <w:rFonts w:asciiTheme="majorBidi" w:hAnsiTheme="majorBidi"/>
          <w:spacing w:val="-2"/>
          <w:cs/>
        </w:rPr>
        <w:t>ของหุ้นที่ออกจำหน่ายแล้วทั้งหมดของบริษัทภายหลังจากเพิ่มทุนให้แก่ผู้ถือหุ้นของ</w:t>
      </w:r>
      <w:r w:rsidR="005A049F" w:rsidRPr="00B33603">
        <w:rPr>
          <w:rFonts w:asciiTheme="majorBidi" w:hAnsiTheme="majorBidi"/>
          <w:spacing w:val="-2"/>
        </w:rPr>
        <w:t> BSRC</w:t>
      </w:r>
      <w:r w:rsidR="00846EE6" w:rsidRPr="00B33603">
        <w:rPr>
          <w:rFonts w:asciiTheme="majorBidi" w:hAnsiTheme="majorBidi"/>
          <w:spacing w:val="-2"/>
        </w:rPr>
        <w:t xml:space="preserve"> </w:t>
      </w:r>
      <w:r w:rsidR="005A049F" w:rsidRPr="00B33603">
        <w:rPr>
          <w:rFonts w:asciiTheme="majorBidi" w:hAnsiTheme="majorBidi"/>
          <w:spacing w:val="-2"/>
          <w:cs/>
        </w:rPr>
        <w:t xml:space="preserve">ทุกรายที่ตอบรับคำเสนอซื้อหลักทรัพย์ </w:t>
      </w:r>
      <w:r w:rsidR="00CC247E" w:rsidRPr="00B33603">
        <w:rPr>
          <w:rFonts w:asciiTheme="majorBidi" w:hAnsiTheme="majorBidi"/>
          <w:spacing w:val="-2"/>
          <w:cs/>
        </w:rPr>
        <w:t xml:space="preserve">ส่งผลให้เงินลงทุนใน </w:t>
      </w:r>
      <w:r w:rsidR="00CC247E" w:rsidRPr="00B33603">
        <w:rPr>
          <w:rFonts w:asciiTheme="majorBidi" w:hAnsiTheme="majorBidi"/>
          <w:spacing w:val="-2"/>
        </w:rPr>
        <w:t xml:space="preserve">BSRC </w:t>
      </w:r>
      <w:r w:rsidR="00CC247E" w:rsidRPr="00B33603">
        <w:rPr>
          <w:rFonts w:asciiTheme="majorBidi" w:hAnsiTheme="majorBidi"/>
          <w:spacing w:val="-2"/>
          <w:cs/>
        </w:rPr>
        <w:t xml:space="preserve">เพิ่มขึ้น </w:t>
      </w:r>
      <w:r w:rsidR="00CC247E" w:rsidRPr="00B33603">
        <w:rPr>
          <w:rFonts w:asciiTheme="majorBidi" w:hAnsiTheme="majorBidi"/>
          <w:spacing w:val="-2"/>
        </w:rPr>
        <w:t>3,56</w:t>
      </w:r>
      <w:r w:rsidR="00792525" w:rsidRPr="00B33603">
        <w:rPr>
          <w:rFonts w:asciiTheme="majorBidi" w:hAnsiTheme="majorBidi"/>
          <w:spacing w:val="-2"/>
        </w:rPr>
        <w:t>5</w:t>
      </w:r>
      <w:r w:rsidR="00CC247E" w:rsidRPr="00B33603">
        <w:rPr>
          <w:rFonts w:asciiTheme="majorBidi" w:hAnsiTheme="majorBidi"/>
          <w:spacing w:val="-2"/>
          <w:cs/>
        </w:rPr>
        <w:t xml:space="preserve"> ล้านบาท และสัดส่วนการถือหุ้นของบริษัทเปลี่ยนแปลงจากร้อยละ </w:t>
      </w:r>
      <w:r w:rsidR="00CC247E" w:rsidRPr="00B33603">
        <w:rPr>
          <w:rFonts w:asciiTheme="majorBidi" w:hAnsiTheme="majorBidi"/>
          <w:spacing w:val="-2"/>
        </w:rPr>
        <w:t>81.74</w:t>
      </w:r>
      <w:r w:rsidR="00CC247E" w:rsidRPr="00B33603">
        <w:rPr>
          <w:rFonts w:asciiTheme="majorBidi" w:hAnsiTheme="majorBidi"/>
          <w:spacing w:val="-2"/>
          <w:cs/>
        </w:rPr>
        <w:t xml:space="preserve"> เป็นร้อยละ </w:t>
      </w:r>
      <w:r w:rsidR="00CC247E" w:rsidRPr="00B33603">
        <w:rPr>
          <w:rFonts w:asciiTheme="majorBidi" w:hAnsiTheme="majorBidi"/>
          <w:spacing w:val="-2"/>
        </w:rPr>
        <w:t>99.7</w:t>
      </w:r>
      <w:r w:rsidR="00A01F8A" w:rsidRPr="00B33603">
        <w:rPr>
          <w:rFonts w:asciiTheme="majorBidi" w:hAnsiTheme="majorBidi"/>
          <w:spacing w:val="-2"/>
        </w:rPr>
        <w:t>2</w:t>
      </w:r>
      <w:r w:rsidR="00CC247E" w:rsidRPr="00B33603">
        <w:rPr>
          <w:rFonts w:asciiTheme="majorBidi" w:hAnsiTheme="majorBidi"/>
          <w:spacing w:val="-2"/>
          <w:cs/>
        </w:rPr>
        <w:t xml:space="preserve"> ทั้งนี้</w:t>
      </w:r>
      <w:r w:rsidR="009D7C60" w:rsidRPr="00B33603">
        <w:rPr>
          <w:rFonts w:asciiTheme="majorBidi" w:hAnsiTheme="majorBidi" w:hint="cs"/>
          <w:spacing w:val="-2"/>
          <w:cs/>
        </w:rPr>
        <w:t xml:space="preserve"> </w:t>
      </w:r>
      <w:r w:rsidR="00CC247E" w:rsidRPr="00B33603">
        <w:rPr>
          <w:rFonts w:asciiTheme="majorBidi" w:hAnsiTheme="majorBidi"/>
          <w:spacing w:val="-2"/>
          <w:cs/>
        </w:rPr>
        <w:t xml:space="preserve">หุ้นสามัญของ </w:t>
      </w:r>
      <w:r w:rsidR="00CC247E" w:rsidRPr="00B33603">
        <w:rPr>
          <w:rFonts w:asciiTheme="majorBidi" w:hAnsiTheme="majorBidi"/>
          <w:spacing w:val="-2"/>
        </w:rPr>
        <w:t xml:space="preserve">BSRC </w:t>
      </w:r>
      <w:r w:rsidR="00CC247E" w:rsidRPr="00B33603">
        <w:rPr>
          <w:rFonts w:asciiTheme="majorBidi" w:hAnsiTheme="majorBidi"/>
          <w:spacing w:val="-2"/>
          <w:cs/>
        </w:rPr>
        <w:t xml:space="preserve">ได้ถูกเพิกถอนจากการเป็นหลักทรัพย์จดทะเบียนในตลาดหลักทรัพย์ฯ ในวันที่ </w:t>
      </w:r>
      <w:r w:rsidR="00CC247E" w:rsidRPr="00B33603">
        <w:rPr>
          <w:rFonts w:asciiTheme="majorBidi" w:hAnsiTheme="majorBidi"/>
          <w:spacing w:val="-2"/>
        </w:rPr>
        <w:t>12</w:t>
      </w:r>
      <w:r w:rsidR="00CC247E" w:rsidRPr="00B33603">
        <w:rPr>
          <w:rFonts w:asciiTheme="majorBidi" w:hAnsiTheme="majorBidi"/>
          <w:spacing w:val="-2"/>
          <w:cs/>
        </w:rPr>
        <w:t xml:space="preserve"> ธันวาคม </w:t>
      </w:r>
      <w:r w:rsidR="00CC247E" w:rsidRPr="00B33603">
        <w:rPr>
          <w:rFonts w:asciiTheme="majorBidi" w:hAnsiTheme="majorBidi"/>
          <w:spacing w:val="-2"/>
        </w:rPr>
        <w:t>2568</w:t>
      </w:r>
    </w:p>
    <w:p w14:paraId="19121385" w14:textId="4473B276" w:rsidR="00ED6B2F" w:rsidRPr="00B33603" w:rsidRDefault="00ED6B2F" w:rsidP="00ED6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</w:rPr>
        <w:sectPr w:rsidR="00ED6B2F" w:rsidRPr="00B33603" w:rsidSect="002778FA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408"/>
        </w:sectPr>
      </w:pPr>
      <w:r w:rsidRPr="00B33603">
        <w:rPr>
          <w:rFonts w:asciiTheme="majorBidi" w:hAnsiTheme="majorBidi"/>
          <w:i/>
          <w:iCs/>
        </w:rPr>
        <w:tab/>
      </w:r>
    </w:p>
    <w:p w14:paraId="4A5F91F7" w14:textId="0FE51B28" w:rsidR="001A7FAF" w:rsidRPr="00B33603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B33603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E566A2" w:rsidRPr="00B33603">
        <w:rPr>
          <w:rFonts w:ascii="Angsana New" w:hAnsi="Angsana New"/>
          <w:sz w:val="28"/>
          <w:szCs w:val="28"/>
        </w:rPr>
        <w:t xml:space="preserve">31 </w:t>
      </w:r>
      <w:r w:rsidR="00E566A2" w:rsidRPr="00B33603">
        <w:rPr>
          <w:rFonts w:ascii="Angsana New" w:hAnsi="Angsana New"/>
          <w:sz w:val="28"/>
          <w:szCs w:val="28"/>
          <w:cs/>
        </w:rPr>
        <w:t xml:space="preserve">ธันวาคม </w:t>
      </w:r>
      <w:r w:rsidR="00E566A2" w:rsidRPr="00B33603">
        <w:rPr>
          <w:rFonts w:ascii="Angsana New" w:hAnsi="Angsana New"/>
          <w:sz w:val="28"/>
          <w:szCs w:val="28"/>
        </w:rPr>
        <w:t>256</w:t>
      </w:r>
      <w:r w:rsidR="002D0549" w:rsidRPr="00B33603">
        <w:rPr>
          <w:rFonts w:ascii="Angsana New" w:hAnsi="Angsana New"/>
          <w:sz w:val="28"/>
          <w:szCs w:val="28"/>
        </w:rPr>
        <w:t>8</w:t>
      </w:r>
      <w:r w:rsidR="00EA6D28" w:rsidRPr="00B33603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B33603">
        <w:rPr>
          <w:rFonts w:ascii="Angsana New" w:hAnsi="Angsana New"/>
          <w:sz w:val="28"/>
          <w:szCs w:val="28"/>
        </w:rPr>
        <w:t>256</w:t>
      </w:r>
      <w:r w:rsidR="002D0549" w:rsidRPr="00B33603">
        <w:rPr>
          <w:rFonts w:ascii="Angsana New" w:hAnsi="Angsana New"/>
          <w:sz w:val="28"/>
          <w:szCs w:val="28"/>
        </w:rPr>
        <w:t>7</w:t>
      </w:r>
      <w:r w:rsidR="000A28C1" w:rsidRPr="00B33603">
        <w:rPr>
          <w:rFonts w:ascii="Angsana New" w:hAnsi="Angsana New"/>
          <w:sz w:val="28"/>
          <w:szCs w:val="28"/>
          <w:cs/>
        </w:rPr>
        <w:t xml:space="preserve"> </w:t>
      </w:r>
      <w:r w:rsidRPr="00B33603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 มีดังนี้</w:t>
      </w:r>
    </w:p>
    <w:p w14:paraId="43B27DE4" w14:textId="77777777" w:rsidR="00764B42" w:rsidRPr="00B33603" w:rsidRDefault="00764B42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B33603" w14:paraId="0E911CEF" w14:textId="77777777">
        <w:trPr>
          <w:cantSplit/>
          <w:tblHeader/>
        </w:trPr>
        <w:tc>
          <w:tcPr>
            <w:tcW w:w="2268" w:type="dxa"/>
          </w:tcPr>
          <w:p w14:paraId="19961818" w14:textId="77777777" w:rsidR="00720118" w:rsidRPr="00B33603" w:rsidRDefault="00720118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E271DE5" w14:textId="77777777" w:rsidR="00720118" w:rsidRPr="00B33603" w:rsidRDefault="00720118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cs/>
              </w:rPr>
            </w:pPr>
          </w:p>
        </w:tc>
        <w:tc>
          <w:tcPr>
            <w:tcW w:w="2976" w:type="dxa"/>
          </w:tcPr>
          <w:p w14:paraId="2DB2B77B" w14:textId="77777777" w:rsidR="00720118" w:rsidRPr="00B33603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560" w:type="dxa"/>
            <w:gridSpan w:val="2"/>
          </w:tcPr>
          <w:p w14:paraId="3C35A2A1" w14:textId="77777777" w:rsidR="00720118" w:rsidRPr="00B33603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7" w:type="dxa"/>
            <w:gridSpan w:val="10"/>
          </w:tcPr>
          <w:p w14:paraId="36FC77EA" w14:textId="2CFE8C19" w:rsidR="00720118" w:rsidRPr="00B33603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022542" w:rsidRPr="00B33603" w14:paraId="2A9DB790" w14:textId="77777777" w:rsidTr="00DC53D8">
        <w:trPr>
          <w:cantSplit/>
          <w:tblHeader/>
        </w:trPr>
        <w:tc>
          <w:tcPr>
            <w:tcW w:w="2268" w:type="dxa"/>
          </w:tcPr>
          <w:p w14:paraId="25615F34" w14:textId="77777777" w:rsidR="00022542" w:rsidRPr="00B33603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07A73B6" w14:textId="404A078F" w:rsidR="00022542" w:rsidRPr="00B33603" w:rsidRDefault="00022542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lang w:bidi="th-TH"/>
              </w:rPr>
            </w:pPr>
          </w:p>
        </w:tc>
        <w:tc>
          <w:tcPr>
            <w:tcW w:w="2976" w:type="dxa"/>
          </w:tcPr>
          <w:p w14:paraId="7C921C9A" w14:textId="05323BBC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238E02F1" w14:textId="7EC5927F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</w:t>
            </w: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จ้าของ</w:t>
            </w:r>
          </w:p>
        </w:tc>
        <w:tc>
          <w:tcPr>
            <w:tcW w:w="1559" w:type="dxa"/>
            <w:gridSpan w:val="2"/>
          </w:tcPr>
          <w:p w14:paraId="1A13A21B" w14:textId="77777777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7E3EB561" w14:textId="77777777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46C146B2" w14:textId="77777777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7FC1E943" w14:textId="77777777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 xml:space="preserve">ราคาทุน </w:t>
            </w: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- สุทธิ</w:t>
            </w:r>
          </w:p>
        </w:tc>
        <w:tc>
          <w:tcPr>
            <w:tcW w:w="1560" w:type="dxa"/>
            <w:gridSpan w:val="2"/>
          </w:tcPr>
          <w:p w14:paraId="4D1E9DEF" w14:textId="32902F63" w:rsidR="00022542" w:rsidRPr="00B33603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2D0549" w:rsidRPr="00B33603" w14:paraId="439D0332" w14:textId="77777777" w:rsidTr="000E24E2">
        <w:trPr>
          <w:cantSplit/>
          <w:tblHeader/>
        </w:trPr>
        <w:tc>
          <w:tcPr>
            <w:tcW w:w="2268" w:type="dxa"/>
          </w:tcPr>
          <w:p w14:paraId="7F97CBB3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9264DF0" w14:textId="140F4052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04"/>
              <w:contextualSpacing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61A6D947" w14:textId="77777777" w:rsidR="002D0549" w:rsidRPr="00B33603" w:rsidRDefault="002D0549" w:rsidP="002D054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79" w:type="dxa"/>
            <w:vAlign w:val="bottom"/>
          </w:tcPr>
          <w:p w14:paraId="7D6EA1A9" w14:textId="7D820AF8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1" w:type="dxa"/>
            <w:vAlign w:val="bottom"/>
          </w:tcPr>
          <w:p w14:paraId="183CD88B" w14:textId="73061A63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714C019E" w14:textId="739FBD82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79" w:type="dxa"/>
            <w:vAlign w:val="bottom"/>
          </w:tcPr>
          <w:p w14:paraId="0BE7024A" w14:textId="0287DD0E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384F75F9" w14:textId="666548CF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5B6DA7EC" w14:textId="64523370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79" w:type="dxa"/>
            <w:vAlign w:val="bottom"/>
          </w:tcPr>
          <w:p w14:paraId="18CFFA1B" w14:textId="03C82D6D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7DBA8A76" w14:textId="1836A600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785EDAF5" w14:textId="774EFA9B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79" w:type="dxa"/>
            <w:vAlign w:val="bottom"/>
          </w:tcPr>
          <w:p w14:paraId="6A02E036" w14:textId="55B6F1AA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0B607786" w14:textId="356317E4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0ED6057B" w14:textId="3227CE75" w:rsidR="002D0549" w:rsidRPr="00B33603" w:rsidRDefault="002D0549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</w:tr>
      <w:tr w:rsidR="00022542" w:rsidRPr="00B33603" w14:paraId="68EBEFCB" w14:textId="77777777" w:rsidTr="00DC53D8">
        <w:trPr>
          <w:cantSplit/>
          <w:tblHeader/>
        </w:trPr>
        <w:tc>
          <w:tcPr>
            <w:tcW w:w="2268" w:type="dxa"/>
          </w:tcPr>
          <w:p w14:paraId="747EA8A1" w14:textId="77777777" w:rsidR="00022542" w:rsidRPr="00B33603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A1815BC" w14:textId="77777777" w:rsidR="00022542" w:rsidRPr="00B33603" w:rsidRDefault="00022542" w:rsidP="007A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4906A0D7" w14:textId="77777777" w:rsidR="00022542" w:rsidRPr="00B33603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4874DF8A" w14:textId="326CE009" w:rsidR="00022542" w:rsidRPr="00B33603" w:rsidRDefault="00022542" w:rsidP="000225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4FA786D1" w14:textId="227CD664" w:rsidR="00022542" w:rsidRPr="00B33603" w:rsidRDefault="00022542" w:rsidP="000225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022542" w:rsidRPr="00B33603" w14:paraId="1BEAFF93" w14:textId="77777777" w:rsidTr="007364E9">
        <w:trPr>
          <w:cantSplit/>
        </w:trPr>
        <w:tc>
          <w:tcPr>
            <w:tcW w:w="2268" w:type="dxa"/>
          </w:tcPr>
          <w:p w14:paraId="5ADB85D4" w14:textId="77777777" w:rsidR="00022542" w:rsidRPr="00B33603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58EC5FE4" w14:textId="77777777" w:rsidR="00022542" w:rsidRPr="00B33603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EC2F45" w14:textId="77777777" w:rsidR="00022542" w:rsidRPr="00B33603" w:rsidRDefault="00022542" w:rsidP="002A4415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</w:tcPr>
          <w:p w14:paraId="32AA0882" w14:textId="4636F1EF" w:rsidR="00022542" w:rsidRPr="00B33603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81" w:type="dxa"/>
          </w:tcPr>
          <w:p w14:paraId="40152BAF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</w:tcPr>
          <w:p w14:paraId="0739A4DB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49761596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522705E4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3E19D2F8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79" w:type="dxa"/>
          </w:tcPr>
          <w:p w14:paraId="7FBF5772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A8AAB12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4D1B8B7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5CA822E4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80" w:type="dxa"/>
          </w:tcPr>
          <w:p w14:paraId="394F5993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80" w:type="dxa"/>
          </w:tcPr>
          <w:p w14:paraId="342C2097" w14:textId="77777777" w:rsidR="00022542" w:rsidRPr="00B33603" w:rsidRDefault="00022542" w:rsidP="00764B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BF0611" w:rsidRPr="00B33603" w14:paraId="2645C4FD" w14:textId="77777777" w:rsidTr="00886899">
        <w:trPr>
          <w:cantSplit/>
        </w:trPr>
        <w:tc>
          <w:tcPr>
            <w:tcW w:w="2268" w:type="dxa"/>
          </w:tcPr>
          <w:p w14:paraId="215B5F27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บางจากกรีนเนท จำกัด</w:t>
            </w:r>
          </w:p>
        </w:tc>
        <w:tc>
          <w:tcPr>
            <w:tcW w:w="567" w:type="dxa"/>
          </w:tcPr>
          <w:p w14:paraId="3D600C08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736C6F98" w14:textId="7E13442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ดำเนินธุรกิจบริหารสถานีบริการน้ำมัน</w:t>
            </w:r>
          </w:p>
        </w:tc>
        <w:tc>
          <w:tcPr>
            <w:tcW w:w="779" w:type="dxa"/>
            <w:vAlign w:val="bottom"/>
          </w:tcPr>
          <w:p w14:paraId="495E3036" w14:textId="2E28C018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49.00</w:t>
            </w:r>
          </w:p>
        </w:tc>
        <w:tc>
          <w:tcPr>
            <w:tcW w:w="781" w:type="dxa"/>
            <w:vAlign w:val="bottom"/>
          </w:tcPr>
          <w:p w14:paraId="3D6C67AD" w14:textId="2B779D89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49.00</w:t>
            </w:r>
          </w:p>
        </w:tc>
        <w:tc>
          <w:tcPr>
            <w:tcW w:w="780" w:type="dxa"/>
            <w:vAlign w:val="bottom"/>
          </w:tcPr>
          <w:p w14:paraId="02D22C72" w14:textId="2BB0887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53FFC7A9" w14:textId="793C53B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169B8BB8" w14:textId="6096846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84BDCD8" w14:textId="4550DEF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416443DA" w14:textId="091CC60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E8BE5ED" w14:textId="1801848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80085E0" w14:textId="4F3D966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671C8E81" w14:textId="3F1ADAB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14:paraId="4D93EA8A" w14:textId="053103E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25</w:t>
            </w:r>
          </w:p>
        </w:tc>
        <w:tc>
          <w:tcPr>
            <w:tcW w:w="780" w:type="dxa"/>
            <w:vAlign w:val="bottom"/>
          </w:tcPr>
          <w:p w14:paraId="3E999DC1" w14:textId="1D98242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1FC1F038" w14:textId="77777777" w:rsidTr="00886899">
        <w:trPr>
          <w:cantSplit/>
        </w:trPr>
        <w:tc>
          <w:tcPr>
            <w:tcW w:w="2268" w:type="dxa"/>
          </w:tcPr>
          <w:p w14:paraId="5DA2E983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บีซีพีจี จำกัด (มหาชน)</w:t>
            </w:r>
          </w:p>
        </w:tc>
        <w:tc>
          <w:tcPr>
            <w:tcW w:w="567" w:type="dxa"/>
          </w:tcPr>
          <w:p w14:paraId="7ECD76EA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374ED29" w14:textId="479072F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ดําเนินธุรกิจโรงไฟฟ้าพลังงานแสงอาทิตย์และการลงทุนในธุรกิจพลังงานทางเลือ</w:t>
            </w:r>
            <w:r w:rsidRPr="00B33603">
              <w:rPr>
                <w:rFonts w:hint="cs"/>
                <w:sz w:val="20"/>
                <w:szCs w:val="20"/>
                <w:cs/>
              </w:rPr>
              <w:t>ก</w:t>
            </w:r>
          </w:p>
        </w:tc>
        <w:tc>
          <w:tcPr>
            <w:tcW w:w="779" w:type="dxa"/>
            <w:vAlign w:val="bottom"/>
          </w:tcPr>
          <w:p w14:paraId="4DE52AFE" w14:textId="4724D24D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57.81</w:t>
            </w:r>
          </w:p>
        </w:tc>
        <w:tc>
          <w:tcPr>
            <w:tcW w:w="781" w:type="dxa"/>
            <w:vAlign w:val="bottom"/>
          </w:tcPr>
          <w:p w14:paraId="6BAF3B65" w14:textId="70B0089E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57.81</w:t>
            </w:r>
          </w:p>
        </w:tc>
        <w:tc>
          <w:tcPr>
            <w:tcW w:w="780" w:type="dxa"/>
            <w:vAlign w:val="bottom"/>
          </w:tcPr>
          <w:p w14:paraId="3C868BD3" w14:textId="2E6F7B7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14,979</w:t>
            </w:r>
          </w:p>
        </w:tc>
        <w:tc>
          <w:tcPr>
            <w:tcW w:w="779" w:type="dxa"/>
            <w:vAlign w:val="bottom"/>
          </w:tcPr>
          <w:p w14:paraId="10AEFA7E" w14:textId="4D0A375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14,979</w:t>
            </w:r>
          </w:p>
        </w:tc>
        <w:tc>
          <w:tcPr>
            <w:tcW w:w="780" w:type="dxa"/>
            <w:vAlign w:val="bottom"/>
          </w:tcPr>
          <w:p w14:paraId="23CC6946" w14:textId="33EFE67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10,333</w:t>
            </w:r>
          </w:p>
        </w:tc>
        <w:tc>
          <w:tcPr>
            <w:tcW w:w="780" w:type="dxa"/>
            <w:vAlign w:val="bottom"/>
          </w:tcPr>
          <w:p w14:paraId="73EF706D" w14:textId="3C92154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10,333</w:t>
            </w:r>
          </w:p>
        </w:tc>
        <w:tc>
          <w:tcPr>
            <w:tcW w:w="779" w:type="dxa"/>
            <w:vAlign w:val="bottom"/>
          </w:tcPr>
          <w:p w14:paraId="43B9092C" w14:textId="3763AD2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CA1B554" w14:textId="66991F1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B610E9" w14:textId="69C662E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10,333</w:t>
            </w:r>
          </w:p>
        </w:tc>
        <w:tc>
          <w:tcPr>
            <w:tcW w:w="779" w:type="dxa"/>
            <w:vAlign w:val="bottom"/>
          </w:tcPr>
          <w:p w14:paraId="2DB399BB" w14:textId="4608BE1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10,333</w:t>
            </w:r>
          </w:p>
        </w:tc>
        <w:tc>
          <w:tcPr>
            <w:tcW w:w="780" w:type="dxa"/>
            <w:vAlign w:val="bottom"/>
          </w:tcPr>
          <w:p w14:paraId="5E1D61AA" w14:textId="30AAA5B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485</w:t>
            </w:r>
          </w:p>
        </w:tc>
        <w:tc>
          <w:tcPr>
            <w:tcW w:w="780" w:type="dxa"/>
            <w:vAlign w:val="bottom"/>
          </w:tcPr>
          <w:p w14:paraId="2838A295" w14:textId="268C63E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433</w:t>
            </w:r>
          </w:p>
        </w:tc>
      </w:tr>
      <w:tr w:rsidR="00BF0611" w:rsidRPr="00B33603" w14:paraId="2F99E63E" w14:textId="77777777" w:rsidTr="00886899">
        <w:trPr>
          <w:cantSplit/>
        </w:trPr>
        <w:tc>
          <w:tcPr>
            <w:tcW w:w="2268" w:type="dxa"/>
          </w:tcPr>
          <w:p w14:paraId="1CA06DD0" w14:textId="3194F3B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 xml:space="preserve">บริษัท </w:t>
            </w:r>
            <w:r w:rsidRPr="00B33603">
              <w:rPr>
                <w:rFonts w:hint="cs"/>
                <w:sz w:val="20"/>
                <w:szCs w:val="20"/>
                <w:cs/>
              </w:rPr>
              <w:t>บางจาก ศรีราชา</w:t>
            </w:r>
            <w:r w:rsidRPr="00B33603">
              <w:rPr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567" w:type="dxa"/>
            <w:vAlign w:val="bottom"/>
          </w:tcPr>
          <w:p w14:paraId="51A176B0" w14:textId="4F6DAEEE" w:rsidR="00BF0611" w:rsidRPr="00B33603" w:rsidRDefault="00BF0611" w:rsidP="00BF0611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2976" w:type="dxa"/>
            <w:vAlign w:val="bottom"/>
          </w:tcPr>
          <w:p w14:paraId="5E5C868C" w14:textId="3E97E9C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ดำเนินธุรกิจการกลั่นและบริหารสถานีบริการน้ำมั</w:t>
            </w:r>
            <w:r w:rsidRPr="00B33603">
              <w:rPr>
                <w:rFonts w:hint="cs"/>
                <w:sz w:val="20"/>
                <w:szCs w:val="20"/>
                <w:cs/>
              </w:rPr>
              <w:t>น</w:t>
            </w:r>
          </w:p>
        </w:tc>
        <w:tc>
          <w:tcPr>
            <w:tcW w:w="779" w:type="dxa"/>
            <w:vAlign w:val="bottom"/>
          </w:tcPr>
          <w:p w14:paraId="3A532BA2" w14:textId="6339BB01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99</w:t>
            </w: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.7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781" w:type="dxa"/>
            <w:vAlign w:val="bottom"/>
          </w:tcPr>
          <w:p w14:paraId="23BDBCB2" w14:textId="72E1E72A" w:rsidR="00BF0611" w:rsidRPr="00B33603" w:rsidRDefault="00BF0611" w:rsidP="00BF061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/>
                <w:sz w:val="20"/>
              </w:rPr>
              <w:t>81.74</w:t>
            </w:r>
          </w:p>
        </w:tc>
        <w:tc>
          <w:tcPr>
            <w:tcW w:w="780" w:type="dxa"/>
            <w:vAlign w:val="bottom"/>
          </w:tcPr>
          <w:p w14:paraId="40FCC025" w14:textId="05DF8BD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17,075</w:t>
            </w:r>
          </w:p>
        </w:tc>
        <w:tc>
          <w:tcPr>
            <w:tcW w:w="779" w:type="dxa"/>
            <w:vAlign w:val="bottom"/>
          </w:tcPr>
          <w:p w14:paraId="3B643038" w14:textId="205A739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17,075</w:t>
            </w:r>
          </w:p>
        </w:tc>
        <w:tc>
          <w:tcPr>
            <w:tcW w:w="780" w:type="dxa"/>
          </w:tcPr>
          <w:p w14:paraId="0D9AB9F3" w14:textId="508CBA2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31,638</w:t>
            </w:r>
          </w:p>
        </w:tc>
        <w:tc>
          <w:tcPr>
            <w:tcW w:w="780" w:type="dxa"/>
            <w:vAlign w:val="bottom"/>
          </w:tcPr>
          <w:p w14:paraId="03DC5E72" w14:textId="111E24F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28,073</w:t>
            </w:r>
          </w:p>
        </w:tc>
        <w:tc>
          <w:tcPr>
            <w:tcW w:w="779" w:type="dxa"/>
            <w:vAlign w:val="bottom"/>
          </w:tcPr>
          <w:p w14:paraId="381FF39C" w14:textId="600B88B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CD18A5A" w14:textId="568188C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14:paraId="4DB58100" w14:textId="402AFCE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31,638</w:t>
            </w:r>
          </w:p>
        </w:tc>
        <w:tc>
          <w:tcPr>
            <w:tcW w:w="779" w:type="dxa"/>
            <w:vAlign w:val="bottom"/>
          </w:tcPr>
          <w:p w14:paraId="4722C2D4" w14:textId="4CF261B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28,073</w:t>
            </w:r>
          </w:p>
        </w:tc>
        <w:tc>
          <w:tcPr>
            <w:tcW w:w="780" w:type="dxa"/>
            <w:vAlign w:val="bottom"/>
          </w:tcPr>
          <w:p w14:paraId="1B991316" w14:textId="029EBE1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A7E0530" w14:textId="141C7D1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879</w:t>
            </w:r>
          </w:p>
        </w:tc>
      </w:tr>
      <w:tr w:rsidR="00BF0611" w:rsidRPr="00B33603" w14:paraId="1FF81D79" w14:textId="77777777" w:rsidTr="00886899">
        <w:trPr>
          <w:cantSplit/>
        </w:trPr>
        <w:tc>
          <w:tcPr>
            <w:tcW w:w="2268" w:type="dxa"/>
          </w:tcPr>
          <w:p w14:paraId="6E294FC2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บางจาก รีเทล จำกัด</w:t>
            </w:r>
          </w:p>
        </w:tc>
        <w:tc>
          <w:tcPr>
            <w:tcW w:w="567" w:type="dxa"/>
          </w:tcPr>
          <w:p w14:paraId="2F436FA5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D098CDA" w14:textId="5449A5A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ดำเนินธุรกิจร้านขายอาหารและเครื่องดื่มอินทนิล</w:t>
            </w:r>
          </w:p>
        </w:tc>
        <w:tc>
          <w:tcPr>
            <w:tcW w:w="779" w:type="dxa"/>
            <w:vAlign w:val="bottom"/>
          </w:tcPr>
          <w:p w14:paraId="41E5C741" w14:textId="009352BE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2719D32B" w14:textId="23F71CB8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24C6E832" w14:textId="6C03D51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7DC69C41" w14:textId="04A9FBA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47655E80" w14:textId="0C22B27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16E73C21" w14:textId="6626569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FFA797B" w14:textId="4AEFA31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7134611" w14:textId="0742DFD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73C09D" w14:textId="31B7153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8B0F09F" w14:textId="6FA1324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770BD654" w14:textId="730BED6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C2A5B2A" w14:textId="74BE8AE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139DD6DD" w14:textId="77777777" w:rsidTr="00886899">
        <w:trPr>
          <w:cantSplit/>
        </w:trPr>
        <w:tc>
          <w:tcPr>
            <w:tcW w:w="2268" w:type="dxa"/>
          </w:tcPr>
          <w:p w14:paraId="1F35251B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BCP Innovation Pte</w:t>
            </w:r>
            <w:r w:rsidRPr="00B33603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B33603">
              <w:rPr>
                <w:rFonts w:hint="cs"/>
                <w:sz w:val="20"/>
                <w:szCs w:val="20"/>
              </w:rPr>
              <w:t>Ltd</w:t>
            </w:r>
            <w:r w:rsidRPr="00B33603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738ADEDD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A21DD14" w14:textId="42C7096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ดำเนินกิจการและการลงทุนธุรกิจเกี่ยวกับแร่ลิเทียม และธุรกิจ</w:t>
            </w:r>
            <w:r w:rsidRPr="00B33603">
              <w:rPr>
                <w:sz w:val="20"/>
                <w:szCs w:val="20"/>
              </w:rPr>
              <w:t xml:space="preserve"> Startup </w:t>
            </w:r>
            <w:r w:rsidRPr="00B33603">
              <w:rPr>
                <w:sz w:val="20"/>
                <w:szCs w:val="20"/>
                <w:cs/>
              </w:rPr>
              <w:t>ต่าง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54DD45F0" w14:textId="45272F9A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47D0ECD1" w14:textId="4CE450CE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3519E598" w14:textId="6A1309C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3D89BFA0" w14:textId="18C4C2D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68893AEF" w14:textId="111FDEF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73A6CC8C" w14:textId="09C786B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6101FC03" w14:textId="2DF5EEE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42DE153" w14:textId="3B2F8BC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F29E5A7" w14:textId="15F2BE2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555BE97F" w14:textId="6ACCFB2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42197EF5" w14:textId="0181631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7286454" w14:textId="5EF9D64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920</w:t>
            </w:r>
          </w:p>
        </w:tc>
      </w:tr>
      <w:tr w:rsidR="00BF0611" w:rsidRPr="00B33603" w14:paraId="11BAF5F3" w14:textId="77777777" w:rsidTr="00886899">
        <w:trPr>
          <w:cantSplit/>
        </w:trPr>
        <w:tc>
          <w:tcPr>
            <w:tcW w:w="2268" w:type="dxa"/>
          </w:tcPr>
          <w:p w14:paraId="2948A8CA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BCP Trading Pte</w:t>
            </w:r>
            <w:r w:rsidRPr="00B33603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B33603">
              <w:rPr>
                <w:rFonts w:hint="cs"/>
                <w:sz w:val="20"/>
                <w:szCs w:val="20"/>
              </w:rPr>
              <w:t>Ltd</w:t>
            </w:r>
            <w:r w:rsidRPr="00B33603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338BD269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619479CE" w14:textId="5014A33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ดำเนินธุรกิจสินค้าโภคภัณฑ์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sz w:val="20"/>
                <w:szCs w:val="20"/>
                <w:cs/>
              </w:rPr>
              <w:t>ซึ่งรวมถึงน้ำมันดิบผลิตภัณฑ์ปิโตรเลียม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sz w:val="20"/>
                <w:szCs w:val="20"/>
                <w:cs/>
              </w:rPr>
              <w:t>ปิโตรเคมี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sz w:val="20"/>
                <w:szCs w:val="20"/>
                <w:cs/>
              </w:rPr>
              <w:t>และเคมีภัณฑ์อื่น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rFonts w:hint="cs"/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63801251" w14:textId="3655CE49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434B8B76" w14:textId="319E71F5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44320622" w14:textId="776C091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991</w:t>
            </w:r>
          </w:p>
        </w:tc>
        <w:tc>
          <w:tcPr>
            <w:tcW w:w="779" w:type="dxa"/>
            <w:vAlign w:val="bottom"/>
          </w:tcPr>
          <w:p w14:paraId="4E221F24" w14:textId="125FDBC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991</w:t>
            </w:r>
          </w:p>
        </w:tc>
        <w:tc>
          <w:tcPr>
            <w:tcW w:w="780" w:type="dxa"/>
            <w:vAlign w:val="bottom"/>
          </w:tcPr>
          <w:p w14:paraId="0E118B49" w14:textId="66B555A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521935E0" w14:textId="07431A7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2C34C1B8" w14:textId="28DB464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EF88688" w14:textId="39A8C20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F4E15AE" w14:textId="03D4D9E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11A27ADF" w14:textId="2DF04BF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21507B81" w14:textId="450F27F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79ECA13" w14:textId="3D5A821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74B2E489" w14:textId="77777777" w:rsidTr="00886899">
        <w:trPr>
          <w:cantSplit/>
        </w:trPr>
        <w:tc>
          <w:tcPr>
            <w:tcW w:w="2268" w:type="dxa"/>
          </w:tcPr>
          <w:p w14:paraId="4C7A23D9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บีบีจีไอ จำกัด (มหาชน)</w:t>
            </w:r>
          </w:p>
        </w:tc>
        <w:tc>
          <w:tcPr>
            <w:tcW w:w="567" w:type="dxa"/>
          </w:tcPr>
          <w:p w14:paraId="73FA1EA0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E8D5A79" w14:textId="4935547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ผลิตและจำหน่ายผลิตภัณฑ์เชื้อเพลิงชีวภาพและผลิตภัณฑ์ดูแลและส่งเสริมสุขภาพที่ใช้เทคโนโลยีขั้นสูง</w:t>
            </w:r>
          </w:p>
        </w:tc>
        <w:tc>
          <w:tcPr>
            <w:tcW w:w="779" w:type="dxa"/>
            <w:vAlign w:val="bottom"/>
          </w:tcPr>
          <w:p w14:paraId="04BE1AFF" w14:textId="4850C9D0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45.00</w:t>
            </w:r>
          </w:p>
        </w:tc>
        <w:tc>
          <w:tcPr>
            <w:tcW w:w="781" w:type="dxa"/>
            <w:vAlign w:val="bottom"/>
          </w:tcPr>
          <w:p w14:paraId="0C1E4FFA" w14:textId="543C99B8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45.00</w:t>
            </w:r>
          </w:p>
        </w:tc>
        <w:tc>
          <w:tcPr>
            <w:tcW w:w="780" w:type="dxa"/>
            <w:vAlign w:val="bottom"/>
          </w:tcPr>
          <w:p w14:paraId="01EEEB29" w14:textId="06A493D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3,615</w:t>
            </w:r>
          </w:p>
        </w:tc>
        <w:tc>
          <w:tcPr>
            <w:tcW w:w="779" w:type="dxa"/>
            <w:vAlign w:val="bottom"/>
          </w:tcPr>
          <w:p w14:paraId="45C0465B" w14:textId="0372653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3,615</w:t>
            </w:r>
          </w:p>
        </w:tc>
        <w:tc>
          <w:tcPr>
            <w:tcW w:w="780" w:type="dxa"/>
            <w:vAlign w:val="bottom"/>
          </w:tcPr>
          <w:p w14:paraId="7C57EF51" w14:textId="2643B95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5484FA99" w14:textId="7FEDE2F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0C8EA94F" w14:textId="0FFF30B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801FA7D" w14:textId="1706DBD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EF36F7D" w14:textId="75B2A1B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3C0905B2" w14:textId="0AA433B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412C5E19" w14:textId="676F66E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65</w:t>
            </w:r>
          </w:p>
        </w:tc>
        <w:tc>
          <w:tcPr>
            <w:tcW w:w="780" w:type="dxa"/>
            <w:vAlign w:val="bottom"/>
          </w:tcPr>
          <w:p w14:paraId="5E22B627" w14:textId="0430129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33</w:t>
            </w:r>
          </w:p>
        </w:tc>
      </w:tr>
      <w:tr w:rsidR="00BF0611" w:rsidRPr="00B33603" w14:paraId="7A26BCC1" w14:textId="77777777" w:rsidTr="00886899">
        <w:trPr>
          <w:cantSplit/>
        </w:trPr>
        <w:tc>
          <w:tcPr>
            <w:tcW w:w="2268" w:type="dxa"/>
          </w:tcPr>
          <w:p w14:paraId="0DF64AF7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บีซีพีอาร์ จำกัด</w:t>
            </w:r>
          </w:p>
        </w:tc>
        <w:tc>
          <w:tcPr>
            <w:tcW w:w="567" w:type="dxa"/>
          </w:tcPr>
          <w:p w14:paraId="17349BC2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47FA7C2" w14:textId="4DE3FFA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เพื่อลงทุนธุรกิจด้านทรัพยากรธรรมชาติ</w:t>
            </w:r>
          </w:p>
        </w:tc>
        <w:tc>
          <w:tcPr>
            <w:tcW w:w="779" w:type="dxa"/>
            <w:vAlign w:val="bottom"/>
          </w:tcPr>
          <w:p w14:paraId="3CA6AE7D" w14:textId="4D0F597E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6180B332" w14:textId="434540FB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21677170" w14:textId="72C9523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79" w:type="dxa"/>
            <w:vAlign w:val="bottom"/>
          </w:tcPr>
          <w:p w14:paraId="18779B39" w14:textId="2DA33C3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80" w:type="dxa"/>
            <w:vAlign w:val="bottom"/>
          </w:tcPr>
          <w:p w14:paraId="3F8AA2C3" w14:textId="3F48750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80" w:type="dxa"/>
            <w:vAlign w:val="bottom"/>
          </w:tcPr>
          <w:p w14:paraId="4492F080" w14:textId="368C523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79" w:type="dxa"/>
            <w:vAlign w:val="bottom"/>
          </w:tcPr>
          <w:p w14:paraId="54213A49" w14:textId="3DA2832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9C5EFEB" w14:textId="1A3B8A3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991C557" w14:textId="6BA3C11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79" w:type="dxa"/>
            <w:vAlign w:val="bottom"/>
          </w:tcPr>
          <w:p w14:paraId="484C7292" w14:textId="6D13407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2,886</w:t>
            </w:r>
          </w:p>
        </w:tc>
        <w:tc>
          <w:tcPr>
            <w:tcW w:w="780" w:type="dxa"/>
            <w:vAlign w:val="bottom"/>
          </w:tcPr>
          <w:p w14:paraId="37D42E52" w14:textId="0F87E9B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201CD1D" w14:textId="7A9AE9B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1CFF025F" w14:textId="77777777" w:rsidTr="00886899">
        <w:trPr>
          <w:cantSplit/>
        </w:trPr>
        <w:tc>
          <w:tcPr>
            <w:tcW w:w="2268" w:type="dxa"/>
          </w:tcPr>
          <w:p w14:paraId="62A0AC26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บีซีวี เอ็นเนอร์ยี่ จำกัด</w:t>
            </w:r>
          </w:p>
        </w:tc>
        <w:tc>
          <w:tcPr>
            <w:tcW w:w="567" w:type="dxa"/>
          </w:tcPr>
          <w:p w14:paraId="3CDCEC4E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4AC8FE6" w14:textId="00A552B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B33603">
              <w:rPr>
                <w:sz w:val="20"/>
                <w:szCs w:val="20"/>
              </w:rPr>
              <w:t xml:space="preserve">Startup </w:t>
            </w:r>
            <w:r w:rsidRPr="00B33603">
              <w:rPr>
                <w:sz w:val="20"/>
                <w:szCs w:val="20"/>
                <w:cs/>
              </w:rPr>
              <w:t>ด้านนวัตกรรมพลังงานในประเทศไทย</w:t>
            </w:r>
          </w:p>
        </w:tc>
        <w:tc>
          <w:tcPr>
            <w:tcW w:w="779" w:type="dxa"/>
            <w:vAlign w:val="bottom"/>
          </w:tcPr>
          <w:p w14:paraId="48F92983" w14:textId="11C6E7E0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19BA5C29" w14:textId="24063023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1D6E5502" w14:textId="18DC2CE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1,990</w:t>
            </w:r>
          </w:p>
        </w:tc>
        <w:tc>
          <w:tcPr>
            <w:tcW w:w="779" w:type="dxa"/>
            <w:vAlign w:val="bottom"/>
          </w:tcPr>
          <w:p w14:paraId="2CBFE57A" w14:textId="45FBB60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1,675</w:t>
            </w:r>
          </w:p>
        </w:tc>
        <w:tc>
          <w:tcPr>
            <w:tcW w:w="780" w:type="dxa"/>
            <w:vAlign w:val="bottom"/>
          </w:tcPr>
          <w:p w14:paraId="58D33231" w14:textId="0B542CA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</w:t>
            </w:r>
            <w:r w:rsidR="00BE251E" w:rsidRPr="00B33603">
              <w:rPr>
                <w:sz w:val="20"/>
                <w:szCs w:val="20"/>
              </w:rPr>
              <w:t>990</w:t>
            </w:r>
          </w:p>
        </w:tc>
        <w:tc>
          <w:tcPr>
            <w:tcW w:w="780" w:type="dxa"/>
            <w:vAlign w:val="bottom"/>
          </w:tcPr>
          <w:p w14:paraId="39395678" w14:textId="0A7E03A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1,675</w:t>
            </w:r>
          </w:p>
        </w:tc>
        <w:tc>
          <w:tcPr>
            <w:tcW w:w="779" w:type="dxa"/>
            <w:vAlign w:val="bottom"/>
          </w:tcPr>
          <w:p w14:paraId="67B71D2C" w14:textId="4756705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6E70A2E" w14:textId="0E4906A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87E87D1" w14:textId="7DC1044E" w:rsidR="00BF0611" w:rsidRPr="00B33603" w:rsidRDefault="00BE251E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1,990</w:t>
            </w:r>
          </w:p>
        </w:tc>
        <w:tc>
          <w:tcPr>
            <w:tcW w:w="779" w:type="dxa"/>
            <w:vAlign w:val="bottom"/>
          </w:tcPr>
          <w:p w14:paraId="492D0F34" w14:textId="1C689A6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1,675</w:t>
            </w:r>
          </w:p>
        </w:tc>
        <w:tc>
          <w:tcPr>
            <w:tcW w:w="780" w:type="dxa"/>
            <w:vAlign w:val="bottom"/>
          </w:tcPr>
          <w:p w14:paraId="60AD1328" w14:textId="2E94DC2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AC4DA7E" w14:textId="3AEE700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27CE6C04" w14:textId="77777777" w:rsidTr="00886899">
        <w:trPr>
          <w:cantSplit/>
        </w:trPr>
        <w:tc>
          <w:tcPr>
            <w:tcW w:w="2268" w:type="dxa"/>
          </w:tcPr>
          <w:p w14:paraId="7E0AADE1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บีซีวี อินโนเวชั่น จำกัด</w:t>
            </w:r>
          </w:p>
        </w:tc>
        <w:tc>
          <w:tcPr>
            <w:tcW w:w="567" w:type="dxa"/>
          </w:tcPr>
          <w:p w14:paraId="67DD408D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3F037AAC" w14:textId="616265B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B33603">
              <w:rPr>
                <w:sz w:val="20"/>
                <w:szCs w:val="20"/>
              </w:rPr>
              <w:t xml:space="preserve">Startup </w:t>
            </w:r>
            <w:r w:rsidRPr="00B33603">
              <w:rPr>
                <w:sz w:val="20"/>
                <w:szCs w:val="20"/>
                <w:cs/>
              </w:rPr>
              <w:t>ด้านนวัตกรรมในประเทศไทย</w:t>
            </w:r>
          </w:p>
        </w:tc>
        <w:tc>
          <w:tcPr>
            <w:tcW w:w="779" w:type="dxa"/>
            <w:vAlign w:val="bottom"/>
          </w:tcPr>
          <w:p w14:paraId="7ABD99DB" w14:textId="787B6450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56C44FFB" w14:textId="684D3CB8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100.00</w:t>
            </w:r>
          </w:p>
        </w:tc>
        <w:tc>
          <w:tcPr>
            <w:tcW w:w="780" w:type="dxa"/>
            <w:vAlign w:val="bottom"/>
          </w:tcPr>
          <w:p w14:paraId="443D3FE7" w14:textId="22BBB7F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CC95416" w14:textId="2CB93F1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2ABC1A8" w14:textId="209949F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22313901" w14:textId="3F6B09B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55648F36" w14:textId="51B6BBA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D6FF22" w14:textId="29A5FEE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C068024" w14:textId="60833EB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06E8ED0" w14:textId="5929122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C69A212" w14:textId="0254F54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7B6494" w14:textId="6B53859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052E85CC" w14:textId="77777777" w:rsidTr="00886899">
        <w:trPr>
          <w:cantSplit/>
        </w:trPr>
        <w:tc>
          <w:tcPr>
            <w:tcW w:w="2268" w:type="dxa"/>
          </w:tcPr>
          <w:p w14:paraId="35129EA9" w14:textId="69A0098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 xml:space="preserve">บริษัท บีทีเอสจี จำกัด </w:t>
            </w:r>
          </w:p>
        </w:tc>
        <w:tc>
          <w:tcPr>
            <w:tcW w:w="567" w:type="dxa"/>
          </w:tcPr>
          <w:p w14:paraId="5AE1F225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3667A91" w14:textId="30053DF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ดำเนินธุรกิจจัดหาและจำหน่ายก๊</w:t>
            </w:r>
            <w:r w:rsidRPr="00B33603">
              <w:rPr>
                <w:rFonts w:hint="cs"/>
                <w:sz w:val="20"/>
                <w:szCs w:val="20"/>
                <w:cs/>
              </w:rPr>
              <w:t>า</w:t>
            </w:r>
            <w:r w:rsidRPr="00B33603">
              <w:rPr>
                <w:sz w:val="20"/>
                <w:szCs w:val="20"/>
                <w:cs/>
              </w:rPr>
              <w:t>ซธรรมชาติเหลว (</w:t>
            </w:r>
            <w:r w:rsidRPr="00B33603">
              <w:rPr>
                <w:sz w:val="20"/>
                <w:szCs w:val="20"/>
              </w:rPr>
              <w:t>LNG)</w:t>
            </w:r>
          </w:p>
        </w:tc>
        <w:tc>
          <w:tcPr>
            <w:tcW w:w="779" w:type="dxa"/>
            <w:vAlign w:val="bottom"/>
          </w:tcPr>
          <w:p w14:paraId="265D7EA1" w14:textId="6EC17CBA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51.00</w:t>
            </w:r>
          </w:p>
        </w:tc>
        <w:tc>
          <w:tcPr>
            <w:tcW w:w="781" w:type="dxa"/>
            <w:vAlign w:val="bottom"/>
          </w:tcPr>
          <w:p w14:paraId="6BCFBA08" w14:textId="7E38C7A5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51.00</w:t>
            </w:r>
          </w:p>
        </w:tc>
        <w:tc>
          <w:tcPr>
            <w:tcW w:w="780" w:type="dxa"/>
            <w:vAlign w:val="bottom"/>
          </w:tcPr>
          <w:p w14:paraId="1B20B30E" w14:textId="168CF41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200</w:t>
            </w:r>
          </w:p>
        </w:tc>
        <w:tc>
          <w:tcPr>
            <w:tcW w:w="779" w:type="dxa"/>
            <w:vAlign w:val="bottom"/>
          </w:tcPr>
          <w:p w14:paraId="5081D429" w14:textId="0FC56F7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14:paraId="1FB50BF4" w14:textId="4152ADD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7F98480F" w14:textId="118C853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10115F0A" w14:textId="02A623D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577B237" w14:textId="29001E9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FCA891" w14:textId="5379B28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06DBB28C" w14:textId="3D0F035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355D5F9B" w14:textId="375ADC1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A29805E" w14:textId="325CB8C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2A5741AC" w14:textId="77777777" w:rsidTr="00886899">
        <w:trPr>
          <w:cantSplit/>
        </w:trPr>
        <w:tc>
          <w:tcPr>
            <w:tcW w:w="2268" w:type="dxa"/>
          </w:tcPr>
          <w:p w14:paraId="1672658B" w14:textId="4C2DF77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567" w:type="dxa"/>
          </w:tcPr>
          <w:p w14:paraId="13977F7C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3389181B" w14:textId="0722E23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ดำเนินธุรกิจการให้บริการสรรหาและบริหารจัดการบุคลากร</w:t>
            </w:r>
          </w:p>
        </w:tc>
        <w:tc>
          <w:tcPr>
            <w:tcW w:w="779" w:type="dxa"/>
            <w:vAlign w:val="bottom"/>
          </w:tcPr>
          <w:p w14:paraId="3DAE42A3" w14:textId="0EC22DC3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49.00</w:t>
            </w:r>
          </w:p>
        </w:tc>
        <w:tc>
          <w:tcPr>
            <w:tcW w:w="781" w:type="dxa"/>
            <w:vAlign w:val="bottom"/>
          </w:tcPr>
          <w:p w14:paraId="613F4972" w14:textId="2A29D86E" w:rsidR="00BF0611" w:rsidRPr="00B33603" w:rsidRDefault="00BF0611" w:rsidP="00BF0611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</w:rPr>
              <w:t>49.00</w:t>
            </w:r>
          </w:p>
        </w:tc>
        <w:tc>
          <w:tcPr>
            <w:tcW w:w="780" w:type="dxa"/>
            <w:vAlign w:val="bottom"/>
          </w:tcPr>
          <w:p w14:paraId="53F17946" w14:textId="387CF82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71C64A9E" w14:textId="71C7BC9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F298795" w14:textId="086742E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7434674" w14:textId="26754EA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4AF2BC7D" w14:textId="7E65826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D35D3E9" w14:textId="135D673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50F7CF0" w14:textId="0928A61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6E390795" w14:textId="1E571F9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CE4DDD6" w14:textId="32AD73C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31F1437" w14:textId="154E028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</w:tbl>
    <w:p w14:paraId="61ACD99F" w14:textId="77777777" w:rsidR="00720118" w:rsidRPr="00B33603" w:rsidRDefault="00720118">
      <w:pPr>
        <w:rPr>
          <w:sz w:val="22"/>
          <w:szCs w:val="22"/>
        </w:rPr>
      </w:pPr>
    </w:p>
    <w:p w14:paraId="52E96914" w14:textId="77777777" w:rsidR="00577E79" w:rsidRPr="00B33603" w:rsidRDefault="00577E79">
      <w:pPr>
        <w:rPr>
          <w:sz w:val="22"/>
          <w:szCs w:val="22"/>
        </w:rPr>
      </w:pPr>
    </w:p>
    <w:p w14:paraId="0E43F2CD" w14:textId="77777777" w:rsidR="00577E79" w:rsidRPr="00B33603" w:rsidRDefault="00577E79">
      <w:pPr>
        <w:rPr>
          <w:sz w:val="22"/>
          <w:szCs w:val="2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B33603" w14:paraId="6DC4F3D9" w14:textId="77777777">
        <w:trPr>
          <w:cantSplit/>
        </w:trPr>
        <w:tc>
          <w:tcPr>
            <w:tcW w:w="2268" w:type="dxa"/>
          </w:tcPr>
          <w:p w14:paraId="16BF66B6" w14:textId="77777777" w:rsidR="00720118" w:rsidRPr="00B33603" w:rsidRDefault="00720118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7D4148E" w14:textId="77777777" w:rsidR="00720118" w:rsidRPr="00B33603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E256D85" w14:textId="77777777" w:rsidR="00720118" w:rsidRPr="00B33603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CE74A4D" w14:textId="77777777" w:rsidR="00720118" w:rsidRPr="00B33603" w:rsidRDefault="00720118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001A54A7" w14:textId="77777777" w:rsidR="00720118" w:rsidRPr="00B33603" w:rsidRDefault="00720118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797" w:type="dxa"/>
            <w:gridSpan w:val="10"/>
            <w:vAlign w:val="bottom"/>
          </w:tcPr>
          <w:p w14:paraId="54F8F467" w14:textId="7FB67256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33603">
              <w:rPr>
                <w:rFonts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0118" w:rsidRPr="00B33603" w14:paraId="4B4CB29F" w14:textId="77777777">
        <w:trPr>
          <w:cantSplit/>
        </w:trPr>
        <w:tc>
          <w:tcPr>
            <w:tcW w:w="2268" w:type="dxa"/>
          </w:tcPr>
          <w:p w14:paraId="503DC34F" w14:textId="77777777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C7A879C" w14:textId="77777777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3B16AAD" w14:textId="5563AEC2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B33603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6082E15E" w14:textId="6C342130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59" w:type="dxa"/>
            <w:gridSpan w:val="2"/>
          </w:tcPr>
          <w:p w14:paraId="3BD35ADF" w14:textId="26EA310A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0246D18F" w14:textId="01681731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09C5EC77" w14:textId="114E5C04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5AE9BE41" w14:textId="062CB530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560" w:type="dxa"/>
            <w:gridSpan w:val="2"/>
          </w:tcPr>
          <w:p w14:paraId="050FD435" w14:textId="7C2FA619" w:rsidR="00720118" w:rsidRPr="00B33603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0E24E2" w:rsidRPr="00B33603" w14:paraId="1E7502C9" w14:textId="77777777" w:rsidTr="000E24E2">
        <w:trPr>
          <w:cantSplit/>
        </w:trPr>
        <w:tc>
          <w:tcPr>
            <w:tcW w:w="2268" w:type="dxa"/>
          </w:tcPr>
          <w:p w14:paraId="5B6F51C4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8A0B361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80E6EA6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4CB7AB0C" w14:textId="5F128D32" w:rsidR="000E24E2" w:rsidRPr="00B33603" w:rsidRDefault="000E24E2" w:rsidP="000E24E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1" w:type="dxa"/>
            <w:vAlign w:val="bottom"/>
          </w:tcPr>
          <w:p w14:paraId="3D29D5E8" w14:textId="04412179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09000A5D" w14:textId="17010062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79" w:type="dxa"/>
            <w:vAlign w:val="bottom"/>
          </w:tcPr>
          <w:p w14:paraId="619A4688" w14:textId="53B9CE33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7690CACF" w14:textId="1BBD2358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2BC16D9F" w14:textId="54A860E7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79" w:type="dxa"/>
            <w:vAlign w:val="bottom"/>
          </w:tcPr>
          <w:p w14:paraId="36974182" w14:textId="6D92E5BE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63B8DC69" w14:textId="74728832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45EC8D39" w14:textId="6EBB2B4E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79" w:type="dxa"/>
            <w:vAlign w:val="bottom"/>
          </w:tcPr>
          <w:p w14:paraId="1EF29ED2" w14:textId="525D4DE9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780" w:type="dxa"/>
            <w:vAlign w:val="bottom"/>
          </w:tcPr>
          <w:p w14:paraId="5CC3B355" w14:textId="139AA4FD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780" w:type="dxa"/>
            <w:vAlign w:val="bottom"/>
          </w:tcPr>
          <w:p w14:paraId="5AC3A3F0" w14:textId="6BB5CFD9" w:rsidR="000E24E2" w:rsidRPr="00B33603" w:rsidRDefault="000E24E2" w:rsidP="000E24E2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</w:tr>
      <w:tr w:rsidR="00720118" w:rsidRPr="00B33603" w14:paraId="272E08A2" w14:textId="77777777">
        <w:trPr>
          <w:cantSplit/>
        </w:trPr>
        <w:tc>
          <w:tcPr>
            <w:tcW w:w="2268" w:type="dxa"/>
          </w:tcPr>
          <w:p w14:paraId="680DDFE3" w14:textId="77777777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752F708" w14:textId="77777777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DBD981" w14:textId="77777777" w:rsidR="00720118" w:rsidRPr="00B33603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028D6CEE" w14:textId="1873DC3F" w:rsidR="00720118" w:rsidRPr="00B33603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01AB6428" w14:textId="2F3459C6" w:rsidR="00720118" w:rsidRPr="00B33603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sz w:val="20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7364E9" w:rsidRPr="00B33603" w14:paraId="6C2827F1" w14:textId="77777777" w:rsidTr="007364E9">
        <w:trPr>
          <w:cantSplit/>
        </w:trPr>
        <w:tc>
          <w:tcPr>
            <w:tcW w:w="2268" w:type="dxa"/>
          </w:tcPr>
          <w:p w14:paraId="308BCBD3" w14:textId="5D8F4EA3" w:rsidR="007364E9" w:rsidRPr="00B33603" w:rsidRDefault="0095399E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  <w:r w:rsidR="00E35732" w:rsidRPr="00B3360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35732" w:rsidRPr="00B33603">
              <w:rPr>
                <w:b/>
                <w:bCs/>
                <w:i/>
                <w:iCs/>
                <w:sz w:val="20"/>
                <w:szCs w:val="20"/>
                <w:cs/>
              </w:rPr>
              <w:t>(ต่อ)</w:t>
            </w:r>
          </w:p>
        </w:tc>
        <w:tc>
          <w:tcPr>
            <w:tcW w:w="567" w:type="dxa"/>
          </w:tcPr>
          <w:p w14:paraId="7E172E0C" w14:textId="77777777" w:rsidR="007364E9" w:rsidRPr="00B33603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A4E7EBD" w14:textId="77777777" w:rsidR="007364E9" w:rsidRPr="00B33603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10610695" w14:textId="77777777" w:rsidR="007364E9" w:rsidRPr="00B33603" w:rsidRDefault="007364E9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75464782" w14:textId="77777777" w:rsidR="007364E9" w:rsidRPr="00B33603" w:rsidRDefault="007364E9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0" w:type="dxa"/>
            <w:vAlign w:val="bottom"/>
          </w:tcPr>
          <w:p w14:paraId="24324E13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38E9EE84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01701FF7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586EA52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3D83058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7C37C21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17DE7DD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7634D615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405EACC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520D8806" w14:textId="77777777" w:rsidR="007364E9" w:rsidRPr="00B33603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  <w:tr w:rsidR="00BF0611" w:rsidRPr="00B33603" w14:paraId="313AF470" w14:textId="77777777" w:rsidTr="00886899">
        <w:trPr>
          <w:cantSplit/>
        </w:trPr>
        <w:tc>
          <w:tcPr>
            <w:tcW w:w="2268" w:type="dxa"/>
          </w:tcPr>
          <w:p w14:paraId="7F218F95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กรุงเทพขนส่งเชื้อเพลิงทางท่อ</w:t>
            </w:r>
          </w:p>
          <w:p w14:paraId="50B05432" w14:textId="72F3697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และโลจิสติกส์ จำกัด</w:t>
            </w:r>
          </w:p>
        </w:tc>
        <w:tc>
          <w:tcPr>
            <w:tcW w:w="567" w:type="dxa"/>
          </w:tcPr>
          <w:p w14:paraId="6F7D15DC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8327484" w14:textId="248ABAB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ดำเนินธุรกิจขนส่งเชื้อเพลิงด้วยระบบท่อส่งน้ำมัน</w:t>
            </w:r>
            <w:r w:rsidRPr="00B33603">
              <w:rPr>
                <w:sz w:val="20"/>
                <w:szCs w:val="20"/>
              </w:rPr>
              <w:br/>
            </w:r>
            <w:r w:rsidRPr="00B33603">
              <w:rPr>
                <w:sz w:val="20"/>
                <w:szCs w:val="20"/>
                <w:cs/>
              </w:rPr>
              <w:t>ใต้ดิน</w:t>
            </w:r>
          </w:p>
        </w:tc>
        <w:tc>
          <w:tcPr>
            <w:tcW w:w="779" w:type="dxa"/>
            <w:vAlign w:val="bottom"/>
          </w:tcPr>
          <w:p w14:paraId="179AF242" w14:textId="7CD6CB42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2E4C9DA0" w14:textId="6A508E7F" w:rsidR="00BF0611" w:rsidRPr="00B33603" w:rsidRDefault="00BF0611" w:rsidP="00BF0611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cs/>
                <w:lang w:val="en-US"/>
              </w:rPr>
              <w:t>100.00</w:t>
            </w:r>
          </w:p>
        </w:tc>
        <w:tc>
          <w:tcPr>
            <w:tcW w:w="780" w:type="dxa"/>
            <w:vAlign w:val="bottom"/>
          </w:tcPr>
          <w:p w14:paraId="4C47E02F" w14:textId="7DC473A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C705BD7" w14:textId="4E57F3C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7D802F1A" w14:textId="6A13AEE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399BFD25" w14:textId="4002A87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304B424B" w14:textId="777F4CD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3B0685" w14:textId="70B7E21E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D75FCE6" w14:textId="272849C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273E290" w14:textId="55CE84D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62C79470" w14:textId="025D4AF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D967CB5" w14:textId="1468D3C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613AA1C9" w14:textId="77777777" w:rsidTr="00886899">
        <w:trPr>
          <w:cantSplit/>
        </w:trPr>
        <w:tc>
          <w:tcPr>
            <w:tcW w:w="2268" w:type="dxa"/>
          </w:tcPr>
          <w:p w14:paraId="256D238B" w14:textId="14E2406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บีเอสจีเอฟ จำกัด</w:t>
            </w:r>
          </w:p>
        </w:tc>
        <w:tc>
          <w:tcPr>
            <w:tcW w:w="567" w:type="dxa"/>
          </w:tcPr>
          <w:p w14:paraId="153AB7ED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139A9FC" w14:textId="524E0A6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ดำเนินธุรกิจจัดหาวัตถุดิบ การผลิต</w:t>
            </w:r>
            <w:r w:rsidRPr="00B33603">
              <w:rPr>
                <w:sz w:val="20"/>
                <w:szCs w:val="20"/>
              </w:rPr>
              <w:t xml:space="preserve"> </w:t>
            </w:r>
            <w:r w:rsidRPr="00B33603">
              <w:rPr>
                <w:sz w:val="20"/>
                <w:szCs w:val="20"/>
                <w:cs/>
              </w:rPr>
              <w:t>และจำหน่ายเชื้อเพลิงอากาศยานยั่งยืนจากน้ำมันใช้แล้ว</w:t>
            </w:r>
            <w:r w:rsidRPr="00B33603">
              <w:rPr>
                <w:sz w:val="20"/>
                <w:szCs w:val="20"/>
              </w:rPr>
              <w:br/>
            </w:r>
            <w:r w:rsidRPr="00B33603">
              <w:rPr>
                <w:sz w:val="20"/>
                <w:szCs w:val="20"/>
                <w:cs/>
              </w:rPr>
              <w:t>จากการทำอาหาร</w:t>
            </w:r>
          </w:p>
        </w:tc>
        <w:tc>
          <w:tcPr>
            <w:tcW w:w="779" w:type="dxa"/>
            <w:vAlign w:val="bottom"/>
          </w:tcPr>
          <w:p w14:paraId="66F94F01" w14:textId="1F3A3BE9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80.00</w:t>
            </w:r>
          </w:p>
        </w:tc>
        <w:tc>
          <w:tcPr>
            <w:tcW w:w="781" w:type="dxa"/>
            <w:vAlign w:val="bottom"/>
          </w:tcPr>
          <w:p w14:paraId="0558CC75" w14:textId="449FD26C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/>
              </w:rPr>
              <w:t>80.00</w:t>
            </w:r>
          </w:p>
        </w:tc>
        <w:tc>
          <w:tcPr>
            <w:tcW w:w="780" w:type="dxa"/>
            <w:vAlign w:val="bottom"/>
          </w:tcPr>
          <w:p w14:paraId="3AA857FB" w14:textId="05EE102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8,450</w:t>
            </w:r>
          </w:p>
        </w:tc>
        <w:tc>
          <w:tcPr>
            <w:tcW w:w="779" w:type="dxa"/>
            <w:vAlign w:val="bottom"/>
          </w:tcPr>
          <w:p w14:paraId="674409DA" w14:textId="76FD6AD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8,201</w:t>
            </w:r>
          </w:p>
        </w:tc>
        <w:tc>
          <w:tcPr>
            <w:tcW w:w="780" w:type="dxa"/>
            <w:vAlign w:val="bottom"/>
          </w:tcPr>
          <w:p w14:paraId="383AEFF3" w14:textId="26A903A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6,760</w:t>
            </w:r>
          </w:p>
        </w:tc>
        <w:tc>
          <w:tcPr>
            <w:tcW w:w="780" w:type="dxa"/>
            <w:vAlign w:val="bottom"/>
          </w:tcPr>
          <w:p w14:paraId="48140B81" w14:textId="3D0B58F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5,760</w:t>
            </w:r>
          </w:p>
        </w:tc>
        <w:tc>
          <w:tcPr>
            <w:tcW w:w="779" w:type="dxa"/>
            <w:vAlign w:val="bottom"/>
          </w:tcPr>
          <w:p w14:paraId="440A1F9E" w14:textId="6232EB8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36BBC60" w14:textId="46A52F5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7268FC1" w14:textId="533EF79F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6,760</w:t>
            </w:r>
          </w:p>
        </w:tc>
        <w:tc>
          <w:tcPr>
            <w:tcW w:w="779" w:type="dxa"/>
            <w:vAlign w:val="bottom"/>
          </w:tcPr>
          <w:p w14:paraId="4D65D9FF" w14:textId="2E1F944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5,76</w:t>
            </w:r>
            <w:r w:rsidRPr="00B33603">
              <w:rPr>
                <w:sz w:val="20"/>
                <w:szCs w:val="20"/>
                <w:cs/>
              </w:rPr>
              <w:t>0</w:t>
            </w:r>
          </w:p>
        </w:tc>
        <w:tc>
          <w:tcPr>
            <w:tcW w:w="780" w:type="dxa"/>
            <w:vAlign w:val="bottom"/>
          </w:tcPr>
          <w:p w14:paraId="5768E147" w14:textId="5425B34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D97523B" w14:textId="2E06CFA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42EBFD0F" w14:textId="77777777" w:rsidTr="00886899">
        <w:trPr>
          <w:cantSplit/>
        </w:trPr>
        <w:tc>
          <w:tcPr>
            <w:tcW w:w="2268" w:type="dxa"/>
          </w:tcPr>
          <w:p w14:paraId="372B3FBC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4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567" w:type="dxa"/>
            <w:vAlign w:val="bottom"/>
          </w:tcPr>
          <w:p w14:paraId="1138E32F" w14:textId="4B1E2D3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1956E103" w14:textId="304B268E" w:rsidR="00BF0611" w:rsidRPr="00B33603" w:rsidRDefault="00F2358E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ธุรกิจเพื่อสังคม</w:t>
            </w:r>
          </w:p>
        </w:tc>
        <w:tc>
          <w:tcPr>
            <w:tcW w:w="779" w:type="dxa"/>
            <w:vAlign w:val="bottom"/>
          </w:tcPr>
          <w:p w14:paraId="4E703B2B" w14:textId="1B2C82A4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50.40</w:t>
            </w:r>
          </w:p>
        </w:tc>
        <w:tc>
          <w:tcPr>
            <w:tcW w:w="781" w:type="dxa"/>
            <w:vAlign w:val="bottom"/>
          </w:tcPr>
          <w:p w14:paraId="429ACA32" w14:textId="2C3B19DD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/>
              </w:rPr>
              <w:t>50.40</w:t>
            </w:r>
          </w:p>
        </w:tc>
        <w:tc>
          <w:tcPr>
            <w:tcW w:w="780" w:type="dxa"/>
            <w:vAlign w:val="bottom"/>
          </w:tcPr>
          <w:p w14:paraId="474BB761" w14:textId="25B383C3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126</w:t>
            </w:r>
          </w:p>
        </w:tc>
        <w:tc>
          <w:tcPr>
            <w:tcW w:w="779" w:type="dxa"/>
            <w:vAlign w:val="bottom"/>
          </w:tcPr>
          <w:p w14:paraId="3EC6EE90" w14:textId="7C69F7D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126</w:t>
            </w:r>
          </w:p>
        </w:tc>
        <w:tc>
          <w:tcPr>
            <w:tcW w:w="780" w:type="dxa"/>
            <w:vAlign w:val="bottom"/>
          </w:tcPr>
          <w:p w14:paraId="70BADA7C" w14:textId="53012922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64</w:t>
            </w:r>
          </w:p>
        </w:tc>
        <w:tc>
          <w:tcPr>
            <w:tcW w:w="780" w:type="dxa"/>
            <w:vAlign w:val="bottom"/>
          </w:tcPr>
          <w:p w14:paraId="4B5CAE86" w14:textId="14759AC1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64</w:t>
            </w:r>
          </w:p>
        </w:tc>
        <w:tc>
          <w:tcPr>
            <w:tcW w:w="779" w:type="dxa"/>
            <w:vAlign w:val="bottom"/>
          </w:tcPr>
          <w:p w14:paraId="3DA01EAD" w14:textId="5C8EFF6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(64)</w:t>
            </w:r>
          </w:p>
        </w:tc>
        <w:tc>
          <w:tcPr>
            <w:tcW w:w="780" w:type="dxa"/>
            <w:vAlign w:val="bottom"/>
          </w:tcPr>
          <w:p w14:paraId="42C59E13" w14:textId="5751CB70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(64)</w:t>
            </w:r>
          </w:p>
        </w:tc>
        <w:tc>
          <w:tcPr>
            <w:tcW w:w="780" w:type="dxa"/>
            <w:vAlign w:val="bottom"/>
          </w:tcPr>
          <w:p w14:paraId="324E26D4" w14:textId="70EE31F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7B346A61" w14:textId="47C9688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4E20380" w14:textId="43A2759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AD0D82" w14:textId="3BB2C516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196F12E2" w14:textId="77777777" w:rsidTr="00886899">
        <w:trPr>
          <w:cantSplit/>
        </w:trPr>
        <w:tc>
          <w:tcPr>
            <w:tcW w:w="2268" w:type="dxa"/>
          </w:tcPr>
          <w:p w14:paraId="5396B5D3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67" w:type="dxa"/>
            <w:vAlign w:val="bottom"/>
          </w:tcPr>
          <w:p w14:paraId="57CA3452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0346115F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ดำเนินธุรกิจศูนย์บริหารเงินสำหรับกลุ่มบริษัท</w:t>
            </w:r>
          </w:p>
        </w:tc>
        <w:tc>
          <w:tcPr>
            <w:tcW w:w="779" w:type="dxa"/>
            <w:vAlign w:val="bottom"/>
          </w:tcPr>
          <w:p w14:paraId="32152C59" w14:textId="0EF79B2D" w:rsidR="00BF0611" w:rsidRPr="00B33603" w:rsidRDefault="00BF0611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71532D12" w14:textId="2C97CC91" w:rsidR="00BF0611" w:rsidRPr="00B33603" w:rsidRDefault="00BF0611" w:rsidP="00BF061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0" w:type="dxa"/>
            <w:vAlign w:val="bottom"/>
          </w:tcPr>
          <w:p w14:paraId="1EF4FB1C" w14:textId="72D287F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752267B" w14:textId="2D1FE9B8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659B1732" w14:textId="370F975B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09D5C331" w14:textId="3DD987ED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68ADE319" w14:textId="205E9AF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71EE2E0A" w14:textId="0A0E657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59692E6A" w14:textId="73DB5BD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3269138" w14:textId="2DBF642C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699DDCB8" w14:textId="21D0ACA4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82974B4" w14:textId="3DC6DB99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BF0611" w:rsidRPr="00B33603" w14:paraId="4ACD3092" w14:textId="77777777">
        <w:trPr>
          <w:cantSplit/>
        </w:trPr>
        <w:tc>
          <w:tcPr>
            <w:tcW w:w="2268" w:type="dxa"/>
          </w:tcPr>
          <w:p w14:paraId="6005FD5C" w14:textId="434F16F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บริษัท รีไฟเนอรี่ ออฟติไมซ์เซชั่น แอนด์ ซินเนอร์ยี่ เอนเตอร์ไพรส์ จำกัด</w:t>
            </w:r>
            <w:r w:rsidRPr="00B33603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67" w:type="dxa"/>
          </w:tcPr>
          <w:p w14:paraId="60D58BCF" w14:textId="77777777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B6178C9" w14:textId="5F92723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จัดทำแผนการและให้บริการบริหารงานธุรกิจโรงกลั่นน้ำมัน</w:t>
            </w:r>
          </w:p>
        </w:tc>
        <w:tc>
          <w:tcPr>
            <w:tcW w:w="779" w:type="dxa"/>
            <w:vAlign w:val="bottom"/>
          </w:tcPr>
          <w:p w14:paraId="6563A922" w14:textId="24D23F4C" w:rsidR="00BF0611" w:rsidRPr="00B33603" w:rsidRDefault="00101C2B" w:rsidP="00BF06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90.87</w:t>
            </w:r>
          </w:p>
        </w:tc>
        <w:tc>
          <w:tcPr>
            <w:tcW w:w="781" w:type="dxa"/>
            <w:vAlign w:val="bottom"/>
          </w:tcPr>
          <w:p w14:paraId="3B5C6FC5" w14:textId="7AAB5398" w:rsidR="00BF0611" w:rsidRPr="00B33603" w:rsidRDefault="00BF0611" w:rsidP="00BF061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50.00</w:t>
            </w:r>
          </w:p>
        </w:tc>
        <w:tc>
          <w:tcPr>
            <w:tcW w:w="780" w:type="dxa"/>
            <w:vAlign w:val="bottom"/>
          </w:tcPr>
          <w:p w14:paraId="64389A0D" w14:textId="11B6C415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6A7ADB7B" w14:textId="4B0EDFDA" w:rsidR="00BF0611" w:rsidRPr="00B33603" w:rsidRDefault="00BF0611" w:rsidP="00BF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0642FA12" w14:textId="470BF9F4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28025BB" w14:textId="06648A87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193462AF" w14:textId="1BB0A5CB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BA8EB2" w14:textId="47B155C1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5010234" w14:textId="7D064D0D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22BE5FEE" w14:textId="36A33F5D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7C72FB88" w14:textId="322EBC9A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vAlign w:val="bottom"/>
          </w:tcPr>
          <w:p w14:paraId="62289AF2" w14:textId="7089789F" w:rsidR="00BF0611" w:rsidRPr="00B33603" w:rsidRDefault="00BF0611" w:rsidP="00BF06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2D0549" w:rsidRPr="00B33603" w14:paraId="78AB15B4" w14:textId="77777777" w:rsidTr="007364E9">
        <w:trPr>
          <w:cantSplit/>
        </w:trPr>
        <w:tc>
          <w:tcPr>
            <w:tcW w:w="2268" w:type="dxa"/>
          </w:tcPr>
          <w:p w14:paraId="64CF88F2" w14:textId="123A07FA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7" w:hanging="142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33BF01FE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E8DE5AA" w14:textId="18645306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08C5A1B4" w14:textId="1FB359E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20D93E8C" w14:textId="2F52D93A" w:rsidR="002D0549" w:rsidRPr="00B33603" w:rsidRDefault="002D0549" w:rsidP="002D054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  <w:vAlign w:val="bottom"/>
          </w:tcPr>
          <w:p w14:paraId="494157A0" w14:textId="77777777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6ACB7C00" w14:textId="3C2695EF" w:rsidR="002D0549" w:rsidRPr="00B33603" w:rsidRDefault="002D0549" w:rsidP="002D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B60F4E7" w14:textId="74F1B508" w:rsidR="002D0549" w:rsidRPr="00B33603" w:rsidRDefault="00C217BD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60,891</w:t>
            </w:r>
          </w:p>
        </w:tc>
        <w:tc>
          <w:tcPr>
            <w:tcW w:w="780" w:type="dxa"/>
            <w:vAlign w:val="bottom"/>
          </w:tcPr>
          <w:p w14:paraId="71A000C8" w14:textId="74CE1163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56,011</w:t>
            </w:r>
          </w:p>
        </w:tc>
        <w:tc>
          <w:tcPr>
            <w:tcW w:w="779" w:type="dxa"/>
            <w:vAlign w:val="bottom"/>
          </w:tcPr>
          <w:p w14:paraId="224AE1B5" w14:textId="54A57692" w:rsidR="002D0549" w:rsidRPr="00B33603" w:rsidRDefault="00C217BD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(64)</w:t>
            </w:r>
          </w:p>
        </w:tc>
        <w:tc>
          <w:tcPr>
            <w:tcW w:w="780" w:type="dxa"/>
            <w:vAlign w:val="bottom"/>
          </w:tcPr>
          <w:p w14:paraId="2DC1A9B5" w14:textId="67A14D41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(64)</w:t>
            </w:r>
          </w:p>
        </w:tc>
        <w:tc>
          <w:tcPr>
            <w:tcW w:w="780" w:type="dxa"/>
            <w:vAlign w:val="bottom"/>
          </w:tcPr>
          <w:p w14:paraId="79984D22" w14:textId="61422BEF" w:rsidR="002D0549" w:rsidRPr="00B33603" w:rsidRDefault="00FC55D7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60,827</w:t>
            </w:r>
          </w:p>
        </w:tc>
        <w:tc>
          <w:tcPr>
            <w:tcW w:w="779" w:type="dxa"/>
            <w:vAlign w:val="bottom"/>
          </w:tcPr>
          <w:p w14:paraId="62D3FD06" w14:textId="36C85197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55,947</w:t>
            </w:r>
          </w:p>
        </w:tc>
        <w:tc>
          <w:tcPr>
            <w:tcW w:w="780" w:type="dxa"/>
            <w:vAlign w:val="bottom"/>
          </w:tcPr>
          <w:p w14:paraId="799EA9C4" w14:textId="34203505" w:rsidR="002D0549" w:rsidRPr="00B33603" w:rsidRDefault="00BF0611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585</w:t>
            </w:r>
          </w:p>
        </w:tc>
        <w:tc>
          <w:tcPr>
            <w:tcW w:w="780" w:type="dxa"/>
            <w:vAlign w:val="bottom"/>
          </w:tcPr>
          <w:p w14:paraId="56E3B532" w14:textId="58FD0FA4" w:rsidR="002D0549" w:rsidRPr="00B33603" w:rsidRDefault="002D0549" w:rsidP="002D0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2,265</w:t>
            </w:r>
          </w:p>
        </w:tc>
      </w:tr>
    </w:tbl>
    <w:p w14:paraId="2ADC3637" w14:textId="130D2C7F" w:rsidR="00747A73" w:rsidRPr="00B33603" w:rsidRDefault="00F47FEC" w:rsidP="00B1514C">
      <w:pPr>
        <w:pStyle w:val="BodyText2"/>
        <w:spacing w:line="240" w:lineRule="atLeast"/>
        <w:ind w:left="142" w:hanging="142"/>
        <w:jc w:val="thaiDistribute"/>
        <w:rPr>
          <w:rFonts w:asciiTheme="majorBidi" w:hAnsiTheme="majorBidi" w:cstheme="majorBidi"/>
          <w:sz w:val="20"/>
          <w:szCs w:val="20"/>
        </w:rPr>
        <w:sectPr w:rsidR="00747A73" w:rsidRPr="00B33603" w:rsidSect="00B86C44">
          <w:headerReference w:type="default" r:id="rId12"/>
          <w:footerReference w:type="default" r:id="rId13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  <w:r w:rsidRPr="00B33603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B33603">
        <w:rPr>
          <w:sz w:val="24"/>
          <w:szCs w:val="24"/>
          <w:vertAlign w:val="superscript"/>
        </w:rPr>
        <w:t xml:space="preserve"> </w:t>
      </w:r>
      <w:r w:rsidR="005505CB" w:rsidRPr="00B33603">
        <w:rPr>
          <w:rFonts w:asciiTheme="majorBidi" w:hAnsiTheme="majorBidi" w:cstheme="majorBidi"/>
          <w:sz w:val="20"/>
          <w:szCs w:val="20"/>
          <w:cs/>
        </w:rPr>
        <w:t>บริษัท รีไฟเนอรี่ ออฟติไมซ์เซชั่น แอนด์ ซินเนอร์ยี่ เอนเตอร์ไพรส์ จำกัด</w:t>
      </w:r>
      <w:r w:rsidR="006672C3" w:rsidRPr="00B33603">
        <w:rPr>
          <w:rFonts w:asciiTheme="majorBidi" w:hAnsiTheme="majorBidi" w:cstheme="majorBidi"/>
          <w:sz w:val="20"/>
          <w:szCs w:val="20"/>
        </w:rPr>
        <w:t xml:space="preserve"> (“ROSE”)</w:t>
      </w:r>
      <w:r w:rsidR="005505CB" w:rsidRPr="00B33603">
        <w:rPr>
          <w:rFonts w:asciiTheme="majorBidi" w:hAnsiTheme="majorBidi" w:cstheme="majorBidi"/>
          <w:sz w:val="20"/>
          <w:szCs w:val="20"/>
          <w:cs/>
        </w:rPr>
        <w:t xml:space="preserve"> ถือหุ้นโดยบริษัทร้อยละ</w:t>
      </w:r>
      <w:r w:rsidRPr="00B33603">
        <w:rPr>
          <w:rFonts w:asciiTheme="majorBidi" w:hAnsiTheme="majorBidi" w:cstheme="majorBidi"/>
          <w:sz w:val="20"/>
          <w:szCs w:val="20"/>
        </w:rPr>
        <w:t xml:space="preserve"> </w:t>
      </w:r>
      <w:r w:rsidR="006718C4" w:rsidRPr="00B33603">
        <w:rPr>
          <w:rFonts w:asciiTheme="majorBidi" w:hAnsiTheme="majorBidi" w:cstheme="majorBidi"/>
          <w:sz w:val="20"/>
          <w:szCs w:val="20"/>
        </w:rPr>
        <w:t>50</w:t>
      </w:r>
      <w:r w:rsidR="005505CB" w:rsidRPr="00B33603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B33603">
        <w:rPr>
          <w:rFonts w:asciiTheme="majorBidi" w:hAnsiTheme="majorBidi" w:cstheme="majorBidi"/>
          <w:sz w:val="20"/>
          <w:szCs w:val="20"/>
          <w:cs/>
        </w:rPr>
        <w:t>และบริษัท บางจาก ศรีราชา จำกัด (มหาชน) (ซึ่งเป็นบริษัทย่อย ถือหุ้นร้อยละ</w:t>
      </w:r>
      <w:r w:rsidRPr="00B33603">
        <w:rPr>
          <w:rFonts w:asciiTheme="majorBidi" w:hAnsiTheme="majorBidi" w:cstheme="majorBidi"/>
          <w:sz w:val="20"/>
          <w:szCs w:val="20"/>
        </w:rPr>
        <w:t xml:space="preserve"> </w:t>
      </w:r>
      <w:r w:rsidR="003A5DF3" w:rsidRPr="00B33603">
        <w:rPr>
          <w:rFonts w:asciiTheme="majorBidi" w:hAnsiTheme="majorBidi" w:cstheme="majorBidi"/>
          <w:sz w:val="20"/>
          <w:szCs w:val="20"/>
        </w:rPr>
        <w:t>99</w:t>
      </w:r>
      <w:r w:rsidR="00492565" w:rsidRPr="00B33603">
        <w:rPr>
          <w:rFonts w:asciiTheme="majorBidi" w:hAnsiTheme="majorBidi" w:cstheme="majorBidi"/>
          <w:sz w:val="20"/>
          <w:szCs w:val="20"/>
        </w:rPr>
        <w:t>.</w:t>
      </w:r>
      <w:r w:rsidR="009A6E58" w:rsidRPr="00B33603">
        <w:rPr>
          <w:rFonts w:asciiTheme="majorBidi" w:hAnsiTheme="majorBidi" w:cstheme="majorBidi"/>
          <w:sz w:val="20"/>
          <w:szCs w:val="20"/>
        </w:rPr>
        <w:t>7</w:t>
      </w:r>
      <w:r w:rsidR="003A5DF3" w:rsidRPr="00B33603">
        <w:rPr>
          <w:rFonts w:asciiTheme="majorBidi" w:hAnsiTheme="majorBidi" w:cstheme="majorBidi"/>
          <w:sz w:val="20"/>
          <w:szCs w:val="20"/>
        </w:rPr>
        <w:t>2</w:t>
      </w:r>
      <w:r w:rsidR="005505CB" w:rsidRPr="00B33603">
        <w:rPr>
          <w:rFonts w:asciiTheme="majorBidi" w:hAnsiTheme="majorBidi" w:cstheme="majorBidi"/>
          <w:sz w:val="20"/>
          <w:szCs w:val="20"/>
        </w:rPr>
        <w:t>)</w:t>
      </w:r>
      <w:r w:rsidRPr="00B33603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B33603">
        <w:rPr>
          <w:rFonts w:asciiTheme="majorBidi" w:hAnsiTheme="majorBidi" w:cstheme="majorBidi"/>
          <w:sz w:val="20"/>
          <w:szCs w:val="20"/>
          <w:cs/>
        </w:rPr>
        <w:t>ร้อยละ</w:t>
      </w:r>
      <w:r w:rsidR="00AA429B" w:rsidRPr="00B33603">
        <w:rPr>
          <w:rFonts w:asciiTheme="majorBidi" w:hAnsiTheme="majorBidi" w:cstheme="majorBidi"/>
          <w:sz w:val="20"/>
          <w:szCs w:val="20"/>
        </w:rPr>
        <w:t xml:space="preserve"> </w:t>
      </w:r>
      <w:r w:rsidR="00DD091F" w:rsidRPr="00B33603">
        <w:rPr>
          <w:rFonts w:asciiTheme="majorBidi" w:hAnsiTheme="majorBidi" w:cstheme="majorBidi"/>
          <w:sz w:val="20"/>
          <w:szCs w:val="20"/>
        </w:rPr>
        <w:t>50</w:t>
      </w:r>
      <w:r w:rsidR="006672C3" w:rsidRPr="00B3360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E37EC7" w:rsidRPr="00B33603">
        <w:rPr>
          <w:rFonts w:asciiTheme="majorBidi" w:hAnsiTheme="majorBidi" w:cstheme="majorBidi" w:hint="cs"/>
          <w:sz w:val="20"/>
          <w:szCs w:val="20"/>
          <w:cs/>
        </w:rPr>
        <w:t>โดยใน</w:t>
      </w:r>
      <w:r w:rsidR="006672C3" w:rsidRPr="00B33603">
        <w:rPr>
          <w:rFonts w:asciiTheme="majorBidi" w:hAnsiTheme="majorBidi"/>
          <w:sz w:val="20"/>
          <w:szCs w:val="20"/>
          <w:cs/>
        </w:rPr>
        <w:t xml:space="preserve">วันที่ </w:t>
      </w:r>
      <w:r w:rsidR="00DD091F" w:rsidRPr="00B33603">
        <w:rPr>
          <w:rFonts w:asciiTheme="majorBidi" w:hAnsiTheme="majorBidi"/>
          <w:sz w:val="20"/>
          <w:szCs w:val="20"/>
        </w:rPr>
        <w:t>6</w:t>
      </w:r>
      <w:r w:rsidR="006672C3" w:rsidRPr="00B33603">
        <w:rPr>
          <w:rFonts w:asciiTheme="majorBidi" w:hAnsiTheme="majorBidi"/>
          <w:sz w:val="20"/>
          <w:szCs w:val="20"/>
          <w:cs/>
        </w:rPr>
        <w:t xml:space="preserve"> มกราคม </w:t>
      </w:r>
      <w:r w:rsidR="00DD091F" w:rsidRPr="00B33603">
        <w:rPr>
          <w:rFonts w:asciiTheme="majorBidi" w:hAnsiTheme="majorBidi"/>
          <w:sz w:val="20"/>
          <w:szCs w:val="20"/>
        </w:rPr>
        <w:t>2569</w:t>
      </w:r>
      <w:r w:rsidR="006672C3" w:rsidRPr="00B33603">
        <w:rPr>
          <w:rFonts w:asciiTheme="majorBidi" w:hAnsiTheme="majorBidi"/>
          <w:sz w:val="20"/>
          <w:szCs w:val="20"/>
          <w:cs/>
        </w:rPr>
        <w:t xml:space="preserve"> ที่ประชุมคณะกรรมการบริษัท</w:t>
      </w:r>
      <w:r w:rsidR="005E2E53" w:rsidRPr="00B33603">
        <w:rPr>
          <w:rFonts w:asciiTheme="majorBidi" w:hAnsiTheme="majorBidi" w:hint="cs"/>
          <w:sz w:val="20"/>
          <w:szCs w:val="20"/>
          <w:cs/>
        </w:rPr>
        <w:t>ของ</w:t>
      </w:r>
      <w:r w:rsidR="006672C3" w:rsidRPr="00B33603">
        <w:rPr>
          <w:rFonts w:asciiTheme="majorBidi" w:hAnsiTheme="majorBidi"/>
          <w:sz w:val="20"/>
          <w:szCs w:val="20"/>
        </w:rPr>
        <w:t xml:space="preserve"> </w:t>
      </w:r>
      <w:r w:rsidR="006672C3" w:rsidRPr="00B33603">
        <w:rPr>
          <w:rFonts w:asciiTheme="majorBidi" w:hAnsiTheme="majorBidi" w:cstheme="majorBidi"/>
          <w:sz w:val="20"/>
          <w:szCs w:val="20"/>
        </w:rPr>
        <w:t xml:space="preserve">ROSE </w:t>
      </w:r>
      <w:r w:rsidR="006672C3" w:rsidRPr="00B33603">
        <w:rPr>
          <w:rFonts w:asciiTheme="majorBidi" w:hAnsiTheme="majorBidi"/>
          <w:sz w:val="20"/>
          <w:szCs w:val="20"/>
          <w:cs/>
        </w:rPr>
        <w:t>มีมติเห็นชอบให้</w:t>
      </w:r>
      <w:r w:rsidR="005E2E53" w:rsidRPr="00B33603">
        <w:rPr>
          <w:rFonts w:asciiTheme="majorBidi" w:hAnsiTheme="majorBidi" w:hint="cs"/>
          <w:sz w:val="20"/>
          <w:szCs w:val="20"/>
          <w:cs/>
        </w:rPr>
        <w:t>เลิกกิจการ</w:t>
      </w:r>
    </w:p>
    <w:p w14:paraId="5AEF911A" w14:textId="77777777" w:rsidR="00022542" w:rsidRPr="00B33603" w:rsidRDefault="00022542" w:rsidP="0002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  <w:bookmarkStart w:id="7" w:name="OLE_LINK11"/>
      <w:bookmarkStart w:id="8" w:name="OLE_LINK12"/>
      <w:r w:rsidRPr="00B33603">
        <w:rPr>
          <w:cs/>
          <w:lang w:val="en-GB"/>
        </w:rPr>
        <w:lastRenderedPageBreak/>
        <w:t>บริษัทที่อยู่ภายใต้บริษัทย่อยของบริษัท</w:t>
      </w:r>
      <w:r w:rsidRPr="00B33603">
        <w:rPr>
          <w:rFonts w:hint="cs"/>
          <w:cs/>
          <w:lang w:val="en-GB"/>
        </w:rPr>
        <w:t>ซึ่ง</w:t>
      </w:r>
      <w:r w:rsidRPr="00B33603">
        <w:rPr>
          <w:cs/>
          <w:lang w:val="en-GB"/>
        </w:rPr>
        <w:t>รวมอยู่ในการจัดทำงบการเงินรวม มีดังนี้</w:t>
      </w:r>
    </w:p>
    <w:p w14:paraId="13951FBF" w14:textId="77777777" w:rsidR="00022542" w:rsidRPr="00B33603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18"/>
          <w:szCs w:val="18"/>
          <w:lang w:val="en-GB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3"/>
        <w:gridCol w:w="3119"/>
        <w:gridCol w:w="1275"/>
        <w:gridCol w:w="993"/>
        <w:gridCol w:w="993"/>
      </w:tblGrid>
      <w:tr w:rsidR="00A35EBF" w:rsidRPr="00B33603" w14:paraId="46ED692E" w14:textId="77777777" w:rsidTr="00EC6754">
        <w:trPr>
          <w:trHeight w:val="20"/>
          <w:tblHeader/>
        </w:trPr>
        <w:tc>
          <w:tcPr>
            <w:tcW w:w="3093" w:type="dxa"/>
          </w:tcPr>
          <w:p w14:paraId="6062A7F3" w14:textId="639D3643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rFonts w:hint="cs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119" w:type="dxa"/>
          </w:tcPr>
          <w:p w14:paraId="21DBE829" w14:textId="15B6135B" w:rsidR="00A35EBF" w:rsidRPr="00B33603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5" w:type="dxa"/>
          </w:tcPr>
          <w:p w14:paraId="43D20ED0" w14:textId="58A909EE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6" w:type="dxa"/>
            <w:gridSpan w:val="2"/>
          </w:tcPr>
          <w:p w14:paraId="6C8F0CDD" w14:textId="6C0581FF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A35EBF" w:rsidRPr="00B33603" w14:paraId="2A34F7FD" w14:textId="77777777" w:rsidTr="00EC6754">
        <w:trPr>
          <w:trHeight w:val="20"/>
          <w:tblHeader/>
        </w:trPr>
        <w:tc>
          <w:tcPr>
            <w:tcW w:w="3093" w:type="dxa"/>
          </w:tcPr>
          <w:p w14:paraId="75A21631" w14:textId="77777777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663A484A" w14:textId="77777777" w:rsidR="00A35EBF" w:rsidRPr="00B33603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4F42DB3" w14:textId="77777777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68A1EAC" w14:textId="5C8AFD09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256</w:t>
            </w:r>
            <w:r w:rsidR="000E24E2" w:rsidRPr="00B33603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7BC75C83" w14:textId="16A64DF7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256</w:t>
            </w:r>
            <w:r w:rsidR="000E24E2" w:rsidRPr="00B33603">
              <w:rPr>
                <w:sz w:val="24"/>
                <w:szCs w:val="24"/>
              </w:rPr>
              <w:t>7</w:t>
            </w:r>
          </w:p>
        </w:tc>
      </w:tr>
      <w:tr w:rsidR="00A35EBF" w:rsidRPr="00B33603" w14:paraId="670485E8" w14:textId="77777777" w:rsidTr="00EC6754">
        <w:trPr>
          <w:trHeight w:val="20"/>
          <w:tblHeader/>
        </w:trPr>
        <w:tc>
          <w:tcPr>
            <w:tcW w:w="3093" w:type="dxa"/>
          </w:tcPr>
          <w:p w14:paraId="7C81CC47" w14:textId="77777777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1A86CB89" w14:textId="77777777" w:rsidR="00A35EBF" w:rsidRPr="00B33603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03B1778" w14:textId="77777777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</w:tcPr>
          <w:p w14:paraId="3E29DCB3" w14:textId="6D5F6A63" w:rsidR="00A35EBF" w:rsidRPr="00B33603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i/>
                <w:iCs/>
                <w:sz w:val="24"/>
                <w:szCs w:val="24"/>
              </w:rPr>
            </w:pPr>
            <w:r w:rsidRPr="00B33603">
              <w:rPr>
                <w:i/>
                <w:iCs/>
                <w:sz w:val="24"/>
                <w:szCs w:val="24"/>
              </w:rPr>
              <w:t>(</w:t>
            </w:r>
            <w:r w:rsidRPr="00B33603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B33603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030A8" w:rsidRPr="00B33603" w14:paraId="386DA89A" w14:textId="77777777" w:rsidTr="00EC6754">
        <w:trPr>
          <w:trHeight w:val="20"/>
        </w:trPr>
        <w:tc>
          <w:tcPr>
            <w:tcW w:w="3093" w:type="dxa"/>
          </w:tcPr>
          <w:p w14:paraId="4340F993" w14:textId="64061A0A" w:rsidR="004030A8" w:rsidRPr="00B33603" w:rsidRDefault="004030A8" w:rsidP="0040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119" w:type="dxa"/>
          </w:tcPr>
          <w:p w14:paraId="2EB35B56" w14:textId="77777777" w:rsidR="004030A8" w:rsidRPr="00B33603" w:rsidRDefault="004030A8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1C3D167" w14:textId="77777777" w:rsidR="004030A8" w:rsidRPr="00B33603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</w:tcPr>
          <w:p w14:paraId="40452A1E" w14:textId="77777777" w:rsidR="004030A8" w:rsidRPr="00B33603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</w:p>
        </w:tc>
      </w:tr>
      <w:tr w:rsidR="000E24E2" w:rsidRPr="00B33603" w14:paraId="255FE9BE" w14:textId="77777777" w:rsidTr="00EC6754">
        <w:trPr>
          <w:trHeight w:val="20"/>
        </w:trPr>
        <w:tc>
          <w:tcPr>
            <w:tcW w:w="3093" w:type="dxa"/>
          </w:tcPr>
          <w:p w14:paraId="16D9C758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วินโนหนี้ จำกัด</w:t>
            </w:r>
          </w:p>
        </w:tc>
        <w:tc>
          <w:tcPr>
            <w:tcW w:w="3119" w:type="dxa"/>
          </w:tcPr>
          <w:p w14:paraId="31858F14" w14:textId="6931677C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ดำเนินธุรกิจให้เช่ารถจักรยานยนต์ไฟฟ้าพร้อมบริการสับเปลี่ยนแบตเตอรี่</w:t>
            </w:r>
          </w:p>
        </w:tc>
        <w:tc>
          <w:tcPr>
            <w:tcW w:w="1275" w:type="dxa"/>
          </w:tcPr>
          <w:p w14:paraId="3BC12AC6" w14:textId="5F5DEE23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26E2912" w14:textId="5B4423D7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50.79</w:t>
            </w:r>
          </w:p>
        </w:tc>
        <w:tc>
          <w:tcPr>
            <w:tcW w:w="993" w:type="dxa"/>
          </w:tcPr>
          <w:p w14:paraId="7C92C36B" w14:textId="40C25CA5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50.79</w:t>
            </w:r>
          </w:p>
        </w:tc>
      </w:tr>
      <w:tr w:rsidR="000E24E2" w:rsidRPr="00B33603" w14:paraId="20AD6EC4" w14:textId="77777777" w:rsidTr="00EC6754">
        <w:trPr>
          <w:trHeight w:val="20"/>
        </w:trPr>
        <w:tc>
          <w:tcPr>
            <w:tcW w:w="3093" w:type="dxa"/>
          </w:tcPr>
          <w:p w14:paraId="64BD6630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3119" w:type="dxa"/>
          </w:tcPr>
          <w:p w14:paraId="2687BC47" w14:textId="0550838A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51063B71" w14:textId="14FC1A40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C87D9CC" w14:textId="27744E4C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7234F7D" w14:textId="7B69008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001AC6E5" w14:textId="77777777" w:rsidTr="00EC6754">
        <w:trPr>
          <w:trHeight w:val="20"/>
        </w:trPr>
        <w:tc>
          <w:tcPr>
            <w:tcW w:w="3093" w:type="dxa"/>
          </w:tcPr>
          <w:p w14:paraId="387F0E86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B33603">
              <w:rPr>
                <w:rFonts w:hint="cs"/>
                <w:sz w:val="24"/>
                <w:szCs w:val="24"/>
              </w:rPr>
              <w:br/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  (ปราจีนบุรี) จำกัด </w:t>
            </w:r>
          </w:p>
        </w:tc>
        <w:tc>
          <w:tcPr>
            <w:tcW w:w="3119" w:type="dxa"/>
          </w:tcPr>
          <w:p w14:paraId="27DC9192" w14:textId="7CD309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7D5D02CB" w14:textId="404EBE05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0130E490" w14:textId="4CBF2323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44116F6" w14:textId="06462C0A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4FE5546C" w14:textId="77777777" w:rsidTr="00EC6754">
        <w:trPr>
          <w:trHeight w:val="20"/>
        </w:trPr>
        <w:tc>
          <w:tcPr>
            <w:tcW w:w="3093" w:type="dxa"/>
          </w:tcPr>
          <w:p w14:paraId="1E4CE57B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B33603">
              <w:rPr>
                <w:rFonts w:hint="cs"/>
                <w:sz w:val="24"/>
                <w:szCs w:val="24"/>
              </w:rPr>
              <w:br/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  (ชัยภูมิ</w:t>
            </w:r>
            <w:r w:rsidRPr="00B33603">
              <w:rPr>
                <w:rFonts w:hint="cs"/>
                <w:sz w:val="24"/>
                <w:szCs w:val="24"/>
              </w:rPr>
              <w:t>1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119" w:type="dxa"/>
          </w:tcPr>
          <w:p w14:paraId="6E8F2C55" w14:textId="471F0D3F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070C728F" w14:textId="53C95A04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F41F8AE" w14:textId="0B66EE41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39395C5" w14:textId="4D142BD0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7F8E2613" w14:textId="77777777" w:rsidTr="00EC6754">
        <w:trPr>
          <w:trHeight w:val="20"/>
        </w:trPr>
        <w:tc>
          <w:tcPr>
            <w:tcW w:w="3093" w:type="dxa"/>
          </w:tcPr>
          <w:p w14:paraId="2BE4935E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B33603">
              <w:rPr>
                <w:rFonts w:hint="cs"/>
                <w:sz w:val="24"/>
                <w:szCs w:val="24"/>
              </w:rPr>
              <w:br/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  (บุรีรัมย์) จำกัด </w:t>
            </w:r>
          </w:p>
        </w:tc>
        <w:tc>
          <w:tcPr>
            <w:tcW w:w="3119" w:type="dxa"/>
          </w:tcPr>
          <w:p w14:paraId="1A91157C" w14:textId="0D4BFCD6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7AF658B5" w14:textId="05A4B3C4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4DD4590" w14:textId="28AF12EA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7B6169B" w14:textId="19E19C89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377E31E0" w14:textId="77777777" w:rsidTr="00EC6754">
        <w:trPr>
          <w:trHeight w:val="20"/>
        </w:trPr>
        <w:tc>
          <w:tcPr>
            <w:tcW w:w="3093" w:type="dxa"/>
          </w:tcPr>
          <w:p w14:paraId="0B57AB14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B33603">
              <w:rPr>
                <w:rFonts w:hint="cs"/>
                <w:sz w:val="24"/>
                <w:szCs w:val="24"/>
              </w:rPr>
              <w:br/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  (บุรีรัมย์</w:t>
            </w:r>
            <w:r w:rsidRPr="00B33603">
              <w:rPr>
                <w:rFonts w:hint="cs"/>
                <w:sz w:val="24"/>
                <w:szCs w:val="24"/>
              </w:rPr>
              <w:t>1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119" w:type="dxa"/>
          </w:tcPr>
          <w:p w14:paraId="4122029D" w14:textId="372F5424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3D4AE1A0" w14:textId="4AF20120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48395382" w14:textId="43F78BE8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CBE9C46" w14:textId="7F3F02AA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42BD54C0" w14:textId="77777777" w:rsidTr="00EC6754">
        <w:trPr>
          <w:trHeight w:val="220"/>
        </w:trPr>
        <w:tc>
          <w:tcPr>
            <w:tcW w:w="3093" w:type="dxa"/>
          </w:tcPr>
          <w:p w14:paraId="7F4C2F5E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B33603">
              <w:rPr>
                <w:rFonts w:hint="cs"/>
                <w:sz w:val="24"/>
                <w:szCs w:val="24"/>
              </w:rPr>
              <w:br/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  (นครราชสีมา) จำกัด </w:t>
            </w:r>
          </w:p>
        </w:tc>
        <w:tc>
          <w:tcPr>
            <w:tcW w:w="3119" w:type="dxa"/>
          </w:tcPr>
          <w:p w14:paraId="1BB02B17" w14:textId="2DBBBDF9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28C236EA" w14:textId="50CB20A5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375382BC" w14:textId="37703273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DC17BF6" w14:textId="2F563E3A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21D00E12" w14:textId="77777777" w:rsidTr="00EC6754">
        <w:trPr>
          <w:trHeight w:val="20"/>
        </w:trPr>
        <w:tc>
          <w:tcPr>
            <w:tcW w:w="3093" w:type="dxa"/>
          </w:tcPr>
          <w:p w14:paraId="74690F0E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3119" w:type="dxa"/>
          </w:tcPr>
          <w:p w14:paraId="3BB7E197" w14:textId="7C539559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ระบบผลิตไฟฟ้าพลังงานแสงอาทิตย์บนหลังคา</w:t>
            </w:r>
          </w:p>
        </w:tc>
        <w:tc>
          <w:tcPr>
            <w:tcW w:w="1275" w:type="dxa"/>
          </w:tcPr>
          <w:p w14:paraId="7D738CF6" w14:textId="5071E054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5DE2B16" w14:textId="14D87198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14:paraId="54F3A364" w14:textId="1A9E0453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75</w:t>
            </w:r>
          </w:p>
        </w:tc>
      </w:tr>
      <w:tr w:rsidR="000E24E2" w:rsidRPr="00B33603" w14:paraId="02E5743C" w14:textId="77777777" w:rsidTr="00EC6754">
        <w:trPr>
          <w:trHeight w:val="20"/>
        </w:trPr>
        <w:tc>
          <w:tcPr>
            <w:tcW w:w="3093" w:type="dxa"/>
          </w:tcPr>
          <w:p w14:paraId="45B87ABE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บีซีพีจี อินโดไชน่า จำกัด</w:t>
            </w:r>
          </w:p>
        </w:tc>
        <w:tc>
          <w:tcPr>
            <w:tcW w:w="3119" w:type="dxa"/>
          </w:tcPr>
          <w:p w14:paraId="3C22762D" w14:textId="5F8DC90A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51499953" w14:textId="185626FD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952AC99" w14:textId="4987DC69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F8BD7E0" w14:textId="3B18A20B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2DBF9257" w14:textId="77777777" w:rsidTr="00EC6754">
        <w:trPr>
          <w:trHeight w:val="20"/>
        </w:trPr>
        <w:tc>
          <w:tcPr>
            <w:tcW w:w="3093" w:type="dxa"/>
          </w:tcPr>
          <w:p w14:paraId="37A8DCB1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3119" w:type="dxa"/>
          </w:tcPr>
          <w:p w14:paraId="0B9B84DD" w14:textId="5D666BF5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โรงไฟฟ้าพลังงานลม</w:t>
            </w:r>
          </w:p>
        </w:tc>
        <w:tc>
          <w:tcPr>
            <w:tcW w:w="1275" w:type="dxa"/>
          </w:tcPr>
          <w:p w14:paraId="6427434C" w14:textId="111C7404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4CAC093" w14:textId="337A18AC" w:rsidR="000E24E2" w:rsidRPr="00B33603" w:rsidRDefault="003B2EC4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14DB903" w14:textId="3B0D5B2F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57B3C26B" w14:textId="77777777" w:rsidTr="00EC6754">
        <w:trPr>
          <w:trHeight w:val="20"/>
        </w:trPr>
        <w:tc>
          <w:tcPr>
            <w:tcW w:w="3093" w:type="dxa"/>
          </w:tcPr>
          <w:p w14:paraId="7EBC3AF1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บีเอสอี พาวเวอร์ โฮลดิ้งส์ (ประเทศไทย) จำกัด</w:t>
            </w:r>
          </w:p>
        </w:tc>
        <w:tc>
          <w:tcPr>
            <w:tcW w:w="3119" w:type="dxa"/>
          </w:tcPr>
          <w:p w14:paraId="0E68157A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01951759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FAD6E9F" w14:textId="7777777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4B79B9EE" w14:textId="6ACB3CE4" w:rsidR="000E24E2" w:rsidRPr="00B33603" w:rsidRDefault="009A440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7DEC18B" w14:textId="0A6FF61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0E24E2" w:rsidRPr="00B33603" w14:paraId="1B87EBBA" w14:textId="77777777" w:rsidTr="00EC6754">
        <w:trPr>
          <w:trHeight w:val="20"/>
        </w:trPr>
        <w:tc>
          <w:tcPr>
            <w:tcW w:w="3093" w:type="dxa"/>
          </w:tcPr>
          <w:p w14:paraId="285DD22A" w14:textId="4E8BD1B7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3119" w:type="dxa"/>
          </w:tcPr>
          <w:p w14:paraId="32545F96" w14:textId="4541076C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69E3DE86" w14:textId="620DA901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5DC9D22" w14:textId="2EA43C24" w:rsidR="000E24E2" w:rsidRPr="00B33603" w:rsidRDefault="009A440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B85151D" w14:textId="044085EF" w:rsidR="000E24E2" w:rsidRPr="00B33603" w:rsidRDefault="000E24E2" w:rsidP="000E2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374C61D0" w14:textId="77777777" w:rsidTr="00EC6754">
        <w:trPr>
          <w:trHeight w:val="20"/>
        </w:trPr>
        <w:tc>
          <w:tcPr>
            <w:tcW w:w="3093" w:type="dxa"/>
          </w:tcPr>
          <w:p w14:paraId="295DDCD0" w14:textId="392A699F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บีเอสอี เพาเวอร์ (กาญจนบุรี) จำกัด</w:t>
            </w:r>
          </w:p>
        </w:tc>
        <w:tc>
          <w:tcPr>
            <w:tcW w:w="3119" w:type="dxa"/>
          </w:tcPr>
          <w:p w14:paraId="31FBF4A9" w14:textId="276910B2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10ECDCCD" w14:textId="6844C9BB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269EF1F" w14:textId="0241DE7E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9DF51A7" w14:textId="2DCF3D7D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390CC510" w14:textId="77777777" w:rsidTr="00EC6754">
        <w:trPr>
          <w:trHeight w:val="20"/>
        </w:trPr>
        <w:tc>
          <w:tcPr>
            <w:tcW w:w="3093" w:type="dxa"/>
          </w:tcPr>
          <w:p w14:paraId="206BE1EA" w14:textId="64689BBC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บีเอสอี เพาเวอร์ (กาญจนบุรี</w:t>
            </w:r>
            <w:r w:rsidRPr="00B33603">
              <w:rPr>
                <w:sz w:val="24"/>
                <w:szCs w:val="24"/>
              </w:rPr>
              <w:t xml:space="preserve"> 1</w:t>
            </w:r>
            <w:r w:rsidRPr="00B33603">
              <w:rPr>
                <w:rFonts w:hint="cs"/>
                <w:sz w:val="24"/>
                <w:szCs w:val="24"/>
                <w:cs/>
              </w:rPr>
              <w:t>) จำกัด</w:t>
            </w:r>
          </w:p>
        </w:tc>
        <w:tc>
          <w:tcPr>
            <w:tcW w:w="3119" w:type="dxa"/>
          </w:tcPr>
          <w:p w14:paraId="65C6A4A0" w14:textId="723625BD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10A67292" w14:textId="2252C164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C85FE24" w14:textId="1BDE636E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B738046" w14:textId="3AD9D78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501E9FD8" w14:textId="77777777" w:rsidTr="00EC6754">
        <w:trPr>
          <w:trHeight w:val="20"/>
        </w:trPr>
        <w:tc>
          <w:tcPr>
            <w:tcW w:w="3093" w:type="dxa"/>
          </w:tcPr>
          <w:p w14:paraId="7E8DC7A9" w14:textId="06A8DE86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บีเอสอี เพาเวอร์ จำกัด</w:t>
            </w:r>
          </w:p>
        </w:tc>
        <w:tc>
          <w:tcPr>
            <w:tcW w:w="3119" w:type="dxa"/>
          </w:tcPr>
          <w:p w14:paraId="20318E91" w14:textId="176D7E7E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28370102" w14:textId="5E9A6A02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12E6345" w14:textId="54C3F6AC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BA33B16" w14:textId="7A69902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4A82AE06" w14:textId="77777777" w:rsidTr="00EC6754">
        <w:trPr>
          <w:trHeight w:val="20"/>
        </w:trPr>
        <w:tc>
          <w:tcPr>
            <w:tcW w:w="3093" w:type="dxa"/>
          </w:tcPr>
          <w:p w14:paraId="06CF9C38" w14:textId="47C2224C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บีเอสอี เพาเวอร์ (ลพบุรี) จำกัด</w:t>
            </w:r>
          </w:p>
        </w:tc>
        <w:tc>
          <w:tcPr>
            <w:tcW w:w="3119" w:type="dxa"/>
          </w:tcPr>
          <w:p w14:paraId="65A8D65D" w14:textId="07CFF58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193490F5" w14:textId="22C5D48D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0A9B6A9" w14:textId="3B1E4046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9D138F3" w14:textId="68F4E9D0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17BD39E4" w14:textId="77777777" w:rsidTr="00EC6754">
        <w:trPr>
          <w:trHeight w:val="20"/>
        </w:trPr>
        <w:tc>
          <w:tcPr>
            <w:tcW w:w="3093" w:type="dxa"/>
          </w:tcPr>
          <w:p w14:paraId="3D510300" w14:textId="14C8FB92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</w:p>
        </w:tc>
        <w:tc>
          <w:tcPr>
            <w:tcW w:w="3119" w:type="dxa"/>
          </w:tcPr>
          <w:p w14:paraId="67ECE705" w14:textId="3798FA10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0667AAB9" w14:textId="1A77ED02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20D3101" w14:textId="181E5E6C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F1DDD3C" w14:textId="3B22634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57842E85" w14:textId="77777777" w:rsidTr="00EC6754">
        <w:trPr>
          <w:trHeight w:val="20"/>
        </w:trPr>
        <w:tc>
          <w:tcPr>
            <w:tcW w:w="3093" w:type="dxa"/>
          </w:tcPr>
          <w:p w14:paraId="472F92BE" w14:textId="7EC2D681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บีเอสอี เพาเวอร์ (อุดรธานี) จำกัด</w:t>
            </w:r>
          </w:p>
        </w:tc>
        <w:tc>
          <w:tcPr>
            <w:tcW w:w="3119" w:type="dxa"/>
          </w:tcPr>
          <w:p w14:paraId="071D597F" w14:textId="1C740C7B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0BFF01C8" w14:textId="5A9FDAD6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0F40250" w14:textId="36FB3E0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C099ACB" w14:textId="48DBBE93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8106F7" w:rsidRPr="00B33603" w14:paraId="0579114D" w14:textId="77777777" w:rsidTr="00EC6754">
        <w:trPr>
          <w:trHeight w:val="20"/>
        </w:trPr>
        <w:tc>
          <w:tcPr>
            <w:tcW w:w="3093" w:type="dxa"/>
          </w:tcPr>
          <w:p w14:paraId="182CED46" w14:textId="70B0E75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บีเอสอี เพาเวอร์ (เพชรนคร) จำกัด</w:t>
            </w:r>
          </w:p>
        </w:tc>
        <w:tc>
          <w:tcPr>
            <w:tcW w:w="3119" w:type="dxa"/>
          </w:tcPr>
          <w:p w14:paraId="0E974783" w14:textId="3DB9721D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</w:tcPr>
          <w:p w14:paraId="5C9F1F17" w14:textId="419B2AFE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F789F87" w14:textId="6F495BA8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18CE6A5" w14:textId="312AFC5F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8106F7" w:rsidRPr="00B33603" w14:paraId="40FA2E06" w14:textId="77777777" w:rsidTr="00EC6754">
        <w:trPr>
          <w:trHeight w:val="20"/>
        </w:trPr>
        <w:tc>
          <w:tcPr>
            <w:tcW w:w="3093" w:type="dxa"/>
          </w:tcPr>
          <w:p w14:paraId="78D8F1F5" w14:textId="347B75D3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เอเชียลิงค์ เทอมินัล จำกัด</w:t>
            </w:r>
          </w:p>
        </w:tc>
        <w:tc>
          <w:tcPr>
            <w:tcW w:w="3119" w:type="dxa"/>
          </w:tcPr>
          <w:p w14:paraId="35C729FB" w14:textId="274D6415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5" w:type="dxa"/>
          </w:tcPr>
          <w:p w14:paraId="34A26444" w14:textId="43493F93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4ED55A0" w14:textId="5DE82DCE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FFABB8F" w14:textId="5920A2B9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8106F7" w:rsidRPr="00B33603" w14:paraId="2E5D3CC6" w14:textId="77777777" w:rsidTr="00EC6754">
        <w:trPr>
          <w:trHeight w:val="20"/>
        </w:trPr>
        <w:tc>
          <w:tcPr>
            <w:tcW w:w="3093" w:type="dxa"/>
          </w:tcPr>
          <w:p w14:paraId="6E694CFF" w14:textId="479EC99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8BBC61A" w14:textId="33290482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6ABA9D7" w14:textId="4416A0F1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9F6123" w14:textId="7EA96863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75E7938" w14:textId="0ABC8E3D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</w:p>
        </w:tc>
      </w:tr>
      <w:tr w:rsidR="008106F7" w:rsidRPr="00B33603" w14:paraId="3CC8A1E5" w14:textId="77777777" w:rsidTr="0019189C">
        <w:trPr>
          <w:trHeight w:val="20"/>
        </w:trPr>
        <w:tc>
          <w:tcPr>
            <w:tcW w:w="3093" w:type="dxa"/>
          </w:tcPr>
          <w:p w14:paraId="34538E46" w14:textId="0C890122" w:rsidR="008106F7" w:rsidRPr="00B33603" w:rsidRDefault="002F73B2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B33603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B33603">
              <w:rPr>
                <w:sz w:val="24"/>
                <w:szCs w:val="24"/>
                <w:u w:val="single"/>
              </w:rPr>
              <w:t>(</w:t>
            </w:r>
            <w:r w:rsidRPr="00B33603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B33603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119" w:type="dxa"/>
          </w:tcPr>
          <w:p w14:paraId="0485E27C" w14:textId="7777777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F4E545D" w14:textId="7777777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0738CC" w14:textId="7777777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F1AA8BF" w14:textId="77777777" w:rsidR="008106F7" w:rsidRPr="00B33603" w:rsidRDefault="008106F7" w:rsidP="0081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2138AF" w:rsidRPr="00B33603" w14:paraId="7FA1F302" w14:textId="77777777" w:rsidTr="0019189C">
        <w:trPr>
          <w:trHeight w:val="20"/>
        </w:trPr>
        <w:tc>
          <w:tcPr>
            <w:tcW w:w="3093" w:type="dxa"/>
          </w:tcPr>
          <w:p w14:paraId="646E7237" w14:textId="25D28182" w:rsidR="002138AF" w:rsidRPr="00B33603" w:rsidRDefault="002138AF" w:rsidP="0021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3119" w:type="dxa"/>
          </w:tcPr>
          <w:p w14:paraId="7C209958" w14:textId="17BF2C3A" w:rsidR="002138AF" w:rsidRPr="00B33603" w:rsidRDefault="002138AF" w:rsidP="0021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ติดตั้งและบริหารจัดการระบบผลิตความเย็น</w:t>
            </w:r>
          </w:p>
        </w:tc>
        <w:tc>
          <w:tcPr>
            <w:tcW w:w="1275" w:type="dxa"/>
          </w:tcPr>
          <w:p w14:paraId="09A7BE5B" w14:textId="1C105D70" w:rsidR="002138AF" w:rsidRPr="00B33603" w:rsidRDefault="002138AF" w:rsidP="0021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033E666E" w14:textId="3ADD61E6" w:rsidR="002138AF" w:rsidRPr="00B33603" w:rsidRDefault="002138AF" w:rsidP="0021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51.16</w:t>
            </w:r>
          </w:p>
        </w:tc>
        <w:tc>
          <w:tcPr>
            <w:tcW w:w="993" w:type="dxa"/>
          </w:tcPr>
          <w:p w14:paraId="0BEC3460" w14:textId="5A018C55" w:rsidR="002138AF" w:rsidRPr="00B33603" w:rsidRDefault="002138AF" w:rsidP="0021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51.16</w:t>
            </w:r>
          </w:p>
        </w:tc>
      </w:tr>
      <w:tr w:rsidR="002F73B2" w:rsidRPr="00B33603" w14:paraId="38BE1D81" w14:textId="77777777" w:rsidTr="0019189C">
        <w:trPr>
          <w:trHeight w:val="20"/>
        </w:trPr>
        <w:tc>
          <w:tcPr>
            <w:tcW w:w="3093" w:type="dxa"/>
          </w:tcPr>
          <w:p w14:paraId="7E12BC40" w14:textId="5B2FC48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บีซีพีจี ไฮโดรเพาเวอร์ จำกัด</w:t>
            </w:r>
          </w:p>
        </w:tc>
        <w:tc>
          <w:tcPr>
            <w:tcW w:w="3119" w:type="dxa"/>
          </w:tcPr>
          <w:p w14:paraId="2FCCEAF2" w14:textId="58DF341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635E1DF4" w14:textId="05DF405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CB003E4" w14:textId="60B3EA1F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7920B08" w14:textId="7129A104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-</w:t>
            </w:r>
          </w:p>
        </w:tc>
      </w:tr>
      <w:tr w:rsidR="002F73B2" w:rsidRPr="00B33603" w14:paraId="65DA527F" w14:textId="77777777" w:rsidTr="0019189C">
        <w:trPr>
          <w:trHeight w:val="20"/>
        </w:trPr>
        <w:tc>
          <w:tcPr>
            <w:tcW w:w="3093" w:type="dxa"/>
          </w:tcPr>
          <w:p w14:paraId="4E71711F" w14:textId="49C46399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 xml:space="preserve">บริษัท บีบีจีไอ ไบโอเอทานอล จำกัด </w:t>
            </w:r>
            <w:r w:rsidRPr="00B33603">
              <w:rPr>
                <w:sz w:val="24"/>
                <w:szCs w:val="24"/>
              </w:rPr>
              <w:t>(</w:t>
            </w:r>
            <w:r w:rsidRPr="00B33603">
              <w:rPr>
                <w:rFonts w:hint="cs"/>
                <w:sz w:val="24"/>
                <w:szCs w:val="24"/>
                <w:cs/>
              </w:rPr>
              <w:t>มหาชน</w:t>
            </w:r>
            <w:r w:rsidRPr="00B33603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710D8521" w14:textId="7DB16F4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</w:tc>
        <w:tc>
          <w:tcPr>
            <w:tcW w:w="1275" w:type="dxa"/>
          </w:tcPr>
          <w:p w14:paraId="2EB93F25" w14:textId="5CEC6CF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3B84789" w14:textId="2B080E2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F9D0520" w14:textId="5406D23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6FB5FB29" w14:textId="77777777" w:rsidTr="0019189C">
        <w:trPr>
          <w:trHeight w:val="20"/>
        </w:trPr>
        <w:tc>
          <w:tcPr>
            <w:tcW w:w="3093" w:type="dxa"/>
          </w:tcPr>
          <w:p w14:paraId="33DEEA92" w14:textId="3513587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บริษัท บีบีจีไอ ไบโอดีเซล จำกัด</w:t>
            </w:r>
          </w:p>
        </w:tc>
        <w:tc>
          <w:tcPr>
            <w:tcW w:w="3119" w:type="dxa"/>
          </w:tcPr>
          <w:p w14:paraId="16410217" w14:textId="4235694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ดำเนินธุรกิจผลิตและจำหน่ายไบโอดีเซลและผลิตภัณฑ์ผลพลอยได้</w:t>
            </w:r>
          </w:p>
        </w:tc>
        <w:tc>
          <w:tcPr>
            <w:tcW w:w="1275" w:type="dxa"/>
          </w:tcPr>
          <w:p w14:paraId="09D9C4AD" w14:textId="1613B9E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06DCDB5" w14:textId="6FDD114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25AC7F7" w14:textId="4CA2FF5F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14051D3F" w14:textId="77777777" w:rsidTr="0019189C">
        <w:trPr>
          <w:trHeight w:val="20"/>
        </w:trPr>
        <w:tc>
          <w:tcPr>
            <w:tcW w:w="3093" w:type="dxa"/>
          </w:tcPr>
          <w:p w14:paraId="30E5E3BF" w14:textId="6DCEFE69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B33603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ไบโอเอทานอล (ฉะเชิงเทรา)</w:t>
            </w:r>
            <w:r w:rsidRPr="00B33603">
              <w:rPr>
                <w:spacing w:val="-8"/>
                <w:sz w:val="24"/>
                <w:szCs w:val="24"/>
              </w:rPr>
              <w:t xml:space="preserve"> </w:t>
            </w:r>
            <w:r w:rsidRPr="00B33603">
              <w:rPr>
                <w:rFonts w:hint="cs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3119" w:type="dxa"/>
          </w:tcPr>
          <w:p w14:paraId="7E5EE7C1" w14:textId="26D13E2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</w:tc>
        <w:tc>
          <w:tcPr>
            <w:tcW w:w="1275" w:type="dxa"/>
          </w:tcPr>
          <w:p w14:paraId="19EDE15C" w14:textId="42784DC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5EB3ED8" w14:textId="5D147E9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CD6B5B1" w14:textId="3C1F271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2597C09C" w14:textId="77777777" w:rsidTr="0019189C">
        <w:trPr>
          <w:trHeight w:val="20"/>
        </w:trPr>
        <w:tc>
          <w:tcPr>
            <w:tcW w:w="3093" w:type="dxa"/>
          </w:tcPr>
          <w:p w14:paraId="33714916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B33603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3119" w:type="dxa"/>
          </w:tcPr>
          <w:p w14:paraId="4D34A738" w14:textId="422F070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ดำเนินธุรกิจให้บริการสาธารณูปโภคและพลังงาน</w:t>
            </w:r>
          </w:p>
        </w:tc>
        <w:tc>
          <w:tcPr>
            <w:tcW w:w="1275" w:type="dxa"/>
          </w:tcPr>
          <w:p w14:paraId="1C0D9ED8" w14:textId="56F9EE3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B5A2602" w14:textId="168326F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19393BE" w14:textId="515F147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13A6AE56" w14:textId="77777777" w:rsidTr="0019189C">
        <w:trPr>
          <w:trHeight w:val="20"/>
        </w:trPr>
        <w:tc>
          <w:tcPr>
            <w:tcW w:w="3093" w:type="dxa"/>
          </w:tcPr>
          <w:p w14:paraId="49C4D951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B33603">
              <w:rPr>
                <w:spacing w:val="-8"/>
                <w:sz w:val="24"/>
                <w:szCs w:val="24"/>
                <w:cs/>
              </w:rPr>
              <w:t>บริษัท บีบีจีไอ เฟิร์มบ็อกซ์ ไบโอ จำกัด</w:t>
            </w:r>
          </w:p>
        </w:tc>
        <w:tc>
          <w:tcPr>
            <w:tcW w:w="3119" w:type="dxa"/>
          </w:tcPr>
          <w:p w14:paraId="31B829B1" w14:textId="1385232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ดำเนินธุรกิจให้บริการพัฒนาและผลิตผลิตภัณฑ์ชีวภาพ (</w:t>
            </w:r>
            <w:r w:rsidRPr="00B33603">
              <w:rPr>
                <w:sz w:val="24"/>
                <w:szCs w:val="24"/>
              </w:rPr>
              <w:t xml:space="preserve">CDMO) </w:t>
            </w:r>
            <w:r w:rsidRPr="00B33603">
              <w:rPr>
                <w:sz w:val="24"/>
                <w:szCs w:val="24"/>
                <w:cs/>
              </w:rPr>
              <w:t xml:space="preserve">ด้วยเทคโนโลยีชีวภาพขั้นสูง </w:t>
            </w:r>
            <w:r w:rsidRPr="00B33603">
              <w:rPr>
                <w:sz w:val="24"/>
                <w:szCs w:val="24"/>
              </w:rPr>
              <w:t>Precision Fermentation</w:t>
            </w:r>
          </w:p>
        </w:tc>
        <w:tc>
          <w:tcPr>
            <w:tcW w:w="1275" w:type="dxa"/>
          </w:tcPr>
          <w:p w14:paraId="1FD1DE8E" w14:textId="77FFF71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08A49F56" w14:textId="4B7F015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85.52</w:t>
            </w:r>
          </w:p>
        </w:tc>
        <w:tc>
          <w:tcPr>
            <w:tcW w:w="993" w:type="dxa"/>
          </w:tcPr>
          <w:p w14:paraId="5153B72A" w14:textId="1EC45A9A" w:rsidR="002F73B2" w:rsidRPr="00B33603" w:rsidRDefault="00B1514C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85.52</w:t>
            </w:r>
          </w:p>
        </w:tc>
      </w:tr>
      <w:tr w:rsidR="002F73B2" w:rsidRPr="00B33603" w14:paraId="550D5A2F" w14:textId="77777777" w:rsidTr="0019189C">
        <w:trPr>
          <w:trHeight w:val="20"/>
        </w:trPr>
        <w:tc>
          <w:tcPr>
            <w:tcW w:w="3093" w:type="dxa"/>
          </w:tcPr>
          <w:p w14:paraId="0D186C47" w14:textId="44F4692D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</w:rPr>
            </w:pPr>
            <w:r w:rsidRPr="00B33603">
              <w:rPr>
                <w:spacing w:val="-8"/>
                <w:sz w:val="24"/>
                <w:szCs w:val="24"/>
                <w:cs/>
              </w:rPr>
              <w:t>บริษัท วิน อินกรีเดียนส์ จำกัด</w:t>
            </w:r>
            <w:r w:rsidR="00F03F5B" w:rsidRPr="00B33603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3119" w:type="dxa"/>
          </w:tcPr>
          <w:p w14:paraId="7CFEA121" w14:textId="08127EB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ดำเนินธุรกิจผลิตและจำหน่ายผลิตภัณฑ์ชีวภาพ</w:t>
            </w:r>
            <w:r w:rsidRPr="00B33603">
              <w:rPr>
                <w:sz w:val="24"/>
                <w:szCs w:val="24"/>
              </w:rPr>
              <w:br/>
            </w:r>
            <w:r w:rsidRPr="00B33603">
              <w:rPr>
                <w:sz w:val="24"/>
                <w:szCs w:val="24"/>
                <w:cs/>
              </w:rPr>
              <w:t>ที่มีมูลค่าสูง</w:t>
            </w:r>
          </w:p>
        </w:tc>
        <w:tc>
          <w:tcPr>
            <w:tcW w:w="1275" w:type="dxa"/>
          </w:tcPr>
          <w:p w14:paraId="4F7857D0" w14:textId="30BD720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6CDA4E5" w14:textId="7DC83A1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A3BD955" w14:textId="65F29104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2A987F07" w14:textId="77777777" w:rsidTr="0019189C">
        <w:trPr>
          <w:trHeight w:val="20"/>
        </w:trPr>
        <w:tc>
          <w:tcPr>
            <w:tcW w:w="3093" w:type="dxa"/>
          </w:tcPr>
          <w:p w14:paraId="44AF957D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246" w:hanging="152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 xml:space="preserve">บริษัท </w:t>
            </w:r>
            <w:r w:rsidRPr="00B33603">
              <w:rPr>
                <w:spacing w:val="-4"/>
                <w:sz w:val="24"/>
                <w:szCs w:val="24"/>
                <w:cs/>
              </w:rPr>
              <w:t>วิสาหกิจส่งเสริมอุตสาหกรรม จำกัด</w:t>
            </w:r>
          </w:p>
        </w:tc>
        <w:tc>
          <w:tcPr>
            <w:tcW w:w="3119" w:type="dxa"/>
          </w:tcPr>
          <w:p w14:paraId="6233C845" w14:textId="0C7074D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</w:tcPr>
          <w:p w14:paraId="7796ED35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74170AE7" w14:textId="1A62F090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30A3B7A" w14:textId="7473352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1DEE4575" w14:textId="77777777" w:rsidTr="0019189C">
        <w:trPr>
          <w:trHeight w:val="20"/>
        </w:trPr>
        <w:tc>
          <w:tcPr>
            <w:tcW w:w="3093" w:type="dxa"/>
          </w:tcPr>
          <w:p w14:paraId="374E02DD" w14:textId="21C4C7D0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pacing w:val="2"/>
                <w:sz w:val="24"/>
                <w:szCs w:val="24"/>
                <w:cs/>
              </w:rPr>
            </w:pPr>
            <w:bookmarkStart w:id="9" w:name="_Hlk158103225"/>
            <w:r w:rsidRPr="00B33603">
              <w:rPr>
                <w:spacing w:val="2"/>
                <w:sz w:val="24"/>
                <w:szCs w:val="24"/>
                <w:cs/>
              </w:rPr>
              <w:t>บริษัท ร่วมพัฒนาอุตสาหกิจ จำกัด</w:t>
            </w:r>
            <w:bookmarkEnd w:id="9"/>
          </w:p>
        </w:tc>
        <w:tc>
          <w:tcPr>
            <w:tcW w:w="3119" w:type="dxa"/>
          </w:tcPr>
          <w:p w14:paraId="4F374855" w14:textId="7478BDD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</w:tcPr>
          <w:p w14:paraId="16DEB8E0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7967349A" w14:textId="708FAD5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759DFE0" w14:textId="46BE2AA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4BB87A7E" w14:textId="77777777" w:rsidTr="0019189C">
        <w:trPr>
          <w:trHeight w:val="20"/>
        </w:trPr>
        <w:tc>
          <w:tcPr>
            <w:tcW w:w="3093" w:type="dxa"/>
          </w:tcPr>
          <w:p w14:paraId="58EB4C01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บริษัท เพซเซตเตอร์ เอ็นเตอร์ไพรเซส จำกัด</w:t>
            </w:r>
          </w:p>
        </w:tc>
        <w:tc>
          <w:tcPr>
            <w:tcW w:w="3119" w:type="dxa"/>
          </w:tcPr>
          <w:p w14:paraId="1B1AEC5F" w14:textId="6878326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</w:tcPr>
          <w:p w14:paraId="72EAC1DD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331C34D2" w14:textId="139E9BC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C2327BE" w14:textId="3FC0B3F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26FE636A" w14:textId="77777777" w:rsidTr="0019189C">
        <w:trPr>
          <w:trHeight w:val="20"/>
        </w:trPr>
        <w:tc>
          <w:tcPr>
            <w:tcW w:w="3093" w:type="dxa"/>
          </w:tcPr>
          <w:p w14:paraId="68B18360" w14:textId="4313838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Nam San 3A Power Sole Co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  <w:r w:rsidRPr="00B33603">
              <w:rPr>
                <w:rFonts w:hint="cs"/>
                <w:sz w:val="24"/>
                <w:szCs w:val="24"/>
              </w:rPr>
              <w:t>, 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7D09F222" w14:textId="5EA983F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5" w:type="dxa"/>
          </w:tcPr>
          <w:p w14:paraId="019AF0A6" w14:textId="2837B3B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3" w:type="dxa"/>
          </w:tcPr>
          <w:p w14:paraId="300ED22B" w14:textId="47853EC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3A18880" w14:textId="4794CC4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2E7AF0DD" w14:textId="77777777" w:rsidTr="0019189C">
        <w:trPr>
          <w:trHeight w:val="20"/>
        </w:trPr>
        <w:tc>
          <w:tcPr>
            <w:tcW w:w="3093" w:type="dxa"/>
          </w:tcPr>
          <w:p w14:paraId="19B65C9F" w14:textId="7BF5E39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Nam San 3B Power Sole Co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  <w:r w:rsidRPr="00B33603">
              <w:rPr>
                <w:rFonts w:hint="cs"/>
                <w:sz w:val="24"/>
                <w:szCs w:val="24"/>
              </w:rPr>
              <w:t>, 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040BF99C" w14:textId="23292AF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5" w:type="dxa"/>
          </w:tcPr>
          <w:p w14:paraId="5A7391D7" w14:textId="7D61289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3" w:type="dxa"/>
          </w:tcPr>
          <w:p w14:paraId="1EAEB97A" w14:textId="5E24574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00E4507" w14:textId="11AB5E1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68EB761C" w14:textId="77777777" w:rsidTr="0019189C">
        <w:trPr>
          <w:trHeight w:val="20"/>
        </w:trPr>
        <w:tc>
          <w:tcPr>
            <w:tcW w:w="3093" w:type="dxa"/>
          </w:tcPr>
          <w:p w14:paraId="54EBC6E3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BCPR Pte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B33603">
              <w:rPr>
                <w:rFonts w:hint="cs"/>
                <w:sz w:val="24"/>
                <w:szCs w:val="24"/>
              </w:rPr>
              <w:t>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7439E40E" w14:textId="0CDA7779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ลงทุนธุรกิจด้านพลังงาน</w:t>
            </w:r>
            <w:r w:rsidRPr="00B33603">
              <w:rPr>
                <w:sz w:val="24"/>
                <w:szCs w:val="24"/>
              </w:rPr>
              <w:t xml:space="preserve"> </w:t>
            </w:r>
            <w:r w:rsidRPr="00B33603">
              <w:rPr>
                <w:sz w:val="24"/>
                <w:szCs w:val="24"/>
                <w:cs/>
              </w:rPr>
              <w:t>ปิโตรเคมีและทรัพยากรธรรมชาติในต่างประเทศ</w:t>
            </w:r>
          </w:p>
        </w:tc>
        <w:tc>
          <w:tcPr>
            <w:tcW w:w="1275" w:type="dxa"/>
          </w:tcPr>
          <w:p w14:paraId="6BEED502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446EAB88" w14:textId="54641B6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4B75958" w14:textId="7348E9E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023F2633" w14:textId="77777777">
        <w:trPr>
          <w:trHeight w:val="20"/>
        </w:trPr>
        <w:tc>
          <w:tcPr>
            <w:tcW w:w="3093" w:type="dxa"/>
          </w:tcPr>
          <w:p w14:paraId="5E0EA9CB" w14:textId="64CF8574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WIN Ingredients Singapore Pte. Ltd.</w:t>
            </w:r>
            <w:r w:rsidR="00F03F5B" w:rsidRPr="00B33603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3119" w:type="dxa"/>
          </w:tcPr>
          <w:p w14:paraId="7394C269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ดำเนินการพัฒนาผลิตภัณฑ์ชีวภาพและ</w:t>
            </w:r>
          </w:p>
          <w:p w14:paraId="2CF3250A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ให้การสนับสนุนด้านเทคนิคและการค้า</w:t>
            </w:r>
          </w:p>
        </w:tc>
        <w:tc>
          <w:tcPr>
            <w:tcW w:w="1275" w:type="dxa"/>
          </w:tcPr>
          <w:p w14:paraId="06E0C3E2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77C76102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6E17480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2BADA332" w14:textId="77777777" w:rsidTr="0019189C">
        <w:trPr>
          <w:trHeight w:val="20"/>
        </w:trPr>
        <w:tc>
          <w:tcPr>
            <w:tcW w:w="3093" w:type="dxa"/>
          </w:tcPr>
          <w:p w14:paraId="7EC3E2CB" w14:textId="3153508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BCPG Investment Holdings Pte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B33603">
              <w:rPr>
                <w:rFonts w:hint="cs"/>
                <w:sz w:val="24"/>
                <w:szCs w:val="24"/>
              </w:rPr>
              <w:t>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3BE08B32" w14:textId="24BBF1C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3048C3F9" w14:textId="2D0044B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7292F3E2" w14:textId="464900B0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AA3096F" w14:textId="15530C7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13314D2F" w14:textId="77777777" w:rsidTr="0019189C">
        <w:trPr>
          <w:trHeight w:val="20"/>
        </w:trPr>
        <w:tc>
          <w:tcPr>
            <w:tcW w:w="3093" w:type="dxa"/>
          </w:tcPr>
          <w:p w14:paraId="7F50074A" w14:textId="58AB7E9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BSE Energy Holdings Pte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B33603">
              <w:rPr>
                <w:rFonts w:hint="cs"/>
                <w:sz w:val="24"/>
                <w:szCs w:val="24"/>
              </w:rPr>
              <w:t>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  <w:r w:rsidR="0050109F" w:rsidRPr="00B33603">
              <w:rPr>
                <w:sz w:val="24"/>
                <w:szCs w:val="24"/>
                <w:vertAlign w:val="superscript"/>
              </w:rPr>
              <w:t>*</w:t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</w:p>
        </w:tc>
        <w:tc>
          <w:tcPr>
            <w:tcW w:w="3119" w:type="dxa"/>
          </w:tcPr>
          <w:p w14:paraId="3C3495B9" w14:textId="1D570912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4860AD27" w14:textId="63467B4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3FDF8DEE" w14:textId="36B2EDA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E54B85A" w14:textId="62B2B12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34DBF1D9" w14:textId="77777777" w:rsidTr="0019189C">
        <w:trPr>
          <w:trHeight w:val="20"/>
        </w:trPr>
        <w:tc>
          <w:tcPr>
            <w:tcW w:w="3093" w:type="dxa"/>
          </w:tcPr>
          <w:p w14:paraId="5DC8DF22" w14:textId="74A0886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</w:rPr>
              <w:t>Indochina Development and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B33603">
              <w:rPr>
                <w:rFonts w:hint="cs"/>
                <w:sz w:val="24"/>
                <w:szCs w:val="24"/>
              </w:rPr>
              <w:t>Operation Holdings Pte. Ltd.</w:t>
            </w:r>
          </w:p>
        </w:tc>
        <w:tc>
          <w:tcPr>
            <w:tcW w:w="3119" w:type="dxa"/>
          </w:tcPr>
          <w:p w14:paraId="4D9E671C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7E24F39D" w14:textId="77777777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AA2CD30" w14:textId="50E668E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02A68DB9" w14:textId="0047BB4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A97992B" w14:textId="5F2C71C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7D366F1B" w14:textId="77777777" w:rsidTr="0019189C">
        <w:trPr>
          <w:trHeight w:val="20"/>
        </w:trPr>
        <w:tc>
          <w:tcPr>
            <w:tcW w:w="3093" w:type="dxa"/>
          </w:tcPr>
          <w:p w14:paraId="6EDAAED1" w14:textId="4624CA56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</w:rPr>
            </w:pPr>
            <w:proofErr w:type="spellStart"/>
            <w:r w:rsidRPr="00B33603">
              <w:rPr>
                <w:rFonts w:hint="cs"/>
                <w:sz w:val="24"/>
                <w:szCs w:val="24"/>
              </w:rPr>
              <w:t>Greenergy</w:t>
            </w:r>
            <w:proofErr w:type="spellEnd"/>
            <w:r w:rsidRPr="00B33603">
              <w:rPr>
                <w:rFonts w:hint="cs"/>
                <w:sz w:val="24"/>
                <w:szCs w:val="24"/>
              </w:rPr>
              <w:t xml:space="preserve"> Holdings Pte</w:t>
            </w:r>
            <w:r w:rsidRPr="00B33603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B33603">
              <w:rPr>
                <w:rFonts w:hint="cs"/>
                <w:sz w:val="24"/>
                <w:szCs w:val="24"/>
              </w:rPr>
              <w:t>Ltd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  <w:r w:rsidR="0050109F" w:rsidRPr="00B33603">
              <w:rPr>
                <w:sz w:val="24"/>
                <w:szCs w:val="24"/>
                <w:vertAlign w:val="superscript"/>
              </w:rPr>
              <w:t>*</w:t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</w:p>
        </w:tc>
        <w:tc>
          <w:tcPr>
            <w:tcW w:w="3119" w:type="dxa"/>
          </w:tcPr>
          <w:p w14:paraId="567180B6" w14:textId="0D90F6AB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5B639876" w14:textId="7E0F345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16DCD89C" w14:textId="590B1D48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16EA82C" w14:textId="788EE02E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2F73B2" w:rsidRPr="00B33603" w14:paraId="7CC88479" w14:textId="77777777" w:rsidTr="0019189C">
        <w:trPr>
          <w:trHeight w:val="20"/>
        </w:trPr>
        <w:tc>
          <w:tcPr>
            <w:tcW w:w="3093" w:type="dxa"/>
          </w:tcPr>
          <w:p w14:paraId="6D1CBF6F" w14:textId="0C7330C5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</w:rPr>
            </w:pPr>
            <w:proofErr w:type="spellStart"/>
            <w:r w:rsidRPr="00B33603">
              <w:rPr>
                <w:sz w:val="24"/>
                <w:szCs w:val="24"/>
              </w:rPr>
              <w:t>Greenergy</w:t>
            </w:r>
            <w:proofErr w:type="spellEnd"/>
            <w:r w:rsidRPr="00B33603">
              <w:rPr>
                <w:sz w:val="24"/>
                <w:szCs w:val="24"/>
              </w:rPr>
              <w:t xml:space="preserve"> Power Pte. Ltd.</w:t>
            </w:r>
            <w:r w:rsidR="0050109F" w:rsidRPr="00B33603">
              <w:rPr>
                <w:sz w:val="24"/>
                <w:szCs w:val="24"/>
                <w:vertAlign w:val="superscript"/>
              </w:rPr>
              <w:t>*</w:t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  <w:r w:rsidR="0050109F" w:rsidRPr="00B33603">
              <w:rPr>
                <w:sz w:val="24"/>
                <w:szCs w:val="24"/>
                <w:cs/>
              </w:rPr>
              <w:tab/>
            </w:r>
          </w:p>
        </w:tc>
        <w:tc>
          <w:tcPr>
            <w:tcW w:w="3119" w:type="dxa"/>
          </w:tcPr>
          <w:p w14:paraId="02E8EBC1" w14:textId="5530713A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</w:tcPr>
          <w:p w14:paraId="3CA90A47" w14:textId="70A3AC0C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3BFC245B" w14:textId="520C4351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30B8A61" w14:textId="3B7F571D" w:rsidR="002F73B2" w:rsidRPr="00B33603" w:rsidRDefault="002F73B2" w:rsidP="002F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</w:tbl>
    <w:p w14:paraId="22B0D089" w14:textId="713E7574" w:rsidR="00746D7B" w:rsidRPr="00B33603" w:rsidRDefault="00DC32E6" w:rsidP="00746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5" w:firstLine="567"/>
        <w:rPr>
          <w:sz w:val="24"/>
          <w:szCs w:val="24"/>
          <w:cs/>
        </w:rPr>
      </w:pPr>
      <w:r w:rsidRPr="00B33603">
        <w:rPr>
          <w:sz w:val="24"/>
          <w:szCs w:val="24"/>
          <w:vertAlign w:val="superscript"/>
        </w:rPr>
        <w:t>*</w:t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Pr="00B33603">
        <w:rPr>
          <w:sz w:val="24"/>
          <w:szCs w:val="24"/>
          <w:cs/>
        </w:rPr>
        <w:tab/>
      </w:r>
      <w:r w:rsidR="00746D7B" w:rsidRPr="00B33603">
        <w:rPr>
          <w:sz w:val="24"/>
          <w:szCs w:val="24"/>
          <w:cs/>
        </w:rPr>
        <w:tab/>
      </w:r>
      <w:r w:rsidR="00746D7B" w:rsidRPr="00B33603">
        <w:rPr>
          <w:sz w:val="24"/>
          <w:szCs w:val="24"/>
          <w:cs/>
        </w:rPr>
        <w:tab/>
      </w:r>
      <w:r w:rsidR="00746D7B" w:rsidRPr="00B33603">
        <w:rPr>
          <w:sz w:val="24"/>
          <w:szCs w:val="24"/>
          <w:cs/>
        </w:rPr>
        <w:tab/>
      </w:r>
      <w:r w:rsidR="00746D7B" w:rsidRPr="00B33603">
        <w:rPr>
          <w:sz w:val="24"/>
          <w:szCs w:val="24"/>
          <w:cs/>
        </w:rPr>
        <w:tab/>
      </w:r>
      <w:r w:rsidR="00746D7B" w:rsidRPr="00B33603">
        <w:rPr>
          <w:sz w:val="24"/>
          <w:szCs w:val="24"/>
          <w:cs/>
        </w:rPr>
        <w:tab/>
      </w:r>
      <w:r w:rsidR="00746D7B" w:rsidRPr="00B33603">
        <w:rPr>
          <w:rFonts w:hint="cs"/>
          <w:sz w:val="24"/>
          <w:szCs w:val="24"/>
          <w:cs/>
        </w:rPr>
        <w:t>อยู่ระหว่าง</w:t>
      </w:r>
      <w:r w:rsidR="00746D7B" w:rsidRPr="00B33603">
        <w:rPr>
          <w:sz w:val="24"/>
          <w:szCs w:val="24"/>
          <w:cs/>
        </w:rPr>
        <w:t>การจดทะเบียนเลิกบริษัทและชำระบัญชี</w:t>
      </w:r>
    </w:p>
    <w:p w14:paraId="50E60092" w14:textId="77777777" w:rsidR="00746D7B" w:rsidRPr="00B33603" w:rsidRDefault="00746D7B" w:rsidP="00DC3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5" w:firstLine="567"/>
        <w:rPr>
          <w:sz w:val="24"/>
          <w:szCs w:val="24"/>
        </w:rPr>
      </w:pPr>
    </w:p>
    <w:p w14:paraId="1228722A" w14:textId="77777777" w:rsidR="00941D5E" w:rsidRPr="00B33603" w:rsidRDefault="00941D5E" w:rsidP="00DC3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5" w:firstLine="567"/>
        <w:rPr>
          <w:sz w:val="24"/>
          <w:szCs w:val="24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3260"/>
        <w:gridCol w:w="1276"/>
        <w:gridCol w:w="992"/>
        <w:gridCol w:w="992"/>
      </w:tblGrid>
      <w:tr w:rsidR="00B527E1" w:rsidRPr="00B33603" w14:paraId="762C240C" w14:textId="77777777">
        <w:trPr>
          <w:trHeight w:val="20"/>
        </w:trPr>
        <w:tc>
          <w:tcPr>
            <w:tcW w:w="2811" w:type="dxa"/>
          </w:tcPr>
          <w:p w14:paraId="7764AE24" w14:textId="4953FA2F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rFonts w:hint="cs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60" w:type="dxa"/>
          </w:tcPr>
          <w:p w14:paraId="6C799B94" w14:textId="71B175C8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rFonts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10526A64" w14:textId="2BBAF557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33603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4" w:type="dxa"/>
            <w:gridSpan w:val="2"/>
          </w:tcPr>
          <w:p w14:paraId="4DB00E94" w14:textId="35D8C3B7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right="-111" w:hanging="232"/>
              <w:jc w:val="center"/>
              <w:rPr>
                <w:b/>
                <w:bCs/>
                <w:sz w:val="24"/>
                <w:szCs w:val="24"/>
              </w:rPr>
            </w:pPr>
            <w:r w:rsidRPr="00B33603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B527E1" w:rsidRPr="00B33603" w14:paraId="2AC1609F" w14:textId="77777777">
        <w:trPr>
          <w:trHeight w:val="20"/>
        </w:trPr>
        <w:tc>
          <w:tcPr>
            <w:tcW w:w="2811" w:type="dxa"/>
          </w:tcPr>
          <w:p w14:paraId="4CAF69AA" w14:textId="77777777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00758796" w14:textId="77777777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DF3D64" w14:textId="77777777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A42EC24" w14:textId="35C1BB42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25</w:t>
            </w:r>
            <w:r w:rsidR="000E24E2" w:rsidRPr="00B33603">
              <w:rPr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14:paraId="4469D29B" w14:textId="138AE0E5" w:rsidR="00B527E1" w:rsidRPr="00B33603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256</w:t>
            </w:r>
            <w:r w:rsidR="000E24E2" w:rsidRPr="00B33603">
              <w:rPr>
                <w:sz w:val="24"/>
                <w:szCs w:val="24"/>
              </w:rPr>
              <w:t>7</w:t>
            </w:r>
          </w:p>
        </w:tc>
      </w:tr>
      <w:tr w:rsidR="00B527E1" w:rsidRPr="00B33603" w14:paraId="17CD69B5" w14:textId="77777777">
        <w:trPr>
          <w:trHeight w:val="20"/>
        </w:trPr>
        <w:tc>
          <w:tcPr>
            <w:tcW w:w="2811" w:type="dxa"/>
          </w:tcPr>
          <w:p w14:paraId="489B85B7" w14:textId="77777777" w:rsidR="00B527E1" w:rsidRPr="00B33603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1165A629" w14:textId="77777777" w:rsidR="00B527E1" w:rsidRPr="00B33603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3A41CDC" w14:textId="77777777" w:rsidR="00B527E1" w:rsidRPr="00B33603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14:paraId="28FD485A" w14:textId="0EE35720" w:rsidR="00B527E1" w:rsidRPr="00B33603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i/>
                <w:iCs/>
                <w:sz w:val="24"/>
                <w:szCs w:val="24"/>
              </w:rPr>
            </w:pPr>
            <w:r w:rsidRPr="00B33603">
              <w:rPr>
                <w:i/>
                <w:iCs/>
                <w:sz w:val="24"/>
                <w:szCs w:val="24"/>
              </w:rPr>
              <w:t>(</w:t>
            </w:r>
            <w:r w:rsidRPr="00B33603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B33603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6F670A" w:rsidRPr="00B33603" w14:paraId="17673AEE" w14:textId="77777777">
        <w:trPr>
          <w:trHeight w:val="20"/>
        </w:trPr>
        <w:tc>
          <w:tcPr>
            <w:tcW w:w="2811" w:type="dxa"/>
          </w:tcPr>
          <w:p w14:paraId="73BAFBA7" w14:textId="6B798277" w:rsidR="006F670A" w:rsidRPr="00B33603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  <w:r w:rsidRPr="00B33603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B33603">
              <w:rPr>
                <w:sz w:val="24"/>
                <w:szCs w:val="24"/>
                <w:u w:val="single"/>
              </w:rPr>
              <w:t>(</w:t>
            </w:r>
            <w:r w:rsidRPr="00B33603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B33603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260" w:type="dxa"/>
          </w:tcPr>
          <w:p w14:paraId="675526A8" w14:textId="77777777" w:rsidR="006F670A" w:rsidRPr="00B33603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8B8F7F0" w14:textId="77777777" w:rsidR="006F670A" w:rsidRPr="00B33603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0C8428" w14:textId="77777777" w:rsidR="006F670A" w:rsidRPr="00B33603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36E7CC" w14:textId="77777777" w:rsidR="006F670A" w:rsidRPr="00B33603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746D7B" w:rsidRPr="00B33603" w14:paraId="56755E5F" w14:textId="77777777">
        <w:trPr>
          <w:trHeight w:val="20"/>
        </w:trPr>
        <w:tc>
          <w:tcPr>
            <w:tcW w:w="2811" w:type="dxa"/>
          </w:tcPr>
          <w:p w14:paraId="0600825A" w14:textId="568A9C16" w:rsidR="00746D7B" w:rsidRPr="00B33603" w:rsidRDefault="00746D7B" w:rsidP="0074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sz w:val="24"/>
                <w:szCs w:val="24"/>
              </w:rPr>
              <w:t>SMP AS. Pte. Ltd.</w:t>
            </w:r>
          </w:p>
        </w:tc>
        <w:tc>
          <w:tcPr>
            <w:tcW w:w="3260" w:type="dxa"/>
          </w:tcPr>
          <w:p w14:paraId="5C955770" w14:textId="1E92DA60" w:rsidR="00746D7B" w:rsidRPr="00B33603" w:rsidRDefault="00746D7B" w:rsidP="0074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68484BFC" w14:textId="02D05B50" w:rsidR="00746D7B" w:rsidRPr="00B33603" w:rsidRDefault="00746D7B" w:rsidP="0074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3897FCC1" w14:textId="0E4BB5A7" w:rsidR="00746D7B" w:rsidRPr="00B33603" w:rsidRDefault="00746D7B" w:rsidP="0074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9C85BC5" w14:textId="098473E2" w:rsidR="00746D7B" w:rsidRPr="00B33603" w:rsidRDefault="00746D7B" w:rsidP="0074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637D6719" w14:textId="77777777">
        <w:trPr>
          <w:trHeight w:val="20"/>
        </w:trPr>
        <w:tc>
          <w:tcPr>
            <w:tcW w:w="2811" w:type="dxa"/>
          </w:tcPr>
          <w:p w14:paraId="36FCA02F" w14:textId="679BBFF2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BCPG Formosa Co., Ltd.</w:t>
            </w:r>
          </w:p>
        </w:tc>
        <w:tc>
          <w:tcPr>
            <w:tcW w:w="3260" w:type="dxa"/>
          </w:tcPr>
          <w:p w14:paraId="1499EF1D" w14:textId="5D1FA6F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7076DC50" w14:textId="22553BD5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1AEECC6C" w14:textId="3AE515A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624F950" w14:textId="017C4EC9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7B03261B" w14:textId="77777777">
        <w:trPr>
          <w:trHeight w:val="20"/>
        </w:trPr>
        <w:tc>
          <w:tcPr>
            <w:tcW w:w="2811" w:type="dxa"/>
          </w:tcPr>
          <w:p w14:paraId="0206A251" w14:textId="1C30E62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BCPG Formosa One Co., Ltd.</w:t>
            </w:r>
          </w:p>
        </w:tc>
        <w:tc>
          <w:tcPr>
            <w:tcW w:w="3260" w:type="dxa"/>
          </w:tcPr>
          <w:p w14:paraId="538DA5D0" w14:textId="4D590B72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7C1EF2BB" w14:textId="3445375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4A52DC6E" w14:textId="5E6848D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67DF4266" w14:textId="61BE2F59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222FF1C8" w14:textId="77777777">
        <w:trPr>
          <w:trHeight w:val="20"/>
        </w:trPr>
        <w:tc>
          <w:tcPr>
            <w:tcW w:w="2811" w:type="dxa"/>
          </w:tcPr>
          <w:p w14:paraId="6CEE478E" w14:textId="4C0C60E2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BCPG Formosa Two Co., Ltd.</w:t>
            </w:r>
          </w:p>
        </w:tc>
        <w:tc>
          <w:tcPr>
            <w:tcW w:w="3260" w:type="dxa"/>
          </w:tcPr>
          <w:p w14:paraId="0C3C07A1" w14:textId="6C18E2C9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75FD5479" w14:textId="24D74D8B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129E8D83" w14:textId="4984661F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67A78F43" w14:textId="1C62664A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35487F6F" w14:textId="77777777">
        <w:trPr>
          <w:trHeight w:val="20"/>
        </w:trPr>
        <w:tc>
          <w:tcPr>
            <w:tcW w:w="2811" w:type="dxa"/>
          </w:tcPr>
          <w:p w14:paraId="202EF222" w14:textId="14806DCB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Jieyang Energy Co., Ltd.</w:t>
            </w:r>
          </w:p>
        </w:tc>
        <w:tc>
          <w:tcPr>
            <w:tcW w:w="3260" w:type="dxa"/>
          </w:tcPr>
          <w:p w14:paraId="440BC69C" w14:textId="11C1391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12CF3AB9" w14:textId="080DDC4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330C7BD6" w14:textId="07542B6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00F7962A" w14:textId="7160A281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4C1E7BF3" w14:textId="77777777">
        <w:trPr>
          <w:trHeight w:val="20"/>
        </w:trPr>
        <w:tc>
          <w:tcPr>
            <w:tcW w:w="2811" w:type="dxa"/>
          </w:tcPr>
          <w:p w14:paraId="6D1BB6E8" w14:textId="4E98611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Ying-Chien Co., Ltd.</w:t>
            </w:r>
          </w:p>
        </w:tc>
        <w:tc>
          <w:tcPr>
            <w:tcW w:w="3260" w:type="dxa"/>
          </w:tcPr>
          <w:p w14:paraId="5B44DD76" w14:textId="3CB751B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7BF0E961" w14:textId="7C3EB86C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6436358F" w14:textId="6955AD0F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0EB18A97" w14:textId="3AD6B28A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2CEA03DC" w14:textId="77777777">
        <w:trPr>
          <w:trHeight w:val="20"/>
        </w:trPr>
        <w:tc>
          <w:tcPr>
            <w:tcW w:w="2811" w:type="dxa"/>
          </w:tcPr>
          <w:p w14:paraId="72B10117" w14:textId="0781AE9B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Wang Heng Co., Ltd.</w:t>
            </w:r>
          </w:p>
        </w:tc>
        <w:tc>
          <w:tcPr>
            <w:tcW w:w="3260" w:type="dxa"/>
          </w:tcPr>
          <w:p w14:paraId="0B83B3FD" w14:textId="5FC69BB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569CA249" w14:textId="7154DB6A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520ABF42" w14:textId="3FDDFA5A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015820AB" w14:textId="766A158C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-</w:t>
            </w:r>
          </w:p>
        </w:tc>
      </w:tr>
      <w:tr w:rsidR="00DC32E6" w:rsidRPr="00B33603" w14:paraId="11EE25FE" w14:textId="77777777">
        <w:trPr>
          <w:trHeight w:val="20"/>
        </w:trPr>
        <w:tc>
          <w:tcPr>
            <w:tcW w:w="2811" w:type="dxa"/>
          </w:tcPr>
          <w:p w14:paraId="5EB559A0" w14:textId="04DE16CB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Xiao Zhi Co., Ltd.</w:t>
            </w:r>
          </w:p>
        </w:tc>
        <w:tc>
          <w:tcPr>
            <w:tcW w:w="3260" w:type="dxa"/>
          </w:tcPr>
          <w:p w14:paraId="6E3C2AC3" w14:textId="7CFA137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</w:tcPr>
          <w:p w14:paraId="15415A4D" w14:textId="05CCA0E1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0731FF56" w14:textId="5E4A326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41D4509" w14:textId="738C909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-</w:t>
            </w:r>
          </w:p>
        </w:tc>
      </w:tr>
      <w:tr w:rsidR="00DC32E6" w:rsidRPr="00B33603" w14:paraId="6F16BAE1" w14:textId="77777777">
        <w:trPr>
          <w:trHeight w:val="20"/>
        </w:trPr>
        <w:tc>
          <w:tcPr>
            <w:tcW w:w="2811" w:type="dxa"/>
          </w:tcPr>
          <w:p w14:paraId="54F4CBC4" w14:textId="0F3CC19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 xml:space="preserve">BCPG Wind </w:t>
            </w:r>
            <w:proofErr w:type="spellStart"/>
            <w:r w:rsidRPr="00B33603">
              <w:rPr>
                <w:rFonts w:hint="cs"/>
                <w:sz w:val="24"/>
                <w:szCs w:val="24"/>
              </w:rPr>
              <w:t>Cooperatief</w:t>
            </w:r>
            <w:proofErr w:type="spellEnd"/>
            <w:r w:rsidRPr="00B33603">
              <w:rPr>
                <w:rFonts w:hint="cs"/>
                <w:sz w:val="24"/>
                <w:szCs w:val="24"/>
              </w:rPr>
              <w:t xml:space="preserve"> U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  <w:r w:rsidRPr="00B33603">
              <w:rPr>
                <w:rFonts w:hint="cs"/>
                <w:sz w:val="24"/>
                <w:szCs w:val="24"/>
              </w:rPr>
              <w:t>A</w:t>
            </w:r>
            <w:r w:rsidRPr="00B33603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4E39FB1D" w14:textId="28DA5DE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21636A5E" w14:textId="5C50F6F4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992" w:type="dxa"/>
          </w:tcPr>
          <w:p w14:paraId="7DF46206" w14:textId="291EC389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3618421" w14:textId="1C4030E5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3E4D297A" w14:textId="77777777">
        <w:trPr>
          <w:trHeight w:val="20"/>
        </w:trPr>
        <w:tc>
          <w:tcPr>
            <w:tcW w:w="2811" w:type="dxa"/>
          </w:tcPr>
          <w:p w14:paraId="3574308F" w14:textId="4DAB8329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</w:rPr>
              <w:t>OKEA ASA</w:t>
            </w:r>
          </w:p>
        </w:tc>
        <w:tc>
          <w:tcPr>
            <w:tcW w:w="3260" w:type="dxa"/>
          </w:tcPr>
          <w:p w14:paraId="45779EFD" w14:textId="47D39F8D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ดำเนินธุรกิจสำรวจ</w:t>
            </w:r>
            <w:r w:rsidRPr="00B33603">
              <w:rPr>
                <w:sz w:val="24"/>
                <w:szCs w:val="24"/>
              </w:rPr>
              <w:t xml:space="preserve"> </w:t>
            </w:r>
            <w:r w:rsidRPr="00B33603">
              <w:rPr>
                <w:sz w:val="24"/>
                <w:szCs w:val="24"/>
                <w:cs/>
              </w:rPr>
              <w:t>พัฒนาและผลิตแหล่งน้ำมันดิบและก๊าซธรรมชาติในประเทศนอร์เวย์</w:t>
            </w:r>
          </w:p>
        </w:tc>
        <w:tc>
          <w:tcPr>
            <w:tcW w:w="1276" w:type="dxa"/>
          </w:tcPr>
          <w:p w14:paraId="191B1CDD" w14:textId="1C9CAE08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992" w:type="dxa"/>
          </w:tcPr>
          <w:p w14:paraId="402F12AB" w14:textId="19A75EFE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45.58</w:t>
            </w:r>
          </w:p>
        </w:tc>
        <w:tc>
          <w:tcPr>
            <w:tcW w:w="992" w:type="dxa"/>
          </w:tcPr>
          <w:p w14:paraId="68EBEF6D" w14:textId="696B636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45.58</w:t>
            </w:r>
          </w:p>
        </w:tc>
      </w:tr>
      <w:tr w:rsidR="00DC32E6" w:rsidRPr="00B33603" w14:paraId="104D5943" w14:textId="77777777" w:rsidTr="00346B12">
        <w:trPr>
          <w:trHeight w:val="20"/>
        </w:trPr>
        <w:tc>
          <w:tcPr>
            <w:tcW w:w="2811" w:type="dxa"/>
          </w:tcPr>
          <w:p w14:paraId="15FDAC2B" w14:textId="42777E2A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BCPG USA Inc.</w:t>
            </w:r>
          </w:p>
        </w:tc>
        <w:tc>
          <w:tcPr>
            <w:tcW w:w="3260" w:type="dxa"/>
          </w:tcPr>
          <w:p w14:paraId="3FC2A704" w14:textId="6CF87AD2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298E238A" w14:textId="50253A5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CF62BDD" w14:textId="69CC0B9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AFDA91C" w14:textId="68B38BB0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487C1605" w14:textId="77777777" w:rsidTr="00346B12">
        <w:trPr>
          <w:trHeight w:val="20"/>
        </w:trPr>
        <w:tc>
          <w:tcPr>
            <w:tcW w:w="2811" w:type="dxa"/>
          </w:tcPr>
          <w:p w14:paraId="2A92EC6D" w14:textId="638918ED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BCPG Hamilton US Acquisition Co. LLC</w:t>
            </w:r>
          </w:p>
        </w:tc>
        <w:tc>
          <w:tcPr>
            <w:tcW w:w="3260" w:type="dxa"/>
          </w:tcPr>
          <w:p w14:paraId="6184D57B" w14:textId="2F99F848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3FFEBF41" w14:textId="40D69CD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2AFBE5D9" w14:textId="1D56BB8F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CAD8961" w14:textId="4825FA8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59233F1C" w14:textId="77777777" w:rsidTr="00346B12">
        <w:trPr>
          <w:trHeight w:val="20"/>
        </w:trPr>
        <w:tc>
          <w:tcPr>
            <w:tcW w:w="2811" w:type="dxa"/>
          </w:tcPr>
          <w:p w14:paraId="170BC767" w14:textId="4034EA13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BCPG CCE Holding LLC</w:t>
            </w:r>
          </w:p>
        </w:tc>
        <w:tc>
          <w:tcPr>
            <w:tcW w:w="3260" w:type="dxa"/>
          </w:tcPr>
          <w:p w14:paraId="21A7A4F5" w14:textId="4407E28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39ED6D98" w14:textId="03F331D8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131514C" w14:textId="6284061C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64923C61" w14:textId="1271D617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</w:rPr>
              <w:t>100</w:t>
            </w:r>
          </w:p>
        </w:tc>
      </w:tr>
      <w:tr w:rsidR="00DC32E6" w:rsidRPr="00B33603" w14:paraId="58C1E134" w14:textId="77777777" w:rsidTr="00346B12">
        <w:trPr>
          <w:trHeight w:val="20"/>
        </w:trPr>
        <w:tc>
          <w:tcPr>
            <w:tcW w:w="2811" w:type="dxa"/>
          </w:tcPr>
          <w:p w14:paraId="40299099" w14:textId="65413C2F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</w:rPr>
              <w:t>BCPT FZCO</w:t>
            </w:r>
          </w:p>
        </w:tc>
        <w:tc>
          <w:tcPr>
            <w:tcW w:w="3260" w:type="dxa"/>
          </w:tcPr>
          <w:p w14:paraId="159D0943" w14:textId="58D890FE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ดำเนินธุรกิจสินค้าโภคภัณฑ์ ซึ่งรวมถึงน้ำมันดิบผลิตภัณฑ์ปิโตรเลียม ปิโตรเคมี และเคมีภัณฑ์อื่น ๆ</w:t>
            </w:r>
          </w:p>
        </w:tc>
        <w:tc>
          <w:tcPr>
            <w:tcW w:w="1276" w:type="dxa"/>
          </w:tcPr>
          <w:p w14:paraId="22A2EEBC" w14:textId="6581C1D2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</w:rPr>
            </w:pPr>
            <w:r w:rsidRPr="00B33603">
              <w:rPr>
                <w:sz w:val="24"/>
                <w:szCs w:val="24"/>
                <w:cs/>
              </w:rPr>
              <w:t>สหรัฐอาหรับ</w:t>
            </w:r>
          </w:p>
          <w:p w14:paraId="44791459" w14:textId="2787DFD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sz w:val="24"/>
                <w:szCs w:val="24"/>
                <w:cs/>
              </w:rPr>
              <w:t>เอมิเรตส์</w:t>
            </w:r>
          </w:p>
        </w:tc>
        <w:tc>
          <w:tcPr>
            <w:tcW w:w="992" w:type="dxa"/>
          </w:tcPr>
          <w:p w14:paraId="740E7F55" w14:textId="08321656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100</w:t>
            </w:r>
          </w:p>
        </w:tc>
        <w:tc>
          <w:tcPr>
            <w:tcW w:w="992" w:type="dxa"/>
          </w:tcPr>
          <w:p w14:paraId="6B37DA62" w14:textId="099C2F54" w:rsidR="00DC32E6" w:rsidRPr="00B33603" w:rsidRDefault="00DC32E6" w:rsidP="00DC3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B33603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</w:tbl>
    <w:p w14:paraId="56BB4603" w14:textId="77777777" w:rsidR="00022542" w:rsidRPr="00B33603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</w:p>
    <w:p w14:paraId="689FAD5D" w14:textId="77777777" w:rsidR="00E4463E" w:rsidRPr="00B33603" w:rsidRDefault="00E4463E" w:rsidP="00E4463E">
      <w:pPr>
        <w:rPr>
          <w:rFonts w:asciiTheme="majorBidi" w:hAnsiTheme="majorBidi"/>
        </w:rPr>
      </w:pPr>
    </w:p>
    <w:p w14:paraId="4902B9A2" w14:textId="4A8DBDED" w:rsidR="002960E4" w:rsidRPr="00B33603" w:rsidRDefault="002960E4" w:rsidP="00A76215">
      <w:pPr>
        <w:pStyle w:val="ListParagraph"/>
        <w:numPr>
          <w:ilvl w:val="0"/>
          <w:numId w:val="16"/>
        </w:numPr>
        <w:ind w:hanging="153"/>
        <w:rPr>
          <w:i/>
          <w:iCs/>
          <w:cs/>
        </w:rPr>
      </w:pPr>
      <w:r w:rsidRPr="00B33603">
        <w:rPr>
          <w:i/>
          <w:iCs/>
          <w:cs/>
        </w:rPr>
        <w:br w:type="page"/>
      </w:r>
    </w:p>
    <w:p w14:paraId="190C0B5C" w14:textId="2BDC99BD" w:rsidR="00BC72C4" w:rsidRPr="00B33603" w:rsidRDefault="00BC72C4" w:rsidP="000F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  <w:r w:rsidRPr="00B33603">
        <w:rPr>
          <w:rFonts w:hint="cs"/>
          <w:i/>
          <w:iCs/>
          <w:cs/>
          <w:lang w:val="en-GB"/>
        </w:rPr>
        <w:lastRenderedPageBreak/>
        <w:t>ส่วนได้เสียที่ไม่มีอำนาจควบคุม</w:t>
      </w:r>
    </w:p>
    <w:p w14:paraId="7E1C8F3A" w14:textId="77777777" w:rsidR="00BC72C4" w:rsidRPr="00B33603" w:rsidRDefault="00BC72C4" w:rsidP="000F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lang w:val="en-GB"/>
        </w:rPr>
      </w:pPr>
    </w:p>
    <w:p w14:paraId="28AF96DD" w14:textId="362FD66E" w:rsidR="00BC72C4" w:rsidRPr="00B33603" w:rsidRDefault="00BC72C4" w:rsidP="003C386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3603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ตารางต่อไปนี้สรุปข้อมูลเกี่ยวกับบริษัทย่อย</w:t>
      </w:r>
      <w:r w:rsidR="00A43B96" w:rsidRPr="00B33603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 w:rsidRPr="00B33603">
        <w:rPr>
          <w:rFonts w:asciiTheme="majorBidi" w:hAnsiTheme="majorBidi" w:cstheme="majorBidi" w:hint="cs"/>
          <w:sz w:val="30"/>
          <w:szCs w:val="30"/>
          <w:cs/>
        </w:rPr>
        <w:t>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33B5A40" w14:textId="77777777" w:rsidR="00BC72C4" w:rsidRPr="00B33603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cs/>
          <w:lang w:val="en-GB"/>
        </w:rPr>
      </w:pPr>
    </w:p>
    <w:tbl>
      <w:tblPr>
        <w:tblW w:w="9210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1"/>
        <w:gridCol w:w="832"/>
        <w:gridCol w:w="833"/>
        <w:gridCol w:w="833"/>
        <w:gridCol w:w="833"/>
        <w:gridCol w:w="832"/>
        <w:gridCol w:w="833"/>
        <w:gridCol w:w="833"/>
        <w:gridCol w:w="830"/>
      </w:tblGrid>
      <w:tr w:rsidR="00AE11F2" w:rsidRPr="00B33603" w14:paraId="51F5311A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7C02C2CF" w14:textId="77777777" w:rsidR="00AE11F2" w:rsidRPr="00B33603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7FED2FBC" w14:textId="2A7BAAEC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บีซีพีจี</w:t>
            </w:r>
          </w:p>
          <w:p w14:paraId="28BDBE46" w14:textId="494D2EF1" w:rsidR="00AE11F2" w:rsidRPr="00B33603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666" w:type="dxa"/>
            <w:gridSpan w:val="2"/>
            <w:vAlign w:val="bottom"/>
          </w:tcPr>
          <w:p w14:paraId="310E9FE7" w14:textId="6558DF6C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บีบีจีไอ</w:t>
            </w:r>
          </w:p>
          <w:p w14:paraId="38DF49BD" w14:textId="19193E48" w:rsidR="00AE11F2" w:rsidRPr="00B33603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665" w:type="dxa"/>
            <w:gridSpan w:val="2"/>
            <w:vAlign w:val="bottom"/>
          </w:tcPr>
          <w:p w14:paraId="09F54E27" w14:textId="78771011" w:rsidR="00AE11F2" w:rsidRPr="00B33603" w:rsidRDefault="00AE11F2" w:rsidP="00FE1D2B">
            <w:pPr>
              <w:pStyle w:val="acctmergecolhdg"/>
              <w:spacing w:line="240" w:lineRule="auto"/>
              <w:ind w:left="-11" w:right="-48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บริษัท </w:t>
            </w: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</w:rPr>
              <w:t>บางจาก ศรีราชา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14:paraId="51E4CF65" w14:textId="0AB05A0F" w:rsidR="00AE11F2" w:rsidRPr="00B33603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OKEA ASA</w:t>
            </w:r>
          </w:p>
        </w:tc>
      </w:tr>
      <w:tr w:rsidR="00EA2C55" w:rsidRPr="00B33603" w14:paraId="57AD389C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5F9F6861" w14:textId="77777777" w:rsidR="00EA2C55" w:rsidRPr="00B33603" w:rsidRDefault="00EA2C55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63DE6AD2" w14:textId="164E3459" w:rsidR="00EA2C55" w:rsidRPr="00B33603" w:rsidRDefault="00EA2C55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666" w:type="dxa"/>
            <w:gridSpan w:val="2"/>
            <w:vAlign w:val="bottom"/>
          </w:tcPr>
          <w:p w14:paraId="4323A8A6" w14:textId="470D503C" w:rsidR="00EA2C55" w:rsidRPr="00B33603" w:rsidRDefault="00EA2C55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665" w:type="dxa"/>
            <w:gridSpan w:val="2"/>
            <w:vAlign w:val="bottom"/>
          </w:tcPr>
          <w:p w14:paraId="73DCD1F0" w14:textId="6915A456" w:rsidR="00EA2C55" w:rsidRPr="00B33603" w:rsidRDefault="00EA2C55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663" w:type="dxa"/>
            <w:gridSpan w:val="2"/>
            <w:vAlign w:val="bottom"/>
          </w:tcPr>
          <w:p w14:paraId="2C767683" w14:textId="639A3485" w:rsidR="00EA2C55" w:rsidRPr="00B33603" w:rsidRDefault="00EA2C55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</w:tr>
      <w:tr w:rsidR="00AE11F2" w:rsidRPr="00B33603" w14:paraId="296D84D8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7417947F" w14:textId="77777777" w:rsidR="00AE11F2" w:rsidRPr="00B33603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32" w:type="dxa"/>
          </w:tcPr>
          <w:p w14:paraId="47A8C3B9" w14:textId="621E79B5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8</w:t>
            </w:r>
          </w:p>
        </w:tc>
        <w:tc>
          <w:tcPr>
            <w:tcW w:w="833" w:type="dxa"/>
          </w:tcPr>
          <w:p w14:paraId="306971B1" w14:textId="3981DC24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7</w:t>
            </w:r>
          </w:p>
        </w:tc>
        <w:tc>
          <w:tcPr>
            <w:tcW w:w="833" w:type="dxa"/>
          </w:tcPr>
          <w:p w14:paraId="583B52D7" w14:textId="4D0511F8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8</w:t>
            </w:r>
          </w:p>
        </w:tc>
        <w:tc>
          <w:tcPr>
            <w:tcW w:w="833" w:type="dxa"/>
          </w:tcPr>
          <w:p w14:paraId="76E5DD24" w14:textId="502F5D28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7</w:t>
            </w:r>
          </w:p>
        </w:tc>
        <w:tc>
          <w:tcPr>
            <w:tcW w:w="832" w:type="dxa"/>
          </w:tcPr>
          <w:p w14:paraId="6B61A284" w14:textId="0E6099BA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8</w:t>
            </w:r>
          </w:p>
        </w:tc>
        <w:tc>
          <w:tcPr>
            <w:tcW w:w="833" w:type="dxa"/>
          </w:tcPr>
          <w:p w14:paraId="1BA48649" w14:textId="4336E5D4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7</w:t>
            </w:r>
          </w:p>
        </w:tc>
        <w:tc>
          <w:tcPr>
            <w:tcW w:w="833" w:type="dxa"/>
          </w:tcPr>
          <w:p w14:paraId="11C05A64" w14:textId="43636653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8</w:t>
            </w:r>
          </w:p>
        </w:tc>
        <w:tc>
          <w:tcPr>
            <w:tcW w:w="830" w:type="dxa"/>
          </w:tcPr>
          <w:p w14:paraId="1B5866D4" w14:textId="1846EBD2" w:rsidR="00AE11F2" w:rsidRPr="00B33603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</w:t>
            </w:r>
            <w:r w:rsidR="00EA2C55" w:rsidRPr="00B33603"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  <w:t>7</w:t>
            </w:r>
          </w:p>
        </w:tc>
      </w:tr>
      <w:tr w:rsidR="00AE11F2" w:rsidRPr="00B33603" w14:paraId="3A569A84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5E482EBF" w14:textId="77777777" w:rsidR="00AE11F2" w:rsidRPr="00B33603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659" w:type="dxa"/>
            <w:gridSpan w:val="8"/>
            <w:vAlign w:val="bottom"/>
          </w:tcPr>
          <w:p w14:paraId="2F390A8D" w14:textId="7906773B" w:rsidR="00AE11F2" w:rsidRPr="00B33603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EA2C55" w:rsidRPr="00B33603" w14:paraId="6D83B1CE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493ED4DC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ร้อยละของส่วนได้เสียที่</w:t>
            </w:r>
          </w:p>
          <w:p w14:paraId="0A78D0AB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lang w:bidi="th-TH"/>
              </w:rPr>
              <w:tab/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ไม่มีอำนาจควบคุม</w:t>
            </w:r>
          </w:p>
        </w:tc>
        <w:tc>
          <w:tcPr>
            <w:tcW w:w="832" w:type="dxa"/>
            <w:vAlign w:val="bottom"/>
          </w:tcPr>
          <w:p w14:paraId="57E9F44E" w14:textId="6212BFF2" w:rsidR="00EA2C55" w:rsidRPr="00B33603" w:rsidRDefault="00FC55D7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bidi="th-TH"/>
              </w:rPr>
              <w:t>42%</w:t>
            </w:r>
          </w:p>
        </w:tc>
        <w:tc>
          <w:tcPr>
            <w:tcW w:w="833" w:type="dxa"/>
            <w:vAlign w:val="bottom"/>
          </w:tcPr>
          <w:p w14:paraId="454E396A" w14:textId="0C3BB31B" w:rsidR="00EA2C55" w:rsidRPr="00B33603" w:rsidRDefault="00EA2C55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42</w:t>
            </w:r>
            <w:r w:rsidRPr="00B33603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33" w:type="dxa"/>
            <w:vAlign w:val="bottom"/>
          </w:tcPr>
          <w:p w14:paraId="64FD729E" w14:textId="687EE89F" w:rsidR="00EA2C55" w:rsidRPr="00B33603" w:rsidRDefault="00FC55D7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33" w:type="dxa"/>
            <w:vAlign w:val="bottom"/>
          </w:tcPr>
          <w:p w14:paraId="6A2312CE" w14:textId="1906B583" w:rsidR="00EA2C55" w:rsidRPr="00B33603" w:rsidRDefault="00EA2C55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32" w:type="dxa"/>
            <w:vAlign w:val="bottom"/>
          </w:tcPr>
          <w:p w14:paraId="5818B7C9" w14:textId="0165F4A8" w:rsidR="00EA2C55" w:rsidRPr="00B33603" w:rsidRDefault="00CC247E" w:rsidP="00EA2C55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0</w:t>
            </w:r>
            <w:r w:rsidR="00232C92"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.3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33" w:type="dxa"/>
            <w:vAlign w:val="bottom"/>
          </w:tcPr>
          <w:p w14:paraId="7E333EB9" w14:textId="3C9889D2" w:rsidR="00EA2C55" w:rsidRPr="00B33603" w:rsidRDefault="00EA2C55" w:rsidP="00EA2C55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18%</w:t>
            </w:r>
          </w:p>
        </w:tc>
        <w:tc>
          <w:tcPr>
            <w:tcW w:w="833" w:type="dxa"/>
            <w:vAlign w:val="bottom"/>
          </w:tcPr>
          <w:p w14:paraId="5E9548E4" w14:textId="2AD6846D" w:rsidR="00EA2C55" w:rsidRPr="00B33603" w:rsidRDefault="00FC55D7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54%</w:t>
            </w:r>
          </w:p>
        </w:tc>
        <w:tc>
          <w:tcPr>
            <w:tcW w:w="830" w:type="dxa"/>
            <w:vAlign w:val="bottom"/>
          </w:tcPr>
          <w:p w14:paraId="2C26F4A2" w14:textId="1AC13D8E" w:rsidR="00EA2C55" w:rsidRPr="00B33603" w:rsidRDefault="00EA2C55" w:rsidP="00EA2C55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</w:t>
            </w:r>
            <w:r w:rsidRPr="00B33603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</w:tr>
      <w:tr w:rsidR="00EA2C55" w:rsidRPr="00B33603" w14:paraId="0F855DE8" w14:textId="77777777" w:rsidTr="00094194">
        <w:trPr>
          <w:cantSplit/>
          <w:trHeight w:val="20"/>
        </w:trPr>
        <w:tc>
          <w:tcPr>
            <w:tcW w:w="2551" w:type="dxa"/>
          </w:tcPr>
          <w:p w14:paraId="70492C8F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32" w:type="dxa"/>
            <w:vAlign w:val="bottom"/>
          </w:tcPr>
          <w:p w14:paraId="423F6C8D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163427C7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69E6CCDD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564E36BD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2" w:type="dxa"/>
            <w:vAlign w:val="bottom"/>
          </w:tcPr>
          <w:p w14:paraId="4057C3C6" w14:textId="77777777" w:rsidR="00EA2C55" w:rsidRPr="00B33603" w:rsidRDefault="00EA2C55" w:rsidP="00EA2C55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EB90F6A" w14:textId="275343AB" w:rsidR="00EA2C55" w:rsidRPr="00B33603" w:rsidRDefault="00EA2C55" w:rsidP="00EA2C55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196E58D" w14:textId="73A54AE5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0" w:type="dxa"/>
            <w:vAlign w:val="bottom"/>
          </w:tcPr>
          <w:p w14:paraId="64F1137C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</w:tr>
      <w:tr w:rsidR="00EA2C55" w:rsidRPr="00B33603" w14:paraId="391C5CA1" w14:textId="77777777" w:rsidTr="00094194">
        <w:trPr>
          <w:cantSplit/>
          <w:trHeight w:val="20"/>
        </w:trPr>
        <w:tc>
          <w:tcPr>
            <w:tcW w:w="2551" w:type="dxa"/>
          </w:tcPr>
          <w:p w14:paraId="0A70494D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32" w:type="dxa"/>
            <w:vAlign w:val="bottom"/>
          </w:tcPr>
          <w:p w14:paraId="10B8D569" w14:textId="311BCA07" w:rsidR="00EA2C55" w:rsidRPr="00B33603" w:rsidRDefault="00FC55D7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7,</w:t>
            </w:r>
            <w:r w:rsidR="005B1C01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687</w:t>
            </w:r>
          </w:p>
        </w:tc>
        <w:tc>
          <w:tcPr>
            <w:tcW w:w="833" w:type="dxa"/>
            <w:vAlign w:val="bottom"/>
          </w:tcPr>
          <w:p w14:paraId="1DDFC6BB" w14:textId="25FB424D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9,727</w:t>
            </w:r>
          </w:p>
        </w:tc>
        <w:tc>
          <w:tcPr>
            <w:tcW w:w="833" w:type="dxa"/>
            <w:vAlign w:val="bottom"/>
          </w:tcPr>
          <w:p w14:paraId="2CD7C682" w14:textId="1F6C58D5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3,457</w:t>
            </w:r>
          </w:p>
        </w:tc>
        <w:tc>
          <w:tcPr>
            <w:tcW w:w="833" w:type="dxa"/>
            <w:vAlign w:val="bottom"/>
          </w:tcPr>
          <w:p w14:paraId="6CE72325" w14:textId="69008872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4,266</w:t>
            </w:r>
          </w:p>
        </w:tc>
        <w:tc>
          <w:tcPr>
            <w:tcW w:w="832" w:type="dxa"/>
            <w:vAlign w:val="bottom"/>
          </w:tcPr>
          <w:p w14:paraId="4057BF3F" w14:textId="12E52A56" w:rsidR="00EA2C55" w:rsidRPr="00B33603" w:rsidRDefault="008D683A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="00BA3C7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,</w:t>
            </w:r>
            <w:r w:rsidR="00BA3C7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064</w:t>
            </w:r>
          </w:p>
        </w:tc>
        <w:tc>
          <w:tcPr>
            <w:tcW w:w="833" w:type="dxa"/>
            <w:vAlign w:val="bottom"/>
          </w:tcPr>
          <w:p w14:paraId="3611FAB1" w14:textId="72D0863B" w:rsidR="00EA2C55" w:rsidRPr="00B33603" w:rsidRDefault="00EA2C55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33,052</w:t>
            </w:r>
          </w:p>
        </w:tc>
        <w:tc>
          <w:tcPr>
            <w:tcW w:w="833" w:type="dxa"/>
            <w:vAlign w:val="bottom"/>
          </w:tcPr>
          <w:p w14:paraId="7A3C2BF0" w14:textId="34B1DADE" w:rsidR="00EA2C55" w:rsidRPr="00B33603" w:rsidRDefault="00FC55D7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17,641</w:t>
            </w:r>
          </w:p>
        </w:tc>
        <w:tc>
          <w:tcPr>
            <w:tcW w:w="830" w:type="dxa"/>
            <w:vAlign w:val="bottom"/>
          </w:tcPr>
          <w:p w14:paraId="716E8CCC" w14:textId="3134826F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19,856</w:t>
            </w:r>
          </w:p>
        </w:tc>
      </w:tr>
      <w:tr w:rsidR="00EA2C55" w:rsidRPr="00B33603" w14:paraId="353B7960" w14:textId="77777777" w:rsidTr="00094194">
        <w:trPr>
          <w:cantSplit/>
          <w:trHeight w:val="20"/>
        </w:trPr>
        <w:tc>
          <w:tcPr>
            <w:tcW w:w="2551" w:type="dxa"/>
          </w:tcPr>
          <w:p w14:paraId="101A6355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32" w:type="dxa"/>
            <w:vAlign w:val="bottom"/>
          </w:tcPr>
          <w:p w14:paraId="5F617B5C" w14:textId="5761FB33" w:rsidR="00EA2C55" w:rsidRPr="00B33603" w:rsidRDefault="005B1C01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49</w:t>
            </w:r>
            <w:r w:rsidR="008D683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,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889</w:t>
            </w:r>
          </w:p>
        </w:tc>
        <w:tc>
          <w:tcPr>
            <w:tcW w:w="833" w:type="dxa"/>
            <w:vAlign w:val="bottom"/>
          </w:tcPr>
          <w:p w14:paraId="39C65D33" w14:textId="1C2346A4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52,276</w:t>
            </w:r>
          </w:p>
        </w:tc>
        <w:tc>
          <w:tcPr>
            <w:tcW w:w="833" w:type="dxa"/>
            <w:vAlign w:val="bottom"/>
          </w:tcPr>
          <w:p w14:paraId="09F25322" w14:textId="1BC5949B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9,225</w:t>
            </w:r>
          </w:p>
        </w:tc>
        <w:tc>
          <w:tcPr>
            <w:tcW w:w="833" w:type="dxa"/>
            <w:vAlign w:val="bottom"/>
          </w:tcPr>
          <w:p w14:paraId="306BFE84" w14:textId="394AF059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9,460</w:t>
            </w:r>
          </w:p>
        </w:tc>
        <w:tc>
          <w:tcPr>
            <w:tcW w:w="832" w:type="dxa"/>
            <w:vAlign w:val="bottom"/>
          </w:tcPr>
          <w:p w14:paraId="6101D52D" w14:textId="2ABD7694" w:rsidR="00EA2C55" w:rsidRPr="00B33603" w:rsidRDefault="00BA3C7A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33</w:t>
            </w:r>
            <w:r w:rsidR="008D683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,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285</w:t>
            </w:r>
          </w:p>
        </w:tc>
        <w:tc>
          <w:tcPr>
            <w:tcW w:w="833" w:type="dxa"/>
            <w:vAlign w:val="bottom"/>
          </w:tcPr>
          <w:p w14:paraId="0C52EEAA" w14:textId="41D69946" w:rsidR="00EA2C55" w:rsidRPr="00B33603" w:rsidRDefault="00EA2C55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32,782</w:t>
            </w:r>
          </w:p>
        </w:tc>
        <w:tc>
          <w:tcPr>
            <w:tcW w:w="833" w:type="dxa"/>
            <w:vAlign w:val="bottom"/>
          </w:tcPr>
          <w:p w14:paraId="3A0FEC83" w14:textId="3D36BABF" w:rsidR="00EA2C55" w:rsidRPr="00B33603" w:rsidRDefault="00FC55D7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39,522</w:t>
            </w:r>
          </w:p>
        </w:tc>
        <w:tc>
          <w:tcPr>
            <w:tcW w:w="830" w:type="dxa"/>
            <w:vAlign w:val="bottom"/>
          </w:tcPr>
          <w:p w14:paraId="0FF14046" w14:textId="3657751C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39,824</w:t>
            </w:r>
          </w:p>
        </w:tc>
      </w:tr>
      <w:tr w:rsidR="00EA2C55" w:rsidRPr="00B33603" w14:paraId="2FFACD01" w14:textId="77777777" w:rsidTr="00094194">
        <w:trPr>
          <w:cantSplit/>
          <w:trHeight w:val="20"/>
        </w:trPr>
        <w:tc>
          <w:tcPr>
            <w:tcW w:w="2551" w:type="dxa"/>
          </w:tcPr>
          <w:p w14:paraId="45AC1757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หนี้สินหมุนเวียน</w:t>
            </w:r>
          </w:p>
        </w:tc>
        <w:tc>
          <w:tcPr>
            <w:tcW w:w="832" w:type="dxa"/>
            <w:vAlign w:val="bottom"/>
          </w:tcPr>
          <w:p w14:paraId="760838AC" w14:textId="3ED73E5F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="005B1C01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,</w:t>
            </w:r>
            <w:r w:rsidR="005B1C01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406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3473170C" w14:textId="5F4C8BAF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(3,1</w:t>
            </w: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51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3E47E4E0" w14:textId="2BF52ACF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(2,402)</w:t>
            </w:r>
          </w:p>
        </w:tc>
        <w:tc>
          <w:tcPr>
            <w:tcW w:w="833" w:type="dxa"/>
            <w:vAlign w:val="bottom"/>
          </w:tcPr>
          <w:p w14:paraId="67244415" w14:textId="34F412B6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(3,144)</w:t>
            </w:r>
          </w:p>
        </w:tc>
        <w:tc>
          <w:tcPr>
            <w:tcW w:w="832" w:type="dxa"/>
            <w:vAlign w:val="bottom"/>
          </w:tcPr>
          <w:p w14:paraId="3A8F5CD9" w14:textId="42CF7690" w:rsidR="00EA2C55" w:rsidRPr="00B33603" w:rsidRDefault="008D683A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(20,411)</w:t>
            </w:r>
          </w:p>
        </w:tc>
        <w:tc>
          <w:tcPr>
            <w:tcW w:w="833" w:type="dxa"/>
            <w:vAlign w:val="bottom"/>
          </w:tcPr>
          <w:p w14:paraId="1C2CFE32" w14:textId="30620B14" w:rsidR="00EA2C55" w:rsidRPr="00B33603" w:rsidRDefault="00EA2C55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(26,148)</w:t>
            </w:r>
          </w:p>
        </w:tc>
        <w:tc>
          <w:tcPr>
            <w:tcW w:w="833" w:type="dxa"/>
            <w:vAlign w:val="bottom"/>
          </w:tcPr>
          <w:p w14:paraId="7554CA3E" w14:textId="2184B209" w:rsidR="00EA2C55" w:rsidRPr="00B33603" w:rsidRDefault="00FC55D7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(11,878)</w:t>
            </w:r>
          </w:p>
        </w:tc>
        <w:tc>
          <w:tcPr>
            <w:tcW w:w="830" w:type="dxa"/>
            <w:vAlign w:val="bottom"/>
          </w:tcPr>
          <w:p w14:paraId="50DFACF3" w14:textId="7EE75FB3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(15,138)</w:t>
            </w:r>
          </w:p>
        </w:tc>
      </w:tr>
      <w:tr w:rsidR="00EA2C55" w:rsidRPr="00B33603" w14:paraId="77AF4C84" w14:textId="77777777" w:rsidTr="00094194">
        <w:trPr>
          <w:cantSplit/>
          <w:trHeight w:val="20"/>
        </w:trPr>
        <w:tc>
          <w:tcPr>
            <w:tcW w:w="2551" w:type="dxa"/>
          </w:tcPr>
          <w:p w14:paraId="43977A54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32" w:type="dxa"/>
            <w:vAlign w:val="bottom"/>
          </w:tcPr>
          <w:p w14:paraId="253CAFA0" w14:textId="5A2A5A1B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="005B1C01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23,764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242A4F10" w14:textId="51D86729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(27,922)</w:t>
            </w:r>
          </w:p>
        </w:tc>
        <w:tc>
          <w:tcPr>
            <w:tcW w:w="833" w:type="dxa"/>
            <w:vAlign w:val="bottom"/>
          </w:tcPr>
          <w:p w14:paraId="0627ECA9" w14:textId="08D8FCA9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(937)</w:t>
            </w:r>
          </w:p>
        </w:tc>
        <w:tc>
          <w:tcPr>
            <w:tcW w:w="833" w:type="dxa"/>
            <w:vAlign w:val="bottom"/>
          </w:tcPr>
          <w:p w14:paraId="44AECCB0" w14:textId="1D768E45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(1,224)</w:t>
            </w:r>
          </w:p>
        </w:tc>
        <w:tc>
          <w:tcPr>
            <w:tcW w:w="832" w:type="dxa"/>
            <w:vAlign w:val="bottom"/>
          </w:tcPr>
          <w:p w14:paraId="7F63CADA" w14:textId="4402DAB2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(15,66</w:t>
            </w:r>
            <w:r w:rsidR="00C31450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4A4158C0" w14:textId="59D56703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(14,505)</w:t>
            </w:r>
          </w:p>
        </w:tc>
        <w:tc>
          <w:tcPr>
            <w:tcW w:w="833" w:type="dxa"/>
            <w:vAlign w:val="bottom"/>
          </w:tcPr>
          <w:p w14:paraId="00EF45BF" w14:textId="17A07D03" w:rsidR="00EA2C55" w:rsidRPr="00B33603" w:rsidRDefault="00FC55D7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(43,484)</w:t>
            </w:r>
          </w:p>
        </w:tc>
        <w:tc>
          <w:tcPr>
            <w:tcW w:w="830" w:type="dxa"/>
            <w:vAlign w:val="bottom"/>
          </w:tcPr>
          <w:p w14:paraId="765360A3" w14:textId="355EA1C5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(41,191)</w:t>
            </w:r>
          </w:p>
        </w:tc>
      </w:tr>
      <w:tr w:rsidR="00EA2C55" w:rsidRPr="00B33603" w14:paraId="45076A61" w14:textId="77777777" w:rsidTr="00094194">
        <w:trPr>
          <w:cantSplit/>
          <w:trHeight w:val="20"/>
        </w:trPr>
        <w:tc>
          <w:tcPr>
            <w:tcW w:w="2551" w:type="dxa"/>
          </w:tcPr>
          <w:p w14:paraId="1B1760B6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3603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สินทรัพย์สุทธิ</w:t>
            </w:r>
          </w:p>
        </w:tc>
        <w:tc>
          <w:tcPr>
            <w:tcW w:w="832" w:type="dxa"/>
            <w:vAlign w:val="bottom"/>
          </w:tcPr>
          <w:p w14:paraId="6AE5EA3A" w14:textId="5794322E" w:rsidR="00EA2C55" w:rsidRPr="00B33603" w:rsidRDefault="008D683A" w:rsidP="00C80674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28,</w:t>
            </w:r>
            <w:r w:rsidR="005B1C01"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406</w:t>
            </w:r>
          </w:p>
        </w:tc>
        <w:tc>
          <w:tcPr>
            <w:tcW w:w="833" w:type="dxa"/>
            <w:vAlign w:val="bottom"/>
          </w:tcPr>
          <w:p w14:paraId="1157912F" w14:textId="21F3ABC4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30,930</w:t>
            </w:r>
          </w:p>
        </w:tc>
        <w:tc>
          <w:tcPr>
            <w:tcW w:w="833" w:type="dxa"/>
            <w:vAlign w:val="bottom"/>
          </w:tcPr>
          <w:p w14:paraId="676970F1" w14:textId="63803900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9,343</w:t>
            </w:r>
          </w:p>
        </w:tc>
        <w:tc>
          <w:tcPr>
            <w:tcW w:w="833" w:type="dxa"/>
            <w:vAlign w:val="bottom"/>
          </w:tcPr>
          <w:p w14:paraId="531EC895" w14:textId="793E0249" w:rsidR="00EA2C55" w:rsidRPr="00B33603" w:rsidRDefault="00EA2C55" w:rsidP="00C80674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9,358</w:t>
            </w:r>
          </w:p>
        </w:tc>
        <w:tc>
          <w:tcPr>
            <w:tcW w:w="832" w:type="dxa"/>
            <w:vAlign w:val="bottom"/>
          </w:tcPr>
          <w:p w14:paraId="713D88F0" w14:textId="2C04B669" w:rsidR="00EA2C55" w:rsidRPr="00B33603" w:rsidRDefault="008D683A" w:rsidP="00C80674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24,276</w:t>
            </w:r>
          </w:p>
        </w:tc>
        <w:tc>
          <w:tcPr>
            <w:tcW w:w="833" w:type="dxa"/>
            <w:vAlign w:val="bottom"/>
          </w:tcPr>
          <w:p w14:paraId="58BDDD90" w14:textId="57A68E78" w:rsidR="00EA2C55" w:rsidRPr="00B33603" w:rsidRDefault="00EA2C55" w:rsidP="00C80674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25,181</w:t>
            </w:r>
          </w:p>
        </w:tc>
        <w:tc>
          <w:tcPr>
            <w:tcW w:w="833" w:type="dxa"/>
            <w:vAlign w:val="bottom"/>
          </w:tcPr>
          <w:p w14:paraId="5F01DFB5" w14:textId="0C4DFC6D" w:rsidR="00EA2C55" w:rsidRPr="00B33603" w:rsidRDefault="00FC55D7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1,801</w:t>
            </w:r>
          </w:p>
        </w:tc>
        <w:tc>
          <w:tcPr>
            <w:tcW w:w="830" w:type="dxa"/>
            <w:tcBorders>
              <w:left w:val="nil"/>
            </w:tcBorders>
            <w:vAlign w:val="bottom"/>
          </w:tcPr>
          <w:p w14:paraId="65F00BF4" w14:textId="23299CF8" w:rsidR="00EA2C55" w:rsidRPr="00B33603" w:rsidRDefault="00EA2C55" w:rsidP="00C80674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3,351</w:t>
            </w:r>
          </w:p>
        </w:tc>
      </w:tr>
      <w:tr w:rsidR="00EA2C55" w:rsidRPr="00B33603" w14:paraId="182AD617" w14:textId="77777777" w:rsidTr="00094194">
        <w:trPr>
          <w:cantSplit/>
          <w:trHeight w:val="109"/>
        </w:trPr>
        <w:tc>
          <w:tcPr>
            <w:tcW w:w="2551" w:type="dxa"/>
          </w:tcPr>
          <w:p w14:paraId="46982423" w14:textId="375F6DB2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มูลค่าตามบัญชีของส่วนได้เสียที่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br/>
              <w:t>ไม่มีอำนาจควบคุม</w:t>
            </w:r>
          </w:p>
        </w:tc>
        <w:tc>
          <w:tcPr>
            <w:tcW w:w="832" w:type="dxa"/>
            <w:vAlign w:val="bottom"/>
          </w:tcPr>
          <w:p w14:paraId="3B3C018B" w14:textId="1E09EF96" w:rsidR="00EA2C55" w:rsidRPr="00B33603" w:rsidRDefault="008158F7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11,</w:t>
            </w:r>
            <w:r w:rsidR="00C63566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877</w:t>
            </w:r>
          </w:p>
        </w:tc>
        <w:tc>
          <w:tcPr>
            <w:tcW w:w="833" w:type="dxa"/>
            <w:vAlign w:val="bottom"/>
          </w:tcPr>
          <w:p w14:paraId="0520471D" w14:textId="5C609E39" w:rsidR="00EA2C55" w:rsidRPr="00B33603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12,959</w:t>
            </w:r>
          </w:p>
        </w:tc>
        <w:tc>
          <w:tcPr>
            <w:tcW w:w="833" w:type="dxa"/>
            <w:vAlign w:val="bottom"/>
          </w:tcPr>
          <w:p w14:paraId="4DD1A85A" w14:textId="1C912FB9" w:rsidR="00EA2C55" w:rsidRPr="00B33603" w:rsidRDefault="008158F7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5,218</w:t>
            </w:r>
          </w:p>
        </w:tc>
        <w:tc>
          <w:tcPr>
            <w:tcW w:w="833" w:type="dxa"/>
            <w:vAlign w:val="bottom"/>
          </w:tcPr>
          <w:p w14:paraId="1A3D7B5D" w14:textId="764B5C78" w:rsidR="00EA2C55" w:rsidRPr="00B33603" w:rsidDel="004448B6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5,142</w:t>
            </w:r>
          </w:p>
        </w:tc>
        <w:tc>
          <w:tcPr>
            <w:tcW w:w="832" w:type="dxa"/>
            <w:vAlign w:val="bottom"/>
          </w:tcPr>
          <w:p w14:paraId="62A84FF1" w14:textId="623854E5" w:rsidR="00EA2C55" w:rsidRPr="00B33603" w:rsidDel="004448B6" w:rsidRDefault="005C00B3" w:rsidP="00C80674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113</w:t>
            </w:r>
          </w:p>
        </w:tc>
        <w:tc>
          <w:tcPr>
            <w:tcW w:w="833" w:type="dxa"/>
            <w:vAlign w:val="bottom"/>
          </w:tcPr>
          <w:p w14:paraId="50EA5068" w14:textId="4259A0B4" w:rsidR="00EA2C55" w:rsidRPr="00B33603" w:rsidDel="004448B6" w:rsidRDefault="00EA2C55" w:rsidP="00C80674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7,802</w:t>
            </w:r>
          </w:p>
        </w:tc>
        <w:tc>
          <w:tcPr>
            <w:tcW w:w="833" w:type="dxa"/>
            <w:vAlign w:val="bottom"/>
          </w:tcPr>
          <w:p w14:paraId="2B2764B8" w14:textId="308A6762" w:rsidR="00EA2C55" w:rsidRPr="00B33603" w:rsidDel="004448B6" w:rsidRDefault="000D1ADB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(267)</w:t>
            </w:r>
          </w:p>
        </w:tc>
        <w:tc>
          <w:tcPr>
            <w:tcW w:w="830" w:type="dxa"/>
            <w:vAlign w:val="bottom"/>
          </w:tcPr>
          <w:p w14:paraId="0B2150F1" w14:textId="1D9A388C" w:rsidR="00EA2C55" w:rsidRPr="00B33603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504</w:t>
            </w:r>
          </w:p>
        </w:tc>
      </w:tr>
      <w:tr w:rsidR="00EA2C55" w:rsidRPr="00B33603" w14:paraId="7E542357" w14:textId="77777777" w:rsidTr="00094194">
        <w:trPr>
          <w:cantSplit/>
          <w:trHeight w:val="126"/>
        </w:trPr>
        <w:tc>
          <w:tcPr>
            <w:tcW w:w="2551" w:type="dxa"/>
          </w:tcPr>
          <w:p w14:paraId="3E63EE19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</w:p>
        </w:tc>
        <w:tc>
          <w:tcPr>
            <w:tcW w:w="832" w:type="dxa"/>
            <w:vAlign w:val="bottom"/>
          </w:tcPr>
          <w:p w14:paraId="1AB20256" w14:textId="77777777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3A105B22" w14:textId="77777777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085028B" w14:textId="77777777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9BF4425" w14:textId="77777777" w:rsidR="00EA2C55" w:rsidRPr="00B33603" w:rsidDel="00A553E9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755D875E" w14:textId="77777777" w:rsidR="00EA2C55" w:rsidRPr="00B33603" w:rsidDel="00A553E9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6212C766" w14:textId="06293186" w:rsidR="00EA2C55" w:rsidRPr="00B33603" w:rsidDel="00A553E9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9A61B61" w14:textId="17D8756A" w:rsidR="00EA2C55" w:rsidRPr="00B33603" w:rsidDel="00A553E9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4752D34" w14:textId="77777777" w:rsidR="00EA2C55" w:rsidRPr="00B33603" w:rsidDel="00A553E9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EA2C55" w:rsidRPr="00B33603" w14:paraId="28870086" w14:textId="77777777" w:rsidTr="00094194">
        <w:trPr>
          <w:cantSplit/>
          <w:trHeight w:val="20"/>
        </w:trPr>
        <w:tc>
          <w:tcPr>
            <w:tcW w:w="2551" w:type="dxa"/>
          </w:tcPr>
          <w:p w14:paraId="7CDCBFAE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  <w:r w:rsidRPr="00B33603">
              <w:rPr>
                <w:sz w:val="25"/>
                <w:szCs w:val="25"/>
                <w:cs/>
              </w:rPr>
              <w:t>รายได้</w:t>
            </w:r>
          </w:p>
        </w:tc>
        <w:tc>
          <w:tcPr>
            <w:tcW w:w="832" w:type="dxa"/>
            <w:vAlign w:val="bottom"/>
          </w:tcPr>
          <w:p w14:paraId="3BB278D0" w14:textId="06B266A7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3,555</w:t>
            </w:r>
          </w:p>
        </w:tc>
        <w:tc>
          <w:tcPr>
            <w:tcW w:w="833" w:type="dxa"/>
            <w:vAlign w:val="bottom"/>
          </w:tcPr>
          <w:p w14:paraId="48D18E1E" w14:textId="610CC2D1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4,323</w:t>
            </w:r>
          </w:p>
        </w:tc>
        <w:tc>
          <w:tcPr>
            <w:tcW w:w="833" w:type="dxa"/>
            <w:vAlign w:val="bottom"/>
          </w:tcPr>
          <w:p w14:paraId="2A45E479" w14:textId="3AE6B454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17,835</w:t>
            </w:r>
          </w:p>
        </w:tc>
        <w:tc>
          <w:tcPr>
            <w:tcW w:w="833" w:type="dxa"/>
            <w:vAlign w:val="bottom"/>
          </w:tcPr>
          <w:p w14:paraId="565ACC0C" w14:textId="371EEAEC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22,192</w:t>
            </w:r>
          </w:p>
        </w:tc>
        <w:tc>
          <w:tcPr>
            <w:tcW w:w="832" w:type="dxa"/>
            <w:vAlign w:val="bottom"/>
          </w:tcPr>
          <w:p w14:paraId="1DB81A2C" w14:textId="03A52C2E" w:rsidR="00EA2C55" w:rsidRPr="00B33603" w:rsidRDefault="008D683A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210,228</w:t>
            </w:r>
          </w:p>
        </w:tc>
        <w:tc>
          <w:tcPr>
            <w:tcW w:w="833" w:type="dxa"/>
            <w:vAlign w:val="bottom"/>
          </w:tcPr>
          <w:p w14:paraId="78DA7353" w14:textId="0785D747" w:rsidR="00EA2C55" w:rsidRPr="00B33603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238,734</w:t>
            </w:r>
          </w:p>
        </w:tc>
        <w:tc>
          <w:tcPr>
            <w:tcW w:w="833" w:type="dxa"/>
            <w:vAlign w:val="bottom"/>
          </w:tcPr>
          <w:p w14:paraId="7452DD3F" w14:textId="292E7071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25,902</w:t>
            </w:r>
          </w:p>
        </w:tc>
        <w:tc>
          <w:tcPr>
            <w:tcW w:w="830" w:type="dxa"/>
            <w:vAlign w:val="bottom"/>
          </w:tcPr>
          <w:p w14:paraId="29FEA184" w14:textId="582A7C51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36,229</w:t>
            </w:r>
          </w:p>
        </w:tc>
      </w:tr>
      <w:tr w:rsidR="00EA2C55" w:rsidRPr="00B33603" w14:paraId="43F8C3C5" w14:textId="77777777" w:rsidTr="00094194">
        <w:trPr>
          <w:cantSplit/>
          <w:trHeight w:val="20"/>
        </w:trPr>
        <w:tc>
          <w:tcPr>
            <w:tcW w:w="2551" w:type="dxa"/>
          </w:tcPr>
          <w:p w14:paraId="5E2BD7AA" w14:textId="7DBF3A8E" w:rsidR="00EA2C55" w:rsidRPr="00B33603" w:rsidRDefault="00EA2C55" w:rsidP="00EA2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 xml:space="preserve">กำไร </w:t>
            </w:r>
            <w:r w:rsidRPr="00B33603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ขาดทุน</w:t>
            </w:r>
            <w:r w:rsidRPr="00B33603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ส่วนของบริษัทใหญ่</w:t>
            </w:r>
          </w:p>
        </w:tc>
        <w:tc>
          <w:tcPr>
            <w:tcW w:w="832" w:type="dxa"/>
            <w:vAlign w:val="bottom"/>
          </w:tcPr>
          <w:p w14:paraId="52FD7D6F" w14:textId="2EAA02DE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83</w:t>
            </w:r>
            <w:r w:rsidR="00E03C06"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1</w:t>
            </w:r>
          </w:p>
        </w:tc>
        <w:tc>
          <w:tcPr>
            <w:tcW w:w="833" w:type="dxa"/>
            <w:vAlign w:val="bottom"/>
          </w:tcPr>
          <w:p w14:paraId="61C1DBA5" w14:textId="68BE8055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1,824</w:t>
            </w:r>
          </w:p>
        </w:tc>
        <w:tc>
          <w:tcPr>
            <w:tcW w:w="833" w:type="dxa"/>
            <w:vAlign w:val="bottom"/>
          </w:tcPr>
          <w:p w14:paraId="65143E5A" w14:textId="2E1BC17B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285</w:t>
            </w:r>
          </w:p>
        </w:tc>
        <w:tc>
          <w:tcPr>
            <w:tcW w:w="833" w:type="dxa"/>
            <w:vAlign w:val="bottom"/>
          </w:tcPr>
          <w:p w14:paraId="54A8F4BC" w14:textId="53F82CA7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213</w:t>
            </w:r>
          </w:p>
        </w:tc>
        <w:tc>
          <w:tcPr>
            <w:tcW w:w="832" w:type="dxa"/>
            <w:vAlign w:val="bottom"/>
          </w:tcPr>
          <w:p w14:paraId="4D86DEBC" w14:textId="49653829" w:rsidR="00EA2C55" w:rsidRPr="00B33603" w:rsidRDefault="008D683A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(780)</w:t>
            </w:r>
          </w:p>
        </w:tc>
        <w:tc>
          <w:tcPr>
            <w:tcW w:w="833" w:type="dxa"/>
            <w:vAlign w:val="bottom"/>
          </w:tcPr>
          <w:p w14:paraId="30CDF688" w14:textId="0C633AB0" w:rsidR="00EA2C55" w:rsidRPr="00B33603" w:rsidRDefault="00EA2C55" w:rsidP="00EA2C55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(1,860)</w:t>
            </w:r>
          </w:p>
        </w:tc>
        <w:tc>
          <w:tcPr>
            <w:tcW w:w="833" w:type="dxa"/>
            <w:vAlign w:val="bottom"/>
          </w:tcPr>
          <w:p w14:paraId="70C1BBAB" w14:textId="7D481A16" w:rsidR="00EA2C55" w:rsidRPr="00B33603" w:rsidRDefault="008D683A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(1,745)</w:t>
            </w:r>
          </w:p>
        </w:tc>
        <w:tc>
          <w:tcPr>
            <w:tcW w:w="830" w:type="dxa"/>
            <w:vAlign w:val="bottom"/>
          </w:tcPr>
          <w:p w14:paraId="53497420" w14:textId="468E859F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1,242</w:t>
            </w:r>
          </w:p>
        </w:tc>
      </w:tr>
      <w:tr w:rsidR="00EA2C55" w:rsidRPr="00B33603" w14:paraId="4F48A7A1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397B35BB" w14:textId="77777777" w:rsidR="00EA2C55" w:rsidRPr="00B33603" w:rsidRDefault="00EA2C55" w:rsidP="00EA2C5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กำไร</w:t>
            </w:r>
            <w:r w:rsidRPr="00B33603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(ขาดทุน)</w:t>
            </w:r>
            <w:r w:rsidRPr="00B33603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เบ็ดเสร็จอื่น</w:t>
            </w:r>
          </w:p>
        </w:tc>
        <w:tc>
          <w:tcPr>
            <w:tcW w:w="832" w:type="dxa"/>
            <w:vAlign w:val="bottom"/>
          </w:tcPr>
          <w:p w14:paraId="46C9269E" w14:textId="7BB06B2E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</w:t>
            </w:r>
            <w:r w:rsidR="00E03C06"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5</w:t>
            </w:r>
            <w:r w:rsidR="005B1C01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59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2DDB5384" w14:textId="2411E844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80</w:t>
            </w:r>
          </w:p>
        </w:tc>
        <w:tc>
          <w:tcPr>
            <w:tcW w:w="833" w:type="dxa"/>
            <w:vAlign w:val="bottom"/>
          </w:tcPr>
          <w:p w14:paraId="521FB9CE" w14:textId="216684A8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(154)</w:t>
            </w:r>
          </w:p>
        </w:tc>
        <w:tc>
          <w:tcPr>
            <w:tcW w:w="833" w:type="dxa"/>
            <w:vAlign w:val="bottom"/>
          </w:tcPr>
          <w:p w14:paraId="2627FF49" w14:textId="105CA5B4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(52)</w:t>
            </w:r>
          </w:p>
        </w:tc>
        <w:tc>
          <w:tcPr>
            <w:tcW w:w="832" w:type="dxa"/>
            <w:vAlign w:val="bottom"/>
          </w:tcPr>
          <w:p w14:paraId="1DDE846C" w14:textId="4FA3AD6F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(125)</w:t>
            </w:r>
          </w:p>
        </w:tc>
        <w:tc>
          <w:tcPr>
            <w:tcW w:w="833" w:type="dxa"/>
            <w:vAlign w:val="bottom"/>
          </w:tcPr>
          <w:p w14:paraId="4DDA6798" w14:textId="06E6A4AB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(304)</w:t>
            </w:r>
          </w:p>
        </w:tc>
        <w:tc>
          <w:tcPr>
            <w:tcW w:w="833" w:type="dxa"/>
            <w:vAlign w:val="bottom"/>
          </w:tcPr>
          <w:p w14:paraId="67795920" w14:textId="4A4AD73C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195</w:t>
            </w:r>
          </w:p>
        </w:tc>
        <w:tc>
          <w:tcPr>
            <w:tcW w:w="830" w:type="dxa"/>
            <w:vAlign w:val="bottom"/>
          </w:tcPr>
          <w:p w14:paraId="355D1703" w14:textId="41F72EB9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(344)</w:t>
            </w:r>
          </w:p>
        </w:tc>
      </w:tr>
      <w:tr w:rsidR="00EA2C55" w:rsidRPr="00B33603" w14:paraId="6AB799E9" w14:textId="77777777" w:rsidTr="00094194">
        <w:trPr>
          <w:cantSplit/>
          <w:trHeight w:val="20"/>
        </w:trPr>
        <w:tc>
          <w:tcPr>
            <w:tcW w:w="2551" w:type="dxa"/>
          </w:tcPr>
          <w:p w14:paraId="3153A7A7" w14:textId="35B8711A" w:rsidR="00EA2C55" w:rsidRPr="00B33603" w:rsidRDefault="00EA2C55" w:rsidP="00EA2C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3603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832" w:type="dxa"/>
            <w:vAlign w:val="bottom"/>
          </w:tcPr>
          <w:p w14:paraId="7153752D" w14:textId="2B19BD5D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(1,</w:t>
            </w:r>
            <w:r w:rsidR="00E03C06" w:rsidRPr="00B33603">
              <w:rPr>
                <w:rFonts w:ascii="Angsana New" w:hAnsi="Angsana New" w:hint="cs"/>
                <w:bCs/>
                <w:sz w:val="25"/>
                <w:szCs w:val="25"/>
                <w:cs/>
                <w:lang w:val="en-US" w:bidi="th-TH"/>
              </w:rPr>
              <w:t>7</w:t>
            </w:r>
            <w:r w:rsidR="00C63566"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28</w:t>
            </w: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29C33270" w14:textId="7BA1E639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1,904</w:t>
            </w:r>
          </w:p>
        </w:tc>
        <w:tc>
          <w:tcPr>
            <w:tcW w:w="833" w:type="dxa"/>
            <w:vAlign w:val="bottom"/>
          </w:tcPr>
          <w:p w14:paraId="4072CC87" w14:textId="5199509B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131</w:t>
            </w:r>
          </w:p>
        </w:tc>
        <w:tc>
          <w:tcPr>
            <w:tcW w:w="833" w:type="dxa"/>
            <w:vAlign w:val="bottom"/>
          </w:tcPr>
          <w:p w14:paraId="0F1D28B8" w14:textId="3945F5F0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161</w:t>
            </w:r>
          </w:p>
        </w:tc>
        <w:tc>
          <w:tcPr>
            <w:tcW w:w="832" w:type="dxa"/>
            <w:vAlign w:val="bottom"/>
          </w:tcPr>
          <w:p w14:paraId="5DB20680" w14:textId="5E33D828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(905)</w:t>
            </w:r>
          </w:p>
        </w:tc>
        <w:tc>
          <w:tcPr>
            <w:tcW w:w="833" w:type="dxa"/>
            <w:vAlign w:val="bottom"/>
          </w:tcPr>
          <w:p w14:paraId="7A3298AF" w14:textId="3403077C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(2,164)</w:t>
            </w:r>
          </w:p>
        </w:tc>
        <w:tc>
          <w:tcPr>
            <w:tcW w:w="833" w:type="dxa"/>
            <w:vAlign w:val="bottom"/>
          </w:tcPr>
          <w:p w14:paraId="6CAFCDDE" w14:textId="5D4EA096" w:rsidR="00EA2C55" w:rsidRPr="00B33603" w:rsidRDefault="008D683A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(1,550)</w:t>
            </w:r>
          </w:p>
        </w:tc>
        <w:tc>
          <w:tcPr>
            <w:tcW w:w="830" w:type="dxa"/>
            <w:vAlign w:val="bottom"/>
          </w:tcPr>
          <w:p w14:paraId="2F79B23D" w14:textId="1628FFBF" w:rsidR="00EA2C55" w:rsidRPr="00B33603" w:rsidRDefault="00EA2C55" w:rsidP="00EA2C55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898</w:t>
            </w:r>
          </w:p>
        </w:tc>
      </w:tr>
      <w:tr w:rsidR="00EA2C55" w:rsidRPr="00B33603" w14:paraId="4A4540EE" w14:textId="77777777" w:rsidTr="00094194">
        <w:trPr>
          <w:cantSplit/>
          <w:trHeight w:val="20"/>
        </w:trPr>
        <w:tc>
          <w:tcPr>
            <w:tcW w:w="2551" w:type="dxa"/>
          </w:tcPr>
          <w:p w14:paraId="1359B16F" w14:textId="26FC7601" w:rsidR="00EA2C55" w:rsidRPr="00B33603" w:rsidRDefault="00EA2C55" w:rsidP="00EA2C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กำไร</w:t>
            </w:r>
            <w:r w:rsidRPr="00B33603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B33603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ขาดทุน</w:t>
            </w:r>
            <w:r w:rsidRPr="00B33603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32" w:type="dxa"/>
            <w:vAlign w:val="bottom"/>
          </w:tcPr>
          <w:p w14:paraId="46BE4D54" w14:textId="0BC8DA56" w:rsidR="00EA2C55" w:rsidRPr="00B33603" w:rsidRDefault="008158F7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352</w:t>
            </w:r>
          </w:p>
        </w:tc>
        <w:tc>
          <w:tcPr>
            <w:tcW w:w="833" w:type="dxa"/>
            <w:vAlign w:val="bottom"/>
          </w:tcPr>
          <w:p w14:paraId="35083314" w14:textId="56C97BA2" w:rsidR="00EA2C55" w:rsidRPr="00B33603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770</w:t>
            </w:r>
          </w:p>
        </w:tc>
        <w:tc>
          <w:tcPr>
            <w:tcW w:w="833" w:type="dxa"/>
            <w:vAlign w:val="bottom"/>
          </w:tcPr>
          <w:p w14:paraId="085EFAA4" w14:textId="1D62B086" w:rsidR="00EA2C55" w:rsidRPr="00B33603" w:rsidRDefault="008158F7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159</w:t>
            </w:r>
          </w:p>
        </w:tc>
        <w:tc>
          <w:tcPr>
            <w:tcW w:w="833" w:type="dxa"/>
            <w:vAlign w:val="bottom"/>
          </w:tcPr>
          <w:p w14:paraId="3EC20AAB" w14:textId="216501D3" w:rsidR="00EA2C55" w:rsidRPr="00B33603" w:rsidDel="004448B6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117</w:t>
            </w:r>
          </w:p>
        </w:tc>
        <w:tc>
          <w:tcPr>
            <w:tcW w:w="832" w:type="dxa"/>
            <w:vAlign w:val="bottom"/>
          </w:tcPr>
          <w:p w14:paraId="357D21B1" w14:textId="7D7B9E02" w:rsidR="00EA2C55" w:rsidRPr="00B33603" w:rsidDel="004448B6" w:rsidRDefault="008158F7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(217)</w:t>
            </w:r>
          </w:p>
        </w:tc>
        <w:tc>
          <w:tcPr>
            <w:tcW w:w="833" w:type="dxa"/>
            <w:vAlign w:val="bottom"/>
          </w:tcPr>
          <w:p w14:paraId="7EE8B000" w14:textId="67407BC3" w:rsidR="00EA2C55" w:rsidRPr="00B33603" w:rsidDel="004448B6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(403)</w:t>
            </w:r>
          </w:p>
        </w:tc>
        <w:tc>
          <w:tcPr>
            <w:tcW w:w="833" w:type="dxa"/>
            <w:vAlign w:val="bottom"/>
          </w:tcPr>
          <w:p w14:paraId="2B5C23DC" w14:textId="3F121EE4" w:rsidR="00EA2C55" w:rsidRPr="00B33603" w:rsidDel="004448B6" w:rsidRDefault="00862369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(848)</w:t>
            </w:r>
          </w:p>
        </w:tc>
        <w:tc>
          <w:tcPr>
            <w:tcW w:w="830" w:type="dxa"/>
            <w:vAlign w:val="bottom"/>
          </w:tcPr>
          <w:p w14:paraId="74FDDE47" w14:textId="05DE7BD3" w:rsidR="00EA2C55" w:rsidRPr="00B33603" w:rsidRDefault="00EA2C55" w:rsidP="00EA2C55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676</w:t>
            </w:r>
          </w:p>
        </w:tc>
      </w:tr>
      <w:tr w:rsidR="00EA2C55" w:rsidRPr="00B33603" w14:paraId="112638A3" w14:textId="77777777" w:rsidTr="00094194">
        <w:trPr>
          <w:cantSplit/>
          <w:trHeight w:val="20"/>
        </w:trPr>
        <w:tc>
          <w:tcPr>
            <w:tcW w:w="2551" w:type="dxa"/>
          </w:tcPr>
          <w:p w14:paraId="5EDB9C0F" w14:textId="15F933C0" w:rsidR="00EA2C55" w:rsidRPr="00B33603" w:rsidRDefault="00EA2C55" w:rsidP="00EA2C55">
            <w:pPr>
              <w:pStyle w:val="acctfourfigures"/>
              <w:tabs>
                <w:tab w:val="clear" w:pos="765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B33603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t>เงินปันผลที่จ่ายให้กับส่วน</w:t>
            </w:r>
            <w:r w:rsidRPr="00B33603">
              <w:rPr>
                <w:rFonts w:ascii="Angsana New" w:hAnsi="Angsana New"/>
                <w:spacing w:val="-4"/>
                <w:sz w:val="25"/>
                <w:szCs w:val="25"/>
                <w:lang w:bidi="th-TH"/>
              </w:rPr>
              <w:br/>
            </w:r>
            <w:r w:rsidRPr="00B33603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t>ได้เสีย</w:t>
            </w: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832" w:type="dxa"/>
            <w:vAlign w:val="bottom"/>
          </w:tcPr>
          <w:p w14:paraId="29FED0D4" w14:textId="5206E683" w:rsidR="00EA2C55" w:rsidRPr="00B33603" w:rsidRDefault="008158F7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354</w:t>
            </w:r>
          </w:p>
        </w:tc>
        <w:tc>
          <w:tcPr>
            <w:tcW w:w="833" w:type="dxa"/>
            <w:vAlign w:val="bottom"/>
          </w:tcPr>
          <w:p w14:paraId="2F9E25A4" w14:textId="24759EB0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316</w:t>
            </w:r>
          </w:p>
        </w:tc>
        <w:tc>
          <w:tcPr>
            <w:tcW w:w="833" w:type="dxa"/>
            <w:vAlign w:val="bottom"/>
          </w:tcPr>
          <w:p w14:paraId="6116C923" w14:textId="01057931" w:rsidR="00EA2C55" w:rsidRPr="00B33603" w:rsidRDefault="008158F7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79</w:t>
            </w:r>
          </w:p>
        </w:tc>
        <w:tc>
          <w:tcPr>
            <w:tcW w:w="833" w:type="dxa"/>
            <w:vAlign w:val="bottom"/>
          </w:tcPr>
          <w:p w14:paraId="422F2546" w14:textId="18DDC598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832" w:type="dxa"/>
            <w:vAlign w:val="bottom"/>
          </w:tcPr>
          <w:p w14:paraId="5EDCAD2C" w14:textId="148C2001" w:rsidR="00EA2C55" w:rsidRPr="00B33603" w:rsidRDefault="008158F7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833" w:type="dxa"/>
            <w:vAlign w:val="bottom"/>
          </w:tcPr>
          <w:p w14:paraId="1D38EF14" w14:textId="2BBE6889" w:rsidR="00EA2C55" w:rsidRPr="00B33603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263</w:t>
            </w:r>
          </w:p>
        </w:tc>
        <w:tc>
          <w:tcPr>
            <w:tcW w:w="833" w:type="dxa"/>
            <w:vAlign w:val="bottom"/>
          </w:tcPr>
          <w:p w14:paraId="25B5B4F0" w14:textId="20FCB5F4" w:rsidR="00EA2C55" w:rsidRPr="00B33603" w:rsidRDefault="00CE77F9" w:rsidP="00EA2C55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830" w:type="dxa"/>
            <w:vAlign w:val="bottom"/>
          </w:tcPr>
          <w:p w14:paraId="47EE0442" w14:textId="2FE65FE3" w:rsidR="00EA2C55" w:rsidRPr="00B33603" w:rsidRDefault="00EA2C55" w:rsidP="00EA2C55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</w:tr>
      <w:tr w:rsidR="00EA2C55" w:rsidRPr="00B33603" w14:paraId="2DAC469F" w14:textId="77777777" w:rsidTr="00094194">
        <w:trPr>
          <w:cantSplit/>
          <w:trHeight w:val="125"/>
        </w:trPr>
        <w:tc>
          <w:tcPr>
            <w:tcW w:w="2551" w:type="dxa"/>
          </w:tcPr>
          <w:p w14:paraId="025784D5" w14:textId="77777777" w:rsidR="00EA2C55" w:rsidRPr="00B33603" w:rsidRDefault="00EA2C55" w:rsidP="00EA2C55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32" w:type="dxa"/>
            <w:vAlign w:val="bottom"/>
          </w:tcPr>
          <w:p w14:paraId="728F9B05" w14:textId="7777777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0A3AFF24" w14:textId="7777777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45AB6E9" w14:textId="7777777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7727D046" w14:textId="7777777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752CFDA5" w14:textId="77777777" w:rsidR="00EA2C55" w:rsidRPr="00B33603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457C32F" w14:textId="1F46AB79" w:rsidR="00EA2C55" w:rsidRPr="00B33603" w:rsidRDefault="00EA2C55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4D6E0025" w14:textId="58557A5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00868E1" w14:textId="77777777" w:rsidR="00EA2C55" w:rsidRPr="00B33603" w:rsidRDefault="00EA2C55" w:rsidP="00EA2C55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FD32C9" w:rsidRPr="00B33603" w14:paraId="0FA8DFA8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451E1528" w14:textId="0F0A56A7" w:rsidR="00FD32C9" w:rsidRPr="00B33603" w:rsidRDefault="00FD32C9" w:rsidP="00FD3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4"/>
              <w:rPr>
                <w:rFonts w:ascii="Angsana New" w:hAnsi="Angsana New"/>
                <w:sz w:val="25"/>
                <w:szCs w:val="25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832" w:type="dxa"/>
            <w:vAlign w:val="bottom"/>
          </w:tcPr>
          <w:p w14:paraId="2E1E7FBE" w14:textId="6EAA3A4D" w:rsidR="00FD32C9" w:rsidRPr="00B33603" w:rsidRDefault="00C63566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3,116</w:t>
            </w:r>
          </w:p>
        </w:tc>
        <w:tc>
          <w:tcPr>
            <w:tcW w:w="833" w:type="dxa"/>
            <w:vAlign w:val="bottom"/>
          </w:tcPr>
          <w:p w14:paraId="63175830" w14:textId="21A05552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2,153</w:t>
            </w:r>
          </w:p>
        </w:tc>
        <w:tc>
          <w:tcPr>
            <w:tcW w:w="833" w:type="dxa"/>
            <w:vAlign w:val="bottom"/>
          </w:tcPr>
          <w:p w14:paraId="119F242C" w14:textId="0E6167CA" w:rsidR="00FD32C9" w:rsidRPr="00B33603" w:rsidRDefault="00CE77F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1,033</w:t>
            </w:r>
          </w:p>
        </w:tc>
        <w:tc>
          <w:tcPr>
            <w:tcW w:w="833" w:type="dxa"/>
            <w:vAlign w:val="bottom"/>
          </w:tcPr>
          <w:p w14:paraId="213B73B1" w14:textId="759DCA02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(26)</w:t>
            </w:r>
          </w:p>
        </w:tc>
        <w:tc>
          <w:tcPr>
            <w:tcW w:w="832" w:type="dxa"/>
            <w:vAlign w:val="bottom"/>
          </w:tcPr>
          <w:p w14:paraId="281FD3D4" w14:textId="003192ED" w:rsidR="00FD32C9" w:rsidRPr="00B33603" w:rsidRDefault="00CE77F9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5,35</w:t>
            </w:r>
            <w:r w:rsidR="00BA3C7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833" w:type="dxa"/>
            <w:vAlign w:val="bottom"/>
          </w:tcPr>
          <w:p w14:paraId="20A330EC" w14:textId="6D905BBD" w:rsidR="00FD32C9" w:rsidRPr="00B33603" w:rsidRDefault="00FD32C9" w:rsidP="00C80674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8,107</w:t>
            </w:r>
          </w:p>
        </w:tc>
        <w:tc>
          <w:tcPr>
            <w:tcW w:w="833" w:type="dxa"/>
            <w:vAlign w:val="bottom"/>
          </w:tcPr>
          <w:p w14:paraId="00D220A0" w14:textId="3289F720" w:rsidR="00FD32C9" w:rsidRPr="00B33603" w:rsidRDefault="00A10C14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11,101</w:t>
            </w:r>
          </w:p>
        </w:tc>
        <w:tc>
          <w:tcPr>
            <w:tcW w:w="830" w:type="dxa"/>
            <w:vAlign w:val="bottom"/>
          </w:tcPr>
          <w:p w14:paraId="183A4D01" w14:textId="7D50EA75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1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3,693</w:t>
            </w:r>
          </w:p>
        </w:tc>
      </w:tr>
      <w:tr w:rsidR="00FD32C9" w:rsidRPr="00B33603" w14:paraId="4F292717" w14:textId="77777777" w:rsidTr="00094194">
        <w:trPr>
          <w:cantSplit/>
          <w:trHeight w:val="20"/>
        </w:trPr>
        <w:tc>
          <w:tcPr>
            <w:tcW w:w="2551" w:type="dxa"/>
            <w:vAlign w:val="bottom"/>
          </w:tcPr>
          <w:p w14:paraId="5C98E92A" w14:textId="77777777" w:rsidR="00FD32C9" w:rsidRPr="00B33603" w:rsidRDefault="00FD32C9" w:rsidP="00FD32C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832" w:type="dxa"/>
            <w:vAlign w:val="bottom"/>
          </w:tcPr>
          <w:p w14:paraId="7135CA22" w14:textId="53AD820D" w:rsidR="00FD32C9" w:rsidRPr="00B33603" w:rsidRDefault="00C63566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(640)</w:t>
            </w:r>
          </w:p>
        </w:tc>
        <w:tc>
          <w:tcPr>
            <w:tcW w:w="833" w:type="dxa"/>
            <w:vAlign w:val="bottom"/>
          </w:tcPr>
          <w:p w14:paraId="379862A7" w14:textId="5E9B0BFA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6,082</w:t>
            </w:r>
          </w:p>
        </w:tc>
        <w:tc>
          <w:tcPr>
            <w:tcW w:w="833" w:type="dxa"/>
            <w:vAlign w:val="bottom"/>
          </w:tcPr>
          <w:p w14:paraId="6C0D7483" w14:textId="443A034D" w:rsidR="00FD32C9" w:rsidRPr="00B33603" w:rsidRDefault="00CE77F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(410)</w:t>
            </w:r>
          </w:p>
        </w:tc>
        <w:tc>
          <w:tcPr>
            <w:tcW w:w="833" w:type="dxa"/>
            <w:vAlign w:val="bottom"/>
          </w:tcPr>
          <w:p w14:paraId="5B3BA93E" w14:textId="7289D247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(1,307)</w:t>
            </w:r>
          </w:p>
        </w:tc>
        <w:tc>
          <w:tcPr>
            <w:tcW w:w="832" w:type="dxa"/>
            <w:vAlign w:val="bottom"/>
          </w:tcPr>
          <w:p w14:paraId="3FA16F0C" w14:textId="53805F50" w:rsidR="00FD32C9" w:rsidRPr="00B33603" w:rsidRDefault="00CE77F9" w:rsidP="00FD32C9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(1,24</w:t>
            </w:r>
            <w:r w:rsidR="00BA3C7A"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0B9B8405" w14:textId="17D244D5" w:rsidR="00FD32C9" w:rsidRPr="00B33603" w:rsidRDefault="00FD32C9" w:rsidP="00FD32C9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(1,439)</w:t>
            </w:r>
          </w:p>
        </w:tc>
        <w:tc>
          <w:tcPr>
            <w:tcW w:w="833" w:type="dxa"/>
            <w:vAlign w:val="bottom"/>
          </w:tcPr>
          <w:p w14:paraId="1AD89FD8" w14:textId="1CD901D6" w:rsidR="00FD32C9" w:rsidRPr="00B33603" w:rsidRDefault="00A10C14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(13,798)</w:t>
            </w:r>
          </w:p>
        </w:tc>
        <w:tc>
          <w:tcPr>
            <w:tcW w:w="830" w:type="dxa"/>
            <w:vAlign w:val="bottom"/>
          </w:tcPr>
          <w:p w14:paraId="0378DFAA" w14:textId="3531CE12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(13,490)</w:t>
            </w:r>
          </w:p>
        </w:tc>
      </w:tr>
      <w:tr w:rsidR="00FD32C9" w:rsidRPr="00B33603" w14:paraId="0C4D2FB2" w14:textId="77777777" w:rsidTr="00094194">
        <w:trPr>
          <w:cantSplit/>
          <w:trHeight w:val="20"/>
        </w:trPr>
        <w:tc>
          <w:tcPr>
            <w:tcW w:w="2551" w:type="dxa"/>
          </w:tcPr>
          <w:p w14:paraId="78CD8F3E" w14:textId="759A14A8" w:rsidR="00FD32C9" w:rsidRPr="00B33603" w:rsidRDefault="00FD32C9" w:rsidP="00FD32C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224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B3360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832" w:type="dxa"/>
            <w:vAlign w:val="bottom"/>
          </w:tcPr>
          <w:p w14:paraId="00FD4154" w14:textId="4A20DC17" w:rsidR="00FD32C9" w:rsidRPr="00B33603" w:rsidRDefault="00C63566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(4,645)</w:t>
            </w:r>
          </w:p>
        </w:tc>
        <w:tc>
          <w:tcPr>
            <w:tcW w:w="833" w:type="dxa"/>
            <w:vAlign w:val="bottom"/>
          </w:tcPr>
          <w:p w14:paraId="0EBFD41D" w14:textId="6CE2019E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(10,628)</w:t>
            </w:r>
          </w:p>
        </w:tc>
        <w:tc>
          <w:tcPr>
            <w:tcW w:w="833" w:type="dxa"/>
            <w:vAlign w:val="bottom"/>
          </w:tcPr>
          <w:p w14:paraId="70391089" w14:textId="244B64B1" w:rsidR="00FD32C9" w:rsidRPr="00B33603" w:rsidRDefault="00CE77F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(768)</w:t>
            </w:r>
          </w:p>
        </w:tc>
        <w:tc>
          <w:tcPr>
            <w:tcW w:w="833" w:type="dxa"/>
            <w:vAlign w:val="bottom"/>
          </w:tcPr>
          <w:p w14:paraId="583C3F5B" w14:textId="50244E01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(381)</w:t>
            </w:r>
          </w:p>
        </w:tc>
        <w:tc>
          <w:tcPr>
            <w:tcW w:w="832" w:type="dxa"/>
            <w:vAlign w:val="bottom"/>
          </w:tcPr>
          <w:p w14:paraId="7EA4E168" w14:textId="260AC806" w:rsidR="00FD32C9" w:rsidRPr="00B33603" w:rsidRDefault="00CE77F9" w:rsidP="00FD32C9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(2,503)</w:t>
            </w:r>
          </w:p>
        </w:tc>
        <w:tc>
          <w:tcPr>
            <w:tcW w:w="833" w:type="dxa"/>
            <w:vAlign w:val="bottom"/>
          </w:tcPr>
          <w:p w14:paraId="5A9AF763" w14:textId="45C39180" w:rsidR="00FD32C9" w:rsidRPr="00B33603" w:rsidRDefault="00FD32C9" w:rsidP="00FD32C9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(6,454)</w:t>
            </w:r>
          </w:p>
        </w:tc>
        <w:tc>
          <w:tcPr>
            <w:tcW w:w="833" w:type="dxa"/>
            <w:vAlign w:val="bottom"/>
          </w:tcPr>
          <w:p w14:paraId="1A5777BA" w14:textId="60881357" w:rsidR="00FD32C9" w:rsidRPr="00B33603" w:rsidRDefault="00A10C14" w:rsidP="00FD32C9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323</w:t>
            </w:r>
          </w:p>
        </w:tc>
        <w:tc>
          <w:tcPr>
            <w:tcW w:w="830" w:type="dxa"/>
            <w:vAlign w:val="bottom"/>
          </w:tcPr>
          <w:p w14:paraId="2898E31A" w14:textId="77C2EB8A" w:rsidR="00FD32C9" w:rsidRPr="00B33603" w:rsidRDefault="00FD32C9" w:rsidP="00FD32C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B33603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3,489</w:t>
            </w:r>
          </w:p>
        </w:tc>
      </w:tr>
    </w:tbl>
    <w:p w14:paraId="3AD1D3EA" w14:textId="77777777" w:rsidR="001010C9" w:rsidRPr="00B33603" w:rsidRDefault="001010C9" w:rsidP="00A47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lang w:val="en-GB"/>
        </w:rPr>
      </w:pPr>
    </w:p>
    <w:p w14:paraId="2670BDC7" w14:textId="22729A2E" w:rsidR="00633407" w:rsidRPr="00B33603" w:rsidRDefault="0063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  <w:r w:rsidRPr="00B33603">
        <w:rPr>
          <w:sz w:val="20"/>
          <w:szCs w:val="20"/>
          <w:lang w:val="en-GB"/>
        </w:rPr>
        <w:br w:type="page"/>
      </w:r>
    </w:p>
    <w:p w14:paraId="02A9CDF0" w14:textId="5AB1CD8B" w:rsidR="00F421FF" w:rsidRPr="00B33603" w:rsidRDefault="004762B0" w:rsidP="008F4FAF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23817318" w14:textId="77777777" w:rsidR="002946FF" w:rsidRPr="00B33603" w:rsidRDefault="002946FF" w:rsidP="002946FF">
      <w:pPr>
        <w:tabs>
          <w:tab w:val="clear" w:pos="680"/>
        </w:tabs>
        <w:spacing w:line="240" w:lineRule="auto"/>
        <w:ind w:left="567"/>
        <w:jc w:val="thaiDistribute"/>
        <w:rPr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1285"/>
        <w:gridCol w:w="1285"/>
        <w:gridCol w:w="1285"/>
      </w:tblGrid>
      <w:tr w:rsidR="008E3F30" w:rsidRPr="00B33603" w14:paraId="04A7630B" w14:textId="77777777" w:rsidTr="008E3F30">
        <w:trPr>
          <w:tblHeader/>
        </w:trPr>
        <w:tc>
          <w:tcPr>
            <w:tcW w:w="2204" w:type="pct"/>
          </w:tcPr>
          <w:p w14:paraId="19A45A7D" w14:textId="77777777" w:rsidR="008E3F30" w:rsidRPr="00B33603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pct"/>
            <w:gridSpan w:val="2"/>
          </w:tcPr>
          <w:p w14:paraId="41AEF081" w14:textId="77777777" w:rsidR="008E3F30" w:rsidRPr="00B33603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8" w:type="pct"/>
            <w:gridSpan w:val="2"/>
          </w:tcPr>
          <w:p w14:paraId="6F4D5449" w14:textId="77777777" w:rsidR="008E3F30" w:rsidRPr="00B33603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3F30" w:rsidRPr="00B33603" w14:paraId="2ED60DC1" w14:textId="77777777" w:rsidTr="008E3F30">
        <w:trPr>
          <w:tblHeader/>
        </w:trPr>
        <w:tc>
          <w:tcPr>
            <w:tcW w:w="2204" w:type="pct"/>
          </w:tcPr>
          <w:p w14:paraId="248F4D7A" w14:textId="310CE7A5" w:rsidR="008E3F30" w:rsidRPr="00B33603" w:rsidRDefault="008E3F30" w:rsidP="00DA1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99" w:type="pct"/>
          </w:tcPr>
          <w:p w14:paraId="050A8541" w14:textId="0887402D" w:rsidR="008E3F30" w:rsidRPr="00B33603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C55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99" w:type="pct"/>
          </w:tcPr>
          <w:p w14:paraId="7FA6CDD9" w14:textId="1EF84E66" w:rsidR="008E3F30" w:rsidRPr="00B33603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C55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99" w:type="pct"/>
          </w:tcPr>
          <w:p w14:paraId="3D3409B9" w14:textId="713631F4" w:rsidR="008E3F30" w:rsidRPr="00B33603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C55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99" w:type="pct"/>
          </w:tcPr>
          <w:p w14:paraId="1065DCD8" w14:textId="4AD809C5" w:rsidR="008E3F30" w:rsidRPr="00B33603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C55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3F30" w:rsidRPr="00B33603" w14:paraId="47778564" w14:textId="77777777" w:rsidTr="008E3F30">
        <w:trPr>
          <w:tblHeader/>
        </w:trPr>
        <w:tc>
          <w:tcPr>
            <w:tcW w:w="2204" w:type="pct"/>
          </w:tcPr>
          <w:p w14:paraId="53C73708" w14:textId="77777777" w:rsidR="008E3F30" w:rsidRPr="00B33603" w:rsidRDefault="008E3F30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4"/>
          </w:tcPr>
          <w:p w14:paraId="6A728C26" w14:textId="77777777" w:rsidR="008E3F30" w:rsidRPr="00B33603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2C55" w:rsidRPr="00B33603" w14:paraId="209A7A4E" w14:textId="77777777" w:rsidTr="008E3F30">
        <w:tc>
          <w:tcPr>
            <w:tcW w:w="2204" w:type="pct"/>
          </w:tcPr>
          <w:p w14:paraId="519B78CB" w14:textId="059E5B66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B33603">
              <w:rPr>
                <w:rFonts w:hint="cs"/>
                <w:cs/>
              </w:rPr>
              <w:t xml:space="preserve">ณ วันที่ </w:t>
            </w:r>
            <w:r w:rsidRPr="00B33603">
              <w:rPr>
                <w:rFonts w:hint="cs"/>
              </w:rPr>
              <w:t>1</w:t>
            </w:r>
            <w:r w:rsidRPr="00B33603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99" w:type="pct"/>
            <w:vAlign w:val="bottom"/>
          </w:tcPr>
          <w:p w14:paraId="4BF2F06F" w14:textId="76390750" w:rsidR="00EA2C55" w:rsidRPr="00B33603" w:rsidRDefault="009C1A4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31,568</w:t>
            </w:r>
          </w:p>
        </w:tc>
        <w:tc>
          <w:tcPr>
            <w:tcW w:w="699" w:type="pct"/>
            <w:vAlign w:val="bottom"/>
          </w:tcPr>
          <w:p w14:paraId="41FEBE99" w14:textId="6121EC6A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28,349</w:t>
            </w:r>
          </w:p>
        </w:tc>
        <w:tc>
          <w:tcPr>
            <w:tcW w:w="699" w:type="pct"/>
            <w:vAlign w:val="bottom"/>
          </w:tcPr>
          <w:p w14:paraId="64E2B91D" w14:textId="20D9CAB4" w:rsidR="00EA2C55" w:rsidRPr="00B33603" w:rsidRDefault="009C1A4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685</w:t>
            </w:r>
          </w:p>
        </w:tc>
        <w:tc>
          <w:tcPr>
            <w:tcW w:w="699" w:type="pct"/>
            <w:vAlign w:val="bottom"/>
          </w:tcPr>
          <w:p w14:paraId="68E47CF4" w14:textId="020BEBE6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235</w:t>
            </w:r>
          </w:p>
        </w:tc>
      </w:tr>
      <w:tr w:rsidR="00EA2C55" w:rsidRPr="00B33603" w14:paraId="111E03E9" w14:textId="77777777">
        <w:tc>
          <w:tcPr>
            <w:tcW w:w="2204" w:type="pct"/>
          </w:tcPr>
          <w:p w14:paraId="4449B530" w14:textId="70AC1AFA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99" w:type="pct"/>
            <w:vAlign w:val="bottom"/>
          </w:tcPr>
          <w:p w14:paraId="5AB8D411" w14:textId="288D33B0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(2,</w:t>
            </w:r>
            <w:r w:rsidR="008E6A97" w:rsidRPr="00B33603">
              <w:t>968</w:t>
            </w:r>
            <w:r w:rsidRPr="00B33603">
              <w:t>)</w:t>
            </w:r>
          </w:p>
        </w:tc>
        <w:tc>
          <w:tcPr>
            <w:tcW w:w="699" w:type="pct"/>
            <w:vAlign w:val="bottom"/>
          </w:tcPr>
          <w:p w14:paraId="7FAC8403" w14:textId="6543F71B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(3,768)</w:t>
            </w:r>
          </w:p>
        </w:tc>
        <w:tc>
          <w:tcPr>
            <w:tcW w:w="699" w:type="pct"/>
            <w:vAlign w:val="bottom"/>
          </w:tcPr>
          <w:p w14:paraId="18516040" w14:textId="3C0A4F03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04E64627" w14:textId="7DA84E9A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EA2C55" w:rsidRPr="00B33603" w14:paraId="096BB188" w14:textId="77777777" w:rsidTr="008E3F30">
        <w:tc>
          <w:tcPr>
            <w:tcW w:w="2204" w:type="pct"/>
          </w:tcPr>
          <w:p w14:paraId="701A1313" w14:textId="2EE9CCC9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99" w:type="pct"/>
            <w:vAlign w:val="bottom"/>
          </w:tcPr>
          <w:p w14:paraId="3832E40A" w14:textId="0E12246E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2,</w:t>
            </w:r>
            <w:r w:rsidR="008E6A97" w:rsidRPr="00B33603">
              <w:t>607</w:t>
            </w:r>
          </w:p>
        </w:tc>
        <w:tc>
          <w:tcPr>
            <w:tcW w:w="699" w:type="pct"/>
            <w:vAlign w:val="bottom"/>
          </w:tcPr>
          <w:p w14:paraId="1363374A" w14:textId="6ECA6643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1,361</w:t>
            </w:r>
          </w:p>
        </w:tc>
        <w:tc>
          <w:tcPr>
            <w:tcW w:w="699" w:type="pct"/>
            <w:vAlign w:val="bottom"/>
          </w:tcPr>
          <w:p w14:paraId="604CDBAF" w14:textId="652E4B44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7F94C58D" w14:textId="7095F1E4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EA2C55" w:rsidRPr="00B33603" w14:paraId="7DAE186C" w14:textId="77777777" w:rsidTr="008E3F30">
        <w:tc>
          <w:tcPr>
            <w:tcW w:w="2204" w:type="pct"/>
          </w:tcPr>
          <w:p w14:paraId="043E4697" w14:textId="77777777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B33603">
              <w:rPr>
                <w:rFonts w:hint="cs"/>
                <w:cs/>
              </w:rPr>
              <w:t>ส่วนแบ่งกำไร</w:t>
            </w:r>
            <w:r w:rsidRPr="00B33603">
              <w:t xml:space="preserve"> (</w:t>
            </w:r>
            <w:r w:rsidRPr="00B33603">
              <w:rPr>
                <w:rFonts w:hint="cs"/>
                <w:cs/>
              </w:rPr>
              <w:t>ขาดทุน</w:t>
            </w:r>
            <w:r w:rsidRPr="00B33603">
              <w:t xml:space="preserve">) </w:t>
            </w:r>
            <w:r w:rsidRPr="00B33603">
              <w:rPr>
                <w:rFonts w:hint="cs"/>
                <w:cs/>
              </w:rPr>
              <w:t>เบ็ดเสร็จอื่นจาก</w:t>
            </w:r>
          </w:p>
          <w:p w14:paraId="038652E6" w14:textId="6426BF55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"/>
              <w:rPr>
                <w:cs/>
              </w:rPr>
            </w:pPr>
            <w:r w:rsidRPr="00B33603">
              <w:rPr>
                <w:rFonts w:hint="cs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99" w:type="pct"/>
            <w:vAlign w:val="bottom"/>
          </w:tcPr>
          <w:p w14:paraId="1B368730" w14:textId="0A6C1C37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(1,</w:t>
            </w:r>
            <w:r w:rsidR="00786D3A" w:rsidRPr="00B33603">
              <w:t>333</w:t>
            </w:r>
            <w:r w:rsidRPr="00B33603">
              <w:t>)</w:t>
            </w:r>
          </w:p>
        </w:tc>
        <w:tc>
          <w:tcPr>
            <w:tcW w:w="699" w:type="pct"/>
            <w:vAlign w:val="bottom"/>
          </w:tcPr>
          <w:p w14:paraId="15ED0C77" w14:textId="605CF373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694</w:t>
            </w:r>
          </w:p>
        </w:tc>
        <w:tc>
          <w:tcPr>
            <w:tcW w:w="699" w:type="pct"/>
            <w:vAlign w:val="bottom"/>
          </w:tcPr>
          <w:p w14:paraId="4203E468" w14:textId="588AF037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2A5E45F2" w14:textId="62510734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EA2C55" w:rsidRPr="00B33603" w14:paraId="293F79F9" w14:textId="77777777" w:rsidTr="008E3F30">
        <w:tc>
          <w:tcPr>
            <w:tcW w:w="2204" w:type="pct"/>
          </w:tcPr>
          <w:p w14:paraId="4F7C92A8" w14:textId="7A9D749E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99" w:type="pct"/>
            <w:vAlign w:val="bottom"/>
          </w:tcPr>
          <w:p w14:paraId="791322A0" w14:textId="26F558C2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(248)</w:t>
            </w:r>
          </w:p>
        </w:tc>
        <w:tc>
          <w:tcPr>
            <w:tcW w:w="699" w:type="pct"/>
            <w:vAlign w:val="bottom"/>
          </w:tcPr>
          <w:p w14:paraId="6E244E08" w14:textId="061856F5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(126)</w:t>
            </w:r>
          </w:p>
        </w:tc>
        <w:tc>
          <w:tcPr>
            <w:tcW w:w="699" w:type="pct"/>
            <w:vAlign w:val="bottom"/>
          </w:tcPr>
          <w:p w14:paraId="01D27721" w14:textId="47C12A92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0230E7F6" w14:textId="3F17871D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</w:tr>
      <w:tr w:rsidR="00EA2C55" w:rsidRPr="00B33603" w14:paraId="1A022A57" w14:textId="77777777" w:rsidTr="008E3F30">
        <w:tc>
          <w:tcPr>
            <w:tcW w:w="2204" w:type="pct"/>
          </w:tcPr>
          <w:p w14:paraId="38516FD9" w14:textId="020A90D9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99" w:type="pct"/>
            <w:vAlign w:val="bottom"/>
          </w:tcPr>
          <w:p w14:paraId="5CE67743" w14:textId="403C442B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(1,</w:t>
            </w:r>
            <w:r w:rsidR="00786D3A" w:rsidRPr="00B33603">
              <w:t>38</w:t>
            </w:r>
            <w:r w:rsidR="00FB44ED" w:rsidRPr="00B33603">
              <w:t>5</w:t>
            </w:r>
            <w:r w:rsidRPr="00B33603">
              <w:t>)</w:t>
            </w:r>
          </w:p>
        </w:tc>
        <w:tc>
          <w:tcPr>
            <w:tcW w:w="699" w:type="pct"/>
            <w:vAlign w:val="bottom"/>
          </w:tcPr>
          <w:p w14:paraId="107A203B" w14:textId="3AAABC67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(79)</w:t>
            </w:r>
          </w:p>
        </w:tc>
        <w:tc>
          <w:tcPr>
            <w:tcW w:w="699" w:type="pct"/>
            <w:vAlign w:val="bottom"/>
          </w:tcPr>
          <w:p w14:paraId="38333793" w14:textId="49C939F4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1FE7C876" w14:textId="1F6BB7BB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EA2C55" w:rsidRPr="00B33603" w14:paraId="15CB4D94" w14:textId="77777777" w:rsidTr="008E3F30">
        <w:tc>
          <w:tcPr>
            <w:tcW w:w="2204" w:type="pct"/>
          </w:tcPr>
          <w:p w14:paraId="6152B7C2" w14:textId="6968E031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hint="cs"/>
                <w:cs/>
              </w:rPr>
              <w:t>เ</w:t>
            </w:r>
            <w:r w:rsidR="004F1F40" w:rsidRPr="00B33603">
              <w:rPr>
                <w:rFonts w:hint="cs"/>
                <w:cs/>
              </w:rPr>
              <w:t>พิ่</w:t>
            </w:r>
            <w:r w:rsidRPr="00B33603">
              <w:rPr>
                <w:rFonts w:hint="cs"/>
                <w:cs/>
              </w:rPr>
              <w:t>มขึ้น</w:t>
            </w:r>
          </w:p>
        </w:tc>
        <w:tc>
          <w:tcPr>
            <w:tcW w:w="699" w:type="pct"/>
            <w:vAlign w:val="bottom"/>
          </w:tcPr>
          <w:p w14:paraId="39569E58" w14:textId="1F178D52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1,214</w:t>
            </w:r>
          </w:p>
        </w:tc>
        <w:tc>
          <w:tcPr>
            <w:tcW w:w="699" w:type="pct"/>
            <w:vAlign w:val="bottom"/>
          </w:tcPr>
          <w:p w14:paraId="4B056DEF" w14:textId="05FBEE73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5,339</w:t>
            </w:r>
          </w:p>
        </w:tc>
        <w:tc>
          <w:tcPr>
            <w:tcW w:w="699" w:type="pct"/>
            <w:vAlign w:val="bottom"/>
          </w:tcPr>
          <w:p w14:paraId="2A574D1B" w14:textId="06D8E4AB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7235D222" w14:textId="3FEE879A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450</w:t>
            </w:r>
          </w:p>
        </w:tc>
      </w:tr>
      <w:tr w:rsidR="004F1F40" w:rsidRPr="00B33603" w14:paraId="5E883F24" w14:textId="77777777" w:rsidTr="008E3F30">
        <w:tc>
          <w:tcPr>
            <w:tcW w:w="2204" w:type="pct"/>
          </w:tcPr>
          <w:p w14:paraId="273928C9" w14:textId="641A217B" w:rsidR="004F1F40" w:rsidRPr="00B33603" w:rsidRDefault="004F1F40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B33603">
              <w:rPr>
                <w:rFonts w:hint="cs"/>
                <w:cs/>
              </w:rPr>
              <w:t>ลดลง</w:t>
            </w:r>
          </w:p>
        </w:tc>
        <w:tc>
          <w:tcPr>
            <w:tcW w:w="699" w:type="pct"/>
            <w:vAlign w:val="bottom"/>
          </w:tcPr>
          <w:p w14:paraId="56DE7FCF" w14:textId="04CE9E76" w:rsidR="004F1F40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B33603">
              <w:t>(</w:t>
            </w:r>
            <w:r w:rsidR="008B08E8" w:rsidRPr="00B33603">
              <w:rPr>
                <w:rFonts w:hint="cs"/>
                <w:cs/>
              </w:rPr>
              <w:t>32</w:t>
            </w:r>
            <w:r w:rsidR="00786D3A" w:rsidRPr="00B33603">
              <w:t>3</w:t>
            </w:r>
            <w:r w:rsidRPr="00B33603">
              <w:t>)</w:t>
            </w:r>
          </w:p>
        </w:tc>
        <w:tc>
          <w:tcPr>
            <w:tcW w:w="699" w:type="pct"/>
            <w:vAlign w:val="bottom"/>
          </w:tcPr>
          <w:p w14:paraId="30DA0B68" w14:textId="598346B8" w:rsidR="004F1F40" w:rsidRPr="00B33603" w:rsidRDefault="004F1F40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699" w:type="pct"/>
            <w:vAlign w:val="bottom"/>
          </w:tcPr>
          <w:p w14:paraId="37F45B24" w14:textId="0E266181" w:rsidR="004F1F40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</w:t>
            </w:r>
            <w:r w:rsidR="00A01F8A" w:rsidRPr="00B33603">
              <w:t>3</w:t>
            </w:r>
            <w:r w:rsidRPr="00B33603">
              <w:t>35)</w:t>
            </w:r>
          </w:p>
        </w:tc>
        <w:tc>
          <w:tcPr>
            <w:tcW w:w="699" w:type="pct"/>
            <w:vAlign w:val="bottom"/>
          </w:tcPr>
          <w:p w14:paraId="34593D0F" w14:textId="1C3CF549" w:rsidR="004F1F40" w:rsidRPr="00B33603" w:rsidRDefault="004F1F40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EA2C55" w:rsidRPr="00B33603" w14:paraId="107821EF" w14:textId="77777777" w:rsidTr="008E3F30">
        <w:tc>
          <w:tcPr>
            <w:tcW w:w="2204" w:type="pct"/>
          </w:tcPr>
          <w:p w14:paraId="1B171647" w14:textId="3600089D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B33603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99" w:type="pct"/>
            <w:vAlign w:val="bottom"/>
          </w:tcPr>
          <w:p w14:paraId="5FBE6AC6" w14:textId="53F19C0A" w:rsidR="00EA2C55" w:rsidRPr="00B33603" w:rsidRDefault="007530A4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(1,0</w:t>
            </w:r>
            <w:r w:rsidR="00FB44ED" w:rsidRPr="00B33603">
              <w:t>90</w:t>
            </w:r>
            <w:r w:rsidRPr="00B33603">
              <w:t>)</w:t>
            </w:r>
          </w:p>
        </w:tc>
        <w:tc>
          <w:tcPr>
            <w:tcW w:w="699" w:type="pct"/>
            <w:vAlign w:val="bottom"/>
          </w:tcPr>
          <w:p w14:paraId="271304A0" w14:textId="5F208452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(115)</w:t>
            </w:r>
          </w:p>
        </w:tc>
        <w:tc>
          <w:tcPr>
            <w:tcW w:w="699" w:type="pct"/>
            <w:vAlign w:val="bottom"/>
          </w:tcPr>
          <w:p w14:paraId="1FA527AC" w14:textId="5C10AD65" w:rsidR="00EA2C55" w:rsidRPr="00B33603" w:rsidRDefault="00EA5F8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1DEFB825" w14:textId="57CB3841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</w:tr>
      <w:tr w:rsidR="00EA2C55" w:rsidRPr="00B33603" w14:paraId="339C04A5" w14:textId="77777777" w:rsidTr="008E3F30">
        <w:tc>
          <w:tcPr>
            <w:tcW w:w="2204" w:type="pct"/>
          </w:tcPr>
          <w:p w14:paraId="3CCD54E6" w14:textId="100E4F08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B33603">
              <w:rPr>
                <w:cs/>
              </w:rPr>
              <w:t>ปรับปรุงมูลค่าเงินลงทุน</w:t>
            </w:r>
          </w:p>
        </w:tc>
        <w:tc>
          <w:tcPr>
            <w:tcW w:w="699" w:type="pct"/>
            <w:vAlign w:val="bottom"/>
          </w:tcPr>
          <w:p w14:paraId="000666F5" w14:textId="6717F30B" w:rsidR="00EA2C55" w:rsidRPr="00B33603" w:rsidRDefault="008B08E8" w:rsidP="00EA2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699" w:type="pct"/>
            <w:vAlign w:val="bottom"/>
          </w:tcPr>
          <w:p w14:paraId="10A8690C" w14:textId="5D997FF8" w:rsidR="00EA2C55" w:rsidRPr="00B33603" w:rsidRDefault="00EA2C55" w:rsidP="00EA2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(87)</w:t>
            </w:r>
          </w:p>
        </w:tc>
        <w:tc>
          <w:tcPr>
            <w:tcW w:w="699" w:type="pct"/>
            <w:vAlign w:val="bottom"/>
          </w:tcPr>
          <w:p w14:paraId="27D2B300" w14:textId="07FF4888" w:rsidR="00EA2C55" w:rsidRPr="00B33603" w:rsidRDefault="00A01F8A" w:rsidP="00EA2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99" w:type="pct"/>
            <w:vAlign w:val="bottom"/>
          </w:tcPr>
          <w:p w14:paraId="5929CCA0" w14:textId="0BDD843B" w:rsidR="00EA2C55" w:rsidRPr="00B33603" w:rsidRDefault="00EA2C55" w:rsidP="00EA2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B33603">
              <w:t>-</w:t>
            </w:r>
          </w:p>
        </w:tc>
      </w:tr>
      <w:tr w:rsidR="00EA2C55" w:rsidRPr="00B33603" w14:paraId="352D001E" w14:textId="77777777" w:rsidTr="008E3F30">
        <w:tc>
          <w:tcPr>
            <w:tcW w:w="2204" w:type="pct"/>
          </w:tcPr>
          <w:p w14:paraId="67AF6E78" w14:textId="15CEF550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</w:rPr>
              <w:t>31</w:t>
            </w:r>
            <w:r w:rsidRPr="00B33603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99" w:type="pct"/>
            <w:vAlign w:val="bottom"/>
          </w:tcPr>
          <w:p w14:paraId="08524DF5" w14:textId="75912EF9" w:rsidR="00EA2C55" w:rsidRPr="00B33603" w:rsidRDefault="00EA5F85" w:rsidP="00EA2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="00A73133" w:rsidRPr="00B33603">
              <w:rPr>
                <w:rFonts w:hint="cs"/>
                <w:b/>
                <w:bCs/>
                <w:cs/>
              </w:rPr>
              <w:t>8</w:t>
            </w:r>
            <w:r w:rsidRPr="00B33603">
              <w:rPr>
                <w:b/>
                <w:bCs/>
              </w:rPr>
              <w:t>,</w:t>
            </w:r>
            <w:r w:rsidR="008E6A97" w:rsidRPr="00B33603">
              <w:rPr>
                <w:b/>
                <w:bCs/>
              </w:rPr>
              <w:t>042</w:t>
            </w:r>
          </w:p>
        </w:tc>
        <w:tc>
          <w:tcPr>
            <w:tcW w:w="699" w:type="pct"/>
            <w:vAlign w:val="bottom"/>
          </w:tcPr>
          <w:p w14:paraId="58855BC3" w14:textId="7A436E6C" w:rsidR="00EA2C55" w:rsidRPr="00B33603" w:rsidRDefault="00EA2C55" w:rsidP="00EA2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31,568</w:t>
            </w:r>
          </w:p>
        </w:tc>
        <w:tc>
          <w:tcPr>
            <w:tcW w:w="699" w:type="pct"/>
            <w:vAlign w:val="bottom"/>
          </w:tcPr>
          <w:p w14:paraId="0F1E24AE" w14:textId="008C9A67" w:rsidR="00EA2C55" w:rsidRPr="00B33603" w:rsidRDefault="00EA5F85" w:rsidP="00EA2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350</w:t>
            </w:r>
          </w:p>
        </w:tc>
        <w:tc>
          <w:tcPr>
            <w:tcW w:w="699" w:type="pct"/>
            <w:vAlign w:val="bottom"/>
          </w:tcPr>
          <w:p w14:paraId="1271DCB6" w14:textId="7AF3CCEB" w:rsidR="00EA2C55" w:rsidRPr="00B33603" w:rsidRDefault="00EA2C55" w:rsidP="00EA2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685</w:t>
            </w:r>
          </w:p>
        </w:tc>
      </w:tr>
    </w:tbl>
    <w:p w14:paraId="7D5C7682" w14:textId="77777777" w:rsidR="00D80869" w:rsidRPr="00B33603" w:rsidRDefault="00D80869" w:rsidP="00803151">
      <w:pPr>
        <w:tabs>
          <w:tab w:val="clear" w:pos="680"/>
        </w:tabs>
        <w:spacing w:line="240" w:lineRule="auto"/>
        <w:ind w:left="567"/>
        <w:jc w:val="thaiDistribute"/>
        <w:rPr>
          <w:sz w:val="24"/>
          <w:szCs w:val="24"/>
          <w:cs/>
        </w:rPr>
      </w:pPr>
    </w:p>
    <w:p w14:paraId="2A5C12BD" w14:textId="77777777" w:rsidR="00F54EDE" w:rsidRPr="00B33603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B33603">
        <w:rPr>
          <w:rFonts w:hint="cs"/>
          <w:i/>
          <w:iCs/>
          <w:cs/>
          <w:lang w:val="en-GB"/>
        </w:rPr>
        <w:t>การเปลี่ยนแปลงเงินลงทุนในบริษัทร่วมและการร่วมค้า</w:t>
      </w:r>
    </w:p>
    <w:p w14:paraId="113EFE1A" w14:textId="77777777" w:rsidR="00E07CD3" w:rsidRPr="00B33603" w:rsidRDefault="00E07CD3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4"/>
          <w:szCs w:val="24"/>
          <w:lang w:val="en-GB"/>
        </w:rPr>
      </w:pPr>
    </w:p>
    <w:p w14:paraId="6CE91674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B33603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Pr="00B33603">
        <w:rPr>
          <w:rFonts w:asciiTheme="majorBidi" w:hAnsiTheme="majorBidi" w:cstheme="majorBidi"/>
          <w:i/>
          <w:iCs/>
        </w:rPr>
        <w:t>(2012)</w:t>
      </w:r>
      <w:r w:rsidRPr="00B33603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450F4DB0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72421FD" w14:textId="5997FE69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เมื่อวันที่ </w:t>
      </w:r>
      <w:r w:rsidRPr="00B33603">
        <w:rPr>
          <w:rFonts w:asciiTheme="majorBidi" w:hAnsiTheme="majorBidi" w:cstheme="majorBidi"/>
        </w:rPr>
        <w:t xml:space="preserve">26 </w:t>
      </w:r>
      <w:r w:rsidRPr="00B33603">
        <w:rPr>
          <w:rFonts w:asciiTheme="majorBidi" w:hAnsiTheme="majorBidi"/>
          <w:cs/>
        </w:rPr>
        <w:t xml:space="preserve">ธันวาคม </w:t>
      </w:r>
      <w:r w:rsidRPr="00B33603">
        <w:rPr>
          <w:rFonts w:asciiTheme="majorBidi" w:hAnsiTheme="majorBidi" w:cstheme="majorBidi"/>
        </w:rPr>
        <w:t xml:space="preserve">2566 </w:t>
      </w:r>
      <w:r w:rsidRPr="00B33603">
        <w:rPr>
          <w:rFonts w:asciiTheme="majorBidi" w:hAnsiTheme="majorBidi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B33603">
        <w:rPr>
          <w:rFonts w:asciiTheme="majorBidi" w:hAnsiTheme="majorBidi" w:cstheme="majorBidi"/>
        </w:rPr>
        <w:t xml:space="preserve">45 </w:t>
      </w:r>
      <w:r w:rsidRPr="00B33603">
        <w:rPr>
          <w:rFonts w:asciiTheme="majorBidi" w:hAnsiTheme="majorBidi"/>
          <w:cs/>
        </w:rPr>
        <w:t>ในบริษัท ธนโชคน้ำมันพืช (</w:t>
      </w:r>
      <w:r w:rsidRPr="00B33603">
        <w:rPr>
          <w:rFonts w:asciiTheme="majorBidi" w:hAnsiTheme="majorBidi" w:cstheme="majorBidi"/>
        </w:rPr>
        <w:t xml:space="preserve">2012) </w:t>
      </w:r>
      <w:r w:rsidRPr="00B33603">
        <w:rPr>
          <w:rFonts w:asciiTheme="majorBidi" w:hAnsiTheme="majorBidi"/>
          <w:cs/>
        </w:rPr>
        <w:t>จำกัด (“</w:t>
      </w:r>
      <w:r w:rsidRPr="00B33603">
        <w:rPr>
          <w:rFonts w:asciiTheme="majorBidi" w:hAnsiTheme="majorBidi" w:cstheme="majorBidi"/>
        </w:rPr>
        <w:t xml:space="preserve">TCV”) </w:t>
      </w:r>
      <w:r w:rsidRPr="00B33603">
        <w:rPr>
          <w:rFonts w:asciiTheme="majorBidi" w:hAnsiTheme="majorBidi"/>
          <w:cs/>
        </w:rPr>
        <w:t>ซึ่งเป็นบริษัทที่ประกอบธุรกิจจัดหาและจำหน่ายน้ำมันปรุงอาหารใช้แล้ว (</w:t>
      </w:r>
      <w:r w:rsidRPr="00B33603">
        <w:rPr>
          <w:rFonts w:asciiTheme="majorBidi" w:hAnsiTheme="majorBidi" w:cstheme="majorBidi"/>
        </w:rPr>
        <w:t xml:space="preserve">Used Cooking Oil) </w:t>
      </w:r>
      <w:r w:rsidRPr="00B33603">
        <w:rPr>
          <w:rFonts w:asciiTheme="majorBidi" w:hAnsiTheme="majorBidi"/>
          <w:cs/>
        </w:rPr>
        <w:t xml:space="preserve">ในวงเงินไม่เกิน </w:t>
      </w:r>
      <w:r w:rsidRPr="00B33603">
        <w:rPr>
          <w:rFonts w:asciiTheme="majorBidi" w:hAnsiTheme="majorBidi" w:cstheme="majorBidi"/>
        </w:rPr>
        <w:t xml:space="preserve">450 </w:t>
      </w:r>
      <w:r w:rsidRPr="00B33603">
        <w:rPr>
          <w:rFonts w:asciiTheme="majorBidi" w:hAnsiTheme="majorBidi"/>
          <w:cs/>
        </w:rPr>
        <w:t xml:space="preserve">ล้านบาท ซึ่งบริษัทได้ชำระค่าหุ้นเพิ่มทุนครั้งแรกจำนวน </w:t>
      </w:r>
      <w:r w:rsidRPr="00B33603">
        <w:rPr>
          <w:rFonts w:asciiTheme="majorBidi" w:hAnsiTheme="majorBidi" w:cstheme="majorBidi"/>
        </w:rPr>
        <w:t xml:space="preserve">150 </w:t>
      </w:r>
      <w:r w:rsidRPr="00B33603">
        <w:rPr>
          <w:rFonts w:asciiTheme="majorBidi" w:hAnsiTheme="majorBidi"/>
          <w:cs/>
        </w:rPr>
        <w:t>ล้านบาท</w:t>
      </w:r>
      <w:r w:rsidRPr="00B33603">
        <w:rPr>
          <w:rFonts w:asciiTheme="majorBidi" w:hAnsiTheme="majorBidi" w:hint="cs"/>
          <w:cs/>
        </w:rPr>
        <w:t xml:space="preserve"> </w:t>
      </w:r>
      <w:r w:rsidRPr="00B33603">
        <w:rPr>
          <w:rFonts w:asciiTheme="majorBidi" w:hAnsiTheme="majorBidi"/>
          <w:cs/>
        </w:rPr>
        <w:t xml:space="preserve">ในวันที่ </w:t>
      </w:r>
      <w:r w:rsidRPr="00B33603">
        <w:rPr>
          <w:rFonts w:asciiTheme="majorBidi" w:hAnsiTheme="majorBidi" w:cstheme="majorBidi"/>
        </w:rPr>
        <w:t xml:space="preserve">28 </w:t>
      </w:r>
      <w:r w:rsidRPr="00B33603">
        <w:rPr>
          <w:rFonts w:asciiTheme="majorBidi" w:hAnsiTheme="majorBidi"/>
          <w:cs/>
        </w:rPr>
        <w:t xml:space="preserve">ธันวาคม </w:t>
      </w:r>
      <w:r w:rsidRPr="00B33603">
        <w:rPr>
          <w:rFonts w:asciiTheme="majorBidi" w:hAnsiTheme="majorBidi" w:cstheme="majorBidi"/>
        </w:rPr>
        <w:t xml:space="preserve">2566 </w:t>
      </w:r>
      <w:r w:rsidRPr="00B33603">
        <w:rPr>
          <w:rFonts w:asciiTheme="majorBidi" w:hAnsiTheme="majorBidi"/>
          <w:cs/>
        </w:rPr>
        <w:t xml:space="preserve">บริษัทได้รับโอนหุ้นในวันที่ </w:t>
      </w:r>
      <w:r w:rsidRPr="00B33603">
        <w:rPr>
          <w:rFonts w:asciiTheme="majorBidi" w:hAnsiTheme="majorBidi" w:cstheme="majorBidi"/>
        </w:rPr>
        <w:t xml:space="preserve">5 </w:t>
      </w:r>
      <w:r w:rsidRPr="00B33603">
        <w:rPr>
          <w:rFonts w:asciiTheme="majorBidi" w:hAnsiTheme="majorBidi"/>
          <w:cs/>
        </w:rPr>
        <w:t xml:space="preserve">มกราคม </w:t>
      </w:r>
      <w:r w:rsidRPr="00B33603">
        <w:rPr>
          <w:rFonts w:asciiTheme="majorBidi" w:hAnsiTheme="majorBidi" w:cstheme="majorBidi"/>
        </w:rPr>
        <w:t xml:space="preserve">2567 </w:t>
      </w:r>
      <w:r w:rsidRPr="00B33603">
        <w:rPr>
          <w:rFonts w:asciiTheme="majorBidi" w:hAnsiTheme="majorBidi"/>
          <w:cs/>
        </w:rPr>
        <w:t xml:space="preserve">เป็นที่เรียบร้อยแล้ว ทั้งนี้มีสิ่งตอบแทนที่คาดว่าจะต้องจ่ายจำนวน </w:t>
      </w:r>
      <w:r w:rsidRPr="00B33603">
        <w:rPr>
          <w:rFonts w:asciiTheme="majorBidi" w:hAnsiTheme="majorBidi" w:cstheme="majorBidi"/>
        </w:rPr>
        <w:t xml:space="preserve">300 </w:t>
      </w:r>
      <w:r w:rsidRPr="00B33603">
        <w:rPr>
          <w:rFonts w:asciiTheme="majorBidi" w:hAnsiTheme="majorBidi"/>
          <w:cs/>
        </w:rPr>
        <w:t xml:space="preserve">ล้านบาท ตามเงื่อนไขที่ระบุในสัญญา </w:t>
      </w:r>
      <w:r w:rsidRPr="00B33603">
        <w:rPr>
          <w:rFonts w:asciiTheme="majorBidi" w:hAnsiTheme="majorBidi" w:hint="cs"/>
          <w:cs/>
        </w:rPr>
        <w:t xml:space="preserve">ต่อมาในเดือนกุมภาพันธ์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 w:hint="cs"/>
          <w:cs/>
        </w:rPr>
        <w:t xml:space="preserve"> </w:t>
      </w:r>
      <w:r w:rsidRPr="00B33603">
        <w:rPr>
          <w:rFonts w:asciiTheme="majorBidi" w:hAnsiTheme="majorBidi"/>
          <w:cs/>
        </w:rPr>
        <w:t>บริษัทได้</w:t>
      </w:r>
      <w:r w:rsidRPr="00B33603">
        <w:rPr>
          <w:rFonts w:asciiTheme="majorBidi" w:hAnsiTheme="majorBidi" w:hint="cs"/>
          <w:cs/>
        </w:rPr>
        <w:t>ยกเลิกการจ่ายชำระ</w:t>
      </w:r>
      <w:r w:rsidRPr="00B33603">
        <w:rPr>
          <w:rFonts w:asciiTheme="majorBidi" w:hAnsiTheme="majorBidi"/>
          <w:cs/>
        </w:rPr>
        <w:t xml:space="preserve">เงินลงทุนจำนวน </w:t>
      </w:r>
      <w:r w:rsidRPr="00B33603">
        <w:rPr>
          <w:rFonts w:asciiTheme="majorBidi" w:hAnsiTheme="majorBidi"/>
        </w:rPr>
        <w:t>300</w:t>
      </w:r>
      <w:r w:rsidRPr="00B33603">
        <w:rPr>
          <w:rFonts w:asciiTheme="majorBidi" w:hAnsiTheme="majorBidi" w:hint="cs"/>
          <w:cs/>
        </w:rPr>
        <w:t xml:space="preserve"> </w:t>
      </w:r>
      <w:r w:rsidRPr="00B33603">
        <w:rPr>
          <w:rFonts w:asciiTheme="majorBidi" w:hAnsiTheme="majorBidi"/>
          <w:cs/>
        </w:rPr>
        <w:t>ล้านบาท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>เนื่องจากคู่สัญญาไม่สามารถป</w:t>
      </w:r>
      <w:r w:rsidRPr="00B33603">
        <w:rPr>
          <w:rFonts w:asciiTheme="majorBidi" w:hAnsiTheme="majorBidi" w:hint="cs"/>
          <w:cs/>
        </w:rPr>
        <w:t>ฏิ</w:t>
      </w:r>
      <w:r w:rsidRPr="00B33603">
        <w:rPr>
          <w:rFonts w:asciiTheme="majorBidi" w:hAnsiTheme="majorBidi"/>
          <w:cs/>
        </w:rPr>
        <w:t>บัติตามเงื่อนไขตามสัญญาได้ ดังนั้นบริษัทจึงกลับรายการเงินลงทุนในกิจการร่วมค้าและ</w:t>
      </w:r>
      <w:r w:rsidRPr="00B33603">
        <w:rPr>
          <w:rFonts w:asciiTheme="majorBidi" w:hAnsiTheme="majorBidi" w:hint="cs"/>
          <w:cs/>
        </w:rPr>
        <w:t>หนี้สินหมุนเวียนอื่น</w:t>
      </w:r>
      <w:r w:rsidRPr="00B33603">
        <w:rPr>
          <w:rFonts w:asciiTheme="majorBidi" w:hAnsiTheme="majorBidi"/>
          <w:cs/>
        </w:rPr>
        <w:t>ในงบฐานะการเงินรวมและงบฐานะการเงินเฉพาะกิจการ</w:t>
      </w:r>
      <w:r w:rsidRPr="00B33603">
        <w:rPr>
          <w:rFonts w:asciiTheme="majorBidi" w:hAnsiTheme="majorBidi" w:hint="cs"/>
          <w:cs/>
        </w:rPr>
        <w:t>ในระหว่าง</w:t>
      </w:r>
      <w:r w:rsidR="00723115" w:rsidRPr="00B33603">
        <w:rPr>
          <w:rFonts w:asciiTheme="majorBidi" w:hAnsiTheme="majorBidi" w:hint="cs"/>
          <w:cs/>
        </w:rPr>
        <w:t>ปี</w:t>
      </w:r>
      <w:r w:rsidRPr="00B33603">
        <w:rPr>
          <w:rFonts w:asciiTheme="majorBidi" w:hAnsiTheme="majorBidi"/>
          <w:cs/>
        </w:rPr>
        <w:t xml:space="preserve"> </w:t>
      </w:r>
      <w:r w:rsidRPr="00B33603">
        <w:rPr>
          <w:rFonts w:asciiTheme="majorBidi" w:hAnsiTheme="majorBidi"/>
        </w:rPr>
        <w:t>2568</w:t>
      </w:r>
    </w:p>
    <w:p w14:paraId="03372E9B" w14:textId="77777777" w:rsidR="00ED79C9" w:rsidRPr="00B33603" w:rsidRDefault="00ED79C9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</w:p>
    <w:p w14:paraId="5DE40801" w14:textId="77777777" w:rsidR="00ED79C9" w:rsidRPr="00B33603" w:rsidRDefault="00ED79C9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62250264" w14:textId="20F1234D" w:rsidR="00ED79C9" w:rsidRPr="00B33603" w:rsidRDefault="00ED79C9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B33603">
        <w:rPr>
          <w:rFonts w:asciiTheme="majorBidi" w:hAnsiTheme="majorBidi" w:cstheme="majorBidi" w:hint="cs"/>
          <w:i/>
          <w:iCs/>
          <w:cs/>
        </w:rPr>
        <w:lastRenderedPageBreak/>
        <w:t>บริษัท ไทยคาลิ จำกัด</w:t>
      </w:r>
    </w:p>
    <w:p w14:paraId="1EFDCE02" w14:textId="77777777" w:rsidR="00ED79C9" w:rsidRPr="00B33603" w:rsidRDefault="00ED79C9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6E454A76" w14:textId="63645C5A" w:rsidR="004F1F40" w:rsidRPr="00B33603" w:rsidRDefault="00ED79C9" w:rsidP="00ED79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B33603">
        <w:rPr>
          <w:rFonts w:asciiTheme="majorBidi" w:hAnsiTheme="majorBidi" w:cstheme="majorBidi"/>
          <w:cs/>
        </w:rPr>
        <w:t>ในระหว่างปี</w:t>
      </w:r>
      <w:r w:rsidRPr="00B33603">
        <w:rPr>
          <w:rFonts w:asciiTheme="majorBidi" w:hAnsiTheme="majorBidi" w:cstheme="majorBidi"/>
        </w:rPr>
        <w:t> 2568  </w:t>
      </w:r>
      <w:r w:rsidRPr="00B33603">
        <w:rPr>
          <w:rFonts w:asciiTheme="majorBidi" w:hAnsiTheme="majorBidi" w:cstheme="majorBidi"/>
          <w:cs/>
        </w:rPr>
        <w:t>บริษัท บีซีวี เอ็นเนอร์ยี จำกัด</w:t>
      </w:r>
      <w:r w:rsidRPr="00B33603">
        <w:rPr>
          <w:rFonts w:asciiTheme="majorBidi" w:hAnsiTheme="majorBidi" w:cstheme="majorBidi"/>
        </w:rPr>
        <w:t xml:space="preserve"> (“BCVE”) </w:t>
      </w:r>
      <w:r w:rsidRPr="00B33603">
        <w:rPr>
          <w:rFonts w:asciiTheme="majorBidi" w:hAnsiTheme="majorBidi" w:cstheme="majorBidi"/>
          <w:cs/>
        </w:rPr>
        <w:t>ได้ชำระค่าหุ้นจำนวน</w:t>
      </w:r>
      <w:r w:rsidRPr="00B33603">
        <w:rPr>
          <w:rFonts w:asciiTheme="majorBidi" w:hAnsiTheme="majorBidi" w:cstheme="majorBidi"/>
        </w:rPr>
        <w:t xml:space="preserve"> 315 </w:t>
      </w:r>
      <w:r w:rsidRPr="00B33603">
        <w:rPr>
          <w:rFonts w:asciiTheme="majorBidi" w:hAnsiTheme="majorBidi" w:cstheme="majorBidi"/>
          <w:cs/>
        </w:rPr>
        <w:t>ล้านบาท ให้แก่บริษัท</w:t>
      </w:r>
      <w:r w:rsidRPr="00B33603">
        <w:rPr>
          <w:rFonts w:asciiTheme="majorBidi" w:hAnsiTheme="majorBidi" w:cstheme="majorBidi" w:hint="cs"/>
          <w:cs/>
        </w:rPr>
        <w:t xml:space="preserve"> </w:t>
      </w:r>
      <w:r w:rsidRPr="00B33603">
        <w:rPr>
          <w:rFonts w:asciiTheme="majorBidi" w:hAnsiTheme="majorBidi" w:cstheme="majorBidi"/>
          <w:cs/>
        </w:rPr>
        <w:t>ไทยคาลิ จำกัด โดยสัดส่วนการถือหุ้นไม่เปลี่ยนแปลง ทำให้ ณ วันที่</w:t>
      </w:r>
      <w:r w:rsidRPr="00B33603">
        <w:rPr>
          <w:rFonts w:asciiTheme="majorBidi" w:hAnsiTheme="majorBidi" w:cstheme="majorBidi"/>
        </w:rPr>
        <w:t xml:space="preserve"> 31 </w:t>
      </w:r>
      <w:r w:rsidRPr="00B33603">
        <w:rPr>
          <w:rFonts w:asciiTheme="majorBidi" w:hAnsiTheme="majorBidi" w:cstheme="majorBidi"/>
          <w:cs/>
        </w:rPr>
        <w:t>ธันวาคม</w:t>
      </w:r>
      <w:r w:rsidRPr="00B33603">
        <w:rPr>
          <w:rFonts w:asciiTheme="majorBidi" w:hAnsiTheme="majorBidi" w:cstheme="majorBidi"/>
        </w:rPr>
        <w:t xml:space="preserve"> 2568 </w:t>
      </w:r>
      <w:r w:rsidRPr="00B33603">
        <w:rPr>
          <w:rFonts w:asciiTheme="majorBidi" w:hAnsiTheme="majorBidi" w:cstheme="majorBidi"/>
          <w:cs/>
        </w:rPr>
        <w:t>กลุ่มบริษัทมีค่าหุ้นค้างจ่ายจำนวน</w:t>
      </w:r>
      <w:r w:rsidRPr="00B33603">
        <w:rPr>
          <w:rFonts w:asciiTheme="majorBidi" w:hAnsiTheme="majorBidi" w:cstheme="majorBidi"/>
        </w:rPr>
        <w:t xml:space="preserve"> 1,330 </w:t>
      </w:r>
      <w:r w:rsidRPr="00B33603">
        <w:rPr>
          <w:rFonts w:asciiTheme="majorBidi" w:hAnsiTheme="majorBidi" w:cstheme="majorBidi"/>
          <w:cs/>
        </w:rPr>
        <w:t>ล้านบาท เป็นหนี้สินทางการเงินไม่หมุนเวียนอื่นในงบฐานะการเงินรวม</w:t>
      </w:r>
    </w:p>
    <w:p w14:paraId="4E73C7EE" w14:textId="77777777" w:rsidR="00AE688C" w:rsidRPr="00B33603" w:rsidRDefault="00AE688C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3CD243CF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B33603">
        <w:rPr>
          <w:rFonts w:asciiTheme="majorBidi" w:hAnsiTheme="majorBidi" w:cstheme="majorBidi"/>
          <w:i/>
          <w:iCs/>
          <w:lang w:val="en-GB"/>
        </w:rPr>
        <w:t>Impact Energy Asia Development Limited</w:t>
      </w:r>
    </w:p>
    <w:p w14:paraId="69803549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76893098" w14:textId="67225225" w:rsidR="00E07CD3" w:rsidRPr="00B33603" w:rsidRDefault="004F1F40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 w:hint="cs"/>
          <w:cs/>
        </w:rPr>
        <w:t xml:space="preserve">ในระหว่างปี </w:t>
      </w:r>
      <w:r w:rsidRPr="00B33603">
        <w:rPr>
          <w:rFonts w:asciiTheme="majorBidi" w:hAnsiTheme="majorBidi"/>
        </w:rPr>
        <w:t xml:space="preserve">2568 </w:t>
      </w:r>
      <w:r w:rsidR="00E07CD3" w:rsidRPr="00B33603">
        <w:rPr>
          <w:rFonts w:asciiTheme="majorBidi" w:hAnsiTheme="majorBidi"/>
        </w:rPr>
        <w:t xml:space="preserve">Impact Energy Asia Development Limited (“IEAD”) </w:t>
      </w:r>
      <w:r w:rsidR="00E07CD3" w:rsidRPr="00B33603">
        <w:rPr>
          <w:rFonts w:asciiTheme="majorBidi" w:hAnsiTheme="majorBidi"/>
          <w:cs/>
        </w:rPr>
        <w:t xml:space="preserve">ซึ่งเป็นการร่วมค้าของ </w:t>
      </w:r>
      <w:r w:rsidR="00E07CD3" w:rsidRPr="00B33603">
        <w:rPr>
          <w:rFonts w:asciiTheme="majorBidi" w:hAnsiTheme="majorBidi"/>
        </w:rPr>
        <w:t>Indochina</w:t>
      </w:r>
      <w:r w:rsidRPr="00B33603">
        <w:rPr>
          <w:rFonts w:asciiTheme="majorBidi" w:hAnsiTheme="majorBidi"/>
        </w:rPr>
        <w:t xml:space="preserve"> </w:t>
      </w:r>
      <w:r w:rsidR="00E07CD3" w:rsidRPr="00B33603">
        <w:rPr>
          <w:rFonts w:asciiTheme="majorBidi" w:hAnsiTheme="majorBidi"/>
        </w:rPr>
        <w:t xml:space="preserve">Development and Operation Holdings Pte. Ltd. (“IDO”) </w:t>
      </w:r>
      <w:r w:rsidR="00E07CD3" w:rsidRPr="00B33603">
        <w:rPr>
          <w:rFonts w:asciiTheme="majorBidi" w:hAnsiTheme="majorBidi"/>
          <w:cs/>
        </w:rPr>
        <w:t>ซึ่งเป็นบริษัทย่อยทางอ้อมของ</w:t>
      </w:r>
      <w:r w:rsidR="00E07CD3" w:rsidRPr="00B33603">
        <w:rPr>
          <w:rFonts w:asciiTheme="majorBidi" w:hAnsiTheme="majorBidi" w:hint="cs"/>
          <w:cs/>
        </w:rPr>
        <w:t>กลุ่ม</w:t>
      </w:r>
      <w:r w:rsidR="00E07CD3" w:rsidRPr="00B33603">
        <w:rPr>
          <w:rFonts w:asciiTheme="majorBidi" w:hAnsiTheme="majorBidi"/>
          <w:cs/>
        </w:rPr>
        <w:t xml:space="preserve">บริษัท ได้เรียกชำระทุนจำนวน </w:t>
      </w:r>
      <w:r w:rsidR="00A73059" w:rsidRPr="00B33603">
        <w:rPr>
          <w:rFonts w:asciiTheme="majorBidi" w:hAnsiTheme="majorBidi"/>
        </w:rPr>
        <w:t>64</w:t>
      </w:r>
      <w:r w:rsidR="00E07CD3" w:rsidRPr="00B33603">
        <w:rPr>
          <w:rFonts w:asciiTheme="majorBidi" w:hAnsiTheme="majorBidi"/>
          <w:cs/>
        </w:rPr>
        <w:t xml:space="preserve"> ล้านเหรียญสหรัฐฯ ทั้งนี้ </w:t>
      </w:r>
      <w:r w:rsidR="00E07CD3" w:rsidRPr="00B33603">
        <w:rPr>
          <w:rFonts w:asciiTheme="majorBidi" w:hAnsiTheme="majorBidi"/>
        </w:rPr>
        <w:t xml:space="preserve">IDO </w:t>
      </w:r>
      <w:r w:rsidR="00E07CD3" w:rsidRPr="00B33603">
        <w:rPr>
          <w:rFonts w:asciiTheme="majorBidi" w:hAnsiTheme="majorBidi"/>
          <w:cs/>
        </w:rPr>
        <w:t xml:space="preserve">ได้ชำระค่าหุ้นร้อยละ </w:t>
      </w:r>
      <w:r w:rsidR="00723115" w:rsidRPr="00B33603">
        <w:rPr>
          <w:rFonts w:asciiTheme="majorBidi" w:hAnsiTheme="majorBidi"/>
        </w:rPr>
        <w:t>45</w:t>
      </w:r>
      <w:r w:rsidR="00E07CD3" w:rsidRPr="00B33603">
        <w:rPr>
          <w:rFonts w:asciiTheme="majorBidi" w:hAnsiTheme="majorBidi"/>
          <w:cs/>
        </w:rPr>
        <w:t xml:space="preserve"> ของจำนวนดังกล่าวตามสัดส่วนการถือหุ้น </w:t>
      </w:r>
      <w:r w:rsidR="00723115" w:rsidRPr="00B33603">
        <w:rPr>
          <w:rFonts w:asciiTheme="majorBidi" w:hAnsiTheme="majorBidi"/>
        </w:rPr>
        <w:br/>
      </w:r>
      <w:r w:rsidR="00E07CD3" w:rsidRPr="00B33603">
        <w:rPr>
          <w:rFonts w:asciiTheme="majorBidi" w:hAnsiTheme="majorBidi"/>
          <w:cs/>
        </w:rPr>
        <w:t xml:space="preserve">คิดเป็นจำนวนเงิน </w:t>
      </w:r>
      <w:r w:rsidR="00DD67A8" w:rsidRPr="00B33603">
        <w:rPr>
          <w:rFonts w:asciiTheme="majorBidi" w:hAnsiTheme="majorBidi"/>
        </w:rPr>
        <w:t>29</w:t>
      </w:r>
      <w:r w:rsidR="00E07CD3" w:rsidRPr="00B33603">
        <w:rPr>
          <w:rFonts w:asciiTheme="majorBidi" w:hAnsiTheme="majorBidi"/>
          <w:cs/>
        </w:rPr>
        <w:t xml:space="preserve"> ล้านเหรียญสหรัฐฯ (ประมาณ </w:t>
      </w:r>
      <w:r w:rsidR="00DD67A8" w:rsidRPr="00B33603">
        <w:rPr>
          <w:rFonts w:asciiTheme="majorBidi" w:hAnsiTheme="majorBidi"/>
        </w:rPr>
        <w:t>942</w:t>
      </w:r>
      <w:r w:rsidR="00E07CD3" w:rsidRPr="00B33603">
        <w:rPr>
          <w:rFonts w:asciiTheme="majorBidi" w:hAnsiTheme="majorBidi"/>
          <w:cs/>
        </w:rPr>
        <w:t xml:space="preserve"> ล้านบาท)</w:t>
      </w:r>
      <w:bookmarkStart w:id="10" w:name="_Hlk212536907"/>
      <w:r w:rsidR="00E07CD3" w:rsidRPr="00B33603">
        <w:rPr>
          <w:rFonts w:asciiTheme="majorBidi" w:hAnsiTheme="majorBidi"/>
        </w:rPr>
        <w:t xml:space="preserve"> </w:t>
      </w:r>
      <w:r w:rsidR="00E07CD3" w:rsidRPr="00B33603">
        <w:rPr>
          <w:rFonts w:asciiTheme="majorBidi" w:hAnsiTheme="majorBidi" w:hint="cs"/>
          <w:cs/>
        </w:rPr>
        <w:t xml:space="preserve">นอกจากนี้ </w:t>
      </w:r>
      <w:r w:rsidR="00E07CD3" w:rsidRPr="00B33603">
        <w:rPr>
          <w:rFonts w:asciiTheme="majorBidi" w:hAnsiTheme="majorBidi"/>
        </w:rPr>
        <w:t xml:space="preserve">IDO </w:t>
      </w:r>
      <w:r w:rsidR="00E07CD3" w:rsidRPr="00B33603">
        <w:rPr>
          <w:rFonts w:asciiTheme="majorBidi" w:hAnsiTheme="majorBidi"/>
          <w:cs/>
        </w:rPr>
        <w:t xml:space="preserve">ได้รับรู้จำนวนเงินลงทุนใน </w:t>
      </w:r>
      <w:r w:rsidR="00E07CD3" w:rsidRPr="00B33603">
        <w:rPr>
          <w:rFonts w:asciiTheme="majorBidi" w:hAnsiTheme="majorBidi"/>
        </w:rPr>
        <w:t xml:space="preserve">IEAD </w:t>
      </w:r>
      <w:r w:rsidR="00E07CD3" w:rsidRPr="00B33603">
        <w:rPr>
          <w:rFonts w:asciiTheme="majorBidi" w:hAnsiTheme="majorBidi"/>
          <w:cs/>
        </w:rPr>
        <w:t>เพิ่มเติม</w:t>
      </w:r>
      <w:r w:rsidR="00E07CD3" w:rsidRPr="00B33603">
        <w:rPr>
          <w:rFonts w:asciiTheme="majorBidi" w:hAnsiTheme="majorBidi" w:hint="cs"/>
          <w:cs/>
        </w:rPr>
        <w:t>จำนวน</w:t>
      </w:r>
      <w:r w:rsidR="00E07CD3" w:rsidRPr="00B33603">
        <w:rPr>
          <w:rFonts w:asciiTheme="majorBidi" w:hAnsiTheme="majorBidi"/>
          <w:cs/>
        </w:rPr>
        <w:t xml:space="preserve"> </w:t>
      </w:r>
      <w:r w:rsidR="00723115" w:rsidRPr="00B33603">
        <w:rPr>
          <w:rFonts w:asciiTheme="majorBidi" w:hAnsiTheme="majorBidi"/>
        </w:rPr>
        <w:t>8</w:t>
      </w:r>
      <w:r w:rsidR="00E07CD3" w:rsidRPr="00B33603">
        <w:rPr>
          <w:rFonts w:asciiTheme="majorBidi" w:hAnsiTheme="majorBidi"/>
          <w:cs/>
        </w:rPr>
        <w:t xml:space="preserve"> ล้านเหรียญสหรัฐฯ (ประมาณ </w:t>
      </w:r>
      <w:r w:rsidR="00E07CD3" w:rsidRPr="00B33603">
        <w:rPr>
          <w:rFonts w:asciiTheme="majorBidi" w:hAnsiTheme="majorBidi"/>
        </w:rPr>
        <w:t>258</w:t>
      </w:r>
      <w:r w:rsidR="00E07CD3" w:rsidRPr="00B33603">
        <w:rPr>
          <w:rFonts w:asciiTheme="majorBidi" w:hAnsiTheme="majorBidi"/>
          <w:cs/>
        </w:rPr>
        <w:t xml:space="preserve"> ล้านบาท) ตามข้อตกลงของสัญญาระหว่างผู้ถือหุ้นเกี่ยวกับการพัฒนาโครงการโรงไฟฟ้าพลังงานลมของ </w:t>
      </w:r>
      <w:r w:rsidR="00E07CD3" w:rsidRPr="00B33603">
        <w:rPr>
          <w:rFonts w:asciiTheme="majorBidi" w:hAnsiTheme="majorBidi"/>
        </w:rPr>
        <w:t xml:space="preserve">Monsoon Wind Power Co., Ltd. </w:t>
      </w:r>
      <w:r w:rsidR="00E07CD3" w:rsidRPr="00B33603">
        <w:rPr>
          <w:rFonts w:asciiTheme="majorBidi" w:hAnsiTheme="majorBidi"/>
          <w:cs/>
        </w:rPr>
        <w:t xml:space="preserve">ทั้งนี้ </w:t>
      </w:r>
      <w:r w:rsidR="00E07CD3" w:rsidRPr="00B33603">
        <w:rPr>
          <w:rFonts w:asciiTheme="majorBidi" w:hAnsiTheme="majorBidi"/>
        </w:rPr>
        <w:t xml:space="preserve">IDO </w:t>
      </w:r>
      <w:r w:rsidR="00E07CD3" w:rsidRPr="00B33603">
        <w:rPr>
          <w:rFonts w:asciiTheme="majorBidi" w:hAnsiTheme="majorBidi"/>
          <w:cs/>
        </w:rPr>
        <w:t xml:space="preserve">ได้ชำระเงินจำนวนดังกล่าวให้แก่บริษัทผู้ร่วมลงทุนเรียบร้อยแล้วในเดือนตุลาคม </w:t>
      </w:r>
      <w:bookmarkEnd w:id="10"/>
      <w:r w:rsidR="00E07CD3" w:rsidRPr="00B33603">
        <w:rPr>
          <w:rFonts w:asciiTheme="majorBidi" w:hAnsiTheme="majorBidi"/>
        </w:rPr>
        <w:t>2568</w:t>
      </w:r>
    </w:p>
    <w:p w14:paraId="307537A6" w14:textId="77777777" w:rsidR="005A33A0" w:rsidRPr="00B33603" w:rsidRDefault="005A33A0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2390BC7C" w14:textId="07253D37" w:rsidR="00D82AD1" w:rsidRPr="00B33603" w:rsidRDefault="00D82AD1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lang w:val="en-GB"/>
        </w:rPr>
      </w:pPr>
      <w:r w:rsidRPr="00B33603">
        <w:rPr>
          <w:rFonts w:asciiTheme="majorBidi" w:hAnsiTheme="majorBidi" w:cstheme="majorBidi"/>
          <w:i/>
          <w:iCs/>
          <w:lang w:val="en-GB"/>
        </w:rPr>
        <w:t>Monsoon Wind Power Co., Ltd.</w:t>
      </w:r>
    </w:p>
    <w:p w14:paraId="282FECBD" w14:textId="77777777" w:rsidR="00D82AD1" w:rsidRPr="00B33603" w:rsidRDefault="00D82AD1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30CF5510" w14:textId="507C5217" w:rsidR="005A33A0" w:rsidRPr="00B33603" w:rsidRDefault="005A33A0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t xml:space="preserve">ในเดือนธันวาคม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</w:t>
      </w:r>
      <w:r w:rsidR="00D82AD1" w:rsidRPr="00B33603">
        <w:rPr>
          <w:rFonts w:asciiTheme="majorBidi" w:hAnsiTheme="majorBidi"/>
        </w:rPr>
        <w:t>Monsoon Wind Power Co., Ltd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 xml:space="preserve">ได้เรียกชำระค่าหุ้นเพิ่มเติมจำนวน </w:t>
      </w:r>
      <w:r w:rsidRPr="00B33603">
        <w:rPr>
          <w:rFonts w:asciiTheme="majorBidi" w:hAnsiTheme="majorBidi"/>
        </w:rPr>
        <w:t xml:space="preserve">3 </w:t>
      </w:r>
      <w:r w:rsidRPr="00B33603">
        <w:rPr>
          <w:rFonts w:asciiTheme="majorBidi" w:hAnsiTheme="majorBidi"/>
          <w:cs/>
        </w:rPr>
        <w:t>ล้านเหรียญสหรัฐฯ โดย</w:t>
      </w:r>
      <w:r w:rsidR="00D82AD1" w:rsidRPr="00B33603">
        <w:t xml:space="preserve"> </w:t>
      </w:r>
      <w:r w:rsidR="00D82AD1" w:rsidRPr="00B33603">
        <w:rPr>
          <w:rFonts w:asciiTheme="majorBidi" w:hAnsiTheme="majorBidi"/>
        </w:rPr>
        <w:t>Impact Energy Asia Development Limited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>ซึ่งเป็นการร่วมค้าทางอ้อมของ</w:t>
      </w:r>
      <w:r w:rsidR="00D82AD1" w:rsidRPr="00B33603">
        <w:rPr>
          <w:rFonts w:asciiTheme="majorBidi" w:hAnsiTheme="majorBidi" w:hint="cs"/>
          <w:cs/>
        </w:rPr>
        <w:t>กลุ่ม</w:t>
      </w:r>
      <w:r w:rsidRPr="00B33603">
        <w:rPr>
          <w:rFonts w:asciiTheme="majorBidi" w:hAnsiTheme="majorBidi"/>
          <w:cs/>
        </w:rPr>
        <w:t xml:space="preserve">บริษัทและ </w:t>
      </w:r>
      <w:r w:rsidRPr="00B33603">
        <w:rPr>
          <w:rFonts w:asciiTheme="majorBidi" w:hAnsiTheme="majorBidi"/>
        </w:rPr>
        <w:t xml:space="preserve">SMP. AS. Pte. Ltd. </w:t>
      </w:r>
      <w:r w:rsidRPr="00B33603">
        <w:rPr>
          <w:rFonts w:asciiTheme="majorBidi" w:hAnsiTheme="majorBidi"/>
          <w:cs/>
        </w:rPr>
        <w:t>ซึ่งเป็นบริษัทย่อยทางอ้อมของ</w:t>
      </w:r>
      <w:r w:rsidR="00D82AD1" w:rsidRPr="00B33603">
        <w:rPr>
          <w:rFonts w:asciiTheme="majorBidi" w:hAnsiTheme="majorBidi" w:hint="cs"/>
          <w:cs/>
        </w:rPr>
        <w:t>กลุ่ม</w:t>
      </w:r>
      <w:r w:rsidRPr="00B33603">
        <w:rPr>
          <w:rFonts w:asciiTheme="majorBidi" w:hAnsiTheme="majorBidi"/>
          <w:cs/>
        </w:rPr>
        <w:t xml:space="preserve">บริษัท ถือหุ้นร้อยละ </w:t>
      </w:r>
      <w:r w:rsidRPr="00B33603">
        <w:rPr>
          <w:rFonts w:asciiTheme="majorBidi" w:hAnsiTheme="majorBidi"/>
        </w:rPr>
        <w:t xml:space="preserve">85 </w:t>
      </w:r>
      <w:r w:rsidRPr="00B33603">
        <w:rPr>
          <w:rFonts w:asciiTheme="majorBidi" w:hAnsiTheme="majorBidi"/>
          <w:cs/>
        </w:rPr>
        <w:t xml:space="preserve">และร้อยละ </w:t>
      </w:r>
      <w:r w:rsidRPr="00B33603">
        <w:rPr>
          <w:rFonts w:asciiTheme="majorBidi" w:hAnsiTheme="majorBidi"/>
        </w:rPr>
        <w:t xml:space="preserve">10 </w:t>
      </w:r>
      <w:r w:rsidRPr="00B33603">
        <w:rPr>
          <w:rFonts w:asciiTheme="majorBidi" w:hAnsiTheme="majorBidi"/>
          <w:cs/>
        </w:rPr>
        <w:t xml:space="preserve">ตามลำดับ ได้ชำระค่าหุ้นดังกล่าวตามสัดส่วนการถือหุ้น คิดเป็นจำนวนเงิน </w:t>
      </w:r>
      <w:r w:rsidR="00D82AD1" w:rsidRPr="00B33603">
        <w:rPr>
          <w:rFonts w:asciiTheme="majorBidi" w:hAnsiTheme="majorBidi"/>
        </w:rPr>
        <w:t>3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 xml:space="preserve">ล้านเหรียญสหรัฐฯ และ </w:t>
      </w:r>
      <w:r w:rsidRPr="00B33603">
        <w:rPr>
          <w:rFonts w:asciiTheme="majorBidi" w:hAnsiTheme="majorBidi"/>
        </w:rPr>
        <w:t>0.</w:t>
      </w:r>
      <w:r w:rsidR="00D82AD1" w:rsidRPr="00B33603">
        <w:rPr>
          <w:rFonts w:asciiTheme="majorBidi" w:hAnsiTheme="majorBidi"/>
        </w:rPr>
        <w:t>3</w:t>
      </w:r>
      <w:r w:rsidRPr="00B33603">
        <w:rPr>
          <w:rFonts w:asciiTheme="majorBidi" w:hAnsiTheme="majorBidi"/>
        </w:rPr>
        <w:t xml:space="preserve"> </w:t>
      </w:r>
      <w:r w:rsidRPr="00B33603">
        <w:rPr>
          <w:rFonts w:asciiTheme="majorBidi" w:hAnsiTheme="majorBidi"/>
          <w:cs/>
        </w:rPr>
        <w:t xml:space="preserve">ล้านเหรียญสหรัฐฯ ตามลำดับ (ประมาณ </w:t>
      </w:r>
      <w:r w:rsidRPr="00B33603">
        <w:rPr>
          <w:rFonts w:asciiTheme="majorBidi" w:hAnsiTheme="majorBidi"/>
        </w:rPr>
        <w:t xml:space="preserve">88 </w:t>
      </w:r>
      <w:r w:rsidRPr="00B33603">
        <w:rPr>
          <w:rFonts w:asciiTheme="majorBidi" w:hAnsiTheme="majorBidi"/>
          <w:cs/>
        </w:rPr>
        <w:t xml:space="preserve">ล้านบาท และ </w:t>
      </w:r>
      <w:r w:rsidRPr="00B33603">
        <w:rPr>
          <w:rFonts w:asciiTheme="majorBidi" w:hAnsiTheme="majorBidi"/>
        </w:rPr>
        <w:t xml:space="preserve">10 </w:t>
      </w:r>
      <w:r w:rsidRPr="00B33603">
        <w:rPr>
          <w:rFonts w:asciiTheme="majorBidi" w:hAnsiTheme="majorBidi"/>
          <w:cs/>
        </w:rPr>
        <w:t>ล้านบาท ตามลำดับ)</w:t>
      </w:r>
    </w:p>
    <w:p w14:paraId="081A39D3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7128F7D7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bookmarkStart w:id="11" w:name="_Hlk204349123"/>
      <w:proofErr w:type="spellStart"/>
      <w:r w:rsidRPr="00B33603">
        <w:rPr>
          <w:rFonts w:asciiTheme="majorBidi" w:hAnsiTheme="majorBidi"/>
          <w:i/>
          <w:iCs/>
        </w:rPr>
        <w:t>PetroWind</w:t>
      </w:r>
      <w:proofErr w:type="spellEnd"/>
      <w:r w:rsidRPr="00B33603">
        <w:rPr>
          <w:rFonts w:asciiTheme="majorBidi" w:hAnsiTheme="majorBidi"/>
          <w:i/>
          <w:iCs/>
        </w:rPr>
        <w:t xml:space="preserve"> Energy Inc.</w:t>
      </w:r>
    </w:p>
    <w:p w14:paraId="4BB8E90B" w14:textId="77777777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5F3B5F59" w14:textId="7940E660" w:rsidR="00E07CD3" w:rsidRPr="00B33603" w:rsidRDefault="00E07CD3" w:rsidP="00E07CD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cs/>
        </w:rPr>
        <w:sectPr w:rsidR="00E07CD3" w:rsidRPr="00B33603" w:rsidSect="00B86C44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12" w:name="_Hlk205150640"/>
      <w:bookmarkEnd w:id="11"/>
      <w:r w:rsidRPr="00B33603">
        <w:rPr>
          <w:rFonts w:asciiTheme="majorBidi" w:hAnsiTheme="majorBidi"/>
          <w:cs/>
        </w:rPr>
        <w:t xml:space="preserve">ในเดือนมิถุนายน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</w:t>
      </w:r>
      <w:r w:rsidRPr="00B33603">
        <w:rPr>
          <w:rFonts w:asciiTheme="majorBidi" w:hAnsiTheme="majorBidi" w:hint="cs"/>
          <w:cs/>
        </w:rPr>
        <w:t>กลุ่ม</w:t>
      </w:r>
      <w:r w:rsidRPr="00B33603">
        <w:rPr>
          <w:rFonts w:asciiTheme="majorBidi" w:hAnsiTheme="majorBidi"/>
          <w:cs/>
        </w:rPr>
        <w:t xml:space="preserve">บริษัทมีแผนในการจำหน่ายเงินลงทุนทั้งหมดใน </w:t>
      </w:r>
      <w:proofErr w:type="spellStart"/>
      <w:r w:rsidRPr="00B33603">
        <w:rPr>
          <w:rFonts w:asciiTheme="majorBidi" w:hAnsiTheme="majorBidi"/>
        </w:rPr>
        <w:t>PetroWind</w:t>
      </w:r>
      <w:proofErr w:type="spellEnd"/>
      <w:r w:rsidRPr="00B33603">
        <w:rPr>
          <w:rFonts w:asciiTheme="majorBidi" w:hAnsiTheme="majorBidi"/>
        </w:rPr>
        <w:t xml:space="preserve"> Energy Inc. (“PWEI”) </w:t>
      </w:r>
      <w:r w:rsidRPr="00B33603">
        <w:rPr>
          <w:rFonts w:asciiTheme="majorBidi" w:hAnsiTheme="majorBidi"/>
        </w:rPr>
        <w:br/>
      </w:r>
      <w:r w:rsidRPr="00B33603">
        <w:rPr>
          <w:rFonts w:asciiTheme="majorBidi" w:hAnsiTheme="majorBidi"/>
          <w:cs/>
        </w:rPr>
        <w:t>จึง</w:t>
      </w:r>
      <w:r w:rsidRPr="00B33603">
        <w:rPr>
          <w:rFonts w:asciiTheme="majorBidi" w:hAnsiTheme="majorBidi" w:hint="cs"/>
          <w:cs/>
        </w:rPr>
        <w:t>ได้มีการ</w:t>
      </w:r>
      <w:r w:rsidRPr="00B33603">
        <w:rPr>
          <w:rFonts w:asciiTheme="majorBidi" w:hAnsiTheme="majorBidi"/>
          <w:cs/>
        </w:rPr>
        <w:t>รับรู้ขาดทุนจากการด้อยค่าของเงินลงทุนดังกล่าว ซึ่ง</w:t>
      </w:r>
      <w:r w:rsidRPr="00B33603">
        <w:rPr>
          <w:rFonts w:asciiTheme="majorBidi" w:hAnsiTheme="majorBidi" w:hint="cs"/>
          <w:cs/>
        </w:rPr>
        <w:t>ได้รวมผล</w:t>
      </w:r>
      <w:r w:rsidRPr="00B33603">
        <w:rPr>
          <w:rFonts w:asciiTheme="majorBidi" w:hAnsiTheme="majorBidi"/>
          <w:cs/>
        </w:rPr>
        <w:t>ขาดทุนสะสมจากผลต่างของอัตราแลกเปลี่ยนจากการแปลงค่างบการเงิน</w:t>
      </w:r>
      <w:r w:rsidRPr="00B33603">
        <w:rPr>
          <w:rFonts w:asciiTheme="majorBidi" w:hAnsiTheme="majorBidi" w:hint="cs"/>
          <w:cs/>
        </w:rPr>
        <w:t xml:space="preserve"> รวม</w:t>
      </w:r>
      <w:r w:rsidRPr="00B33603">
        <w:rPr>
          <w:rFonts w:asciiTheme="majorBidi" w:hAnsiTheme="majorBidi"/>
          <w:cs/>
        </w:rPr>
        <w:t xml:space="preserve">เป็นจำนวน </w:t>
      </w:r>
      <w:r w:rsidRPr="00B33603">
        <w:rPr>
          <w:rFonts w:asciiTheme="majorBidi" w:hAnsiTheme="majorBidi"/>
        </w:rPr>
        <w:t>561</w:t>
      </w:r>
      <w:r w:rsidRPr="00B33603">
        <w:rPr>
          <w:rFonts w:asciiTheme="majorBidi" w:hAnsiTheme="majorBidi"/>
          <w:cs/>
        </w:rPr>
        <w:t xml:space="preserve"> ล้านบาท</w:t>
      </w:r>
      <w:r w:rsidRPr="00B33603">
        <w:rPr>
          <w:rFonts w:asciiTheme="majorBidi" w:hAnsiTheme="majorBidi" w:hint="cs"/>
          <w:cs/>
        </w:rPr>
        <w:t xml:space="preserve"> </w:t>
      </w:r>
      <w:r w:rsidRPr="00B33603">
        <w:rPr>
          <w:rFonts w:asciiTheme="majorBidi" w:hAnsiTheme="majorBidi"/>
          <w:cs/>
        </w:rPr>
        <w:t>และจัดประเภทรายการเงินลงทุนดังกล่าวเป็นสินทรัพย์ไม่หมุนเวียนที่จัดประเภทเป็นสินทรัพย์ที่ถือไว้เพื่อขายในงบฐานะการเงินรวม</w:t>
      </w:r>
      <w:r w:rsidRPr="00B33603">
        <w:rPr>
          <w:rFonts w:asciiTheme="majorBidi" w:hAnsiTheme="majorBidi" w:hint="cs"/>
          <w:cs/>
        </w:rPr>
        <w:t xml:space="preserve">ตั้งแต่ไตรมาสที่สองของปี </w:t>
      </w:r>
      <w:r w:rsidRPr="00B33603">
        <w:rPr>
          <w:rFonts w:asciiTheme="majorBidi" w:hAnsiTheme="majorBidi"/>
        </w:rPr>
        <w:t>2568</w:t>
      </w:r>
      <w:r w:rsidRPr="00B33603">
        <w:rPr>
          <w:rFonts w:asciiTheme="majorBidi" w:hAnsiTheme="majorBidi"/>
          <w:cs/>
        </w:rPr>
        <w:t xml:space="preserve"> </w:t>
      </w:r>
      <w:bookmarkEnd w:id="12"/>
      <w:r w:rsidR="00022E49" w:rsidRPr="00B33603">
        <w:rPr>
          <w:rFonts w:asciiTheme="majorBidi" w:hAnsiTheme="majorBidi"/>
          <w:cs/>
        </w:rPr>
        <w:t xml:space="preserve">ต่อมาในเดือนธันวาคม </w:t>
      </w:r>
      <w:r w:rsidR="00022E49" w:rsidRPr="00B33603">
        <w:rPr>
          <w:rFonts w:asciiTheme="majorBidi" w:hAnsiTheme="majorBidi"/>
        </w:rPr>
        <w:t>2568</w:t>
      </w:r>
      <w:r w:rsidR="00022E49" w:rsidRPr="00B33603">
        <w:rPr>
          <w:rFonts w:asciiTheme="majorBidi" w:hAnsiTheme="majorBidi"/>
          <w:cs/>
        </w:rPr>
        <w:t xml:space="preserve"> กลุ่มบริษัทและผู้ซื้อได้ลงนามในสัญญาซื้อขายเงินลงทุนดังกล่าวเรียบร้อยแล้ว ณ วันที่ </w:t>
      </w:r>
      <w:r w:rsidR="00022E49" w:rsidRPr="00B33603">
        <w:rPr>
          <w:rFonts w:asciiTheme="majorBidi" w:hAnsiTheme="majorBidi"/>
        </w:rPr>
        <w:t>31</w:t>
      </w:r>
      <w:r w:rsidR="00022E49" w:rsidRPr="00B33603">
        <w:rPr>
          <w:rFonts w:asciiTheme="majorBidi" w:hAnsiTheme="majorBidi"/>
          <w:cs/>
        </w:rPr>
        <w:t xml:space="preserve"> ธันวาคม </w:t>
      </w:r>
      <w:r w:rsidR="00022E49" w:rsidRPr="00B33603">
        <w:rPr>
          <w:rFonts w:asciiTheme="majorBidi" w:hAnsiTheme="majorBidi"/>
        </w:rPr>
        <w:t>2568</w:t>
      </w:r>
      <w:r w:rsidR="00022E49" w:rsidRPr="00B33603">
        <w:rPr>
          <w:rFonts w:asciiTheme="majorBidi" w:hAnsiTheme="majorBidi"/>
          <w:cs/>
        </w:rPr>
        <w:t xml:space="preserve"> กลุ่มบริษัทและผู้ซื้ออยู่ระหว่างการดำเนินการตามเงื่อนไขภายใต้สัญญาซื้อขายหุ้น</w:t>
      </w:r>
    </w:p>
    <w:p w14:paraId="77C791B2" w14:textId="043E8062" w:rsidR="00AE688C" w:rsidRPr="00B33603" w:rsidRDefault="00D42518" w:rsidP="00AE6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right="-45"/>
        <w:jc w:val="thaiDistribute"/>
        <w:rPr>
          <w:sz w:val="28"/>
          <w:szCs w:val="28"/>
        </w:rPr>
      </w:pPr>
      <w:r w:rsidRPr="00B33603">
        <w:rPr>
          <w:sz w:val="28"/>
          <w:szCs w:val="28"/>
          <w:cs/>
        </w:rPr>
        <w:lastRenderedPageBreak/>
        <w:t>เงินลงทุนในบริษัทร่วม</w:t>
      </w:r>
      <w:r w:rsidRPr="00B33603">
        <w:rPr>
          <w:rFonts w:hint="cs"/>
          <w:sz w:val="28"/>
          <w:szCs w:val="28"/>
          <w:cs/>
        </w:rPr>
        <w:t>และการร่วมค้า</w:t>
      </w:r>
      <w:r w:rsidRPr="00B33603">
        <w:rPr>
          <w:sz w:val="28"/>
          <w:szCs w:val="28"/>
          <w:rtl/>
          <w:cs/>
        </w:rPr>
        <w:t xml:space="preserve"> </w:t>
      </w:r>
      <w:r w:rsidRPr="00B33603">
        <w:rPr>
          <w:sz w:val="28"/>
          <w:szCs w:val="28"/>
          <w:cs/>
        </w:rPr>
        <w:t>ณ</w:t>
      </w:r>
      <w:r w:rsidRPr="00B33603">
        <w:rPr>
          <w:sz w:val="28"/>
          <w:szCs w:val="28"/>
          <w:rtl/>
          <w:cs/>
        </w:rPr>
        <w:t xml:space="preserve"> </w:t>
      </w:r>
      <w:r w:rsidRPr="00B33603">
        <w:rPr>
          <w:sz w:val="28"/>
          <w:szCs w:val="28"/>
          <w:cs/>
        </w:rPr>
        <w:t>วันที่</w:t>
      </w:r>
      <w:r w:rsidRPr="00B33603">
        <w:rPr>
          <w:rFonts w:hint="cs"/>
          <w:sz w:val="28"/>
          <w:szCs w:val="28"/>
          <w:cs/>
        </w:rPr>
        <w:t xml:space="preserve"> </w:t>
      </w:r>
      <w:r w:rsidR="00E566A2" w:rsidRPr="00B33603">
        <w:rPr>
          <w:sz w:val="28"/>
          <w:szCs w:val="28"/>
          <w:lang w:bidi="ar-SA"/>
        </w:rPr>
        <w:t xml:space="preserve">31 </w:t>
      </w:r>
      <w:r w:rsidR="00E566A2" w:rsidRPr="00B33603">
        <w:rPr>
          <w:sz w:val="28"/>
          <w:szCs w:val="28"/>
          <w:cs/>
        </w:rPr>
        <w:t xml:space="preserve">ธันวาคม </w:t>
      </w:r>
      <w:r w:rsidR="00E566A2" w:rsidRPr="00B33603">
        <w:rPr>
          <w:sz w:val="28"/>
          <w:szCs w:val="28"/>
          <w:lang w:bidi="ar-SA"/>
        </w:rPr>
        <w:t>256</w:t>
      </w:r>
      <w:r w:rsidR="00EA2C55" w:rsidRPr="00B33603">
        <w:rPr>
          <w:sz w:val="28"/>
          <w:szCs w:val="28"/>
        </w:rPr>
        <w:t>8</w:t>
      </w:r>
      <w:r w:rsidRPr="00B33603">
        <w:rPr>
          <w:sz w:val="28"/>
          <w:szCs w:val="28"/>
          <w:cs/>
        </w:rPr>
        <w:t xml:space="preserve"> และ </w:t>
      </w:r>
      <w:r w:rsidR="00DE3F43" w:rsidRPr="00B33603">
        <w:rPr>
          <w:sz w:val="28"/>
          <w:szCs w:val="28"/>
        </w:rPr>
        <w:t>256</w:t>
      </w:r>
      <w:r w:rsidR="00EA2C55" w:rsidRPr="00B33603">
        <w:rPr>
          <w:sz w:val="28"/>
          <w:szCs w:val="28"/>
        </w:rPr>
        <w:t>7</w:t>
      </w:r>
      <w:r w:rsidRPr="00B33603">
        <w:rPr>
          <w:sz w:val="28"/>
          <w:szCs w:val="28"/>
          <w:cs/>
        </w:rPr>
        <w:t xml:space="preserve"> และเงินปันผลรับสำหรับ</w:t>
      </w:r>
      <w:r w:rsidRPr="00B33603">
        <w:rPr>
          <w:rFonts w:hint="cs"/>
          <w:sz w:val="28"/>
          <w:szCs w:val="28"/>
          <w:cs/>
        </w:rPr>
        <w:t>แต่ละปี</w:t>
      </w:r>
      <w:r w:rsidRPr="00B33603">
        <w:rPr>
          <w:sz w:val="28"/>
          <w:szCs w:val="28"/>
          <w:cs/>
        </w:rPr>
        <w:t xml:space="preserve"> มีดังนี้</w:t>
      </w:r>
    </w:p>
    <w:p w14:paraId="4BBE606D" w14:textId="77777777" w:rsidR="000F7568" w:rsidRPr="00B33603" w:rsidRDefault="000F756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8"/>
          <w:szCs w:val="8"/>
        </w:rPr>
      </w:pP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17"/>
        <w:gridCol w:w="567"/>
        <w:gridCol w:w="2551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</w:tblGrid>
      <w:tr w:rsidR="00921170" w:rsidRPr="00B33603" w14:paraId="1146AF2B" w14:textId="77777777" w:rsidTr="007858CD">
        <w:trPr>
          <w:cantSplit/>
        </w:trPr>
        <w:tc>
          <w:tcPr>
            <w:tcW w:w="2217" w:type="dxa"/>
          </w:tcPr>
          <w:p w14:paraId="2A5E3652" w14:textId="77777777" w:rsidR="00921170" w:rsidRPr="00B33603" w:rsidRDefault="0092117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B56A1C8" w14:textId="77777777" w:rsidR="00921170" w:rsidRPr="00B33603" w:rsidRDefault="00921170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45896620" w14:textId="77777777" w:rsidR="00921170" w:rsidRPr="00B33603" w:rsidRDefault="00921170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vAlign w:val="bottom"/>
          </w:tcPr>
          <w:p w14:paraId="0BCEA2C2" w14:textId="37AD2AD8" w:rsidR="00921170" w:rsidRPr="00B33603" w:rsidRDefault="00921170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BB429E" w:rsidRPr="00B33603" w14:paraId="23D93180" w14:textId="77777777" w:rsidTr="007858CD">
        <w:trPr>
          <w:cantSplit/>
        </w:trPr>
        <w:tc>
          <w:tcPr>
            <w:tcW w:w="2217" w:type="dxa"/>
          </w:tcPr>
          <w:p w14:paraId="1F29857A" w14:textId="77777777" w:rsidR="00BB429E" w:rsidRPr="00B33603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16F26779" w14:textId="55F18336" w:rsidR="00BB429E" w:rsidRPr="00B33603" w:rsidRDefault="00BB429E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6C7851BD" w14:textId="28499B12" w:rsidR="00BB429E" w:rsidRPr="00B33603" w:rsidRDefault="0096632B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072BA3D9" w14:textId="7B183F7E" w:rsidR="00BB429E" w:rsidRPr="00B33603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27365273" w14:textId="00394891" w:rsidR="00BB429E" w:rsidRPr="00B33603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0BE21" w14:textId="35446962" w:rsidR="00BB429E" w:rsidRPr="00B33603" w:rsidRDefault="00BB429E" w:rsidP="003E7B6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6A880DAF" w14:textId="4A86B176" w:rsidR="00BB429E" w:rsidRPr="00B33603" w:rsidRDefault="00BB429E" w:rsidP="008B4D0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11B94B95" w14:textId="550A8356" w:rsidR="00BB429E" w:rsidRPr="00B33603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5923BE8E" w14:textId="74830FFA" w:rsidR="00BB429E" w:rsidRPr="00B33603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9F47FD7" w14:textId="37CFDCC2" w:rsidR="00BB429E" w:rsidRPr="00B33603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D34364" w:rsidRPr="00B33603" w14:paraId="20679BE3" w14:textId="77777777" w:rsidTr="007858CD">
        <w:trPr>
          <w:cantSplit/>
        </w:trPr>
        <w:tc>
          <w:tcPr>
            <w:tcW w:w="2217" w:type="dxa"/>
          </w:tcPr>
          <w:p w14:paraId="1755177E" w14:textId="77777777" w:rsidR="00D34364" w:rsidRPr="00B33603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672F07A" w14:textId="7B6981C7" w:rsidR="00D34364" w:rsidRPr="00B33603" w:rsidRDefault="00D34364" w:rsidP="00D3436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72803888" w14:textId="77777777" w:rsidR="00D34364" w:rsidRPr="00B33603" w:rsidRDefault="00D34364" w:rsidP="00D3436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C05ACCC" w14:textId="1B691640" w:rsidR="00D34364" w:rsidRPr="00B33603" w:rsidRDefault="00D34364" w:rsidP="00F5613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40C2DD75" w14:textId="473A0B04" w:rsidR="00D34364" w:rsidRPr="00B33603" w:rsidRDefault="00D34364" w:rsidP="00F5613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0EB6B90F" w14:textId="6D5FA0E8" w:rsidR="00D34364" w:rsidRPr="00B33603" w:rsidRDefault="00D34364" w:rsidP="00F5613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12E628FA" w14:textId="6936D847" w:rsidR="00D34364" w:rsidRPr="00B33603" w:rsidRDefault="00D34364" w:rsidP="00F5613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22BEBEF6" w14:textId="34918DAF" w:rsidR="00D34364" w:rsidRPr="00B33603" w:rsidRDefault="00D34364" w:rsidP="00F561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0AB0A96E" w14:textId="310EAC60" w:rsidR="00D34364" w:rsidRPr="00B33603" w:rsidRDefault="00D34364" w:rsidP="00F561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36608E12" w14:textId="290C3D78" w:rsidR="00D34364" w:rsidRPr="00B33603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3137095A" w14:textId="4D889188" w:rsidR="00D34364" w:rsidRPr="00B33603" w:rsidRDefault="00D34364" w:rsidP="00F5613B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276EA01B" w14:textId="4A4AE6DD" w:rsidR="00D34364" w:rsidRPr="00B33603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5A01008D" w14:textId="0A2574CC" w:rsidR="00D34364" w:rsidRPr="00B33603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737F0BC5" w14:textId="11DA5D82" w:rsidR="00D34364" w:rsidRPr="00B33603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6BF369A4" w14:textId="5E941A59" w:rsidR="00D34364" w:rsidRPr="00B33603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7428BA20" w14:textId="5A19A21D" w:rsidR="00D34364" w:rsidRPr="00B33603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59796013" w14:textId="08CAF62B" w:rsidR="00D34364" w:rsidRPr="00B33603" w:rsidRDefault="00D34364" w:rsidP="00F5613B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="00A200D4"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</w:tr>
      <w:tr w:rsidR="00523320" w:rsidRPr="00B33603" w14:paraId="0846E21F" w14:textId="77777777" w:rsidTr="007858CD">
        <w:trPr>
          <w:cantSplit/>
        </w:trPr>
        <w:tc>
          <w:tcPr>
            <w:tcW w:w="2217" w:type="dxa"/>
          </w:tcPr>
          <w:p w14:paraId="7A6B1FD5" w14:textId="77777777" w:rsidR="00523320" w:rsidRPr="00B33603" w:rsidRDefault="0052332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AB118A0" w14:textId="77777777" w:rsidR="00523320" w:rsidRPr="00B33603" w:rsidRDefault="00523320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770AA1D7" w14:textId="77777777" w:rsidR="00523320" w:rsidRPr="00B33603" w:rsidRDefault="00523320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F0E74D4" w14:textId="0942FDDB" w:rsidR="00523320" w:rsidRPr="00B33603" w:rsidRDefault="00523320" w:rsidP="0052332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45AC9116" w14:textId="4A000655" w:rsidR="00523320" w:rsidRPr="00B33603" w:rsidRDefault="00523320" w:rsidP="0052332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B429E" w:rsidRPr="00B33603" w14:paraId="6D1B324A" w14:textId="77777777" w:rsidTr="007858CD">
        <w:trPr>
          <w:cantSplit/>
        </w:trPr>
        <w:tc>
          <w:tcPr>
            <w:tcW w:w="2217" w:type="dxa"/>
          </w:tcPr>
          <w:p w14:paraId="6A38DC45" w14:textId="265FBE4E" w:rsidR="00BB429E" w:rsidRPr="00B33603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567" w:type="dxa"/>
          </w:tcPr>
          <w:p w14:paraId="066C4C72" w14:textId="4FE5324C" w:rsidR="00BB429E" w:rsidRPr="00B33603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55BED7E3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2674226" w14:textId="0B933F2F" w:rsidR="00BB429E" w:rsidRPr="00B33603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6E6161AD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8ED1AB1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2B25C10F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626C1E3C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8D0D011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2DCB0813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10189F5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131659AB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5B7AAA8B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0BED83E5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31E9A329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B2533DC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0D436235" w14:textId="77777777" w:rsidR="00BB429E" w:rsidRPr="00B33603" w:rsidRDefault="00BB429E" w:rsidP="00BB429E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9D184E" w:rsidRPr="00B33603" w14:paraId="303125F0" w14:textId="77777777" w:rsidTr="007858CD">
        <w:trPr>
          <w:cantSplit/>
        </w:trPr>
        <w:tc>
          <w:tcPr>
            <w:tcW w:w="2217" w:type="dxa"/>
          </w:tcPr>
          <w:p w14:paraId="7F300087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เคหะสุขประชา จำกัด (มหาชน)</w:t>
            </w:r>
          </w:p>
        </w:tc>
        <w:tc>
          <w:tcPr>
            <w:tcW w:w="567" w:type="dxa"/>
          </w:tcPr>
          <w:p w14:paraId="6F913EB0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321EEBB0" w14:textId="15A1440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 w:cs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ดำเนินธุรกิจให้เช่าแ</w:t>
            </w:r>
            <w:r w:rsidRPr="00B33603">
              <w:rPr>
                <w:rFonts w:ascii="Calibri" w:hAnsi="Calibri" w:hint="cs"/>
                <w:sz w:val="20"/>
                <w:szCs w:val="20"/>
                <w:cs/>
              </w:rPr>
              <w:t>ละ</w:t>
            </w:r>
            <w:r w:rsidRPr="00B33603">
              <w:rPr>
                <w:rFonts w:ascii="Calibri" w:hAnsi="Calibri"/>
                <w:sz w:val="20"/>
                <w:szCs w:val="20"/>
                <w:cs/>
              </w:rPr>
              <w:t>จำหน่ายอสังหาริมทรัพย์และสังหาริมทรัพย</w:t>
            </w:r>
            <w:r w:rsidRPr="00B33603">
              <w:rPr>
                <w:rFonts w:ascii="Calibri" w:hAnsi="Calibri" w:hint="cs"/>
                <w:sz w:val="20"/>
                <w:szCs w:val="20"/>
                <w:cs/>
              </w:rPr>
              <w:t>์</w:t>
            </w:r>
          </w:p>
        </w:tc>
        <w:tc>
          <w:tcPr>
            <w:tcW w:w="688" w:type="dxa"/>
            <w:vAlign w:val="bottom"/>
          </w:tcPr>
          <w:p w14:paraId="67447B41" w14:textId="1128699A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49394EEB" w14:textId="2729D6CB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36957333" w14:textId="770F37DD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500</w:t>
            </w:r>
          </w:p>
        </w:tc>
        <w:tc>
          <w:tcPr>
            <w:tcW w:w="689" w:type="dxa"/>
            <w:vAlign w:val="bottom"/>
          </w:tcPr>
          <w:p w14:paraId="1E713F99" w14:textId="3A6C9925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500</w:t>
            </w:r>
          </w:p>
        </w:tc>
        <w:tc>
          <w:tcPr>
            <w:tcW w:w="688" w:type="dxa"/>
            <w:vAlign w:val="bottom"/>
          </w:tcPr>
          <w:p w14:paraId="79A1A2C6" w14:textId="2789F12C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125</w:t>
            </w:r>
          </w:p>
        </w:tc>
        <w:tc>
          <w:tcPr>
            <w:tcW w:w="689" w:type="dxa"/>
            <w:vAlign w:val="bottom"/>
          </w:tcPr>
          <w:p w14:paraId="48EE9019" w14:textId="09CF10A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125</w:t>
            </w:r>
          </w:p>
        </w:tc>
        <w:tc>
          <w:tcPr>
            <w:tcW w:w="688" w:type="dxa"/>
            <w:vAlign w:val="bottom"/>
          </w:tcPr>
          <w:p w14:paraId="031AE6D4" w14:textId="17D088A8" w:rsidR="009D184E" w:rsidRPr="00B33603" w:rsidRDefault="00AD155B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40</w:t>
            </w:r>
          </w:p>
        </w:tc>
        <w:tc>
          <w:tcPr>
            <w:tcW w:w="689" w:type="dxa"/>
            <w:vAlign w:val="bottom"/>
          </w:tcPr>
          <w:p w14:paraId="3A15FB07" w14:textId="2BDC873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40</w:t>
            </w:r>
          </w:p>
        </w:tc>
        <w:tc>
          <w:tcPr>
            <w:tcW w:w="688" w:type="dxa"/>
            <w:vAlign w:val="bottom"/>
          </w:tcPr>
          <w:p w14:paraId="784C153B" w14:textId="7B0314C1" w:rsidR="009D184E" w:rsidRPr="00B33603" w:rsidRDefault="00AD155B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(40)</w:t>
            </w:r>
          </w:p>
        </w:tc>
        <w:tc>
          <w:tcPr>
            <w:tcW w:w="689" w:type="dxa"/>
            <w:vAlign w:val="bottom"/>
          </w:tcPr>
          <w:p w14:paraId="19D7798A" w14:textId="5C008FF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(40)</w:t>
            </w:r>
          </w:p>
        </w:tc>
        <w:tc>
          <w:tcPr>
            <w:tcW w:w="688" w:type="dxa"/>
            <w:vAlign w:val="bottom"/>
          </w:tcPr>
          <w:p w14:paraId="7A5E5568" w14:textId="3EFC35BA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FFF726B" w14:textId="628E82F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5D51B42" w14:textId="33C6FF5F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B838924" w14:textId="677BA0C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3BBDF630" w14:textId="77777777" w:rsidTr="007858CD">
        <w:trPr>
          <w:cantSplit/>
        </w:trPr>
        <w:tc>
          <w:tcPr>
            <w:tcW w:w="2217" w:type="dxa"/>
          </w:tcPr>
          <w:p w14:paraId="2850E56D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ไบโอม จำกัด</w:t>
            </w:r>
          </w:p>
        </w:tc>
        <w:tc>
          <w:tcPr>
            <w:tcW w:w="567" w:type="dxa"/>
          </w:tcPr>
          <w:p w14:paraId="427E5D5D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04D09FAA" w14:textId="19A4E91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ดำเนินธุรกิจวิจัยและพัฒนาเทคโนโลยีผลิตภัณฑ์ชีวภาพ</w:t>
            </w:r>
          </w:p>
        </w:tc>
        <w:tc>
          <w:tcPr>
            <w:tcW w:w="688" w:type="dxa"/>
            <w:vAlign w:val="bottom"/>
          </w:tcPr>
          <w:p w14:paraId="5289FF4B" w14:textId="4ECDF3A2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1313C57A" w14:textId="2D257C02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788B9C01" w14:textId="1DDF1512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69</w:t>
            </w:r>
          </w:p>
        </w:tc>
        <w:tc>
          <w:tcPr>
            <w:tcW w:w="689" w:type="dxa"/>
            <w:vAlign w:val="bottom"/>
          </w:tcPr>
          <w:p w14:paraId="1EECC588" w14:textId="5ECF6FE5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69</w:t>
            </w:r>
          </w:p>
        </w:tc>
        <w:tc>
          <w:tcPr>
            <w:tcW w:w="688" w:type="dxa"/>
            <w:vAlign w:val="bottom"/>
          </w:tcPr>
          <w:p w14:paraId="7C62ACEC" w14:textId="71F5E472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83</w:t>
            </w:r>
          </w:p>
        </w:tc>
        <w:tc>
          <w:tcPr>
            <w:tcW w:w="689" w:type="dxa"/>
            <w:vAlign w:val="bottom"/>
          </w:tcPr>
          <w:p w14:paraId="7090D49D" w14:textId="7E37776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83</w:t>
            </w:r>
          </w:p>
        </w:tc>
        <w:tc>
          <w:tcPr>
            <w:tcW w:w="688" w:type="dxa"/>
            <w:vAlign w:val="bottom"/>
          </w:tcPr>
          <w:p w14:paraId="7F39870A" w14:textId="794B9899" w:rsidR="009D184E" w:rsidRPr="00B33603" w:rsidRDefault="003346CD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71</w:t>
            </w:r>
          </w:p>
        </w:tc>
        <w:tc>
          <w:tcPr>
            <w:tcW w:w="689" w:type="dxa"/>
            <w:vAlign w:val="bottom"/>
          </w:tcPr>
          <w:p w14:paraId="5CFE7C26" w14:textId="74B2E81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74</w:t>
            </w:r>
          </w:p>
        </w:tc>
        <w:tc>
          <w:tcPr>
            <w:tcW w:w="688" w:type="dxa"/>
            <w:vAlign w:val="bottom"/>
          </w:tcPr>
          <w:p w14:paraId="29ED9ED7" w14:textId="64459897" w:rsidR="009D184E" w:rsidRPr="00B33603" w:rsidRDefault="00E82002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(52)</w:t>
            </w:r>
          </w:p>
        </w:tc>
        <w:tc>
          <w:tcPr>
            <w:tcW w:w="689" w:type="dxa"/>
            <w:vAlign w:val="bottom"/>
          </w:tcPr>
          <w:p w14:paraId="1BF35A33" w14:textId="12124F5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(52)</w:t>
            </w:r>
          </w:p>
        </w:tc>
        <w:tc>
          <w:tcPr>
            <w:tcW w:w="688" w:type="dxa"/>
            <w:vAlign w:val="bottom"/>
          </w:tcPr>
          <w:p w14:paraId="61D823ED" w14:textId="112474FF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</w:t>
            </w:r>
            <w:r w:rsidR="0054411B" w:rsidRPr="00B33603">
              <w:rPr>
                <w:sz w:val="20"/>
                <w:szCs w:val="20"/>
              </w:rPr>
              <w:t>9</w:t>
            </w:r>
          </w:p>
        </w:tc>
        <w:tc>
          <w:tcPr>
            <w:tcW w:w="689" w:type="dxa"/>
            <w:vAlign w:val="bottom"/>
          </w:tcPr>
          <w:p w14:paraId="3BE72D4A" w14:textId="68B54875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22</w:t>
            </w:r>
          </w:p>
        </w:tc>
        <w:tc>
          <w:tcPr>
            <w:tcW w:w="688" w:type="dxa"/>
            <w:vAlign w:val="bottom"/>
          </w:tcPr>
          <w:p w14:paraId="2EC142D4" w14:textId="2762586F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72D9BC7" w14:textId="3789C0A6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51B13263" w14:textId="77777777" w:rsidTr="007858CD">
        <w:trPr>
          <w:cantSplit/>
        </w:trPr>
        <w:tc>
          <w:tcPr>
            <w:tcW w:w="2217" w:type="dxa"/>
          </w:tcPr>
          <w:p w14:paraId="1D6D2E89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ดาต้า คาเฟ่ จำกัด</w:t>
            </w:r>
          </w:p>
        </w:tc>
        <w:tc>
          <w:tcPr>
            <w:tcW w:w="567" w:type="dxa"/>
          </w:tcPr>
          <w:p w14:paraId="009EFEF6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6EA7D7E4" w14:textId="58292FA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688" w:type="dxa"/>
            <w:vAlign w:val="bottom"/>
          </w:tcPr>
          <w:p w14:paraId="38122C55" w14:textId="4E087A7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cs/>
              </w:rPr>
            </w:pPr>
            <w:r w:rsidRPr="00B33603">
              <w:rPr>
                <w:sz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C3B8A7A" w14:textId="0542B975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35.00</w:t>
            </w:r>
          </w:p>
        </w:tc>
        <w:tc>
          <w:tcPr>
            <w:tcW w:w="688" w:type="dxa"/>
            <w:vAlign w:val="bottom"/>
          </w:tcPr>
          <w:p w14:paraId="033C3CBF" w14:textId="6C0E1BC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8F3175F" w14:textId="667A1B8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12</w:t>
            </w:r>
          </w:p>
        </w:tc>
        <w:tc>
          <w:tcPr>
            <w:tcW w:w="688" w:type="dxa"/>
            <w:vAlign w:val="bottom"/>
          </w:tcPr>
          <w:p w14:paraId="60D462E4" w14:textId="04C5E1C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EE2AB54" w14:textId="14F8511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35</w:t>
            </w:r>
          </w:p>
        </w:tc>
        <w:tc>
          <w:tcPr>
            <w:tcW w:w="688" w:type="dxa"/>
            <w:vAlign w:val="bottom"/>
          </w:tcPr>
          <w:p w14:paraId="68D3A1EF" w14:textId="502B4588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9F847A9" w14:textId="2ABD004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36</w:t>
            </w:r>
          </w:p>
        </w:tc>
        <w:tc>
          <w:tcPr>
            <w:tcW w:w="688" w:type="dxa"/>
            <w:vAlign w:val="bottom"/>
          </w:tcPr>
          <w:p w14:paraId="64E1DF35" w14:textId="4449AC46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83CD2AA" w14:textId="1CC06C3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06A9880" w14:textId="04C729F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469510C" w14:textId="3CC85CA8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36</w:t>
            </w:r>
          </w:p>
        </w:tc>
        <w:tc>
          <w:tcPr>
            <w:tcW w:w="688" w:type="dxa"/>
            <w:vAlign w:val="bottom"/>
          </w:tcPr>
          <w:p w14:paraId="07571E71" w14:textId="58F35EB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43789E0" w14:textId="1EF752D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588B79A1" w14:textId="77777777" w:rsidTr="007858CD">
        <w:trPr>
          <w:cantSplit/>
        </w:trPr>
        <w:tc>
          <w:tcPr>
            <w:tcW w:w="2217" w:type="dxa"/>
          </w:tcPr>
          <w:p w14:paraId="4AF16B2A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rFonts w:hint="cs"/>
                <w:sz w:val="20"/>
                <w:szCs w:val="20"/>
                <w:cs/>
              </w:rPr>
              <w:t>บริษัท มีที่ มีเงิน จำกัด</w:t>
            </w:r>
            <w:r w:rsidRPr="00B33603">
              <w:rPr>
                <w:rFonts w:hint="cs"/>
                <w:sz w:val="20"/>
                <w:szCs w:val="20"/>
              </w:rPr>
              <w:t xml:space="preserve">   </w:t>
            </w:r>
          </w:p>
        </w:tc>
        <w:tc>
          <w:tcPr>
            <w:tcW w:w="567" w:type="dxa"/>
          </w:tcPr>
          <w:p w14:paraId="2AA8F88F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F5458AC" w14:textId="0C94110C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ดำเนินธุรกิจสินเชื่อที่ดินและขายฝาก</w:t>
            </w:r>
          </w:p>
        </w:tc>
        <w:tc>
          <w:tcPr>
            <w:tcW w:w="688" w:type="dxa"/>
            <w:vAlign w:val="bottom"/>
          </w:tcPr>
          <w:p w14:paraId="51DA8657" w14:textId="0FCF17D3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476098DD" w14:textId="5A69FB91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5FD52748" w14:textId="52E2E71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1,000</w:t>
            </w:r>
          </w:p>
        </w:tc>
        <w:tc>
          <w:tcPr>
            <w:tcW w:w="689" w:type="dxa"/>
            <w:vAlign w:val="bottom"/>
          </w:tcPr>
          <w:p w14:paraId="0F50DC90" w14:textId="7CD3FB8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1,000</w:t>
            </w:r>
          </w:p>
        </w:tc>
        <w:tc>
          <w:tcPr>
            <w:tcW w:w="688" w:type="dxa"/>
            <w:vAlign w:val="bottom"/>
          </w:tcPr>
          <w:p w14:paraId="2C2A26E7" w14:textId="3DAA924B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200</w:t>
            </w:r>
          </w:p>
        </w:tc>
        <w:tc>
          <w:tcPr>
            <w:tcW w:w="689" w:type="dxa"/>
            <w:vAlign w:val="bottom"/>
          </w:tcPr>
          <w:p w14:paraId="6823344C" w14:textId="0FABA2C9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200</w:t>
            </w:r>
          </w:p>
        </w:tc>
        <w:tc>
          <w:tcPr>
            <w:tcW w:w="688" w:type="dxa"/>
            <w:vAlign w:val="bottom"/>
          </w:tcPr>
          <w:p w14:paraId="299A3348" w14:textId="71D02895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</w:t>
            </w:r>
            <w:r w:rsidR="0082400E" w:rsidRPr="00B33603">
              <w:rPr>
                <w:sz w:val="20"/>
                <w:szCs w:val="20"/>
              </w:rPr>
              <w:t>4</w:t>
            </w:r>
            <w:r w:rsidR="00A73133" w:rsidRPr="00B33603">
              <w:rPr>
                <w:sz w:val="20"/>
                <w:szCs w:val="20"/>
              </w:rPr>
              <w:t>3</w:t>
            </w:r>
          </w:p>
        </w:tc>
        <w:tc>
          <w:tcPr>
            <w:tcW w:w="689" w:type="dxa"/>
            <w:vAlign w:val="bottom"/>
          </w:tcPr>
          <w:p w14:paraId="1BAE2BAC" w14:textId="63393949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222</w:t>
            </w:r>
          </w:p>
        </w:tc>
        <w:tc>
          <w:tcPr>
            <w:tcW w:w="688" w:type="dxa"/>
            <w:vAlign w:val="bottom"/>
          </w:tcPr>
          <w:p w14:paraId="03CE2926" w14:textId="36B04CB6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70D4B1C" w14:textId="30D8536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4071C67" w14:textId="1339CA6D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</w:t>
            </w:r>
            <w:r w:rsidR="0082400E" w:rsidRPr="00B33603">
              <w:rPr>
                <w:sz w:val="20"/>
                <w:szCs w:val="20"/>
              </w:rPr>
              <w:t>4</w:t>
            </w:r>
            <w:r w:rsidR="00A73133" w:rsidRPr="00B33603">
              <w:rPr>
                <w:sz w:val="20"/>
                <w:szCs w:val="20"/>
              </w:rPr>
              <w:t>3</w:t>
            </w:r>
          </w:p>
        </w:tc>
        <w:tc>
          <w:tcPr>
            <w:tcW w:w="689" w:type="dxa"/>
            <w:vAlign w:val="bottom"/>
          </w:tcPr>
          <w:p w14:paraId="4FD99434" w14:textId="67329A4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222</w:t>
            </w:r>
          </w:p>
        </w:tc>
        <w:tc>
          <w:tcPr>
            <w:tcW w:w="688" w:type="dxa"/>
            <w:vAlign w:val="bottom"/>
          </w:tcPr>
          <w:p w14:paraId="6917613C" w14:textId="7F377242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0FA2C8A" w14:textId="63E6707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05D4CBC5" w14:textId="77777777" w:rsidTr="007858CD">
        <w:trPr>
          <w:cantSplit/>
        </w:trPr>
        <w:tc>
          <w:tcPr>
            <w:tcW w:w="2217" w:type="dxa"/>
          </w:tcPr>
          <w:p w14:paraId="53BE4395" w14:textId="760028E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Transitus Energy</w:t>
            </w:r>
            <w:r w:rsidRPr="00B33603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B33603">
              <w:rPr>
                <w:rFonts w:hint="cs"/>
                <w:sz w:val="20"/>
                <w:szCs w:val="20"/>
              </w:rPr>
              <w:t>Ltd.</w:t>
            </w:r>
          </w:p>
        </w:tc>
        <w:tc>
          <w:tcPr>
            <w:tcW w:w="567" w:type="dxa"/>
          </w:tcPr>
          <w:p w14:paraId="6F2E4C32" w14:textId="7F2D09FD" w:rsidR="009D184E" w:rsidRPr="00B33603" w:rsidRDefault="009D184E" w:rsidP="009D184E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51067F" w14:textId="35C194D2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ดำเนินธุรกิจเกี่ยวกับพลังงานไฮโดรเจน</w:t>
            </w:r>
          </w:p>
        </w:tc>
        <w:tc>
          <w:tcPr>
            <w:tcW w:w="688" w:type="dxa"/>
            <w:vAlign w:val="bottom"/>
          </w:tcPr>
          <w:p w14:paraId="453397ED" w14:textId="3E366518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9" w:type="dxa"/>
            <w:vAlign w:val="bottom"/>
          </w:tcPr>
          <w:p w14:paraId="67582F0B" w14:textId="183BFB7E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8" w:type="dxa"/>
            <w:vAlign w:val="bottom"/>
          </w:tcPr>
          <w:p w14:paraId="3D11B1EE" w14:textId="65C7C5F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AE3D7BE" w14:textId="5BE9A46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1D87D86" w14:textId="53BB280D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34</w:t>
            </w:r>
          </w:p>
        </w:tc>
        <w:tc>
          <w:tcPr>
            <w:tcW w:w="689" w:type="dxa"/>
            <w:vAlign w:val="bottom"/>
          </w:tcPr>
          <w:p w14:paraId="29544DEE" w14:textId="39C2D87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223E6B8B" w14:textId="747CE073" w:rsidR="009D184E" w:rsidRPr="00B33603" w:rsidRDefault="00AD155B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36</w:t>
            </w:r>
          </w:p>
        </w:tc>
        <w:tc>
          <w:tcPr>
            <w:tcW w:w="689" w:type="dxa"/>
            <w:vAlign w:val="bottom"/>
          </w:tcPr>
          <w:p w14:paraId="4FB0834B" w14:textId="2CB4707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36</w:t>
            </w:r>
          </w:p>
        </w:tc>
        <w:tc>
          <w:tcPr>
            <w:tcW w:w="688" w:type="dxa"/>
            <w:vAlign w:val="bottom"/>
          </w:tcPr>
          <w:p w14:paraId="41A9BF3E" w14:textId="19DF3CF6" w:rsidR="009D184E" w:rsidRPr="00B33603" w:rsidRDefault="00AD155B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(34)</w:t>
            </w:r>
          </w:p>
        </w:tc>
        <w:tc>
          <w:tcPr>
            <w:tcW w:w="689" w:type="dxa"/>
            <w:vAlign w:val="bottom"/>
          </w:tcPr>
          <w:p w14:paraId="281A960D" w14:textId="474D474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(34)</w:t>
            </w:r>
          </w:p>
        </w:tc>
        <w:tc>
          <w:tcPr>
            <w:tcW w:w="688" w:type="dxa"/>
            <w:vAlign w:val="bottom"/>
          </w:tcPr>
          <w:p w14:paraId="1EFB331D" w14:textId="0DC87F78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</w:t>
            </w:r>
          </w:p>
        </w:tc>
        <w:tc>
          <w:tcPr>
            <w:tcW w:w="689" w:type="dxa"/>
            <w:vAlign w:val="bottom"/>
          </w:tcPr>
          <w:p w14:paraId="25E49077" w14:textId="2A51852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2</w:t>
            </w:r>
          </w:p>
        </w:tc>
        <w:tc>
          <w:tcPr>
            <w:tcW w:w="688" w:type="dxa"/>
            <w:vAlign w:val="bottom"/>
          </w:tcPr>
          <w:p w14:paraId="4C86F029" w14:textId="54AF7E5B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FB820F2" w14:textId="0300A0F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07B4FA8F" w14:textId="77777777" w:rsidTr="007858CD">
        <w:trPr>
          <w:cantSplit/>
        </w:trPr>
        <w:tc>
          <w:tcPr>
            <w:tcW w:w="2217" w:type="dxa"/>
          </w:tcPr>
          <w:p w14:paraId="4F99EEC0" w14:textId="077E017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Nam Tai Hydropower Co., Ltd.</w:t>
            </w:r>
          </w:p>
        </w:tc>
        <w:tc>
          <w:tcPr>
            <w:tcW w:w="567" w:type="dxa"/>
          </w:tcPr>
          <w:p w14:paraId="29EA1792" w14:textId="439C09D0" w:rsidR="009D184E" w:rsidRPr="00B33603" w:rsidRDefault="009D184E" w:rsidP="009D184E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D65DFE0" w14:textId="5647C879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โรงไฟฟ้าพลังงานน้ำและระบบสายส่งไฟฟ้า</w:t>
            </w:r>
          </w:p>
        </w:tc>
        <w:tc>
          <w:tcPr>
            <w:tcW w:w="688" w:type="dxa"/>
            <w:vAlign w:val="bottom"/>
          </w:tcPr>
          <w:p w14:paraId="5F691FB4" w14:textId="0480D778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5EF22211" w14:textId="3A25DC26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0A11D2AD" w14:textId="3C02EE3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319</w:t>
            </w:r>
          </w:p>
        </w:tc>
        <w:tc>
          <w:tcPr>
            <w:tcW w:w="689" w:type="dxa"/>
            <w:vAlign w:val="bottom"/>
          </w:tcPr>
          <w:p w14:paraId="68CBEAEC" w14:textId="54C625D5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319</w:t>
            </w:r>
          </w:p>
        </w:tc>
        <w:tc>
          <w:tcPr>
            <w:tcW w:w="688" w:type="dxa"/>
            <w:vAlign w:val="bottom"/>
          </w:tcPr>
          <w:p w14:paraId="720042C9" w14:textId="4DFC6EA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689" w:type="dxa"/>
            <w:vAlign w:val="bottom"/>
          </w:tcPr>
          <w:p w14:paraId="0F0F1E2C" w14:textId="4B1BF01C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688" w:type="dxa"/>
            <w:vAlign w:val="bottom"/>
          </w:tcPr>
          <w:p w14:paraId="520528EB" w14:textId="2AFD6C6D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AFF9C49" w14:textId="41712FF9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B1B58FD" w14:textId="3248B455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331ABCA" w14:textId="017E864C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39841F8" w14:textId="3388F854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3279BE9" w14:textId="6A70C8E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1952B29" w14:textId="718D88A8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2A5A4ED" w14:textId="1ED506AD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0575977A" w14:textId="77777777" w:rsidTr="007858CD">
        <w:trPr>
          <w:cantSplit/>
        </w:trPr>
        <w:tc>
          <w:tcPr>
            <w:tcW w:w="2217" w:type="dxa"/>
          </w:tcPr>
          <w:p w14:paraId="7DC877D7" w14:textId="51110A9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567" w:type="dxa"/>
          </w:tcPr>
          <w:p w14:paraId="0EAA71E3" w14:textId="66245850" w:rsidR="009D184E" w:rsidRPr="00B33603" w:rsidRDefault="009D184E" w:rsidP="009D18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5FFC2398" w14:textId="074B58BD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ดำเนินธุรกิจบริการขนส่งน้ำมันทางท่อ</w:t>
            </w:r>
          </w:p>
        </w:tc>
        <w:tc>
          <w:tcPr>
            <w:tcW w:w="688" w:type="dxa"/>
            <w:vAlign w:val="bottom"/>
          </w:tcPr>
          <w:p w14:paraId="3BDFD1D4" w14:textId="7B442DA0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689" w:type="dxa"/>
            <w:vAlign w:val="bottom"/>
          </w:tcPr>
          <w:p w14:paraId="14818CFB" w14:textId="0FE535C5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688" w:type="dxa"/>
            <w:vAlign w:val="bottom"/>
          </w:tcPr>
          <w:p w14:paraId="490A404A" w14:textId="1CFDFD3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8,479</w:t>
            </w:r>
          </w:p>
        </w:tc>
        <w:tc>
          <w:tcPr>
            <w:tcW w:w="689" w:type="dxa"/>
            <w:vAlign w:val="bottom"/>
          </w:tcPr>
          <w:p w14:paraId="29513F2F" w14:textId="40B0C50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8,479</w:t>
            </w:r>
          </w:p>
        </w:tc>
        <w:tc>
          <w:tcPr>
            <w:tcW w:w="688" w:type="dxa"/>
            <w:vAlign w:val="bottom"/>
          </w:tcPr>
          <w:p w14:paraId="2CF1C1EC" w14:textId="682D3CFA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5,708</w:t>
            </w:r>
          </w:p>
        </w:tc>
        <w:tc>
          <w:tcPr>
            <w:tcW w:w="689" w:type="dxa"/>
            <w:vAlign w:val="bottom"/>
          </w:tcPr>
          <w:p w14:paraId="51A93806" w14:textId="2CE0D6C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5,708</w:t>
            </w:r>
          </w:p>
        </w:tc>
        <w:tc>
          <w:tcPr>
            <w:tcW w:w="688" w:type="dxa"/>
            <w:vAlign w:val="bottom"/>
          </w:tcPr>
          <w:p w14:paraId="63D72E58" w14:textId="6687664A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5,630</w:t>
            </w:r>
          </w:p>
        </w:tc>
        <w:tc>
          <w:tcPr>
            <w:tcW w:w="689" w:type="dxa"/>
            <w:vAlign w:val="bottom"/>
          </w:tcPr>
          <w:p w14:paraId="5119E2F3" w14:textId="550875F5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5,808</w:t>
            </w:r>
          </w:p>
        </w:tc>
        <w:tc>
          <w:tcPr>
            <w:tcW w:w="688" w:type="dxa"/>
            <w:vAlign w:val="bottom"/>
          </w:tcPr>
          <w:p w14:paraId="69245D37" w14:textId="14BB26FB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318F820" w14:textId="2341D0B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FF3A1BD" w14:textId="5FE536B3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5,630</w:t>
            </w:r>
          </w:p>
        </w:tc>
        <w:tc>
          <w:tcPr>
            <w:tcW w:w="689" w:type="dxa"/>
            <w:vAlign w:val="bottom"/>
          </w:tcPr>
          <w:p w14:paraId="2090BFC1" w14:textId="63A6DB1F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5,808</w:t>
            </w:r>
          </w:p>
        </w:tc>
        <w:tc>
          <w:tcPr>
            <w:tcW w:w="688" w:type="dxa"/>
            <w:vAlign w:val="bottom"/>
          </w:tcPr>
          <w:p w14:paraId="6C191EC2" w14:textId="1BF4A43C" w:rsidR="009D184E" w:rsidRPr="00B33603" w:rsidRDefault="00A10C14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500</w:t>
            </w:r>
          </w:p>
        </w:tc>
        <w:tc>
          <w:tcPr>
            <w:tcW w:w="689" w:type="dxa"/>
            <w:vAlign w:val="bottom"/>
          </w:tcPr>
          <w:p w14:paraId="1ABDFBE7" w14:textId="278FA1C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161</w:t>
            </w:r>
          </w:p>
        </w:tc>
      </w:tr>
      <w:tr w:rsidR="009D184E" w:rsidRPr="00B33603" w14:paraId="7DEFEA1E" w14:textId="77777777" w:rsidTr="007858CD">
        <w:trPr>
          <w:cantSplit/>
          <w:trHeight w:val="170"/>
        </w:trPr>
        <w:tc>
          <w:tcPr>
            <w:tcW w:w="2217" w:type="dxa"/>
          </w:tcPr>
          <w:p w14:paraId="56A6D224" w14:textId="38185E0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trike/>
                <w:spacing w:val="-2"/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Hamilton Holdings II LLC</w:t>
            </w:r>
          </w:p>
        </w:tc>
        <w:tc>
          <w:tcPr>
            <w:tcW w:w="567" w:type="dxa"/>
          </w:tcPr>
          <w:p w14:paraId="58D8A5FD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trike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64BEDE" w14:textId="265305A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trike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55FB09F6" w14:textId="08EA4A41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trike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1ABA0EDE" w14:textId="7725D8EB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trike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6ED90EB9" w14:textId="48B4AF8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  <w:cs/>
              </w:rPr>
            </w:pPr>
            <w:r w:rsidRPr="00B33603">
              <w:rPr>
                <w:rFonts w:asciiTheme="majorBidi" w:hAnsiTheme="majorBidi" w:cstheme="majorBidi"/>
                <w:sz w:val="20"/>
              </w:rPr>
              <w:t>20,970</w:t>
            </w:r>
          </w:p>
        </w:tc>
        <w:tc>
          <w:tcPr>
            <w:tcW w:w="689" w:type="dxa"/>
            <w:vAlign w:val="bottom"/>
          </w:tcPr>
          <w:p w14:paraId="1816B244" w14:textId="5405DD18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  <w:cs/>
              </w:rPr>
            </w:pPr>
            <w:r w:rsidRPr="00B33603">
              <w:rPr>
                <w:rFonts w:asciiTheme="majorBidi" w:hAnsiTheme="majorBidi" w:cstheme="majorBidi"/>
                <w:sz w:val="20"/>
              </w:rPr>
              <w:t>20,970</w:t>
            </w:r>
          </w:p>
        </w:tc>
        <w:tc>
          <w:tcPr>
            <w:tcW w:w="688" w:type="dxa"/>
            <w:vAlign w:val="bottom"/>
          </w:tcPr>
          <w:p w14:paraId="39C19346" w14:textId="2A8933E4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10,002</w:t>
            </w:r>
          </w:p>
        </w:tc>
        <w:tc>
          <w:tcPr>
            <w:tcW w:w="689" w:type="dxa"/>
            <w:vAlign w:val="bottom"/>
          </w:tcPr>
          <w:p w14:paraId="523BC396" w14:textId="0F9A7C55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10,002</w:t>
            </w:r>
          </w:p>
        </w:tc>
        <w:tc>
          <w:tcPr>
            <w:tcW w:w="688" w:type="dxa"/>
            <w:vAlign w:val="bottom"/>
          </w:tcPr>
          <w:p w14:paraId="59CB458E" w14:textId="1D7E914A" w:rsidR="009D184E" w:rsidRPr="00B33603" w:rsidRDefault="00400438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7,</w:t>
            </w:r>
            <w:r w:rsidR="00A73133" w:rsidRPr="00B33603">
              <w:rPr>
                <w:sz w:val="20"/>
                <w:szCs w:val="20"/>
              </w:rPr>
              <w:t>2</w:t>
            </w:r>
            <w:r w:rsidR="008E6A97" w:rsidRPr="00B33603">
              <w:rPr>
                <w:sz w:val="20"/>
                <w:szCs w:val="20"/>
              </w:rPr>
              <w:t>98</w:t>
            </w:r>
          </w:p>
        </w:tc>
        <w:tc>
          <w:tcPr>
            <w:tcW w:w="689" w:type="dxa"/>
            <w:vAlign w:val="bottom"/>
          </w:tcPr>
          <w:p w14:paraId="66384049" w14:textId="0DF767E7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7,849</w:t>
            </w:r>
          </w:p>
        </w:tc>
        <w:tc>
          <w:tcPr>
            <w:tcW w:w="688" w:type="dxa"/>
            <w:vAlign w:val="bottom"/>
          </w:tcPr>
          <w:p w14:paraId="17071959" w14:textId="68832473" w:rsidR="009D184E" w:rsidRPr="00B33603" w:rsidRDefault="00A10C1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664233B" w14:textId="7AB3E84E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AA8553E" w14:textId="16B2948F" w:rsidR="009D184E" w:rsidRPr="00B33603" w:rsidRDefault="00A10C1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7,</w:t>
            </w:r>
            <w:r w:rsidR="00A73133" w:rsidRPr="00B33603">
              <w:rPr>
                <w:sz w:val="20"/>
                <w:szCs w:val="20"/>
              </w:rPr>
              <w:t>2</w:t>
            </w:r>
            <w:r w:rsidR="008E6A97" w:rsidRPr="00B33603">
              <w:rPr>
                <w:sz w:val="20"/>
                <w:szCs w:val="20"/>
              </w:rPr>
              <w:t>98</w:t>
            </w:r>
          </w:p>
        </w:tc>
        <w:tc>
          <w:tcPr>
            <w:tcW w:w="689" w:type="dxa"/>
            <w:vAlign w:val="bottom"/>
          </w:tcPr>
          <w:p w14:paraId="36DAF7F4" w14:textId="5ECE175C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7,849</w:t>
            </w:r>
          </w:p>
        </w:tc>
        <w:tc>
          <w:tcPr>
            <w:tcW w:w="688" w:type="dxa"/>
            <w:vAlign w:val="bottom"/>
          </w:tcPr>
          <w:p w14:paraId="0967099C" w14:textId="61B64551" w:rsidR="009D184E" w:rsidRPr="00B33603" w:rsidRDefault="00A10C1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472</w:t>
            </w:r>
          </w:p>
        </w:tc>
        <w:tc>
          <w:tcPr>
            <w:tcW w:w="689" w:type="dxa"/>
            <w:vAlign w:val="bottom"/>
          </w:tcPr>
          <w:p w14:paraId="50E86177" w14:textId="2C029100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trike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2,418</w:t>
            </w:r>
          </w:p>
        </w:tc>
      </w:tr>
      <w:tr w:rsidR="009D184E" w:rsidRPr="00B33603" w14:paraId="092EC91C" w14:textId="77777777" w:rsidTr="007858CD">
        <w:trPr>
          <w:cantSplit/>
        </w:trPr>
        <w:tc>
          <w:tcPr>
            <w:tcW w:w="2217" w:type="dxa"/>
          </w:tcPr>
          <w:p w14:paraId="44FCE6FD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11CF1DD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3D39D69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53643BD" w14:textId="53415772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DD17C9A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8A62311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89C3E95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2D19BA30" w14:textId="3D0F4072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16,242</w:t>
            </w:r>
          </w:p>
        </w:tc>
        <w:tc>
          <w:tcPr>
            <w:tcW w:w="689" w:type="dxa"/>
            <w:vAlign w:val="bottom"/>
          </w:tcPr>
          <w:p w14:paraId="4F089808" w14:textId="61118925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16,277</w:t>
            </w:r>
          </w:p>
        </w:tc>
        <w:tc>
          <w:tcPr>
            <w:tcW w:w="688" w:type="dxa"/>
            <w:vAlign w:val="bottom"/>
          </w:tcPr>
          <w:p w14:paraId="17BD4785" w14:textId="540B6BFC" w:rsidR="009D184E" w:rsidRPr="00B33603" w:rsidRDefault="00A10C1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</w:t>
            </w:r>
            <w:r w:rsidR="00400438" w:rsidRPr="00B33603">
              <w:rPr>
                <w:b/>
                <w:bCs/>
                <w:sz w:val="20"/>
                <w:szCs w:val="20"/>
              </w:rPr>
              <w:t>3</w:t>
            </w:r>
            <w:r w:rsidRPr="00B33603">
              <w:rPr>
                <w:b/>
                <w:bCs/>
                <w:sz w:val="20"/>
                <w:szCs w:val="20"/>
              </w:rPr>
              <w:t>,</w:t>
            </w:r>
            <w:r w:rsidR="003346CD" w:rsidRPr="00B33603">
              <w:rPr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689" w:type="dxa"/>
            <w:vAlign w:val="bottom"/>
          </w:tcPr>
          <w:p w14:paraId="536D8046" w14:textId="3C5D5F62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14,065</w:t>
            </w:r>
          </w:p>
        </w:tc>
        <w:tc>
          <w:tcPr>
            <w:tcW w:w="688" w:type="dxa"/>
            <w:vAlign w:val="bottom"/>
          </w:tcPr>
          <w:p w14:paraId="2ADED7CB" w14:textId="0AFAD193" w:rsidR="009D184E" w:rsidRPr="00B33603" w:rsidRDefault="003346CD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9" w:type="dxa"/>
            <w:vAlign w:val="bottom"/>
          </w:tcPr>
          <w:p w14:paraId="420962D5" w14:textId="25BDC1CF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8" w:type="dxa"/>
            <w:vAlign w:val="bottom"/>
          </w:tcPr>
          <w:p w14:paraId="7D216848" w14:textId="4D7F251A" w:rsidR="009D184E" w:rsidRPr="00B33603" w:rsidRDefault="00400438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13,</w:t>
            </w:r>
            <w:r w:rsidR="00A73133" w:rsidRPr="00B33603">
              <w:rPr>
                <w:b/>
                <w:bCs/>
                <w:sz w:val="20"/>
                <w:szCs w:val="20"/>
              </w:rPr>
              <w:t>1</w:t>
            </w:r>
            <w:r w:rsidR="008E6A97" w:rsidRPr="00B33603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89" w:type="dxa"/>
            <w:vAlign w:val="bottom"/>
          </w:tcPr>
          <w:p w14:paraId="05AA895F" w14:textId="30315638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13,939</w:t>
            </w:r>
          </w:p>
        </w:tc>
        <w:tc>
          <w:tcPr>
            <w:tcW w:w="688" w:type="dxa"/>
            <w:vAlign w:val="bottom"/>
          </w:tcPr>
          <w:p w14:paraId="7A64B4AF" w14:textId="49597386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972</w:t>
            </w:r>
          </w:p>
        </w:tc>
        <w:tc>
          <w:tcPr>
            <w:tcW w:w="689" w:type="dxa"/>
            <w:vAlign w:val="bottom"/>
          </w:tcPr>
          <w:p w14:paraId="0474A01A" w14:textId="60C00E9A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2,579</w:t>
            </w:r>
          </w:p>
        </w:tc>
      </w:tr>
      <w:tr w:rsidR="00E07CD3" w:rsidRPr="00B33603" w14:paraId="7B656605" w14:textId="77777777" w:rsidTr="007858CD">
        <w:trPr>
          <w:cantSplit/>
        </w:trPr>
        <w:tc>
          <w:tcPr>
            <w:tcW w:w="2217" w:type="dxa"/>
          </w:tcPr>
          <w:p w14:paraId="1B856AA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85A5738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D10085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0DCDDA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19EEE74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92E8BD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9B79DAF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4290F9B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648564C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02362CD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8920700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5234B23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6066A23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F22942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C9BB640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CAB93BC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D4F6F15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8029A7" w:rsidRPr="00B33603" w14:paraId="2E5415BD" w14:textId="77777777" w:rsidTr="007858CD">
        <w:trPr>
          <w:cantSplit/>
        </w:trPr>
        <w:tc>
          <w:tcPr>
            <w:tcW w:w="2217" w:type="dxa"/>
          </w:tcPr>
          <w:p w14:paraId="2B65BD8E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925CDF2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A5AA331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2336664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48EBF121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E8E60EC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72900B8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B0D7B84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F486DA4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8A2FBA2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F9C1B2A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2CB05A1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1A3D691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56B53CB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17A416D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A2CD2A8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049A4BA1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8029A7" w:rsidRPr="00B33603" w14:paraId="43A91AE5" w14:textId="77777777" w:rsidTr="007858CD">
        <w:trPr>
          <w:cantSplit/>
        </w:trPr>
        <w:tc>
          <w:tcPr>
            <w:tcW w:w="2217" w:type="dxa"/>
          </w:tcPr>
          <w:p w14:paraId="56D9F6C3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02DC8A9C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1BE2822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571699A9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911DC29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5D37DCB8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31B7827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FDD4CEF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7DD1B5B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386F442E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F97758D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08557BA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6832235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4FC42877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3513592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4D8101CC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92ECE31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8029A7" w:rsidRPr="00B33603" w14:paraId="5BEDC7A8" w14:textId="77777777" w:rsidTr="007858CD">
        <w:trPr>
          <w:cantSplit/>
        </w:trPr>
        <w:tc>
          <w:tcPr>
            <w:tcW w:w="2217" w:type="dxa"/>
          </w:tcPr>
          <w:p w14:paraId="44450309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26923EB9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537CF980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C7C8979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50B2EF53" w14:textId="77777777" w:rsidR="008029A7" w:rsidRPr="00B33603" w:rsidRDefault="008029A7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B943377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7F876725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88CEDA8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185F936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BB6426B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0A1EC663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9AD6A54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CD4F25A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40625EBB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8D9057A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8B3CF1E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051D9BC7" w14:textId="77777777" w:rsidR="008029A7" w:rsidRPr="00B33603" w:rsidRDefault="008029A7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E07CD3" w:rsidRPr="00B33603" w14:paraId="691A9AAA" w14:textId="77777777" w:rsidTr="007858CD">
        <w:trPr>
          <w:cantSplit/>
        </w:trPr>
        <w:tc>
          <w:tcPr>
            <w:tcW w:w="2217" w:type="dxa"/>
          </w:tcPr>
          <w:p w14:paraId="7382B5D6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886BD70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41E64B3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D0A2055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08876002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C7ADB6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04004D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30680B3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B842FA4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9246D8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58AFB22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FD1237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549629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B58321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1858FA3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BE45BC5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2A1828F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E07CD3" w:rsidRPr="00B33603" w14:paraId="495234E6" w14:textId="77777777" w:rsidTr="007858CD">
        <w:trPr>
          <w:cantSplit/>
        </w:trPr>
        <w:tc>
          <w:tcPr>
            <w:tcW w:w="2217" w:type="dxa"/>
          </w:tcPr>
          <w:p w14:paraId="7615E71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14E6219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7163AB6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AD74BF5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2089C8F4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0EEEF0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955278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62DA382A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8A9801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49A3F495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1EAC62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6BFBD34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4CA25D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6A1B956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F3F95D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5652C62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5647110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E07CD3" w:rsidRPr="00B33603" w14:paraId="6EF6014F" w14:textId="77777777" w:rsidTr="007858CD">
        <w:trPr>
          <w:cantSplit/>
        </w:trPr>
        <w:tc>
          <w:tcPr>
            <w:tcW w:w="2217" w:type="dxa"/>
          </w:tcPr>
          <w:p w14:paraId="79270AE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9DA5DB7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94A23FF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C53EAC5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2A62483B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779CFE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3729D445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AC11E80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DBC009F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070B1B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E5ED78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77E4CDA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3570AA2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D3FAE9D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F1A74A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4F93C2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8855AB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E07CD3" w:rsidRPr="00B33603" w14:paraId="11E94529" w14:textId="77777777" w:rsidTr="007858CD">
        <w:trPr>
          <w:cantSplit/>
        </w:trPr>
        <w:tc>
          <w:tcPr>
            <w:tcW w:w="2217" w:type="dxa"/>
          </w:tcPr>
          <w:p w14:paraId="6EA5131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4DDB5D7C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739E33FD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vAlign w:val="bottom"/>
          </w:tcPr>
          <w:p w14:paraId="474735D7" w14:textId="00C2B323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E07CD3" w:rsidRPr="00B33603" w14:paraId="07A47074" w14:textId="77777777" w:rsidTr="007858CD">
        <w:trPr>
          <w:cantSplit/>
        </w:trPr>
        <w:tc>
          <w:tcPr>
            <w:tcW w:w="2217" w:type="dxa"/>
          </w:tcPr>
          <w:p w14:paraId="5278A1E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8E84B72" w14:textId="1BB8C4C6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02A35DFD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505952E7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0DCE5744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3FF69309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7173971C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7A78FB03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0E42AD63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F0255DB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E07CD3" w:rsidRPr="00B33603" w14:paraId="0E96D6E3" w14:textId="77777777" w:rsidTr="007858CD">
        <w:trPr>
          <w:cantSplit/>
        </w:trPr>
        <w:tc>
          <w:tcPr>
            <w:tcW w:w="2217" w:type="dxa"/>
          </w:tcPr>
          <w:p w14:paraId="4A7AC6F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32FCDBE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3BF4CDF6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98E2B56" w14:textId="30756996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1E215B56" w14:textId="46666BB3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00B9A499" w14:textId="1321457D" w:rsidR="00E07CD3" w:rsidRPr="00B33603" w:rsidRDefault="00E07CD3" w:rsidP="00E07CD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6CEC3774" w14:textId="32623D97" w:rsidR="00E07CD3" w:rsidRPr="00B33603" w:rsidRDefault="00E07CD3" w:rsidP="00E07CD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3D184DFC" w14:textId="54F2AE18" w:rsidR="00E07CD3" w:rsidRPr="00B33603" w:rsidRDefault="00E07CD3" w:rsidP="00E07C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687490B0" w14:textId="0FE5C92D" w:rsidR="00E07CD3" w:rsidRPr="00B33603" w:rsidRDefault="00E07CD3" w:rsidP="00E07C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5ADFAF77" w14:textId="6D703BB3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525B47EA" w14:textId="2CCF42BD" w:rsidR="00E07CD3" w:rsidRPr="00B33603" w:rsidRDefault="00E07CD3" w:rsidP="00E07CD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12E2B420" w14:textId="0282972C" w:rsidR="00E07CD3" w:rsidRPr="00B33603" w:rsidRDefault="00E07CD3" w:rsidP="00E07CD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1E24FA7B" w14:textId="5982ABD3" w:rsidR="00E07CD3" w:rsidRPr="00B33603" w:rsidRDefault="00E07CD3" w:rsidP="00E07CD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0BAA05C5" w14:textId="6AD73875" w:rsidR="00E07CD3" w:rsidRPr="00B33603" w:rsidRDefault="00E07CD3" w:rsidP="00E07CD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14AC1C2E" w14:textId="0B2FE39C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8" w:type="dxa"/>
            <w:vAlign w:val="bottom"/>
          </w:tcPr>
          <w:p w14:paraId="29C1BA5F" w14:textId="538994A3" w:rsidR="00E07CD3" w:rsidRPr="00B33603" w:rsidRDefault="00E07CD3" w:rsidP="00E07CD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689" w:type="dxa"/>
            <w:vAlign w:val="bottom"/>
          </w:tcPr>
          <w:p w14:paraId="0817A80E" w14:textId="1844290B" w:rsidR="00E07CD3" w:rsidRPr="00B33603" w:rsidRDefault="00E07CD3" w:rsidP="00E07CD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B33603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</w:tr>
      <w:tr w:rsidR="00E07CD3" w:rsidRPr="00B33603" w14:paraId="3B960F19" w14:textId="77777777" w:rsidTr="007858CD">
        <w:trPr>
          <w:cantSplit/>
        </w:trPr>
        <w:tc>
          <w:tcPr>
            <w:tcW w:w="2217" w:type="dxa"/>
          </w:tcPr>
          <w:p w14:paraId="4BBE85FA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726948B" w14:textId="77777777" w:rsidR="00E07CD3" w:rsidRPr="00B33603" w:rsidRDefault="00E07CD3" w:rsidP="00E07CD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4E1D98B3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6077DCB3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715A986A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E07CD3" w:rsidRPr="00B33603" w14:paraId="0B5F9795" w14:textId="77777777" w:rsidTr="007858CD">
        <w:trPr>
          <w:cantSplit/>
        </w:trPr>
        <w:tc>
          <w:tcPr>
            <w:tcW w:w="2217" w:type="dxa"/>
          </w:tcPr>
          <w:p w14:paraId="62E5EB78" w14:textId="209F31E3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67" w:type="dxa"/>
          </w:tcPr>
          <w:p w14:paraId="299715AC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758F49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87528E" w14:textId="6BFE4584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4776E402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715F313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01AEB4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3C0F8A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D101428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CE2152E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8534699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DC840F7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670EDFD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4566EDD5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8BEE5F0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6E87EEB1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6FDCF994" w14:textId="7777777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</w:tr>
      <w:tr w:rsidR="00E07CD3" w:rsidRPr="00B33603" w14:paraId="2CC7DF4F" w14:textId="77777777" w:rsidTr="007858CD">
        <w:trPr>
          <w:cantSplit/>
        </w:trPr>
        <w:tc>
          <w:tcPr>
            <w:tcW w:w="2217" w:type="dxa"/>
          </w:tcPr>
          <w:p w14:paraId="0ED03025" w14:textId="6092EAB3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proofErr w:type="spellStart"/>
            <w:r w:rsidRPr="00B33603">
              <w:rPr>
                <w:rFonts w:hint="cs"/>
                <w:sz w:val="20"/>
                <w:szCs w:val="20"/>
              </w:rPr>
              <w:t>PetroWind</w:t>
            </w:r>
            <w:proofErr w:type="spellEnd"/>
            <w:r w:rsidRPr="00B33603">
              <w:rPr>
                <w:rFonts w:hint="cs"/>
                <w:sz w:val="20"/>
                <w:szCs w:val="20"/>
              </w:rPr>
              <w:t xml:space="preserve"> Energy Inc</w:t>
            </w:r>
            <w:r w:rsidRPr="00B33603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63D3AEB1" w14:textId="77777777" w:rsidR="00E07CD3" w:rsidRPr="00B33603" w:rsidRDefault="00E07CD3" w:rsidP="00E07CD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AE19F6E" w14:textId="7F42AF03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4CAE24B7" w14:textId="64F9909E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FC34D95" w14:textId="3FA5FCB1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40.00</w:t>
            </w:r>
          </w:p>
        </w:tc>
        <w:tc>
          <w:tcPr>
            <w:tcW w:w="688" w:type="dxa"/>
            <w:vAlign w:val="bottom"/>
          </w:tcPr>
          <w:p w14:paraId="12842373" w14:textId="27A8ADAB" w:rsidR="00E07CD3" w:rsidRPr="00B33603" w:rsidRDefault="00CD22A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250AFD7" w14:textId="4A2B9B5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asciiTheme="majorBidi" w:hAnsiTheme="majorBidi" w:cstheme="majorBidi"/>
                <w:sz w:val="20"/>
              </w:rPr>
              <w:t>1,319</w:t>
            </w:r>
          </w:p>
        </w:tc>
        <w:tc>
          <w:tcPr>
            <w:tcW w:w="688" w:type="dxa"/>
            <w:vAlign w:val="bottom"/>
          </w:tcPr>
          <w:p w14:paraId="1C76CCBC" w14:textId="619F5053" w:rsidR="00E07CD3" w:rsidRPr="00B33603" w:rsidDel="00FF482C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4990511" w14:textId="23CE1B05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1,</w:t>
            </w:r>
            <w:r w:rsidRPr="00B33603">
              <w:rPr>
                <w:sz w:val="20"/>
                <w:szCs w:val="20"/>
              </w:rPr>
              <w:t>094</w:t>
            </w:r>
          </w:p>
        </w:tc>
        <w:tc>
          <w:tcPr>
            <w:tcW w:w="688" w:type="dxa"/>
            <w:vAlign w:val="bottom"/>
          </w:tcPr>
          <w:p w14:paraId="4D641C91" w14:textId="37D96E13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4A8B3C8" w14:textId="5FFC13E0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1,332</w:t>
            </w:r>
          </w:p>
        </w:tc>
        <w:tc>
          <w:tcPr>
            <w:tcW w:w="688" w:type="dxa"/>
            <w:vAlign w:val="bottom"/>
          </w:tcPr>
          <w:p w14:paraId="2705AF9D" w14:textId="2B60944A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02ED71B" w14:textId="21A401CF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FFEDBB5" w14:textId="33259601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F3F91BC" w14:textId="33BB413E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1,332</w:t>
            </w:r>
          </w:p>
        </w:tc>
        <w:tc>
          <w:tcPr>
            <w:tcW w:w="688" w:type="dxa"/>
            <w:vAlign w:val="bottom"/>
          </w:tcPr>
          <w:p w14:paraId="34C6B11D" w14:textId="43F863E7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5857AE1" w14:textId="646A2B91" w:rsidR="00E07CD3" w:rsidRPr="00B33603" w:rsidRDefault="00E07CD3" w:rsidP="00E07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6A15A918" w14:textId="77777777" w:rsidTr="007858CD">
        <w:trPr>
          <w:cantSplit/>
        </w:trPr>
        <w:tc>
          <w:tcPr>
            <w:tcW w:w="2217" w:type="dxa"/>
          </w:tcPr>
          <w:p w14:paraId="45BBB549" w14:textId="7DFF09A1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rFonts w:hint="cs"/>
                <w:sz w:val="20"/>
                <w:szCs w:val="20"/>
              </w:rPr>
              <w:t>Impact Energy Asia Development Limited</w:t>
            </w:r>
          </w:p>
        </w:tc>
        <w:tc>
          <w:tcPr>
            <w:tcW w:w="567" w:type="dxa"/>
          </w:tcPr>
          <w:p w14:paraId="14C0CDF7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351EC23" w14:textId="32507333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4D267A6D" w14:textId="56530506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45.00</w:t>
            </w:r>
          </w:p>
        </w:tc>
        <w:tc>
          <w:tcPr>
            <w:tcW w:w="689" w:type="dxa"/>
            <w:vAlign w:val="bottom"/>
          </w:tcPr>
          <w:p w14:paraId="58337752" w14:textId="5B0FDAF4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45.00</w:t>
            </w:r>
          </w:p>
        </w:tc>
        <w:tc>
          <w:tcPr>
            <w:tcW w:w="688" w:type="dxa"/>
            <w:vAlign w:val="bottom"/>
          </w:tcPr>
          <w:p w14:paraId="497568D1" w14:textId="7DA7EF4D" w:rsidR="009D184E" w:rsidRPr="00B33603" w:rsidRDefault="00EE6445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8,387</w:t>
            </w:r>
          </w:p>
        </w:tc>
        <w:tc>
          <w:tcPr>
            <w:tcW w:w="689" w:type="dxa"/>
            <w:vAlign w:val="bottom"/>
          </w:tcPr>
          <w:p w14:paraId="38430693" w14:textId="5BACCA90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rFonts w:asciiTheme="majorBidi" w:hAnsiTheme="majorBidi" w:cstheme="majorBidi"/>
                <w:sz w:val="20"/>
              </w:rPr>
              <w:t>6,294</w:t>
            </w:r>
          </w:p>
        </w:tc>
        <w:tc>
          <w:tcPr>
            <w:tcW w:w="688" w:type="dxa"/>
            <w:vAlign w:val="bottom"/>
          </w:tcPr>
          <w:p w14:paraId="7E5FF769" w14:textId="181E17A8" w:rsidR="009D184E" w:rsidRPr="00B33603" w:rsidDel="00FF482C" w:rsidRDefault="00DF3C90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</w:t>
            </w:r>
            <w:r w:rsidR="009D184E" w:rsidRPr="00B33603">
              <w:rPr>
                <w:sz w:val="20"/>
                <w:szCs w:val="20"/>
              </w:rPr>
              <w:t>,</w:t>
            </w:r>
            <w:r w:rsidRPr="00B33603">
              <w:rPr>
                <w:sz w:val="20"/>
                <w:szCs w:val="20"/>
              </w:rPr>
              <w:t>030</w:t>
            </w:r>
          </w:p>
        </w:tc>
        <w:tc>
          <w:tcPr>
            <w:tcW w:w="689" w:type="dxa"/>
            <w:vAlign w:val="bottom"/>
          </w:tcPr>
          <w:p w14:paraId="42A37852" w14:textId="5CFF6430" w:rsidR="009D184E" w:rsidRPr="00B33603" w:rsidDel="00FF482C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2,830</w:t>
            </w:r>
          </w:p>
        </w:tc>
        <w:tc>
          <w:tcPr>
            <w:tcW w:w="688" w:type="dxa"/>
            <w:vAlign w:val="bottom"/>
          </w:tcPr>
          <w:p w14:paraId="144BC153" w14:textId="6542C3AB" w:rsidR="009D184E" w:rsidRPr="00B33603" w:rsidRDefault="0082400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</w:t>
            </w:r>
            <w:r w:rsidR="000874F1" w:rsidRPr="00B33603">
              <w:rPr>
                <w:sz w:val="20"/>
                <w:szCs w:val="20"/>
              </w:rPr>
              <w:t>1</w:t>
            </w:r>
            <w:r w:rsidR="0041710C" w:rsidRPr="00B33603">
              <w:rPr>
                <w:sz w:val="20"/>
                <w:szCs w:val="20"/>
              </w:rPr>
              <w:t>2</w:t>
            </w:r>
            <w:r w:rsidR="002C0FF3" w:rsidRPr="00B33603">
              <w:rPr>
                <w:sz w:val="20"/>
                <w:szCs w:val="20"/>
              </w:rPr>
              <w:t>9</w:t>
            </w:r>
          </w:p>
        </w:tc>
        <w:tc>
          <w:tcPr>
            <w:tcW w:w="689" w:type="dxa"/>
            <w:vAlign w:val="bottom"/>
          </w:tcPr>
          <w:p w14:paraId="39445755" w14:textId="6D687D14" w:rsidR="009D184E" w:rsidRPr="00B33603" w:rsidRDefault="004208BA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2,981</w:t>
            </w:r>
          </w:p>
        </w:tc>
        <w:tc>
          <w:tcPr>
            <w:tcW w:w="688" w:type="dxa"/>
            <w:vAlign w:val="bottom"/>
          </w:tcPr>
          <w:p w14:paraId="0DD72AFA" w14:textId="1F0DCDF2" w:rsidR="009D184E" w:rsidRPr="00B33603" w:rsidRDefault="0082400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2987D28" w14:textId="3A1E82DE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06342E" w14:textId="6EC11673" w:rsidR="009D184E" w:rsidRPr="00B33603" w:rsidRDefault="002C0FF3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</w:t>
            </w:r>
            <w:r w:rsidR="000E51BE" w:rsidRPr="00B33603">
              <w:rPr>
                <w:sz w:val="20"/>
                <w:szCs w:val="20"/>
              </w:rPr>
              <w:t>129</w:t>
            </w:r>
          </w:p>
        </w:tc>
        <w:tc>
          <w:tcPr>
            <w:tcW w:w="689" w:type="dxa"/>
            <w:vAlign w:val="bottom"/>
          </w:tcPr>
          <w:p w14:paraId="2C0CC1F2" w14:textId="4427EE60" w:rsidR="009D184E" w:rsidRPr="00B33603" w:rsidRDefault="004208BA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</w:t>
            </w:r>
            <w:r w:rsidR="009D184E" w:rsidRPr="00B33603">
              <w:rPr>
                <w:sz w:val="20"/>
                <w:szCs w:val="20"/>
              </w:rPr>
              <w:t>,</w:t>
            </w:r>
            <w:r w:rsidRPr="00B33603">
              <w:rPr>
                <w:sz w:val="20"/>
                <w:szCs w:val="20"/>
              </w:rPr>
              <w:t>981</w:t>
            </w:r>
          </w:p>
        </w:tc>
        <w:tc>
          <w:tcPr>
            <w:tcW w:w="688" w:type="dxa"/>
            <w:vAlign w:val="bottom"/>
          </w:tcPr>
          <w:p w14:paraId="007936DC" w14:textId="40F5D84B" w:rsidR="009D184E" w:rsidRPr="00B33603" w:rsidRDefault="0082400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53A5683" w14:textId="696F41D8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82400E" w:rsidRPr="00B33603" w14:paraId="4F41D24E" w14:textId="77777777" w:rsidTr="00886899">
        <w:trPr>
          <w:cantSplit/>
        </w:trPr>
        <w:tc>
          <w:tcPr>
            <w:tcW w:w="2217" w:type="dxa"/>
          </w:tcPr>
          <w:p w14:paraId="45839AF9" w14:textId="0ED74542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AP-BCPG CCE Partners LLC</w:t>
            </w:r>
          </w:p>
        </w:tc>
        <w:tc>
          <w:tcPr>
            <w:tcW w:w="567" w:type="dxa"/>
          </w:tcPr>
          <w:p w14:paraId="64DD21B0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66A0EB" w14:textId="1BCEC4F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126257F9" w14:textId="465D0B9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49.00</w:t>
            </w:r>
          </w:p>
        </w:tc>
        <w:tc>
          <w:tcPr>
            <w:tcW w:w="689" w:type="dxa"/>
            <w:vAlign w:val="bottom"/>
          </w:tcPr>
          <w:p w14:paraId="61D5A8AC" w14:textId="7158191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49.00</w:t>
            </w:r>
          </w:p>
        </w:tc>
        <w:tc>
          <w:tcPr>
            <w:tcW w:w="688" w:type="dxa"/>
            <w:vAlign w:val="bottom"/>
          </w:tcPr>
          <w:p w14:paraId="5CB4B7AF" w14:textId="3ECFCD50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3,360</w:t>
            </w:r>
          </w:p>
        </w:tc>
        <w:tc>
          <w:tcPr>
            <w:tcW w:w="689" w:type="dxa"/>
            <w:vAlign w:val="bottom"/>
          </w:tcPr>
          <w:p w14:paraId="1BF78F51" w14:textId="7D57E3F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3,360</w:t>
            </w:r>
          </w:p>
        </w:tc>
        <w:tc>
          <w:tcPr>
            <w:tcW w:w="688" w:type="dxa"/>
            <w:vAlign w:val="bottom"/>
          </w:tcPr>
          <w:p w14:paraId="0341C8A2" w14:textId="6C53864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1,669</w:t>
            </w:r>
          </w:p>
        </w:tc>
        <w:tc>
          <w:tcPr>
            <w:tcW w:w="689" w:type="dxa"/>
            <w:vAlign w:val="bottom"/>
          </w:tcPr>
          <w:p w14:paraId="0DBA96CB" w14:textId="7EF7A1D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1,669</w:t>
            </w:r>
          </w:p>
        </w:tc>
        <w:tc>
          <w:tcPr>
            <w:tcW w:w="688" w:type="dxa"/>
          </w:tcPr>
          <w:p w14:paraId="4A37961B" w14:textId="56B81E75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1,3</w:t>
            </w:r>
            <w:r w:rsidR="00923A17" w:rsidRPr="00B33603">
              <w:rPr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518668AB" w14:textId="367A2D8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1,627</w:t>
            </w:r>
          </w:p>
        </w:tc>
        <w:tc>
          <w:tcPr>
            <w:tcW w:w="688" w:type="dxa"/>
          </w:tcPr>
          <w:p w14:paraId="2C6A4050" w14:textId="39E7061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3320EE3" w14:textId="4537A54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14:paraId="3271DB6E" w14:textId="5679F50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1,3</w:t>
            </w:r>
            <w:r w:rsidR="00923A17" w:rsidRPr="00B33603">
              <w:rPr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54FBD0F2" w14:textId="48EC89F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1,627</w:t>
            </w:r>
          </w:p>
        </w:tc>
        <w:tc>
          <w:tcPr>
            <w:tcW w:w="688" w:type="dxa"/>
          </w:tcPr>
          <w:p w14:paraId="5B8BB76B" w14:textId="7A965BC5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253</w:t>
            </w:r>
          </w:p>
        </w:tc>
        <w:tc>
          <w:tcPr>
            <w:tcW w:w="689" w:type="dxa"/>
            <w:vAlign w:val="bottom"/>
          </w:tcPr>
          <w:p w14:paraId="1A08661B" w14:textId="0E8E89A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201</w:t>
            </w:r>
          </w:p>
        </w:tc>
      </w:tr>
      <w:tr w:rsidR="0082400E" w:rsidRPr="00B33603" w14:paraId="66DA140B" w14:textId="77777777" w:rsidTr="00886899">
        <w:trPr>
          <w:cantSplit/>
        </w:trPr>
        <w:tc>
          <w:tcPr>
            <w:tcW w:w="2217" w:type="dxa"/>
          </w:tcPr>
          <w:p w14:paraId="5782D2EF" w14:textId="1975C13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AP-BCPG SFE Partners LLC</w:t>
            </w:r>
          </w:p>
        </w:tc>
        <w:tc>
          <w:tcPr>
            <w:tcW w:w="567" w:type="dxa"/>
          </w:tcPr>
          <w:p w14:paraId="50E31063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A82C4C5" w14:textId="09678882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31F87F95" w14:textId="7A93726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49.00</w:t>
            </w:r>
          </w:p>
        </w:tc>
        <w:tc>
          <w:tcPr>
            <w:tcW w:w="689" w:type="dxa"/>
            <w:vAlign w:val="bottom"/>
          </w:tcPr>
          <w:p w14:paraId="254333E6" w14:textId="3423B20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49.00</w:t>
            </w:r>
          </w:p>
        </w:tc>
        <w:tc>
          <w:tcPr>
            <w:tcW w:w="688" w:type="dxa"/>
            <w:vAlign w:val="bottom"/>
          </w:tcPr>
          <w:p w14:paraId="1E2ABDF2" w14:textId="450445A3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4,553</w:t>
            </w:r>
          </w:p>
        </w:tc>
        <w:tc>
          <w:tcPr>
            <w:tcW w:w="689" w:type="dxa"/>
            <w:vAlign w:val="bottom"/>
          </w:tcPr>
          <w:p w14:paraId="68C5BA03" w14:textId="1B674CD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4,553</w:t>
            </w:r>
          </w:p>
        </w:tc>
        <w:tc>
          <w:tcPr>
            <w:tcW w:w="688" w:type="dxa"/>
            <w:vAlign w:val="bottom"/>
          </w:tcPr>
          <w:p w14:paraId="047E01C6" w14:textId="5B541BDA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2,415</w:t>
            </w:r>
          </w:p>
        </w:tc>
        <w:tc>
          <w:tcPr>
            <w:tcW w:w="689" w:type="dxa"/>
            <w:vAlign w:val="bottom"/>
          </w:tcPr>
          <w:p w14:paraId="7116C5FE" w14:textId="74EF588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2,415</w:t>
            </w:r>
          </w:p>
        </w:tc>
        <w:tc>
          <w:tcPr>
            <w:tcW w:w="688" w:type="dxa"/>
          </w:tcPr>
          <w:p w14:paraId="11B6A2E7" w14:textId="516335F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</w:t>
            </w:r>
            <w:r w:rsidR="002C0FF3" w:rsidRPr="00B33603">
              <w:rPr>
                <w:sz w:val="20"/>
                <w:szCs w:val="20"/>
              </w:rPr>
              <w:t>291</w:t>
            </w:r>
          </w:p>
        </w:tc>
        <w:tc>
          <w:tcPr>
            <w:tcW w:w="689" w:type="dxa"/>
            <w:vAlign w:val="bottom"/>
          </w:tcPr>
          <w:p w14:paraId="269434B0" w14:textId="56CAB52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2,713</w:t>
            </w:r>
          </w:p>
        </w:tc>
        <w:tc>
          <w:tcPr>
            <w:tcW w:w="688" w:type="dxa"/>
          </w:tcPr>
          <w:p w14:paraId="1EB60354" w14:textId="57EF064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7AA7A9E" w14:textId="03BB046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14:paraId="722ED5B7" w14:textId="76794B9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</w:t>
            </w:r>
            <w:r w:rsidR="002C0FF3" w:rsidRPr="00B33603">
              <w:rPr>
                <w:sz w:val="20"/>
                <w:szCs w:val="20"/>
              </w:rPr>
              <w:t>291</w:t>
            </w:r>
          </w:p>
        </w:tc>
        <w:tc>
          <w:tcPr>
            <w:tcW w:w="689" w:type="dxa"/>
            <w:vAlign w:val="bottom"/>
          </w:tcPr>
          <w:p w14:paraId="09C9B0EA" w14:textId="21CA6402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2,713</w:t>
            </w:r>
          </w:p>
        </w:tc>
        <w:tc>
          <w:tcPr>
            <w:tcW w:w="688" w:type="dxa"/>
          </w:tcPr>
          <w:p w14:paraId="1994B5FC" w14:textId="08E127BA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26</w:t>
            </w:r>
            <w:r w:rsidR="002C0FF3" w:rsidRPr="00B33603">
              <w:rPr>
                <w:sz w:val="20"/>
                <w:szCs w:val="20"/>
              </w:rPr>
              <w:t>5</w:t>
            </w:r>
          </w:p>
        </w:tc>
        <w:tc>
          <w:tcPr>
            <w:tcW w:w="689" w:type="dxa"/>
            <w:vAlign w:val="bottom"/>
          </w:tcPr>
          <w:p w14:paraId="79164821" w14:textId="22D3875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82400E" w:rsidRPr="00B33603" w14:paraId="647C8EA0" w14:textId="77777777" w:rsidTr="00886899">
        <w:trPr>
          <w:cantSplit/>
          <w:trHeight w:hRule="exact" w:val="284"/>
        </w:trPr>
        <w:tc>
          <w:tcPr>
            <w:tcW w:w="2217" w:type="dxa"/>
          </w:tcPr>
          <w:p w14:paraId="63DFCA5D" w14:textId="27BF3E6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Monsoon Wind Power Co., Ltd.</w:t>
            </w:r>
          </w:p>
        </w:tc>
        <w:tc>
          <w:tcPr>
            <w:tcW w:w="567" w:type="dxa"/>
          </w:tcPr>
          <w:p w14:paraId="75557869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14F0E8" w14:textId="09B8D3E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โรงไฟฟ้าพลังงานล</w:t>
            </w:r>
            <w:r w:rsidRPr="00B33603">
              <w:rPr>
                <w:rFonts w:ascii="Calibri" w:hAnsi="Calibri" w:hint="cs"/>
                <w:sz w:val="20"/>
                <w:szCs w:val="20"/>
                <w:cs/>
              </w:rPr>
              <w:t>ม</w:t>
            </w:r>
          </w:p>
          <w:p w14:paraId="40DD0AC3" w14:textId="6BE69A2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B633179" w14:textId="73394FC6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48.25</w:t>
            </w:r>
          </w:p>
        </w:tc>
        <w:tc>
          <w:tcPr>
            <w:tcW w:w="689" w:type="dxa"/>
            <w:vAlign w:val="bottom"/>
          </w:tcPr>
          <w:p w14:paraId="476DA0B6" w14:textId="161C040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48.25</w:t>
            </w:r>
          </w:p>
        </w:tc>
        <w:tc>
          <w:tcPr>
            <w:tcW w:w="688" w:type="dxa"/>
            <w:vAlign w:val="bottom"/>
          </w:tcPr>
          <w:p w14:paraId="53BB30F8" w14:textId="4FF0544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6,588</w:t>
            </w:r>
          </w:p>
        </w:tc>
        <w:tc>
          <w:tcPr>
            <w:tcW w:w="689" w:type="dxa"/>
            <w:vAlign w:val="bottom"/>
          </w:tcPr>
          <w:p w14:paraId="4F52858A" w14:textId="37A606C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6,588</w:t>
            </w:r>
          </w:p>
        </w:tc>
        <w:tc>
          <w:tcPr>
            <w:tcW w:w="688" w:type="dxa"/>
            <w:vAlign w:val="bottom"/>
          </w:tcPr>
          <w:p w14:paraId="2BD9EB1B" w14:textId="49E9EC4F" w:rsidR="0082400E" w:rsidRPr="00B33603" w:rsidRDefault="00DF3C90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669</w:t>
            </w:r>
          </w:p>
        </w:tc>
        <w:tc>
          <w:tcPr>
            <w:tcW w:w="689" w:type="dxa"/>
            <w:vAlign w:val="bottom"/>
          </w:tcPr>
          <w:p w14:paraId="621D3AD5" w14:textId="177FFC8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659</w:t>
            </w:r>
          </w:p>
        </w:tc>
        <w:tc>
          <w:tcPr>
            <w:tcW w:w="688" w:type="dxa"/>
          </w:tcPr>
          <w:p w14:paraId="1666D6EC" w14:textId="6B73EDDD" w:rsidR="0082400E" w:rsidRPr="00B33603" w:rsidRDefault="000874F1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718</w:t>
            </w:r>
          </w:p>
        </w:tc>
        <w:tc>
          <w:tcPr>
            <w:tcW w:w="689" w:type="dxa"/>
            <w:vAlign w:val="bottom"/>
          </w:tcPr>
          <w:p w14:paraId="024FD189" w14:textId="78354BE1" w:rsidR="0082400E" w:rsidRPr="00B33603" w:rsidRDefault="004208BA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716</w:t>
            </w:r>
          </w:p>
        </w:tc>
        <w:tc>
          <w:tcPr>
            <w:tcW w:w="688" w:type="dxa"/>
          </w:tcPr>
          <w:p w14:paraId="4B263848" w14:textId="15315566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449EEE3" w14:textId="247EA450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14:paraId="735E44F1" w14:textId="3DF28236" w:rsidR="0082400E" w:rsidRPr="00B33603" w:rsidRDefault="000E51B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718</w:t>
            </w:r>
          </w:p>
        </w:tc>
        <w:tc>
          <w:tcPr>
            <w:tcW w:w="689" w:type="dxa"/>
            <w:vAlign w:val="bottom"/>
          </w:tcPr>
          <w:p w14:paraId="0287C086" w14:textId="07DBFE23" w:rsidR="0082400E" w:rsidRPr="00B33603" w:rsidRDefault="004208BA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716</w:t>
            </w:r>
          </w:p>
        </w:tc>
        <w:tc>
          <w:tcPr>
            <w:tcW w:w="688" w:type="dxa"/>
          </w:tcPr>
          <w:p w14:paraId="2CF1889B" w14:textId="421454A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912776E" w14:textId="045C7B1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82400E" w:rsidRPr="00B33603" w14:paraId="45A2AD6B" w14:textId="77777777" w:rsidTr="00886899">
        <w:trPr>
          <w:cantSplit/>
          <w:trHeight w:hRule="exact" w:val="283"/>
        </w:trPr>
        <w:tc>
          <w:tcPr>
            <w:tcW w:w="2217" w:type="dxa"/>
          </w:tcPr>
          <w:p w14:paraId="52238DAB" w14:textId="7B31FFD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Carroll County Energy Holdings LLC</w:t>
            </w:r>
          </w:p>
        </w:tc>
        <w:tc>
          <w:tcPr>
            <w:tcW w:w="567" w:type="dxa"/>
          </w:tcPr>
          <w:p w14:paraId="38FEC744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2F55FE" w14:textId="558F507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ลงทุนในโครงการโรงไฟฟ้าก๊า</w:t>
            </w:r>
            <w:r w:rsidRPr="00B33603">
              <w:rPr>
                <w:rFonts w:ascii="Calibri" w:hAnsi="Calibri" w:hint="cs"/>
                <w:sz w:val="20"/>
                <w:szCs w:val="20"/>
                <w:cs/>
              </w:rPr>
              <w:t>ซ</w:t>
            </w:r>
            <w:r w:rsidRPr="00B33603">
              <w:rPr>
                <w:rFonts w:ascii="Calibri" w:hAnsi="Calibri"/>
                <w:sz w:val="20"/>
                <w:szCs w:val="20"/>
                <w:cs/>
              </w:rPr>
              <w:t>ธรรมชาติ</w:t>
            </w:r>
          </w:p>
        </w:tc>
        <w:tc>
          <w:tcPr>
            <w:tcW w:w="688" w:type="dxa"/>
            <w:vAlign w:val="bottom"/>
          </w:tcPr>
          <w:p w14:paraId="3002C665" w14:textId="2BD8D55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40.00</w:t>
            </w:r>
          </w:p>
        </w:tc>
        <w:tc>
          <w:tcPr>
            <w:tcW w:w="689" w:type="dxa"/>
            <w:vAlign w:val="bottom"/>
          </w:tcPr>
          <w:p w14:paraId="7581D15A" w14:textId="03BE301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40.00</w:t>
            </w:r>
          </w:p>
        </w:tc>
        <w:tc>
          <w:tcPr>
            <w:tcW w:w="688" w:type="dxa"/>
            <w:vAlign w:val="bottom"/>
          </w:tcPr>
          <w:p w14:paraId="10496089" w14:textId="51DF293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9,309</w:t>
            </w:r>
          </w:p>
        </w:tc>
        <w:tc>
          <w:tcPr>
            <w:tcW w:w="689" w:type="dxa"/>
            <w:vAlign w:val="bottom"/>
          </w:tcPr>
          <w:p w14:paraId="6A091E8A" w14:textId="0D02BA9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9,309</w:t>
            </w:r>
          </w:p>
        </w:tc>
        <w:tc>
          <w:tcPr>
            <w:tcW w:w="688" w:type="dxa"/>
            <w:vAlign w:val="bottom"/>
          </w:tcPr>
          <w:p w14:paraId="7AE58BDD" w14:textId="327AFED5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5,291</w:t>
            </w:r>
          </w:p>
        </w:tc>
        <w:tc>
          <w:tcPr>
            <w:tcW w:w="689" w:type="dxa"/>
            <w:vAlign w:val="bottom"/>
          </w:tcPr>
          <w:p w14:paraId="5333A787" w14:textId="7CC9969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5,291</w:t>
            </w:r>
          </w:p>
        </w:tc>
        <w:tc>
          <w:tcPr>
            <w:tcW w:w="688" w:type="dxa"/>
          </w:tcPr>
          <w:p w14:paraId="7FAEC4D3" w14:textId="6F5A724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</w:t>
            </w:r>
            <w:r w:rsidR="002C0FF3" w:rsidRPr="00B33603">
              <w:rPr>
                <w:sz w:val="20"/>
                <w:szCs w:val="20"/>
              </w:rPr>
              <w:t>133</w:t>
            </w:r>
          </w:p>
        </w:tc>
        <w:tc>
          <w:tcPr>
            <w:tcW w:w="689" w:type="dxa"/>
            <w:vAlign w:val="bottom"/>
          </w:tcPr>
          <w:p w14:paraId="6EC1CA3C" w14:textId="5736E642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4,504</w:t>
            </w:r>
          </w:p>
        </w:tc>
        <w:tc>
          <w:tcPr>
            <w:tcW w:w="688" w:type="dxa"/>
          </w:tcPr>
          <w:p w14:paraId="1B785C1B" w14:textId="192D19A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3723878" w14:textId="253F944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14:paraId="7FED4A6D" w14:textId="61E909F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</w:t>
            </w:r>
            <w:r w:rsidR="002C0FF3" w:rsidRPr="00B33603">
              <w:rPr>
                <w:sz w:val="20"/>
                <w:szCs w:val="20"/>
              </w:rPr>
              <w:t>133</w:t>
            </w:r>
          </w:p>
        </w:tc>
        <w:tc>
          <w:tcPr>
            <w:tcW w:w="689" w:type="dxa"/>
            <w:vAlign w:val="bottom"/>
          </w:tcPr>
          <w:p w14:paraId="4D4D3B19" w14:textId="0FB4F700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4,504</w:t>
            </w:r>
          </w:p>
        </w:tc>
        <w:tc>
          <w:tcPr>
            <w:tcW w:w="688" w:type="dxa"/>
          </w:tcPr>
          <w:p w14:paraId="26E0FF88" w14:textId="039B8B2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1,</w:t>
            </w:r>
            <w:r w:rsidR="002C0FF3" w:rsidRPr="00B33603">
              <w:rPr>
                <w:sz w:val="20"/>
                <w:szCs w:val="20"/>
              </w:rPr>
              <w:t>478</w:t>
            </w:r>
          </w:p>
        </w:tc>
        <w:tc>
          <w:tcPr>
            <w:tcW w:w="689" w:type="dxa"/>
            <w:vAlign w:val="bottom"/>
          </w:tcPr>
          <w:p w14:paraId="20B7C8E5" w14:textId="532F44C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988</w:t>
            </w:r>
          </w:p>
        </w:tc>
      </w:tr>
      <w:tr w:rsidR="0082400E" w:rsidRPr="00B33603" w14:paraId="08C53939" w14:textId="77777777" w:rsidTr="00396E74">
        <w:trPr>
          <w:cantSplit/>
          <w:trHeight w:hRule="exact" w:val="850"/>
        </w:trPr>
        <w:tc>
          <w:tcPr>
            <w:tcW w:w="2217" w:type="dxa"/>
          </w:tcPr>
          <w:p w14:paraId="0024603C" w14:textId="011E04D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  <w:cs/>
              </w:rPr>
              <w:t>บริษัท สมาร์ท อีวี ไบค์ จำกัด</w:t>
            </w:r>
          </w:p>
        </w:tc>
        <w:tc>
          <w:tcPr>
            <w:tcW w:w="567" w:type="dxa"/>
          </w:tcPr>
          <w:p w14:paraId="0E8C7CD2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E9D3F69" w14:textId="7557035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ให้เช่าซื้อรถจักรยานยนต์ไฟฟ้าสำหรับผู้ขับขี่รถจักรยานยนต์รับจ้างในบริเวณใกล้เคียงสถานีรถไฟฟ้าบีทีเอส</w:t>
            </w:r>
          </w:p>
        </w:tc>
        <w:tc>
          <w:tcPr>
            <w:tcW w:w="688" w:type="dxa"/>
            <w:vAlign w:val="bottom"/>
          </w:tcPr>
          <w:p w14:paraId="31966D0D" w14:textId="4A4996AC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33.30</w:t>
            </w:r>
          </w:p>
        </w:tc>
        <w:tc>
          <w:tcPr>
            <w:tcW w:w="689" w:type="dxa"/>
            <w:vAlign w:val="bottom"/>
          </w:tcPr>
          <w:p w14:paraId="72E269D4" w14:textId="04E6571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33.30</w:t>
            </w:r>
          </w:p>
        </w:tc>
        <w:tc>
          <w:tcPr>
            <w:tcW w:w="688" w:type="dxa"/>
            <w:vAlign w:val="bottom"/>
          </w:tcPr>
          <w:p w14:paraId="7302EF9C" w14:textId="793D575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</w:t>
            </w:r>
          </w:p>
        </w:tc>
        <w:tc>
          <w:tcPr>
            <w:tcW w:w="689" w:type="dxa"/>
            <w:vAlign w:val="bottom"/>
          </w:tcPr>
          <w:p w14:paraId="52AF2EC7" w14:textId="4BC2605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20</w:t>
            </w:r>
          </w:p>
        </w:tc>
        <w:tc>
          <w:tcPr>
            <w:tcW w:w="688" w:type="dxa"/>
            <w:vAlign w:val="bottom"/>
          </w:tcPr>
          <w:p w14:paraId="25A272EB" w14:textId="338F0C45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7</w:t>
            </w:r>
          </w:p>
        </w:tc>
        <w:tc>
          <w:tcPr>
            <w:tcW w:w="689" w:type="dxa"/>
            <w:vAlign w:val="bottom"/>
          </w:tcPr>
          <w:p w14:paraId="641F670D" w14:textId="560845E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</w:rPr>
              <w:t>7</w:t>
            </w:r>
          </w:p>
        </w:tc>
        <w:tc>
          <w:tcPr>
            <w:tcW w:w="688" w:type="dxa"/>
            <w:vAlign w:val="bottom"/>
          </w:tcPr>
          <w:p w14:paraId="23C15B14" w14:textId="30FB022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</w:t>
            </w:r>
          </w:p>
        </w:tc>
        <w:tc>
          <w:tcPr>
            <w:tcW w:w="689" w:type="dxa"/>
            <w:vAlign w:val="bottom"/>
          </w:tcPr>
          <w:p w14:paraId="4BCFE3AF" w14:textId="6DF82782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</w:t>
            </w:r>
          </w:p>
        </w:tc>
        <w:tc>
          <w:tcPr>
            <w:tcW w:w="688" w:type="dxa"/>
            <w:vAlign w:val="bottom"/>
          </w:tcPr>
          <w:p w14:paraId="015E8D1D" w14:textId="72E02531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3585187" w14:textId="341035DB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E3C602B" w14:textId="16214D8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</w:t>
            </w:r>
          </w:p>
        </w:tc>
        <w:tc>
          <w:tcPr>
            <w:tcW w:w="689" w:type="dxa"/>
            <w:vAlign w:val="bottom"/>
          </w:tcPr>
          <w:p w14:paraId="3D421279" w14:textId="0821229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</w:t>
            </w:r>
          </w:p>
        </w:tc>
        <w:tc>
          <w:tcPr>
            <w:tcW w:w="688" w:type="dxa"/>
            <w:vAlign w:val="bottom"/>
          </w:tcPr>
          <w:p w14:paraId="2ACB7AAC" w14:textId="2E1FEA7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B2DD806" w14:textId="4B82CA40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82400E" w:rsidRPr="00B33603" w14:paraId="52FEDB23" w14:textId="77777777" w:rsidTr="00396E74">
        <w:trPr>
          <w:cantSplit/>
          <w:trHeight w:hRule="exact" w:val="567"/>
        </w:trPr>
        <w:tc>
          <w:tcPr>
            <w:tcW w:w="2217" w:type="dxa"/>
          </w:tcPr>
          <w:p w14:paraId="1FD2DBB1" w14:textId="0E45A34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บริษัท ธนโชคน้ำมันพืช (</w:t>
            </w:r>
            <w:r w:rsidRPr="00B33603">
              <w:rPr>
                <w:sz w:val="20"/>
                <w:szCs w:val="20"/>
              </w:rPr>
              <w:t xml:space="preserve">2012) </w:t>
            </w:r>
            <w:r w:rsidRPr="00B33603">
              <w:rPr>
                <w:sz w:val="20"/>
                <w:szCs w:val="20"/>
                <w:cs/>
              </w:rPr>
              <w:t>จํากัด</w:t>
            </w:r>
          </w:p>
        </w:tc>
        <w:tc>
          <w:tcPr>
            <w:tcW w:w="567" w:type="dxa"/>
          </w:tcPr>
          <w:p w14:paraId="7742D284" w14:textId="77777777" w:rsidR="0082400E" w:rsidRPr="00B33603" w:rsidRDefault="0082400E" w:rsidP="0082400E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5992FB27" w14:textId="071BAA8A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ดำเนินธุรกิจจำหน่ายน้ำมันใช้แล้วจากการทำอาหารและไบโอดีเซล</w:t>
            </w:r>
          </w:p>
        </w:tc>
        <w:tc>
          <w:tcPr>
            <w:tcW w:w="688" w:type="dxa"/>
            <w:vAlign w:val="bottom"/>
          </w:tcPr>
          <w:p w14:paraId="76B9E1E7" w14:textId="65E9EE0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45.00</w:t>
            </w:r>
          </w:p>
        </w:tc>
        <w:tc>
          <w:tcPr>
            <w:tcW w:w="689" w:type="dxa"/>
            <w:vAlign w:val="bottom"/>
          </w:tcPr>
          <w:p w14:paraId="541C59D8" w14:textId="05EE519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45.00</w:t>
            </w:r>
          </w:p>
        </w:tc>
        <w:tc>
          <w:tcPr>
            <w:tcW w:w="688" w:type="dxa"/>
            <w:vAlign w:val="bottom"/>
          </w:tcPr>
          <w:p w14:paraId="5EAFA848" w14:textId="414C39BC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60</w:t>
            </w:r>
          </w:p>
        </w:tc>
        <w:tc>
          <w:tcPr>
            <w:tcW w:w="689" w:type="dxa"/>
            <w:vAlign w:val="bottom"/>
          </w:tcPr>
          <w:p w14:paraId="13D7B2D1" w14:textId="0D2A0EA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60</w:t>
            </w:r>
          </w:p>
        </w:tc>
        <w:tc>
          <w:tcPr>
            <w:tcW w:w="688" w:type="dxa"/>
            <w:vAlign w:val="bottom"/>
          </w:tcPr>
          <w:p w14:paraId="54F3BB8A" w14:textId="37EAD34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150</w:t>
            </w:r>
          </w:p>
        </w:tc>
        <w:tc>
          <w:tcPr>
            <w:tcW w:w="689" w:type="dxa"/>
            <w:vAlign w:val="bottom"/>
          </w:tcPr>
          <w:p w14:paraId="256E7F24" w14:textId="5BCC28E5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450</w:t>
            </w:r>
          </w:p>
        </w:tc>
        <w:tc>
          <w:tcPr>
            <w:tcW w:w="688" w:type="dxa"/>
            <w:vAlign w:val="bottom"/>
          </w:tcPr>
          <w:p w14:paraId="1B105209" w14:textId="6C6A8C9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105</w:t>
            </w:r>
          </w:p>
        </w:tc>
        <w:tc>
          <w:tcPr>
            <w:tcW w:w="689" w:type="dxa"/>
            <w:vAlign w:val="bottom"/>
          </w:tcPr>
          <w:p w14:paraId="5C27E175" w14:textId="6E35170D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450</w:t>
            </w:r>
          </w:p>
        </w:tc>
        <w:tc>
          <w:tcPr>
            <w:tcW w:w="688" w:type="dxa"/>
            <w:vAlign w:val="bottom"/>
          </w:tcPr>
          <w:p w14:paraId="01013C92" w14:textId="3A5130D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77D5235" w14:textId="226913D4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DC77255" w14:textId="72FED4D3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105</w:t>
            </w:r>
          </w:p>
        </w:tc>
        <w:tc>
          <w:tcPr>
            <w:tcW w:w="689" w:type="dxa"/>
            <w:vAlign w:val="bottom"/>
          </w:tcPr>
          <w:p w14:paraId="3779D2E6" w14:textId="166396CA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450</w:t>
            </w:r>
          </w:p>
        </w:tc>
        <w:tc>
          <w:tcPr>
            <w:tcW w:w="688" w:type="dxa"/>
            <w:vAlign w:val="bottom"/>
          </w:tcPr>
          <w:p w14:paraId="579CA399" w14:textId="31026DA8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F3D053E" w14:textId="54FB3499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82400E" w:rsidRPr="00B33603" w14:paraId="0239DBB5" w14:textId="77777777" w:rsidTr="00886899">
        <w:trPr>
          <w:cantSplit/>
          <w:trHeight w:hRule="exact" w:val="315"/>
        </w:trPr>
        <w:tc>
          <w:tcPr>
            <w:tcW w:w="2217" w:type="dxa"/>
          </w:tcPr>
          <w:p w14:paraId="1189E43D" w14:textId="2BD9B24A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B33603">
              <w:rPr>
                <w:sz w:val="20"/>
                <w:szCs w:val="20"/>
                <w:cs/>
              </w:rPr>
              <w:t>บริษัท ไทยคาลิ จำกัด</w:t>
            </w:r>
          </w:p>
        </w:tc>
        <w:tc>
          <w:tcPr>
            <w:tcW w:w="567" w:type="dxa"/>
          </w:tcPr>
          <w:p w14:paraId="7205A8F0" w14:textId="6FA617D3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"/>
              </w:tabs>
              <w:spacing w:line="240" w:lineRule="auto"/>
              <w:ind w:right="-116"/>
              <w:contextualSpacing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E2EE28A" w14:textId="7F2A6B8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sz w:val="20"/>
                <w:szCs w:val="20"/>
                <w:cs/>
              </w:rPr>
            </w:pPr>
            <w:r w:rsidRPr="00B33603">
              <w:rPr>
                <w:rFonts w:ascii="Calibri" w:hAnsi="Calibri"/>
                <w:sz w:val="20"/>
                <w:szCs w:val="20"/>
                <w:cs/>
              </w:rPr>
              <w:t>ดำเนินการพัฒนาแหล่งแร่ในประเทศไทย</w:t>
            </w:r>
          </w:p>
        </w:tc>
        <w:tc>
          <w:tcPr>
            <w:tcW w:w="688" w:type="dxa"/>
            <w:vAlign w:val="bottom"/>
          </w:tcPr>
          <w:p w14:paraId="47B5C2F1" w14:textId="5028C61E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65.00</w:t>
            </w:r>
          </w:p>
        </w:tc>
        <w:tc>
          <w:tcPr>
            <w:tcW w:w="689" w:type="dxa"/>
            <w:vAlign w:val="bottom"/>
          </w:tcPr>
          <w:p w14:paraId="2304663A" w14:textId="4B861377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65.00</w:t>
            </w:r>
          </w:p>
        </w:tc>
        <w:tc>
          <w:tcPr>
            <w:tcW w:w="688" w:type="dxa"/>
            <w:vAlign w:val="bottom"/>
          </w:tcPr>
          <w:p w14:paraId="7AD28E44" w14:textId="7C33D280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3,748</w:t>
            </w:r>
          </w:p>
        </w:tc>
        <w:tc>
          <w:tcPr>
            <w:tcW w:w="689" w:type="dxa"/>
            <w:vAlign w:val="bottom"/>
          </w:tcPr>
          <w:p w14:paraId="7AA8C6AD" w14:textId="6F2100FF" w:rsidR="0082400E" w:rsidRPr="00B33603" w:rsidRDefault="0082400E" w:rsidP="0082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3,433</w:t>
            </w:r>
          </w:p>
        </w:tc>
        <w:tc>
          <w:tcPr>
            <w:tcW w:w="688" w:type="dxa"/>
            <w:vAlign w:val="bottom"/>
          </w:tcPr>
          <w:p w14:paraId="37DAE458" w14:textId="6B0E7E4F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3,300</w:t>
            </w:r>
          </w:p>
        </w:tc>
        <w:tc>
          <w:tcPr>
            <w:tcW w:w="689" w:type="dxa"/>
            <w:vAlign w:val="bottom"/>
          </w:tcPr>
          <w:p w14:paraId="6376C36E" w14:textId="2542B395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3,300</w:t>
            </w:r>
          </w:p>
        </w:tc>
        <w:tc>
          <w:tcPr>
            <w:tcW w:w="688" w:type="dxa"/>
          </w:tcPr>
          <w:p w14:paraId="5E344D64" w14:textId="267E3502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3,120</w:t>
            </w:r>
          </w:p>
        </w:tc>
        <w:tc>
          <w:tcPr>
            <w:tcW w:w="689" w:type="dxa"/>
            <w:vAlign w:val="bottom"/>
          </w:tcPr>
          <w:p w14:paraId="1789EDE4" w14:textId="06321D18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3,300</w:t>
            </w:r>
          </w:p>
        </w:tc>
        <w:tc>
          <w:tcPr>
            <w:tcW w:w="688" w:type="dxa"/>
          </w:tcPr>
          <w:p w14:paraId="21780146" w14:textId="36110968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3D58BCF" w14:textId="5989EBD7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14:paraId="02615294" w14:textId="5FA3EF8A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3,120</w:t>
            </w:r>
          </w:p>
        </w:tc>
        <w:tc>
          <w:tcPr>
            <w:tcW w:w="689" w:type="dxa"/>
            <w:vAlign w:val="bottom"/>
          </w:tcPr>
          <w:p w14:paraId="6AA9AB17" w14:textId="5DAE316C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3,300</w:t>
            </w:r>
          </w:p>
        </w:tc>
        <w:tc>
          <w:tcPr>
            <w:tcW w:w="688" w:type="dxa"/>
          </w:tcPr>
          <w:p w14:paraId="0A157B76" w14:textId="62BBBB4C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52E09C6" w14:textId="40EA240B" w:rsidR="0082400E" w:rsidRPr="00B33603" w:rsidRDefault="0082400E" w:rsidP="008240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</w:tr>
      <w:tr w:rsidR="009D184E" w:rsidRPr="00B33603" w14:paraId="0B35E954" w14:textId="77777777" w:rsidTr="007858CD">
        <w:trPr>
          <w:cantSplit/>
        </w:trPr>
        <w:tc>
          <w:tcPr>
            <w:tcW w:w="2217" w:type="dxa"/>
          </w:tcPr>
          <w:p w14:paraId="5C04EA4A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9F4CE59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B5AF0C5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39CFA4A" w14:textId="3A98C2C8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83AC7D0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02107C17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D7525D8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22399EBF" w14:textId="2C89EE06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17,</w:t>
            </w:r>
            <w:r w:rsidR="00DF3C90" w:rsidRPr="00B33603">
              <w:rPr>
                <w:b/>
                <w:bCs/>
                <w:sz w:val="20"/>
                <w:szCs w:val="20"/>
              </w:rPr>
              <w:t>531</w:t>
            </w:r>
          </w:p>
        </w:tc>
        <w:tc>
          <w:tcPr>
            <w:tcW w:w="689" w:type="dxa"/>
          </w:tcPr>
          <w:p w14:paraId="178BD69D" w14:textId="3927A28E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17,715</w:t>
            </w:r>
          </w:p>
        </w:tc>
        <w:tc>
          <w:tcPr>
            <w:tcW w:w="688" w:type="dxa"/>
            <w:vAlign w:val="bottom"/>
          </w:tcPr>
          <w:p w14:paraId="6AB4F49D" w14:textId="7E711C26" w:rsidR="009D184E" w:rsidRPr="00B33603" w:rsidRDefault="00396E7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</w:t>
            </w:r>
            <w:r w:rsidR="002C0FF3" w:rsidRPr="00B33603">
              <w:rPr>
                <w:b/>
                <w:bCs/>
                <w:sz w:val="20"/>
                <w:szCs w:val="20"/>
              </w:rPr>
              <w:t>4</w:t>
            </w:r>
            <w:r w:rsidRPr="00B33603">
              <w:rPr>
                <w:b/>
                <w:bCs/>
                <w:sz w:val="20"/>
                <w:szCs w:val="20"/>
              </w:rPr>
              <w:t>,</w:t>
            </w:r>
            <w:r w:rsidR="002C0FF3" w:rsidRPr="00B33603">
              <w:rPr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689" w:type="dxa"/>
            <w:vAlign w:val="bottom"/>
          </w:tcPr>
          <w:p w14:paraId="3B1911FD" w14:textId="6206CF39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17,629</w:t>
            </w:r>
          </w:p>
        </w:tc>
        <w:tc>
          <w:tcPr>
            <w:tcW w:w="688" w:type="dxa"/>
            <w:vAlign w:val="bottom"/>
          </w:tcPr>
          <w:p w14:paraId="4BD3E06A" w14:textId="51EBE04E" w:rsidR="009D184E" w:rsidRPr="00B33603" w:rsidRDefault="0082400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A55239E" w14:textId="20E739B1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F442775" w14:textId="1BA4177D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</w:t>
            </w:r>
            <w:r w:rsidR="002C0FF3" w:rsidRPr="00B33603">
              <w:rPr>
                <w:b/>
                <w:bCs/>
                <w:sz w:val="20"/>
                <w:szCs w:val="20"/>
              </w:rPr>
              <w:t>4</w:t>
            </w:r>
            <w:r w:rsidRPr="00B33603">
              <w:rPr>
                <w:b/>
                <w:bCs/>
                <w:sz w:val="20"/>
                <w:szCs w:val="20"/>
              </w:rPr>
              <w:t>,</w:t>
            </w:r>
            <w:r w:rsidR="002C0FF3" w:rsidRPr="00B33603">
              <w:rPr>
                <w:b/>
                <w:bCs/>
                <w:sz w:val="20"/>
                <w:szCs w:val="20"/>
              </w:rPr>
              <w:t>8</w:t>
            </w:r>
            <w:r w:rsidR="00923A17" w:rsidRPr="00B33603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04AAA327" w14:textId="7BC39E7C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17,629</w:t>
            </w:r>
          </w:p>
        </w:tc>
        <w:tc>
          <w:tcPr>
            <w:tcW w:w="688" w:type="dxa"/>
            <w:vAlign w:val="bottom"/>
          </w:tcPr>
          <w:p w14:paraId="2141B502" w14:textId="521E91CE" w:rsidR="009D184E" w:rsidRPr="00B33603" w:rsidRDefault="00396E74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1,</w:t>
            </w:r>
            <w:r w:rsidR="002C0FF3" w:rsidRPr="00B33603">
              <w:rPr>
                <w:b/>
                <w:bCs/>
                <w:sz w:val="20"/>
                <w:szCs w:val="20"/>
              </w:rPr>
              <w:t>996</w:t>
            </w:r>
          </w:p>
        </w:tc>
        <w:tc>
          <w:tcPr>
            <w:tcW w:w="689" w:type="dxa"/>
            <w:vAlign w:val="bottom"/>
          </w:tcPr>
          <w:p w14:paraId="70C9DD26" w14:textId="4927EE39" w:rsidR="009D184E" w:rsidRPr="00B33603" w:rsidRDefault="009D184E" w:rsidP="009D1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1,189</w:t>
            </w:r>
          </w:p>
        </w:tc>
      </w:tr>
      <w:tr w:rsidR="009D184E" w:rsidRPr="00B33603" w14:paraId="557EBD7C" w14:textId="77777777" w:rsidTr="007858CD">
        <w:trPr>
          <w:cantSplit/>
          <w:trHeight w:val="238"/>
        </w:trPr>
        <w:tc>
          <w:tcPr>
            <w:tcW w:w="2217" w:type="dxa"/>
            <w:vAlign w:val="bottom"/>
          </w:tcPr>
          <w:p w14:paraId="2E44EBFF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0CCAC99F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4507681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51E5D1F" w14:textId="58753ECE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8E72CAE" w14:textId="77777777" w:rsidR="009D184E" w:rsidRPr="00B33603" w:rsidRDefault="009D184E" w:rsidP="009D184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7A9CE73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861F74E" w14:textId="77777777" w:rsidR="009D184E" w:rsidRPr="00B33603" w:rsidRDefault="009D184E" w:rsidP="009D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715949F8" w14:textId="55C36EF7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33,</w:t>
            </w:r>
            <w:r w:rsidR="00DF3C90" w:rsidRPr="00B33603">
              <w:rPr>
                <w:b/>
                <w:bCs/>
                <w:sz w:val="20"/>
                <w:szCs w:val="20"/>
              </w:rPr>
              <w:t>773</w:t>
            </w:r>
          </w:p>
        </w:tc>
        <w:tc>
          <w:tcPr>
            <w:tcW w:w="689" w:type="dxa"/>
          </w:tcPr>
          <w:p w14:paraId="097798BF" w14:textId="0777BDE7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33,992</w:t>
            </w:r>
          </w:p>
        </w:tc>
        <w:tc>
          <w:tcPr>
            <w:tcW w:w="688" w:type="dxa"/>
            <w:vAlign w:val="bottom"/>
          </w:tcPr>
          <w:p w14:paraId="4C2B8F5C" w14:textId="7ED4E737" w:rsidR="009D184E" w:rsidRPr="00B33603" w:rsidRDefault="002C0FF3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B33603">
              <w:rPr>
                <w:b/>
                <w:bCs/>
                <w:sz w:val="20"/>
                <w:szCs w:val="20"/>
              </w:rPr>
              <w:t>28,</w:t>
            </w:r>
            <w:r w:rsidR="00D73EDB" w:rsidRPr="00B33603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689" w:type="dxa"/>
            <w:vAlign w:val="bottom"/>
          </w:tcPr>
          <w:p w14:paraId="3E278A33" w14:textId="132BF718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31,694</w:t>
            </w:r>
          </w:p>
        </w:tc>
        <w:tc>
          <w:tcPr>
            <w:tcW w:w="688" w:type="dxa"/>
            <w:vAlign w:val="bottom"/>
          </w:tcPr>
          <w:p w14:paraId="0DED8ED6" w14:textId="538E3607" w:rsidR="009D184E" w:rsidRPr="00B33603" w:rsidRDefault="00D73EDB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9" w:type="dxa"/>
            <w:vAlign w:val="bottom"/>
          </w:tcPr>
          <w:p w14:paraId="6D8D6614" w14:textId="5D1C52FB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8" w:type="dxa"/>
            <w:vAlign w:val="bottom"/>
          </w:tcPr>
          <w:p w14:paraId="64921243" w14:textId="46D4E666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28,</w:t>
            </w:r>
            <w:r w:rsidR="002C0FF3" w:rsidRPr="00B33603">
              <w:rPr>
                <w:b/>
                <w:bCs/>
                <w:sz w:val="20"/>
                <w:szCs w:val="20"/>
              </w:rPr>
              <w:t>042</w:t>
            </w:r>
          </w:p>
        </w:tc>
        <w:tc>
          <w:tcPr>
            <w:tcW w:w="689" w:type="dxa"/>
            <w:vAlign w:val="bottom"/>
          </w:tcPr>
          <w:p w14:paraId="52D37E10" w14:textId="1DABB1DD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31,568</w:t>
            </w:r>
          </w:p>
        </w:tc>
        <w:tc>
          <w:tcPr>
            <w:tcW w:w="688" w:type="dxa"/>
            <w:vAlign w:val="bottom"/>
          </w:tcPr>
          <w:p w14:paraId="169810F8" w14:textId="36743F69" w:rsidR="009D184E" w:rsidRPr="00B33603" w:rsidRDefault="0054411B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2</w:t>
            </w:r>
            <w:r w:rsidR="0082400E" w:rsidRPr="00B33603">
              <w:rPr>
                <w:b/>
                <w:bCs/>
                <w:sz w:val="20"/>
                <w:szCs w:val="20"/>
              </w:rPr>
              <w:t>,</w:t>
            </w:r>
            <w:r w:rsidR="002C0FF3" w:rsidRPr="00B33603">
              <w:rPr>
                <w:b/>
                <w:bCs/>
                <w:sz w:val="20"/>
                <w:szCs w:val="20"/>
              </w:rPr>
              <w:t>968</w:t>
            </w:r>
          </w:p>
        </w:tc>
        <w:tc>
          <w:tcPr>
            <w:tcW w:w="689" w:type="dxa"/>
            <w:vAlign w:val="bottom"/>
          </w:tcPr>
          <w:p w14:paraId="62CFB5CF" w14:textId="19569AFC" w:rsidR="009D184E" w:rsidRPr="00B33603" w:rsidRDefault="009D184E" w:rsidP="009D1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B33603">
              <w:rPr>
                <w:b/>
                <w:bCs/>
                <w:sz w:val="20"/>
                <w:szCs w:val="20"/>
              </w:rPr>
              <w:t>3,768</w:t>
            </w:r>
          </w:p>
        </w:tc>
      </w:tr>
    </w:tbl>
    <w:p w14:paraId="6A9EFEC5" w14:textId="77777777" w:rsidR="00D03406" w:rsidRPr="00B33603" w:rsidRDefault="00D03406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46A0BDAC" w14:textId="063DA62D" w:rsidR="00D55FF3" w:rsidRPr="00B33603" w:rsidRDefault="0095399F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  <w:r w:rsidRPr="00B33603">
        <w:rPr>
          <w:cs/>
        </w:rPr>
        <w:t xml:space="preserve">ณ วันที่ </w:t>
      </w:r>
      <w:r w:rsidR="00E566A2" w:rsidRPr="00B33603">
        <w:t xml:space="preserve">31 </w:t>
      </w:r>
      <w:r w:rsidR="00E566A2" w:rsidRPr="00B33603">
        <w:rPr>
          <w:cs/>
        </w:rPr>
        <w:t xml:space="preserve">ธันวาคม </w:t>
      </w:r>
      <w:r w:rsidR="00E566A2" w:rsidRPr="00B33603">
        <w:t>256</w:t>
      </w:r>
      <w:r w:rsidR="007779FC" w:rsidRPr="00B33603">
        <w:t>8</w:t>
      </w:r>
      <w:r w:rsidRPr="00B33603">
        <w:rPr>
          <w:cs/>
        </w:rPr>
        <w:t xml:space="preserve"> 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 </w:t>
      </w:r>
      <w:r w:rsidR="00C146D9" w:rsidRPr="00B33603">
        <w:rPr>
          <w:cs/>
        </w:rPr>
        <w:br w:type="page"/>
      </w: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33"/>
        <w:gridCol w:w="2977"/>
        <w:gridCol w:w="838"/>
        <w:gridCol w:w="839"/>
        <w:gridCol w:w="839"/>
        <w:gridCol w:w="838"/>
        <w:gridCol w:w="839"/>
        <w:gridCol w:w="839"/>
        <w:gridCol w:w="838"/>
        <w:gridCol w:w="839"/>
        <w:gridCol w:w="839"/>
        <w:gridCol w:w="838"/>
        <w:gridCol w:w="839"/>
        <w:gridCol w:w="839"/>
      </w:tblGrid>
      <w:tr w:rsidR="004E5313" w:rsidRPr="00B33603" w14:paraId="40456489" w14:textId="77777777" w:rsidTr="00DD36BC">
        <w:trPr>
          <w:cantSplit/>
        </w:trPr>
        <w:tc>
          <w:tcPr>
            <w:tcW w:w="1933" w:type="dxa"/>
            <w:vAlign w:val="bottom"/>
          </w:tcPr>
          <w:p w14:paraId="59A59BF1" w14:textId="77777777" w:rsidR="004E5313" w:rsidRPr="00B33603" w:rsidRDefault="004E5313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bottom"/>
          </w:tcPr>
          <w:p w14:paraId="415C4B56" w14:textId="77777777" w:rsidR="004E5313" w:rsidRPr="00B33603" w:rsidRDefault="004E5313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4" w:type="dxa"/>
            <w:gridSpan w:val="12"/>
            <w:vAlign w:val="bottom"/>
          </w:tcPr>
          <w:p w14:paraId="0454B236" w14:textId="09AB4734" w:rsidR="004E5313" w:rsidRPr="00B33603" w:rsidRDefault="004E5313" w:rsidP="00C84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3C8" w:rsidRPr="00B33603" w14:paraId="2DB2FD14" w14:textId="77777777" w:rsidTr="00DD36BC">
        <w:trPr>
          <w:cantSplit/>
        </w:trPr>
        <w:tc>
          <w:tcPr>
            <w:tcW w:w="1933" w:type="dxa"/>
            <w:vAlign w:val="bottom"/>
          </w:tcPr>
          <w:p w14:paraId="60706C3A" w14:textId="77777777" w:rsidR="00A263C8" w:rsidRPr="00B33603" w:rsidRDefault="00A263C8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bottom"/>
          </w:tcPr>
          <w:p w14:paraId="3BAAEA9D" w14:textId="3F0712C9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77" w:type="dxa"/>
            <w:gridSpan w:val="2"/>
            <w:vAlign w:val="bottom"/>
          </w:tcPr>
          <w:p w14:paraId="53F4DAD7" w14:textId="3A99DC73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677" w:type="dxa"/>
            <w:gridSpan w:val="2"/>
            <w:vAlign w:val="bottom"/>
          </w:tcPr>
          <w:p w14:paraId="737C47EA" w14:textId="77777777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678" w:type="dxa"/>
            <w:gridSpan w:val="2"/>
            <w:vAlign w:val="bottom"/>
          </w:tcPr>
          <w:p w14:paraId="01DFC5BC" w14:textId="77777777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77" w:type="dxa"/>
            <w:gridSpan w:val="2"/>
            <w:vAlign w:val="bottom"/>
          </w:tcPr>
          <w:p w14:paraId="00B17C2A" w14:textId="77777777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677" w:type="dxa"/>
            <w:gridSpan w:val="2"/>
            <w:vAlign w:val="bottom"/>
          </w:tcPr>
          <w:p w14:paraId="33F519F3" w14:textId="77777777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678" w:type="dxa"/>
            <w:gridSpan w:val="2"/>
            <w:vAlign w:val="bottom"/>
          </w:tcPr>
          <w:p w14:paraId="5CF13CB6" w14:textId="4CEB4BE7" w:rsidR="00A263C8" w:rsidRPr="00B33603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DC5AF7" w:rsidRPr="00B33603" w14:paraId="6A8DB6D5" w14:textId="77777777" w:rsidTr="00DD36BC">
        <w:trPr>
          <w:cantSplit/>
        </w:trPr>
        <w:tc>
          <w:tcPr>
            <w:tcW w:w="1933" w:type="dxa"/>
          </w:tcPr>
          <w:p w14:paraId="46A3BA16" w14:textId="77777777" w:rsidR="00DC5AF7" w:rsidRPr="00B33603" w:rsidRDefault="00DC5AF7" w:rsidP="00DC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7BBB7B7E" w14:textId="77777777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</w:tcPr>
          <w:p w14:paraId="1226C552" w14:textId="01CE0E4D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9" w:type="dxa"/>
          </w:tcPr>
          <w:p w14:paraId="746CA0C5" w14:textId="08361EAC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0660986F" w14:textId="77326D1F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8" w:type="dxa"/>
          </w:tcPr>
          <w:p w14:paraId="42C49F55" w14:textId="328C3330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0C2164E3" w14:textId="25DCCC16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9" w:type="dxa"/>
          </w:tcPr>
          <w:p w14:paraId="7828063E" w14:textId="41087908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38" w:type="dxa"/>
          </w:tcPr>
          <w:p w14:paraId="3284780D" w14:textId="1EC55A04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9" w:type="dxa"/>
          </w:tcPr>
          <w:p w14:paraId="1EFE6A8F" w14:textId="6CA6EBA1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214AAFA4" w14:textId="55E6A99B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8" w:type="dxa"/>
          </w:tcPr>
          <w:p w14:paraId="4940E930" w14:textId="251CA2F4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5A3EC2A2" w14:textId="751AE8EA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9" w:type="dxa"/>
          </w:tcPr>
          <w:p w14:paraId="34BDA5C8" w14:textId="05DDD9EB" w:rsidR="00DC5AF7" w:rsidRPr="00B33603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="00EA2C55"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8906C3" w:rsidRPr="00B33603" w14:paraId="01A73DDE" w14:textId="77777777" w:rsidTr="008906C3">
        <w:trPr>
          <w:cantSplit/>
        </w:trPr>
        <w:tc>
          <w:tcPr>
            <w:tcW w:w="1933" w:type="dxa"/>
          </w:tcPr>
          <w:p w14:paraId="501487DA" w14:textId="77777777" w:rsidR="008906C3" w:rsidRPr="00B33603" w:rsidRDefault="008906C3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3EACA2C4" w14:textId="77777777" w:rsidR="008906C3" w:rsidRPr="00B33603" w:rsidRDefault="008906C3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77" w:type="dxa"/>
            <w:gridSpan w:val="2"/>
            <w:vAlign w:val="bottom"/>
          </w:tcPr>
          <w:p w14:paraId="4622B19B" w14:textId="45593898" w:rsidR="008906C3" w:rsidRPr="00B33603" w:rsidRDefault="008906C3" w:rsidP="00903226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8387" w:type="dxa"/>
            <w:gridSpan w:val="10"/>
            <w:vAlign w:val="center"/>
          </w:tcPr>
          <w:p w14:paraId="2AE3D676" w14:textId="5715D4D8" w:rsidR="008906C3" w:rsidRPr="00B33603" w:rsidRDefault="008906C3" w:rsidP="00890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B33603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263C8" w:rsidRPr="00B33603" w14:paraId="1BE2FE00" w14:textId="77777777" w:rsidTr="00DD36BC">
        <w:trPr>
          <w:cantSplit/>
        </w:trPr>
        <w:tc>
          <w:tcPr>
            <w:tcW w:w="1933" w:type="dxa"/>
          </w:tcPr>
          <w:p w14:paraId="71FB0A63" w14:textId="25C89EDC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77" w:type="dxa"/>
          </w:tcPr>
          <w:p w14:paraId="04508B27" w14:textId="77777777" w:rsidR="00A263C8" w:rsidRPr="00B33603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46CA758B" w14:textId="14A11FE0" w:rsidR="00A263C8" w:rsidRPr="00B33603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00C3FD1" w14:textId="77777777" w:rsidR="00A263C8" w:rsidRPr="00B33603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0F92B76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02053559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CDC44E4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494BA317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75BC860A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5C6F21EC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2E7530FA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14:paraId="60E4C348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324808A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A6410BC" w14:textId="77777777" w:rsidR="00A263C8" w:rsidRPr="00B33603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EA2C55" w:rsidRPr="00B33603" w14:paraId="0F47F6AA" w14:textId="77777777" w:rsidTr="00DD36BC">
        <w:trPr>
          <w:cantSplit/>
        </w:trPr>
        <w:tc>
          <w:tcPr>
            <w:tcW w:w="1933" w:type="dxa"/>
          </w:tcPr>
          <w:p w14:paraId="712D5CE5" w14:textId="41674AA6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บริษัท ดาต้า คาเฟ่ จำกัด</w:t>
            </w:r>
          </w:p>
        </w:tc>
        <w:tc>
          <w:tcPr>
            <w:tcW w:w="2977" w:type="dxa"/>
          </w:tcPr>
          <w:p w14:paraId="3F1B5C3A" w14:textId="5C1F58AA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838" w:type="dxa"/>
            <w:vAlign w:val="bottom"/>
          </w:tcPr>
          <w:p w14:paraId="7451BAC5" w14:textId="5FA95891" w:rsidR="00EA2C55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7E7701E3" w14:textId="30DD7B5B" w:rsidR="00EA2C55" w:rsidRPr="00B33603" w:rsidRDefault="00EA2C55" w:rsidP="00EA2C5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839" w:type="dxa"/>
            <w:vAlign w:val="bottom"/>
          </w:tcPr>
          <w:p w14:paraId="36905814" w14:textId="7EB78CE3" w:rsidR="00EA2C55" w:rsidRPr="00B33603" w:rsidRDefault="008D1B52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8" w:type="dxa"/>
            <w:vAlign w:val="bottom"/>
          </w:tcPr>
          <w:p w14:paraId="5A8FBF6C" w14:textId="276153BE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bottom"/>
          </w:tcPr>
          <w:p w14:paraId="57AF6900" w14:textId="62A4D4FA" w:rsidR="00EA2C55" w:rsidRPr="00B33603" w:rsidRDefault="008D1B52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7F5C0BDF" w14:textId="0840CA2E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35</w:t>
            </w:r>
          </w:p>
        </w:tc>
        <w:tc>
          <w:tcPr>
            <w:tcW w:w="838" w:type="dxa"/>
            <w:vAlign w:val="bottom"/>
          </w:tcPr>
          <w:p w14:paraId="09407947" w14:textId="688B660A" w:rsidR="00EA2C55" w:rsidRPr="00B33603" w:rsidRDefault="008D1B52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97957A9" w14:textId="0F010271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0F24B116" w14:textId="46D68B10" w:rsidR="00EA2C55" w:rsidRPr="00B33603" w:rsidRDefault="008D1B52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8" w:type="dxa"/>
            <w:vAlign w:val="bottom"/>
          </w:tcPr>
          <w:p w14:paraId="0DAA3F6F" w14:textId="22181F8F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35</w:t>
            </w:r>
          </w:p>
        </w:tc>
        <w:tc>
          <w:tcPr>
            <w:tcW w:w="839" w:type="dxa"/>
            <w:vAlign w:val="bottom"/>
          </w:tcPr>
          <w:p w14:paraId="57503FC4" w14:textId="2FA1C133" w:rsidR="00EA2C55" w:rsidRPr="00B33603" w:rsidRDefault="008D1B52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3CAB361E" w14:textId="3AFB77D3" w:rsidR="00EA2C55" w:rsidRPr="00B33603" w:rsidRDefault="00EA2C55" w:rsidP="00EA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</w:tr>
      <w:tr w:rsidR="008D1B52" w:rsidRPr="00B33603" w14:paraId="4030EAFE" w14:textId="77777777" w:rsidTr="00886899">
        <w:trPr>
          <w:cantSplit/>
          <w:trHeight w:val="319"/>
        </w:trPr>
        <w:tc>
          <w:tcPr>
            <w:tcW w:w="1933" w:type="dxa"/>
          </w:tcPr>
          <w:p w14:paraId="5FBBD974" w14:textId="21CD176C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2977" w:type="dxa"/>
          </w:tcPr>
          <w:p w14:paraId="08A0F1EA" w14:textId="7DD05848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ดำเนินธุรกิจสินเชื่อที่ดินและขายฝา</w:t>
            </w:r>
            <w:r w:rsidRPr="00B33603">
              <w:rPr>
                <w:rFonts w:hint="cs"/>
                <w:sz w:val="26"/>
                <w:szCs w:val="26"/>
                <w:cs/>
              </w:rPr>
              <w:t>ก</w:t>
            </w:r>
          </w:p>
        </w:tc>
        <w:tc>
          <w:tcPr>
            <w:tcW w:w="838" w:type="dxa"/>
            <w:vAlign w:val="bottom"/>
          </w:tcPr>
          <w:p w14:paraId="449210E8" w14:textId="7BF9060A" w:rsidR="008D1B52" w:rsidRPr="00B33603" w:rsidRDefault="008D1B52" w:rsidP="008D1B5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39" w:type="dxa"/>
            <w:vAlign w:val="bottom"/>
          </w:tcPr>
          <w:p w14:paraId="329F5EFC" w14:textId="04B218DB" w:rsidR="008D1B52" w:rsidRPr="00B33603" w:rsidRDefault="008D1B52" w:rsidP="008D1B5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39" w:type="dxa"/>
            <w:vAlign w:val="bottom"/>
          </w:tcPr>
          <w:p w14:paraId="270BC70F" w14:textId="52FF3A3D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38" w:type="dxa"/>
            <w:vAlign w:val="bottom"/>
          </w:tcPr>
          <w:p w14:paraId="09E0584E" w14:textId="4ABDEB1C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39" w:type="dxa"/>
            <w:vAlign w:val="bottom"/>
          </w:tcPr>
          <w:p w14:paraId="7EA8513E" w14:textId="4929C1B6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200</w:t>
            </w:r>
          </w:p>
        </w:tc>
        <w:tc>
          <w:tcPr>
            <w:tcW w:w="839" w:type="dxa"/>
            <w:vAlign w:val="bottom"/>
          </w:tcPr>
          <w:p w14:paraId="1A41BE79" w14:textId="61D69D2F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200</w:t>
            </w:r>
          </w:p>
        </w:tc>
        <w:tc>
          <w:tcPr>
            <w:tcW w:w="838" w:type="dxa"/>
            <w:vAlign w:val="bottom"/>
          </w:tcPr>
          <w:p w14:paraId="6734E0AD" w14:textId="2BCCA48D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729C39F1" w14:textId="34C760F3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6E67BE5F" w14:textId="7C14BB93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200</w:t>
            </w:r>
          </w:p>
        </w:tc>
        <w:tc>
          <w:tcPr>
            <w:tcW w:w="838" w:type="dxa"/>
            <w:vAlign w:val="bottom"/>
          </w:tcPr>
          <w:p w14:paraId="1CFF2B0A" w14:textId="40194EC8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200</w:t>
            </w:r>
          </w:p>
        </w:tc>
        <w:tc>
          <w:tcPr>
            <w:tcW w:w="839" w:type="dxa"/>
            <w:vAlign w:val="bottom"/>
          </w:tcPr>
          <w:p w14:paraId="0422E119" w14:textId="7D3C36BA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492233FA" w14:textId="5023FFD2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</w:tr>
      <w:tr w:rsidR="008D1B52" w:rsidRPr="00B33603" w14:paraId="205C9223" w14:textId="77777777" w:rsidTr="00886899">
        <w:trPr>
          <w:cantSplit/>
        </w:trPr>
        <w:tc>
          <w:tcPr>
            <w:tcW w:w="1933" w:type="dxa"/>
          </w:tcPr>
          <w:p w14:paraId="31A39B2D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79E47354" w14:textId="77777777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6C84D9D9" w14:textId="216D51B6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FA64521" w14:textId="77777777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8B6E105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AE37B72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4039D35" w14:textId="67225967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839" w:type="dxa"/>
            <w:vAlign w:val="bottom"/>
          </w:tcPr>
          <w:p w14:paraId="69B2B718" w14:textId="4C55940D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8" w:type="dxa"/>
            <w:vAlign w:val="bottom"/>
          </w:tcPr>
          <w:p w14:paraId="08270072" w14:textId="64D190C8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5B48B808" w14:textId="560889D6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FC8E19A" w14:textId="162D405B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2</w:t>
            </w:r>
            <w:r w:rsidR="006951D1" w:rsidRPr="00B33603">
              <w:rPr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838" w:type="dxa"/>
            <w:vAlign w:val="bottom"/>
          </w:tcPr>
          <w:p w14:paraId="28838A7E" w14:textId="09821F7C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9" w:type="dxa"/>
            <w:vAlign w:val="bottom"/>
          </w:tcPr>
          <w:p w14:paraId="5964CA6E" w14:textId="0A0C833F" w:rsidR="008D1B52" w:rsidRPr="00B33603" w:rsidRDefault="002B47D6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AB6C2D1" w14:textId="4F0EA276" w:rsidR="008D1B52" w:rsidRPr="00B33603" w:rsidRDefault="008D1B52" w:rsidP="008D1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8D1B52" w:rsidRPr="00B33603" w14:paraId="67CBCC14" w14:textId="77777777" w:rsidTr="00886899">
        <w:trPr>
          <w:cantSplit/>
        </w:trPr>
        <w:tc>
          <w:tcPr>
            <w:tcW w:w="1933" w:type="dxa"/>
          </w:tcPr>
          <w:p w14:paraId="24BA345F" w14:textId="3ED14E3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977" w:type="dxa"/>
          </w:tcPr>
          <w:p w14:paraId="6811A3A1" w14:textId="77777777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1677EBE4" w14:textId="4C2950E8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1A15955" w14:textId="77777777" w:rsidR="008D1B52" w:rsidRPr="00B33603" w:rsidRDefault="008D1B52" w:rsidP="008D1B5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5ECBAA3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15C0F83A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6FF8A09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5F4141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4557271D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B846ED5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629CBF6A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2681DC6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F4B0DB8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D5A2F0C" w14:textId="77777777" w:rsidR="008D1B52" w:rsidRPr="00B33603" w:rsidRDefault="008D1B52" w:rsidP="008D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2B47D6" w:rsidRPr="00B33603" w14:paraId="2F118A80" w14:textId="77777777" w:rsidTr="00DD36BC">
        <w:trPr>
          <w:cantSplit/>
          <w:trHeight w:val="56"/>
        </w:trPr>
        <w:tc>
          <w:tcPr>
            <w:tcW w:w="1933" w:type="dxa"/>
          </w:tcPr>
          <w:p w14:paraId="3AF8502D" w14:textId="3EF4AD1C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20" w:hanging="120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บริษัท ธนโชคน้ำมันพืช (</w:t>
            </w:r>
            <w:r w:rsidRPr="00B33603">
              <w:rPr>
                <w:sz w:val="26"/>
                <w:szCs w:val="26"/>
              </w:rPr>
              <w:t>2012)</w:t>
            </w:r>
            <w:r w:rsidRPr="00B33603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977" w:type="dxa"/>
          </w:tcPr>
          <w:p w14:paraId="6328A09E" w14:textId="05ABBCA8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ดำเนินธุรกิจจัดหาและจำหน่ายน้ำมันปรุงอาหารใช้แล้ว</w:t>
            </w:r>
          </w:p>
        </w:tc>
        <w:tc>
          <w:tcPr>
            <w:tcW w:w="838" w:type="dxa"/>
            <w:vAlign w:val="bottom"/>
          </w:tcPr>
          <w:p w14:paraId="28A6B82C" w14:textId="1B699D5A" w:rsidR="002B47D6" w:rsidRPr="00B33603" w:rsidRDefault="002B47D6" w:rsidP="002B47D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45.00</w:t>
            </w:r>
          </w:p>
        </w:tc>
        <w:tc>
          <w:tcPr>
            <w:tcW w:w="839" w:type="dxa"/>
            <w:vAlign w:val="bottom"/>
          </w:tcPr>
          <w:p w14:paraId="1EF4439B" w14:textId="7D4D3C1C" w:rsidR="002B47D6" w:rsidRPr="00B33603" w:rsidRDefault="002B47D6" w:rsidP="002B47D6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t>45.00</w:t>
            </w:r>
          </w:p>
        </w:tc>
        <w:tc>
          <w:tcPr>
            <w:tcW w:w="839" w:type="dxa"/>
            <w:vAlign w:val="bottom"/>
          </w:tcPr>
          <w:p w14:paraId="1BD26010" w14:textId="246A15FF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6</w:t>
            </w:r>
            <w:r w:rsidRPr="00B33603">
              <w:rPr>
                <w:rFonts w:hint="cs"/>
                <w:sz w:val="26"/>
                <w:szCs w:val="26"/>
                <w:cs/>
              </w:rPr>
              <w:t>0</w:t>
            </w:r>
          </w:p>
        </w:tc>
        <w:tc>
          <w:tcPr>
            <w:tcW w:w="838" w:type="dxa"/>
            <w:vAlign w:val="bottom"/>
          </w:tcPr>
          <w:p w14:paraId="70BBF59D" w14:textId="67CAD912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</w:t>
            </w:r>
            <w:r w:rsidRPr="00B33603">
              <w:rPr>
                <w:rFonts w:hint="cs"/>
                <w:sz w:val="26"/>
                <w:szCs w:val="26"/>
                <w:cs/>
              </w:rPr>
              <w:t>0</w:t>
            </w:r>
          </w:p>
        </w:tc>
        <w:tc>
          <w:tcPr>
            <w:tcW w:w="839" w:type="dxa"/>
            <w:vAlign w:val="bottom"/>
          </w:tcPr>
          <w:p w14:paraId="75CA83E3" w14:textId="2DA33F45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150</w:t>
            </w:r>
          </w:p>
        </w:tc>
        <w:tc>
          <w:tcPr>
            <w:tcW w:w="839" w:type="dxa"/>
            <w:vAlign w:val="bottom"/>
          </w:tcPr>
          <w:p w14:paraId="7532A568" w14:textId="221AC364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4</w:t>
            </w:r>
            <w:r w:rsidRPr="00B33603">
              <w:rPr>
                <w:sz w:val="26"/>
                <w:szCs w:val="26"/>
              </w:rPr>
              <w:t>50</w:t>
            </w:r>
          </w:p>
        </w:tc>
        <w:tc>
          <w:tcPr>
            <w:tcW w:w="838" w:type="dxa"/>
            <w:vAlign w:val="bottom"/>
          </w:tcPr>
          <w:p w14:paraId="3300700E" w14:textId="00334AF2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32D7AADE" w14:textId="6C3C2C84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16C2E210" w14:textId="16B2C5E7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150</w:t>
            </w:r>
          </w:p>
        </w:tc>
        <w:tc>
          <w:tcPr>
            <w:tcW w:w="838" w:type="dxa"/>
            <w:vAlign w:val="bottom"/>
          </w:tcPr>
          <w:p w14:paraId="4D674A5E" w14:textId="36F16AE5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4</w:t>
            </w:r>
            <w:r w:rsidRPr="00B33603">
              <w:rPr>
                <w:sz w:val="26"/>
                <w:szCs w:val="26"/>
              </w:rPr>
              <w:t>50</w:t>
            </w:r>
          </w:p>
        </w:tc>
        <w:tc>
          <w:tcPr>
            <w:tcW w:w="839" w:type="dxa"/>
            <w:vAlign w:val="bottom"/>
          </w:tcPr>
          <w:p w14:paraId="0E9CC7BA" w14:textId="4D0E3585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FA6DA4D" w14:textId="21A371D6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</w:tr>
      <w:tr w:rsidR="002B47D6" w:rsidRPr="00B33603" w14:paraId="7A2BF1AB" w14:textId="77777777" w:rsidTr="00DD36BC">
        <w:trPr>
          <w:cantSplit/>
          <w:trHeight w:val="56"/>
        </w:trPr>
        <w:tc>
          <w:tcPr>
            <w:tcW w:w="1933" w:type="dxa"/>
          </w:tcPr>
          <w:p w14:paraId="12955389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4F3C2759" w14:textId="77777777" w:rsidR="002B47D6" w:rsidRPr="00B33603" w:rsidRDefault="002B47D6" w:rsidP="002B47D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05B26373" w14:textId="585EFDD1" w:rsidR="002B47D6" w:rsidRPr="00B33603" w:rsidRDefault="002B47D6" w:rsidP="002B47D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9DDA7E" w14:textId="77777777" w:rsidR="002B47D6" w:rsidRPr="00B33603" w:rsidRDefault="002B47D6" w:rsidP="002B47D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DD3D196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21C6212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5EB5309" w14:textId="0604FBDC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839" w:type="dxa"/>
            <w:vAlign w:val="bottom"/>
          </w:tcPr>
          <w:p w14:paraId="6FDD5BE7" w14:textId="19647986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4</w:t>
            </w:r>
            <w:r w:rsidRPr="00B33603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38" w:type="dxa"/>
            <w:vAlign w:val="bottom"/>
          </w:tcPr>
          <w:p w14:paraId="1A1BB2BE" w14:textId="4ACEDB7D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33A4E663" w14:textId="57012090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582722C1" w14:textId="635EE311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838" w:type="dxa"/>
            <w:vAlign w:val="bottom"/>
          </w:tcPr>
          <w:p w14:paraId="706D2831" w14:textId="70BCD970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4</w:t>
            </w:r>
            <w:r w:rsidRPr="00B33603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39" w:type="dxa"/>
            <w:vAlign w:val="bottom"/>
          </w:tcPr>
          <w:p w14:paraId="26ABD717" w14:textId="352809E8" w:rsidR="002B47D6" w:rsidRPr="00B33603" w:rsidDel="00FF482C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967476D" w14:textId="078D4403" w:rsidR="002B47D6" w:rsidRPr="00B33603" w:rsidRDefault="002B47D6" w:rsidP="002B4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2B47D6" w:rsidRPr="00B33603" w14:paraId="0FC453BF" w14:textId="77777777" w:rsidTr="00DD36BC">
        <w:trPr>
          <w:cantSplit/>
        </w:trPr>
        <w:tc>
          <w:tcPr>
            <w:tcW w:w="1933" w:type="dxa"/>
            <w:vAlign w:val="bottom"/>
          </w:tcPr>
          <w:p w14:paraId="1BD5FDA2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77" w:type="dxa"/>
          </w:tcPr>
          <w:p w14:paraId="0DC823A7" w14:textId="77777777" w:rsidR="002B47D6" w:rsidRPr="00B33603" w:rsidRDefault="002B47D6" w:rsidP="002B47D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7B6FE366" w14:textId="51BE54CD" w:rsidR="002B47D6" w:rsidRPr="00B33603" w:rsidRDefault="002B47D6" w:rsidP="002B47D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E73BF10" w14:textId="77777777" w:rsidR="002B47D6" w:rsidRPr="00B33603" w:rsidRDefault="002B47D6" w:rsidP="002B47D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97577CC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A817C50" w14:textId="77777777" w:rsidR="002B47D6" w:rsidRPr="00B33603" w:rsidRDefault="002B47D6" w:rsidP="002B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48AF389" w14:textId="0C949D10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839" w:type="dxa"/>
            <w:vAlign w:val="bottom"/>
          </w:tcPr>
          <w:p w14:paraId="71ADACF4" w14:textId="396A679E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6</w:t>
            </w:r>
            <w:r w:rsidRPr="00B33603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838" w:type="dxa"/>
            <w:vAlign w:val="bottom"/>
          </w:tcPr>
          <w:p w14:paraId="2ED0F2D8" w14:textId="7CC71F60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21011905" w14:textId="77777777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42299268" w14:textId="4A39ED33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838" w:type="dxa"/>
            <w:vAlign w:val="bottom"/>
          </w:tcPr>
          <w:p w14:paraId="4FE28575" w14:textId="3596E352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6</w:t>
            </w:r>
            <w:r w:rsidRPr="00B33603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839" w:type="dxa"/>
            <w:vAlign w:val="bottom"/>
          </w:tcPr>
          <w:p w14:paraId="4026C600" w14:textId="5C10D3E9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A86C871" w14:textId="588074C7" w:rsidR="002B47D6" w:rsidRPr="00B33603" w:rsidRDefault="002B47D6" w:rsidP="002B47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6FA13B6B" w14:textId="77777777" w:rsidR="00DD36BC" w:rsidRPr="00B33603" w:rsidRDefault="00DD36BC" w:rsidP="00A62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4"/>
          <w:szCs w:val="24"/>
        </w:rPr>
      </w:pPr>
    </w:p>
    <w:p w14:paraId="7A85FC36" w14:textId="615CF488" w:rsidR="00785632" w:rsidRPr="00B33603" w:rsidRDefault="005F200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B33603">
        <w:rPr>
          <w:rFonts w:hint="cs"/>
          <w:cs/>
        </w:rPr>
        <w:t xml:space="preserve">วันที่ </w:t>
      </w:r>
      <w:r w:rsidRPr="00B33603">
        <w:t xml:space="preserve">31 </w:t>
      </w:r>
      <w:r w:rsidRPr="00B33603">
        <w:rPr>
          <w:rFonts w:hint="cs"/>
          <w:cs/>
        </w:rPr>
        <w:t xml:space="preserve">ธันวาคม </w:t>
      </w:r>
      <w:r w:rsidRPr="00B33603">
        <w:t>256</w:t>
      </w:r>
      <w:r w:rsidR="00EA2C55" w:rsidRPr="00B33603">
        <w:t>8</w:t>
      </w:r>
      <w:r w:rsidRPr="00B33603">
        <w:t xml:space="preserve"> </w:t>
      </w:r>
      <w:r w:rsidR="00D42518" w:rsidRPr="00B33603">
        <w:rPr>
          <w:rFonts w:hint="cs"/>
          <w:cs/>
        </w:rPr>
        <w:t>บริษัทไม่มีเงินลงทุนใน</w:t>
      </w:r>
      <w:r w:rsidR="009C7712" w:rsidRPr="00B33603">
        <w:rPr>
          <w:rFonts w:hint="cs"/>
          <w:cs/>
        </w:rPr>
        <w:t>บริษัทร่วมและ</w:t>
      </w:r>
      <w:r w:rsidR="00D42518" w:rsidRPr="00B33603">
        <w:rPr>
          <w:rFonts w:hint="cs"/>
          <w:cs/>
        </w:rPr>
        <w:t>การร่วมค้า</w:t>
      </w:r>
      <w:r w:rsidR="00D42518" w:rsidRPr="00B33603">
        <w:rPr>
          <w:cs/>
        </w:rPr>
        <w:t>ซึ่งจดทะเบียนในตลาดหลักทรัพย์ ดังนั้นจึงไม่มีราคาที่เปิดเผยต่อสา</w:t>
      </w:r>
      <w:r w:rsidR="00D42518" w:rsidRPr="00B33603">
        <w:rPr>
          <w:rFonts w:hint="cs"/>
          <w:cs/>
        </w:rPr>
        <w:t>ธารณช</w:t>
      </w:r>
      <w:r w:rsidR="00986FCD" w:rsidRPr="00B33603">
        <w:rPr>
          <w:rFonts w:hint="cs"/>
          <w:cs/>
        </w:rPr>
        <w:t>น</w:t>
      </w:r>
    </w:p>
    <w:p w14:paraId="3FDBFA74" w14:textId="77777777" w:rsidR="00DD36BC" w:rsidRPr="00B33603" w:rsidRDefault="00DD36BC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p w14:paraId="0AB42AF7" w14:textId="77777777" w:rsidR="003070E9" w:rsidRPr="00B33603" w:rsidRDefault="003070E9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p w14:paraId="1D46BD9E" w14:textId="77777777" w:rsidR="003070E9" w:rsidRPr="00B33603" w:rsidRDefault="003070E9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p w14:paraId="1AD4B8B7" w14:textId="77777777" w:rsidR="003070E9" w:rsidRPr="00B33603" w:rsidRDefault="003070E9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p w14:paraId="4654FFA6" w14:textId="07ED90E3" w:rsidR="00A32B71" w:rsidRPr="00B33603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  <w:r w:rsidRPr="00B33603">
        <w:rPr>
          <w:i/>
          <w:iCs/>
          <w:cs/>
        </w:rPr>
        <w:lastRenderedPageBreak/>
        <w:t>บริษัทร่วมและการร่วมค้าที่มีสาระสำคัญ</w:t>
      </w:r>
    </w:p>
    <w:p w14:paraId="45E056B3" w14:textId="77777777" w:rsidR="00A32B71" w:rsidRPr="00B33603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0"/>
          <w:szCs w:val="20"/>
        </w:rPr>
      </w:pPr>
    </w:p>
    <w:p w14:paraId="4A6AF13C" w14:textId="77777777" w:rsidR="00A32B71" w:rsidRPr="00B33603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B33603">
        <w:rPr>
          <w:spacing w:val="-2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B33603">
        <w:rPr>
          <w:spacing w:val="-2"/>
        </w:rPr>
        <w:t xml:space="preserve"> </w:t>
      </w:r>
      <w:r w:rsidRPr="00B33603">
        <w:rPr>
          <w:spacing w:val="-2"/>
          <w:cs/>
        </w:rPr>
        <w:t>ปรับปรุงด้วยการปรับมูลค่ายุติธรรม ณ วันที่</w:t>
      </w:r>
      <w:r w:rsidRPr="00B33603">
        <w:rPr>
          <w:cs/>
        </w:rPr>
        <w:t>ซื้อ และความแตกต่างของนโยบายการบัญชี การกระทบยอ</w:t>
      </w:r>
      <w:r w:rsidRPr="00B33603">
        <w:rPr>
          <w:rFonts w:hint="cs"/>
          <w:cs/>
        </w:rPr>
        <w:t>ด</w:t>
      </w:r>
      <w:r w:rsidRPr="00B33603">
        <w:rPr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3B56D55" w14:textId="77777777" w:rsidR="00A32B71" w:rsidRPr="00B33603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rPr>
          <w:sz w:val="20"/>
          <w:szCs w:val="20"/>
        </w:rPr>
      </w:pPr>
    </w:p>
    <w:tbl>
      <w:tblPr>
        <w:tblW w:w="141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0"/>
        <w:gridCol w:w="1077"/>
        <w:gridCol w:w="1080"/>
        <w:gridCol w:w="1077"/>
        <w:gridCol w:w="1080"/>
        <w:gridCol w:w="1077"/>
        <w:gridCol w:w="1080"/>
        <w:gridCol w:w="1077"/>
        <w:gridCol w:w="1080"/>
        <w:gridCol w:w="1077"/>
        <w:gridCol w:w="1066"/>
      </w:tblGrid>
      <w:tr w:rsidR="00403352" w:rsidRPr="00B33603" w14:paraId="094AE76B" w14:textId="551BE01D" w:rsidTr="004E32C6">
        <w:trPr>
          <w:trHeight w:val="559"/>
          <w:tblHeader/>
        </w:trPr>
        <w:tc>
          <w:tcPr>
            <w:tcW w:w="1200" w:type="pct"/>
          </w:tcPr>
          <w:p w14:paraId="623003E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  <w:bookmarkStart w:id="13" w:name="OLE_LINK41"/>
          </w:p>
        </w:tc>
        <w:tc>
          <w:tcPr>
            <w:tcW w:w="761" w:type="pct"/>
            <w:gridSpan w:val="2"/>
            <w:vAlign w:val="bottom"/>
          </w:tcPr>
          <w:p w14:paraId="61A19762" w14:textId="19BA654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6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 xml:space="preserve">Hamilton </w:t>
            </w:r>
            <w:r w:rsidRPr="00B33603">
              <w:rPr>
                <w:rFonts w:ascii="Angsana New" w:hAnsi="Angsana New"/>
                <w:sz w:val="26"/>
                <w:szCs w:val="26"/>
              </w:rPr>
              <w:br/>
              <w:t>Holdings II LLC</w:t>
            </w:r>
          </w:p>
        </w:tc>
        <w:tc>
          <w:tcPr>
            <w:tcW w:w="761" w:type="pct"/>
            <w:gridSpan w:val="2"/>
            <w:vAlign w:val="bottom"/>
          </w:tcPr>
          <w:p w14:paraId="79FDB5EF" w14:textId="555FCA1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6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 xml:space="preserve">Carroll County </w:t>
            </w:r>
            <w:r w:rsidRPr="00B33603">
              <w:rPr>
                <w:rFonts w:ascii="Angsana New" w:hAnsi="Angsana New"/>
                <w:sz w:val="26"/>
                <w:szCs w:val="26"/>
              </w:rPr>
              <w:br/>
              <w:t>Energy Holdings LLC</w:t>
            </w:r>
          </w:p>
        </w:tc>
        <w:tc>
          <w:tcPr>
            <w:tcW w:w="761" w:type="pct"/>
            <w:gridSpan w:val="2"/>
            <w:vAlign w:val="bottom"/>
          </w:tcPr>
          <w:p w14:paraId="34AB4358" w14:textId="6895DA00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6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Impact Energy Asia Development Limited</w:t>
            </w:r>
          </w:p>
        </w:tc>
        <w:tc>
          <w:tcPr>
            <w:tcW w:w="761" w:type="pct"/>
            <w:gridSpan w:val="2"/>
            <w:vAlign w:val="bottom"/>
          </w:tcPr>
          <w:p w14:paraId="6E109074" w14:textId="794FE7A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6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  <w:cs/>
              </w:rPr>
              <w:t>บริษัท ไทยคาลิ จำกัด</w:t>
            </w:r>
          </w:p>
        </w:tc>
        <w:tc>
          <w:tcPr>
            <w:tcW w:w="757" w:type="pct"/>
            <w:gridSpan w:val="2"/>
            <w:vAlign w:val="bottom"/>
          </w:tcPr>
          <w:p w14:paraId="6C05DC26" w14:textId="37218953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6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  <w:cs/>
              </w:rPr>
              <w:t>บริษัท ท่อส่งปิโตรเลียมไทย</w:t>
            </w:r>
            <w:r w:rsidRPr="00B336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360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403352" w:rsidRPr="00B33603" w14:paraId="6B534B89" w14:textId="77777777" w:rsidTr="004E32C6">
        <w:trPr>
          <w:trHeight w:val="162"/>
          <w:tblHeader/>
        </w:trPr>
        <w:tc>
          <w:tcPr>
            <w:tcW w:w="1200" w:type="pct"/>
          </w:tcPr>
          <w:p w14:paraId="3B1B635D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739368A6" w14:textId="7EF96E6F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2568</w:t>
            </w:r>
          </w:p>
        </w:tc>
        <w:tc>
          <w:tcPr>
            <w:tcW w:w="380" w:type="pct"/>
            <w:vAlign w:val="center"/>
          </w:tcPr>
          <w:p w14:paraId="6855C9C5" w14:textId="42F31C54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2567</w:t>
            </w:r>
          </w:p>
        </w:tc>
        <w:tc>
          <w:tcPr>
            <w:tcW w:w="380" w:type="pct"/>
            <w:vAlign w:val="center"/>
          </w:tcPr>
          <w:p w14:paraId="271433E7" w14:textId="28EA133A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2568</w:t>
            </w:r>
          </w:p>
        </w:tc>
        <w:tc>
          <w:tcPr>
            <w:tcW w:w="380" w:type="pct"/>
            <w:vAlign w:val="center"/>
          </w:tcPr>
          <w:p w14:paraId="3E2A8C58" w14:textId="3D919462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2567</w:t>
            </w:r>
          </w:p>
        </w:tc>
        <w:tc>
          <w:tcPr>
            <w:tcW w:w="380" w:type="pct"/>
            <w:vAlign w:val="center"/>
          </w:tcPr>
          <w:p w14:paraId="78EE62A3" w14:textId="46A429A1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2568</w:t>
            </w:r>
          </w:p>
        </w:tc>
        <w:tc>
          <w:tcPr>
            <w:tcW w:w="380" w:type="pct"/>
            <w:vAlign w:val="center"/>
          </w:tcPr>
          <w:p w14:paraId="0156D687" w14:textId="35F57DDE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2567</w:t>
            </w:r>
          </w:p>
        </w:tc>
        <w:tc>
          <w:tcPr>
            <w:tcW w:w="380" w:type="pct"/>
            <w:vAlign w:val="center"/>
          </w:tcPr>
          <w:p w14:paraId="6638282B" w14:textId="0263C214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2568</w:t>
            </w:r>
          </w:p>
        </w:tc>
        <w:tc>
          <w:tcPr>
            <w:tcW w:w="380" w:type="pct"/>
            <w:vAlign w:val="center"/>
          </w:tcPr>
          <w:p w14:paraId="1369DB08" w14:textId="48191E0E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2567</w:t>
            </w:r>
          </w:p>
        </w:tc>
        <w:tc>
          <w:tcPr>
            <w:tcW w:w="380" w:type="pct"/>
            <w:vAlign w:val="center"/>
          </w:tcPr>
          <w:p w14:paraId="2A730A47" w14:textId="5F8887C8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2568</w:t>
            </w:r>
          </w:p>
        </w:tc>
        <w:tc>
          <w:tcPr>
            <w:tcW w:w="376" w:type="pct"/>
            <w:vAlign w:val="center"/>
          </w:tcPr>
          <w:p w14:paraId="1A5E130C" w14:textId="593CE4EF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2567</w:t>
            </w:r>
          </w:p>
        </w:tc>
      </w:tr>
      <w:tr w:rsidR="00403352" w:rsidRPr="00B33603" w14:paraId="7E875432" w14:textId="77777777" w:rsidTr="004E32C6">
        <w:trPr>
          <w:trHeight w:val="162"/>
          <w:tblHeader/>
        </w:trPr>
        <w:tc>
          <w:tcPr>
            <w:tcW w:w="1200" w:type="pct"/>
          </w:tcPr>
          <w:p w14:paraId="2FC04B78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0" w:type="pct"/>
            <w:gridSpan w:val="10"/>
            <w:vAlign w:val="center"/>
          </w:tcPr>
          <w:p w14:paraId="04BA4DB4" w14:textId="4C9AFB48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33603">
              <w:rPr>
                <w:i/>
                <w:iCs/>
                <w:sz w:val="26"/>
                <w:szCs w:val="26"/>
              </w:rPr>
              <w:t>(</w:t>
            </w:r>
            <w:r w:rsidRPr="00B33603">
              <w:rPr>
                <w:i/>
                <w:iCs/>
                <w:sz w:val="26"/>
                <w:szCs w:val="26"/>
                <w:cs/>
              </w:rPr>
              <w:t>ล้านบาท</w:t>
            </w:r>
            <w:r w:rsidRPr="00B33603">
              <w:rPr>
                <w:i/>
                <w:iCs/>
                <w:sz w:val="26"/>
                <w:szCs w:val="26"/>
              </w:rPr>
              <w:t>)</w:t>
            </w:r>
          </w:p>
        </w:tc>
      </w:tr>
      <w:tr w:rsidR="00403352" w:rsidRPr="00B33603" w14:paraId="624DA2BC" w14:textId="03994F1B" w:rsidTr="004E32C6">
        <w:tc>
          <w:tcPr>
            <w:tcW w:w="1200" w:type="pct"/>
          </w:tcPr>
          <w:p w14:paraId="75BBD2D8" w14:textId="7F699154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b/>
                <w:bCs/>
                <w:i/>
                <w:iCs/>
                <w:sz w:val="26"/>
                <w:szCs w:val="26"/>
              </w:rPr>
            </w:pPr>
            <w:r w:rsidRPr="00B33603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33603">
              <w:rPr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3603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80" w:type="pct"/>
            <w:vAlign w:val="bottom"/>
          </w:tcPr>
          <w:p w14:paraId="5C231C83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4194903F" w14:textId="4DAC0AB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2DB81BEF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5ABFFF6F" w14:textId="62B3FB2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6A20E11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8894508" w14:textId="0964AF3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18A25CC7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27CDF21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013C6E9" w14:textId="37A50683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1C2A140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352" w:rsidRPr="00B33603" w14:paraId="66CBAD9E" w14:textId="5EB7FD85" w:rsidTr="004E32C6">
        <w:tc>
          <w:tcPr>
            <w:tcW w:w="1200" w:type="pct"/>
          </w:tcPr>
          <w:p w14:paraId="5769036D" w14:textId="77777777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380" w:type="pct"/>
            <w:vAlign w:val="bottom"/>
          </w:tcPr>
          <w:p w14:paraId="4FA6D0FB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2B55379" w14:textId="2CEE5E5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5C772ADB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C9583C9" w14:textId="7F0ACD69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E6DE7DB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3CFC427E" w14:textId="2295F893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2960510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6F10800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F168210" w14:textId="0E8DADEC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D889D9F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352" w:rsidRPr="00B33603" w14:paraId="6C57AD14" w14:textId="77777777" w:rsidTr="004E32C6">
        <w:tc>
          <w:tcPr>
            <w:tcW w:w="1200" w:type="pct"/>
          </w:tcPr>
          <w:p w14:paraId="06355745" w14:textId="181E1EAF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380" w:type="pct"/>
            <w:vAlign w:val="bottom"/>
          </w:tcPr>
          <w:p w14:paraId="4761A05F" w14:textId="63660662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17,619</w:t>
            </w:r>
          </w:p>
        </w:tc>
        <w:tc>
          <w:tcPr>
            <w:tcW w:w="380" w:type="pct"/>
            <w:vAlign w:val="bottom"/>
          </w:tcPr>
          <w:p w14:paraId="07524018" w14:textId="0CBDA791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380" w:type="pct"/>
            <w:vAlign w:val="bottom"/>
          </w:tcPr>
          <w:p w14:paraId="79719B8D" w14:textId="6FE19A9B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8,783</w:t>
            </w:r>
          </w:p>
        </w:tc>
        <w:tc>
          <w:tcPr>
            <w:tcW w:w="380" w:type="pct"/>
            <w:vAlign w:val="bottom"/>
          </w:tcPr>
          <w:p w14:paraId="16697154" w14:textId="3CF5253E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7,012</w:t>
            </w:r>
          </w:p>
        </w:tc>
        <w:tc>
          <w:tcPr>
            <w:tcW w:w="380" w:type="pct"/>
            <w:vAlign w:val="bottom"/>
          </w:tcPr>
          <w:p w14:paraId="662D55CA" w14:textId="23A29BF5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1,940</w:t>
            </w:r>
          </w:p>
        </w:tc>
        <w:tc>
          <w:tcPr>
            <w:tcW w:w="380" w:type="pct"/>
            <w:vAlign w:val="bottom"/>
          </w:tcPr>
          <w:p w14:paraId="74412203" w14:textId="3045D714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7726F5A8" w14:textId="288FDF48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380" w:type="pct"/>
            <w:vAlign w:val="bottom"/>
          </w:tcPr>
          <w:p w14:paraId="2CAB27DE" w14:textId="6A6385BC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46F1F25C" w14:textId="5D94D50C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3,407</w:t>
            </w:r>
          </w:p>
        </w:tc>
        <w:tc>
          <w:tcPr>
            <w:tcW w:w="376" w:type="pct"/>
            <w:vAlign w:val="bottom"/>
          </w:tcPr>
          <w:p w14:paraId="4AEB8312" w14:textId="5A382321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3,414</w:t>
            </w:r>
          </w:p>
        </w:tc>
      </w:tr>
      <w:tr w:rsidR="00403352" w:rsidRPr="00B33603" w14:paraId="04271E4C" w14:textId="77777777" w:rsidTr="004E32C6">
        <w:tc>
          <w:tcPr>
            <w:tcW w:w="1200" w:type="pct"/>
          </w:tcPr>
          <w:p w14:paraId="67E67F3B" w14:textId="31FA8DD8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กำไร</w:t>
            </w:r>
            <w:r w:rsidRPr="00B33603">
              <w:rPr>
                <w:sz w:val="26"/>
                <w:szCs w:val="26"/>
              </w:rPr>
              <w:t xml:space="preserve">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B3360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380" w:type="pct"/>
            <w:vAlign w:val="bottom"/>
          </w:tcPr>
          <w:p w14:paraId="10ABE25D" w14:textId="1A831846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3,982</w:t>
            </w:r>
          </w:p>
        </w:tc>
        <w:tc>
          <w:tcPr>
            <w:tcW w:w="380" w:type="pct"/>
            <w:vAlign w:val="bottom"/>
          </w:tcPr>
          <w:p w14:paraId="2D17BACA" w14:textId="2FF96BE7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2,162</w:t>
            </w:r>
          </w:p>
        </w:tc>
        <w:tc>
          <w:tcPr>
            <w:tcW w:w="380" w:type="pct"/>
            <w:vAlign w:val="bottom"/>
          </w:tcPr>
          <w:p w14:paraId="0265A949" w14:textId="7B92B318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380" w:type="pct"/>
            <w:vAlign w:val="bottom"/>
          </w:tcPr>
          <w:p w14:paraId="111BF717" w14:textId="45ED9EDF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380" w:type="pct"/>
            <w:vAlign w:val="bottom"/>
          </w:tcPr>
          <w:p w14:paraId="78E2EF37" w14:textId="47F4B44B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380" w:type="pct"/>
            <w:vAlign w:val="bottom"/>
          </w:tcPr>
          <w:p w14:paraId="35001B39" w14:textId="11B56E93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380" w:type="pct"/>
            <w:vAlign w:val="bottom"/>
          </w:tcPr>
          <w:p w14:paraId="50604FB9" w14:textId="4E8B6655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(239)</w:t>
            </w:r>
          </w:p>
        </w:tc>
        <w:tc>
          <w:tcPr>
            <w:tcW w:w="380" w:type="pct"/>
            <w:vAlign w:val="bottom"/>
          </w:tcPr>
          <w:p w14:paraId="19DF4A3F" w14:textId="5B94CBA9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CE62D37" w14:textId="00C02296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1,556</w:t>
            </w:r>
          </w:p>
        </w:tc>
        <w:tc>
          <w:tcPr>
            <w:tcW w:w="376" w:type="pct"/>
            <w:vAlign w:val="bottom"/>
          </w:tcPr>
          <w:p w14:paraId="456164C2" w14:textId="7CBDAD82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1,596</w:t>
            </w:r>
          </w:p>
        </w:tc>
      </w:tr>
      <w:tr w:rsidR="00403352" w:rsidRPr="00B33603" w14:paraId="59F2E1DB" w14:textId="5DB59F15" w:rsidTr="004E32C6">
        <w:tc>
          <w:tcPr>
            <w:tcW w:w="1200" w:type="pct"/>
          </w:tcPr>
          <w:p w14:paraId="4828EE22" w14:textId="77777777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380" w:type="pct"/>
            <w:vAlign w:val="bottom"/>
          </w:tcPr>
          <w:p w14:paraId="05B8124B" w14:textId="21CF9A85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(2,147)</w:t>
            </w:r>
          </w:p>
        </w:tc>
        <w:tc>
          <w:tcPr>
            <w:tcW w:w="380" w:type="pct"/>
            <w:vAlign w:val="bottom"/>
          </w:tcPr>
          <w:p w14:paraId="6544602C" w14:textId="29F78CE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380" w:type="pct"/>
            <w:vAlign w:val="bottom"/>
          </w:tcPr>
          <w:p w14:paraId="7BA5DAA5" w14:textId="4B3B8151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(1,243)</w:t>
            </w:r>
          </w:p>
        </w:tc>
        <w:tc>
          <w:tcPr>
            <w:tcW w:w="380" w:type="pct"/>
            <w:vAlign w:val="bottom"/>
          </w:tcPr>
          <w:p w14:paraId="7397460B" w14:textId="44DCE6C7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380" w:type="pct"/>
            <w:vAlign w:val="bottom"/>
          </w:tcPr>
          <w:p w14:paraId="7E193029" w14:textId="698E3EC6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(371)</w:t>
            </w:r>
          </w:p>
        </w:tc>
        <w:tc>
          <w:tcPr>
            <w:tcW w:w="380" w:type="pct"/>
            <w:vAlign w:val="bottom"/>
          </w:tcPr>
          <w:p w14:paraId="447F114B" w14:textId="110B340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380" w:type="pct"/>
            <w:vAlign w:val="bottom"/>
          </w:tcPr>
          <w:p w14:paraId="6F7A6F28" w14:textId="65E7DE11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470740E0" w14:textId="393EA410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15E75BD" w14:textId="7092003F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76" w:type="pct"/>
            <w:vAlign w:val="bottom"/>
          </w:tcPr>
          <w:p w14:paraId="1FD78B7C" w14:textId="537EA0F8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352" w:rsidRPr="00B33603" w14:paraId="775580CD" w14:textId="1E62DDA0" w:rsidTr="004E32C6">
        <w:tc>
          <w:tcPr>
            <w:tcW w:w="1200" w:type="pct"/>
          </w:tcPr>
          <w:p w14:paraId="55CF6E3E" w14:textId="77777777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  <w:r w:rsidRPr="00B33603">
              <w:rPr>
                <w:b/>
                <w:bCs/>
                <w:sz w:val="26"/>
                <w:szCs w:val="26"/>
              </w:rPr>
              <w:t xml:space="preserve"> (</w:t>
            </w:r>
            <w:r w:rsidRPr="00B33603">
              <w:rPr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B33603">
              <w:rPr>
                <w:b/>
                <w:bCs/>
                <w:sz w:val="26"/>
                <w:szCs w:val="26"/>
              </w:rPr>
              <w:t>100)</w:t>
            </w:r>
          </w:p>
        </w:tc>
        <w:tc>
          <w:tcPr>
            <w:tcW w:w="380" w:type="pct"/>
            <w:vAlign w:val="bottom"/>
          </w:tcPr>
          <w:p w14:paraId="3883A822" w14:textId="0BB04C2E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1,835</w:t>
            </w:r>
          </w:p>
        </w:tc>
        <w:tc>
          <w:tcPr>
            <w:tcW w:w="380" w:type="pct"/>
            <w:vAlign w:val="bottom"/>
          </w:tcPr>
          <w:p w14:paraId="11C518A4" w14:textId="137F7C90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2,038</w:t>
            </w:r>
          </w:p>
        </w:tc>
        <w:tc>
          <w:tcPr>
            <w:tcW w:w="380" w:type="pct"/>
            <w:vAlign w:val="bottom"/>
          </w:tcPr>
          <w:p w14:paraId="31D8045B" w14:textId="27099B7C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380" w:type="pct"/>
            <w:vAlign w:val="bottom"/>
          </w:tcPr>
          <w:p w14:paraId="621C6568" w14:textId="369EB26C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1,144</w:t>
            </w:r>
          </w:p>
        </w:tc>
        <w:tc>
          <w:tcPr>
            <w:tcW w:w="380" w:type="pct"/>
            <w:vAlign w:val="bottom"/>
          </w:tcPr>
          <w:p w14:paraId="74B73EC6" w14:textId="012FB2ED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475</w:t>
            </w:r>
          </w:p>
        </w:tc>
        <w:tc>
          <w:tcPr>
            <w:tcW w:w="380" w:type="pct"/>
            <w:vAlign w:val="bottom"/>
          </w:tcPr>
          <w:p w14:paraId="0986E624" w14:textId="1DEFF1D6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380" w:type="pct"/>
            <w:vAlign w:val="bottom"/>
          </w:tcPr>
          <w:p w14:paraId="77F1C34D" w14:textId="50001612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(239)</w:t>
            </w:r>
          </w:p>
        </w:tc>
        <w:tc>
          <w:tcPr>
            <w:tcW w:w="380" w:type="pct"/>
            <w:vAlign w:val="bottom"/>
          </w:tcPr>
          <w:p w14:paraId="10DE64A0" w14:textId="0BE567EA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343200EE" w14:textId="2CA09922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1,556</w:t>
            </w:r>
          </w:p>
        </w:tc>
        <w:tc>
          <w:tcPr>
            <w:tcW w:w="376" w:type="pct"/>
            <w:vAlign w:val="bottom"/>
          </w:tcPr>
          <w:p w14:paraId="7D5A7409" w14:textId="527643B6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1,596</w:t>
            </w:r>
          </w:p>
        </w:tc>
      </w:tr>
      <w:tr w:rsidR="00403352" w:rsidRPr="00B33603" w14:paraId="502231CF" w14:textId="77777777" w:rsidTr="004E32C6">
        <w:tc>
          <w:tcPr>
            <w:tcW w:w="1200" w:type="pct"/>
          </w:tcPr>
          <w:p w14:paraId="20156EF7" w14:textId="2F4457C8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rFonts w:hint="cs"/>
                <w:i/>
                <w:iCs/>
                <w:sz w:val="26"/>
                <w:szCs w:val="26"/>
                <w:u w:val="single"/>
                <w:cs/>
              </w:rPr>
              <w:t>หัก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กำไร</w:t>
            </w:r>
            <w:r w:rsidRPr="00B33603">
              <w:rPr>
                <w:sz w:val="26"/>
                <w:szCs w:val="26"/>
              </w:rPr>
              <w:t xml:space="preserve"> (</w:t>
            </w:r>
            <w:r w:rsidRPr="00B33603">
              <w:rPr>
                <w:rFonts w:hint="cs"/>
                <w:sz w:val="26"/>
                <w:szCs w:val="26"/>
                <w:cs/>
              </w:rPr>
              <w:t>ขาดทุน</w:t>
            </w:r>
            <w:r w:rsidRPr="00B33603">
              <w:rPr>
                <w:sz w:val="26"/>
                <w:szCs w:val="26"/>
              </w:rPr>
              <w:t xml:space="preserve">) </w:t>
            </w:r>
            <w:r w:rsidRPr="00B33603">
              <w:rPr>
                <w:rFonts w:hint="cs"/>
                <w:sz w:val="26"/>
                <w:szCs w:val="26"/>
                <w:cs/>
              </w:rPr>
              <w:t>เบ็ดเสร็จรวมของ</w:t>
            </w:r>
            <w:r w:rsidRPr="00B33603">
              <w:rPr>
                <w:sz w:val="26"/>
                <w:szCs w:val="26"/>
              </w:rPr>
              <w:br/>
            </w:r>
            <w:r w:rsidRPr="00B33603">
              <w:rPr>
                <w:rFonts w:hint="cs"/>
                <w:sz w:val="26"/>
                <w:szCs w:val="26"/>
                <w:cs/>
              </w:rPr>
              <w:t>ส่วนที่ไม่มีอำนาจควบคุม</w:t>
            </w:r>
          </w:p>
        </w:tc>
        <w:tc>
          <w:tcPr>
            <w:tcW w:w="380" w:type="pct"/>
            <w:vAlign w:val="bottom"/>
          </w:tcPr>
          <w:p w14:paraId="714EC2EF" w14:textId="6D7DED0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7599366B" w14:textId="12FA55D3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1C9A0C8" w14:textId="71A9B39E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7F29E082" w14:textId="165CAA00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496E2DA" w14:textId="7BF28BF3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380" w:type="pct"/>
            <w:vAlign w:val="bottom"/>
          </w:tcPr>
          <w:p w14:paraId="2B896FFB" w14:textId="22EFF43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  <w:tc>
          <w:tcPr>
            <w:tcW w:w="380" w:type="pct"/>
            <w:vAlign w:val="bottom"/>
          </w:tcPr>
          <w:p w14:paraId="1D529F71" w14:textId="0F3AEA6B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5BB7052" w14:textId="354B883A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3759CC70" w14:textId="5308AFAC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76" w:type="pct"/>
            <w:vAlign w:val="bottom"/>
          </w:tcPr>
          <w:p w14:paraId="0B04BF0E" w14:textId="0F484336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352" w:rsidRPr="00B33603" w14:paraId="07296C5A" w14:textId="77777777" w:rsidTr="004E32C6">
        <w:tc>
          <w:tcPr>
            <w:tcW w:w="1200" w:type="pct"/>
          </w:tcPr>
          <w:p w14:paraId="47FCF171" w14:textId="77777777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4DC76374" w14:textId="7D7EDA43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1,835</w:t>
            </w:r>
          </w:p>
        </w:tc>
        <w:tc>
          <w:tcPr>
            <w:tcW w:w="380" w:type="pct"/>
            <w:vAlign w:val="bottom"/>
          </w:tcPr>
          <w:p w14:paraId="753F2617" w14:textId="06883B33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2,038</w:t>
            </w:r>
          </w:p>
        </w:tc>
        <w:tc>
          <w:tcPr>
            <w:tcW w:w="380" w:type="pct"/>
            <w:vAlign w:val="bottom"/>
          </w:tcPr>
          <w:p w14:paraId="12A52F1A" w14:textId="5BD383C7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380" w:type="pct"/>
            <w:vAlign w:val="bottom"/>
          </w:tcPr>
          <w:p w14:paraId="660CBDE7" w14:textId="5C735749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1,144</w:t>
            </w:r>
          </w:p>
        </w:tc>
        <w:tc>
          <w:tcPr>
            <w:tcW w:w="380" w:type="pct"/>
            <w:vAlign w:val="bottom"/>
          </w:tcPr>
          <w:p w14:paraId="11DE2F5F" w14:textId="4FE87E3C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413</w:t>
            </w:r>
          </w:p>
        </w:tc>
        <w:tc>
          <w:tcPr>
            <w:tcW w:w="380" w:type="pct"/>
            <w:vAlign w:val="bottom"/>
          </w:tcPr>
          <w:p w14:paraId="13CC0AEF" w14:textId="253FA129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579</w:t>
            </w:r>
          </w:p>
        </w:tc>
        <w:tc>
          <w:tcPr>
            <w:tcW w:w="380" w:type="pct"/>
            <w:vAlign w:val="bottom"/>
          </w:tcPr>
          <w:p w14:paraId="4B9F2809" w14:textId="14170AF2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(239)</w:t>
            </w:r>
          </w:p>
        </w:tc>
        <w:tc>
          <w:tcPr>
            <w:tcW w:w="380" w:type="pct"/>
            <w:vAlign w:val="bottom"/>
          </w:tcPr>
          <w:p w14:paraId="33CFB75D" w14:textId="21568CB5" w:rsidR="00403352" w:rsidRPr="00B33603" w:rsidRDefault="00403352" w:rsidP="00F73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6961903" w14:textId="1B410CF0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1,556</w:t>
            </w:r>
          </w:p>
        </w:tc>
        <w:tc>
          <w:tcPr>
            <w:tcW w:w="376" w:type="pct"/>
            <w:vAlign w:val="bottom"/>
          </w:tcPr>
          <w:p w14:paraId="474A4442" w14:textId="299A1F04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1,596</w:t>
            </w:r>
          </w:p>
        </w:tc>
      </w:tr>
      <w:tr w:rsidR="00403352" w:rsidRPr="00B33603" w14:paraId="4D1ACAB9" w14:textId="29E445F9" w:rsidTr="004E32C6">
        <w:tc>
          <w:tcPr>
            <w:tcW w:w="1200" w:type="pct"/>
          </w:tcPr>
          <w:p w14:paraId="759DF1F3" w14:textId="6A169B3E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กำไร</w:t>
            </w:r>
            <w:r w:rsidRPr="00B33603">
              <w:rPr>
                <w:sz w:val="26"/>
                <w:szCs w:val="26"/>
              </w:rPr>
              <w:t xml:space="preserve"> (</w:t>
            </w:r>
            <w:r w:rsidRPr="00B33603">
              <w:rPr>
                <w:sz w:val="26"/>
                <w:szCs w:val="26"/>
                <w:cs/>
              </w:rPr>
              <w:t>ขาดทุน</w:t>
            </w:r>
            <w:r w:rsidRPr="00B33603">
              <w:rPr>
                <w:sz w:val="26"/>
                <w:szCs w:val="26"/>
              </w:rPr>
              <w:t xml:space="preserve">) </w:t>
            </w:r>
            <w:r w:rsidRPr="00B33603">
              <w:rPr>
                <w:sz w:val="26"/>
                <w:szCs w:val="26"/>
                <w:cs/>
              </w:rPr>
              <w:t>เบ็ดเสร็จรวมตาม</w:t>
            </w:r>
            <w:r w:rsidRPr="00B33603">
              <w:rPr>
                <w:sz w:val="26"/>
                <w:szCs w:val="26"/>
              </w:rPr>
              <w:br/>
            </w:r>
            <w:r w:rsidRPr="00B33603">
              <w:rPr>
                <w:sz w:val="26"/>
                <w:szCs w:val="26"/>
                <w:cs/>
              </w:rPr>
              <w:t>ส่วนได้เสียของ</w:t>
            </w:r>
            <w:r w:rsidRPr="00B33603">
              <w:rPr>
                <w:rFonts w:hint="cs"/>
                <w:sz w:val="26"/>
                <w:szCs w:val="26"/>
                <w:cs/>
              </w:rPr>
              <w:t>กลุ่ม</w:t>
            </w:r>
            <w:r w:rsidRPr="00B33603">
              <w:rPr>
                <w:sz w:val="26"/>
                <w:szCs w:val="26"/>
                <w:cs/>
              </w:rPr>
              <w:t>บริษัท</w:t>
            </w:r>
          </w:p>
        </w:tc>
        <w:tc>
          <w:tcPr>
            <w:tcW w:w="380" w:type="pct"/>
            <w:vAlign w:val="bottom"/>
          </w:tcPr>
          <w:p w14:paraId="2C7B9C94" w14:textId="236C2F9B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380" w:type="pct"/>
            <w:vAlign w:val="bottom"/>
          </w:tcPr>
          <w:p w14:paraId="4757E8CB" w14:textId="28D918B5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380" w:type="pct"/>
            <w:vAlign w:val="bottom"/>
          </w:tcPr>
          <w:p w14:paraId="27466FA5" w14:textId="6FEE6150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380" w:type="pct"/>
            <w:vAlign w:val="bottom"/>
          </w:tcPr>
          <w:p w14:paraId="697A78BF" w14:textId="2718201E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380" w:type="pct"/>
            <w:vAlign w:val="bottom"/>
          </w:tcPr>
          <w:p w14:paraId="6FF1D216" w14:textId="6394E1A8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380" w:type="pct"/>
            <w:vAlign w:val="bottom"/>
          </w:tcPr>
          <w:p w14:paraId="68BF42FE" w14:textId="61A1E42A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380" w:type="pct"/>
            <w:vAlign w:val="bottom"/>
          </w:tcPr>
          <w:p w14:paraId="074DC2B1" w14:textId="717BEB4F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(156)</w:t>
            </w:r>
          </w:p>
        </w:tc>
        <w:tc>
          <w:tcPr>
            <w:tcW w:w="380" w:type="pct"/>
            <w:vAlign w:val="bottom"/>
          </w:tcPr>
          <w:p w14:paraId="4D32B49A" w14:textId="5CC1B62E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A852762" w14:textId="1E83F28B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376" w:type="pct"/>
            <w:vAlign w:val="bottom"/>
          </w:tcPr>
          <w:p w14:paraId="014495CD" w14:textId="7B6AE73F" w:rsidR="00403352" w:rsidRPr="00B33603" w:rsidRDefault="00403352" w:rsidP="00D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403352" w:rsidRPr="00B33603" w14:paraId="40718BCC" w14:textId="542EAA7D" w:rsidTr="004E32C6">
        <w:tc>
          <w:tcPr>
            <w:tcW w:w="1200" w:type="pct"/>
          </w:tcPr>
          <w:p w14:paraId="17DFED55" w14:textId="1784AF50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380" w:type="pct"/>
            <w:vAlign w:val="bottom"/>
          </w:tcPr>
          <w:p w14:paraId="7500F4E8" w14:textId="086B1C10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4A08C5B" w14:textId="23FF7D1D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F000DC0" w14:textId="11A44E5A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380" w:type="pct"/>
            <w:vAlign w:val="bottom"/>
          </w:tcPr>
          <w:p w14:paraId="7A2E1FF2" w14:textId="675E88CB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380" w:type="pct"/>
            <w:vAlign w:val="bottom"/>
          </w:tcPr>
          <w:p w14:paraId="658FAE14" w14:textId="30B2B32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68A9B5C0" w14:textId="528EDB98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5A576638" w14:textId="0B30CF9A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380" w:type="pct"/>
            <w:vAlign w:val="bottom"/>
          </w:tcPr>
          <w:p w14:paraId="65F96834" w14:textId="0E76DB34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764CC40" w14:textId="607F2902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76" w:type="pct"/>
            <w:vAlign w:val="bottom"/>
          </w:tcPr>
          <w:p w14:paraId="10FC6229" w14:textId="72CE17A8" w:rsidR="00403352" w:rsidRPr="00B33603" w:rsidRDefault="00403352" w:rsidP="00D7225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352" w:rsidRPr="00B33603" w14:paraId="55E63274" w14:textId="08A7BA5B" w:rsidTr="004E32C6">
        <w:trPr>
          <w:trHeight w:val="53"/>
        </w:trPr>
        <w:tc>
          <w:tcPr>
            <w:tcW w:w="1200" w:type="pct"/>
          </w:tcPr>
          <w:p w14:paraId="5F0CD691" w14:textId="07F35C23" w:rsidR="00403352" w:rsidRPr="00B33603" w:rsidRDefault="00403352" w:rsidP="00D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B33603">
              <w:rPr>
                <w:b/>
                <w:bCs/>
                <w:sz w:val="26"/>
                <w:szCs w:val="26"/>
              </w:rPr>
              <w:t xml:space="preserve"> (</w:t>
            </w: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ขาดทุน</w:t>
            </w:r>
            <w:r w:rsidRPr="00B33603">
              <w:rPr>
                <w:b/>
                <w:bCs/>
                <w:sz w:val="26"/>
                <w:szCs w:val="26"/>
              </w:rPr>
              <w:t xml:space="preserve">) </w:t>
            </w:r>
            <w:r w:rsidRPr="00B33603">
              <w:rPr>
                <w:rFonts w:hint="cs"/>
                <w:b/>
                <w:bCs/>
                <w:sz w:val="26"/>
                <w:szCs w:val="26"/>
                <w:cs/>
              </w:rPr>
              <w:t>ขาดทุน</w:t>
            </w:r>
            <w:r w:rsidRPr="00B33603">
              <w:rPr>
                <w:b/>
                <w:bCs/>
                <w:sz w:val="26"/>
                <w:szCs w:val="26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380" w:type="pct"/>
            <w:vAlign w:val="bottom"/>
          </w:tcPr>
          <w:p w14:paraId="466C8158" w14:textId="5B0E5155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380" w:type="pct"/>
            <w:vAlign w:val="bottom"/>
          </w:tcPr>
          <w:p w14:paraId="0A906121" w14:textId="22D6ACFD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509</w:t>
            </w:r>
          </w:p>
        </w:tc>
        <w:tc>
          <w:tcPr>
            <w:tcW w:w="380" w:type="pct"/>
            <w:vAlign w:val="bottom"/>
          </w:tcPr>
          <w:p w14:paraId="43C978E9" w14:textId="3E49A177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380" w:type="pct"/>
            <w:vAlign w:val="bottom"/>
          </w:tcPr>
          <w:p w14:paraId="522F7331" w14:textId="29C42806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380" w:type="pct"/>
            <w:vAlign w:val="bottom"/>
          </w:tcPr>
          <w:p w14:paraId="650023B3" w14:textId="65404731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380" w:type="pct"/>
            <w:vAlign w:val="bottom"/>
          </w:tcPr>
          <w:p w14:paraId="505ED56B" w14:textId="6DF81AE9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380" w:type="pct"/>
            <w:vAlign w:val="bottom"/>
          </w:tcPr>
          <w:p w14:paraId="62DD0E12" w14:textId="19244B4F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(180)</w:t>
            </w:r>
          </w:p>
        </w:tc>
        <w:tc>
          <w:tcPr>
            <w:tcW w:w="380" w:type="pct"/>
            <w:vAlign w:val="bottom"/>
          </w:tcPr>
          <w:p w14:paraId="5571BF86" w14:textId="00C4213A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BA5B10B" w14:textId="4C90724A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323</w:t>
            </w:r>
          </w:p>
        </w:tc>
        <w:tc>
          <w:tcPr>
            <w:tcW w:w="376" w:type="pct"/>
            <w:vAlign w:val="bottom"/>
          </w:tcPr>
          <w:p w14:paraId="3E85B60F" w14:textId="128D843D" w:rsidR="00403352" w:rsidRPr="00B33603" w:rsidRDefault="00403352" w:rsidP="00D722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332</w:t>
            </w:r>
          </w:p>
        </w:tc>
      </w:tr>
      <w:tr w:rsidR="00403352" w:rsidRPr="00B33603" w14:paraId="13E3CB69" w14:textId="77777777" w:rsidTr="004E32C6">
        <w:trPr>
          <w:trHeight w:val="53"/>
        </w:trPr>
        <w:tc>
          <w:tcPr>
            <w:tcW w:w="1200" w:type="pct"/>
          </w:tcPr>
          <w:p w14:paraId="23DE1ACB" w14:textId="77777777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1AB6B437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E2C6CFB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395DD291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5F63E867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6D7AE8F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B505014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AAC64DD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2A62E84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C537069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80C1DE6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3352" w:rsidRPr="00B33603" w14:paraId="6AD22564" w14:textId="66F30A1B" w:rsidTr="004E32C6">
        <w:tc>
          <w:tcPr>
            <w:tcW w:w="1200" w:type="pct"/>
          </w:tcPr>
          <w:p w14:paraId="274E934E" w14:textId="2F8E413D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i/>
                <w:iCs/>
                <w:sz w:val="26"/>
                <w:szCs w:val="26"/>
              </w:rPr>
            </w:pPr>
            <w:r w:rsidRPr="00B33603">
              <w:rPr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B33603">
              <w:rPr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3603">
              <w:rPr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80" w:type="pct"/>
            <w:vAlign w:val="bottom"/>
          </w:tcPr>
          <w:p w14:paraId="7EAF1764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0C75D1B5" w14:textId="15440F2A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666FE1A5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178A6821" w14:textId="70CC3DE8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2C9E22E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54E5F875" w14:textId="1C27596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</w:tcPr>
          <w:p w14:paraId="057670CD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</w:tcPr>
          <w:p w14:paraId="2BD22265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73FEC2C5" w14:textId="32228AE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  <w:vAlign w:val="bottom"/>
          </w:tcPr>
          <w:p w14:paraId="0F830372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352" w:rsidRPr="00B33603" w14:paraId="30E155D9" w14:textId="2C843114" w:rsidTr="004E32C6">
        <w:tc>
          <w:tcPr>
            <w:tcW w:w="1200" w:type="pct"/>
          </w:tcPr>
          <w:p w14:paraId="1AF166A4" w14:textId="77777777" w:rsidR="00403352" w:rsidRPr="00B33603" w:rsidRDefault="00403352" w:rsidP="002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380" w:type="pct"/>
            <w:vAlign w:val="bottom"/>
          </w:tcPr>
          <w:p w14:paraId="4E000055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39FB580D" w14:textId="7F7531A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5859317C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6068367E" w14:textId="470650D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54E2CEE0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17A1E7C3" w14:textId="2CFBD9E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</w:tcPr>
          <w:p w14:paraId="6A043ED1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</w:tcPr>
          <w:p w14:paraId="3FEACE63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17189A9E" w14:textId="5643828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  <w:vAlign w:val="bottom"/>
          </w:tcPr>
          <w:p w14:paraId="25F04FCE" w14:textId="7777777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3352" w:rsidRPr="00B33603" w14:paraId="3454CE6F" w14:textId="659B647F" w:rsidTr="004E32C6">
        <w:tc>
          <w:tcPr>
            <w:tcW w:w="1200" w:type="pct"/>
          </w:tcPr>
          <w:p w14:paraId="4FA73D0C" w14:textId="77777777" w:rsidR="00403352" w:rsidRPr="00B33603" w:rsidRDefault="00403352" w:rsidP="00261A40">
            <w:pPr>
              <w:spacing w:line="320" w:lineRule="exact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380" w:type="pct"/>
            <w:vAlign w:val="bottom"/>
          </w:tcPr>
          <w:p w14:paraId="65300D25" w14:textId="2330100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B33603">
              <w:rPr>
                <w:rFonts w:ascii="Angsana New" w:hAnsi="Angsana New"/>
                <w:sz w:val="26"/>
                <w:szCs w:val="26"/>
              </w:rPr>
              <w:t>,642</w:t>
            </w:r>
          </w:p>
        </w:tc>
        <w:tc>
          <w:tcPr>
            <w:tcW w:w="380" w:type="pct"/>
            <w:vAlign w:val="bottom"/>
          </w:tcPr>
          <w:p w14:paraId="5DDDDFAE" w14:textId="52A9C3C9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1,299</w:t>
            </w:r>
          </w:p>
        </w:tc>
        <w:tc>
          <w:tcPr>
            <w:tcW w:w="380" w:type="pct"/>
            <w:vAlign w:val="bottom"/>
          </w:tcPr>
          <w:p w14:paraId="4B102FCB" w14:textId="04EFB40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1,788</w:t>
            </w:r>
          </w:p>
        </w:tc>
        <w:tc>
          <w:tcPr>
            <w:tcW w:w="380" w:type="pct"/>
            <w:vAlign w:val="bottom"/>
          </w:tcPr>
          <w:p w14:paraId="2584E2DD" w14:textId="7ADB3128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1,682</w:t>
            </w:r>
          </w:p>
        </w:tc>
        <w:tc>
          <w:tcPr>
            <w:tcW w:w="380" w:type="pct"/>
            <w:vAlign w:val="bottom"/>
          </w:tcPr>
          <w:p w14:paraId="707754C4" w14:textId="45F9D4F3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6,060</w:t>
            </w:r>
          </w:p>
        </w:tc>
        <w:tc>
          <w:tcPr>
            <w:tcW w:w="380" w:type="pct"/>
            <w:vAlign w:val="bottom"/>
          </w:tcPr>
          <w:p w14:paraId="7AE11183" w14:textId="1C6B4D37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  <w:tc>
          <w:tcPr>
            <w:tcW w:w="380" w:type="pct"/>
            <w:vAlign w:val="bottom"/>
          </w:tcPr>
          <w:p w14:paraId="1AF6AAAC" w14:textId="27C1D2B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380" w:type="pct"/>
            <w:vAlign w:val="bottom"/>
          </w:tcPr>
          <w:p w14:paraId="03FE4DB9" w14:textId="5BAE0C4A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380" w:type="pct"/>
            <w:vAlign w:val="bottom"/>
          </w:tcPr>
          <w:p w14:paraId="071D9973" w14:textId="566B07D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4,137</w:t>
            </w:r>
          </w:p>
        </w:tc>
        <w:tc>
          <w:tcPr>
            <w:tcW w:w="376" w:type="pct"/>
            <w:vAlign w:val="bottom"/>
          </w:tcPr>
          <w:p w14:paraId="15947738" w14:textId="39ED829A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</w:tr>
      <w:tr w:rsidR="00403352" w:rsidRPr="00B33603" w14:paraId="09974FD2" w14:textId="4E167D14" w:rsidTr="004E32C6">
        <w:tc>
          <w:tcPr>
            <w:tcW w:w="1200" w:type="pct"/>
          </w:tcPr>
          <w:p w14:paraId="3480511E" w14:textId="77777777" w:rsidR="00403352" w:rsidRPr="00B33603" w:rsidRDefault="00403352" w:rsidP="00261A40">
            <w:pPr>
              <w:spacing w:line="320" w:lineRule="exact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380" w:type="pct"/>
            <w:vAlign w:val="bottom"/>
          </w:tcPr>
          <w:p w14:paraId="378001D3" w14:textId="05E47C3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42,076</w:t>
            </w:r>
          </w:p>
        </w:tc>
        <w:tc>
          <w:tcPr>
            <w:tcW w:w="380" w:type="pct"/>
            <w:vAlign w:val="bottom"/>
          </w:tcPr>
          <w:p w14:paraId="39B4A8BE" w14:textId="12EC6755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45,257</w:t>
            </w:r>
          </w:p>
        </w:tc>
        <w:tc>
          <w:tcPr>
            <w:tcW w:w="380" w:type="pct"/>
            <w:vAlign w:val="bottom"/>
          </w:tcPr>
          <w:p w14:paraId="10776118" w14:textId="6D9C61F9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17,687</w:t>
            </w:r>
          </w:p>
        </w:tc>
        <w:tc>
          <w:tcPr>
            <w:tcW w:w="380" w:type="pct"/>
            <w:vAlign w:val="bottom"/>
          </w:tcPr>
          <w:p w14:paraId="1F514396" w14:textId="23677649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20,122</w:t>
            </w:r>
          </w:p>
        </w:tc>
        <w:tc>
          <w:tcPr>
            <w:tcW w:w="380" w:type="pct"/>
            <w:vAlign w:val="bottom"/>
          </w:tcPr>
          <w:p w14:paraId="7F331F3C" w14:textId="5331867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26,350</w:t>
            </w:r>
          </w:p>
        </w:tc>
        <w:tc>
          <w:tcPr>
            <w:tcW w:w="380" w:type="pct"/>
            <w:vAlign w:val="bottom"/>
          </w:tcPr>
          <w:p w14:paraId="41733533" w14:textId="2E015D8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23,734</w:t>
            </w:r>
          </w:p>
        </w:tc>
        <w:tc>
          <w:tcPr>
            <w:tcW w:w="380" w:type="pct"/>
            <w:vAlign w:val="bottom"/>
          </w:tcPr>
          <w:p w14:paraId="59AA9EFC" w14:textId="3BF10676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5,438</w:t>
            </w:r>
          </w:p>
        </w:tc>
        <w:tc>
          <w:tcPr>
            <w:tcW w:w="380" w:type="pct"/>
            <w:vAlign w:val="bottom"/>
          </w:tcPr>
          <w:p w14:paraId="01A21094" w14:textId="62649A5C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5,136</w:t>
            </w:r>
          </w:p>
        </w:tc>
        <w:tc>
          <w:tcPr>
            <w:tcW w:w="380" w:type="pct"/>
            <w:vAlign w:val="bottom"/>
          </w:tcPr>
          <w:p w14:paraId="3F1AEC6E" w14:textId="24861AF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7,597</w:t>
            </w:r>
          </w:p>
        </w:tc>
        <w:tc>
          <w:tcPr>
            <w:tcW w:w="376" w:type="pct"/>
            <w:vAlign w:val="bottom"/>
          </w:tcPr>
          <w:p w14:paraId="06ED115B" w14:textId="1AF5A89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7,763</w:t>
            </w:r>
          </w:p>
        </w:tc>
      </w:tr>
      <w:tr w:rsidR="00403352" w:rsidRPr="00B33603" w14:paraId="41C27D8F" w14:textId="751CACF2" w:rsidTr="004E32C6">
        <w:tc>
          <w:tcPr>
            <w:tcW w:w="1200" w:type="pct"/>
          </w:tcPr>
          <w:p w14:paraId="0CDDF459" w14:textId="77777777" w:rsidR="00403352" w:rsidRPr="00B33603" w:rsidRDefault="00403352" w:rsidP="00261A40">
            <w:pPr>
              <w:spacing w:line="320" w:lineRule="exact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80" w:type="pct"/>
            <w:vAlign w:val="bottom"/>
          </w:tcPr>
          <w:p w14:paraId="6E5E754B" w14:textId="297D49D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(2,744)</w:t>
            </w:r>
          </w:p>
        </w:tc>
        <w:tc>
          <w:tcPr>
            <w:tcW w:w="380" w:type="pct"/>
            <w:vAlign w:val="bottom"/>
          </w:tcPr>
          <w:p w14:paraId="39F3B1A1" w14:textId="76132A10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(1,651)</w:t>
            </w:r>
          </w:p>
        </w:tc>
        <w:tc>
          <w:tcPr>
            <w:tcW w:w="380" w:type="pct"/>
            <w:vAlign w:val="bottom"/>
          </w:tcPr>
          <w:p w14:paraId="1CA03599" w14:textId="2C1F8306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(1,772)</w:t>
            </w:r>
          </w:p>
        </w:tc>
        <w:tc>
          <w:tcPr>
            <w:tcW w:w="380" w:type="pct"/>
            <w:vAlign w:val="bottom"/>
          </w:tcPr>
          <w:p w14:paraId="6DF1EFD3" w14:textId="4FF24078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(842)</w:t>
            </w:r>
          </w:p>
        </w:tc>
        <w:tc>
          <w:tcPr>
            <w:tcW w:w="380" w:type="pct"/>
            <w:vAlign w:val="bottom"/>
          </w:tcPr>
          <w:p w14:paraId="27051AC2" w14:textId="1BA00A6C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(1,710)</w:t>
            </w:r>
          </w:p>
        </w:tc>
        <w:tc>
          <w:tcPr>
            <w:tcW w:w="380" w:type="pct"/>
            <w:vAlign w:val="bottom"/>
          </w:tcPr>
          <w:p w14:paraId="569E6596" w14:textId="65BC8801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(716)</w:t>
            </w:r>
          </w:p>
        </w:tc>
        <w:tc>
          <w:tcPr>
            <w:tcW w:w="380" w:type="pct"/>
            <w:vAlign w:val="bottom"/>
          </w:tcPr>
          <w:p w14:paraId="1B21C4AF" w14:textId="39FFA898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(672)</w:t>
            </w:r>
          </w:p>
        </w:tc>
        <w:tc>
          <w:tcPr>
            <w:tcW w:w="380" w:type="pct"/>
            <w:vAlign w:val="bottom"/>
          </w:tcPr>
          <w:p w14:paraId="79831FF6" w14:textId="691BD325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(1,221)</w:t>
            </w:r>
          </w:p>
        </w:tc>
        <w:tc>
          <w:tcPr>
            <w:tcW w:w="380" w:type="pct"/>
            <w:vAlign w:val="bottom"/>
          </w:tcPr>
          <w:p w14:paraId="5A6445FF" w14:textId="3F4ECA6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(719)</w:t>
            </w:r>
          </w:p>
        </w:tc>
        <w:tc>
          <w:tcPr>
            <w:tcW w:w="376" w:type="pct"/>
            <w:vAlign w:val="bottom"/>
          </w:tcPr>
          <w:p w14:paraId="53DE2A17" w14:textId="7A15542A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(706)</w:t>
            </w:r>
          </w:p>
        </w:tc>
      </w:tr>
      <w:tr w:rsidR="00403352" w:rsidRPr="00B33603" w14:paraId="7530E353" w14:textId="3D859C8B" w:rsidTr="004E32C6">
        <w:tc>
          <w:tcPr>
            <w:tcW w:w="1200" w:type="pct"/>
          </w:tcPr>
          <w:p w14:paraId="5D57AADE" w14:textId="77777777" w:rsidR="00403352" w:rsidRPr="00B33603" w:rsidRDefault="00403352" w:rsidP="00261A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หนี้สินไม่หมุนเวียน</w:t>
            </w:r>
            <w:r w:rsidRPr="00B33603">
              <w:rPr>
                <w:sz w:val="26"/>
                <w:szCs w:val="26"/>
                <w:cs/>
              </w:rPr>
              <w:tab/>
            </w:r>
          </w:p>
        </w:tc>
        <w:tc>
          <w:tcPr>
            <w:tcW w:w="380" w:type="pct"/>
            <w:vAlign w:val="bottom"/>
          </w:tcPr>
          <w:p w14:paraId="61E445D2" w14:textId="4223099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(30,090)</w:t>
            </w:r>
          </w:p>
        </w:tc>
        <w:tc>
          <w:tcPr>
            <w:tcW w:w="380" w:type="pct"/>
            <w:vAlign w:val="bottom"/>
          </w:tcPr>
          <w:p w14:paraId="0742F146" w14:textId="6B4A4271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(32,775)</w:t>
            </w:r>
          </w:p>
        </w:tc>
        <w:tc>
          <w:tcPr>
            <w:tcW w:w="380" w:type="pct"/>
            <w:vAlign w:val="bottom"/>
          </w:tcPr>
          <w:p w14:paraId="1B259CAA" w14:textId="15A9CC14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(13,560)</w:t>
            </w:r>
          </w:p>
        </w:tc>
        <w:tc>
          <w:tcPr>
            <w:tcW w:w="380" w:type="pct"/>
            <w:vAlign w:val="bottom"/>
          </w:tcPr>
          <w:p w14:paraId="54F2BF87" w14:textId="2E06E585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(13,319)</w:t>
            </w:r>
          </w:p>
        </w:tc>
        <w:tc>
          <w:tcPr>
            <w:tcW w:w="380" w:type="pct"/>
            <w:vAlign w:val="bottom"/>
          </w:tcPr>
          <w:p w14:paraId="5924D22A" w14:textId="599FF961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(21,008)</w:t>
            </w:r>
          </w:p>
        </w:tc>
        <w:tc>
          <w:tcPr>
            <w:tcW w:w="380" w:type="pct"/>
            <w:vAlign w:val="bottom"/>
          </w:tcPr>
          <w:p w14:paraId="491C5267" w14:textId="692EE4D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(16,326)</w:t>
            </w:r>
          </w:p>
        </w:tc>
        <w:tc>
          <w:tcPr>
            <w:tcW w:w="380" w:type="pct"/>
            <w:vAlign w:val="bottom"/>
          </w:tcPr>
          <w:p w14:paraId="4DD58768" w14:textId="0636160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(1,791)</w:t>
            </w:r>
          </w:p>
        </w:tc>
        <w:tc>
          <w:tcPr>
            <w:tcW w:w="380" w:type="pct"/>
            <w:vAlign w:val="bottom"/>
          </w:tcPr>
          <w:p w14:paraId="13B87800" w14:textId="4F642BDE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(1,165)</w:t>
            </w:r>
          </w:p>
        </w:tc>
        <w:tc>
          <w:tcPr>
            <w:tcW w:w="380" w:type="pct"/>
            <w:vAlign w:val="bottom"/>
          </w:tcPr>
          <w:p w14:paraId="4EA678BC" w14:textId="7EC8C5F8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(1,047)</w:t>
            </w:r>
          </w:p>
        </w:tc>
        <w:tc>
          <w:tcPr>
            <w:tcW w:w="376" w:type="pct"/>
            <w:vAlign w:val="bottom"/>
          </w:tcPr>
          <w:p w14:paraId="63729930" w14:textId="5704F132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(1,148)</w:t>
            </w:r>
          </w:p>
        </w:tc>
      </w:tr>
      <w:tr w:rsidR="00403352" w:rsidRPr="00B33603" w14:paraId="007DCF8D" w14:textId="4C8B036C" w:rsidTr="004E32C6">
        <w:tc>
          <w:tcPr>
            <w:tcW w:w="1200" w:type="pct"/>
          </w:tcPr>
          <w:p w14:paraId="6F8DCDF4" w14:textId="77777777" w:rsidR="00403352" w:rsidRPr="00B33603" w:rsidRDefault="00403352" w:rsidP="00261A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B33603">
              <w:rPr>
                <w:b/>
                <w:bCs/>
                <w:sz w:val="26"/>
                <w:szCs w:val="26"/>
              </w:rPr>
              <w:t>100)</w:t>
            </w:r>
          </w:p>
        </w:tc>
        <w:tc>
          <w:tcPr>
            <w:tcW w:w="380" w:type="pct"/>
            <w:vAlign w:val="bottom"/>
          </w:tcPr>
          <w:p w14:paraId="0172CA84" w14:textId="4725964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12,884</w:t>
            </w:r>
          </w:p>
        </w:tc>
        <w:tc>
          <w:tcPr>
            <w:tcW w:w="380" w:type="pct"/>
            <w:vAlign w:val="bottom"/>
          </w:tcPr>
          <w:p w14:paraId="2E22EB93" w14:textId="2F790DFC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12,130</w:t>
            </w:r>
          </w:p>
        </w:tc>
        <w:tc>
          <w:tcPr>
            <w:tcW w:w="380" w:type="pct"/>
            <w:vAlign w:val="bottom"/>
          </w:tcPr>
          <w:p w14:paraId="6D1D03C5" w14:textId="36105676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4,143</w:t>
            </w:r>
          </w:p>
        </w:tc>
        <w:tc>
          <w:tcPr>
            <w:tcW w:w="380" w:type="pct"/>
            <w:vAlign w:val="bottom"/>
          </w:tcPr>
          <w:p w14:paraId="76A78382" w14:textId="2BD1C7C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7,643</w:t>
            </w:r>
          </w:p>
        </w:tc>
        <w:tc>
          <w:tcPr>
            <w:tcW w:w="380" w:type="pct"/>
            <w:vAlign w:val="bottom"/>
          </w:tcPr>
          <w:p w14:paraId="17E1C9FA" w14:textId="29E91D9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9,692</w:t>
            </w:r>
          </w:p>
        </w:tc>
        <w:tc>
          <w:tcPr>
            <w:tcW w:w="380" w:type="pct"/>
            <w:vAlign w:val="bottom"/>
          </w:tcPr>
          <w:p w14:paraId="585DAF3E" w14:textId="6F21FC7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7,700</w:t>
            </w:r>
          </w:p>
        </w:tc>
        <w:tc>
          <w:tcPr>
            <w:tcW w:w="380" w:type="pct"/>
            <w:vAlign w:val="bottom"/>
          </w:tcPr>
          <w:p w14:paraId="16A8F198" w14:textId="328F2B29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3,838</w:t>
            </w:r>
          </w:p>
        </w:tc>
        <w:tc>
          <w:tcPr>
            <w:tcW w:w="380" w:type="pct"/>
            <w:vAlign w:val="bottom"/>
          </w:tcPr>
          <w:p w14:paraId="6A49187A" w14:textId="30A96155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4,062</w:t>
            </w:r>
          </w:p>
        </w:tc>
        <w:tc>
          <w:tcPr>
            <w:tcW w:w="380" w:type="pct"/>
            <w:vAlign w:val="bottom"/>
          </w:tcPr>
          <w:p w14:paraId="56EFF7EB" w14:textId="1BD75D0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9,968</w:t>
            </w:r>
          </w:p>
        </w:tc>
        <w:tc>
          <w:tcPr>
            <w:tcW w:w="376" w:type="pct"/>
            <w:vAlign w:val="bottom"/>
          </w:tcPr>
          <w:p w14:paraId="4F06CFA8" w14:textId="1B523921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10,823</w:t>
            </w:r>
          </w:p>
        </w:tc>
      </w:tr>
      <w:tr w:rsidR="00403352" w:rsidRPr="00B33603" w14:paraId="7716851C" w14:textId="77777777" w:rsidTr="004E32C6">
        <w:tc>
          <w:tcPr>
            <w:tcW w:w="1200" w:type="pct"/>
          </w:tcPr>
          <w:p w14:paraId="164FCC07" w14:textId="365183B0" w:rsidR="00403352" w:rsidRPr="00B33603" w:rsidRDefault="00403352" w:rsidP="00261A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33603">
              <w:rPr>
                <w:i/>
                <w:iCs/>
                <w:sz w:val="26"/>
                <w:szCs w:val="26"/>
                <w:u w:val="single"/>
                <w:cs/>
              </w:rPr>
              <w:t>หัก</w:t>
            </w:r>
            <w:r w:rsidRPr="00B33603">
              <w:rPr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380" w:type="pct"/>
            <w:vAlign w:val="bottom"/>
          </w:tcPr>
          <w:p w14:paraId="0E52EFF4" w14:textId="1DABD6DB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ECC1B17" w14:textId="645E44C1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73804B8" w14:textId="76213F0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5B19C5A2" w14:textId="747AD5DD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06BFB9F0" w14:textId="276B6AA9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(1,080)</w:t>
            </w:r>
          </w:p>
        </w:tc>
        <w:tc>
          <w:tcPr>
            <w:tcW w:w="380" w:type="pct"/>
            <w:vAlign w:val="bottom"/>
          </w:tcPr>
          <w:p w14:paraId="044CD6C0" w14:textId="5EE7941C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(1,075)</w:t>
            </w:r>
          </w:p>
        </w:tc>
        <w:tc>
          <w:tcPr>
            <w:tcW w:w="380" w:type="pct"/>
            <w:vAlign w:val="bottom"/>
          </w:tcPr>
          <w:p w14:paraId="430F21CB" w14:textId="40C7A61B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36903194" w14:textId="6D07BEBC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0" w:type="pct"/>
            <w:vAlign w:val="bottom"/>
          </w:tcPr>
          <w:p w14:paraId="17FA9A81" w14:textId="6043FD6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76" w:type="pct"/>
            <w:vAlign w:val="bottom"/>
          </w:tcPr>
          <w:p w14:paraId="04060C67" w14:textId="2B5C2A70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352" w:rsidRPr="00B33603" w14:paraId="6442C795" w14:textId="77777777" w:rsidTr="004E32C6">
        <w:tc>
          <w:tcPr>
            <w:tcW w:w="1200" w:type="pct"/>
          </w:tcPr>
          <w:p w14:paraId="41CFB193" w14:textId="77777777" w:rsidR="00403352" w:rsidRPr="00B33603" w:rsidRDefault="00403352" w:rsidP="00261A4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0" w:type="pct"/>
            <w:vAlign w:val="bottom"/>
          </w:tcPr>
          <w:p w14:paraId="57DC1E48" w14:textId="55BC03F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12,884</w:t>
            </w:r>
          </w:p>
        </w:tc>
        <w:tc>
          <w:tcPr>
            <w:tcW w:w="380" w:type="pct"/>
            <w:vAlign w:val="bottom"/>
          </w:tcPr>
          <w:p w14:paraId="32828DBE" w14:textId="28F18DA6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12,130</w:t>
            </w:r>
          </w:p>
        </w:tc>
        <w:tc>
          <w:tcPr>
            <w:tcW w:w="380" w:type="pct"/>
            <w:vAlign w:val="bottom"/>
          </w:tcPr>
          <w:p w14:paraId="558486D7" w14:textId="46251E7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4,143</w:t>
            </w:r>
          </w:p>
        </w:tc>
        <w:tc>
          <w:tcPr>
            <w:tcW w:w="380" w:type="pct"/>
            <w:vAlign w:val="bottom"/>
          </w:tcPr>
          <w:p w14:paraId="5835D79F" w14:textId="190DD6F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7,643</w:t>
            </w:r>
          </w:p>
        </w:tc>
        <w:tc>
          <w:tcPr>
            <w:tcW w:w="380" w:type="pct"/>
            <w:vAlign w:val="bottom"/>
          </w:tcPr>
          <w:p w14:paraId="249DCFB9" w14:textId="42FD0D50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8,612</w:t>
            </w:r>
          </w:p>
        </w:tc>
        <w:tc>
          <w:tcPr>
            <w:tcW w:w="380" w:type="pct"/>
            <w:vAlign w:val="bottom"/>
          </w:tcPr>
          <w:p w14:paraId="5536A155" w14:textId="00F47D66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6,625</w:t>
            </w:r>
          </w:p>
        </w:tc>
        <w:tc>
          <w:tcPr>
            <w:tcW w:w="380" w:type="pct"/>
            <w:vAlign w:val="bottom"/>
          </w:tcPr>
          <w:p w14:paraId="46CAF67B" w14:textId="2FB51702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3,838</w:t>
            </w:r>
          </w:p>
        </w:tc>
        <w:tc>
          <w:tcPr>
            <w:tcW w:w="380" w:type="pct"/>
            <w:vAlign w:val="bottom"/>
          </w:tcPr>
          <w:p w14:paraId="735E97AF" w14:textId="02E588F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4,062</w:t>
            </w:r>
          </w:p>
        </w:tc>
        <w:tc>
          <w:tcPr>
            <w:tcW w:w="380" w:type="pct"/>
            <w:vAlign w:val="bottom"/>
          </w:tcPr>
          <w:p w14:paraId="048B2413" w14:textId="0AEC35A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9,968</w:t>
            </w:r>
          </w:p>
        </w:tc>
        <w:tc>
          <w:tcPr>
            <w:tcW w:w="376" w:type="pct"/>
            <w:vAlign w:val="bottom"/>
          </w:tcPr>
          <w:p w14:paraId="68F39908" w14:textId="223662B1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10,823</w:t>
            </w:r>
          </w:p>
        </w:tc>
      </w:tr>
      <w:tr w:rsidR="00403352" w:rsidRPr="00B33603" w14:paraId="4D444C6E" w14:textId="3BCFA4C1" w:rsidTr="004E32C6">
        <w:tc>
          <w:tcPr>
            <w:tcW w:w="1200" w:type="pct"/>
          </w:tcPr>
          <w:p w14:paraId="7590133C" w14:textId="77777777" w:rsidR="00403352" w:rsidRPr="00B33603" w:rsidRDefault="00403352" w:rsidP="00261A40">
            <w:pPr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380" w:type="pct"/>
            <w:vAlign w:val="bottom"/>
          </w:tcPr>
          <w:p w14:paraId="049C5537" w14:textId="7131884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3,379</w:t>
            </w:r>
          </w:p>
        </w:tc>
        <w:tc>
          <w:tcPr>
            <w:tcW w:w="380" w:type="pct"/>
            <w:vAlign w:val="bottom"/>
          </w:tcPr>
          <w:p w14:paraId="333EDBC9" w14:textId="5853FB6B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3,033</w:t>
            </w:r>
          </w:p>
        </w:tc>
        <w:tc>
          <w:tcPr>
            <w:tcW w:w="380" w:type="pct"/>
            <w:vAlign w:val="bottom"/>
          </w:tcPr>
          <w:p w14:paraId="444692C6" w14:textId="2C242C7E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1,637</w:t>
            </w:r>
          </w:p>
        </w:tc>
        <w:tc>
          <w:tcPr>
            <w:tcW w:w="380" w:type="pct"/>
            <w:vAlign w:val="bottom"/>
          </w:tcPr>
          <w:p w14:paraId="622D2568" w14:textId="02CBBB5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3,057</w:t>
            </w:r>
          </w:p>
        </w:tc>
        <w:tc>
          <w:tcPr>
            <w:tcW w:w="380" w:type="pct"/>
            <w:vAlign w:val="bottom"/>
          </w:tcPr>
          <w:p w14:paraId="7BBB2072" w14:textId="5CDF8D3D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3,876</w:t>
            </w:r>
          </w:p>
        </w:tc>
        <w:tc>
          <w:tcPr>
            <w:tcW w:w="380" w:type="pct"/>
            <w:vAlign w:val="bottom"/>
          </w:tcPr>
          <w:p w14:paraId="3171088A" w14:textId="073A4EA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2,981</w:t>
            </w:r>
          </w:p>
        </w:tc>
        <w:tc>
          <w:tcPr>
            <w:tcW w:w="380" w:type="pct"/>
            <w:vAlign w:val="bottom"/>
          </w:tcPr>
          <w:p w14:paraId="1408A7AD" w14:textId="036400E4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2,494</w:t>
            </w:r>
          </w:p>
        </w:tc>
        <w:tc>
          <w:tcPr>
            <w:tcW w:w="380" w:type="pct"/>
            <w:vAlign w:val="bottom"/>
          </w:tcPr>
          <w:p w14:paraId="2B1557D7" w14:textId="528EC07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2,650</w:t>
            </w:r>
          </w:p>
        </w:tc>
        <w:tc>
          <w:tcPr>
            <w:tcW w:w="380" w:type="pct"/>
            <w:vAlign w:val="bottom"/>
          </w:tcPr>
          <w:p w14:paraId="43B173C2" w14:textId="3A3EE835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2,071</w:t>
            </w:r>
          </w:p>
        </w:tc>
        <w:tc>
          <w:tcPr>
            <w:tcW w:w="376" w:type="pct"/>
            <w:vAlign w:val="bottom"/>
          </w:tcPr>
          <w:p w14:paraId="09B2B0B2" w14:textId="5535A18F" w:rsidR="00403352" w:rsidRPr="00B33603" w:rsidRDefault="00403352" w:rsidP="00261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2,249</w:t>
            </w:r>
          </w:p>
        </w:tc>
      </w:tr>
      <w:tr w:rsidR="00403352" w:rsidRPr="00B33603" w14:paraId="2C990B8B" w14:textId="4B9ACD18" w:rsidTr="004E32C6">
        <w:tc>
          <w:tcPr>
            <w:tcW w:w="1200" w:type="pct"/>
          </w:tcPr>
          <w:p w14:paraId="503506DB" w14:textId="584644A9" w:rsidR="00403352" w:rsidRPr="00B33603" w:rsidRDefault="00403352" w:rsidP="00261A40">
            <w:pPr>
              <w:spacing w:line="320" w:lineRule="exact"/>
              <w:ind w:left="178" w:hanging="178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  <w:cs/>
              </w:rPr>
              <w:t>ปรับปรุงมูลค่ายุติธรรม</w:t>
            </w:r>
            <w:r w:rsidRPr="00B33603">
              <w:rPr>
                <w:sz w:val="26"/>
                <w:szCs w:val="26"/>
              </w:rPr>
              <w:t xml:space="preserve"> </w:t>
            </w:r>
            <w:r w:rsidRPr="00B33603">
              <w:rPr>
                <w:sz w:val="26"/>
                <w:szCs w:val="26"/>
                <w:cs/>
              </w:rPr>
              <w:t>ความแตกต่างของนโยบายการบัญชีและค่าความนิยม</w:t>
            </w:r>
          </w:p>
        </w:tc>
        <w:tc>
          <w:tcPr>
            <w:tcW w:w="380" w:type="pct"/>
            <w:vAlign w:val="bottom"/>
          </w:tcPr>
          <w:p w14:paraId="71E79AAB" w14:textId="2772225E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3,919</w:t>
            </w:r>
          </w:p>
        </w:tc>
        <w:tc>
          <w:tcPr>
            <w:tcW w:w="380" w:type="pct"/>
            <w:vAlign w:val="bottom"/>
          </w:tcPr>
          <w:p w14:paraId="1D54D2CE" w14:textId="6054038D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4,816</w:t>
            </w:r>
          </w:p>
        </w:tc>
        <w:tc>
          <w:tcPr>
            <w:tcW w:w="380" w:type="pct"/>
            <w:vAlign w:val="bottom"/>
          </w:tcPr>
          <w:p w14:paraId="3C691964" w14:textId="1AEC4B1C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380" w:type="pct"/>
            <w:vAlign w:val="bottom"/>
          </w:tcPr>
          <w:p w14:paraId="4AD92595" w14:textId="760A3C8C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  <w:tc>
          <w:tcPr>
            <w:tcW w:w="380" w:type="pct"/>
            <w:vAlign w:val="bottom"/>
          </w:tcPr>
          <w:p w14:paraId="034B472E" w14:textId="01C1BCBA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380" w:type="pct"/>
            <w:vAlign w:val="bottom"/>
          </w:tcPr>
          <w:p w14:paraId="5E87CC80" w14:textId="0071D469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80" w:type="pct"/>
            <w:vAlign w:val="bottom"/>
          </w:tcPr>
          <w:p w14:paraId="0CD1B116" w14:textId="0A393364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380" w:type="pct"/>
            <w:vAlign w:val="bottom"/>
          </w:tcPr>
          <w:p w14:paraId="63834A5E" w14:textId="356E5FF5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380" w:type="pct"/>
            <w:vAlign w:val="bottom"/>
          </w:tcPr>
          <w:p w14:paraId="3400D8EA" w14:textId="388181D2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  <w:tc>
          <w:tcPr>
            <w:tcW w:w="376" w:type="pct"/>
            <w:vAlign w:val="bottom"/>
          </w:tcPr>
          <w:p w14:paraId="1F8E4D45" w14:textId="42C19845" w:rsidR="00403352" w:rsidRPr="00B33603" w:rsidRDefault="00403352" w:rsidP="00261A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B33603"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</w:tr>
      <w:tr w:rsidR="00403352" w:rsidRPr="00B33603" w14:paraId="3C534861" w14:textId="7CCE5D62" w:rsidTr="004E32C6">
        <w:tc>
          <w:tcPr>
            <w:tcW w:w="1200" w:type="pct"/>
          </w:tcPr>
          <w:p w14:paraId="065C8F5E" w14:textId="5FCBBF5C" w:rsidR="00403352" w:rsidRPr="00B33603" w:rsidRDefault="00403352" w:rsidP="00261A40">
            <w:pPr>
              <w:spacing w:line="320" w:lineRule="exact"/>
              <w:ind w:left="178" w:hanging="178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380" w:type="pct"/>
            <w:vAlign w:val="bottom"/>
          </w:tcPr>
          <w:p w14:paraId="38B872C2" w14:textId="1A934C65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7,298</w:t>
            </w:r>
          </w:p>
        </w:tc>
        <w:tc>
          <w:tcPr>
            <w:tcW w:w="380" w:type="pct"/>
            <w:vAlign w:val="bottom"/>
          </w:tcPr>
          <w:p w14:paraId="27F4C1A5" w14:textId="69074843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7,849</w:t>
            </w:r>
          </w:p>
        </w:tc>
        <w:tc>
          <w:tcPr>
            <w:tcW w:w="380" w:type="pct"/>
            <w:vAlign w:val="bottom"/>
          </w:tcPr>
          <w:p w14:paraId="69B582F0" w14:textId="64A9B8D4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3,133</w:t>
            </w:r>
          </w:p>
        </w:tc>
        <w:tc>
          <w:tcPr>
            <w:tcW w:w="380" w:type="pct"/>
            <w:vAlign w:val="bottom"/>
          </w:tcPr>
          <w:p w14:paraId="1C0C7D2D" w14:textId="5E2494C0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4,504</w:t>
            </w:r>
          </w:p>
        </w:tc>
        <w:tc>
          <w:tcPr>
            <w:tcW w:w="380" w:type="pct"/>
            <w:vAlign w:val="bottom"/>
          </w:tcPr>
          <w:p w14:paraId="50E79D5A" w14:textId="3C6B6DA1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4,129</w:t>
            </w:r>
          </w:p>
        </w:tc>
        <w:tc>
          <w:tcPr>
            <w:tcW w:w="380" w:type="pct"/>
            <w:vAlign w:val="bottom"/>
          </w:tcPr>
          <w:p w14:paraId="571F0B0B" w14:textId="00599834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2,982</w:t>
            </w:r>
          </w:p>
        </w:tc>
        <w:tc>
          <w:tcPr>
            <w:tcW w:w="380" w:type="pct"/>
            <w:vAlign w:val="bottom"/>
          </w:tcPr>
          <w:p w14:paraId="03B27657" w14:textId="3E4DE570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3,120</w:t>
            </w:r>
          </w:p>
        </w:tc>
        <w:tc>
          <w:tcPr>
            <w:tcW w:w="380" w:type="pct"/>
            <w:vAlign w:val="bottom"/>
          </w:tcPr>
          <w:p w14:paraId="70728EB7" w14:textId="2665868D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3,300</w:t>
            </w:r>
          </w:p>
        </w:tc>
        <w:tc>
          <w:tcPr>
            <w:tcW w:w="380" w:type="pct"/>
            <w:vAlign w:val="bottom"/>
          </w:tcPr>
          <w:p w14:paraId="58060696" w14:textId="77F6CAD8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5,630</w:t>
            </w:r>
          </w:p>
        </w:tc>
        <w:tc>
          <w:tcPr>
            <w:tcW w:w="376" w:type="pct"/>
            <w:vAlign w:val="bottom"/>
          </w:tcPr>
          <w:p w14:paraId="7A378ED7" w14:textId="4C799843" w:rsidR="00403352" w:rsidRPr="00B33603" w:rsidRDefault="00403352" w:rsidP="00261A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20" w:lineRule="exact"/>
              <w:ind w:left="-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603">
              <w:rPr>
                <w:rFonts w:ascii="Angsana New" w:hAnsi="Angsana New"/>
                <w:b/>
                <w:bCs/>
                <w:sz w:val="26"/>
                <w:szCs w:val="26"/>
              </w:rPr>
              <w:t>5,808</w:t>
            </w:r>
          </w:p>
        </w:tc>
      </w:tr>
      <w:bookmarkEnd w:id="13"/>
    </w:tbl>
    <w:p w14:paraId="562BB12D" w14:textId="58E9BFD6" w:rsidR="00A32B71" w:rsidRPr="00B33603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  <w:cs/>
        </w:rPr>
        <w:sectPr w:rsidR="00A32B71" w:rsidRPr="00B33603" w:rsidSect="00B86C44">
          <w:headerReference w:type="default" r:id="rId16"/>
          <w:footerReference w:type="default" r:id="rId17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EE23E3C" w14:textId="2EF623AA" w:rsidR="00A82122" w:rsidRPr="00B33603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33C2EECD" w14:textId="77777777" w:rsidR="00465135" w:rsidRPr="00B33603" w:rsidRDefault="00465135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B33603" w14:paraId="6B2E1221" w14:textId="77777777" w:rsidTr="005E01C7">
        <w:trPr>
          <w:tblHeader/>
        </w:trPr>
        <w:tc>
          <w:tcPr>
            <w:tcW w:w="4230" w:type="dxa"/>
          </w:tcPr>
          <w:p w14:paraId="2096B532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</w:tcPr>
          <w:p w14:paraId="50B202C0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05372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C635A" w:rsidRPr="00B33603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EC635A" w:rsidRPr="00B33603" w:rsidRDefault="00EC635A" w:rsidP="00EC6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488D9EB1" w:rsidR="00EC635A" w:rsidRPr="00B33603" w:rsidRDefault="00EC635A" w:rsidP="00EC6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1DA71797" w14:textId="79B3BD82" w:rsidR="00EC635A" w:rsidRPr="00B33603" w:rsidRDefault="00EC635A" w:rsidP="00EC6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37" w:type="dxa"/>
          </w:tcPr>
          <w:p w14:paraId="2E40C55D" w14:textId="4F110DCC" w:rsidR="00EC635A" w:rsidRPr="00B33603" w:rsidRDefault="00EC635A" w:rsidP="00EC6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05E03B88" w14:textId="1886728C" w:rsidR="00EC635A" w:rsidRPr="00B33603" w:rsidRDefault="00EC635A" w:rsidP="00EC6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4F40CA" w:rsidRPr="00B33603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B33603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B33603" w14:paraId="6509AD51" w14:textId="77777777" w:rsidTr="005E01C7">
        <w:tc>
          <w:tcPr>
            <w:tcW w:w="4230" w:type="dxa"/>
          </w:tcPr>
          <w:p w14:paraId="6B96E4F4" w14:textId="77777777" w:rsidR="004F40CA" w:rsidRPr="00B33603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B33603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A0AC2" w:rsidRPr="00B33603" w14:paraId="6CF19721" w14:textId="77777777" w:rsidTr="005E01C7">
        <w:tc>
          <w:tcPr>
            <w:tcW w:w="4230" w:type="dxa"/>
          </w:tcPr>
          <w:p w14:paraId="180F43D6" w14:textId="03CA46B5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1CAA1986" w14:textId="782F4F02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127</w:t>
            </w:r>
          </w:p>
        </w:tc>
        <w:tc>
          <w:tcPr>
            <w:tcW w:w="1238" w:type="dxa"/>
          </w:tcPr>
          <w:p w14:paraId="44A1E6AC" w14:textId="7737DDC5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</w:rPr>
              <w:t>127</w:t>
            </w:r>
          </w:p>
        </w:tc>
        <w:tc>
          <w:tcPr>
            <w:tcW w:w="1237" w:type="dxa"/>
          </w:tcPr>
          <w:p w14:paraId="121B28C8" w14:textId="441E071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683</w:t>
            </w:r>
          </w:p>
        </w:tc>
        <w:tc>
          <w:tcPr>
            <w:tcW w:w="1238" w:type="dxa"/>
          </w:tcPr>
          <w:p w14:paraId="36F84165" w14:textId="4F02DE2A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</w:rPr>
              <w:t>683</w:t>
            </w:r>
          </w:p>
        </w:tc>
      </w:tr>
      <w:tr w:rsidR="006A0AC2" w:rsidRPr="00B33603" w14:paraId="52AE0734" w14:textId="77777777" w:rsidTr="005E01C7">
        <w:tc>
          <w:tcPr>
            <w:tcW w:w="4230" w:type="dxa"/>
          </w:tcPr>
          <w:p w14:paraId="3F4AE88C" w14:textId="0D06EFE1" w:rsidR="006A0AC2" w:rsidRPr="00B33603" w:rsidRDefault="001D0D21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37" w:type="dxa"/>
          </w:tcPr>
          <w:p w14:paraId="37C820D2" w14:textId="66D42CC0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</w:t>
            </w:r>
          </w:p>
        </w:tc>
        <w:tc>
          <w:tcPr>
            <w:tcW w:w="1238" w:type="dxa"/>
          </w:tcPr>
          <w:p w14:paraId="139FE997" w14:textId="218C7D32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7" w:type="dxa"/>
          </w:tcPr>
          <w:p w14:paraId="78D0FC66" w14:textId="0FD1E4F7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8" w:type="dxa"/>
          </w:tcPr>
          <w:p w14:paraId="046FDE41" w14:textId="5DE959D5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</w:tr>
      <w:tr w:rsidR="006A0AC2" w:rsidRPr="00B33603" w14:paraId="4449E339" w14:textId="77777777" w:rsidTr="005E01C7">
        <w:tc>
          <w:tcPr>
            <w:tcW w:w="4230" w:type="dxa"/>
          </w:tcPr>
          <w:p w14:paraId="737DCEF6" w14:textId="594BC9CE" w:rsidR="006A0AC2" w:rsidRPr="00B33603" w:rsidRDefault="006A0AC2" w:rsidP="0035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5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353422"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7" w:type="dxa"/>
          </w:tcPr>
          <w:p w14:paraId="3C79A7A8" w14:textId="3A4A720C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128</w:t>
            </w:r>
          </w:p>
        </w:tc>
        <w:tc>
          <w:tcPr>
            <w:tcW w:w="1238" w:type="dxa"/>
          </w:tcPr>
          <w:p w14:paraId="2221AE47" w14:textId="152AB5AB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01278FE5" w14:textId="0713A4F0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65C7FD36" w14:textId="60AE07C4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</w:rPr>
              <w:t>683</w:t>
            </w:r>
          </w:p>
        </w:tc>
      </w:tr>
      <w:tr w:rsidR="006A0AC2" w:rsidRPr="00B33603" w14:paraId="18EB3C6E" w14:textId="77777777" w:rsidTr="005E01C7">
        <w:tc>
          <w:tcPr>
            <w:tcW w:w="4230" w:type="dxa"/>
          </w:tcPr>
          <w:p w14:paraId="619EE882" w14:textId="77777777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A0AC2" w:rsidRPr="00B33603" w14:paraId="29166679" w14:textId="77777777" w:rsidTr="005E01C7">
        <w:tc>
          <w:tcPr>
            <w:tcW w:w="4230" w:type="dxa"/>
          </w:tcPr>
          <w:p w14:paraId="137A13A4" w14:textId="77777777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A0AC2" w:rsidRPr="00B33603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65CE8420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8" w:type="dxa"/>
            <w:vAlign w:val="bottom"/>
          </w:tcPr>
          <w:p w14:paraId="510E568F" w14:textId="5C87A0DA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335A4FE4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8" w:type="dxa"/>
            <w:vAlign w:val="bottom"/>
          </w:tcPr>
          <w:p w14:paraId="73A5C87F" w14:textId="5A702E41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6A0AC2" w:rsidRPr="00B33603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3EAFB7CF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6C215813" w14:textId="66538086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2AB7BCB0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710D25BB" w14:textId="739063C2" w:rsidR="006A0AC2" w:rsidRPr="00B33603" w:rsidRDefault="006A0AC2" w:rsidP="006A0A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-</w:t>
            </w:r>
          </w:p>
        </w:tc>
      </w:tr>
      <w:tr w:rsidR="006A0AC2" w:rsidRPr="00B33603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6A0AC2" w:rsidRPr="00B33603" w:rsidRDefault="006A0AC2" w:rsidP="006A0AC2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6A0AC2" w:rsidRPr="00B33603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6A0AC2" w:rsidRPr="00B33603" w:rsidRDefault="006A0AC2" w:rsidP="006A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A0AC2" w:rsidRPr="00B33603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6A0AC2" w:rsidRPr="00B33603" w:rsidRDefault="006A0AC2" w:rsidP="006A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34CBDF94" w:rsidR="006A0AC2" w:rsidRPr="00B33603" w:rsidRDefault="006A0AC2" w:rsidP="006A0A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128</w:t>
            </w:r>
          </w:p>
        </w:tc>
        <w:tc>
          <w:tcPr>
            <w:tcW w:w="1238" w:type="dxa"/>
          </w:tcPr>
          <w:p w14:paraId="4CF9C6B5" w14:textId="793EC280" w:rsidR="006A0AC2" w:rsidRPr="00B33603" w:rsidRDefault="006A0AC2" w:rsidP="006A0A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2548EA84" w14:textId="423CD8EA" w:rsidR="006A0AC2" w:rsidRPr="00B33603" w:rsidRDefault="006A0AC2" w:rsidP="006A0A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79599ED8" w14:textId="07E88EBE" w:rsidR="006A0AC2" w:rsidRPr="00B33603" w:rsidRDefault="006A0AC2" w:rsidP="006A0A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</w:rPr>
              <w:t>683</w:t>
            </w:r>
          </w:p>
        </w:tc>
      </w:tr>
    </w:tbl>
    <w:p w14:paraId="120C7584" w14:textId="77777777" w:rsidR="00012988" w:rsidRPr="00B33603" w:rsidRDefault="00012988" w:rsidP="00656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31CB0A5" w14:textId="5E4B83CF" w:rsidR="0095287A" w:rsidRPr="00B33603" w:rsidRDefault="00F4749E" w:rsidP="00656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>สัญญาเช่าอสังหาริมทรัพย์เพื่อการลงทุน</w:t>
      </w:r>
      <w:r w:rsidR="0095287A" w:rsidRPr="00B33603">
        <w:rPr>
          <w:rFonts w:hint="cs"/>
          <w:cs/>
        </w:rPr>
        <w:t>เป็นสัญญาเช่า</w:t>
      </w:r>
      <w:r w:rsidRPr="00B33603">
        <w:rPr>
          <w:rFonts w:hint="cs"/>
          <w:cs/>
        </w:rPr>
        <w:t>ที่ดินที่ให้เช่าแก่</w:t>
      </w:r>
      <w:r w:rsidR="0095287A" w:rsidRPr="00B33603">
        <w:rPr>
          <w:rFonts w:hint="cs"/>
          <w:cs/>
        </w:rPr>
        <w:t xml:space="preserve">บริษัท บีซีพีจี จำกัด (มหาชน) ซึ่งเป็นบริษัทย่อยของกลุ่มบริษัท </w:t>
      </w:r>
      <w:r w:rsidR="0095287A" w:rsidRPr="00B33603">
        <w:rPr>
          <w:rFonts w:hint="cs"/>
          <w:i/>
          <w:iCs/>
        </w:rPr>
        <w:t>(</w:t>
      </w:r>
      <w:r w:rsidR="0095287A" w:rsidRPr="00B33603">
        <w:rPr>
          <w:rFonts w:hint="cs"/>
          <w:i/>
          <w:iCs/>
          <w:cs/>
        </w:rPr>
        <w:t xml:space="preserve">ดูหมายเหตุ </w:t>
      </w:r>
      <w:r w:rsidR="002F4239" w:rsidRPr="00B33603">
        <w:rPr>
          <w:i/>
          <w:iCs/>
        </w:rPr>
        <w:t>4</w:t>
      </w:r>
      <w:r w:rsidR="0095287A" w:rsidRPr="00B33603">
        <w:rPr>
          <w:rFonts w:hint="cs"/>
          <w:i/>
          <w:iCs/>
        </w:rPr>
        <w:t>)</w:t>
      </w:r>
      <w:r w:rsidR="0095287A" w:rsidRPr="00B33603">
        <w:rPr>
          <w:rFonts w:hint="cs"/>
        </w:rPr>
        <w:t xml:space="preserve"> </w:t>
      </w:r>
      <w:r w:rsidR="0095287A" w:rsidRPr="00B33603">
        <w:rPr>
          <w:rFonts w:hint="cs"/>
          <w:cs/>
        </w:rPr>
        <w:t>และสัญญาเช่าที่ดินที่ให้เช่าแก่</w:t>
      </w:r>
      <w:r w:rsidRPr="00B33603">
        <w:rPr>
          <w:rFonts w:hint="cs"/>
          <w:cs/>
        </w:rPr>
        <w:t>บุคคลที่สามตามสัญญาเช่าดำเนินงาน</w:t>
      </w:r>
      <w:r w:rsidRPr="00B33603">
        <w:rPr>
          <w:rFonts w:hint="cs"/>
          <w:b/>
          <w:bCs/>
          <w:cs/>
        </w:rPr>
        <w:t xml:space="preserve"> </w:t>
      </w:r>
      <w:r w:rsidRPr="00B33603">
        <w:rPr>
          <w:rFonts w:hint="cs"/>
          <w:cs/>
        </w:rPr>
        <w:t xml:space="preserve">สัญญาเช่าแต่ละฉบับกำหนดระยะเวลาเช่าที่ยกเลิกไม่ได้ </w:t>
      </w:r>
      <w:r w:rsidR="00656A52" w:rsidRPr="00B33603">
        <w:rPr>
          <w:rFonts w:hint="cs"/>
          <w:cs/>
        </w:rPr>
        <w:t>โดยมีระยะเวลาตามที่กำหนดในสัญญา ซึ่ง</w:t>
      </w:r>
      <w:r w:rsidRPr="00B33603">
        <w:rPr>
          <w:rFonts w:hint="cs"/>
          <w:cs/>
        </w:rPr>
        <w:t>การต่ออายุสัญญาเช่าในภายหลังจะมีการตกลงกับผู้เช่า สัญญาเช่าอสังหาริมทรัพย์เพื่อการลงทุนกำหนดรายได้ค่าเช่าตามอัตราที่ระบุในสัญญา ซึ่งมีจำนวนคงที่และผันแปรตามยอดขาย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0D0C6537" w14:textId="77777777" w:rsidR="005050E7" w:rsidRPr="00B33603" w:rsidRDefault="005050E7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432FFE18" w14:textId="5B40DFCF" w:rsidR="0095287A" w:rsidRPr="00B33603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B33603">
        <w:rPr>
          <w:rFonts w:hint="cs"/>
          <w:cs/>
        </w:rPr>
        <w:t xml:space="preserve">มูลค่ายุติธรรมเป็นราคาประเมินโดยผู้ประเมินราคาอิสระ โดยพิจารณาเปรียบเทียบราคาตลาด ณ วันที่ </w:t>
      </w:r>
      <w:r w:rsidR="00E566A2" w:rsidRPr="00B33603">
        <w:rPr>
          <w:rFonts w:hint="cs"/>
        </w:rPr>
        <w:t xml:space="preserve">31 </w:t>
      </w:r>
      <w:r w:rsidR="00E566A2" w:rsidRPr="00B33603">
        <w:rPr>
          <w:rFonts w:hint="cs"/>
          <w:cs/>
        </w:rPr>
        <w:t xml:space="preserve">ธันวาคม </w:t>
      </w:r>
      <w:r w:rsidR="00E566A2" w:rsidRPr="00B33603">
        <w:rPr>
          <w:rFonts w:hint="cs"/>
          <w:spacing w:val="-4"/>
        </w:rPr>
        <w:t>256</w:t>
      </w:r>
      <w:r w:rsidR="002B47D6" w:rsidRPr="00B33603">
        <w:rPr>
          <w:spacing w:val="-4"/>
        </w:rPr>
        <w:t>8</w:t>
      </w:r>
      <w:r w:rsidR="00A45B5D" w:rsidRPr="00B33603">
        <w:rPr>
          <w:rFonts w:hint="cs"/>
          <w:spacing w:val="-4"/>
        </w:rPr>
        <w:t xml:space="preserve"> </w:t>
      </w:r>
      <w:r w:rsidRPr="00B33603">
        <w:rPr>
          <w:rFonts w:hint="cs"/>
          <w:spacing w:val="-4"/>
          <w:cs/>
        </w:rPr>
        <w:t xml:space="preserve">อสังหาริมทรัพย์เพื่อการลงทุนมีมูลค่ายุติธรรมสำหรับงบการเงินรวมและงบการเงินเฉพาะกิจการ </w:t>
      </w:r>
      <w:r w:rsidR="00536DA4" w:rsidRPr="00B33603">
        <w:rPr>
          <w:spacing w:val="-4"/>
        </w:rPr>
        <w:t>637</w:t>
      </w:r>
      <w:r w:rsidRPr="00B33603">
        <w:rPr>
          <w:rFonts w:hint="cs"/>
          <w:spacing w:val="-4"/>
        </w:rPr>
        <w:t xml:space="preserve"> </w:t>
      </w:r>
      <w:r w:rsidRPr="00B33603">
        <w:rPr>
          <w:rFonts w:hint="cs"/>
          <w:spacing w:val="-4"/>
          <w:cs/>
        </w:rPr>
        <w:t>ล้าน</w:t>
      </w:r>
      <w:r w:rsidRPr="00B33603">
        <w:rPr>
          <w:rFonts w:hint="cs"/>
          <w:cs/>
        </w:rPr>
        <w:t xml:space="preserve">บาทและ </w:t>
      </w:r>
      <w:r w:rsidR="00536DA4" w:rsidRPr="00B33603">
        <w:t>1,689</w:t>
      </w:r>
      <w:r w:rsidR="00B058A9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 xml:space="preserve">ล้านบาท ตามลำดับ </w:t>
      </w:r>
      <w:r w:rsidR="006C6B5F" w:rsidRPr="00B33603">
        <w:rPr>
          <w:rFonts w:hint="cs"/>
          <w:i/>
          <w:iCs/>
        </w:rPr>
        <w:t>(256</w:t>
      </w:r>
      <w:r w:rsidR="002B47D6" w:rsidRPr="00B33603">
        <w:rPr>
          <w:i/>
          <w:iCs/>
        </w:rPr>
        <w:t>7</w:t>
      </w:r>
      <w:r w:rsidRPr="00B33603">
        <w:rPr>
          <w:rFonts w:hint="cs"/>
          <w:i/>
          <w:iCs/>
        </w:rPr>
        <w:t xml:space="preserve">: </w:t>
      </w:r>
      <w:r w:rsidR="002B47D6" w:rsidRPr="00B33603">
        <w:rPr>
          <w:i/>
          <w:iCs/>
        </w:rPr>
        <w:t>637</w:t>
      </w:r>
      <w:r w:rsidRPr="00B33603">
        <w:rPr>
          <w:rFonts w:hint="cs"/>
          <w:i/>
          <w:iCs/>
        </w:rPr>
        <w:t xml:space="preserve"> </w:t>
      </w:r>
      <w:r w:rsidRPr="00B33603">
        <w:rPr>
          <w:rFonts w:hint="cs"/>
          <w:i/>
          <w:iCs/>
          <w:cs/>
        </w:rPr>
        <w:t xml:space="preserve">ล้านบาทและ </w:t>
      </w:r>
      <w:bookmarkStart w:id="14" w:name="_Hlk126226053"/>
      <w:r w:rsidR="00AC50B7" w:rsidRPr="00B33603">
        <w:rPr>
          <w:rFonts w:hint="cs"/>
          <w:i/>
          <w:iCs/>
        </w:rPr>
        <w:t>1,</w:t>
      </w:r>
      <w:r w:rsidR="002B47D6" w:rsidRPr="00B33603">
        <w:rPr>
          <w:i/>
          <w:iCs/>
        </w:rPr>
        <w:t>689</w:t>
      </w:r>
      <w:r w:rsidRPr="00B33603">
        <w:rPr>
          <w:rFonts w:hint="cs"/>
          <w:i/>
          <w:iCs/>
        </w:rPr>
        <w:t xml:space="preserve"> </w:t>
      </w:r>
      <w:bookmarkEnd w:id="14"/>
      <w:r w:rsidRPr="00B33603">
        <w:rPr>
          <w:rFonts w:hint="cs"/>
          <w:i/>
          <w:iCs/>
          <w:cs/>
        </w:rPr>
        <w:t>ล้านบาท ตามลำดับ)</w:t>
      </w:r>
    </w:p>
    <w:p w14:paraId="62C7A238" w14:textId="77777777" w:rsidR="005214F1" w:rsidRPr="00B33603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B33603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 w:bidi="th-TH"/>
        </w:rPr>
        <w:sectPr w:rsidR="009E45D4" w:rsidRPr="00B33603" w:rsidSect="00B86C44">
          <w:headerReference w:type="default" r:id="rId18"/>
          <w:pgSz w:w="11907" w:h="16840" w:code="9"/>
          <w:pgMar w:top="691" w:right="1152" w:bottom="576" w:left="1152" w:header="720" w:footer="680" w:gutter="0"/>
          <w:cols w:space="720"/>
          <w:docGrid w:linePitch="408"/>
        </w:sectPr>
      </w:pPr>
    </w:p>
    <w:p w14:paraId="06219B93" w14:textId="5A1C2C49" w:rsidR="00AE688C" w:rsidRPr="00B33603" w:rsidRDefault="004762B0" w:rsidP="00AE688C">
      <w:pPr>
        <w:pStyle w:val="index"/>
        <w:numPr>
          <w:ilvl w:val="0"/>
          <w:numId w:val="3"/>
        </w:numPr>
        <w:tabs>
          <w:tab w:val="decimal" w:pos="540"/>
        </w:tabs>
        <w:spacing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Style w:val="TableGridLight1"/>
        <w:tblW w:w="52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073"/>
        <w:gridCol w:w="1073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113"/>
      </w:tblGrid>
      <w:tr w:rsidR="00A56989" w:rsidRPr="00B33603" w14:paraId="3DA45EAA" w14:textId="77777777" w:rsidTr="00AE66EE">
        <w:trPr>
          <w:tblHeader/>
        </w:trPr>
        <w:tc>
          <w:tcPr>
            <w:tcW w:w="1115" w:type="pct"/>
          </w:tcPr>
          <w:p w14:paraId="5407AD89" w14:textId="77777777" w:rsidR="00A56989" w:rsidRPr="00B33603" w:rsidRDefault="00A56989" w:rsidP="0035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85" w:type="pct"/>
            <w:gridSpan w:val="11"/>
          </w:tcPr>
          <w:p w14:paraId="665A9F76" w14:textId="7875C80C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6989" w:rsidRPr="00B33603" w14:paraId="5DEF80C7" w14:textId="77777777" w:rsidTr="0085248E">
        <w:trPr>
          <w:tblHeader/>
        </w:trPr>
        <w:tc>
          <w:tcPr>
            <w:tcW w:w="1115" w:type="pct"/>
          </w:tcPr>
          <w:p w14:paraId="65D06FB4" w14:textId="77777777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085A4554" w14:textId="6B7FE47B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352" w:type="pct"/>
            <w:vAlign w:val="bottom"/>
          </w:tcPr>
          <w:p w14:paraId="0A226170" w14:textId="246D2823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352" w:type="pct"/>
            <w:vAlign w:val="bottom"/>
          </w:tcPr>
          <w:p w14:paraId="6400C8D2" w14:textId="0AA99E76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อุปกรณ์หอกลั่นและคลังน้ำมัน</w:t>
            </w:r>
          </w:p>
        </w:tc>
        <w:tc>
          <w:tcPr>
            <w:tcW w:w="352" w:type="pct"/>
            <w:vAlign w:val="bottom"/>
          </w:tcPr>
          <w:p w14:paraId="2830BCE1" w14:textId="77777777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  <w:p w14:paraId="0D2516E7" w14:textId="70CADD6D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352" w:type="pct"/>
            <w:vAlign w:val="bottom"/>
          </w:tcPr>
          <w:p w14:paraId="62EC63FF" w14:textId="319D88B3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สินทรัพย์เพื่อ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การสำรวจและผลิตปิโตรเลียม</w:t>
            </w:r>
          </w:p>
        </w:tc>
        <w:tc>
          <w:tcPr>
            <w:tcW w:w="352" w:type="pct"/>
            <w:vAlign w:val="bottom"/>
          </w:tcPr>
          <w:p w14:paraId="21C523CD" w14:textId="0391F64D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52" w:type="pct"/>
            <w:vAlign w:val="bottom"/>
          </w:tcPr>
          <w:p w14:paraId="11A28F17" w14:textId="77777777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แพลตินั่ม</w:t>
            </w:r>
          </w:p>
          <w:p w14:paraId="22FB341C" w14:textId="245811CA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แคตตาลีส</w:t>
            </w:r>
          </w:p>
        </w:tc>
        <w:tc>
          <w:tcPr>
            <w:tcW w:w="352" w:type="pct"/>
            <w:vAlign w:val="bottom"/>
          </w:tcPr>
          <w:p w14:paraId="1A0AD856" w14:textId="61AF4135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52" w:type="pct"/>
            <w:vAlign w:val="bottom"/>
          </w:tcPr>
          <w:p w14:paraId="1B656B64" w14:textId="77777777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3A80960D" w14:textId="3F58F1AB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352" w:type="pct"/>
            <w:vAlign w:val="bottom"/>
          </w:tcPr>
          <w:p w14:paraId="2C8E2C62" w14:textId="4C4F32E8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365" w:type="pct"/>
            <w:vAlign w:val="bottom"/>
          </w:tcPr>
          <w:p w14:paraId="2D1A1DA1" w14:textId="1560CCFE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56989" w:rsidRPr="00B33603" w14:paraId="2B0F7EAA" w14:textId="77777777" w:rsidTr="00AE66EE">
        <w:trPr>
          <w:tblHeader/>
        </w:trPr>
        <w:tc>
          <w:tcPr>
            <w:tcW w:w="1115" w:type="pct"/>
          </w:tcPr>
          <w:p w14:paraId="140DFC9D" w14:textId="77777777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85" w:type="pct"/>
            <w:gridSpan w:val="11"/>
            <w:vAlign w:val="bottom"/>
          </w:tcPr>
          <w:p w14:paraId="5370D7B1" w14:textId="32E0BAC1" w:rsidR="00A56989" w:rsidRPr="00B33603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(</w:t>
            </w:r>
            <w:r w:rsidRPr="00B33603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US"/>
              </w:rPr>
              <w:t>ล้านบาท</w:t>
            </w:r>
            <w:r w:rsidRPr="00B33603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  <w:tr w:rsidR="00A56989" w:rsidRPr="00B33603" w14:paraId="38FB9466" w14:textId="77777777" w:rsidTr="00FF368D">
        <w:tc>
          <w:tcPr>
            <w:tcW w:w="1115" w:type="pct"/>
            <w:vAlign w:val="bottom"/>
          </w:tcPr>
          <w:p w14:paraId="4566E99D" w14:textId="1BC205EF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52" w:type="pct"/>
            <w:vAlign w:val="bottom"/>
          </w:tcPr>
          <w:p w14:paraId="181D0B32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2D434ADE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099BE7FD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3D1F975F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FFEF5C5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32773BC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4B8FE629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A7D9E44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02D7BB4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BEFA2E7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53492ACB" w14:textId="77777777" w:rsidR="00A56989" w:rsidRPr="00B33603" w:rsidRDefault="00A56989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2BC1" w:rsidRPr="00B33603" w14:paraId="549D7DB4" w14:textId="77777777" w:rsidTr="00FF368D">
        <w:tc>
          <w:tcPr>
            <w:tcW w:w="1115" w:type="pct"/>
            <w:vAlign w:val="bottom"/>
          </w:tcPr>
          <w:p w14:paraId="482C4396" w14:textId="16D4D97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="Angsana New"/>
                <w:sz w:val="22"/>
                <w:szCs w:val="22"/>
              </w:rPr>
              <w:t xml:space="preserve">1 </w:t>
            </w: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มกราคม </w:t>
            </w:r>
            <w:r w:rsidRPr="00B33603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65299D8B" w14:textId="6F5FE81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24,031</w:t>
            </w:r>
          </w:p>
        </w:tc>
        <w:tc>
          <w:tcPr>
            <w:tcW w:w="352" w:type="pct"/>
            <w:vAlign w:val="bottom"/>
          </w:tcPr>
          <w:p w14:paraId="088DC55A" w14:textId="119D825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10,337</w:t>
            </w:r>
          </w:p>
        </w:tc>
        <w:tc>
          <w:tcPr>
            <w:tcW w:w="352" w:type="pct"/>
            <w:vAlign w:val="bottom"/>
          </w:tcPr>
          <w:p w14:paraId="41D8B7BB" w14:textId="6B2F1E4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74,463</w:t>
            </w:r>
          </w:p>
        </w:tc>
        <w:tc>
          <w:tcPr>
            <w:tcW w:w="352" w:type="pct"/>
            <w:vAlign w:val="bottom"/>
          </w:tcPr>
          <w:p w14:paraId="320D56F4" w14:textId="5CFF7D0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26,680</w:t>
            </w:r>
          </w:p>
        </w:tc>
        <w:tc>
          <w:tcPr>
            <w:tcW w:w="352" w:type="pct"/>
            <w:vAlign w:val="bottom"/>
          </w:tcPr>
          <w:p w14:paraId="44CD9632" w14:textId="7B30624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34,281</w:t>
            </w:r>
          </w:p>
        </w:tc>
        <w:tc>
          <w:tcPr>
            <w:tcW w:w="352" w:type="pct"/>
            <w:vAlign w:val="bottom"/>
          </w:tcPr>
          <w:p w14:paraId="1E07E7EA" w14:textId="26D383E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11,925</w:t>
            </w:r>
          </w:p>
        </w:tc>
        <w:tc>
          <w:tcPr>
            <w:tcW w:w="352" w:type="pct"/>
            <w:vAlign w:val="bottom"/>
          </w:tcPr>
          <w:p w14:paraId="3058B721" w14:textId="55EC68A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352" w:type="pct"/>
            <w:vAlign w:val="bottom"/>
          </w:tcPr>
          <w:p w14:paraId="56762C87" w14:textId="59E2C19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352" w:type="pct"/>
            <w:vAlign w:val="bottom"/>
          </w:tcPr>
          <w:p w14:paraId="6875D3E1" w14:textId="1A44B50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4DEAB03E" w14:textId="599062F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7,059</w:t>
            </w:r>
          </w:p>
        </w:tc>
        <w:tc>
          <w:tcPr>
            <w:tcW w:w="365" w:type="pct"/>
            <w:vAlign w:val="bottom"/>
          </w:tcPr>
          <w:p w14:paraId="0E971216" w14:textId="1778766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189,673</w:t>
            </w:r>
          </w:p>
        </w:tc>
      </w:tr>
      <w:tr w:rsidR="00F02BC1" w:rsidRPr="00B33603" w14:paraId="60ABCBBD" w14:textId="77777777" w:rsidTr="00FF368D">
        <w:tc>
          <w:tcPr>
            <w:tcW w:w="1115" w:type="pct"/>
            <w:vAlign w:val="bottom"/>
          </w:tcPr>
          <w:p w14:paraId="70B43D13" w14:textId="2365320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352" w:type="pct"/>
            <w:vAlign w:val="bottom"/>
          </w:tcPr>
          <w:p w14:paraId="4D97E69B" w14:textId="6517F69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776A6F1" w14:textId="7FE40F0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352" w:type="pct"/>
            <w:vAlign w:val="bottom"/>
          </w:tcPr>
          <w:p w14:paraId="7DEF5532" w14:textId="0636032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A463B6" w14:textId="56F45B0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193</w:t>
            </w:r>
          </w:p>
        </w:tc>
        <w:tc>
          <w:tcPr>
            <w:tcW w:w="352" w:type="pct"/>
            <w:vAlign w:val="bottom"/>
          </w:tcPr>
          <w:p w14:paraId="7A922364" w14:textId="0BFE3FD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364B135" w14:textId="407135B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352" w:type="pct"/>
            <w:vAlign w:val="bottom"/>
          </w:tcPr>
          <w:p w14:paraId="58EF1E16" w14:textId="4E4751A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862180B" w14:textId="3E488AD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64146F9" w14:textId="34717D1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4C844A" w14:textId="0383E44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F7BEFD0" w14:textId="226E7C1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218</w:t>
            </w:r>
          </w:p>
        </w:tc>
      </w:tr>
      <w:tr w:rsidR="00F02BC1" w:rsidRPr="00B33603" w14:paraId="73CA55AB" w14:textId="77777777" w:rsidTr="00FF368D">
        <w:tc>
          <w:tcPr>
            <w:tcW w:w="1115" w:type="pct"/>
            <w:vAlign w:val="bottom"/>
          </w:tcPr>
          <w:p w14:paraId="69B5B537" w14:textId="48FDFDF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352" w:type="pct"/>
            <w:vAlign w:val="bottom"/>
          </w:tcPr>
          <w:p w14:paraId="7AF5E1FF" w14:textId="039ABA6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(335)</w:t>
            </w:r>
          </w:p>
        </w:tc>
        <w:tc>
          <w:tcPr>
            <w:tcW w:w="352" w:type="pct"/>
            <w:vAlign w:val="bottom"/>
          </w:tcPr>
          <w:p w14:paraId="45EBE215" w14:textId="61ED983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(1,737)</w:t>
            </w:r>
          </w:p>
        </w:tc>
        <w:tc>
          <w:tcPr>
            <w:tcW w:w="352" w:type="pct"/>
            <w:vAlign w:val="bottom"/>
          </w:tcPr>
          <w:p w14:paraId="054D0F95" w14:textId="72F4986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85B7355" w14:textId="2C87398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(4,779)</w:t>
            </w:r>
          </w:p>
        </w:tc>
        <w:tc>
          <w:tcPr>
            <w:tcW w:w="352" w:type="pct"/>
            <w:vAlign w:val="bottom"/>
          </w:tcPr>
          <w:p w14:paraId="67648A86" w14:textId="5AB7AE9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7232042" w14:textId="53B0AA1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(21)</w:t>
            </w:r>
          </w:p>
        </w:tc>
        <w:tc>
          <w:tcPr>
            <w:tcW w:w="352" w:type="pct"/>
            <w:vAlign w:val="bottom"/>
          </w:tcPr>
          <w:p w14:paraId="399934D5" w14:textId="3B7953A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58C9357" w14:textId="3889E7D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  <w:vAlign w:val="bottom"/>
          </w:tcPr>
          <w:p w14:paraId="3CFD40C7" w14:textId="1D90A86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AAAF9C5" w14:textId="519879B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(124)</w:t>
            </w:r>
          </w:p>
        </w:tc>
        <w:tc>
          <w:tcPr>
            <w:tcW w:w="365" w:type="pct"/>
            <w:vAlign w:val="bottom"/>
          </w:tcPr>
          <w:p w14:paraId="6C3CCE7C" w14:textId="618136B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(6,998)</w:t>
            </w:r>
          </w:p>
        </w:tc>
      </w:tr>
      <w:tr w:rsidR="00F02BC1" w:rsidRPr="00B33603" w14:paraId="5C85AA08" w14:textId="77777777" w:rsidTr="00FF368D">
        <w:tc>
          <w:tcPr>
            <w:tcW w:w="1115" w:type="pct"/>
            <w:vAlign w:val="bottom"/>
          </w:tcPr>
          <w:p w14:paraId="6DB8CF09" w14:textId="0D4E0B1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52" w:type="pct"/>
            <w:vAlign w:val="bottom"/>
          </w:tcPr>
          <w:p w14:paraId="65EB6ECC" w14:textId="366C0A8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40682EB" w14:textId="5796BD4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352" w:type="pct"/>
            <w:vAlign w:val="bottom"/>
          </w:tcPr>
          <w:p w14:paraId="58D9400B" w14:textId="7F6CDA0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352" w:type="pct"/>
            <w:vAlign w:val="bottom"/>
          </w:tcPr>
          <w:p w14:paraId="217ADB90" w14:textId="32673E4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352" w:type="pct"/>
            <w:vAlign w:val="bottom"/>
          </w:tcPr>
          <w:p w14:paraId="0145D691" w14:textId="18FE0DE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9,993</w:t>
            </w:r>
          </w:p>
        </w:tc>
        <w:tc>
          <w:tcPr>
            <w:tcW w:w="352" w:type="pct"/>
            <w:vAlign w:val="bottom"/>
          </w:tcPr>
          <w:p w14:paraId="6F453571" w14:textId="56EA060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352" w:type="pct"/>
            <w:vAlign w:val="bottom"/>
          </w:tcPr>
          <w:p w14:paraId="4D2015CE" w14:textId="1663464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2F15879" w14:textId="282C435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352" w:type="pct"/>
            <w:vAlign w:val="bottom"/>
          </w:tcPr>
          <w:p w14:paraId="5FDC1596" w14:textId="68730D5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9351075" w14:textId="5CB03EB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10,089</w:t>
            </w:r>
          </w:p>
        </w:tc>
        <w:tc>
          <w:tcPr>
            <w:tcW w:w="365" w:type="pct"/>
            <w:vAlign w:val="bottom"/>
          </w:tcPr>
          <w:p w14:paraId="23C520BD" w14:textId="1D5B886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20,270</w:t>
            </w:r>
          </w:p>
        </w:tc>
      </w:tr>
      <w:tr w:rsidR="00F02BC1" w:rsidRPr="00B33603" w14:paraId="08C3D28C" w14:textId="77777777" w:rsidTr="00FF368D">
        <w:tc>
          <w:tcPr>
            <w:tcW w:w="1115" w:type="pct"/>
            <w:vAlign w:val="bottom"/>
          </w:tcPr>
          <w:p w14:paraId="70547C88" w14:textId="5DBC062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352" w:type="pct"/>
            <w:vAlign w:val="bottom"/>
          </w:tcPr>
          <w:p w14:paraId="743A6630" w14:textId="27D912C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F6F3825" w14:textId="209B174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  <w:tc>
          <w:tcPr>
            <w:tcW w:w="352" w:type="pct"/>
            <w:vAlign w:val="bottom"/>
          </w:tcPr>
          <w:p w14:paraId="68C9D541" w14:textId="252EA3F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5,216</w:t>
            </w:r>
          </w:p>
        </w:tc>
        <w:tc>
          <w:tcPr>
            <w:tcW w:w="352" w:type="pct"/>
            <w:vAlign w:val="bottom"/>
          </w:tcPr>
          <w:p w14:paraId="22071B85" w14:textId="115E9F5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352" w:type="pct"/>
            <w:vAlign w:val="bottom"/>
          </w:tcPr>
          <w:p w14:paraId="05B78F4B" w14:textId="7C862A0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  <w:vAlign w:val="bottom"/>
          </w:tcPr>
          <w:p w14:paraId="6E00D8C8" w14:textId="40926A3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352" w:type="pct"/>
            <w:vAlign w:val="bottom"/>
          </w:tcPr>
          <w:p w14:paraId="318954C3" w14:textId="20B1818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352" w:type="pct"/>
            <w:vAlign w:val="bottom"/>
          </w:tcPr>
          <w:p w14:paraId="7C858A16" w14:textId="71AD5B6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2" w:type="pct"/>
            <w:vAlign w:val="bottom"/>
          </w:tcPr>
          <w:p w14:paraId="2A0F789C" w14:textId="44010D0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E92D403" w14:textId="6E48258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(7,033)</w:t>
            </w:r>
          </w:p>
        </w:tc>
        <w:tc>
          <w:tcPr>
            <w:tcW w:w="365" w:type="pct"/>
            <w:vAlign w:val="bottom"/>
          </w:tcPr>
          <w:p w14:paraId="51DC3AAD" w14:textId="4600E38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02BC1" w:rsidRPr="00B33603" w14:paraId="179F1EC3" w14:textId="77777777" w:rsidTr="00FF368D">
        <w:tc>
          <w:tcPr>
            <w:tcW w:w="1115" w:type="pct"/>
            <w:vAlign w:val="bottom"/>
          </w:tcPr>
          <w:p w14:paraId="4C754B7D" w14:textId="1145EB9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4ADDD24D" w14:textId="6D76B3D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352" w:type="pct"/>
            <w:vAlign w:val="bottom"/>
          </w:tcPr>
          <w:p w14:paraId="3AD9B049" w14:textId="3625EE7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(190)</w:t>
            </w:r>
          </w:p>
        </w:tc>
        <w:tc>
          <w:tcPr>
            <w:tcW w:w="352" w:type="pct"/>
            <w:vAlign w:val="bottom"/>
          </w:tcPr>
          <w:p w14:paraId="4C4CB1F7" w14:textId="004C997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9,152</w:t>
            </w:r>
          </w:p>
        </w:tc>
        <w:tc>
          <w:tcPr>
            <w:tcW w:w="352" w:type="pct"/>
            <w:vAlign w:val="bottom"/>
          </w:tcPr>
          <w:p w14:paraId="35543B94" w14:textId="1467FAB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(9,166)</w:t>
            </w:r>
          </w:p>
        </w:tc>
        <w:tc>
          <w:tcPr>
            <w:tcW w:w="352" w:type="pct"/>
            <w:vAlign w:val="bottom"/>
          </w:tcPr>
          <w:p w14:paraId="7B7E775A" w14:textId="2E06055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DB5A8B0" w14:textId="752CFA8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352" w:type="pct"/>
            <w:vAlign w:val="bottom"/>
          </w:tcPr>
          <w:p w14:paraId="7D153E7A" w14:textId="0ACDAD7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30AC6A8" w14:textId="762C448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F73EA15" w14:textId="309C98C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E7F34E" w14:textId="24CC224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96DE2B5" w14:textId="114A3EF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2BC1" w:rsidRPr="00B33603" w14:paraId="46E524AA" w14:textId="77777777" w:rsidTr="00FF368D">
        <w:tc>
          <w:tcPr>
            <w:tcW w:w="1115" w:type="pct"/>
            <w:vAlign w:val="bottom"/>
          </w:tcPr>
          <w:p w14:paraId="4E8FBB0A" w14:textId="426B509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7B074A57" w14:textId="7F28D0E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BBF865" w14:textId="3F433BB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352" w:type="pct"/>
            <w:vAlign w:val="bottom"/>
          </w:tcPr>
          <w:p w14:paraId="03352039" w14:textId="4C9B35B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62)</w:t>
            </w:r>
          </w:p>
        </w:tc>
        <w:tc>
          <w:tcPr>
            <w:tcW w:w="352" w:type="pct"/>
            <w:vAlign w:val="bottom"/>
          </w:tcPr>
          <w:p w14:paraId="2821E2E8" w14:textId="412C351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352" w:type="pct"/>
            <w:vAlign w:val="bottom"/>
          </w:tcPr>
          <w:p w14:paraId="370A9A9A" w14:textId="5A09DF9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(11,102)</w:t>
            </w:r>
          </w:p>
        </w:tc>
        <w:tc>
          <w:tcPr>
            <w:tcW w:w="352" w:type="pct"/>
            <w:vAlign w:val="bottom"/>
          </w:tcPr>
          <w:p w14:paraId="2CD9D8E4" w14:textId="38CC284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(395)</w:t>
            </w:r>
          </w:p>
        </w:tc>
        <w:tc>
          <w:tcPr>
            <w:tcW w:w="352" w:type="pct"/>
            <w:vAlign w:val="bottom"/>
          </w:tcPr>
          <w:p w14:paraId="3C627F97" w14:textId="122FB8A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29C598C0" w14:textId="7CA42BA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(72)</w:t>
            </w:r>
          </w:p>
        </w:tc>
        <w:tc>
          <w:tcPr>
            <w:tcW w:w="352" w:type="pct"/>
            <w:vAlign w:val="bottom"/>
          </w:tcPr>
          <w:p w14:paraId="1C81CFE0" w14:textId="5872315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B107AD9" w14:textId="7494A6A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(37)</w:t>
            </w:r>
          </w:p>
        </w:tc>
        <w:tc>
          <w:tcPr>
            <w:tcW w:w="365" w:type="pct"/>
            <w:vAlign w:val="bottom"/>
          </w:tcPr>
          <w:p w14:paraId="0245B2B3" w14:textId="2F85493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(12,690)</w:t>
            </w:r>
          </w:p>
        </w:tc>
      </w:tr>
      <w:tr w:rsidR="00F02BC1" w:rsidRPr="00B33603" w14:paraId="55BEE85C" w14:textId="77777777" w:rsidTr="00FF368D">
        <w:tc>
          <w:tcPr>
            <w:tcW w:w="1115" w:type="pct"/>
            <w:vAlign w:val="bottom"/>
          </w:tcPr>
          <w:p w14:paraId="638AEC03" w14:textId="29FF000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638D252D" w14:textId="23CFE3C1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352" w:type="pct"/>
            <w:vAlign w:val="bottom"/>
          </w:tcPr>
          <w:p w14:paraId="38D81361" w14:textId="1E13C05D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  <w:tc>
          <w:tcPr>
            <w:tcW w:w="352" w:type="pct"/>
            <w:vAlign w:val="bottom"/>
          </w:tcPr>
          <w:p w14:paraId="546C3685" w14:textId="5D73ADC4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67474B1" w14:textId="17B77E0D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(144)</w:t>
            </w:r>
          </w:p>
        </w:tc>
        <w:tc>
          <w:tcPr>
            <w:tcW w:w="352" w:type="pct"/>
            <w:vAlign w:val="bottom"/>
          </w:tcPr>
          <w:p w14:paraId="4CAD851D" w14:textId="3505F37E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(5,377)</w:t>
            </w:r>
          </w:p>
        </w:tc>
        <w:tc>
          <w:tcPr>
            <w:tcW w:w="352" w:type="pct"/>
            <w:vAlign w:val="bottom"/>
          </w:tcPr>
          <w:p w14:paraId="37D88912" w14:textId="7EDC0E91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352" w:type="pct"/>
            <w:vAlign w:val="bottom"/>
          </w:tcPr>
          <w:p w14:paraId="090F41B9" w14:textId="1EEFF73B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95902F1" w14:textId="664D733F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6D29BE2" w14:textId="134F2C11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8B3201D" w14:textId="257572E9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365" w:type="pct"/>
            <w:vAlign w:val="bottom"/>
          </w:tcPr>
          <w:p w14:paraId="3AE3F1C5" w14:textId="39495DE6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(5,695)</w:t>
            </w:r>
          </w:p>
        </w:tc>
      </w:tr>
      <w:tr w:rsidR="00F02BC1" w:rsidRPr="00B33603" w14:paraId="4E3E2EEE" w14:textId="77777777" w:rsidTr="00FF368D">
        <w:tc>
          <w:tcPr>
            <w:tcW w:w="1115" w:type="pct"/>
            <w:vAlign w:val="bottom"/>
          </w:tcPr>
          <w:p w14:paraId="6F0DD844" w14:textId="32545B3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52" w:type="pct"/>
            <w:vAlign w:val="bottom"/>
          </w:tcPr>
          <w:p w14:paraId="012EA1DE" w14:textId="411C0C8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23,773</w:t>
            </w:r>
          </w:p>
        </w:tc>
        <w:tc>
          <w:tcPr>
            <w:tcW w:w="352" w:type="pct"/>
            <w:vAlign w:val="bottom"/>
          </w:tcPr>
          <w:p w14:paraId="75046A2F" w14:textId="023807F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8,715</w:t>
            </w:r>
          </w:p>
        </w:tc>
        <w:tc>
          <w:tcPr>
            <w:tcW w:w="352" w:type="pct"/>
            <w:vAlign w:val="bottom"/>
          </w:tcPr>
          <w:p w14:paraId="456A712E" w14:textId="336526A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87,923</w:t>
            </w:r>
          </w:p>
        </w:tc>
        <w:tc>
          <w:tcPr>
            <w:tcW w:w="352" w:type="pct"/>
            <w:vAlign w:val="bottom"/>
          </w:tcPr>
          <w:p w14:paraId="1F84CA81" w14:textId="273D49C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13,165</w:t>
            </w:r>
          </w:p>
        </w:tc>
        <w:tc>
          <w:tcPr>
            <w:tcW w:w="352" w:type="pct"/>
            <w:vAlign w:val="bottom"/>
          </w:tcPr>
          <w:p w14:paraId="445973B5" w14:textId="01554E3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27,793</w:t>
            </w:r>
          </w:p>
        </w:tc>
        <w:tc>
          <w:tcPr>
            <w:tcW w:w="352" w:type="pct"/>
            <w:vAlign w:val="bottom"/>
          </w:tcPr>
          <w:p w14:paraId="36B8AD1D" w14:textId="5F5F41A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12,588</w:t>
            </w:r>
          </w:p>
        </w:tc>
        <w:tc>
          <w:tcPr>
            <w:tcW w:w="352" w:type="pct"/>
            <w:vAlign w:val="bottom"/>
          </w:tcPr>
          <w:p w14:paraId="65D5FA83" w14:textId="6E50FE2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311</w:t>
            </w:r>
          </w:p>
        </w:tc>
        <w:tc>
          <w:tcPr>
            <w:tcW w:w="352" w:type="pct"/>
            <w:vAlign w:val="bottom"/>
          </w:tcPr>
          <w:p w14:paraId="5CF870A5" w14:textId="07490E9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550</w:t>
            </w:r>
          </w:p>
        </w:tc>
        <w:tc>
          <w:tcPr>
            <w:tcW w:w="352" w:type="pct"/>
            <w:vAlign w:val="bottom"/>
          </w:tcPr>
          <w:p w14:paraId="420649DA" w14:textId="74D07E2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064BF6DB" w14:textId="5366105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9,866</w:t>
            </w:r>
          </w:p>
        </w:tc>
        <w:tc>
          <w:tcPr>
            <w:tcW w:w="365" w:type="pct"/>
            <w:vAlign w:val="bottom"/>
          </w:tcPr>
          <w:p w14:paraId="2B49EE0D" w14:textId="2312944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184,712</w:t>
            </w:r>
          </w:p>
        </w:tc>
      </w:tr>
      <w:tr w:rsidR="008C38B8" w:rsidRPr="00B33603" w14:paraId="2B8B4289" w14:textId="77777777" w:rsidTr="00FF368D">
        <w:tc>
          <w:tcPr>
            <w:tcW w:w="1115" w:type="pct"/>
            <w:vAlign w:val="bottom"/>
          </w:tcPr>
          <w:p w14:paraId="4E7D965B" w14:textId="663C80CC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52" w:type="pct"/>
            <w:vAlign w:val="bottom"/>
          </w:tcPr>
          <w:p w14:paraId="42FE07C9" w14:textId="1A2DC798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352" w:type="pct"/>
            <w:vAlign w:val="bottom"/>
          </w:tcPr>
          <w:p w14:paraId="267D84FC" w14:textId="694EDF65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2" w:type="pct"/>
            <w:vAlign w:val="bottom"/>
          </w:tcPr>
          <w:p w14:paraId="38637EA8" w14:textId="66C8102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352" w:type="pct"/>
            <w:vAlign w:val="bottom"/>
          </w:tcPr>
          <w:p w14:paraId="5BFEB4F7" w14:textId="2253CC4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9512A8" w:rsidRPr="00B3360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352" w:type="pct"/>
            <w:vAlign w:val="bottom"/>
          </w:tcPr>
          <w:p w14:paraId="557161F0" w14:textId="7FB76F77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13,491</w:t>
            </w:r>
          </w:p>
        </w:tc>
        <w:tc>
          <w:tcPr>
            <w:tcW w:w="352" w:type="pct"/>
            <w:vAlign w:val="bottom"/>
          </w:tcPr>
          <w:p w14:paraId="79C717D7" w14:textId="3EE2D602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352" w:type="pct"/>
            <w:vAlign w:val="bottom"/>
          </w:tcPr>
          <w:p w14:paraId="65EA8345" w14:textId="1F38DCED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0BAEB1E" w14:textId="33279AA7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352" w:type="pct"/>
            <w:vAlign w:val="bottom"/>
          </w:tcPr>
          <w:p w14:paraId="4DDAE42B" w14:textId="1164C626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7032A4" w14:textId="230145F9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4B4515" w:rsidRPr="00B33603">
              <w:rPr>
                <w:rFonts w:asciiTheme="majorBidi" w:hAnsiTheme="majorBidi" w:cstheme="majorBidi"/>
                <w:sz w:val="22"/>
                <w:szCs w:val="22"/>
              </w:rPr>
              <w:t>585</w:t>
            </w:r>
          </w:p>
        </w:tc>
        <w:tc>
          <w:tcPr>
            <w:tcW w:w="365" w:type="pct"/>
            <w:vAlign w:val="bottom"/>
          </w:tcPr>
          <w:p w14:paraId="2853A26F" w14:textId="11CB6B19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19,</w:t>
            </w:r>
            <w:r w:rsidR="004B4515" w:rsidRPr="00B33603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9512A8" w:rsidRPr="00B3360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8C38B8" w:rsidRPr="00B33603" w14:paraId="69AA7E15" w14:textId="77777777" w:rsidTr="00FF368D">
        <w:tc>
          <w:tcPr>
            <w:tcW w:w="1115" w:type="pct"/>
            <w:vAlign w:val="bottom"/>
          </w:tcPr>
          <w:p w14:paraId="66788374" w14:textId="2D03A0B5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352" w:type="pct"/>
            <w:vAlign w:val="bottom"/>
          </w:tcPr>
          <w:p w14:paraId="3857DD9F" w14:textId="5B8196B7" w:rsidR="008C38B8" w:rsidRPr="00B33603" w:rsidRDefault="005C4B3A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1DDDE67E" w14:textId="6D0DAAB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342</w:t>
            </w:r>
          </w:p>
        </w:tc>
        <w:tc>
          <w:tcPr>
            <w:tcW w:w="352" w:type="pct"/>
            <w:vAlign w:val="bottom"/>
          </w:tcPr>
          <w:p w14:paraId="64E03F6C" w14:textId="7E3AFAF2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1,632</w:t>
            </w:r>
          </w:p>
        </w:tc>
        <w:tc>
          <w:tcPr>
            <w:tcW w:w="352" w:type="pct"/>
            <w:vAlign w:val="bottom"/>
          </w:tcPr>
          <w:p w14:paraId="09EDEF4D" w14:textId="3C545B3E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629</w:t>
            </w:r>
          </w:p>
        </w:tc>
        <w:tc>
          <w:tcPr>
            <w:tcW w:w="352" w:type="pct"/>
            <w:vAlign w:val="bottom"/>
          </w:tcPr>
          <w:p w14:paraId="08020104" w14:textId="6FF281DD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352" w:type="pct"/>
            <w:vAlign w:val="bottom"/>
          </w:tcPr>
          <w:p w14:paraId="4FEDB817" w14:textId="0B430BE6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9512A8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352" w:type="pct"/>
            <w:vAlign w:val="bottom"/>
          </w:tcPr>
          <w:p w14:paraId="6DBC28B0" w14:textId="2C06E4A6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352" w:type="pct"/>
            <w:vAlign w:val="bottom"/>
          </w:tcPr>
          <w:p w14:paraId="6671DC13" w14:textId="0C373933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352" w:type="pct"/>
            <w:vAlign w:val="bottom"/>
          </w:tcPr>
          <w:p w14:paraId="3914B3B9" w14:textId="01BCAF9E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A3F8C7B" w14:textId="7278A9E8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(3,511)</w:t>
            </w:r>
          </w:p>
        </w:tc>
        <w:tc>
          <w:tcPr>
            <w:tcW w:w="365" w:type="pct"/>
            <w:vAlign w:val="bottom"/>
          </w:tcPr>
          <w:p w14:paraId="22FD4771" w14:textId="3E97DFE3" w:rsidR="008C38B8" w:rsidRPr="00B33603" w:rsidRDefault="009658A6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83B35" w:rsidRPr="00B3360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8C38B8" w:rsidRPr="00B33603" w14:paraId="77756000" w14:textId="77777777" w:rsidTr="00FF368D">
        <w:tc>
          <w:tcPr>
            <w:tcW w:w="1115" w:type="pct"/>
            <w:vAlign w:val="bottom"/>
          </w:tcPr>
          <w:p w14:paraId="153A82F0" w14:textId="64604FF8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00BDFD2B" w14:textId="3C2E590D" w:rsidR="008C38B8" w:rsidRPr="00B33603" w:rsidRDefault="005C4B3A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352" w:type="pct"/>
            <w:vAlign w:val="bottom"/>
          </w:tcPr>
          <w:p w14:paraId="13A61525" w14:textId="405A3074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585DA99" w14:textId="37BA0F73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52" w:type="pct"/>
            <w:vAlign w:val="bottom"/>
          </w:tcPr>
          <w:p w14:paraId="5B2000BA" w14:textId="0EF0212D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352" w:type="pct"/>
            <w:vAlign w:val="bottom"/>
          </w:tcPr>
          <w:p w14:paraId="75C8B955" w14:textId="456CDD5E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07AE2F2" w14:textId="486BCBD2" w:rsidR="008C38B8" w:rsidRPr="00B33603" w:rsidRDefault="009512A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(1)</w:t>
            </w:r>
          </w:p>
        </w:tc>
        <w:tc>
          <w:tcPr>
            <w:tcW w:w="352" w:type="pct"/>
            <w:vAlign w:val="bottom"/>
          </w:tcPr>
          <w:p w14:paraId="75613B7F" w14:textId="1F7E7A37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E347252" w14:textId="3D9A0FED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D127EF2" w14:textId="3EA9E2A4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99CC482" w14:textId="1A1B11A9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E2B8AB7" w14:textId="15D82675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3B35" w:rsidRPr="00B3360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C38B8" w:rsidRPr="00B33603" w14:paraId="1E7CB322" w14:textId="77777777" w:rsidTr="00FF368D">
        <w:tc>
          <w:tcPr>
            <w:tcW w:w="1115" w:type="pct"/>
            <w:vAlign w:val="bottom"/>
          </w:tcPr>
          <w:p w14:paraId="2CF2D3F5" w14:textId="5DE8D5BA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7ABA2CAD" w14:textId="5DEF4F4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(116)</w:t>
            </w:r>
          </w:p>
        </w:tc>
        <w:tc>
          <w:tcPr>
            <w:tcW w:w="352" w:type="pct"/>
            <w:vAlign w:val="bottom"/>
          </w:tcPr>
          <w:p w14:paraId="5350DE69" w14:textId="0BE59A34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(181)</w:t>
            </w:r>
          </w:p>
        </w:tc>
        <w:tc>
          <w:tcPr>
            <w:tcW w:w="352" w:type="pct"/>
            <w:vAlign w:val="bottom"/>
          </w:tcPr>
          <w:p w14:paraId="60713BD5" w14:textId="0185B6A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(512)</w:t>
            </w:r>
          </w:p>
        </w:tc>
        <w:tc>
          <w:tcPr>
            <w:tcW w:w="352" w:type="pct"/>
            <w:vAlign w:val="bottom"/>
          </w:tcPr>
          <w:p w14:paraId="73114479" w14:textId="47E76BAB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9512A8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787CDDF3" w14:textId="7C753024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95BA730" w14:textId="03A5FFB5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(51</w:t>
            </w:r>
            <w:r w:rsidR="009512A8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7C29DCA3" w14:textId="49E69463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6D02513F" w14:textId="217522FB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(80)</w:t>
            </w:r>
          </w:p>
        </w:tc>
        <w:tc>
          <w:tcPr>
            <w:tcW w:w="352" w:type="pct"/>
            <w:vAlign w:val="bottom"/>
          </w:tcPr>
          <w:p w14:paraId="0CF3DDCB" w14:textId="166887CC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2906AA0" w14:textId="1B8134EC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7957203D" w14:textId="394501DF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(1,449)</w:t>
            </w:r>
          </w:p>
        </w:tc>
      </w:tr>
      <w:tr w:rsidR="008C38B8" w:rsidRPr="00B33603" w14:paraId="2D2D430E" w14:textId="77777777" w:rsidTr="00FF368D">
        <w:tc>
          <w:tcPr>
            <w:tcW w:w="1115" w:type="pct"/>
            <w:vAlign w:val="bottom"/>
          </w:tcPr>
          <w:p w14:paraId="752C6962" w14:textId="7BF0981E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="Angsana New"/>
                <w:sz w:val="22"/>
                <w:szCs w:val="22"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43D3D39B" w14:textId="40C05564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069B6A7" w14:textId="717B6A4C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  <w:vAlign w:val="bottom"/>
          </w:tcPr>
          <w:p w14:paraId="6290FA3C" w14:textId="01BBE9A7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EDCBA44" w14:textId="518EAA24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9512A8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24E2C72E" w14:textId="458EAC44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1,238</w:t>
            </w:r>
          </w:p>
        </w:tc>
        <w:tc>
          <w:tcPr>
            <w:tcW w:w="352" w:type="pct"/>
            <w:vAlign w:val="bottom"/>
          </w:tcPr>
          <w:p w14:paraId="2AFFE895" w14:textId="2A282148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52" w:type="pct"/>
            <w:vAlign w:val="bottom"/>
          </w:tcPr>
          <w:p w14:paraId="368A70CC" w14:textId="2DD775C1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81625B0" w14:textId="25CBCC27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4B0BA24" w14:textId="432E5BE6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AE1AB75" w14:textId="3A2AC4E1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D90767" w:rsidRPr="00B3360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5" w:type="pct"/>
            <w:vAlign w:val="bottom"/>
          </w:tcPr>
          <w:p w14:paraId="0E7B59B6" w14:textId="03219AE6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1,1</w:t>
            </w:r>
            <w:r w:rsidR="00D90767" w:rsidRPr="00B3360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512A8" w:rsidRPr="00B3360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8C38B8" w:rsidRPr="00B33603" w14:paraId="4F02B15A" w14:textId="77777777" w:rsidTr="00FF368D">
        <w:tc>
          <w:tcPr>
            <w:tcW w:w="1115" w:type="pct"/>
            <w:vAlign w:val="bottom"/>
          </w:tcPr>
          <w:p w14:paraId="4BFB3C41" w14:textId="22E65FB9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F02BC1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00437630" w14:textId="0B323B1F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23,750</w:t>
            </w:r>
          </w:p>
        </w:tc>
        <w:tc>
          <w:tcPr>
            <w:tcW w:w="352" w:type="pct"/>
            <w:vAlign w:val="bottom"/>
          </w:tcPr>
          <w:p w14:paraId="3719CA7B" w14:textId="3E15EFA8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8,879</w:t>
            </w:r>
          </w:p>
        </w:tc>
        <w:tc>
          <w:tcPr>
            <w:tcW w:w="352" w:type="pct"/>
            <w:vAlign w:val="bottom"/>
          </w:tcPr>
          <w:p w14:paraId="7379AF9E" w14:textId="732A320E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89,070</w:t>
            </w:r>
          </w:p>
        </w:tc>
        <w:tc>
          <w:tcPr>
            <w:tcW w:w="352" w:type="pct"/>
            <w:vAlign w:val="bottom"/>
          </w:tcPr>
          <w:p w14:paraId="1E532DF2" w14:textId="5C10B190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13,7</w:t>
            </w:r>
            <w:r w:rsidR="009512A8" w:rsidRPr="00B336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61</w:t>
            </w:r>
          </w:p>
        </w:tc>
        <w:tc>
          <w:tcPr>
            <w:tcW w:w="352" w:type="pct"/>
            <w:vAlign w:val="bottom"/>
          </w:tcPr>
          <w:p w14:paraId="781665F7" w14:textId="7BE00B7A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42,579</w:t>
            </w:r>
          </w:p>
        </w:tc>
        <w:tc>
          <w:tcPr>
            <w:tcW w:w="352" w:type="pct"/>
            <w:vAlign w:val="bottom"/>
          </w:tcPr>
          <w:p w14:paraId="0E52B8C2" w14:textId="2FD145F6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12,87</w:t>
            </w:r>
            <w:r w:rsidR="009512A8" w:rsidRPr="00B336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352" w:type="pct"/>
            <w:vAlign w:val="bottom"/>
          </w:tcPr>
          <w:p w14:paraId="1686A00E" w14:textId="7E6593E4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612</w:t>
            </w:r>
          </w:p>
        </w:tc>
        <w:tc>
          <w:tcPr>
            <w:tcW w:w="352" w:type="pct"/>
            <w:vAlign w:val="bottom"/>
          </w:tcPr>
          <w:p w14:paraId="45B6E7B1" w14:textId="0806A38B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511</w:t>
            </w:r>
          </w:p>
        </w:tc>
        <w:tc>
          <w:tcPr>
            <w:tcW w:w="352" w:type="pct"/>
            <w:vAlign w:val="bottom"/>
          </w:tcPr>
          <w:p w14:paraId="14E34A65" w14:textId="60230623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6EA9B70A" w14:textId="44D513D9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841</w:t>
            </w:r>
          </w:p>
        </w:tc>
        <w:tc>
          <w:tcPr>
            <w:tcW w:w="365" w:type="pct"/>
            <w:vAlign w:val="bottom"/>
          </w:tcPr>
          <w:p w14:paraId="7FDFFD3B" w14:textId="2C5D75EA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907</w:t>
            </w:r>
          </w:p>
        </w:tc>
      </w:tr>
      <w:tr w:rsidR="0085248E" w:rsidRPr="00B33603" w14:paraId="570FB728" w14:textId="77777777" w:rsidTr="0085248E">
        <w:tc>
          <w:tcPr>
            <w:tcW w:w="5000" w:type="pct"/>
            <w:gridSpan w:val="12"/>
          </w:tcPr>
          <w:p w14:paraId="4EB1E5B2" w14:textId="77777777" w:rsidR="0085248E" w:rsidRPr="00B33603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51152B" w14:textId="77777777" w:rsidR="00235238" w:rsidRPr="00B33603" w:rsidRDefault="00235238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21D6C5" w14:textId="77777777" w:rsidR="00B26CEA" w:rsidRPr="00B33603" w:rsidRDefault="00B26CEA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B9416C" w14:textId="357A12FF" w:rsidR="002B47D6" w:rsidRPr="00B33603" w:rsidRDefault="002B47D6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4AC7" w:rsidRPr="00B33603" w14:paraId="2B01A9C1" w14:textId="77777777" w:rsidTr="00FF368D">
        <w:tc>
          <w:tcPr>
            <w:tcW w:w="5000" w:type="pct"/>
            <w:gridSpan w:val="12"/>
            <w:vAlign w:val="bottom"/>
          </w:tcPr>
          <w:p w14:paraId="0929FDFE" w14:textId="2737A2CC" w:rsidR="00784AC7" w:rsidRPr="00B33603" w:rsidRDefault="00784AC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F02BC1" w:rsidRPr="00B33603" w14:paraId="3E768D80" w14:textId="77777777" w:rsidTr="00FF368D">
        <w:tc>
          <w:tcPr>
            <w:tcW w:w="1115" w:type="pct"/>
            <w:vAlign w:val="bottom"/>
          </w:tcPr>
          <w:p w14:paraId="2F00F8D3" w14:textId="44298F4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53567D9C" w14:textId="34AAEBB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381DA409" w14:textId="33006F5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(1,423)</w:t>
            </w:r>
          </w:p>
        </w:tc>
        <w:tc>
          <w:tcPr>
            <w:tcW w:w="352" w:type="pct"/>
            <w:vAlign w:val="bottom"/>
          </w:tcPr>
          <w:p w14:paraId="642AC95B" w14:textId="6C97D9C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(40,833)</w:t>
            </w:r>
          </w:p>
        </w:tc>
        <w:tc>
          <w:tcPr>
            <w:tcW w:w="352" w:type="pct"/>
            <w:vAlign w:val="bottom"/>
          </w:tcPr>
          <w:p w14:paraId="587B8AF6" w14:textId="458912B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(5,647)</w:t>
            </w:r>
          </w:p>
        </w:tc>
        <w:tc>
          <w:tcPr>
            <w:tcW w:w="352" w:type="pct"/>
            <w:vAlign w:val="bottom"/>
          </w:tcPr>
          <w:p w14:paraId="168EF695" w14:textId="33F7F00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(15,060)</w:t>
            </w:r>
          </w:p>
        </w:tc>
        <w:tc>
          <w:tcPr>
            <w:tcW w:w="352" w:type="pct"/>
            <w:vAlign w:val="bottom"/>
          </w:tcPr>
          <w:p w14:paraId="0596653C" w14:textId="6963DC8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(6,950)</w:t>
            </w:r>
          </w:p>
        </w:tc>
        <w:tc>
          <w:tcPr>
            <w:tcW w:w="352" w:type="pct"/>
            <w:vAlign w:val="bottom"/>
          </w:tcPr>
          <w:p w14:paraId="75B65DA0" w14:textId="2872CFC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032B11E" w14:textId="3DA022C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(366)</w:t>
            </w:r>
          </w:p>
        </w:tc>
        <w:tc>
          <w:tcPr>
            <w:tcW w:w="352" w:type="pct"/>
            <w:vAlign w:val="bottom"/>
          </w:tcPr>
          <w:p w14:paraId="63C1BE9D" w14:textId="38E370D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352" w:type="pct"/>
            <w:vAlign w:val="bottom"/>
          </w:tcPr>
          <w:p w14:paraId="1ABA6A79" w14:textId="40F1388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7C936AD6" w14:textId="22D2212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(70,29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02BC1" w:rsidRPr="00B33603" w14:paraId="693C3317" w14:textId="77777777" w:rsidTr="00FF368D">
        <w:tc>
          <w:tcPr>
            <w:tcW w:w="1115" w:type="pct"/>
            <w:vAlign w:val="bottom"/>
          </w:tcPr>
          <w:p w14:paraId="3A4D2284" w14:textId="2E74539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352" w:type="pct"/>
            <w:vAlign w:val="bottom"/>
          </w:tcPr>
          <w:p w14:paraId="3C31FD5E" w14:textId="724FA4D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4D1C9B3" w14:textId="7473F49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  <w:tc>
          <w:tcPr>
            <w:tcW w:w="352" w:type="pct"/>
            <w:vAlign w:val="bottom"/>
          </w:tcPr>
          <w:p w14:paraId="5F33CDF7" w14:textId="1F7ACEF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7152D2" w14:textId="4562EE0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352" w:type="pct"/>
            <w:vAlign w:val="bottom"/>
          </w:tcPr>
          <w:p w14:paraId="5383372D" w14:textId="7F51D4D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52" w:type="pct"/>
            <w:vAlign w:val="bottom"/>
          </w:tcPr>
          <w:p w14:paraId="6BE8A0F9" w14:textId="015EF73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352" w:type="pct"/>
            <w:vAlign w:val="bottom"/>
          </w:tcPr>
          <w:p w14:paraId="56745250" w14:textId="333F2BA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786A998" w14:textId="197BBA9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52" w:type="pct"/>
            <w:vAlign w:val="bottom"/>
          </w:tcPr>
          <w:p w14:paraId="14250097" w14:textId="3AB1BB9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A94688F" w14:textId="4F76365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5A7C2FA2" w14:textId="050F2BF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1,165</w:t>
            </w:r>
          </w:p>
        </w:tc>
      </w:tr>
      <w:tr w:rsidR="00F02BC1" w:rsidRPr="00B33603" w14:paraId="7DDFCB64" w14:textId="77777777" w:rsidTr="00FF368D">
        <w:tc>
          <w:tcPr>
            <w:tcW w:w="1115" w:type="pct"/>
            <w:vAlign w:val="bottom"/>
          </w:tcPr>
          <w:p w14:paraId="38EC4692" w14:textId="75C43EC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52" w:type="pct"/>
            <w:vAlign w:val="bottom"/>
          </w:tcPr>
          <w:p w14:paraId="5B5C2342" w14:textId="0FCA642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8C17B1B" w14:textId="0B71F2B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319CBCBC" w14:textId="4840DC2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(4,893)</w:t>
            </w:r>
          </w:p>
        </w:tc>
        <w:tc>
          <w:tcPr>
            <w:tcW w:w="352" w:type="pct"/>
            <w:vAlign w:val="bottom"/>
          </w:tcPr>
          <w:p w14:paraId="650150EF" w14:textId="6A9925C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(1,04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7E8ADC74" w14:textId="49B8A45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(8,901)</w:t>
            </w:r>
          </w:p>
        </w:tc>
        <w:tc>
          <w:tcPr>
            <w:tcW w:w="352" w:type="pct"/>
            <w:vAlign w:val="bottom"/>
          </w:tcPr>
          <w:p w14:paraId="3038431B" w14:textId="48E82A0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(940)</w:t>
            </w:r>
          </w:p>
        </w:tc>
        <w:tc>
          <w:tcPr>
            <w:tcW w:w="352" w:type="pct"/>
            <w:vAlign w:val="bottom"/>
          </w:tcPr>
          <w:p w14:paraId="79732B1C" w14:textId="7533475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5249DC3D" w14:textId="338F344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(73)</w:t>
            </w:r>
          </w:p>
        </w:tc>
        <w:tc>
          <w:tcPr>
            <w:tcW w:w="352" w:type="pct"/>
            <w:vAlign w:val="bottom"/>
          </w:tcPr>
          <w:p w14:paraId="57E51D80" w14:textId="585B468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7EA62EF3" w14:textId="5FDB57B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7692EECB" w14:textId="1C74987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(16,421)</w:t>
            </w:r>
          </w:p>
        </w:tc>
      </w:tr>
      <w:tr w:rsidR="00F02BC1" w:rsidRPr="00B33603" w14:paraId="7F30F675" w14:textId="77777777" w:rsidTr="00FF368D">
        <w:tc>
          <w:tcPr>
            <w:tcW w:w="1115" w:type="pct"/>
            <w:vAlign w:val="bottom"/>
          </w:tcPr>
          <w:p w14:paraId="0D8AC008" w14:textId="04AA951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กลับรายการ (ขาดทุนจากการด้อยค่า)</w:t>
            </w:r>
          </w:p>
        </w:tc>
        <w:tc>
          <w:tcPr>
            <w:tcW w:w="352" w:type="pct"/>
            <w:vAlign w:val="bottom"/>
          </w:tcPr>
          <w:p w14:paraId="1EF59A65" w14:textId="74521CE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F30E3F7" w14:textId="528E617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1A65B51" w14:textId="4FB635C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352" w:type="pct"/>
            <w:vAlign w:val="bottom"/>
          </w:tcPr>
          <w:p w14:paraId="0609EB13" w14:textId="22DE961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(284)</w:t>
            </w:r>
          </w:p>
        </w:tc>
        <w:tc>
          <w:tcPr>
            <w:tcW w:w="352" w:type="pct"/>
            <w:vAlign w:val="bottom"/>
          </w:tcPr>
          <w:p w14:paraId="458BF7AB" w14:textId="7A93144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25A924B4" w14:textId="45A44AE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4F1CF1A" w14:textId="0BF899B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BA2FDC0" w14:textId="15BA5AE9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2705156" w14:textId="5AE4554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5F3CCC6" w14:textId="4302521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(235)</w:t>
            </w:r>
          </w:p>
        </w:tc>
        <w:tc>
          <w:tcPr>
            <w:tcW w:w="365" w:type="pct"/>
            <w:vAlign w:val="bottom"/>
          </w:tcPr>
          <w:p w14:paraId="26ED7868" w14:textId="3C5941C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6,974</w:t>
            </w:r>
          </w:p>
        </w:tc>
      </w:tr>
      <w:tr w:rsidR="00F02BC1" w:rsidRPr="00B33603" w14:paraId="25804C49" w14:textId="77777777" w:rsidTr="00FF368D">
        <w:tc>
          <w:tcPr>
            <w:tcW w:w="1115" w:type="pct"/>
            <w:vAlign w:val="bottom"/>
          </w:tcPr>
          <w:p w14:paraId="4277AE27" w14:textId="5784754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0460D667" w14:textId="14C9B36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20DE4CB" w14:textId="0A65926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352" w:type="pct"/>
            <w:vAlign w:val="bottom"/>
          </w:tcPr>
          <w:p w14:paraId="3A0EFC24" w14:textId="0C54BEAA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(375)</w:t>
            </w:r>
          </w:p>
        </w:tc>
        <w:tc>
          <w:tcPr>
            <w:tcW w:w="352" w:type="pct"/>
            <w:vAlign w:val="bottom"/>
          </w:tcPr>
          <w:p w14:paraId="6BEBB3FD" w14:textId="2673B3D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</w:p>
        </w:tc>
        <w:tc>
          <w:tcPr>
            <w:tcW w:w="352" w:type="pct"/>
            <w:vAlign w:val="bottom"/>
          </w:tcPr>
          <w:p w14:paraId="4C64D29E" w14:textId="273C121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2F0CBD7" w14:textId="13687E7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352" w:type="pct"/>
            <w:vAlign w:val="bottom"/>
          </w:tcPr>
          <w:p w14:paraId="7AC8EC24" w14:textId="7A0BECB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91816A5" w14:textId="2E68087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C296B44" w14:textId="2E1D79F1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04F9CD" w14:textId="7EA3EE8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5F00F1B" w14:textId="6524029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2BC1" w:rsidRPr="00B33603" w14:paraId="7867F435" w14:textId="77777777" w:rsidTr="00FF368D">
        <w:tc>
          <w:tcPr>
            <w:tcW w:w="1115" w:type="pct"/>
            <w:vAlign w:val="bottom"/>
          </w:tcPr>
          <w:p w14:paraId="3B124742" w14:textId="7EFB67A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47448179" w14:textId="501BCB8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A27D846" w14:textId="2456C83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 xml:space="preserve"> 42</w:t>
            </w:r>
          </w:p>
        </w:tc>
        <w:tc>
          <w:tcPr>
            <w:tcW w:w="352" w:type="pct"/>
            <w:vAlign w:val="bottom"/>
          </w:tcPr>
          <w:p w14:paraId="55A0BCAF" w14:textId="0BAAF01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352" w:type="pct"/>
            <w:vAlign w:val="bottom"/>
          </w:tcPr>
          <w:p w14:paraId="12737BD0" w14:textId="390FC43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352" w:type="pct"/>
            <w:vAlign w:val="bottom"/>
          </w:tcPr>
          <w:p w14:paraId="7361A62A" w14:textId="4539D09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5,343</w:t>
            </w:r>
          </w:p>
        </w:tc>
        <w:tc>
          <w:tcPr>
            <w:tcW w:w="352" w:type="pct"/>
            <w:vAlign w:val="bottom"/>
          </w:tcPr>
          <w:p w14:paraId="04307DAA" w14:textId="5DFC5F1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352" w:type="pct"/>
            <w:vAlign w:val="bottom"/>
          </w:tcPr>
          <w:p w14:paraId="5351A585" w14:textId="741151A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E47B315" w14:textId="4B01B62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352" w:type="pct"/>
            <w:vAlign w:val="bottom"/>
          </w:tcPr>
          <w:p w14:paraId="47B19365" w14:textId="5237B362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BDAEC06" w14:textId="46CC946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1FAE2FAE" w14:textId="3000F237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6,546</w:t>
            </w:r>
          </w:p>
        </w:tc>
      </w:tr>
      <w:tr w:rsidR="00F02BC1" w:rsidRPr="00B33603" w14:paraId="04CD4C1B" w14:textId="77777777" w:rsidTr="00FF368D">
        <w:tc>
          <w:tcPr>
            <w:tcW w:w="1115" w:type="pct"/>
            <w:vAlign w:val="bottom"/>
          </w:tcPr>
          <w:p w14:paraId="471098D4" w14:textId="0DC3D6C6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62C3D55B" w14:textId="01F2E622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DDCE3D2" w14:textId="0994D3D7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52" w:type="pct"/>
            <w:vAlign w:val="bottom"/>
          </w:tcPr>
          <w:p w14:paraId="6E1CA802" w14:textId="7A025843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6641D2" w14:textId="098F857E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352" w:type="pct"/>
            <w:vAlign w:val="bottom"/>
          </w:tcPr>
          <w:p w14:paraId="59F8011C" w14:textId="582C0FCF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3,004</w:t>
            </w:r>
          </w:p>
        </w:tc>
        <w:tc>
          <w:tcPr>
            <w:tcW w:w="352" w:type="pct"/>
            <w:vAlign w:val="bottom"/>
          </w:tcPr>
          <w:p w14:paraId="1A4F77A0" w14:textId="7038F600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352" w:type="pct"/>
            <w:vAlign w:val="bottom"/>
          </w:tcPr>
          <w:p w14:paraId="75ACF08A" w14:textId="0EC07E43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694DFEA" w14:textId="07FBCB36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EE05079" w14:textId="277F5ED0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D1038F7" w14:textId="2E92935C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365" w:type="pct"/>
            <w:vAlign w:val="bottom"/>
          </w:tcPr>
          <w:p w14:paraId="185EB833" w14:textId="5C89DE66" w:rsidR="00F02BC1" w:rsidRPr="00B33603" w:rsidRDefault="00F02BC1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3,071</w:t>
            </w:r>
          </w:p>
        </w:tc>
      </w:tr>
      <w:tr w:rsidR="00F02BC1" w:rsidRPr="00B33603" w14:paraId="1838998E" w14:textId="77777777" w:rsidTr="00FF368D">
        <w:tc>
          <w:tcPr>
            <w:tcW w:w="1115" w:type="pct"/>
            <w:vAlign w:val="bottom"/>
          </w:tcPr>
          <w:p w14:paraId="516CB1A3" w14:textId="6343000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52" w:type="pct"/>
            <w:vAlign w:val="bottom"/>
          </w:tcPr>
          <w:p w14:paraId="51E7A955" w14:textId="1D54FB3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3F580A08" w14:textId="062EE1F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(1,687)</w:t>
            </w:r>
          </w:p>
        </w:tc>
        <w:tc>
          <w:tcPr>
            <w:tcW w:w="352" w:type="pct"/>
            <w:vAlign w:val="bottom"/>
          </w:tcPr>
          <w:p w14:paraId="2F859AD1" w14:textId="55763C9C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(45,204)</w:t>
            </w:r>
          </w:p>
        </w:tc>
        <w:tc>
          <w:tcPr>
            <w:tcW w:w="352" w:type="pct"/>
            <w:vAlign w:val="bottom"/>
          </w:tcPr>
          <w:p w14:paraId="33910976" w14:textId="02AA22E0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(5,639)</w:t>
            </w:r>
          </w:p>
        </w:tc>
        <w:tc>
          <w:tcPr>
            <w:tcW w:w="352" w:type="pct"/>
            <w:vAlign w:val="bottom"/>
          </w:tcPr>
          <w:p w14:paraId="5E24BCEC" w14:textId="684A53CF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(8,136)</w:t>
            </w:r>
          </w:p>
        </w:tc>
        <w:tc>
          <w:tcPr>
            <w:tcW w:w="352" w:type="pct"/>
            <w:vAlign w:val="bottom"/>
          </w:tcPr>
          <w:p w14:paraId="42708765" w14:textId="2F861398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(7,692)</w:t>
            </w:r>
          </w:p>
        </w:tc>
        <w:tc>
          <w:tcPr>
            <w:tcW w:w="352" w:type="pct"/>
            <w:vAlign w:val="bottom"/>
          </w:tcPr>
          <w:p w14:paraId="7207097A" w14:textId="385B0E55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13037AB8" w14:textId="28473AA4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(369)</w:t>
            </w:r>
          </w:p>
        </w:tc>
        <w:tc>
          <w:tcPr>
            <w:tcW w:w="352" w:type="pct"/>
            <w:vAlign w:val="bottom"/>
          </w:tcPr>
          <w:p w14:paraId="07879FD1" w14:textId="7FD6123B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(14)</w:t>
            </w:r>
          </w:p>
        </w:tc>
        <w:tc>
          <w:tcPr>
            <w:tcW w:w="352" w:type="pct"/>
            <w:vAlign w:val="bottom"/>
          </w:tcPr>
          <w:p w14:paraId="790AC686" w14:textId="095F3053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(215)</w:t>
            </w:r>
          </w:p>
        </w:tc>
        <w:tc>
          <w:tcPr>
            <w:tcW w:w="365" w:type="pct"/>
            <w:vAlign w:val="bottom"/>
          </w:tcPr>
          <w:p w14:paraId="2D6F0C53" w14:textId="238817ED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(68,964)</w:t>
            </w:r>
          </w:p>
        </w:tc>
      </w:tr>
      <w:tr w:rsidR="008C38B8" w:rsidRPr="00B33603" w14:paraId="036C5040" w14:textId="77777777" w:rsidTr="00FF368D">
        <w:tc>
          <w:tcPr>
            <w:tcW w:w="1115" w:type="pct"/>
            <w:vAlign w:val="bottom"/>
          </w:tcPr>
          <w:p w14:paraId="7D4ED3D5" w14:textId="7278C391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52" w:type="pct"/>
            <w:vAlign w:val="bottom"/>
          </w:tcPr>
          <w:p w14:paraId="54218791" w14:textId="7D346DB9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55AA2D0" w14:textId="7E623E8B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(557)</w:t>
            </w:r>
          </w:p>
        </w:tc>
        <w:tc>
          <w:tcPr>
            <w:tcW w:w="352" w:type="pct"/>
            <w:vAlign w:val="bottom"/>
          </w:tcPr>
          <w:p w14:paraId="2124D6F0" w14:textId="44E23A8B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(4,766)</w:t>
            </w:r>
          </w:p>
        </w:tc>
        <w:tc>
          <w:tcPr>
            <w:tcW w:w="352" w:type="pct"/>
            <w:vAlign w:val="bottom"/>
          </w:tcPr>
          <w:p w14:paraId="1D5672B5" w14:textId="2B242821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(925)</w:t>
            </w:r>
          </w:p>
        </w:tc>
        <w:tc>
          <w:tcPr>
            <w:tcW w:w="352" w:type="pct"/>
            <w:vAlign w:val="bottom"/>
          </w:tcPr>
          <w:p w14:paraId="187B421A" w14:textId="180ACD20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(7,192)</w:t>
            </w:r>
          </w:p>
        </w:tc>
        <w:tc>
          <w:tcPr>
            <w:tcW w:w="352" w:type="pct"/>
            <w:vAlign w:val="bottom"/>
          </w:tcPr>
          <w:p w14:paraId="4BA3A9B3" w14:textId="66833D69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(951)</w:t>
            </w:r>
          </w:p>
        </w:tc>
        <w:tc>
          <w:tcPr>
            <w:tcW w:w="352" w:type="pct"/>
            <w:vAlign w:val="bottom"/>
          </w:tcPr>
          <w:p w14:paraId="60B21217" w14:textId="12E983E6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(115)</w:t>
            </w:r>
          </w:p>
        </w:tc>
        <w:tc>
          <w:tcPr>
            <w:tcW w:w="352" w:type="pct"/>
            <w:vAlign w:val="bottom"/>
          </w:tcPr>
          <w:p w14:paraId="2A6CE2EF" w14:textId="3C1DA21A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352" w:type="pct"/>
            <w:vAlign w:val="bottom"/>
          </w:tcPr>
          <w:p w14:paraId="2E4AB7DA" w14:textId="22346445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037BF58C" w14:textId="4B8E6FA9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587BD0C" w14:textId="7D27DEEE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(14,575)</w:t>
            </w:r>
          </w:p>
        </w:tc>
      </w:tr>
      <w:tr w:rsidR="008C38B8" w:rsidRPr="00B33603" w14:paraId="6810393F" w14:textId="77777777" w:rsidTr="00FF368D">
        <w:tc>
          <w:tcPr>
            <w:tcW w:w="1115" w:type="pct"/>
            <w:vAlign w:val="bottom"/>
          </w:tcPr>
          <w:p w14:paraId="68480D3F" w14:textId="07EFD2E0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352" w:type="pct"/>
            <w:vAlign w:val="bottom"/>
          </w:tcPr>
          <w:p w14:paraId="2F311436" w14:textId="5D37E555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8E12BCB" w14:textId="1A0644AC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159CBDC" w14:textId="5C712937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352" w:type="pct"/>
            <w:vAlign w:val="bottom"/>
          </w:tcPr>
          <w:p w14:paraId="2CEE8AD8" w14:textId="252438B5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65144BA" w14:textId="69552B78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(6,111)</w:t>
            </w:r>
          </w:p>
        </w:tc>
        <w:tc>
          <w:tcPr>
            <w:tcW w:w="352" w:type="pct"/>
            <w:vAlign w:val="bottom"/>
          </w:tcPr>
          <w:p w14:paraId="06C67F9F" w14:textId="53D7D696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81AA765" w14:textId="2375D969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1947CC0" w14:textId="57E08859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88287ED" w14:textId="4EF771B9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2A54F17" w14:textId="325E8ABA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1AD7E8F2" w14:textId="12E12DA1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(6,115)</w:t>
            </w:r>
          </w:p>
        </w:tc>
      </w:tr>
      <w:tr w:rsidR="007A3D38" w:rsidRPr="00B33603" w14:paraId="084AB8D3" w14:textId="77777777" w:rsidTr="00FF368D">
        <w:tc>
          <w:tcPr>
            <w:tcW w:w="1115" w:type="pct"/>
            <w:vAlign w:val="bottom"/>
          </w:tcPr>
          <w:p w14:paraId="5F2A01BF" w14:textId="15806BC6" w:rsidR="007A3D38" w:rsidRPr="00B33603" w:rsidRDefault="007A3D3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6991F2D9" w14:textId="0F5B3324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F1E4F58" w14:textId="7B7A2E6E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2" w:type="pct"/>
            <w:vAlign w:val="bottom"/>
          </w:tcPr>
          <w:p w14:paraId="68D694A5" w14:textId="4D20F625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B116831" w14:textId="10D825E9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52" w:type="pct"/>
            <w:vAlign w:val="bottom"/>
          </w:tcPr>
          <w:p w14:paraId="35D6E902" w14:textId="3674EAFE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0B5B6F7" w14:textId="10545098" w:rsidR="007A3D3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638CEEA" w14:textId="6F52DB0A" w:rsidR="007A3D3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C66AEC9" w14:textId="16A550E7" w:rsidR="007A3D3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A4C55AC" w14:textId="7DF94B04" w:rsidR="007A3D3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D7F7CAE" w14:textId="4DF970AD" w:rsidR="007A3D3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3EDEE6D8" w14:textId="13D866AC" w:rsidR="007A3D3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8C38B8" w:rsidRPr="00B33603" w14:paraId="075613D0" w14:textId="77777777" w:rsidTr="00FF368D">
        <w:tc>
          <w:tcPr>
            <w:tcW w:w="1115" w:type="pct"/>
            <w:vAlign w:val="bottom"/>
          </w:tcPr>
          <w:p w14:paraId="64BC7AF5" w14:textId="11D7FF19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2DC60443" w14:textId="38C59F68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09E5077" w14:textId="19B64178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352" w:type="pct"/>
            <w:vAlign w:val="bottom"/>
          </w:tcPr>
          <w:p w14:paraId="74819BB3" w14:textId="37D028EB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352" w:type="pct"/>
            <w:vAlign w:val="bottom"/>
          </w:tcPr>
          <w:p w14:paraId="2B3F2441" w14:textId="1D756FF2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512A8" w:rsidRPr="00B336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52" w:type="pct"/>
            <w:vAlign w:val="bottom"/>
          </w:tcPr>
          <w:p w14:paraId="305E9FC4" w14:textId="3E67DCFA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923E6FD" w14:textId="0380B4DC" w:rsidR="008C38B8" w:rsidRPr="00B33603" w:rsidRDefault="00CD0497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9512A8" w:rsidRPr="00B3360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352" w:type="pct"/>
            <w:vAlign w:val="bottom"/>
          </w:tcPr>
          <w:p w14:paraId="31614802" w14:textId="58AA0518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C14553B" w14:textId="63E8AD77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352" w:type="pct"/>
            <w:vAlign w:val="bottom"/>
          </w:tcPr>
          <w:p w14:paraId="3316B6D7" w14:textId="158977BD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9711A12" w14:textId="7564793B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5301CE59" w14:textId="1153D315" w:rsidR="008C38B8" w:rsidRPr="00B33603" w:rsidRDefault="00476BD2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1,165</w:t>
            </w:r>
          </w:p>
        </w:tc>
      </w:tr>
      <w:tr w:rsidR="008C38B8" w:rsidRPr="00B33603" w14:paraId="5915F9D2" w14:textId="77777777" w:rsidTr="00FF368D">
        <w:tc>
          <w:tcPr>
            <w:tcW w:w="1115" w:type="pct"/>
            <w:vAlign w:val="bottom"/>
          </w:tcPr>
          <w:p w14:paraId="4016BFD6" w14:textId="1E126768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43CA5001" w14:textId="10811C85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36C1958" w14:textId="7FFA531C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5151CC9" w14:textId="47BE8667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5FE205D" w14:textId="49510E07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2" w:type="pct"/>
            <w:vAlign w:val="bottom"/>
          </w:tcPr>
          <w:p w14:paraId="712C655A" w14:textId="2CFC0CC1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(489)</w:t>
            </w:r>
          </w:p>
        </w:tc>
        <w:tc>
          <w:tcPr>
            <w:tcW w:w="352" w:type="pct"/>
            <w:vAlign w:val="bottom"/>
          </w:tcPr>
          <w:p w14:paraId="4F39182B" w14:textId="1995A2C5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352" w:type="pct"/>
            <w:vAlign w:val="bottom"/>
          </w:tcPr>
          <w:p w14:paraId="5C6107CE" w14:textId="0D924A4E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175500B" w14:textId="70539ED8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8C602E" w14:textId="55C35B5C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052A8AB" w14:textId="2A8BCB37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65" w:type="pct"/>
            <w:vAlign w:val="bottom"/>
          </w:tcPr>
          <w:p w14:paraId="4E1D676F" w14:textId="616CD9D3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</w:rPr>
              <w:t>(485)</w:t>
            </w:r>
          </w:p>
        </w:tc>
      </w:tr>
      <w:tr w:rsidR="008C38B8" w:rsidRPr="00B33603" w14:paraId="422E923D" w14:textId="77777777" w:rsidTr="00FF368D">
        <w:tc>
          <w:tcPr>
            <w:tcW w:w="1115" w:type="pct"/>
            <w:vAlign w:val="bottom"/>
          </w:tcPr>
          <w:p w14:paraId="00315B0B" w14:textId="0AE3A547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F02BC1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007E6AE0" w14:textId="785C04E3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0CD6B77F" w14:textId="54BF00D6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(2,090)</w:t>
            </w:r>
          </w:p>
        </w:tc>
        <w:tc>
          <w:tcPr>
            <w:tcW w:w="352" w:type="pct"/>
            <w:vAlign w:val="bottom"/>
          </w:tcPr>
          <w:p w14:paraId="244A33C1" w14:textId="59ABE5F1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(49,475)</w:t>
            </w:r>
          </w:p>
        </w:tc>
        <w:tc>
          <w:tcPr>
            <w:tcW w:w="352" w:type="pct"/>
            <w:vAlign w:val="bottom"/>
          </w:tcPr>
          <w:p w14:paraId="4DB03D24" w14:textId="68B06DBA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(6,55</w:t>
            </w:r>
            <w:r w:rsidR="009512A8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7D267999" w14:textId="1F83D360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(21,928)</w:t>
            </w:r>
          </w:p>
        </w:tc>
        <w:tc>
          <w:tcPr>
            <w:tcW w:w="352" w:type="pct"/>
            <w:vAlign w:val="bottom"/>
          </w:tcPr>
          <w:p w14:paraId="4813D586" w14:textId="526594F8" w:rsidR="008C38B8" w:rsidRPr="00B33603" w:rsidRDefault="00CD0497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(8,21</w:t>
            </w:r>
            <w:r w:rsidR="009512A8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3BF341BC" w14:textId="058CC9B7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(116)</w:t>
            </w:r>
          </w:p>
        </w:tc>
        <w:tc>
          <w:tcPr>
            <w:tcW w:w="352" w:type="pct"/>
            <w:vAlign w:val="bottom"/>
          </w:tcPr>
          <w:p w14:paraId="7E2D8AC8" w14:textId="40E239A2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(365)</w:t>
            </w:r>
          </w:p>
        </w:tc>
        <w:tc>
          <w:tcPr>
            <w:tcW w:w="352" w:type="pct"/>
            <w:vAlign w:val="bottom"/>
          </w:tcPr>
          <w:p w14:paraId="3432116B" w14:textId="41B8046C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(15)</w:t>
            </w:r>
          </w:p>
        </w:tc>
        <w:tc>
          <w:tcPr>
            <w:tcW w:w="352" w:type="pct"/>
            <w:vAlign w:val="bottom"/>
          </w:tcPr>
          <w:p w14:paraId="7FD30BF6" w14:textId="054324B0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(209)</w:t>
            </w:r>
          </w:p>
        </w:tc>
        <w:tc>
          <w:tcPr>
            <w:tcW w:w="365" w:type="pct"/>
            <w:vAlign w:val="bottom"/>
          </w:tcPr>
          <w:p w14:paraId="5E7ED141" w14:textId="2FE71CCC" w:rsidR="008C38B8" w:rsidRPr="00B33603" w:rsidRDefault="00476BD2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(88,973)</w:t>
            </w:r>
          </w:p>
        </w:tc>
      </w:tr>
      <w:tr w:rsidR="00E429B3" w:rsidRPr="00B33603" w14:paraId="18A3404C" w14:textId="77777777" w:rsidTr="00FF368D">
        <w:tc>
          <w:tcPr>
            <w:tcW w:w="1115" w:type="pct"/>
            <w:vAlign w:val="bottom"/>
          </w:tcPr>
          <w:p w14:paraId="43A2C155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2" w:type="pct"/>
            <w:vAlign w:val="bottom"/>
          </w:tcPr>
          <w:p w14:paraId="55DFB032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01775199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59820F7B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D98C4AA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8BD910A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3B71FA09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E91F719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0C14D07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2B4E24D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205A9F3B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4F9B6CA1" w14:textId="77777777" w:rsidR="00E429B3" w:rsidRPr="00B33603" w:rsidRDefault="00E429B3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248E" w:rsidRPr="00B33603" w14:paraId="3988C501" w14:textId="77777777" w:rsidTr="00FF368D">
        <w:tc>
          <w:tcPr>
            <w:tcW w:w="1115" w:type="pct"/>
            <w:vAlign w:val="bottom"/>
          </w:tcPr>
          <w:p w14:paraId="61CB588E" w14:textId="3846B700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352" w:type="pct"/>
            <w:vAlign w:val="bottom"/>
          </w:tcPr>
          <w:p w14:paraId="51113752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C8428AC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51906D5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C27E3A1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215497EB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4554D2BC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2255142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4CAB3E72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08783B6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49D4D753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05556ED0" w14:textId="77777777" w:rsidR="0085248E" w:rsidRPr="00B33603" w:rsidRDefault="0085248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2BC1" w:rsidRPr="00B33603" w14:paraId="27BDCADA" w14:textId="77777777" w:rsidTr="00FF368D">
        <w:tc>
          <w:tcPr>
            <w:tcW w:w="1115" w:type="pct"/>
            <w:vAlign w:val="bottom"/>
          </w:tcPr>
          <w:p w14:paraId="064D71BA" w14:textId="22D8476E" w:rsidR="00F02BC1" w:rsidRPr="00B33603" w:rsidRDefault="00F02BC1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64109B19" w14:textId="0BBD83B5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23,766</w:t>
            </w:r>
          </w:p>
        </w:tc>
        <w:tc>
          <w:tcPr>
            <w:tcW w:w="352" w:type="pct"/>
            <w:vAlign w:val="bottom"/>
          </w:tcPr>
          <w:p w14:paraId="6C1B0690" w14:textId="415F1FBA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7,028</w:t>
            </w:r>
          </w:p>
        </w:tc>
        <w:tc>
          <w:tcPr>
            <w:tcW w:w="352" w:type="pct"/>
            <w:vAlign w:val="bottom"/>
          </w:tcPr>
          <w:p w14:paraId="63D7C583" w14:textId="30440410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42,719</w:t>
            </w:r>
          </w:p>
        </w:tc>
        <w:tc>
          <w:tcPr>
            <w:tcW w:w="352" w:type="pct"/>
            <w:vAlign w:val="bottom"/>
          </w:tcPr>
          <w:p w14:paraId="67C10E86" w14:textId="47A4CA89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7,526</w:t>
            </w:r>
          </w:p>
        </w:tc>
        <w:tc>
          <w:tcPr>
            <w:tcW w:w="352" w:type="pct"/>
            <w:vAlign w:val="bottom"/>
          </w:tcPr>
          <w:p w14:paraId="74572602" w14:textId="096B9224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19,657</w:t>
            </w:r>
          </w:p>
        </w:tc>
        <w:tc>
          <w:tcPr>
            <w:tcW w:w="352" w:type="pct"/>
            <w:vAlign w:val="bottom"/>
          </w:tcPr>
          <w:p w14:paraId="4E5A1A2E" w14:textId="60339FDB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4,896</w:t>
            </w:r>
          </w:p>
        </w:tc>
        <w:tc>
          <w:tcPr>
            <w:tcW w:w="352" w:type="pct"/>
            <w:vAlign w:val="bottom"/>
          </w:tcPr>
          <w:p w14:paraId="71AB2F80" w14:textId="0D07D6CB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310</w:t>
            </w:r>
          </w:p>
        </w:tc>
        <w:tc>
          <w:tcPr>
            <w:tcW w:w="352" w:type="pct"/>
            <w:vAlign w:val="bottom"/>
          </w:tcPr>
          <w:p w14:paraId="4F4A24B4" w14:textId="0DB56E6F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</w:t>
            </w:r>
          </w:p>
        </w:tc>
        <w:tc>
          <w:tcPr>
            <w:tcW w:w="352" w:type="pct"/>
            <w:vAlign w:val="bottom"/>
          </w:tcPr>
          <w:p w14:paraId="6A6EFA1C" w14:textId="1A063306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52" w:type="pct"/>
            <w:vAlign w:val="bottom"/>
          </w:tcPr>
          <w:p w14:paraId="3E7DF384" w14:textId="05D9D18B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9,651</w:t>
            </w:r>
          </w:p>
        </w:tc>
        <w:tc>
          <w:tcPr>
            <w:tcW w:w="365" w:type="pct"/>
            <w:vAlign w:val="bottom"/>
          </w:tcPr>
          <w:p w14:paraId="00F3E5A6" w14:textId="4843348A" w:rsidR="00F02BC1" w:rsidRPr="00B33603" w:rsidRDefault="00F02BC1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115,748</w:t>
            </w:r>
          </w:p>
        </w:tc>
      </w:tr>
      <w:tr w:rsidR="008C38B8" w:rsidRPr="00B33603" w14:paraId="7FE42352" w14:textId="77777777" w:rsidTr="00FF368D">
        <w:tc>
          <w:tcPr>
            <w:tcW w:w="1115" w:type="pct"/>
            <w:vAlign w:val="bottom"/>
          </w:tcPr>
          <w:p w14:paraId="7A61C900" w14:textId="4C621B8C" w:rsidR="008C38B8" w:rsidRPr="00B33603" w:rsidRDefault="008C38B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F02BC1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1469111E" w14:textId="3633419F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23,743</w:t>
            </w:r>
          </w:p>
        </w:tc>
        <w:tc>
          <w:tcPr>
            <w:tcW w:w="352" w:type="pct"/>
            <w:vAlign w:val="bottom"/>
          </w:tcPr>
          <w:p w14:paraId="1DC27927" w14:textId="45637C74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6,789</w:t>
            </w:r>
          </w:p>
        </w:tc>
        <w:tc>
          <w:tcPr>
            <w:tcW w:w="352" w:type="pct"/>
            <w:vAlign w:val="bottom"/>
          </w:tcPr>
          <w:p w14:paraId="48AE8B0F" w14:textId="0F7DDB0F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39,595</w:t>
            </w:r>
          </w:p>
        </w:tc>
        <w:tc>
          <w:tcPr>
            <w:tcW w:w="352" w:type="pct"/>
            <w:vAlign w:val="bottom"/>
          </w:tcPr>
          <w:p w14:paraId="6B1999A2" w14:textId="4D64E8E1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7,2</w:t>
            </w:r>
            <w:r w:rsidR="009512A8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2" w:type="pct"/>
            <w:vAlign w:val="bottom"/>
          </w:tcPr>
          <w:p w14:paraId="5027DE3A" w14:textId="21A035EB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20,651</w:t>
            </w:r>
          </w:p>
        </w:tc>
        <w:tc>
          <w:tcPr>
            <w:tcW w:w="352" w:type="pct"/>
            <w:vAlign w:val="bottom"/>
          </w:tcPr>
          <w:p w14:paraId="24853302" w14:textId="6CC9D3AA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4,6</w:t>
            </w:r>
            <w:r w:rsidR="009512A8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352" w:type="pct"/>
            <w:vAlign w:val="bottom"/>
          </w:tcPr>
          <w:p w14:paraId="2502A8B2" w14:textId="117B2A4A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496</w:t>
            </w:r>
          </w:p>
        </w:tc>
        <w:tc>
          <w:tcPr>
            <w:tcW w:w="352" w:type="pct"/>
            <w:vAlign w:val="bottom"/>
          </w:tcPr>
          <w:p w14:paraId="720E8DC0" w14:textId="1A35B52C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146</w:t>
            </w:r>
          </w:p>
        </w:tc>
        <w:tc>
          <w:tcPr>
            <w:tcW w:w="352" w:type="pct"/>
            <w:vAlign w:val="bottom"/>
          </w:tcPr>
          <w:p w14:paraId="3360FDD4" w14:textId="148D56DA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52" w:type="pct"/>
            <w:vAlign w:val="bottom"/>
          </w:tcPr>
          <w:p w14:paraId="2AF68A41" w14:textId="6867CD7A" w:rsidR="008C38B8" w:rsidRPr="00B33603" w:rsidRDefault="00476BD2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365" w:type="pct"/>
            <w:vAlign w:val="bottom"/>
          </w:tcPr>
          <w:p w14:paraId="4F22AA17" w14:textId="06A9BA57" w:rsidR="008C38B8" w:rsidRPr="00B33603" w:rsidRDefault="009D184E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4B4515" w:rsidRPr="00B336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934</w:t>
            </w:r>
          </w:p>
        </w:tc>
      </w:tr>
    </w:tbl>
    <w:p w14:paraId="7CF066C7" w14:textId="77777777" w:rsidR="000226AD" w:rsidRPr="00B33603" w:rsidRDefault="000226AD" w:rsidP="00EE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</w:p>
    <w:p w14:paraId="28C1F0C5" w14:textId="02A62D0E" w:rsidR="00F02BC1" w:rsidRPr="00B33603" w:rsidRDefault="00F02BC1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r w:rsidRPr="00B33603">
        <w:rPr>
          <w:sz w:val="28"/>
          <w:szCs w:val="28"/>
          <w:cs/>
        </w:rPr>
        <w:lastRenderedPageBreak/>
        <w:t>ในระหว่าง</w:t>
      </w:r>
      <w:r w:rsidRPr="00B33603">
        <w:rPr>
          <w:rFonts w:hint="cs"/>
          <w:sz w:val="28"/>
          <w:szCs w:val="28"/>
          <w:cs/>
        </w:rPr>
        <w:t>ปี</w:t>
      </w:r>
      <w:r w:rsidRPr="00B33603">
        <w:rPr>
          <w:sz w:val="28"/>
          <w:szCs w:val="28"/>
          <w:cs/>
        </w:rPr>
        <w:t xml:space="preserve"> </w:t>
      </w:r>
      <w:r w:rsidRPr="00B33603">
        <w:rPr>
          <w:sz w:val="28"/>
          <w:szCs w:val="28"/>
        </w:rPr>
        <w:t xml:space="preserve">2568 </w:t>
      </w:r>
      <w:r w:rsidRPr="00B33603">
        <w:rPr>
          <w:sz w:val="28"/>
          <w:szCs w:val="28"/>
          <w:cs/>
        </w:rPr>
        <w:t xml:space="preserve">กลุ่มบริษัทได้บันทึกรายการขาดทุนจากการด้อยค่าของสินทรัพย์เพื่อการสำรวจและผลิตปิโตรเลียมจำนวน </w:t>
      </w:r>
      <w:r w:rsidRPr="00B33603">
        <w:rPr>
          <w:sz w:val="28"/>
          <w:szCs w:val="28"/>
        </w:rPr>
        <w:t>1,</w:t>
      </w:r>
      <w:r w:rsidR="00E714B1" w:rsidRPr="00B33603">
        <w:rPr>
          <w:sz w:val="28"/>
          <w:szCs w:val="28"/>
        </w:rPr>
        <w:t>912</w:t>
      </w:r>
      <w:r w:rsidRPr="00B33603">
        <w:rPr>
          <w:sz w:val="28"/>
          <w:szCs w:val="28"/>
        </w:rPr>
        <w:t xml:space="preserve"> </w:t>
      </w:r>
      <w:r w:rsidRPr="00B33603">
        <w:rPr>
          <w:sz w:val="28"/>
          <w:szCs w:val="28"/>
          <w:cs/>
        </w:rPr>
        <w:t xml:space="preserve">ล้านโครนนอร์เวย์ (หรือเทียบเท่า </w:t>
      </w:r>
      <w:r w:rsidR="00E714B1" w:rsidRPr="00B33603">
        <w:rPr>
          <w:sz w:val="28"/>
          <w:szCs w:val="28"/>
        </w:rPr>
        <w:t>6</w:t>
      </w:r>
      <w:r w:rsidRPr="00B33603">
        <w:rPr>
          <w:sz w:val="28"/>
          <w:szCs w:val="28"/>
        </w:rPr>
        <w:t>,</w:t>
      </w:r>
      <w:r w:rsidR="00E714B1" w:rsidRPr="00B33603">
        <w:rPr>
          <w:sz w:val="28"/>
          <w:szCs w:val="28"/>
        </w:rPr>
        <w:t>111</w:t>
      </w:r>
      <w:r w:rsidRPr="00B33603">
        <w:rPr>
          <w:sz w:val="28"/>
          <w:szCs w:val="28"/>
        </w:rPr>
        <w:t xml:space="preserve"> </w:t>
      </w:r>
      <w:r w:rsidRPr="00B33603">
        <w:rPr>
          <w:sz w:val="28"/>
          <w:szCs w:val="28"/>
          <w:cs/>
        </w:rPr>
        <w:t>ล้านบาท) เพื่อปรับมูลค่าตามบัญชีให้ใกล้เคียงกับมูลค่าที่คาดว่าจะได้รับคืน เนื่องจากปริมาณสำรอง</w:t>
      </w:r>
      <w:r w:rsidR="00FC55D1" w:rsidRPr="00B33603">
        <w:rPr>
          <w:rFonts w:hint="cs"/>
          <w:sz w:val="28"/>
          <w:szCs w:val="28"/>
          <w:cs/>
        </w:rPr>
        <w:t>และราคาปิโตรเลียม</w:t>
      </w:r>
      <w:r w:rsidRPr="00B33603">
        <w:rPr>
          <w:sz w:val="28"/>
          <w:szCs w:val="28"/>
          <w:cs/>
        </w:rPr>
        <w:t>ลดลง</w:t>
      </w:r>
      <w:r w:rsidRPr="00B33603">
        <w:rPr>
          <w:rFonts w:hint="cs"/>
          <w:sz w:val="28"/>
          <w:szCs w:val="28"/>
          <w:cs/>
        </w:rPr>
        <w:t xml:space="preserve"> </w:t>
      </w:r>
      <w:r w:rsidRPr="00B33603">
        <w:rPr>
          <w:i/>
          <w:iCs/>
          <w:sz w:val="28"/>
          <w:szCs w:val="28"/>
        </w:rPr>
        <w:t>(2567</w:t>
      </w:r>
      <w:r w:rsidRPr="00B33603">
        <w:rPr>
          <w:i/>
          <w:iCs/>
          <w:sz w:val="28"/>
          <w:szCs w:val="28"/>
          <w:cs/>
        </w:rPr>
        <w:t xml:space="preserve">: กลับรายการขาดทุนจากการด้อยค่า </w:t>
      </w:r>
      <w:r w:rsidRPr="00B33603">
        <w:rPr>
          <w:i/>
          <w:iCs/>
          <w:sz w:val="28"/>
          <w:szCs w:val="28"/>
        </w:rPr>
        <w:t>7,478</w:t>
      </w:r>
      <w:r w:rsidRPr="00B33603">
        <w:rPr>
          <w:i/>
          <w:iCs/>
          <w:sz w:val="28"/>
          <w:szCs w:val="28"/>
          <w:cs/>
        </w:rPr>
        <w:t xml:space="preserve"> ล้านบาท)</w:t>
      </w:r>
    </w:p>
    <w:p w14:paraId="70AD2369" w14:textId="77777777" w:rsidR="00B651C1" w:rsidRPr="00B33603" w:rsidRDefault="00B651C1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p w14:paraId="6C526BD3" w14:textId="2F68673B" w:rsidR="00A15FA0" w:rsidRPr="00B33603" w:rsidRDefault="00A15FA0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r w:rsidRPr="00B33603">
        <w:rPr>
          <w:sz w:val="28"/>
          <w:szCs w:val="28"/>
          <w:cs/>
        </w:rPr>
        <w:t xml:space="preserve">ณ วันที่ </w:t>
      </w:r>
      <w:r w:rsidRPr="00B33603">
        <w:rPr>
          <w:sz w:val="28"/>
          <w:szCs w:val="28"/>
        </w:rPr>
        <w:t>3</w:t>
      </w:r>
      <w:r w:rsidR="00642A26" w:rsidRPr="00B33603">
        <w:rPr>
          <w:sz w:val="28"/>
          <w:szCs w:val="28"/>
        </w:rPr>
        <w:t xml:space="preserve">1 </w:t>
      </w:r>
      <w:r w:rsidR="00642A26" w:rsidRPr="00B33603">
        <w:rPr>
          <w:sz w:val="28"/>
          <w:szCs w:val="28"/>
          <w:cs/>
        </w:rPr>
        <w:t xml:space="preserve">ธันวาคม </w:t>
      </w:r>
      <w:r w:rsidRPr="00B33603">
        <w:rPr>
          <w:sz w:val="28"/>
          <w:szCs w:val="28"/>
        </w:rPr>
        <w:t>256</w:t>
      </w:r>
      <w:r w:rsidR="00F02BC1" w:rsidRPr="00B33603">
        <w:rPr>
          <w:sz w:val="28"/>
          <w:szCs w:val="28"/>
        </w:rPr>
        <w:t>8</w:t>
      </w:r>
      <w:r w:rsidRPr="00B33603">
        <w:rPr>
          <w:sz w:val="28"/>
          <w:szCs w:val="28"/>
          <w:cs/>
        </w:rPr>
        <w:t xml:space="preserve"> 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</w:t>
      </w:r>
      <w:r w:rsidR="00CB74CB" w:rsidRPr="00B33603">
        <w:rPr>
          <w:sz w:val="28"/>
          <w:szCs w:val="28"/>
        </w:rPr>
        <w:t xml:space="preserve"> 2</w:t>
      </w:r>
      <w:r w:rsidR="006D6169" w:rsidRPr="00B33603">
        <w:rPr>
          <w:sz w:val="28"/>
          <w:szCs w:val="28"/>
        </w:rPr>
        <w:t>2</w:t>
      </w:r>
      <w:r w:rsidR="00CB74CB" w:rsidRPr="00B33603">
        <w:rPr>
          <w:sz w:val="28"/>
          <w:szCs w:val="28"/>
        </w:rPr>
        <w:t>,</w:t>
      </w:r>
      <w:r w:rsidR="006D6169" w:rsidRPr="00B33603">
        <w:rPr>
          <w:sz w:val="28"/>
          <w:szCs w:val="28"/>
        </w:rPr>
        <w:t>753</w:t>
      </w:r>
      <w:r w:rsidRPr="00B33603">
        <w:rPr>
          <w:sz w:val="28"/>
          <w:szCs w:val="28"/>
        </w:rPr>
        <w:t xml:space="preserve"> </w:t>
      </w:r>
      <w:r w:rsidRPr="00B33603">
        <w:rPr>
          <w:sz w:val="28"/>
          <w:szCs w:val="28"/>
          <w:cs/>
        </w:rPr>
        <w:t xml:space="preserve">ล้านบาท </w:t>
      </w:r>
      <w:r w:rsidRPr="00B33603">
        <w:rPr>
          <w:i/>
          <w:iCs/>
          <w:sz w:val="28"/>
          <w:szCs w:val="28"/>
          <w:cs/>
        </w:rPr>
        <w:t>(</w:t>
      </w:r>
      <w:r w:rsidRPr="00B33603">
        <w:rPr>
          <w:i/>
          <w:iCs/>
          <w:sz w:val="28"/>
          <w:szCs w:val="28"/>
        </w:rPr>
        <w:t>256</w:t>
      </w:r>
      <w:r w:rsidR="00F02BC1" w:rsidRPr="00B33603">
        <w:rPr>
          <w:i/>
          <w:iCs/>
          <w:sz w:val="28"/>
          <w:szCs w:val="28"/>
        </w:rPr>
        <w:t>7</w:t>
      </w:r>
      <w:r w:rsidRPr="00B33603">
        <w:rPr>
          <w:i/>
          <w:iCs/>
          <w:sz w:val="28"/>
          <w:szCs w:val="28"/>
          <w:cs/>
        </w:rPr>
        <w:t xml:space="preserve">: </w:t>
      </w:r>
      <w:r w:rsidR="00AE66EE" w:rsidRPr="00B33603">
        <w:rPr>
          <w:i/>
          <w:iCs/>
          <w:sz w:val="28"/>
          <w:szCs w:val="28"/>
        </w:rPr>
        <w:t>2</w:t>
      </w:r>
      <w:r w:rsidR="006D6169" w:rsidRPr="00B33603">
        <w:rPr>
          <w:i/>
          <w:iCs/>
          <w:sz w:val="28"/>
          <w:szCs w:val="28"/>
        </w:rPr>
        <w:t>1</w:t>
      </w:r>
      <w:r w:rsidR="00AE66EE" w:rsidRPr="00B33603">
        <w:rPr>
          <w:i/>
          <w:iCs/>
          <w:sz w:val="28"/>
          <w:szCs w:val="28"/>
        </w:rPr>
        <w:t>,</w:t>
      </w:r>
      <w:r w:rsidR="006D6169" w:rsidRPr="00B33603">
        <w:rPr>
          <w:i/>
          <w:iCs/>
          <w:sz w:val="28"/>
          <w:szCs w:val="28"/>
        </w:rPr>
        <w:t>927</w:t>
      </w:r>
      <w:r w:rsidRPr="00B33603">
        <w:rPr>
          <w:i/>
          <w:iCs/>
          <w:sz w:val="28"/>
          <w:szCs w:val="28"/>
          <w:cs/>
        </w:rPr>
        <w:t xml:space="preserve"> ล้านบาท)</w:t>
      </w:r>
    </w:p>
    <w:p w14:paraId="6E80C37D" w14:textId="77777777" w:rsidR="00370ED3" w:rsidRPr="00B33603" w:rsidRDefault="00370ED3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  <w:bookmarkStart w:id="15" w:name="_Hlk157777138"/>
    </w:p>
    <w:p w14:paraId="19CF7014" w14:textId="23E80EA6" w:rsidR="00EF3B01" w:rsidRPr="00B33603" w:rsidRDefault="0086525A" w:rsidP="0037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i/>
          <w:iCs/>
          <w:cs/>
        </w:rPr>
      </w:pPr>
      <w:r w:rsidRPr="00B33603">
        <w:rPr>
          <w:sz w:val="28"/>
          <w:szCs w:val="28"/>
          <w:cs/>
        </w:rPr>
        <w:t xml:space="preserve">ณ วันที่ </w:t>
      </w:r>
      <w:r w:rsidRPr="00B33603">
        <w:rPr>
          <w:sz w:val="28"/>
          <w:szCs w:val="28"/>
        </w:rPr>
        <w:t>31</w:t>
      </w:r>
      <w:r w:rsidRPr="00B33603">
        <w:rPr>
          <w:sz w:val="28"/>
          <w:szCs w:val="28"/>
          <w:cs/>
        </w:rPr>
        <w:t xml:space="preserve"> ธันวาคม </w:t>
      </w:r>
      <w:r w:rsidRPr="00B33603">
        <w:rPr>
          <w:sz w:val="28"/>
          <w:szCs w:val="28"/>
        </w:rPr>
        <w:t>256</w:t>
      </w:r>
      <w:r w:rsidR="00F02BC1" w:rsidRPr="00B33603">
        <w:rPr>
          <w:sz w:val="28"/>
          <w:szCs w:val="28"/>
        </w:rPr>
        <w:t>8</w:t>
      </w:r>
      <w:r w:rsidRPr="00B33603">
        <w:rPr>
          <w:sz w:val="28"/>
          <w:szCs w:val="28"/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ED1E29" w:rsidRPr="00B33603">
        <w:rPr>
          <w:sz w:val="28"/>
          <w:szCs w:val="28"/>
        </w:rPr>
        <w:t>7</w:t>
      </w:r>
      <w:r w:rsidR="00D92D6E" w:rsidRPr="00B33603">
        <w:rPr>
          <w:sz w:val="28"/>
          <w:szCs w:val="28"/>
        </w:rPr>
        <w:t>15</w:t>
      </w:r>
      <w:r w:rsidRPr="00B33603">
        <w:rPr>
          <w:sz w:val="28"/>
          <w:szCs w:val="28"/>
          <w:cs/>
        </w:rPr>
        <w:t xml:space="preserve"> ล้านบาท </w:t>
      </w:r>
      <w:r w:rsidRPr="00B33603">
        <w:rPr>
          <w:i/>
          <w:iCs/>
          <w:sz w:val="28"/>
          <w:szCs w:val="28"/>
          <w:cs/>
        </w:rPr>
        <w:t>(</w:t>
      </w:r>
      <w:r w:rsidRPr="00B33603">
        <w:rPr>
          <w:i/>
          <w:iCs/>
          <w:sz w:val="28"/>
          <w:szCs w:val="28"/>
        </w:rPr>
        <w:t>256</w:t>
      </w:r>
      <w:r w:rsidR="00F02BC1" w:rsidRPr="00B33603">
        <w:rPr>
          <w:i/>
          <w:iCs/>
          <w:sz w:val="28"/>
          <w:szCs w:val="28"/>
        </w:rPr>
        <w:t>7</w:t>
      </w:r>
      <w:r w:rsidRPr="00B33603">
        <w:rPr>
          <w:i/>
          <w:iCs/>
          <w:sz w:val="28"/>
          <w:szCs w:val="28"/>
          <w:cs/>
        </w:rPr>
        <w:t xml:space="preserve">: </w:t>
      </w:r>
      <w:r w:rsidR="00F02BC1" w:rsidRPr="00B33603">
        <w:rPr>
          <w:i/>
          <w:iCs/>
          <w:sz w:val="28"/>
          <w:szCs w:val="28"/>
        </w:rPr>
        <w:t>279</w:t>
      </w:r>
      <w:r w:rsidRPr="00B33603">
        <w:rPr>
          <w:i/>
          <w:iCs/>
          <w:sz w:val="28"/>
          <w:szCs w:val="28"/>
          <w:cs/>
        </w:rPr>
        <w:t xml:space="preserve"> ล้านบาท)</w:t>
      </w:r>
      <w:r w:rsidRPr="00B33603">
        <w:rPr>
          <w:sz w:val="28"/>
          <w:szCs w:val="28"/>
          <w:cs/>
        </w:rPr>
        <w:t xml:space="preserve"> </w:t>
      </w:r>
      <w:r w:rsidR="00EC15BD" w:rsidRPr="00B33603">
        <w:rPr>
          <w:sz w:val="28"/>
          <w:szCs w:val="28"/>
        </w:rPr>
        <w:br/>
      </w:r>
      <w:r w:rsidRPr="00B33603">
        <w:rPr>
          <w:sz w:val="28"/>
          <w:szCs w:val="28"/>
          <w:cs/>
        </w:rPr>
        <w:t xml:space="preserve">มีอัตราดอกเบี้ยที่รับรู้ ร้อยละ </w:t>
      </w:r>
      <w:r w:rsidR="00CB74CB" w:rsidRPr="00B33603">
        <w:rPr>
          <w:sz w:val="28"/>
          <w:szCs w:val="28"/>
        </w:rPr>
        <w:t>1.30 - 4.5</w:t>
      </w:r>
      <w:r w:rsidR="002A79F8" w:rsidRPr="00B33603">
        <w:rPr>
          <w:sz w:val="28"/>
          <w:szCs w:val="28"/>
        </w:rPr>
        <w:t>0</w:t>
      </w:r>
      <w:r w:rsidRPr="00B33603">
        <w:rPr>
          <w:sz w:val="28"/>
          <w:szCs w:val="28"/>
          <w:cs/>
        </w:rPr>
        <w:t xml:space="preserve"> ต่อปี </w:t>
      </w:r>
      <w:r w:rsidRPr="00B33603">
        <w:rPr>
          <w:i/>
          <w:iCs/>
          <w:sz w:val="28"/>
          <w:szCs w:val="28"/>
          <w:cs/>
        </w:rPr>
        <w:t>(</w:t>
      </w:r>
      <w:r w:rsidRPr="00B33603">
        <w:rPr>
          <w:i/>
          <w:iCs/>
          <w:sz w:val="28"/>
          <w:szCs w:val="28"/>
        </w:rPr>
        <w:t>256</w:t>
      </w:r>
      <w:r w:rsidR="00F02BC1" w:rsidRPr="00B33603">
        <w:rPr>
          <w:i/>
          <w:iCs/>
          <w:sz w:val="28"/>
          <w:szCs w:val="28"/>
        </w:rPr>
        <w:t>7</w:t>
      </w:r>
      <w:r w:rsidRPr="00B33603">
        <w:rPr>
          <w:i/>
          <w:iCs/>
          <w:sz w:val="28"/>
          <w:szCs w:val="28"/>
          <w:cs/>
        </w:rPr>
        <w:t xml:space="preserve">: ร้อยละ </w:t>
      </w:r>
      <w:r w:rsidR="00F02BC1" w:rsidRPr="00B33603">
        <w:rPr>
          <w:i/>
          <w:iCs/>
          <w:sz w:val="28"/>
          <w:szCs w:val="28"/>
        </w:rPr>
        <w:t xml:space="preserve">1.30 </w:t>
      </w:r>
      <w:r w:rsidR="00413683" w:rsidRPr="00B33603">
        <w:rPr>
          <w:i/>
          <w:iCs/>
          <w:sz w:val="28"/>
          <w:szCs w:val="28"/>
        </w:rPr>
        <w:t>-</w:t>
      </w:r>
      <w:r w:rsidR="00F02BC1" w:rsidRPr="00B33603">
        <w:rPr>
          <w:i/>
          <w:iCs/>
          <w:sz w:val="28"/>
          <w:szCs w:val="28"/>
        </w:rPr>
        <w:t xml:space="preserve"> 4.45</w:t>
      </w:r>
      <w:r w:rsidR="00AE66EE" w:rsidRPr="00B33603">
        <w:rPr>
          <w:sz w:val="28"/>
          <w:szCs w:val="28"/>
          <w:cs/>
        </w:rPr>
        <w:t xml:space="preserve"> </w:t>
      </w:r>
      <w:r w:rsidRPr="00B33603">
        <w:rPr>
          <w:i/>
          <w:iCs/>
          <w:sz w:val="28"/>
          <w:szCs w:val="28"/>
          <w:cs/>
        </w:rPr>
        <w:t xml:space="preserve">ต่อปี) (ดูหมายเหตุ </w:t>
      </w:r>
      <w:r w:rsidRPr="00B33603">
        <w:rPr>
          <w:i/>
          <w:iCs/>
          <w:sz w:val="28"/>
          <w:szCs w:val="28"/>
        </w:rPr>
        <w:t>2</w:t>
      </w:r>
      <w:r w:rsidR="002F4239" w:rsidRPr="00B33603">
        <w:rPr>
          <w:i/>
          <w:iCs/>
          <w:sz w:val="28"/>
          <w:szCs w:val="28"/>
        </w:rPr>
        <w:t>4</w:t>
      </w:r>
      <w:r w:rsidRPr="00B33603">
        <w:rPr>
          <w:i/>
          <w:iCs/>
          <w:sz w:val="28"/>
          <w:szCs w:val="28"/>
          <w:cs/>
        </w:rPr>
        <w:t>)</w:t>
      </w:r>
      <w:r w:rsidR="00EF3B01" w:rsidRPr="00B33603">
        <w:rPr>
          <w:i/>
          <w:iCs/>
          <w:cs/>
        </w:rPr>
        <w:br w:type="page"/>
      </w:r>
    </w:p>
    <w:bookmarkEnd w:id="15"/>
    <w:tbl>
      <w:tblPr>
        <w:tblW w:w="14884" w:type="dxa"/>
        <w:jc w:val="center"/>
        <w:tblLayout w:type="fixed"/>
        <w:tblLook w:val="01E0" w:firstRow="1" w:lastRow="1" w:firstColumn="1" w:lastColumn="1" w:noHBand="0" w:noVBand="0"/>
      </w:tblPr>
      <w:tblGrid>
        <w:gridCol w:w="3118"/>
        <w:gridCol w:w="1175"/>
        <w:gridCol w:w="1177"/>
        <w:gridCol w:w="1176"/>
        <w:gridCol w:w="1177"/>
        <w:gridCol w:w="1177"/>
        <w:gridCol w:w="1176"/>
        <w:gridCol w:w="1177"/>
        <w:gridCol w:w="1176"/>
        <w:gridCol w:w="1177"/>
        <w:gridCol w:w="1178"/>
      </w:tblGrid>
      <w:tr w:rsidR="006B0222" w:rsidRPr="00B33603" w14:paraId="6CF83336" w14:textId="77777777" w:rsidTr="00656DE7">
        <w:trPr>
          <w:tblHeader/>
          <w:jc w:val="center"/>
        </w:trPr>
        <w:tc>
          <w:tcPr>
            <w:tcW w:w="3118" w:type="dxa"/>
          </w:tcPr>
          <w:p w14:paraId="45EBB98B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7F39F1A5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B33603" w14:paraId="5142DD6B" w14:textId="77777777" w:rsidTr="00656DE7">
        <w:trPr>
          <w:tblHeader/>
          <w:jc w:val="center"/>
        </w:trPr>
        <w:tc>
          <w:tcPr>
            <w:tcW w:w="3118" w:type="dxa"/>
          </w:tcPr>
          <w:p w14:paraId="08D18A98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5" w:type="dxa"/>
            <w:vAlign w:val="bottom"/>
          </w:tcPr>
          <w:p w14:paraId="69BE92F4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14:paraId="4F187B26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76" w:type="dxa"/>
            <w:vAlign w:val="bottom"/>
          </w:tcPr>
          <w:p w14:paraId="5B1E511A" w14:textId="77777777" w:rsidR="00ED0338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เครื่องจักร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177" w:type="dxa"/>
            <w:vAlign w:val="bottom"/>
          </w:tcPr>
          <w:p w14:paraId="2346A0B8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br/>
              <w:t>ผลิตไฟฟ้า</w:t>
            </w:r>
          </w:p>
        </w:tc>
        <w:tc>
          <w:tcPr>
            <w:tcW w:w="1177" w:type="dxa"/>
            <w:vAlign w:val="bottom"/>
          </w:tcPr>
          <w:p w14:paraId="67907C32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อุปกรณ์จำหน่าย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176" w:type="dxa"/>
            <w:vAlign w:val="bottom"/>
          </w:tcPr>
          <w:p w14:paraId="2CF983B3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177" w:type="dxa"/>
            <w:vAlign w:val="bottom"/>
          </w:tcPr>
          <w:p w14:paraId="1C90C669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6" w:type="dxa"/>
            <w:vAlign w:val="bottom"/>
          </w:tcPr>
          <w:p w14:paraId="79187D63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สินทรัพย์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br/>
              <w:t>อื่น ๆ</w:t>
            </w:r>
          </w:p>
        </w:tc>
        <w:tc>
          <w:tcPr>
            <w:tcW w:w="1177" w:type="dxa"/>
            <w:vAlign w:val="bottom"/>
          </w:tcPr>
          <w:p w14:paraId="3B8F379A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178" w:type="dxa"/>
            <w:vAlign w:val="bottom"/>
          </w:tcPr>
          <w:p w14:paraId="0054D382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รวม</w:t>
            </w:r>
          </w:p>
        </w:tc>
      </w:tr>
      <w:tr w:rsidR="006B0222" w:rsidRPr="00B33603" w14:paraId="0CA8342C" w14:textId="77777777" w:rsidTr="00656DE7">
        <w:trPr>
          <w:tblHeader/>
          <w:jc w:val="center"/>
        </w:trPr>
        <w:tc>
          <w:tcPr>
            <w:tcW w:w="3118" w:type="dxa"/>
          </w:tcPr>
          <w:p w14:paraId="0D353EBF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4EB4E453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B33603" w14:paraId="374C9610" w14:textId="77777777" w:rsidTr="00656DE7">
        <w:trPr>
          <w:jc w:val="center"/>
        </w:trPr>
        <w:tc>
          <w:tcPr>
            <w:tcW w:w="3118" w:type="dxa"/>
            <w:vAlign w:val="bottom"/>
          </w:tcPr>
          <w:p w14:paraId="2BE644AB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5" w:type="dxa"/>
            <w:vAlign w:val="bottom"/>
          </w:tcPr>
          <w:p w14:paraId="3BE50EF1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5D7AFD94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525F0249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</w:tcPr>
          <w:p w14:paraId="21E79D76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</w:tcPr>
          <w:p w14:paraId="4D9083C5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3C1BF67B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</w:tcPr>
          <w:p w14:paraId="17CBA554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7A92366B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</w:tcPr>
          <w:p w14:paraId="563E9BD5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vAlign w:val="bottom"/>
          </w:tcPr>
          <w:p w14:paraId="3AED290C" w14:textId="77777777" w:rsidR="006B0222" w:rsidRPr="00B33603" w:rsidRDefault="006B022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732126" w:rsidRPr="00B33603" w14:paraId="6C4B5D4F" w14:textId="77777777" w:rsidTr="00656DE7">
        <w:trPr>
          <w:jc w:val="center"/>
        </w:trPr>
        <w:tc>
          <w:tcPr>
            <w:tcW w:w="3118" w:type="dxa"/>
            <w:vAlign w:val="bottom"/>
          </w:tcPr>
          <w:p w14:paraId="1025C273" w14:textId="1D7C934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sz w:val="28"/>
                <w:szCs w:val="28"/>
              </w:rPr>
              <w:t xml:space="preserve">1 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B33603">
              <w:rPr>
                <w:rFonts w:eastAsia="Calibri" w:hint="cs"/>
                <w:sz w:val="28"/>
                <w:szCs w:val="28"/>
              </w:rPr>
              <w:t>256</w:t>
            </w:r>
            <w:r w:rsidRPr="00B3360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175" w:type="dxa"/>
            <w:vAlign w:val="bottom"/>
          </w:tcPr>
          <w:p w14:paraId="13A17911" w14:textId="20DB9D3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2,</w:t>
            </w:r>
            <w:r w:rsidRPr="00B33603">
              <w:rPr>
                <w:rFonts w:eastAsia="Calibri"/>
                <w:sz w:val="28"/>
                <w:szCs w:val="28"/>
              </w:rPr>
              <w:t>589</w:t>
            </w:r>
          </w:p>
        </w:tc>
        <w:tc>
          <w:tcPr>
            <w:tcW w:w="1177" w:type="dxa"/>
            <w:vAlign w:val="bottom"/>
          </w:tcPr>
          <w:p w14:paraId="34AE3900" w14:textId="3840530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71</w:t>
            </w:r>
            <w:r w:rsidRPr="00B3360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</w:tcPr>
          <w:p w14:paraId="1ACD74D7" w14:textId="0B2FA0B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57,</w:t>
            </w:r>
            <w:r w:rsidRPr="00B33603">
              <w:rPr>
                <w:rFonts w:eastAsia="Calibri"/>
                <w:sz w:val="28"/>
                <w:szCs w:val="28"/>
              </w:rPr>
              <w:t>803</w:t>
            </w:r>
          </w:p>
        </w:tc>
        <w:tc>
          <w:tcPr>
            <w:tcW w:w="1177" w:type="dxa"/>
            <w:vAlign w:val="bottom"/>
          </w:tcPr>
          <w:p w14:paraId="57082CA7" w14:textId="2E05EDE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72</w:t>
            </w:r>
          </w:p>
        </w:tc>
        <w:tc>
          <w:tcPr>
            <w:tcW w:w="1177" w:type="dxa"/>
            <w:vAlign w:val="bottom"/>
          </w:tcPr>
          <w:p w14:paraId="6FA5E69F" w14:textId="7B5F52D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9</w:t>
            </w:r>
            <w:r w:rsidRPr="00B33603">
              <w:rPr>
                <w:rFonts w:eastAsia="Calibri" w:hint="cs"/>
                <w:sz w:val="28"/>
                <w:szCs w:val="28"/>
              </w:rPr>
              <w:t>,</w:t>
            </w:r>
            <w:r w:rsidRPr="00B33603">
              <w:rPr>
                <w:rFonts w:eastAsia="Calibri"/>
                <w:sz w:val="28"/>
                <w:szCs w:val="28"/>
              </w:rPr>
              <w:t>132</w:t>
            </w:r>
          </w:p>
        </w:tc>
        <w:tc>
          <w:tcPr>
            <w:tcW w:w="1176" w:type="dxa"/>
            <w:vAlign w:val="bottom"/>
          </w:tcPr>
          <w:p w14:paraId="4A8D4770" w14:textId="0829896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239</w:t>
            </w:r>
          </w:p>
        </w:tc>
        <w:tc>
          <w:tcPr>
            <w:tcW w:w="1177" w:type="dxa"/>
            <w:vAlign w:val="bottom"/>
          </w:tcPr>
          <w:p w14:paraId="28FA8043" w14:textId="0DD8DEE5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33</w:t>
            </w:r>
            <w:r w:rsidRPr="00B33603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176" w:type="dxa"/>
            <w:vAlign w:val="bottom"/>
          </w:tcPr>
          <w:p w14:paraId="2D174563" w14:textId="16662C9C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28</w:t>
            </w:r>
          </w:p>
        </w:tc>
        <w:tc>
          <w:tcPr>
            <w:tcW w:w="1177" w:type="dxa"/>
            <w:vAlign w:val="bottom"/>
          </w:tcPr>
          <w:p w14:paraId="70CD9F88" w14:textId="2D61166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</w:t>
            </w:r>
            <w:r w:rsidRPr="00B33603">
              <w:rPr>
                <w:rFonts w:eastAsia="Calibri" w:hint="cs"/>
                <w:sz w:val="28"/>
                <w:szCs w:val="28"/>
              </w:rPr>
              <w:t>,3</w:t>
            </w:r>
            <w:r w:rsidRPr="00B33603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1178" w:type="dxa"/>
            <w:vAlign w:val="bottom"/>
          </w:tcPr>
          <w:p w14:paraId="1B6E29EE" w14:textId="3C21B9F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</w:rPr>
              <w:t>7</w:t>
            </w:r>
            <w:r w:rsidRPr="00B33603">
              <w:rPr>
                <w:rFonts w:eastAsia="Calibri"/>
                <w:sz w:val="28"/>
                <w:szCs w:val="28"/>
              </w:rPr>
              <w:t>3</w:t>
            </w:r>
            <w:r w:rsidRPr="00B33603">
              <w:rPr>
                <w:rFonts w:eastAsia="Calibri" w:hint="cs"/>
                <w:sz w:val="28"/>
                <w:szCs w:val="28"/>
              </w:rPr>
              <w:t>,2</w:t>
            </w:r>
            <w:r w:rsidRPr="00B33603">
              <w:rPr>
                <w:rFonts w:eastAsia="Calibri"/>
                <w:sz w:val="28"/>
                <w:szCs w:val="28"/>
              </w:rPr>
              <w:t>96</w:t>
            </w:r>
          </w:p>
        </w:tc>
      </w:tr>
      <w:tr w:rsidR="00732126" w:rsidRPr="00B33603" w14:paraId="2BB04D04" w14:textId="77777777" w:rsidTr="00656DE7">
        <w:trPr>
          <w:jc w:val="center"/>
        </w:trPr>
        <w:tc>
          <w:tcPr>
            <w:tcW w:w="3118" w:type="dxa"/>
            <w:vAlign w:val="bottom"/>
          </w:tcPr>
          <w:p w14:paraId="22479557" w14:textId="7777777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5" w:type="dxa"/>
            <w:vAlign w:val="bottom"/>
          </w:tcPr>
          <w:p w14:paraId="2F38E4FA" w14:textId="05FDA99A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34B51167" w14:textId="575B7F7E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1697A4E" w14:textId="10D5F56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685CCAA" w14:textId="160D8B03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360976CA" w14:textId="66BA89C3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41F05D7" w14:textId="5070ABF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52FD681" w14:textId="5152A13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1176" w:type="dxa"/>
            <w:vAlign w:val="bottom"/>
          </w:tcPr>
          <w:p w14:paraId="2745050E" w14:textId="1B56A8AF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DDFBD09" w14:textId="0C7D96D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3,141</w:t>
            </w:r>
          </w:p>
        </w:tc>
        <w:tc>
          <w:tcPr>
            <w:tcW w:w="1178" w:type="dxa"/>
            <w:vAlign w:val="bottom"/>
          </w:tcPr>
          <w:p w14:paraId="2B63B8AB" w14:textId="1780F5DA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3,158</w:t>
            </w:r>
          </w:p>
        </w:tc>
      </w:tr>
      <w:tr w:rsidR="00732126" w:rsidRPr="00B33603" w14:paraId="5352E383" w14:textId="77777777" w:rsidTr="00656DE7">
        <w:trPr>
          <w:jc w:val="center"/>
        </w:trPr>
        <w:tc>
          <w:tcPr>
            <w:tcW w:w="3118" w:type="dxa"/>
            <w:vAlign w:val="bottom"/>
          </w:tcPr>
          <w:p w14:paraId="25876494" w14:textId="7777777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5" w:type="dxa"/>
            <w:vAlign w:val="bottom"/>
          </w:tcPr>
          <w:p w14:paraId="562A383D" w14:textId="2E15745C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CBC5806" w14:textId="781376C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203</w:t>
            </w:r>
          </w:p>
        </w:tc>
        <w:tc>
          <w:tcPr>
            <w:tcW w:w="1176" w:type="dxa"/>
            <w:vAlign w:val="bottom"/>
          </w:tcPr>
          <w:p w14:paraId="5089AC2E" w14:textId="10493F40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4,217</w:t>
            </w:r>
          </w:p>
        </w:tc>
        <w:tc>
          <w:tcPr>
            <w:tcW w:w="1177" w:type="dxa"/>
            <w:vAlign w:val="bottom"/>
          </w:tcPr>
          <w:p w14:paraId="4C9F3DEC" w14:textId="1F57295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77" w:type="dxa"/>
            <w:vAlign w:val="bottom"/>
          </w:tcPr>
          <w:p w14:paraId="14175F14" w14:textId="5287A1A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325</w:t>
            </w:r>
          </w:p>
        </w:tc>
        <w:tc>
          <w:tcPr>
            <w:tcW w:w="1176" w:type="dxa"/>
            <w:vAlign w:val="bottom"/>
          </w:tcPr>
          <w:p w14:paraId="5FA73BA9" w14:textId="2471966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DA8A17B" w14:textId="1DC65E55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47B26B" w14:textId="301DF2B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E947855" w14:textId="7B394360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(4,816)</w:t>
            </w:r>
          </w:p>
        </w:tc>
        <w:tc>
          <w:tcPr>
            <w:tcW w:w="1178" w:type="dxa"/>
            <w:vAlign w:val="bottom"/>
          </w:tcPr>
          <w:p w14:paraId="70D916F7" w14:textId="0604FB5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(66)</w:t>
            </w:r>
          </w:p>
        </w:tc>
      </w:tr>
      <w:tr w:rsidR="00732126" w:rsidRPr="00B33603" w14:paraId="55FA44A2" w14:textId="77777777" w:rsidTr="00656DE7">
        <w:trPr>
          <w:jc w:val="center"/>
        </w:trPr>
        <w:tc>
          <w:tcPr>
            <w:tcW w:w="3118" w:type="dxa"/>
            <w:vAlign w:val="bottom"/>
          </w:tcPr>
          <w:p w14:paraId="2DEEF414" w14:textId="7DB92BBE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5" w:type="dxa"/>
            <w:vAlign w:val="bottom"/>
          </w:tcPr>
          <w:p w14:paraId="431674CA" w14:textId="628A01C2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F8B34D6" w14:textId="37A09E7B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(5)</w:t>
            </w:r>
          </w:p>
        </w:tc>
        <w:tc>
          <w:tcPr>
            <w:tcW w:w="1176" w:type="dxa"/>
            <w:vAlign w:val="bottom"/>
          </w:tcPr>
          <w:p w14:paraId="2A76CC36" w14:textId="3ADF5FA8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(603)</w:t>
            </w:r>
          </w:p>
        </w:tc>
        <w:tc>
          <w:tcPr>
            <w:tcW w:w="1177" w:type="dxa"/>
            <w:vAlign w:val="bottom"/>
          </w:tcPr>
          <w:p w14:paraId="2A84FE9F" w14:textId="2235CCDD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B28ECC8" w14:textId="13AA959B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(56)</w:t>
            </w:r>
          </w:p>
        </w:tc>
        <w:tc>
          <w:tcPr>
            <w:tcW w:w="1176" w:type="dxa"/>
            <w:vAlign w:val="bottom"/>
          </w:tcPr>
          <w:p w14:paraId="7C109862" w14:textId="577E7064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3B2DEBD" w14:textId="312C0E52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(29)</w:t>
            </w:r>
          </w:p>
        </w:tc>
        <w:tc>
          <w:tcPr>
            <w:tcW w:w="1176" w:type="dxa"/>
            <w:vAlign w:val="bottom"/>
          </w:tcPr>
          <w:p w14:paraId="2017CB4F" w14:textId="3F9FA71B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BDF5696" w14:textId="5B2BD8AA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52099DDF" w14:textId="44ADF999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(693)</w:t>
            </w:r>
          </w:p>
        </w:tc>
      </w:tr>
      <w:tr w:rsidR="00732126" w:rsidRPr="00B33603" w14:paraId="12EE0E59" w14:textId="77777777" w:rsidTr="00656DE7">
        <w:trPr>
          <w:jc w:val="center"/>
        </w:trPr>
        <w:tc>
          <w:tcPr>
            <w:tcW w:w="3118" w:type="dxa"/>
            <w:vAlign w:val="bottom"/>
          </w:tcPr>
          <w:p w14:paraId="7D27E5C5" w14:textId="4B6A167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25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67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175" w:type="dxa"/>
            <w:vAlign w:val="bottom"/>
          </w:tcPr>
          <w:p w14:paraId="7EA6BE7C" w14:textId="6F3F306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2,589</w:t>
            </w:r>
          </w:p>
        </w:tc>
        <w:tc>
          <w:tcPr>
            <w:tcW w:w="1177" w:type="dxa"/>
            <w:vAlign w:val="bottom"/>
          </w:tcPr>
          <w:p w14:paraId="5DE68811" w14:textId="1F16744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176" w:type="dxa"/>
            <w:vAlign w:val="bottom"/>
          </w:tcPr>
          <w:p w14:paraId="6FFED91A" w14:textId="0A71DB5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61,417</w:t>
            </w:r>
          </w:p>
        </w:tc>
        <w:tc>
          <w:tcPr>
            <w:tcW w:w="1177" w:type="dxa"/>
            <w:vAlign w:val="bottom"/>
          </w:tcPr>
          <w:p w14:paraId="1EDBADFD" w14:textId="023479D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177" w:type="dxa"/>
            <w:vAlign w:val="bottom"/>
          </w:tcPr>
          <w:p w14:paraId="6CAE79FB" w14:textId="5DCE772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9,401</w:t>
            </w:r>
          </w:p>
        </w:tc>
        <w:tc>
          <w:tcPr>
            <w:tcW w:w="1176" w:type="dxa"/>
            <w:vAlign w:val="bottom"/>
          </w:tcPr>
          <w:p w14:paraId="7C8A7F6D" w14:textId="10606F45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vAlign w:val="bottom"/>
          </w:tcPr>
          <w:p w14:paraId="68477281" w14:textId="3EEB150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1176" w:type="dxa"/>
            <w:vAlign w:val="bottom"/>
          </w:tcPr>
          <w:p w14:paraId="1800AD16" w14:textId="3808F04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vAlign w:val="bottom"/>
          </w:tcPr>
          <w:p w14:paraId="6CFCDFE2" w14:textId="12346DC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78" w:type="dxa"/>
            <w:vAlign w:val="bottom"/>
          </w:tcPr>
          <w:p w14:paraId="3C25D877" w14:textId="3341314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75,695</w:t>
            </w:r>
          </w:p>
        </w:tc>
      </w:tr>
      <w:tr w:rsidR="00022D3E" w:rsidRPr="00B33603" w14:paraId="721C184A" w14:textId="77777777" w:rsidTr="00656DE7">
        <w:trPr>
          <w:jc w:val="center"/>
        </w:trPr>
        <w:tc>
          <w:tcPr>
            <w:tcW w:w="3118" w:type="dxa"/>
            <w:vAlign w:val="bottom"/>
          </w:tcPr>
          <w:p w14:paraId="51A919E3" w14:textId="77777777" w:rsidR="00022D3E" w:rsidRPr="00B33603" w:rsidRDefault="00022D3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0416" w14:textId="59700FEA" w:rsidR="00022D3E" w:rsidRPr="00B33603" w:rsidRDefault="0002375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C0B" w14:textId="52719CF3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D29F" w14:textId="4B1B2452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198C" w14:textId="05F191CE" w:rsidR="00022D3E" w:rsidRPr="00B33603" w:rsidRDefault="00023752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06DC609" w14:textId="0CF7262E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E530743" w14:textId="35CBBB36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4D77" w14:textId="59F104B1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78A8F15" w14:textId="23F7044A" w:rsidR="00022D3E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E757" w14:textId="66BFE7EF" w:rsidR="00022D3E" w:rsidRPr="00B33603" w:rsidRDefault="004B4515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</w:rPr>
              <w:t>727</w:t>
            </w:r>
          </w:p>
        </w:tc>
        <w:tc>
          <w:tcPr>
            <w:tcW w:w="1178" w:type="dxa"/>
            <w:vAlign w:val="bottom"/>
          </w:tcPr>
          <w:p w14:paraId="467ADA78" w14:textId="45E4A3CF" w:rsidR="00022D3E" w:rsidRPr="00B33603" w:rsidRDefault="004B4515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</w:rPr>
              <w:t>727</w:t>
            </w:r>
          </w:p>
        </w:tc>
      </w:tr>
      <w:tr w:rsidR="001C737D" w:rsidRPr="00B33603" w14:paraId="7063B79A" w14:textId="77777777" w:rsidTr="00656DE7">
        <w:trPr>
          <w:trHeight w:val="227"/>
          <w:jc w:val="center"/>
        </w:trPr>
        <w:tc>
          <w:tcPr>
            <w:tcW w:w="3118" w:type="dxa"/>
            <w:vAlign w:val="bottom"/>
          </w:tcPr>
          <w:p w14:paraId="3ADCC1E6" w14:textId="77777777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42076780" w14:textId="3B1F60B2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311A7643" w14:textId="027A875A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5F37BD3B" w14:textId="79E8DDE3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786378EA" w14:textId="781715CD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B22AC36" w14:textId="76079E74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466</w:t>
            </w:r>
          </w:p>
        </w:tc>
        <w:tc>
          <w:tcPr>
            <w:tcW w:w="1176" w:type="dxa"/>
            <w:vAlign w:val="bottom"/>
          </w:tcPr>
          <w:p w14:paraId="1C354932" w14:textId="266D3CFD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4345B1C5" w14:textId="18FBBD2D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1176" w:type="dxa"/>
            <w:vAlign w:val="bottom"/>
          </w:tcPr>
          <w:p w14:paraId="63C1ABA7" w14:textId="566C6159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17E324C0" w14:textId="766944B8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(717)</w:t>
            </w:r>
          </w:p>
        </w:tc>
        <w:tc>
          <w:tcPr>
            <w:tcW w:w="1178" w:type="dxa"/>
            <w:vAlign w:val="bottom"/>
          </w:tcPr>
          <w:p w14:paraId="00058FA1" w14:textId="52542FBB" w:rsidR="001C737D" w:rsidRPr="00B33603" w:rsidRDefault="001C737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120DEC" w:rsidRPr="00B33603" w14:paraId="57511AB6" w14:textId="77777777" w:rsidTr="00656DE7">
        <w:trPr>
          <w:trHeight w:val="227"/>
          <w:jc w:val="center"/>
        </w:trPr>
        <w:tc>
          <w:tcPr>
            <w:tcW w:w="3118" w:type="dxa"/>
            <w:vAlign w:val="bottom"/>
          </w:tcPr>
          <w:p w14:paraId="33083D4A" w14:textId="43D00173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5E24014B" w14:textId="3DCD5A97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26528A0A" w14:textId="3B698069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7867BC5" w14:textId="059017BA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(109)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0D47221D" w14:textId="20FACCA3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CF47B70" w14:textId="29DC033D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(76)</w:t>
            </w:r>
          </w:p>
        </w:tc>
        <w:tc>
          <w:tcPr>
            <w:tcW w:w="1176" w:type="dxa"/>
            <w:vAlign w:val="bottom"/>
          </w:tcPr>
          <w:p w14:paraId="4A306DC6" w14:textId="348B27F5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3EF028F6" w14:textId="3BA5711A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(50)</w:t>
            </w:r>
          </w:p>
        </w:tc>
        <w:tc>
          <w:tcPr>
            <w:tcW w:w="1176" w:type="dxa"/>
            <w:vAlign w:val="bottom"/>
          </w:tcPr>
          <w:p w14:paraId="1E602BA7" w14:textId="16DF84B4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6A7767AD" w14:textId="3F7E337D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01D15907" w14:textId="01DEF6A6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(235)</w:t>
            </w:r>
          </w:p>
        </w:tc>
      </w:tr>
      <w:tr w:rsidR="00120DEC" w:rsidRPr="00B33603" w14:paraId="6ADAE996" w14:textId="77777777" w:rsidTr="00656DE7">
        <w:trPr>
          <w:trHeight w:val="227"/>
          <w:jc w:val="center"/>
        </w:trPr>
        <w:tc>
          <w:tcPr>
            <w:tcW w:w="3118" w:type="dxa"/>
            <w:vAlign w:val="bottom"/>
          </w:tcPr>
          <w:p w14:paraId="4CDE2872" w14:textId="0279CA4D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="00732126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01C27FCD" w14:textId="78B14F0D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2,589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1DAD7B8B" w14:textId="35085464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23695373" w14:textId="70765040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61,551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1AB325FE" w14:textId="3DD2CDFD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177" w:type="dxa"/>
            <w:vAlign w:val="bottom"/>
          </w:tcPr>
          <w:p w14:paraId="65C53220" w14:textId="7CDCC455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9,791</w:t>
            </w:r>
          </w:p>
        </w:tc>
        <w:tc>
          <w:tcPr>
            <w:tcW w:w="1176" w:type="dxa"/>
            <w:vAlign w:val="bottom"/>
          </w:tcPr>
          <w:p w14:paraId="5920DFF2" w14:textId="6539D097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5D3C3D73" w14:textId="114F22CE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1176" w:type="dxa"/>
            <w:vAlign w:val="bottom"/>
          </w:tcPr>
          <w:p w14:paraId="6B0E4C40" w14:textId="510CA217" w:rsidR="00120DEC" w:rsidRPr="00B33603" w:rsidRDefault="001C737D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1E902D89" w14:textId="244788B3" w:rsidR="00120DEC" w:rsidRPr="00B33603" w:rsidRDefault="004B4515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1178" w:type="dxa"/>
            <w:vAlign w:val="bottom"/>
          </w:tcPr>
          <w:p w14:paraId="1C2FA508" w14:textId="1C89DBE8" w:rsidR="00120DEC" w:rsidRPr="00B33603" w:rsidRDefault="00023752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76,</w:t>
            </w:r>
            <w:r w:rsidR="004B4515" w:rsidRPr="00B33603">
              <w:rPr>
                <w:rFonts w:eastAsia="Calibri"/>
                <w:b/>
                <w:bCs/>
                <w:sz w:val="28"/>
                <w:szCs w:val="28"/>
              </w:rPr>
              <w:t>195</w:t>
            </w:r>
          </w:p>
        </w:tc>
      </w:tr>
      <w:tr w:rsidR="00120DEC" w:rsidRPr="00B33603" w14:paraId="65DF1DEE" w14:textId="77777777" w:rsidTr="00B62FD6">
        <w:trPr>
          <w:trHeight w:val="227"/>
          <w:jc w:val="center"/>
        </w:trPr>
        <w:tc>
          <w:tcPr>
            <w:tcW w:w="14884" w:type="dxa"/>
            <w:gridSpan w:val="11"/>
            <w:vAlign w:val="bottom"/>
          </w:tcPr>
          <w:p w14:paraId="4BE9DB1A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1DCF3F28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56540AC7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596A386E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0AE47B1F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350986A8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3F344FC2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70309238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23D2B7BA" w14:textId="712E4F2E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732126" w:rsidRPr="00B33603" w14:paraId="393FCA77" w14:textId="77777777" w:rsidTr="00656DE7">
        <w:trPr>
          <w:trHeight w:val="227"/>
          <w:jc w:val="center"/>
        </w:trPr>
        <w:tc>
          <w:tcPr>
            <w:tcW w:w="3118" w:type="dxa"/>
            <w:vAlign w:val="bottom"/>
          </w:tcPr>
          <w:p w14:paraId="3B8C189D" w14:textId="2616F1FA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B33603">
              <w:rPr>
                <w:rFonts w:eastAsia="Calibri" w:hint="cs"/>
                <w:sz w:val="28"/>
                <w:szCs w:val="28"/>
              </w:rPr>
              <w:t xml:space="preserve">1 </w:t>
            </w:r>
            <w:r w:rsidRPr="00B33603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B33603">
              <w:rPr>
                <w:rFonts w:eastAsia="Calibri" w:hint="cs"/>
                <w:sz w:val="28"/>
                <w:szCs w:val="28"/>
              </w:rPr>
              <w:t>256</w:t>
            </w:r>
            <w:r w:rsidRPr="00B3360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0899211F" w14:textId="5FA3B3C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75984CD1" w14:textId="5B00645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(558)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6EC7F4B8" w14:textId="028227E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(36,715)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08042E5C" w14:textId="056B1DB2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(33)</w:t>
            </w:r>
          </w:p>
        </w:tc>
        <w:tc>
          <w:tcPr>
            <w:tcW w:w="1177" w:type="dxa"/>
            <w:vAlign w:val="bottom"/>
          </w:tcPr>
          <w:p w14:paraId="2373281C" w14:textId="489BC1D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(6,278)</w:t>
            </w:r>
          </w:p>
        </w:tc>
        <w:tc>
          <w:tcPr>
            <w:tcW w:w="1176" w:type="dxa"/>
            <w:vAlign w:val="bottom"/>
          </w:tcPr>
          <w:p w14:paraId="13D685DA" w14:textId="18D80FA6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27D9C135" w14:textId="406E42EF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(248)</w:t>
            </w:r>
          </w:p>
        </w:tc>
        <w:tc>
          <w:tcPr>
            <w:tcW w:w="1176" w:type="dxa"/>
            <w:vAlign w:val="bottom"/>
          </w:tcPr>
          <w:p w14:paraId="67D5CCE4" w14:textId="6F30ECE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(13)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10224157" w14:textId="6524ADE8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0D315969" w14:textId="1F6A7A03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(43,851)</w:t>
            </w:r>
          </w:p>
        </w:tc>
      </w:tr>
      <w:tr w:rsidR="00732126" w:rsidRPr="00B33603" w14:paraId="59D12164" w14:textId="77777777" w:rsidTr="00656DE7">
        <w:trPr>
          <w:jc w:val="center"/>
        </w:trPr>
        <w:tc>
          <w:tcPr>
            <w:tcW w:w="3118" w:type="dxa"/>
            <w:vAlign w:val="bottom"/>
          </w:tcPr>
          <w:p w14:paraId="5F470F58" w14:textId="45F20CF2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5" w:type="dxa"/>
            <w:vAlign w:val="bottom"/>
          </w:tcPr>
          <w:p w14:paraId="4424942F" w14:textId="2FE2BCB8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A55BA85" w14:textId="38AD5A65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(31)</w:t>
            </w:r>
          </w:p>
        </w:tc>
        <w:tc>
          <w:tcPr>
            <w:tcW w:w="1176" w:type="dxa"/>
            <w:vAlign w:val="bottom"/>
          </w:tcPr>
          <w:p w14:paraId="55E16C49" w14:textId="3E807AB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(2,786)</w:t>
            </w:r>
          </w:p>
        </w:tc>
        <w:tc>
          <w:tcPr>
            <w:tcW w:w="1177" w:type="dxa"/>
            <w:vAlign w:val="bottom"/>
          </w:tcPr>
          <w:p w14:paraId="440422E8" w14:textId="71F18AA2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177" w:type="dxa"/>
            <w:vAlign w:val="bottom"/>
          </w:tcPr>
          <w:p w14:paraId="6DBBF7D1" w14:textId="3BD9BBCE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(474)</w:t>
            </w:r>
          </w:p>
        </w:tc>
        <w:tc>
          <w:tcPr>
            <w:tcW w:w="1176" w:type="dxa"/>
            <w:vAlign w:val="bottom"/>
          </w:tcPr>
          <w:p w14:paraId="5F1F0F73" w14:textId="37981DD3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5A098CD" w14:textId="2A177A25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(24)</w:t>
            </w:r>
          </w:p>
        </w:tc>
        <w:tc>
          <w:tcPr>
            <w:tcW w:w="1176" w:type="dxa"/>
            <w:vAlign w:val="bottom"/>
          </w:tcPr>
          <w:p w14:paraId="3D12CB23" w14:textId="138733D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177" w:type="dxa"/>
            <w:vAlign w:val="bottom"/>
          </w:tcPr>
          <w:p w14:paraId="1507CF51" w14:textId="721D44A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67A9027B" w14:textId="214F85A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(3,322)</w:t>
            </w:r>
          </w:p>
        </w:tc>
      </w:tr>
      <w:tr w:rsidR="00732126" w:rsidRPr="00B33603" w14:paraId="6032EDC6" w14:textId="77777777" w:rsidTr="00656DE7">
        <w:trPr>
          <w:jc w:val="center"/>
        </w:trPr>
        <w:tc>
          <w:tcPr>
            <w:tcW w:w="3118" w:type="dxa"/>
            <w:vAlign w:val="bottom"/>
          </w:tcPr>
          <w:p w14:paraId="46FAEB12" w14:textId="52A99F0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56" w:hanging="156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5" w:type="dxa"/>
            <w:vAlign w:val="bottom"/>
          </w:tcPr>
          <w:p w14:paraId="2318E10A" w14:textId="385CCB53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C7E0BC3" w14:textId="6CC4B78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A95E41F" w14:textId="6C76B3DF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1177" w:type="dxa"/>
            <w:vAlign w:val="bottom"/>
          </w:tcPr>
          <w:p w14:paraId="435D6083" w14:textId="3211947F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04C66F7" w14:textId="6677E26A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E1708B8" w14:textId="4EBA2B7E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4B63F68" w14:textId="02272CE9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AB33FA" w14:textId="7BFE5538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8F5C453" w14:textId="28002B51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0779A170" w14:textId="430D2BB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732126" w:rsidRPr="00B33603" w14:paraId="1A62BCB3" w14:textId="77777777" w:rsidTr="00656DE7">
        <w:trPr>
          <w:jc w:val="center"/>
        </w:trPr>
        <w:tc>
          <w:tcPr>
            <w:tcW w:w="3118" w:type="dxa"/>
            <w:vAlign w:val="bottom"/>
          </w:tcPr>
          <w:p w14:paraId="1CD8A597" w14:textId="391FB9C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5" w:type="dxa"/>
            <w:vAlign w:val="bottom"/>
          </w:tcPr>
          <w:p w14:paraId="3E555178" w14:textId="7F584AE6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A234A99" w14:textId="64FE1C24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66F1BFE6" w14:textId="71373F67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600</w:t>
            </w:r>
          </w:p>
        </w:tc>
        <w:tc>
          <w:tcPr>
            <w:tcW w:w="1177" w:type="dxa"/>
            <w:vAlign w:val="bottom"/>
          </w:tcPr>
          <w:p w14:paraId="635BBF1B" w14:textId="57EE1C83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1BF65DE" w14:textId="03FC53E9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1176" w:type="dxa"/>
            <w:vAlign w:val="bottom"/>
          </w:tcPr>
          <w:p w14:paraId="36B3E78A" w14:textId="61396A55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EC67692" w14:textId="124A0E47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1176" w:type="dxa"/>
            <w:vAlign w:val="bottom"/>
          </w:tcPr>
          <w:p w14:paraId="0EBF85ED" w14:textId="62E88DE5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4818221" w14:textId="07C0D2E4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576A0C32" w14:textId="110338AE" w:rsidR="00732126" w:rsidRPr="00B33603" w:rsidRDefault="00732126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685</w:t>
            </w:r>
          </w:p>
        </w:tc>
      </w:tr>
      <w:tr w:rsidR="00732126" w:rsidRPr="00B33603" w14:paraId="61FED324" w14:textId="77777777" w:rsidTr="00656DE7">
        <w:trPr>
          <w:jc w:val="center"/>
        </w:trPr>
        <w:tc>
          <w:tcPr>
            <w:tcW w:w="3118" w:type="dxa"/>
            <w:vAlign w:val="bottom"/>
          </w:tcPr>
          <w:p w14:paraId="58EDCD08" w14:textId="03C8108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5" w:type="dxa"/>
            <w:vAlign w:val="bottom"/>
          </w:tcPr>
          <w:p w14:paraId="35DF99FA" w14:textId="0D48256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vAlign w:val="bottom"/>
          </w:tcPr>
          <w:p w14:paraId="5E22DF24" w14:textId="11498CAC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(585)</w:t>
            </w:r>
          </w:p>
        </w:tc>
        <w:tc>
          <w:tcPr>
            <w:tcW w:w="1176" w:type="dxa"/>
            <w:vAlign w:val="bottom"/>
          </w:tcPr>
          <w:p w14:paraId="7AD74151" w14:textId="7FF1FEE8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(38,886)</w:t>
            </w:r>
          </w:p>
        </w:tc>
        <w:tc>
          <w:tcPr>
            <w:tcW w:w="1177" w:type="dxa"/>
            <w:vAlign w:val="bottom"/>
          </w:tcPr>
          <w:p w14:paraId="2EF1A714" w14:textId="340F123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(39)</w:t>
            </w:r>
          </w:p>
        </w:tc>
        <w:tc>
          <w:tcPr>
            <w:tcW w:w="1177" w:type="dxa"/>
            <w:vAlign w:val="bottom"/>
          </w:tcPr>
          <w:p w14:paraId="07A37E6A" w14:textId="214B0E4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(6,700)</w:t>
            </w:r>
          </w:p>
        </w:tc>
        <w:tc>
          <w:tcPr>
            <w:tcW w:w="1176" w:type="dxa"/>
            <w:vAlign w:val="bottom"/>
          </w:tcPr>
          <w:p w14:paraId="26355B50" w14:textId="01C4219B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FCC561" w14:textId="18C149B7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(243)</w:t>
            </w:r>
          </w:p>
        </w:tc>
        <w:tc>
          <w:tcPr>
            <w:tcW w:w="1176" w:type="dxa"/>
            <w:vAlign w:val="bottom"/>
          </w:tcPr>
          <w:p w14:paraId="672D18B7" w14:textId="0B198DBC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(14)</w:t>
            </w:r>
          </w:p>
        </w:tc>
        <w:tc>
          <w:tcPr>
            <w:tcW w:w="1177" w:type="dxa"/>
            <w:vAlign w:val="bottom"/>
          </w:tcPr>
          <w:p w14:paraId="481A15B2" w14:textId="513D95FD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2BBF391D" w14:textId="72B356BA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(46,473)</w:t>
            </w:r>
          </w:p>
        </w:tc>
      </w:tr>
      <w:tr w:rsidR="00120DEC" w:rsidRPr="00B33603" w14:paraId="4507319C" w14:textId="77777777" w:rsidTr="00656DE7">
        <w:trPr>
          <w:jc w:val="center"/>
        </w:trPr>
        <w:tc>
          <w:tcPr>
            <w:tcW w:w="3118" w:type="dxa"/>
            <w:vAlign w:val="bottom"/>
          </w:tcPr>
          <w:p w14:paraId="07F70278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68C5" w14:textId="1F4A3C51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29BB" w14:textId="733B9AB0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AE72" w14:textId="210AE80F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(2,58</w:t>
            </w:r>
            <w:r w:rsidR="00107995" w:rsidRPr="00B33603">
              <w:rPr>
                <w:rFonts w:eastAsia="Calibri"/>
                <w:sz w:val="28"/>
                <w:szCs w:val="28"/>
              </w:rPr>
              <w:t>6</w:t>
            </w:r>
            <w:r w:rsidRPr="00B3360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1825" w14:textId="4EE6EDCE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177" w:type="dxa"/>
            <w:vAlign w:val="bottom"/>
          </w:tcPr>
          <w:p w14:paraId="3EB2F6EB" w14:textId="5948B0E6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(518)</w:t>
            </w:r>
          </w:p>
        </w:tc>
        <w:tc>
          <w:tcPr>
            <w:tcW w:w="1176" w:type="dxa"/>
            <w:vAlign w:val="bottom"/>
          </w:tcPr>
          <w:p w14:paraId="72B7670A" w14:textId="3656E01F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EA64" w14:textId="5C3CC081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A643" w14:textId="279504FE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177" w:type="dxa"/>
            <w:vAlign w:val="bottom"/>
          </w:tcPr>
          <w:p w14:paraId="2CAB516D" w14:textId="3F8D8DD2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35F95EB" w14:textId="2468C9F3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(3,17</w:t>
            </w:r>
            <w:r w:rsidR="00107995" w:rsidRPr="00B33603">
              <w:rPr>
                <w:rFonts w:eastAsia="Calibri"/>
                <w:sz w:val="28"/>
                <w:szCs w:val="28"/>
              </w:rPr>
              <w:t>3</w:t>
            </w:r>
            <w:r w:rsidRPr="00B33603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20DEC" w:rsidRPr="00B33603" w14:paraId="48AB8389" w14:textId="77777777" w:rsidTr="00656DE7">
        <w:trPr>
          <w:jc w:val="center"/>
        </w:trPr>
        <w:tc>
          <w:tcPr>
            <w:tcW w:w="3118" w:type="dxa"/>
            <w:vAlign w:val="bottom"/>
          </w:tcPr>
          <w:p w14:paraId="40071453" w14:textId="54C1A74C" w:rsidR="00120DEC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0" w:right="-102" w:hanging="160"/>
              <w:outlineLvl w:val="0"/>
              <w:rPr>
                <w:rFonts w:eastAsia="Calibri"/>
                <w:spacing w:val="-4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825" w14:textId="7DF8B0D6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E509" w14:textId="50AA452D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4BD6" w14:textId="647D3414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(4)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01BF" w14:textId="0C3DE875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7BACE49" w14:textId="54B75B18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4888E74" w14:textId="3DE0E4B9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BA01" w14:textId="21B1EC3B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853D" w14:textId="1AED5B1E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31B55CF0" w14:textId="114C84C1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15BB2C9F" w14:textId="0D386BC3" w:rsidR="00120DEC" w:rsidRPr="00B33603" w:rsidRDefault="0094695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(4)</w:t>
            </w:r>
          </w:p>
        </w:tc>
      </w:tr>
      <w:tr w:rsidR="00120DEC" w:rsidRPr="00B33603" w14:paraId="6401ACD0" w14:textId="77777777" w:rsidTr="00656DE7">
        <w:trPr>
          <w:jc w:val="center"/>
        </w:trPr>
        <w:tc>
          <w:tcPr>
            <w:tcW w:w="3118" w:type="dxa"/>
            <w:vAlign w:val="bottom"/>
          </w:tcPr>
          <w:p w14:paraId="76E20C50" w14:textId="1DD46222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58FF4854" w14:textId="48A4F189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5486B4AD" w14:textId="2F2CB746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ECE3BD8" w14:textId="3FD76CAE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58DAB5FE" w14:textId="3E0B8434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984BA06" w14:textId="28B156AC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75</w:t>
            </w:r>
          </w:p>
        </w:tc>
        <w:tc>
          <w:tcPr>
            <w:tcW w:w="1176" w:type="dxa"/>
            <w:vAlign w:val="bottom"/>
          </w:tcPr>
          <w:p w14:paraId="53E14F78" w14:textId="77B3506A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05B29FE4" w14:textId="0CFC35D0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30AC9385" w14:textId="1ECD5562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A416CD" w14:textId="4880D3DC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1D0BAD3D" w14:textId="423369D2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</w:rPr>
              <w:t>233</w:t>
            </w:r>
          </w:p>
        </w:tc>
      </w:tr>
      <w:tr w:rsidR="00120DEC" w:rsidRPr="00B33603" w14:paraId="06AFB4A4" w14:textId="77777777" w:rsidTr="00656DE7">
        <w:trPr>
          <w:jc w:val="center"/>
        </w:trPr>
        <w:tc>
          <w:tcPr>
            <w:tcW w:w="3118" w:type="dxa"/>
            <w:vAlign w:val="bottom"/>
          </w:tcPr>
          <w:p w14:paraId="2F4F957C" w14:textId="160AED02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="00732126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1B267B6F" w14:textId="7D1A1150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2E5A0C72" w14:textId="6852DBE2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(617)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4F9C30F4" w14:textId="0008FD70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(41,36</w:t>
            </w:r>
            <w:r w:rsidR="00107995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360EDBAE" w14:textId="522274FC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1177" w:type="dxa"/>
            <w:vAlign w:val="bottom"/>
          </w:tcPr>
          <w:p w14:paraId="730E7049" w14:textId="0B09D97D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(7,143)</w:t>
            </w:r>
          </w:p>
        </w:tc>
        <w:tc>
          <w:tcPr>
            <w:tcW w:w="1176" w:type="dxa"/>
            <w:vAlign w:val="bottom"/>
          </w:tcPr>
          <w:p w14:paraId="0BF684B4" w14:textId="3520F017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0B4D9B53" w14:textId="086DB716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(223)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3B4C7FE4" w14:textId="20F4ED99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1177" w:type="dxa"/>
            <w:vAlign w:val="bottom"/>
          </w:tcPr>
          <w:p w14:paraId="00D32546" w14:textId="6F4BC2E6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3F49A0EF" w14:textId="6083D118" w:rsidR="00120DEC" w:rsidRPr="00B33603" w:rsidRDefault="0094695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</w:rPr>
              <w:t>(49,41</w:t>
            </w:r>
            <w:r w:rsidR="00107995" w:rsidRPr="00B33603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</w:tr>
      <w:tr w:rsidR="00120DEC" w:rsidRPr="00B33603" w14:paraId="624B4E4A" w14:textId="77777777" w:rsidTr="00656DE7">
        <w:trPr>
          <w:jc w:val="center"/>
        </w:trPr>
        <w:tc>
          <w:tcPr>
            <w:tcW w:w="3118" w:type="dxa"/>
            <w:vAlign w:val="bottom"/>
          </w:tcPr>
          <w:p w14:paraId="0844DD02" w14:textId="6675B9E5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54DF4CB9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158F3B7D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32E9DB90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50990325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91A887F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9F332C0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71EEB595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6DB8FA0E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C5DDEB3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8355D5B" w14:textId="77777777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6DE7" w:rsidRPr="00B33603" w14:paraId="5EB89F7F" w14:textId="77777777" w:rsidTr="00656DE7">
        <w:trPr>
          <w:jc w:val="center"/>
        </w:trPr>
        <w:tc>
          <w:tcPr>
            <w:tcW w:w="3118" w:type="dxa"/>
            <w:vAlign w:val="bottom"/>
          </w:tcPr>
          <w:p w14:paraId="2EE7B3B8" w14:textId="6CA08E08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09E65EA2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65C91696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6E7458FF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00872D0C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CD7C2F4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C5F012D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43BD0E4A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46D9F8C9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32A10EF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FD87976" w14:textId="77777777" w:rsidR="00656DE7" w:rsidRPr="00B33603" w:rsidRDefault="00656DE7" w:rsidP="006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2126" w:rsidRPr="00B33603" w14:paraId="3E953EAD" w14:textId="77777777" w:rsidTr="00656DE7">
        <w:trPr>
          <w:jc w:val="center"/>
        </w:trPr>
        <w:tc>
          <w:tcPr>
            <w:tcW w:w="3118" w:type="dxa"/>
            <w:vAlign w:val="bottom"/>
          </w:tcPr>
          <w:p w14:paraId="0712718F" w14:textId="0E831B44" w:rsidR="00732126" w:rsidRPr="00B33603" w:rsidRDefault="0073212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699B322B" w14:textId="31ACBD29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2,583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01E096CF" w14:textId="4CFB33D5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200627FE" w14:textId="128A113E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22,531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2738F5DF" w14:textId="63AC59E9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177" w:type="dxa"/>
            <w:vAlign w:val="bottom"/>
          </w:tcPr>
          <w:p w14:paraId="4F3D3823" w14:textId="7A113649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2,701</w:t>
            </w:r>
          </w:p>
        </w:tc>
        <w:tc>
          <w:tcPr>
            <w:tcW w:w="1176" w:type="dxa"/>
            <w:vAlign w:val="bottom"/>
          </w:tcPr>
          <w:p w14:paraId="7A9F8588" w14:textId="53D9C39D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54D2A50C" w14:textId="755A0C39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301293E7" w14:textId="37420810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77" w:type="dxa"/>
            <w:vAlign w:val="bottom"/>
          </w:tcPr>
          <w:p w14:paraId="53C0D6E3" w14:textId="4F25D3B1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78" w:type="dxa"/>
            <w:vAlign w:val="bottom"/>
          </w:tcPr>
          <w:p w14:paraId="2800B7BB" w14:textId="4F0E4244" w:rsidR="00732126" w:rsidRPr="00B33603" w:rsidRDefault="00732126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29,222</w:t>
            </w:r>
          </w:p>
        </w:tc>
      </w:tr>
      <w:tr w:rsidR="00120DEC" w:rsidRPr="00B33603" w14:paraId="6418A3DB" w14:textId="77777777" w:rsidTr="00656DE7">
        <w:trPr>
          <w:trHeight w:val="125"/>
          <w:jc w:val="center"/>
        </w:trPr>
        <w:tc>
          <w:tcPr>
            <w:tcW w:w="3118" w:type="dxa"/>
            <w:vAlign w:val="bottom"/>
          </w:tcPr>
          <w:p w14:paraId="7E924018" w14:textId="2D5DDA69" w:rsidR="00120DEC" w:rsidRPr="00B33603" w:rsidRDefault="00120DE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</w:t>
            </w:r>
            <w:r w:rsidR="00732126"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left w:val="nil"/>
              <w:right w:val="nil"/>
            </w:tcBorders>
            <w:vAlign w:val="bottom"/>
          </w:tcPr>
          <w:p w14:paraId="4BB1E356" w14:textId="4B235808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2,583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026B3595" w14:textId="54D2DA18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65F358B6" w14:textId="1C2B48E7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20,18</w:t>
            </w:r>
            <w:r w:rsidR="00107995"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439F382E" w14:textId="2DC75BAF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77" w:type="dxa"/>
            <w:vAlign w:val="bottom"/>
          </w:tcPr>
          <w:p w14:paraId="4E3B0311" w14:textId="660E64FF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2,648</w:t>
            </w:r>
          </w:p>
        </w:tc>
        <w:tc>
          <w:tcPr>
            <w:tcW w:w="1176" w:type="dxa"/>
            <w:vAlign w:val="bottom"/>
          </w:tcPr>
          <w:p w14:paraId="48F19285" w14:textId="52F8C622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768ECF01" w14:textId="26ACEAF4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5FA85FA2" w14:textId="6C3DD468" w:rsidR="00120DEC" w:rsidRPr="00B33603" w:rsidRDefault="0094695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77" w:type="dxa"/>
            <w:vAlign w:val="bottom"/>
          </w:tcPr>
          <w:p w14:paraId="5969B6DF" w14:textId="7B7BBFEE" w:rsidR="00120DEC" w:rsidRPr="00B33603" w:rsidRDefault="004B4515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1178" w:type="dxa"/>
            <w:vAlign w:val="bottom"/>
          </w:tcPr>
          <w:p w14:paraId="47996DDD" w14:textId="29FF7CD4" w:rsidR="00120DEC" w:rsidRPr="00B33603" w:rsidRDefault="009D184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26,</w:t>
            </w:r>
            <w:r w:rsidR="004B4515"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778</w:t>
            </w:r>
          </w:p>
        </w:tc>
      </w:tr>
    </w:tbl>
    <w:p w14:paraId="516D0AB3" w14:textId="22C1AFBB" w:rsidR="004357BD" w:rsidRPr="00B33603" w:rsidRDefault="00926B6F" w:rsidP="00B6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30"/>
        <w:jc w:val="thaiDistribute"/>
        <w:rPr>
          <w:cs/>
        </w:rPr>
      </w:pPr>
      <w:bookmarkStart w:id="16" w:name="_Hlk63068406"/>
      <w:r w:rsidRPr="00B33603">
        <w:rPr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EE385E" w:rsidRPr="00B33603">
        <w:t>7</w:t>
      </w:r>
      <w:r w:rsidRPr="00B33603">
        <w:rPr>
          <w:cs/>
        </w:rPr>
        <w:t xml:space="preserve"> ล้านบาท </w:t>
      </w:r>
      <w:bookmarkEnd w:id="16"/>
      <w:r w:rsidR="006C6B5F" w:rsidRPr="00B33603">
        <w:rPr>
          <w:i/>
          <w:iCs/>
          <w:cs/>
        </w:rPr>
        <w:t>(</w:t>
      </w:r>
      <w:r w:rsidR="00F1120B" w:rsidRPr="00B33603">
        <w:rPr>
          <w:i/>
          <w:iCs/>
        </w:rPr>
        <w:t>256</w:t>
      </w:r>
      <w:r w:rsidR="00B73084" w:rsidRPr="00B33603">
        <w:rPr>
          <w:i/>
          <w:iCs/>
        </w:rPr>
        <w:t>7</w:t>
      </w:r>
      <w:r w:rsidRPr="00B33603">
        <w:rPr>
          <w:i/>
          <w:iCs/>
          <w:cs/>
        </w:rPr>
        <w:t xml:space="preserve">: </w:t>
      </w:r>
      <w:r w:rsidR="00B73084" w:rsidRPr="00B33603">
        <w:rPr>
          <w:i/>
          <w:iCs/>
        </w:rPr>
        <w:t>32</w:t>
      </w:r>
      <w:r w:rsidR="00D06EDC" w:rsidRPr="00B33603">
        <w:rPr>
          <w:i/>
          <w:iCs/>
        </w:rPr>
        <w:t xml:space="preserve"> </w:t>
      </w:r>
      <w:r w:rsidRPr="00B33603">
        <w:rPr>
          <w:i/>
          <w:iCs/>
          <w:cs/>
        </w:rPr>
        <w:t>ล้านบาท)</w:t>
      </w:r>
      <w:r w:rsidRPr="00B33603">
        <w:rPr>
          <w:cs/>
        </w:rPr>
        <w:t xml:space="preserve"> </w:t>
      </w:r>
      <w:bookmarkStart w:id="17" w:name="_Hlk63068422"/>
      <w:r w:rsidRPr="00B33603">
        <w:rPr>
          <w:cs/>
        </w:rPr>
        <w:t>มีอัตราดอกเบี้ยที่รับรู้ร้อยละ</w:t>
      </w:r>
      <w:r w:rsidR="0027387B" w:rsidRPr="00B33603">
        <w:t xml:space="preserve"> 3.21 - 4.02</w:t>
      </w:r>
      <w:r w:rsidR="00ED0338" w:rsidRPr="00B33603">
        <w:rPr>
          <w:cs/>
        </w:rPr>
        <w:t xml:space="preserve"> ต่อปี</w:t>
      </w:r>
      <w:r w:rsidRPr="00B33603">
        <w:rPr>
          <w:cs/>
        </w:rPr>
        <w:t xml:space="preserve"> </w:t>
      </w:r>
      <w:bookmarkEnd w:id="17"/>
      <w:r w:rsidR="0099420A" w:rsidRPr="00B33603">
        <w:t xml:space="preserve">               </w:t>
      </w:r>
      <w:r w:rsidR="00DB6DCD" w:rsidRPr="00B33603">
        <w:rPr>
          <w:i/>
          <w:iCs/>
        </w:rPr>
        <w:t>(256</w:t>
      </w:r>
      <w:r w:rsidR="00B73084" w:rsidRPr="00B33603">
        <w:rPr>
          <w:i/>
          <w:iCs/>
        </w:rPr>
        <w:t>7</w:t>
      </w:r>
      <w:r w:rsidRPr="00B33603">
        <w:rPr>
          <w:i/>
          <w:iCs/>
          <w:cs/>
        </w:rPr>
        <w:t xml:space="preserve">: ร้อยละ </w:t>
      </w:r>
      <w:r w:rsidR="0099420A" w:rsidRPr="00B33603">
        <w:rPr>
          <w:i/>
          <w:iCs/>
        </w:rPr>
        <w:t>3.</w:t>
      </w:r>
      <w:r w:rsidR="00B73084" w:rsidRPr="00B33603">
        <w:rPr>
          <w:i/>
          <w:iCs/>
        </w:rPr>
        <w:t>66</w:t>
      </w:r>
      <w:r w:rsidR="0099420A" w:rsidRPr="00B33603">
        <w:rPr>
          <w:i/>
          <w:iCs/>
        </w:rPr>
        <w:t xml:space="preserve"> - </w:t>
      </w:r>
      <w:r w:rsidR="00B73084" w:rsidRPr="00B33603">
        <w:rPr>
          <w:i/>
          <w:iCs/>
        </w:rPr>
        <w:t>4</w:t>
      </w:r>
      <w:r w:rsidR="0099420A" w:rsidRPr="00B33603">
        <w:rPr>
          <w:i/>
          <w:iCs/>
        </w:rPr>
        <w:t>.</w:t>
      </w:r>
      <w:r w:rsidR="00B73084" w:rsidRPr="00B33603">
        <w:rPr>
          <w:i/>
          <w:iCs/>
        </w:rPr>
        <w:t>21</w:t>
      </w:r>
      <w:r w:rsidR="00E11A4F" w:rsidRPr="00B33603">
        <w:rPr>
          <w:i/>
          <w:iCs/>
        </w:rPr>
        <w:t xml:space="preserve"> </w:t>
      </w:r>
      <w:r w:rsidR="00ED0338" w:rsidRPr="00B33603">
        <w:rPr>
          <w:i/>
          <w:iCs/>
          <w:cs/>
        </w:rPr>
        <w:t>ต่อปี</w:t>
      </w:r>
      <w:r w:rsidRPr="00B33603">
        <w:rPr>
          <w:i/>
          <w:iCs/>
          <w:cs/>
        </w:rPr>
        <w:t xml:space="preserve">) (ดูหมายเหตุ </w:t>
      </w:r>
      <w:r w:rsidR="00D85353" w:rsidRPr="00B33603">
        <w:rPr>
          <w:i/>
          <w:iCs/>
        </w:rPr>
        <w:t>2</w:t>
      </w:r>
      <w:r w:rsidR="002F4239" w:rsidRPr="00B33603">
        <w:rPr>
          <w:i/>
          <w:iCs/>
        </w:rPr>
        <w:t>4</w:t>
      </w:r>
      <w:r w:rsidRPr="00B33603">
        <w:rPr>
          <w:i/>
          <w:iCs/>
          <w:cs/>
        </w:rPr>
        <w:t>)</w:t>
      </w:r>
      <w:r w:rsidR="004357BD" w:rsidRPr="00B33603">
        <w:rPr>
          <w:b/>
          <w:bCs/>
          <w:sz w:val="28"/>
          <w:szCs w:val="28"/>
          <w:cs/>
          <w:lang w:val="en-GB"/>
        </w:rPr>
        <w:br w:type="page"/>
      </w:r>
    </w:p>
    <w:p w14:paraId="56BC6477" w14:textId="5D7A5AD1" w:rsidR="00072DB0" w:rsidRPr="00B33603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tbl>
      <w:tblPr>
        <w:tblW w:w="145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551"/>
        <w:gridCol w:w="1552"/>
        <w:gridCol w:w="1552"/>
        <w:gridCol w:w="1552"/>
        <w:gridCol w:w="1552"/>
        <w:gridCol w:w="1552"/>
        <w:gridCol w:w="1546"/>
        <w:gridCol w:w="6"/>
      </w:tblGrid>
      <w:tr w:rsidR="00DA218B" w:rsidRPr="00B33603" w14:paraId="1C78CDF7" w14:textId="77777777" w:rsidTr="00C46F21">
        <w:trPr>
          <w:trHeight w:val="20"/>
          <w:tblHeader/>
        </w:trPr>
        <w:tc>
          <w:tcPr>
            <w:tcW w:w="3661" w:type="dxa"/>
          </w:tcPr>
          <w:p w14:paraId="4F2549AE" w14:textId="77777777" w:rsidR="00DA218B" w:rsidRPr="00B33603" w:rsidRDefault="00DA218B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0863" w:type="dxa"/>
            <w:gridSpan w:val="8"/>
          </w:tcPr>
          <w:p w14:paraId="639D1699" w14:textId="7D199136" w:rsidR="00DA218B" w:rsidRPr="00B33603" w:rsidRDefault="00DA218B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7876" w:rsidRPr="00B33603" w14:paraId="3EB38B8E" w14:textId="77777777" w:rsidTr="005C351E">
        <w:trPr>
          <w:trHeight w:val="20"/>
          <w:tblHeader/>
        </w:trPr>
        <w:tc>
          <w:tcPr>
            <w:tcW w:w="3661" w:type="dxa"/>
          </w:tcPr>
          <w:p w14:paraId="7EC52DD2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551" w:type="dxa"/>
            <w:vAlign w:val="bottom"/>
          </w:tcPr>
          <w:p w14:paraId="57A69DD0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อาคารและที่ดิน</w:t>
            </w:r>
          </w:p>
          <w:p w14:paraId="64C1102D" w14:textId="2E010C74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552" w:type="dxa"/>
            <w:vAlign w:val="bottom"/>
          </w:tcPr>
          <w:p w14:paraId="5D96851C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552" w:type="dxa"/>
          </w:tcPr>
          <w:p w14:paraId="25E6D124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31ED15B3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4423B2E1" w14:textId="01F1BD05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1552" w:type="dxa"/>
          </w:tcPr>
          <w:p w14:paraId="458932FC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1CD516EC" w14:textId="77777777" w:rsidR="00246940" w:rsidRPr="00B33603" w:rsidRDefault="00246940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เครื่องจักรอุปกรณ์</w:t>
            </w:r>
          </w:p>
          <w:p w14:paraId="484F5FC5" w14:textId="4ACCB907" w:rsidR="00307876" w:rsidRPr="00B33603" w:rsidRDefault="00246940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หอกลั่น</w:t>
            </w:r>
          </w:p>
        </w:tc>
        <w:tc>
          <w:tcPr>
            <w:tcW w:w="1552" w:type="dxa"/>
            <w:vAlign w:val="bottom"/>
          </w:tcPr>
          <w:p w14:paraId="4C6E826E" w14:textId="5AC16513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52" w:type="dxa"/>
            <w:vAlign w:val="bottom"/>
          </w:tcPr>
          <w:p w14:paraId="0F34F539" w14:textId="41E6C05D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ยานพาหนะและ</w:t>
            </w:r>
          </w:p>
          <w:p w14:paraId="352906AC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เรือและท่อ</w:t>
            </w:r>
          </w:p>
          <w:p w14:paraId="7DB040C1" w14:textId="03E2F6F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ขนส่งน้ำมัน</w:t>
            </w:r>
          </w:p>
        </w:tc>
        <w:tc>
          <w:tcPr>
            <w:tcW w:w="1552" w:type="dxa"/>
            <w:gridSpan w:val="2"/>
            <w:vAlign w:val="bottom"/>
          </w:tcPr>
          <w:p w14:paraId="6DB11D07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307876" w:rsidRPr="00B33603" w14:paraId="7D6B2BFD" w14:textId="77777777" w:rsidTr="00C46F21">
        <w:trPr>
          <w:trHeight w:val="20"/>
          <w:tblHeader/>
        </w:trPr>
        <w:tc>
          <w:tcPr>
            <w:tcW w:w="3661" w:type="dxa"/>
          </w:tcPr>
          <w:p w14:paraId="54EB95F7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0863" w:type="dxa"/>
            <w:gridSpan w:val="8"/>
            <w:vAlign w:val="bottom"/>
          </w:tcPr>
          <w:p w14:paraId="2B47D2B5" w14:textId="4DB51D01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7876" w:rsidRPr="00B33603" w14:paraId="26C5941D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6E381D9" w14:textId="35A7DB0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1" w:type="dxa"/>
            <w:vAlign w:val="bottom"/>
          </w:tcPr>
          <w:p w14:paraId="4CED1DCE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F9D402D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0EB3DE1C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4FB36DA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7A146E7" w14:textId="2819E88D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6B2F67EC" w14:textId="621CD842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14B2B48F" w14:textId="77777777" w:rsidR="00307876" w:rsidRPr="00B33603" w:rsidRDefault="0030787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</w:p>
        </w:tc>
      </w:tr>
      <w:tr w:rsidR="00A079BE" w:rsidRPr="00B33603" w14:paraId="11035671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2B526ED" w14:textId="53B3DAA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sz w:val="28"/>
                <w:szCs w:val="28"/>
              </w:rPr>
              <w:t xml:space="preserve">1 </w:t>
            </w:r>
            <w:r w:rsidRPr="00B33603">
              <w:rPr>
                <w:sz w:val="28"/>
                <w:szCs w:val="28"/>
                <w:cs/>
              </w:rPr>
              <w:t xml:space="preserve">มกราคม </w:t>
            </w:r>
            <w:r w:rsidRPr="00B33603">
              <w:rPr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7B2249AF" w14:textId="23403BD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18,559</w:t>
            </w:r>
          </w:p>
        </w:tc>
        <w:tc>
          <w:tcPr>
            <w:tcW w:w="1552" w:type="dxa"/>
            <w:vAlign w:val="bottom"/>
          </w:tcPr>
          <w:p w14:paraId="6D71B1F6" w14:textId="3D1B5F7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921</w:t>
            </w:r>
          </w:p>
        </w:tc>
        <w:tc>
          <w:tcPr>
            <w:tcW w:w="1552" w:type="dxa"/>
            <w:vAlign w:val="bottom"/>
          </w:tcPr>
          <w:p w14:paraId="3DC52014" w14:textId="79F0D82D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1,288</w:t>
            </w:r>
          </w:p>
        </w:tc>
        <w:tc>
          <w:tcPr>
            <w:tcW w:w="1552" w:type="dxa"/>
            <w:vAlign w:val="bottom"/>
          </w:tcPr>
          <w:p w14:paraId="61B99842" w14:textId="122272D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AC86A0B" w14:textId="7759C91E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26</w:t>
            </w:r>
          </w:p>
        </w:tc>
        <w:tc>
          <w:tcPr>
            <w:tcW w:w="1552" w:type="dxa"/>
            <w:vAlign w:val="bottom"/>
          </w:tcPr>
          <w:p w14:paraId="347FBAAF" w14:textId="7D665F91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5,438</w:t>
            </w:r>
          </w:p>
        </w:tc>
        <w:tc>
          <w:tcPr>
            <w:tcW w:w="1552" w:type="dxa"/>
            <w:gridSpan w:val="2"/>
            <w:vAlign w:val="bottom"/>
          </w:tcPr>
          <w:p w14:paraId="2329ADF5" w14:textId="0A2AC43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26,232</w:t>
            </w:r>
          </w:p>
        </w:tc>
      </w:tr>
      <w:tr w:rsidR="00A079BE" w:rsidRPr="00B33603" w14:paraId="42896403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817D6A3" w14:textId="1E01F369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ได้มาจากซื้อธุรกิจ</w:t>
            </w:r>
          </w:p>
        </w:tc>
        <w:tc>
          <w:tcPr>
            <w:tcW w:w="1551" w:type="dxa"/>
            <w:vAlign w:val="bottom"/>
          </w:tcPr>
          <w:p w14:paraId="5CC1E84D" w14:textId="4EBDD348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</w:t>
            </w:r>
          </w:p>
        </w:tc>
        <w:tc>
          <w:tcPr>
            <w:tcW w:w="1552" w:type="dxa"/>
            <w:vAlign w:val="bottom"/>
          </w:tcPr>
          <w:p w14:paraId="15F9BB79" w14:textId="5C762BA8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899E135" w14:textId="0B742AA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B085D9C" w14:textId="16A597E8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9782575" w14:textId="3CE9331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005910A" w14:textId="784FA44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509A17A1" w14:textId="257175C2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</w:t>
            </w:r>
          </w:p>
        </w:tc>
      </w:tr>
      <w:tr w:rsidR="00A079BE" w:rsidRPr="00B33603" w14:paraId="1D02E546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77DFA384" w14:textId="73D6D44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ลดลงจากการจำหน่ายเงินลงทุน</w:t>
            </w:r>
          </w:p>
        </w:tc>
        <w:tc>
          <w:tcPr>
            <w:tcW w:w="1551" w:type="dxa"/>
            <w:vAlign w:val="bottom"/>
          </w:tcPr>
          <w:p w14:paraId="5990F437" w14:textId="233117D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(225)</w:t>
            </w:r>
          </w:p>
        </w:tc>
        <w:tc>
          <w:tcPr>
            <w:tcW w:w="1552" w:type="dxa"/>
            <w:vAlign w:val="bottom"/>
          </w:tcPr>
          <w:p w14:paraId="28F5C629" w14:textId="5FCB74B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7BFE71C" w14:textId="43E33A36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81223AC" w14:textId="6518F5E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0AEF32C3" w14:textId="0A69AF8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57B1BF0" w14:textId="357D89C9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2EEB8966" w14:textId="3BD45AA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(225)</w:t>
            </w:r>
          </w:p>
        </w:tc>
      </w:tr>
      <w:tr w:rsidR="00A079BE" w:rsidRPr="00B33603" w14:paraId="0E540C48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BCEAFD7" w14:textId="4AC7529D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382EEDFC" w14:textId="2CF6B20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930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7B6CA899" w14:textId="4E2B44AE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128CDD70" w14:textId="4CD23E4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7F33BB6" w14:textId="4DB4CD76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28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65B3CE0" w14:textId="6FF9803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100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468F3DF7" w14:textId="1BA3228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33</w:t>
            </w:r>
          </w:p>
        </w:tc>
        <w:tc>
          <w:tcPr>
            <w:tcW w:w="1552" w:type="dxa"/>
            <w:gridSpan w:val="2"/>
            <w:vAlign w:val="bottom"/>
          </w:tcPr>
          <w:p w14:paraId="0049126A" w14:textId="4D7A9F2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1,091</w:t>
            </w:r>
          </w:p>
        </w:tc>
      </w:tr>
      <w:tr w:rsidR="00A079BE" w:rsidRPr="00B33603" w14:paraId="057CD03F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EE5A7AF" w14:textId="6821F6E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179A1549" w14:textId="4F2B512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(252)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D2F4812" w14:textId="5B021E6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69EC9701" w14:textId="65BED869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(177)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3AC927C5" w14:textId="242D40C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4BF7563D" w14:textId="5253F69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(22)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5F66A4E4" w14:textId="02EE259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(285)</w:t>
            </w:r>
          </w:p>
        </w:tc>
        <w:tc>
          <w:tcPr>
            <w:tcW w:w="1552" w:type="dxa"/>
            <w:gridSpan w:val="2"/>
            <w:vAlign w:val="bottom"/>
          </w:tcPr>
          <w:p w14:paraId="7FD0BA02" w14:textId="593B16D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(737)</w:t>
            </w:r>
          </w:p>
        </w:tc>
      </w:tr>
      <w:tr w:rsidR="00A079BE" w:rsidRPr="00B33603" w14:paraId="651443B6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1EAFF68D" w14:textId="1DFCE29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pacing w:val="-4"/>
                <w:sz w:val="28"/>
                <w:szCs w:val="28"/>
                <w:cs/>
              </w:rPr>
            </w:pPr>
            <w:r w:rsidRPr="00B33603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0A89C258" w14:textId="2C9996DC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(53)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61F162EA" w14:textId="15139819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(131)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46C86A6" w14:textId="505F368E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281558F" w14:textId="38479BEA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1DCDD06D" w14:textId="4B5AC71B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1E9DFDA2" w14:textId="1C668BBC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2E17E0B5" w14:textId="43368176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(184)</w:t>
            </w:r>
          </w:p>
        </w:tc>
      </w:tr>
      <w:tr w:rsidR="00A079BE" w:rsidRPr="00B33603" w14:paraId="2CF5BD9A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83CF18D" w14:textId="6A12B0D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4" w:hanging="154"/>
              <w:rPr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2567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และ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63B3AEF9" w14:textId="6314322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18,971</w:t>
            </w:r>
          </w:p>
        </w:tc>
        <w:tc>
          <w:tcPr>
            <w:tcW w:w="1552" w:type="dxa"/>
            <w:vAlign w:val="bottom"/>
          </w:tcPr>
          <w:p w14:paraId="7F4C7918" w14:textId="2FE8138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1552" w:type="dxa"/>
            <w:vAlign w:val="bottom"/>
          </w:tcPr>
          <w:p w14:paraId="33CE8A7A" w14:textId="128262C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1552" w:type="dxa"/>
            <w:vAlign w:val="bottom"/>
          </w:tcPr>
          <w:p w14:paraId="63855A7D" w14:textId="4A997FC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552" w:type="dxa"/>
            <w:vAlign w:val="bottom"/>
          </w:tcPr>
          <w:p w14:paraId="5058FA33" w14:textId="08CEFD4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552" w:type="dxa"/>
            <w:vAlign w:val="bottom"/>
          </w:tcPr>
          <w:p w14:paraId="30391012" w14:textId="7FA2D60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5,186</w:t>
            </w:r>
          </w:p>
        </w:tc>
        <w:tc>
          <w:tcPr>
            <w:tcW w:w="1552" w:type="dxa"/>
            <w:gridSpan w:val="2"/>
            <w:vAlign w:val="bottom"/>
          </w:tcPr>
          <w:p w14:paraId="182A61C7" w14:textId="399FD3B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26,189</w:t>
            </w:r>
          </w:p>
        </w:tc>
      </w:tr>
      <w:tr w:rsidR="00F31766" w:rsidRPr="00B33603" w14:paraId="35DBE77C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7E281931" w14:textId="1C45596C" w:rsidR="00F31766" w:rsidRPr="00B33603" w:rsidRDefault="00F3176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1" w:type="dxa"/>
            <w:vAlign w:val="bottom"/>
          </w:tcPr>
          <w:p w14:paraId="428BF27A" w14:textId="7518A1AC" w:rsidR="00F31766" w:rsidRPr="00B33603" w:rsidRDefault="001A429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2,023</w:t>
            </w:r>
          </w:p>
        </w:tc>
        <w:tc>
          <w:tcPr>
            <w:tcW w:w="1552" w:type="dxa"/>
            <w:vAlign w:val="bottom"/>
          </w:tcPr>
          <w:p w14:paraId="0DE207BE" w14:textId="0A12FAE5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334FBA33" w14:textId="152FE967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D4D879F" w14:textId="7B38C0CC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16</w:t>
            </w:r>
          </w:p>
        </w:tc>
        <w:tc>
          <w:tcPr>
            <w:tcW w:w="1552" w:type="dxa"/>
            <w:vAlign w:val="bottom"/>
          </w:tcPr>
          <w:p w14:paraId="38A88339" w14:textId="4B4957A2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44C0470" w14:textId="751CE7FA" w:rsidR="00F31766" w:rsidRPr="00B33603" w:rsidRDefault="001A429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18</w:t>
            </w:r>
          </w:p>
        </w:tc>
        <w:tc>
          <w:tcPr>
            <w:tcW w:w="1552" w:type="dxa"/>
            <w:gridSpan w:val="2"/>
            <w:vAlign w:val="bottom"/>
          </w:tcPr>
          <w:p w14:paraId="53531866" w14:textId="5F3EABDA" w:rsidR="00F31766" w:rsidRPr="00B33603" w:rsidRDefault="001A429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2,057</w:t>
            </w:r>
          </w:p>
        </w:tc>
      </w:tr>
      <w:tr w:rsidR="00D41EA3" w:rsidRPr="00B33603" w14:paraId="2D8F6CB5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62D3117D" w14:textId="6EE6229C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551" w:type="dxa"/>
            <w:vAlign w:val="bottom"/>
          </w:tcPr>
          <w:p w14:paraId="5652D1AF" w14:textId="189C49BB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2430848" w14:textId="3EC538A4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0A1869A" w14:textId="2F1ABDC7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FB5909E" w14:textId="2FEF38BC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379F2F7" w14:textId="07605C0B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86AA10F" w14:textId="6B79C3C3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(4)</w:t>
            </w:r>
          </w:p>
        </w:tc>
        <w:tc>
          <w:tcPr>
            <w:tcW w:w="1552" w:type="dxa"/>
            <w:gridSpan w:val="2"/>
            <w:vAlign w:val="bottom"/>
          </w:tcPr>
          <w:p w14:paraId="4DB1802F" w14:textId="529E291E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(4)</w:t>
            </w:r>
          </w:p>
        </w:tc>
      </w:tr>
      <w:tr w:rsidR="00F31766" w:rsidRPr="00B33603" w14:paraId="05343C26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F7FEB41" w14:textId="09AABAAE" w:rsidR="00F31766" w:rsidRPr="00B33603" w:rsidRDefault="00F3176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5E18CCE6" w14:textId="46AE5BA1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</w:t>
            </w:r>
            <w:r w:rsidR="00B01C3B" w:rsidRPr="00B33603">
              <w:rPr>
                <w:sz w:val="28"/>
                <w:szCs w:val="28"/>
              </w:rPr>
              <w:t>30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787969CB" w14:textId="4FFAE2D6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4DC9392" w14:textId="6884A873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(891)</w:t>
            </w:r>
          </w:p>
        </w:tc>
        <w:tc>
          <w:tcPr>
            <w:tcW w:w="1552" w:type="dxa"/>
            <w:vAlign w:val="bottom"/>
          </w:tcPr>
          <w:p w14:paraId="7E48F942" w14:textId="443F342B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B38E4ED" w14:textId="47C14125" w:rsidR="00F31766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5F8FC95" w14:textId="181C0B44" w:rsidR="00F31766" w:rsidRPr="00B33603" w:rsidRDefault="001A429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D41EA3" w:rsidRPr="00B33603">
              <w:rPr>
                <w:sz w:val="28"/>
                <w:szCs w:val="28"/>
              </w:rPr>
              <w:t>708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552" w:type="dxa"/>
            <w:gridSpan w:val="2"/>
            <w:vAlign w:val="bottom"/>
          </w:tcPr>
          <w:p w14:paraId="4BFEB360" w14:textId="3423AC03" w:rsidR="00F31766" w:rsidRPr="00B33603" w:rsidRDefault="001A429C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D41EA3" w:rsidRPr="00B33603">
              <w:rPr>
                <w:sz w:val="28"/>
                <w:szCs w:val="28"/>
              </w:rPr>
              <w:t>1,9</w:t>
            </w:r>
            <w:r w:rsidR="00B01C3B" w:rsidRPr="00B33603">
              <w:rPr>
                <w:sz w:val="28"/>
                <w:szCs w:val="28"/>
              </w:rPr>
              <w:t>29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F31766" w:rsidRPr="00B33603" w14:paraId="67BD4D61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C3D612B" w14:textId="53FCC2A0" w:rsidR="00F31766" w:rsidRPr="00B33603" w:rsidRDefault="00F3176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1534408A" w14:textId="37D53A0F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(77)</w:t>
            </w:r>
          </w:p>
        </w:tc>
        <w:tc>
          <w:tcPr>
            <w:tcW w:w="1552" w:type="dxa"/>
            <w:vAlign w:val="bottom"/>
          </w:tcPr>
          <w:p w14:paraId="109CB4DE" w14:textId="351F0C36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39</w:t>
            </w:r>
          </w:p>
        </w:tc>
        <w:tc>
          <w:tcPr>
            <w:tcW w:w="1552" w:type="dxa"/>
            <w:vAlign w:val="bottom"/>
          </w:tcPr>
          <w:p w14:paraId="66D36E1B" w14:textId="4635D535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88AB25F" w14:textId="1A413BAE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A411FDF" w14:textId="539B4B7D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AAEC7C2" w14:textId="07ABECFB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7E3238E3" w14:textId="21C60EE3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(38)</w:t>
            </w:r>
          </w:p>
        </w:tc>
      </w:tr>
      <w:tr w:rsidR="00F31766" w:rsidRPr="00B33603" w14:paraId="7787D03B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113CEF7" w14:textId="28CAF18B" w:rsidR="00F31766" w:rsidRPr="00B33603" w:rsidRDefault="00F3176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A079BE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1" w:type="dxa"/>
            <w:vAlign w:val="bottom"/>
          </w:tcPr>
          <w:p w14:paraId="4F0C5E8D" w14:textId="1C5D999F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20,5</w:t>
            </w:r>
            <w:r w:rsidR="00B01C3B" w:rsidRPr="00B33603">
              <w:rPr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552" w:type="dxa"/>
            <w:vAlign w:val="bottom"/>
          </w:tcPr>
          <w:p w14:paraId="2894318C" w14:textId="6F9CF286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1552" w:type="dxa"/>
            <w:vAlign w:val="bottom"/>
          </w:tcPr>
          <w:p w14:paraId="583D9808" w14:textId="3B480815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1552" w:type="dxa"/>
            <w:vAlign w:val="bottom"/>
          </w:tcPr>
          <w:p w14:paraId="7DAB1AB9" w14:textId="7DB26121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552" w:type="dxa"/>
            <w:vAlign w:val="bottom"/>
          </w:tcPr>
          <w:p w14:paraId="12621F7A" w14:textId="1C3596F0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552" w:type="dxa"/>
            <w:vAlign w:val="bottom"/>
          </w:tcPr>
          <w:p w14:paraId="30AB4D86" w14:textId="58ACF431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4,492</w:t>
            </w:r>
          </w:p>
        </w:tc>
        <w:tc>
          <w:tcPr>
            <w:tcW w:w="1552" w:type="dxa"/>
            <w:gridSpan w:val="2"/>
            <w:vAlign w:val="bottom"/>
          </w:tcPr>
          <w:p w14:paraId="36C9D1F1" w14:textId="5FB97BF4" w:rsidR="00F31766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26,2</w:t>
            </w:r>
            <w:r w:rsidR="00B01C3B" w:rsidRPr="00B33603">
              <w:rPr>
                <w:b/>
                <w:bCs/>
                <w:sz w:val="28"/>
                <w:szCs w:val="28"/>
              </w:rPr>
              <w:t>75</w:t>
            </w:r>
          </w:p>
        </w:tc>
      </w:tr>
      <w:tr w:rsidR="002B47D6" w:rsidRPr="00B33603" w14:paraId="360D035E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911209B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311CC2AF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37658E63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4E144B7F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BA137AD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2E1E14E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5E8D581B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6F79FDDD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62FD6" w:rsidRPr="00B33603" w14:paraId="0D799541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16A30FD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21E625E4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1548565A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132568DB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D3448D7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9DB2B2E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68148410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761B397E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62FD6" w:rsidRPr="00B33603" w14:paraId="722A373A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3D6A7727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3869DC00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029B4C1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B083843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5634E9D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DCBA2A5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2B63F7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43A6D445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62FD6" w:rsidRPr="00B33603" w14:paraId="26256069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2DF4E92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4BD5F514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A27E964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18318C1B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FD89511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2DB7BEC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692E0943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26264B59" w14:textId="77777777" w:rsidR="00B62FD6" w:rsidRPr="00B33603" w:rsidRDefault="00B62F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2B47D6" w:rsidRPr="00B33603" w14:paraId="0C5A83BF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E92C5A8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6FB597B8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248A57F2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A5C9A2E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2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93CA8C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29CE5605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6BC6CCB7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3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44A86C96" w14:textId="77777777" w:rsidR="002B47D6" w:rsidRPr="00B33603" w:rsidRDefault="002B47D6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74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53526D" w:rsidRPr="00B33603" w14:paraId="2CE647CA" w14:textId="77777777" w:rsidTr="00FF368D">
        <w:trPr>
          <w:gridAfter w:val="1"/>
          <w:wAfter w:w="6" w:type="dxa"/>
          <w:trHeight w:val="20"/>
        </w:trPr>
        <w:tc>
          <w:tcPr>
            <w:tcW w:w="14518" w:type="dxa"/>
            <w:gridSpan w:val="8"/>
            <w:vAlign w:val="bottom"/>
          </w:tcPr>
          <w:p w14:paraId="0C156C3E" w14:textId="282D251E" w:rsidR="0053526D" w:rsidRPr="00B33603" w:rsidRDefault="0053526D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A079BE" w:rsidRPr="00B33603" w14:paraId="18180022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B559C2C" w14:textId="4DAE7321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sz w:val="28"/>
                <w:szCs w:val="28"/>
              </w:rPr>
              <w:t xml:space="preserve">1 </w:t>
            </w:r>
            <w:r w:rsidRPr="00B33603">
              <w:rPr>
                <w:sz w:val="28"/>
                <w:szCs w:val="28"/>
                <w:cs/>
              </w:rPr>
              <w:t xml:space="preserve">มกราคม </w:t>
            </w:r>
            <w:r w:rsidRPr="00B33603">
              <w:rPr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4EABA443" w14:textId="43BEC91D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(4,882)</w:t>
            </w:r>
          </w:p>
        </w:tc>
        <w:tc>
          <w:tcPr>
            <w:tcW w:w="1552" w:type="dxa"/>
            <w:vAlign w:val="bottom"/>
          </w:tcPr>
          <w:p w14:paraId="29C96AFE" w14:textId="7E9E3F1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(236)</w:t>
            </w:r>
          </w:p>
        </w:tc>
        <w:tc>
          <w:tcPr>
            <w:tcW w:w="1552" w:type="dxa"/>
            <w:vAlign w:val="bottom"/>
          </w:tcPr>
          <w:p w14:paraId="2F1A6525" w14:textId="77D9B837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(991)</w:t>
            </w:r>
          </w:p>
        </w:tc>
        <w:tc>
          <w:tcPr>
            <w:tcW w:w="1552" w:type="dxa"/>
            <w:vAlign w:val="bottom"/>
          </w:tcPr>
          <w:p w14:paraId="75C03582" w14:textId="36CEC60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0082F5B7" w14:textId="3DC400C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(17)</w:t>
            </w:r>
          </w:p>
        </w:tc>
        <w:tc>
          <w:tcPr>
            <w:tcW w:w="1552" w:type="dxa"/>
            <w:vAlign w:val="bottom"/>
          </w:tcPr>
          <w:p w14:paraId="7E7360CF" w14:textId="56F195D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(1,434)</w:t>
            </w:r>
          </w:p>
        </w:tc>
        <w:tc>
          <w:tcPr>
            <w:tcW w:w="1552" w:type="dxa"/>
            <w:gridSpan w:val="2"/>
            <w:vAlign w:val="bottom"/>
          </w:tcPr>
          <w:p w14:paraId="2B55DD50" w14:textId="109DFED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(7,560)</w:t>
            </w:r>
          </w:p>
        </w:tc>
      </w:tr>
      <w:tr w:rsidR="00A079BE" w:rsidRPr="00B33603" w14:paraId="654AA1DF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34631BE" w14:textId="20AE394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085F5B42" w14:textId="7800412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(1,463)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4D3C9884" w14:textId="520EFF17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(110)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28B3D9DE" w14:textId="1EF4A472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(149)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2A820463" w14:textId="2C20973A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4EDE3F7F" w14:textId="02E9895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(50)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7690D626" w14:textId="05C6D75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(589)</w:t>
            </w:r>
          </w:p>
        </w:tc>
        <w:tc>
          <w:tcPr>
            <w:tcW w:w="1552" w:type="dxa"/>
            <w:gridSpan w:val="2"/>
            <w:vAlign w:val="bottom"/>
          </w:tcPr>
          <w:p w14:paraId="2D7464C5" w14:textId="5DAE4C4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(2,361)</w:t>
            </w:r>
          </w:p>
        </w:tc>
      </w:tr>
      <w:tr w:rsidR="00A079BE" w:rsidRPr="00B33603" w14:paraId="79E776EB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0A6522AB" w14:textId="010AF9C9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ลดลงจากการจำหน่ายเงินลงทุน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64EFA8A6" w14:textId="10C9D24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5925E0CA" w14:textId="5FE3326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1D2D8239" w14:textId="63190A29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75E97A34" w14:textId="08B9255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19021142" w14:textId="588B7815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7F5CC7E5" w14:textId="57544C12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256DA1DE" w14:textId="431C3D26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71</w:t>
            </w:r>
          </w:p>
        </w:tc>
      </w:tr>
      <w:tr w:rsidR="00A079BE" w:rsidRPr="00B33603" w14:paraId="730C6CF8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A8A021D" w14:textId="305FEC3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64A1DBCC" w14:textId="3C8B48B4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221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307A07C3" w14:textId="7665E37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548897D5" w14:textId="2E0DA9FC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177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E7AC716" w14:textId="54AD48C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3051E134" w14:textId="48796462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22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2DF8D06" w14:textId="2AC37ECE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285</w:t>
            </w:r>
          </w:p>
        </w:tc>
        <w:tc>
          <w:tcPr>
            <w:tcW w:w="1552" w:type="dxa"/>
            <w:gridSpan w:val="2"/>
            <w:vAlign w:val="bottom"/>
          </w:tcPr>
          <w:p w14:paraId="5531D02F" w14:textId="5DFCA5A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706</w:t>
            </w:r>
          </w:p>
        </w:tc>
      </w:tr>
      <w:tr w:rsidR="00A079BE" w:rsidRPr="00B33603" w14:paraId="0A3176C6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7146065D" w14:textId="266E2EF3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0D014590" w14:textId="5DE1A912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4D66767" w14:textId="263F5F1E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67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304995D6" w14:textId="33990849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4F2D4BD4" w14:textId="6D496D71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42226EBB" w14:textId="3AB5D836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vAlign w:val="bottom"/>
          </w:tcPr>
          <w:p w14:paraId="0D59DF17" w14:textId="0B9C8343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4BD01E91" w14:textId="39DD2A2F" w:rsidR="00A079BE" w:rsidRPr="00B33603" w:rsidRDefault="00A079BE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74</w:t>
            </w:r>
          </w:p>
        </w:tc>
      </w:tr>
      <w:tr w:rsidR="00A079BE" w:rsidRPr="00B33603" w14:paraId="07A7F273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0B4CC96" w14:textId="4DDF8B91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4" w:hanging="154"/>
              <w:rPr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2567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และ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0D48947C" w14:textId="4AEF88D8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(6,046)</w:t>
            </w:r>
          </w:p>
        </w:tc>
        <w:tc>
          <w:tcPr>
            <w:tcW w:w="1552" w:type="dxa"/>
            <w:vAlign w:val="bottom"/>
          </w:tcPr>
          <w:p w14:paraId="34750435" w14:textId="5589714B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(278)</w:t>
            </w:r>
          </w:p>
        </w:tc>
        <w:tc>
          <w:tcPr>
            <w:tcW w:w="1552" w:type="dxa"/>
            <w:vAlign w:val="bottom"/>
          </w:tcPr>
          <w:p w14:paraId="082F30B6" w14:textId="78DE7726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(963)</w:t>
            </w:r>
          </w:p>
        </w:tc>
        <w:tc>
          <w:tcPr>
            <w:tcW w:w="1552" w:type="dxa"/>
            <w:vAlign w:val="bottom"/>
          </w:tcPr>
          <w:p w14:paraId="2CF64781" w14:textId="249959C0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28FF34A" w14:textId="7C3DECF8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1552" w:type="dxa"/>
            <w:vAlign w:val="bottom"/>
          </w:tcPr>
          <w:p w14:paraId="7A9A63B5" w14:textId="47A1152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(1,738)</w:t>
            </w:r>
          </w:p>
        </w:tc>
        <w:tc>
          <w:tcPr>
            <w:tcW w:w="1552" w:type="dxa"/>
            <w:gridSpan w:val="2"/>
            <w:vAlign w:val="bottom"/>
          </w:tcPr>
          <w:p w14:paraId="0FF01024" w14:textId="3BDA210F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(9,070)</w:t>
            </w:r>
          </w:p>
        </w:tc>
      </w:tr>
      <w:tr w:rsidR="008C38B8" w:rsidRPr="00B33603" w14:paraId="31B53482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5AE6A913" w14:textId="22E80C2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vAlign w:val="bottom"/>
          </w:tcPr>
          <w:p w14:paraId="0972B44C" w14:textId="1C0F05D7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(1,</w:t>
            </w:r>
            <w:r w:rsidR="001619C4" w:rsidRPr="00B33603">
              <w:rPr>
                <w:sz w:val="28"/>
                <w:szCs w:val="28"/>
              </w:rPr>
              <w:t>49</w:t>
            </w:r>
            <w:r w:rsidR="00B466B5" w:rsidRPr="00B33603">
              <w:rPr>
                <w:sz w:val="28"/>
                <w:szCs w:val="28"/>
                <w:cs/>
              </w:rPr>
              <w:t>9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107B794A" w14:textId="77CC22ED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(103)</w:t>
            </w:r>
          </w:p>
        </w:tc>
        <w:tc>
          <w:tcPr>
            <w:tcW w:w="1552" w:type="dxa"/>
            <w:vAlign w:val="bottom"/>
          </w:tcPr>
          <w:p w14:paraId="6BE8CFC4" w14:textId="241216CB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(148)</w:t>
            </w:r>
          </w:p>
        </w:tc>
        <w:tc>
          <w:tcPr>
            <w:tcW w:w="1552" w:type="dxa"/>
            <w:vAlign w:val="bottom"/>
          </w:tcPr>
          <w:p w14:paraId="5278A276" w14:textId="56B08DC6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(4)</w:t>
            </w:r>
          </w:p>
        </w:tc>
        <w:tc>
          <w:tcPr>
            <w:tcW w:w="1552" w:type="dxa"/>
            <w:vAlign w:val="bottom"/>
          </w:tcPr>
          <w:p w14:paraId="0DA9F81A" w14:textId="4C5FBA46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B466B5" w:rsidRPr="00B33603">
              <w:rPr>
                <w:sz w:val="28"/>
                <w:szCs w:val="28"/>
                <w:cs/>
              </w:rPr>
              <w:t>50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4CBA4E3D" w14:textId="6DD6D230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(540)</w:t>
            </w:r>
          </w:p>
        </w:tc>
        <w:tc>
          <w:tcPr>
            <w:tcW w:w="1552" w:type="dxa"/>
            <w:gridSpan w:val="2"/>
            <w:vAlign w:val="bottom"/>
          </w:tcPr>
          <w:p w14:paraId="225854AD" w14:textId="600FC712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(2,34</w:t>
            </w:r>
            <w:r w:rsidR="00B466B5" w:rsidRPr="00B33603">
              <w:rPr>
                <w:sz w:val="28"/>
                <w:szCs w:val="28"/>
                <w:cs/>
              </w:rPr>
              <w:t>4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D41EA3" w:rsidRPr="00B33603" w14:paraId="6958E675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3DC00441" w14:textId="352E1959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551" w:type="dxa"/>
            <w:vAlign w:val="bottom"/>
          </w:tcPr>
          <w:p w14:paraId="0A700772" w14:textId="471AF2EF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06DA69B3" w14:textId="7F17ED67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(3)</w:t>
            </w:r>
          </w:p>
        </w:tc>
        <w:tc>
          <w:tcPr>
            <w:tcW w:w="1552" w:type="dxa"/>
            <w:vAlign w:val="bottom"/>
          </w:tcPr>
          <w:p w14:paraId="04159DDF" w14:textId="21C09265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C561D12" w14:textId="73BCF67E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EA62A10" w14:textId="33493CC1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7A85837" w14:textId="1BAC910E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404D1CDB" w14:textId="464590DD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-</w:t>
            </w:r>
          </w:p>
        </w:tc>
      </w:tr>
      <w:tr w:rsidR="00D41EA3" w:rsidRPr="00B33603" w14:paraId="6395D60B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35E17EF" w14:textId="0AF29340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551" w:type="dxa"/>
            <w:vAlign w:val="bottom"/>
          </w:tcPr>
          <w:p w14:paraId="0BC90EBC" w14:textId="1707AA63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3B46ECC8" w14:textId="1C204AEB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AF68E1F" w14:textId="1DE6E0A1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FB71074" w14:textId="3D44505D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3CFF2023" w14:textId="00CBCB64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280AB12" w14:textId="6E0FE475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vAlign w:val="bottom"/>
          </w:tcPr>
          <w:p w14:paraId="3D2F8889" w14:textId="3F7F7A9A" w:rsidR="00D41EA3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4</w:t>
            </w:r>
          </w:p>
        </w:tc>
      </w:tr>
      <w:tr w:rsidR="008C38B8" w:rsidRPr="00B33603" w14:paraId="703BE990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4005F1AA" w14:textId="4C65BD25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1C8C3B31" w14:textId="606AAB59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3</w:t>
            </w:r>
            <w:r w:rsidR="00B01C3B" w:rsidRPr="00B33603">
              <w:rPr>
                <w:sz w:val="28"/>
                <w:szCs w:val="28"/>
              </w:rPr>
              <w:t>29</w:t>
            </w:r>
          </w:p>
        </w:tc>
        <w:tc>
          <w:tcPr>
            <w:tcW w:w="1552" w:type="dxa"/>
            <w:vAlign w:val="bottom"/>
          </w:tcPr>
          <w:p w14:paraId="4AC7819F" w14:textId="5188C29C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62C47ACA" w14:textId="3AE7E515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891</w:t>
            </w:r>
          </w:p>
        </w:tc>
        <w:tc>
          <w:tcPr>
            <w:tcW w:w="1552" w:type="dxa"/>
            <w:vAlign w:val="bottom"/>
          </w:tcPr>
          <w:p w14:paraId="521E30FF" w14:textId="6D4C224E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6E313A71" w14:textId="1CCCF5B6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0355CADD" w14:textId="178F91D2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705</w:t>
            </w:r>
          </w:p>
        </w:tc>
        <w:tc>
          <w:tcPr>
            <w:tcW w:w="1552" w:type="dxa"/>
            <w:gridSpan w:val="2"/>
            <w:vAlign w:val="bottom"/>
          </w:tcPr>
          <w:p w14:paraId="0D5425D4" w14:textId="009544E7" w:rsidR="008C38B8" w:rsidRPr="00B33603" w:rsidRDefault="00D41EA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1,9</w:t>
            </w:r>
            <w:r w:rsidR="00B01C3B" w:rsidRPr="00B33603">
              <w:rPr>
                <w:sz w:val="28"/>
                <w:szCs w:val="28"/>
              </w:rPr>
              <w:t>25</w:t>
            </w:r>
          </w:p>
        </w:tc>
      </w:tr>
      <w:tr w:rsidR="008C38B8" w:rsidRPr="00B33603" w14:paraId="06635037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5F748396" w14:textId="1F28C95F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sz w:val="28"/>
                <w:szCs w:val="28"/>
                <w:cs/>
              </w:rPr>
            </w:pPr>
            <w:r w:rsidRPr="00B33603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6AFD5D83" w14:textId="1981D268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9</w:t>
            </w:r>
          </w:p>
        </w:tc>
        <w:tc>
          <w:tcPr>
            <w:tcW w:w="1552" w:type="dxa"/>
            <w:vAlign w:val="bottom"/>
          </w:tcPr>
          <w:p w14:paraId="14F95E0F" w14:textId="20FCA167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(19)</w:t>
            </w:r>
          </w:p>
        </w:tc>
        <w:tc>
          <w:tcPr>
            <w:tcW w:w="1552" w:type="dxa"/>
            <w:vAlign w:val="bottom"/>
          </w:tcPr>
          <w:p w14:paraId="3D9A157B" w14:textId="19CD13BC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2A5CBB6" w14:textId="6B7AC221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075F1E28" w14:textId="036BDBA8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16510FC" w14:textId="53C66911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7D4976E6" w14:textId="0940E445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(10)</w:t>
            </w:r>
          </w:p>
        </w:tc>
      </w:tr>
      <w:tr w:rsidR="008C38B8" w:rsidRPr="00B33603" w14:paraId="273119DC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1E1AFAD1" w14:textId="7AAEED6D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A079BE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1" w:type="dxa"/>
            <w:vAlign w:val="bottom"/>
          </w:tcPr>
          <w:p w14:paraId="179DF053" w14:textId="0F3CB73C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(7,2</w:t>
            </w:r>
            <w:r w:rsidR="001619C4" w:rsidRPr="00B33603">
              <w:rPr>
                <w:b/>
                <w:bCs/>
                <w:sz w:val="28"/>
                <w:szCs w:val="28"/>
              </w:rPr>
              <w:t>04</w:t>
            </w:r>
            <w:r w:rsidRPr="00B336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21195BCC" w14:textId="242FE802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(403)</w:t>
            </w:r>
          </w:p>
        </w:tc>
        <w:tc>
          <w:tcPr>
            <w:tcW w:w="1552" w:type="dxa"/>
            <w:vAlign w:val="bottom"/>
          </w:tcPr>
          <w:p w14:paraId="64E36B10" w14:textId="02087715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(220)</w:t>
            </w:r>
          </w:p>
        </w:tc>
        <w:tc>
          <w:tcPr>
            <w:tcW w:w="1552" w:type="dxa"/>
            <w:vAlign w:val="bottom"/>
          </w:tcPr>
          <w:p w14:paraId="7BBB0212" w14:textId="6A083D33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552" w:type="dxa"/>
            <w:vAlign w:val="bottom"/>
          </w:tcPr>
          <w:p w14:paraId="1C7FD1BF" w14:textId="4A2417D1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</w:t>
            </w:r>
            <w:r w:rsidR="00B466B5" w:rsidRPr="00B33603">
              <w:rPr>
                <w:b/>
                <w:bCs/>
                <w:sz w:val="28"/>
                <w:szCs w:val="28"/>
                <w:cs/>
              </w:rPr>
              <w:t>95</w:t>
            </w:r>
            <w:r w:rsidRPr="00B336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2632CBD9" w14:textId="4E9A4689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(1,569)</w:t>
            </w:r>
          </w:p>
        </w:tc>
        <w:tc>
          <w:tcPr>
            <w:tcW w:w="1552" w:type="dxa"/>
            <w:gridSpan w:val="2"/>
            <w:vAlign w:val="bottom"/>
          </w:tcPr>
          <w:p w14:paraId="05C30F5D" w14:textId="41D5317C" w:rsidR="008C38B8" w:rsidRPr="00B33603" w:rsidRDefault="00D41EA3" w:rsidP="00B6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(9,4</w:t>
            </w:r>
            <w:r w:rsidR="00B01C3B" w:rsidRPr="00B33603">
              <w:rPr>
                <w:b/>
                <w:bCs/>
                <w:sz w:val="28"/>
                <w:szCs w:val="28"/>
              </w:rPr>
              <w:t>95</w:t>
            </w:r>
            <w:r w:rsidRPr="00B33603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E429B3" w:rsidRPr="00B33603" w14:paraId="31104C00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1778A681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0A9865C7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3853EA4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9C0C7A8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3B86D11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53D1AE4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43D5E18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114F7A37" w14:textId="77777777" w:rsidR="00E429B3" w:rsidRPr="00B33603" w:rsidRDefault="00E429B3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8C38B8" w:rsidRPr="00B33603" w14:paraId="0E8E2F9C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20223EF7" w14:textId="35C2F76A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2477EF17" w14:textId="7777777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281BFA1B" w14:textId="7777777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5456B2DA" w14:textId="7777777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92D000B" w14:textId="7777777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ABD94E1" w14:textId="504B70A3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44BFD335" w14:textId="584C8600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0E1674DE" w14:textId="77777777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A079BE" w:rsidRPr="00B33603" w14:paraId="0131CC45" w14:textId="77777777" w:rsidTr="00FF368D">
        <w:trPr>
          <w:trHeight w:val="323"/>
        </w:trPr>
        <w:tc>
          <w:tcPr>
            <w:tcW w:w="3661" w:type="dxa"/>
            <w:vAlign w:val="bottom"/>
          </w:tcPr>
          <w:p w14:paraId="7FC527AB" w14:textId="5750A632" w:rsidR="00A079BE" w:rsidRPr="00B33603" w:rsidRDefault="00A079BE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sz w:val="28"/>
                <w:szCs w:val="28"/>
                <w:cs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2CCE3D05" w14:textId="41966819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12,925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F07C0A1" w14:textId="0A0B7F60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6775DC31" w14:textId="1816595B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6FB7FE4" w14:textId="2E2767E4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3232E8A9" w14:textId="1E6CB73B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58D5B347" w14:textId="5908D2DC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3,448</w:t>
            </w:r>
          </w:p>
        </w:tc>
        <w:tc>
          <w:tcPr>
            <w:tcW w:w="1552" w:type="dxa"/>
            <w:gridSpan w:val="2"/>
            <w:vAlign w:val="bottom"/>
          </w:tcPr>
          <w:p w14:paraId="194B84C9" w14:textId="6349FCCD" w:rsidR="00A079BE" w:rsidRPr="00B33603" w:rsidRDefault="00A079B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17,119</w:t>
            </w:r>
          </w:p>
        </w:tc>
      </w:tr>
      <w:tr w:rsidR="008C38B8" w:rsidRPr="00B33603" w14:paraId="5294C13B" w14:textId="77777777" w:rsidTr="00FF368D">
        <w:trPr>
          <w:trHeight w:val="20"/>
        </w:trPr>
        <w:tc>
          <w:tcPr>
            <w:tcW w:w="3661" w:type="dxa"/>
            <w:vAlign w:val="bottom"/>
          </w:tcPr>
          <w:p w14:paraId="6E761DD9" w14:textId="6C9A40EB" w:rsidR="008C38B8" w:rsidRPr="00B33603" w:rsidRDefault="008C38B8" w:rsidP="00B6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A079BE" w:rsidRPr="00B33603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1" w:type="dxa"/>
            <w:vAlign w:val="bottom"/>
          </w:tcPr>
          <w:p w14:paraId="4BDA7F3B" w14:textId="73C63547" w:rsidR="008C38B8" w:rsidRPr="00B33603" w:rsidRDefault="00FB728D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13,3</w:t>
            </w:r>
            <w:r w:rsidR="001619C4" w:rsidRPr="00B33603">
              <w:rPr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552" w:type="dxa"/>
            <w:vAlign w:val="bottom"/>
          </w:tcPr>
          <w:p w14:paraId="184FE8E1" w14:textId="3D01486E" w:rsidR="008C38B8" w:rsidRPr="00B33603" w:rsidRDefault="00FB728D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552" w:type="dxa"/>
            <w:vAlign w:val="bottom"/>
          </w:tcPr>
          <w:p w14:paraId="4CA5CF89" w14:textId="75447FBF" w:rsidR="008C38B8" w:rsidRPr="00B33603" w:rsidRDefault="00FB728D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6226B56" w14:textId="09956CFE" w:rsidR="008C38B8" w:rsidRPr="00B33603" w:rsidRDefault="00FB728D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552" w:type="dxa"/>
            <w:vAlign w:val="bottom"/>
          </w:tcPr>
          <w:p w14:paraId="366A186E" w14:textId="4FA3B36D" w:rsidR="008C38B8" w:rsidRPr="00B33603" w:rsidRDefault="00B466B5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552" w:type="dxa"/>
            <w:vAlign w:val="bottom"/>
          </w:tcPr>
          <w:p w14:paraId="763F38BA" w14:textId="2628FDF4" w:rsidR="008C38B8" w:rsidRPr="00B33603" w:rsidRDefault="00FB728D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2,923</w:t>
            </w:r>
          </w:p>
        </w:tc>
        <w:tc>
          <w:tcPr>
            <w:tcW w:w="1552" w:type="dxa"/>
            <w:gridSpan w:val="2"/>
            <w:vAlign w:val="bottom"/>
          </w:tcPr>
          <w:p w14:paraId="72702051" w14:textId="2989406E" w:rsidR="008C38B8" w:rsidRPr="00B33603" w:rsidRDefault="009D184E" w:rsidP="00B6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16,780</w:t>
            </w:r>
          </w:p>
        </w:tc>
      </w:tr>
    </w:tbl>
    <w:p w14:paraId="511382A9" w14:textId="77777777" w:rsidR="00305550" w:rsidRPr="00B33603" w:rsidRDefault="00305550" w:rsidP="00806CA5">
      <w:pPr>
        <w:spacing w:line="240" w:lineRule="auto"/>
        <w:rPr>
          <w:sz w:val="2"/>
          <w:szCs w:val="2"/>
        </w:rPr>
      </w:pPr>
    </w:p>
    <w:p w14:paraId="31406B36" w14:textId="77777777" w:rsidR="00305550" w:rsidRPr="00B33603" w:rsidRDefault="00305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B33603">
        <w:rPr>
          <w:sz w:val="2"/>
          <w:szCs w:val="2"/>
        </w:rPr>
        <w:br w:type="page"/>
      </w:r>
    </w:p>
    <w:p w14:paraId="323436C4" w14:textId="74887012" w:rsidR="00F44685" w:rsidRPr="00B33603" w:rsidRDefault="00305550" w:rsidP="00806CA5">
      <w:pPr>
        <w:spacing w:line="240" w:lineRule="auto"/>
        <w:rPr>
          <w:sz w:val="2"/>
          <w:szCs w:val="2"/>
        </w:rPr>
      </w:pPr>
      <w:r w:rsidRPr="00B33603">
        <w:rPr>
          <w:sz w:val="2"/>
          <w:szCs w:val="2"/>
        </w:rPr>
        <w:lastRenderedPageBreak/>
        <w:br/>
      </w:r>
    </w:p>
    <w:p w14:paraId="6584BCF9" w14:textId="77777777" w:rsidR="00305550" w:rsidRPr="00B33603" w:rsidRDefault="00305550" w:rsidP="00806CA5">
      <w:pPr>
        <w:spacing w:line="240" w:lineRule="auto"/>
        <w:rPr>
          <w:sz w:val="2"/>
          <w:szCs w:val="2"/>
        </w:rPr>
      </w:pPr>
    </w:p>
    <w:p w14:paraId="6A87C5A0" w14:textId="77777777" w:rsidR="00305550" w:rsidRPr="00B33603" w:rsidRDefault="00305550" w:rsidP="00806CA5">
      <w:pPr>
        <w:spacing w:line="240" w:lineRule="auto"/>
        <w:rPr>
          <w:sz w:val="2"/>
          <w:szCs w:val="2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2268"/>
        <w:gridCol w:w="2268"/>
        <w:gridCol w:w="2268"/>
        <w:gridCol w:w="2268"/>
        <w:gridCol w:w="2268"/>
      </w:tblGrid>
      <w:tr w:rsidR="009F6078" w:rsidRPr="00B33603" w14:paraId="2CA879C1" w14:textId="77777777" w:rsidTr="009F6078">
        <w:trPr>
          <w:tblHeader/>
        </w:trPr>
        <w:tc>
          <w:tcPr>
            <w:tcW w:w="3094" w:type="dxa"/>
          </w:tcPr>
          <w:p w14:paraId="751E23F6" w14:textId="0E51679F" w:rsidR="009F6078" w:rsidRPr="00B33603" w:rsidRDefault="00336E8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  <w:r w:rsidRPr="00B33603">
              <w:br w:type="page"/>
            </w:r>
          </w:p>
        </w:tc>
        <w:tc>
          <w:tcPr>
            <w:tcW w:w="11340" w:type="dxa"/>
            <w:gridSpan w:val="5"/>
            <w:vAlign w:val="bottom"/>
          </w:tcPr>
          <w:p w14:paraId="3457F03F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B33603">
              <w:rPr>
                <w:rFonts w:eastAsia="Calibr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B33603" w14:paraId="679DB300" w14:textId="77777777" w:rsidTr="009F6078">
        <w:trPr>
          <w:tblHeader/>
        </w:trPr>
        <w:tc>
          <w:tcPr>
            <w:tcW w:w="3094" w:type="dxa"/>
          </w:tcPr>
          <w:p w14:paraId="09C6DE9A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513ABA46" w14:textId="55BB21C4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อาคารและที่ดิน</w:t>
            </w:r>
          </w:p>
          <w:p w14:paraId="6E954F50" w14:textId="550902BE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B33603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2268" w:type="dxa"/>
            <w:vAlign w:val="bottom"/>
          </w:tcPr>
          <w:p w14:paraId="7110AA0B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2268" w:type="dxa"/>
            <w:vAlign w:val="bottom"/>
          </w:tcPr>
          <w:p w14:paraId="27585D1C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2268" w:type="dxa"/>
            <w:vAlign w:val="bottom"/>
          </w:tcPr>
          <w:p w14:paraId="03F8D16B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ยานพาหนะและ</w:t>
            </w:r>
          </w:p>
          <w:p w14:paraId="7B86ABF7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2268" w:type="dxa"/>
            <w:vAlign w:val="bottom"/>
          </w:tcPr>
          <w:p w14:paraId="78802879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 w:hint="cs"/>
                <w:cs/>
              </w:rPr>
              <w:t>รวม</w:t>
            </w:r>
          </w:p>
        </w:tc>
      </w:tr>
      <w:tr w:rsidR="009F6078" w:rsidRPr="00B33603" w14:paraId="6A924EEA" w14:textId="77777777" w:rsidTr="009F6078">
        <w:tc>
          <w:tcPr>
            <w:tcW w:w="3094" w:type="dxa"/>
          </w:tcPr>
          <w:p w14:paraId="27E8E962" w14:textId="77777777" w:rsidR="009F6078" w:rsidRPr="00B33603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286FF838" w14:textId="77777777" w:rsidR="009F6078" w:rsidRPr="00B33603" w:rsidRDefault="009F6078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B33603" w14:paraId="641E92EF" w14:textId="77777777" w:rsidTr="00FF368D">
        <w:tc>
          <w:tcPr>
            <w:tcW w:w="3094" w:type="dxa"/>
            <w:vAlign w:val="bottom"/>
          </w:tcPr>
          <w:p w14:paraId="4CEB9063" w14:textId="41B695B6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68" w:type="dxa"/>
            <w:vAlign w:val="bottom"/>
          </w:tcPr>
          <w:p w14:paraId="51EDABAD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5DFE1F1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18EBA914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3C22588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6A268DE6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A079BE" w:rsidRPr="00B33603" w14:paraId="00BCC0C0" w14:textId="77777777" w:rsidTr="00FF368D">
        <w:tc>
          <w:tcPr>
            <w:tcW w:w="3094" w:type="dxa"/>
            <w:vAlign w:val="bottom"/>
          </w:tcPr>
          <w:p w14:paraId="1732F991" w14:textId="0BCFE456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ณ วันที่ </w:t>
            </w:r>
            <w:r w:rsidRPr="00B33603">
              <w:rPr>
                <w:rFonts w:hint="cs"/>
              </w:rPr>
              <w:t xml:space="preserve">1 </w:t>
            </w:r>
            <w:r w:rsidRPr="00B33603">
              <w:rPr>
                <w:rFonts w:hint="cs"/>
                <w:cs/>
              </w:rPr>
              <w:t xml:space="preserve">มกราคม </w:t>
            </w:r>
            <w:r w:rsidRPr="00B33603">
              <w:rPr>
                <w:rFonts w:hint="cs"/>
              </w:rPr>
              <w:t>256</w:t>
            </w:r>
            <w:r w:rsidRPr="00B33603">
              <w:t>7</w:t>
            </w:r>
          </w:p>
        </w:tc>
        <w:tc>
          <w:tcPr>
            <w:tcW w:w="2268" w:type="dxa"/>
            <w:vAlign w:val="bottom"/>
          </w:tcPr>
          <w:p w14:paraId="32502604" w14:textId="61029055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13,339</w:t>
            </w:r>
          </w:p>
        </w:tc>
        <w:tc>
          <w:tcPr>
            <w:tcW w:w="2268" w:type="dxa"/>
            <w:vAlign w:val="bottom"/>
          </w:tcPr>
          <w:p w14:paraId="47CF25DE" w14:textId="3EDCF496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10</w:t>
            </w:r>
          </w:p>
        </w:tc>
        <w:tc>
          <w:tcPr>
            <w:tcW w:w="2268" w:type="dxa"/>
            <w:vAlign w:val="bottom"/>
          </w:tcPr>
          <w:p w14:paraId="70EC9B40" w14:textId="3B5779F3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3,517</w:t>
            </w:r>
          </w:p>
        </w:tc>
        <w:tc>
          <w:tcPr>
            <w:tcW w:w="2268" w:type="dxa"/>
            <w:vAlign w:val="bottom"/>
          </w:tcPr>
          <w:p w14:paraId="400CCBC7" w14:textId="3FA77ED8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2,711</w:t>
            </w:r>
          </w:p>
        </w:tc>
        <w:tc>
          <w:tcPr>
            <w:tcW w:w="2268" w:type="dxa"/>
            <w:vAlign w:val="bottom"/>
          </w:tcPr>
          <w:p w14:paraId="45F26FED" w14:textId="57AE13BB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19,577</w:t>
            </w:r>
          </w:p>
        </w:tc>
      </w:tr>
      <w:tr w:rsidR="00A079BE" w:rsidRPr="00B33603" w14:paraId="071FEF65" w14:textId="77777777" w:rsidTr="00FF368D">
        <w:tc>
          <w:tcPr>
            <w:tcW w:w="3094" w:type="dxa"/>
            <w:vAlign w:val="bottom"/>
          </w:tcPr>
          <w:p w14:paraId="643B3D92" w14:textId="5025CC3E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11CE568A" w14:textId="120274EB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688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33DAA1B5" w14:textId="164A3EDF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657A71B8" w14:textId="66C9A80C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25699F4C" w14:textId="0BE2EF9F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4</w:t>
            </w:r>
          </w:p>
        </w:tc>
        <w:tc>
          <w:tcPr>
            <w:tcW w:w="2268" w:type="dxa"/>
            <w:vAlign w:val="bottom"/>
          </w:tcPr>
          <w:p w14:paraId="6010FF53" w14:textId="1572B769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692</w:t>
            </w:r>
          </w:p>
        </w:tc>
      </w:tr>
      <w:tr w:rsidR="00A079BE" w:rsidRPr="00B33603" w14:paraId="536BDC58" w14:textId="77777777" w:rsidTr="00FF368D">
        <w:tc>
          <w:tcPr>
            <w:tcW w:w="3094" w:type="dxa"/>
            <w:vAlign w:val="bottom"/>
          </w:tcPr>
          <w:p w14:paraId="6F2F99CE" w14:textId="2763883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11D75321" w14:textId="401C708B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(162)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0C9CC7BF" w14:textId="5B0B5C77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(1)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75A7AB0C" w14:textId="079E80DA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(177)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3C59E232" w14:textId="35014FBF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(279)</w:t>
            </w:r>
          </w:p>
        </w:tc>
        <w:tc>
          <w:tcPr>
            <w:tcW w:w="2268" w:type="dxa"/>
            <w:vAlign w:val="bottom"/>
          </w:tcPr>
          <w:p w14:paraId="5F47754C" w14:textId="25265963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(619)</w:t>
            </w:r>
          </w:p>
        </w:tc>
      </w:tr>
      <w:tr w:rsidR="00A079BE" w:rsidRPr="00B33603" w14:paraId="6943BC14" w14:textId="77777777" w:rsidTr="00FF368D">
        <w:tc>
          <w:tcPr>
            <w:tcW w:w="3094" w:type="dxa"/>
            <w:vAlign w:val="bottom"/>
          </w:tcPr>
          <w:p w14:paraId="6BF0FFD9" w14:textId="68B44F97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</w:rPr>
              <w:t>256</w:t>
            </w:r>
            <w:r w:rsidRPr="00B33603">
              <w:rPr>
                <w:rFonts w:eastAsia="Calibri"/>
                <w:b/>
                <w:bCs/>
              </w:rPr>
              <w:t>7</w:t>
            </w:r>
            <w:r w:rsidRPr="00B33603">
              <w:rPr>
                <w:rFonts w:eastAsia="Calibri" w:hint="cs"/>
                <w:b/>
                <w:bCs/>
              </w:rPr>
              <w:br/>
            </w:r>
            <w:r w:rsidRPr="00B33603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B33603">
              <w:rPr>
                <w:rFonts w:eastAsia="Calibri" w:hint="cs"/>
                <w:b/>
                <w:bCs/>
              </w:rPr>
              <w:t>1</w:t>
            </w:r>
            <w:r w:rsidRPr="00B33603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B33603">
              <w:rPr>
                <w:rFonts w:eastAsia="Calibri" w:hint="cs"/>
                <w:b/>
                <w:bCs/>
              </w:rPr>
              <w:t>256</w:t>
            </w:r>
            <w:r w:rsidRPr="00B33603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268" w:type="dxa"/>
            <w:vAlign w:val="bottom"/>
          </w:tcPr>
          <w:p w14:paraId="24CBCCC1" w14:textId="1281101D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rPr>
                <w:b/>
                <w:bCs/>
              </w:rPr>
              <w:t>13,865</w:t>
            </w:r>
          </w:p>
        </w:tc>
        <w:tc>
          <w:tcPr>
            <w:tcW w:w="2268" w:type="dxa"/>
            <w:vAlign w:val="bottom"/>
          </w:tcPr>
          <w:p w14:paraId="397ABBD1" w14:textId="3C370234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9</w:t>
            </w:r>
          </w:p>
        </w:tc>
        <w:tc>
          <w:tcPr>
            <w:tcW w:w="2268" w:type="dxa"/>
            <w:vAlign w:val="bottom"/>
          </w:tcPr>
          <w:p w14:paraId="34840124" w14:textId="65826865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3,340</w:t>
            </w:r>
          </w:p>
        </w:tc>
        <w:tc>
          <w:tcPr>
            <w:tcW w:w="2268" w:type="dxa"/>
            <w:vAlign w:val="bottom"/>
          </w:tcPr>
          <w:p w14:paraId="472C8F1B" w14:textId="30018E8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2,436</w:t>
            </w:r>
          </w:p>
        </w:tc>
        <w:tc>
          <w:tcPr>
            <w:tcW w:w="2268" w:type="dxa"/>
            <w:vAlign w:val="bottom"/>
          </w:tcPr>
          <w:p w14:paraId="137ACE29" w14:textId="090DD8C9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19,650</w:t>
            </w:r>
          </w:p>
        </w:tc>
      </w:tr>
      <w:tr w:rsidR="009F6078" w:rsidRPr="00B33603" w14:paraId="1C46819E" w14:textId="77777777" w:rsidTr="00FF368D">
        <w:tc>
          <w:tcPr>
            <w:tcW w:w="3094" w:type="dxa"/>
            <w:vAlign w:val="bottom"/>
          </w:tcPr>
          <w:p w14:paraId="74CD732F" w14:textId="44AF60A1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  <w:vAlign w:val="bottom"/>
          </w:tcPr>
          <w:p w14:paraId="1B09C19D" w14:textId="404136AF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701</w:t>
            </w:r>
          </w:p>
        </w:tc>
        <w:tc>
          <w:tcPr>
            <w:tcW w:w="2268" w:type="dxa"/>
            <w:vAlign w:val="bottom"/>
          </w:tcPr>
          <w:p w14:paraId="6055533D" w14:textId="27D2B680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2268" w:type="dxa"/>
            <w:vAlign w:val="bottom"/>
          </w:tcPr>
          <w:p w14:paraId="446735A2" w14:textId="7173FA33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1,606</w:t>
            </w:r>
          </w:p>
        </w:tc>
        <w:tc>
          <w:tcPr>
            <w:tcW w:w="2268" w:type="dxa"/>
            <w:vAlign w:val="bottom"/>
          </w:tcPr>
          <w:p w14:paraId="468165F6" w14:textId="7C87BCC8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2</w:t>
            </w:r>
          </w:p>
        </w:tc>
        <w:tc>
          <w:tcPr>
            <w:tcW w:w="2268" w:type="dxa"/>
            <w:vAlign w:val="bottom"/>
          </w:tcPr>
          <w:p w14:paraId="6D316D99" w14:textId="1871228F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2,309</w:t>
            </w:r>
          </w:p>
        </w:tc>
      </w:tr>
      <w:tr w:rsidR="009F6078" w:rsidRPr="00B33603" w14:paraId="7E0AB89F" w14:textId="77777777" w:rsidTr="00FF368D">
        <w:tc>
          <w:tcPr>
            <w:tcW w:w="3094" w:type="dxa"/>
            <w:vAlign w:val="bottom"/>
          </w:tcPr>
          <w:p w14:paraId="70158AA1" w14:textId="171AD768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vAlign w:val="bottom"/>
          </w:tcPr>
          <w:p w14:paraId="54B9F9E1" w14:textId="4F96090F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(160)</w:t>
            </w:r>
          </w:p>
        </w:tc>
        <w:tc>
          <w:tcPr>
            <w:tcW w:w="2268" w:type="dxa"/>
            <w:vAlign w:val="bottom"/>
          </w:tcPr>
          <w:p w14:paraId="7DB41064" w14:textId="49E66C3A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2268" w:type="dxa"/>
            <w:vAlign w:val="bottom"/>
          </w:tcPr>
          <w:p w14:paraId="7FE5BC7E" w14:textId="6F3E0EA1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(891)</w:t>
            </w:r>
          </w:p>
        </w:tc>
        <w:tc>
          <w:tcPr>
            <w:tcW w:w="2268" w:type="dxa"/>
            <w:vAlign w:val="bottom"/>
          </w:tcPr>
          <w:p w14:paraId="2B7D2AD5" w14:textId="2B97E061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B33603">
              <w:t>(688)</w:t>
            </w:r>
          </w:p>
        </w:tc>
        <w:tc>
          <w:tcPr>
            <w:tcW w:w="2268" w:type="dxa"/>
            <w:vAlign w:val="bottom"/>
          </w:tcPr>
          <w:p w14:paraId="7BE0E6FF" w14:textId="452D9D64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B33603">
              <w:t>(1,739)</w:t>
            </w:r>
          </w:p>
        </w:tc>
      </w:tr>
      <w:tr w:rsidR="009F6078" w:rsidRPr="00B33603" w14:paraId="72DDDB33" w14:textId="77777777" w:rsidTr="00FF368D">
        <w:tc>
          <w:tcPr>
            <w:tcW w:w="3094" w:type="dxa"/>
            <w:vAlign w:val="bottom"/>
          </w:tcPr>
          <w:p w14:paraId="07924A23" w14:textId="00B56FB6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 w:hint="cs"/>
                <w:b/>
                <w:bCs/>
              </w:rPr>
              <w:t xml:space="preserve">31 </w:t>
            </w:r>
            <w:r w:rsidRPr="00B33603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 w:hint="cs"/>
                <w:b/>
                <w:bCs/>
              </w:rPr>
              <w:t>256</w:t>
            </w:r>
            <w:r w:rsidR="00A079BE" w:rsidRPr="00B33603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268" w:type="dxa"/>
            <w:vAlign w:val="bottom"/>
          </w:tcPr>
          <w:p w14:paraId="455BF272" w14:textId="39B44292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14,406</w:t>
            </w:r>
          </w:p>
        </w:tc>
        <w:tc>
          <w:tcPr>
            <w:tcW w:w="2268" w:type="dxa"/>
            <w:vAlign w:val="bottom"/>
          </w:tcPr>
          <w:p w14:paraId="7370C77E" w14:textId="536A9F86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9</w:t>
            </w:r>
          </w:p>
        </w:tc>
        <w:tc>
          <w:tcPr>
            <w:tcW w:w="2268" w:type="dxa"/>
            <w:vAlign w:val="bottom"/>
          </w:tcPr>
          <w:p w14:paraId="48A222EF" w14:textId="6C1028F8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4,055</w:t>
            </w:r>
          </w:p>
        </w:tc>
        <w:tc>
          <w:tcPr>
            <w:tcW w:w="2268" w:type="dxa"/>
            <w:vAlign w:val="bottom"/>
          </w:tcPr>
          <w:p w14:paraId="0F2315E6" w14:textId="7F741EF1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1,750</w:t>
            </w:r>
          </w:p>
        </w:tc>
        <w:tc>
          <w:tcPr>
            <w:tcW w:w="2268" w:type="dxa"/>
            <w:vAlign w:val="bottom"/>
          </w:tcPr>
          <w:p w14:paraId="500BE1AF" w14:textId="17C32BB5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20,220</w:t>
            </w:r>
          </w:p>
        </w:tc>
      </w:tr>
    </w:tbl>
    <w:p w14:paraId="66934C84" w14:textId="77777777" w:rsidR="000F3E66" w:rsidRPr="00B33603" w:rsidRDefault="000F3E6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6B4D98B0" w14:textId="204870F8" w:rsidR="001A07B0" w:rsidRPr="00B33603" w:rsidRDefault="001A07B0" w:rsidP="005C3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760B920" w14:textId="77777777" w:rsidR="00FF368D" w:rsidRPr="00B33603" w:rsidRDefault="00FF368D" w:rsidP="005C3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B09F538" w14:textId="77777777" w:rsidR="00FF368D" w:rsidRPr="00B33603" w:rsidRDefault="00FF368D" w:rsidP="005C3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1445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2268"/>
        <w:gridCol w:w="2268"/>
        <w:gridCol w:w="2268"/>
        <w:gridCol w:w="2268"/>
        <w:gridCol w:w="2268"/>
      </w:tblGrid>
      <w:tr w:rsidR="009F6078" w:rsidRPr="00B33603" w14:paraId="6622F05E" w14:textId="77777777" w:rsidTr="00FF368D">
        <w:trPr>
          <w:tblHeader/>
        </w:trPr>
        <w:tc>
          <w:tcPr>
            <w:tcW w:w="3118" w:type="dxa"/>
          </w:tcPr>
          <w:p w14:paraId="1AE78735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4DB2F9B8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B33603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B33603" w14:paraId="07AA8074" w14:textId="77777777" w:rsidTr="00FF368D">
        <w:trPr>
          <w:tblHeader/>
        </w:trPr>
        <w:tc>
          <w:tcPr>
            <w:tcW w:w="3118" w:type="dxa"/>
          </w:tcPr>
          <w:p w14:paraId="656C2EE5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1420DBE6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อาคารและที่ดิน</w:t>
            </w:r>
          </w:p>
          <w:p w14:paraId="4BA0B8AE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B33603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2268" w:type="dxa"/>
            <w:vAlign w:val="bottom"/>
          </w:tcPr>
          <w:p w14:paraId="6FD9D8E7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2268" w:type="dxa"/>
            <w:vAlign w:val="bottom"/>
          </w:tcPr>
          <w:p w14:paraId="13631320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2268" w:type="dxa"/>
            <w:vAlign w:val="bottom"/>
          </w:tcPr>
          <w:p w14:paraId="5AE17A2E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ยานพาหนะและ</w:t>
            </w:r>
          </w:p>
          <w:p w14:paraId="17192276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2268" w:type="dxa"/>
            <w:vAlign w:val="bottom"/>
          </w:tcPr>
          <w:p w14:paraId="3A4BC3FC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B33603">
              <w:rPr>
                <w:rFonts w:eastAsia="Calibri"/>
                <w:cs/>
              </w:rPr>
              <w:t>รวม</w:t>
            </w:r>
          </w:p>
        </w:tc>
      </w:tr>
      <w:tr w:rsidR="009F6078" w:rsidRPr="00B33603" w14:paraId="28589AEF" w14:textId="77777777" w:rsidTr="00FF368D">
        <w:tc>
          <w:tcPr>
            <w:tcW w:w="3118" w:type="dxa"/>
          </w:tcPr>
          <w:p w14:paraId="330E96D1" w14:textId="77777777" w:rsidR="009F6078" w:rsidRPr="00B33603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4C064A2E" w14:textId="77777777" w:rsidR="009F6078" w:rsidRPr="00B33603" w:rsidRDefault="009F607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B33603" w14:paraId="4365D783" w14:textId="77777777" w:rsidTr="00FF368D">
        <w:tc>
          <w:tcPr>
            <w:tcW w:w="14458" w:type="dxa"/>
            <w:gridSpan w:val="6"/>
            <w:vAlign w:val="bottom"/>
          </w:tcPr>
          <w:p w14:paraId="690D6EF0" w14:textId="5FF67B7A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</w:tr>
      <w:tr w:rsidR="00A079BE" w:rsidRPr="00B33603" w14:paraId="134B4DC9" w14:textId="77777777" w:rsidTr="00FF368D">
        <w:tc>
          <w:tcPr>
            <w:tcW w:w="3118" w:type="dxa"/>
            <w:vAlign w:val="bottom"/>
          </w:tcPr>
          <w:p w14:paraId="45AA542A" w14:textId="66D15FAA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cs/>
              </w:rPr>
              <w:t xml:space="preserve">ณ วันที่ </w:t>
            </w:r>
            <w:r w:rsidRPr="00B33603">
              <w:t xml:space="preserve">1 </w:t>
            </w:r>
            <w:r w:rsidRPr="00B33603">
              <w:rPr>
                <w:cs/>
              </w:rPr>
              <w:t xml:space="preserve">มกราคม </w:t>
            </w:r>
            <w:r w:rsidRPr="00B33603">
              <w:t>2567</w:t>
            </w:r>
          </w:p>
        </w:tc>
        <w:tc>
          <w:tcPr>
            <w:tcW w:w="2268" w:type="dxa"/>
            <w:vAlign w:val="bottom"/>
          </w:tcPr>
          <w:p w14:paraId="6896267E" w14:textId="7B5E0FC0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(4,021)</w:t>
            </w:r>
          </w:p>
        </w:tc>
        <w:tc>
          <w:tcPr>
            <w:tcW w:w="2268" w:type="dxa"/>
            <w:vAlign w:val="bottom"/>
          </w:tcPr>
          <w:p w14:paraId="634F9599" w14:textId="2CFE6994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(4)</w:t>
            </w:r>
          </w:p>
        </w:tc>
        <w:tc>
          <w:tcPr>
            <w:tcW w:w="2268" w:type="dxa"/>
            <w:vAlign w:val="bottom"/>
          </w:tcPr>
          <w:p w14:paraId="7F2B0903" w14:textId="239B1C9E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(1,154)</w:t>
            </w:r>
          </w:p>
        </w:tc>
        <w:tc>
          <w:tcPr>
            <w:tcW w:w="2268" w:type="dxa"/>
            <w:vAlign w:val="bottom"/>
          </w:tcPr>
          <w:p w14:paraId="3105B0A7" w14:textId="3E2DB01A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(1,127)</w:t>
            </w:r>
          </w:p>
        </w:tc>
        <w:tc>
          <w:tcPr>
            <w:tcW w:w="2268" w:type="dxa"/>
            <w:vAlign w:val="bottom"/>
          </w:tcPr>
          <w:p w14:paraId="4256B42F" w14:textId="494DB594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(6,306)</w:t>
            </w:r>
          </w:p>
        </w:tc>
      </w:tr>
      <w:tr w:rsidR="00A079BE" w:rsidRPr="00B33603" w14:paraId="74D96872" w14:textId="77777777" w:rsidTr="00FF368D">
        <w:trPr>
          <w:trHeight w:val="272"/>
        </w:trPr>
        <w:tc>
          <w:tcPr>
            <w:tcW w:w="3118" w:type="dxa"/>
            <w:vAlign w:val="bottom"/>
          </w:tcPr>
          <w:p w14:paraId="4AF3E246" w14:textId="46EFEBB7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cs/>
              </w:rPr>
              <w:t>ค่า</w:t>
            </w:r>
            <w:r w:rsidRPr="00B33603">
              <w:rPr>
                <w:rFonts w:hint="cs"/>
                <w:cs/>
              </w:rPr>
              <w:t>เสื่อมราคา</w:t>
            </w:r>
            <w:r w:rsidRPr="00B33603">
              <w:rPr>
                <w:cs/>
              </w:rPr>
              <w:t>สำหรับ</w:t>
            </w:r>
            <w:r w:rsidRPr="00B33603">
              <w:rPr>
                <w:rFonts w:hint="cs"/>
                <w:cs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EDAD559" w14:textId="23579F4A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(908)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C37AAB8" w14:textId="10845F13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(1)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E9D4A8E" w14:textId="514A5188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(406)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3421123" w14:textId="050B8AD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(436)</w:t>
            </w:r>
          </w:p>
        </w:tc>
        <w:tc>
          <w:tcPr>
            <w:tcW w:w="2268" w:type="dxa"/>
            <w:vAlign w:val="bottom"/>
          </w:tcPr>
          <w:p w14:paraId="2898469B" w14:textId="7AB41C6C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(1,751)</w:t>
            </w:r>
          </w:p>
        </w:tc>
      </w:tr>
      <w:tr w:rsidR="00A079BE" w:rsidRPr="00B33603" w14:paraId="1A13A845" w14:textId="77777777" w:rsidTr="00FF368D">
        <w:trPr>
          <w:trHeight w:val="272"/>
        </w:trPr>
        <w:tc>
          <w:tcPr>
            <w:tcW w:w="3118" w:type="dxa"/>
            <w:vAlign w:val="bottom"/>
          </w:tcPr>
          <w:p w14:paraId="12A07290" w14:textId="36F99C0D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057A7F9" w14:textId="7CB97596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(1)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2DD3D4FF" w14:textId="60AE7B9E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29F16CD" w14:textId="63C501B9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1C3A79FC" w14:textId="0A7DCF2F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2268" w:type="dxa"/>
            <w:vAlign w:val="bottom"/>
          </w:tcPr>
          <w:p w14:paraId="0A668547" w14:textId="6DDA8E60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(1)</w:t>
            </w:r>
          </w:p>
        </w:tc>
      </w:tr>
      <w:tr w:rsidR="00A079BE" w:rsidRPr="00B33603" w14:paraId="207889D3" w14:textId="77777777" w:rsidTr="00FF368D">
        <w:trPr>
          <w:trHeight w:val="272"/>
        </w:trPr>
        <w:tc>
          <w:tcPr>
            <w:tcW w:w="3118" w:type="dxa"/>
            <w:vAlign w:val="bottom"/>
          </w:tcPr>
          <w:p w14:paraId="5388C9D6" w14:textId="1A7F4999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2E2FE0AA" w14:textId="124104B9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7DCAB40B" w14:textId="4A6E24C8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1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46A057A" w14:textId="6FB50127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177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52610059" w14:textId="53234C27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279</w:t>
            </w:r>
          </w:p>
        </w:tc>
        <w:tc>
          <w:tcPr>
            <w:tcW w:w="2268" w:type="dxa"/>
            <w:vAlign w:val="bottom"/>
          </w:tcPr>
          <w:p w14:paraId="6E5726CD" w14:textId="447D6D36" w:rsidR="00A079BE" w:rsidRPr="00B33603" w:rsidRDefault="00A079BE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617</w:t>
            </w:r>
          </w:p>
        </w:tc>
      </w:tr>
      <w:tr w:rsidR="00A079BE" w:rsidRPr="00B33603" w14:paraId="1AEBCFA9" w14:textId="77777777" w:rsidTr="00FF368D">
        <w:tc>
          <w:tcPr>
            <w:tcW w:w="3118" w:type="dxa"/>
            <w:vAlign w:val="bottom"/>
          </w:tcPr>
          <w:p w14:paraId="4B4C272A" w14:textId="5AE2D488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</w:rPr>
              <w:t xml:space="preserve">31 </w:t>
            </w:r>
            <w:r w:rsidRPr="00B33603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</w:rPr>
              <w:t>2567</w:t>
            </w:r>
            <w:r w:rsidRPr="00B33603">
              <w:rPr>
                <w:rFonts w:eastAsia="Calibri"/>
                <w:b/>
                <w:bCs/>
              </w:rPr>
              <w:br/>
            </w:r>
            <w:r w:rsidRPr="00B33603">
              <w:rPr>
                <w:rFonts w:eastAsia="Calibri"/>
                <w:b/>
                <w:bCs/>
                <w:cs/>
              </w:rPr>
              <w:t xml:space="preserve">   </w:t>
            </w:r>
            <w:r w:rsidRPr="00B33603">
              <w:rPr>
                <w:rFonts w:eastAsia="Calibri" w:hint="cs"/>
                <w:b/>
                <w:bCs/>
                <w:cs/>
              </w:rPr>
              <w:t xml:space="preserve">และวันที่ </w:t>
            </w:r>
            <w:r w:rsidRPr="00B33603">
              <w:rPr>
                <w:rFonts w:eastAsia="Calibri"/>
                <w:b/>
                <w:bCs/>
              </w:rPr>
              <w:t>1</w:t>
            </w:r>
            <w:r w:rsidRPr="00B33603">
              <w:rPr>
                <w:rFonts w:eastAsia="Calibri"/>
                <w:b/>
                <w:bCs/>
                <w:cs/>
              </w:rPr>
              <w:t xml:space="preserve"> </w:t>
            </w:r>
            <w:r w:rsidRPr="00B33603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B33603">
              <w:rPr>
                <w:rFonts w:eastAsia="Calibri"/>
                <w:b/>
                <w:bCs/>
              </w:rPr>
              <w:t>2568</w:t>
            </w:r>
          </w:p>
        </w:tc>
        <w:tc>
          <w:tcPr>
            <w:tcW w:w="2268" w:type="dxa"/>
            <w:vAlign w:val="bottom"/>
          </w:tcPr>
          <w:p w14:paraId="37219763" w14:textId="669B4766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(4,770)</w:t>
            </w:r>
          </w:p>
        </w:tc>
        <w:tc>
          <w:tcPr>
            <w:tcW w:w="2268" w:type="dxa"/>
            <w:vAlign w:val="bottom"/>
          </w:tcPr>
          <w:p w14:paraId="1EB982A4" w14:textId="521BEA1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(4)</w:t>
            </w:r>
          </w:p>
        </w:tc>
        <w:tc>
          <w:tcPr>
            <w:tcW w:w="2268" w:type="dxa"/>
            <w:vAlign w:val="bottom"/>
          </w:tcPr>
          <w:p w14:paraId="4DD5809B" w14:textId="6BD9470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(1,383)</w:t>
            </w:r>
          </w:p>
        </w:tc>
        <w:tc>
          <w:tcPr>
            <w:tcW w:w="2268" w:type="dxa"/>
            <w:vAlign w:val="bottom"/>
          </w:tcPr>
          <w:p w14:paraId="12B38889" w14:textId="739F4D43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(1,284)</w:t>
            </w:r>
          </w:p>
        </w:tc>
        <w:tc>
          <w:tcPr>
            <w:tcW w:w="2268" w:type="dxa"/>
            <w:vAlign w:val="bottom"/>
          </w:tcPr>
          <w:p w14:paraId="0C89BB87" w14:textId="35531862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(7,441)</w:t>
            </w:r>
          </w:p>
        </w:tc>
      </w:tr>
      <w:tr w:rsidR="009F6078" w:rsidRPr="00B33603" w14:paraId="567801A8" w14:textId="77777777" w:rsidTr="00FF368D">
        <w:tc>
          <w:tcPr>
            <w:tcW w:w="3118" w:type="dxa"/>
            <w:vAlign w:val="bottom"/>
          </w:tcPr>
          <w:p w14:paraId="11FC61DF" w14:textId="6A256BB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cs/>
              </w:rPr>
              <w:t>ค่า</w:t>
            </w:r>
            <w:r w:rsidRPr="00B33603">
              <w:rPr>
                <w:rFonts w:hint="cs"/>
                <w:cs/>
              </w:rPr>
              <w:t>เสื่อมราคา</w:t>
            </w:r>
            <w:r w:rsidRPr="00B33603">
              <w:rPr>
                <w:cs/>
              </w:rPr>
              <w:t>สำหรับ</w:t>
            </w:r>
            <w:r w:rsidRPr="00B33603">
              <w:rPr>
                <w:rFonts w:hint="cs"/>
                <w:cs/>
              </w:rPr>
              <w:t>ปี</w:t>
            </w:r>
          </w:p>
        </w:tc>
        <w:tc>
          <w:tcPr>
            <w:tcW w:w="2268" w:type="dxa"/>
            <w:vAlign w:val="bottom"/>
          </w:tcPr>
          <w:p w14:paraId="27024619" w14:textId="0026906A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  <w:r w:rsidRPr="00B33603">
              <w:t>(930)</w:t>
            </w:r>
          </w:p>
        </w:tc>
        <w:tc>
          <w:tcPr>
            <w:tcW w:w="2268" w:type="dxa"/>
            <w:vAlign w:val="bottom"/>
          </w:tcPr>
          <w:p w14:paraId="1D47FC6F" w14:textId="6EC872FD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(1)</w:t>
            </w:r>
          </w:p>
        </w:tc>
        <w:tc>
          <w:tcPr>
            <w:tcW w:w="2268" w:type="dxa"/>
            <w:vAlign w:val="bottom"/>
          </w:tcPr>
          <w:p w14:paraId="6DABEF82" w14:textId="3BB046ED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(657)</w:t>
            </w:r>
          </w:p>
        </w:tc>
        <w:tc>
          <w:tcPr>
            <w:tcW w:w="2268" w:type="dxa"/>
            <w:vAlign w:val="bottom"/>
          </w:tcPr>
          <w:p w14:paraId="78104F7A" w14:textId="4977F83B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(388)</w:t>
            </w:r>
          </w:p>
        </w:tc>
        <w:tc>
          <w:tcPr>
            <w:tcW w:w="2268" w:type="dxa"/>
            <w:vAlign w:val="bottom"/>
          </w:tcPr>
          <w:p w14:paraId="24C5E1E6" w14:textId="1A7ACF92" w:rsidR="009F6078" w:rsidRPr="00B33603" w:rsidRDefault="00B75FF5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(1,976)</w:t>
            </w:r>
          </w:p>
        </w:tc>
      </w:tr>
      <w:tr w:rsidR="009F6078" w:rsidRPr="00B33603" w14:paraId="47470BB4" w14:textId="77777777" w:rsidTr="00FF368D">
        <w:tc>
          <w:tcPr>
            <w:tcW w:w="3118" w:type="dxa"/>
            <w:vAlign w:val="bottom"/>
          </w:tcPr>
          <w:p w14:paraId="2A20502F" w14:textId="38A2446A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vAlign w:val="bottom"/>
          </w:tcPr>
          <w:p w14:paraId="03B6466D" w14:textId="0E53BCAD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160</w:t>
            </w:r>
          </w:p>
        </w:tc>
        <w:tc>
          <w:tcPr>
            <w:tcW w:w="2268" w:type="dxa"/>
            <w:vAlign w:val="bottom"/>
          </w:tcPr>
          <w:p w14:paraId="02B86E63" w14:textId="1084521C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2268" w:type="dxa"/>
            <w:vAlign w:val="bottom"/>
          </w:tcPr>
          <w:p w14:paraId="786F7493" w14:textId="41FE57B2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891</w:t>
            </w:r>
          </w:p>
        </w:tc>
        <w:tc>
          <w:tcPr>
            <w:tcW w:w="2268" w:type="dxa"/>
            <w:vAlign w:val="bottom"/>
          </w:tcPr>
          <w:p w14:paraId="66D8167A" w14:textId="2E1755CA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688</w:t>
            </w:r>
          </w:p>
        </w:tc>
        <w:tc>
          <w:tcPr>
            <w:tcW w:w="2268" w:type="dxa"/>
            <w:vAlign w:val="bottom"/>
          </w:tcPr>
          <w:p w14:paraId="0AE32675" w14:textId="7660D5DB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cs/>
              </w:rPr>
            </w:pPr>
            <w:r w:rsidRPr="00B33603">
              <w:t>1,739</w:t>
            </w:r>
          </w:p>
        </w:tc>
      </w:tr>
      <w:tr w:rsidR="009F6078" w:rsidRPr="00B33603" w14:paraId="21760E3D" w14:textId="77777777" w:rsidTr="00FF368D">
        <w:tc>
          <w:tcPr>
            <w:tcW w:w="3118" w:type="dxa"/>
            <w:vAlign w:val="bottom"/>
          </w:tcPr>
          <w:p w14:paraId="419BF318" w14:textId="4E22FAAF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</w:rPr>
              <w:t xml:space="preserve">31 </w:t>
            </w:r>
            <w:r w:rsidRPr="00B33603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</w:rPr>
              <w:t>256</w:t>
            </w:r>
            <w:r w:rsidR="00A079BE" w:rsidRPr="00B33603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268" w:type="dxa"/>
            <w:vAlign w:val="bottom"/>
          </w:tcPr>
          <w:p w14:paraId="537ED005" w14:textId="531FF785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(5,540)</w:t>
            </w:r>
          </w:p>
        </w:tc>
        <w:tc>
          <w:tcPr>
            <w:tcW w:w="2268" w:type="dxa"/>
            <w:vAlign w:val="bottom"/>
          </w:tcPr>
          <w:p w14:paraId="42FF392A" w14:textId="52C8B229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(5)</w:t>
            </w:r>
          </w:p>
        </w:tc>
        <w:tc>
          <w:tcPr>
            <w:tcW w:w="2268" w:type="dxa"/>
            <w:vAlign w:val="bottom"/>
          </w:tcPr>
          <w:p w14:paraId="5440E8EF" w14:textId="655DB869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(1,149)</w:t>
            </w:r>
          </w:p>
        </w:tc>
        <w:tc>
          <w:tcPr>
            <w:tcW w:w="2268" w:type="dxa"/>
            <w:vAlign w:val="bottom"/>
          </w:tcPr>
          <w:p w14:paraId="5934E925" w14:textId="59EB39DD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(984)</w:t>
            </w:r>
          </w:p>
        </w:tc>
        <w:tc>
          <w:tcPr>
            <w:tcW w:w="2268" w:type="dxa"/>
            <w:vAlign w:val="bottom"/>
          </w:tcPr>
          <w:p w14:paraId="5DE125DA" w14:textId="14F908A0" w:rsidR="009F6078" w:rsidRPr="00B33603" w:rsidRDefault="00B75FF5" w:rsidP="00FF36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(7,678)</w:t>
            </w:r>
          </w:p>
        </w:tc>
      </w:tr>
      <w:tr w:rsidR="009F6078" w:rsidRPr="00B33603" w14:paraId="3A70B2AB" w14:textId="77777777" w:rsidTr="00FF368D">
        <w:tc>
          <w:tcPr>
            <w:tcW w:w="3118" w:type="dxa"/>
            <w:vAlign w:val="bottom"/>
          </w:tcPr>
          <w:p w14:paraId="49E92587" w14:textId="4E594B92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2268" w:type="dxa"/>
            <w:vAlign w:val="bottom"/>
          </w:tcPr>
          <w:p w14:paraId="21E90805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03E55B72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10F1DDAA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9D16D8B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62643C78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</w:tr>
      <w:tr w:rsidR="009F6078" w:rsidRPr="00B33603" w14:paraId="6FD25ECC" w14:textId="77777777" w:rsidTr="00FF368D">
        <w:tc>
          <w:tcPr>
            <w:tcW w:w="3118" w:type="dxa"/>
            <w:vAlign w:val="bottom"/>
          </w:tcPr>
          <w:p w14:paraId="796328B8" w14:textId="77095DBA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B33603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bottom"/>
          </w:tcPr>
          <w:p w14:paraId="5A50E97C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6D1A1A2D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1D6B3247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34748012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746207CE" w14:textId="77777777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</w:pPr>
          </w:p>
        </w:tc>
      </w:tr>
      <w:tr w:rsidR="00A079BE" w:rsidRPr="00B33603" w14:paraId="2B2368BC" w14:textId="77777777" w:rsidTr="00FF368D">
        <w:trPr>
          <w:trHeight w:val="272"/>
        </w:trPr>
        <w:tc>
          <w:tcPr>
            <w:tcW w:w="3118" w:type="dxa"/>
            <w:vAlign w:val="bottom"/>
          </w:tcPr>
          <w:p w14:paraId="10831341" w14:textId="09E3D7FB" w:rsidR="00A079BE" w:rsidRPr="00B33603" w:rsidRDefault="00A079BE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</w:rPr>
              <w:t xml:space="preserve">31 </w:t>
            </w:r>
            <w:r w:rsidRPr="00B33603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18C2968" w14:textId="76FA715C" w:rsidR="00A079BE" w:rsidRPr="00B33603" w:rsidRDefault="00A079BE" w:rsidP="00FF368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9,095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91D4230" w14:textId="0E2CD9A2" w:rsidR="00A079BE" w:rsidRPr="00B33603" w:rsidRDefault="00A079BE" w:rsidP="00FF368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22810940" w14:textId="1C48A193" w:rsidR="00A079BE" w:rsidRPr="00B33603" w:rsidRDefault="00A079BE" w:rsidP="00FF368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1,957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4B4C9F9C" w14:textId="1467C097" w:rsidR="00A079BE" w:rsidRPr="00B33603" w:rsidRDefault="00A079BE" w:rsidP="00FF368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1,152</w:t>
            </w:r>
          </w:p>
        </w:tc>
        <w:tc>
          <w:tcPr>
            <w:tcW w:w="2268" w:type="dxa"/>
            <w:vAlign w:val="bottom"/>
          </w:tcPr>
          <w:p w14:paraId="559408D3" w14:textId="14F2E32A" w:rsidR="00A079BE" w:rsidRPr="00B33603" w:rsidRDefault="00A079BE" w:rsidP="00FF368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12,209</w:t>
            </w:r>
          </w:p>
        </w:tc>
      </w:tr>
      <w:tr w:rsidR="009F6078" w:rsidRPr="00B33603" w14:paraId="2E70614D" w14:textId="77777777" w:rsidTr="00FF368D">
        <w:tc>
          <w:tcPr>
            <w:tcW w:w="3118" w:type="dxa"/>
            <w:vAlign w:val="bottom"/>
          </w:tcPr>
          <w:p w14:paraId="0875C539" w14:textId="59D8D260" w:rsidR="009F6078" w:rsidRPr="00B33603" w:rsidRDefault="009F6078" w:rsidP="00FF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</w:rPr>
              <w:t xml:space="preserve">31 </w:t>
            </w:r>
            <w:r w:rsidRPr="00B33603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</w:rPr>
              <w:t>256</w:t>
            </w:r>
            <w:r w:rsidR="00A079BE" w:rsidRPr="00B33603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268" w:type="dxa"/>
            <w:vAlign w:val="bottom"/>
          </w:tcPr>
          <w:p w14:paraId="2BE5045E" w14:textId="08C0B7E3" w:rsidR="009F6078" w:rsidRPr="00B33603" w:rsidRDefault="00B75FF5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8,866</w:t>
            </w:r>
          </w:p>
        </w:tc>
        <w:tc>
          <w:tcPr>
            <w:tcW w:w="2268" w:type="dxa"/>
            <w:vAlign w:val="bottom"/>
          </w:tcPr>
          <w:p w14:paraId="0BE55228" w14:textId="645B2A2C" w:rsidR="009F6078" w:rsidRPr="00B33603" w:rsidRDefault="00B75FF5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</w:t>
            </w:r>
          </w:p>
        </w:tc>
        <w:tc>
          <w:tcPr>
            <w:tcW w:w="2268" w:type="dxa"/>
            <w:vAlign w:val="bottom"/>
          </w:tcPr>
          <w:p w14:paraId="778D915C" w14:textId="79448610" w:rsidR="009F6078" w:rsidRPr="00B33603" w:rsidRDefault="00B75FF5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2,906</w:t>
            </w:r>
          </w:p>
        </w:tc>
        <w:tc>
          <w:tcPr>
            <w:tcW w:w="2268" w:type="dxa"/>
            <w:vAlign w:val="bottom"/>
          </w:tcPr>
          <w:p w14:paraId="0D0E658B" w14:textId="40B51FA5" w:rsidR="009F6078" w:rsidRPr="00B33603" w:rsidRDefault="00B75FF5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766</w:t>
            </w:r>
          </w:p>
        </w:tc>
        <w:tc>
          <w:tcPr>
            <w:tcW w:w="2268" w:type="dxa"/>
            <w:vAlign w:val="bottom"/>
          </w:tcPr>
          <w:p w14:paraId="7C5A475B" w14:textId="1E3B62A6" w:rsidR="009F6078" w:rsidRPr="00B33603" w:rsidRDefault="009D184E" w:rsidP="00FF36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12,542</w:t>
            </w:r>
          </w:p>
        </w:tc>
      </w:tr>
    </w:tbl>
    <w:p w14:paraId="64778367" w14:textId="56BD4A65" w:rsidR="00072DB0" w:rsidRPr="00B33603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072DB0" w:rsidRPr="00B33603" w:rsidSect="00B86C44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7"/>
    <w:bookmarkEnd w:id="8"/>
    <w:p w14:paraId="59E71B98" w14:textId="734C1E43" w:rsidR="000B54F7" w:rsidRPr="00B33603" w:rsidRDefault="000B54F7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สัญญาเช่า</w:t>
      </w:r>
    </w:p>
    <w:p w14:paraId="7A730DC8" w14:textId="77777777" w:rsidR="00575A62" w:rsidRPr="00B33603" w:rsidRDefault="00575A6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sz w:val="24"/>
          <w:szCs w:val="24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07"/>
        <w:gridCol w:w="1208"/>
        <w:gridCol w:w="1208"/>
        <w:gridCol w:w="1208"/>
      </w:tblGrid>
      <w:tr w:rsidR="00E10D11" w:rsidRPr="00B33603" w14:paraId="46CF6B21" w14:textId="77777777" w:rsidTr="00E10D11">
        <w:trPr>
          <w:cantSplit/>
          <w:tblHeader/>
        </w:trPr>
        <w:tc>
          <w:tcPr>
            <w:tcW w:w="4500" w:type="dxa"/>
            <w:vAlign w:val="bottom"/>
          </w:tcPr>
          <w:p w14:paraId="63DE9E93" w14:textId="77777777" w:rsidR="00E10D11" w:rsidRPr="00B33603" w:rsidRDefault="00E10D11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2"/>
          </w:tcPr>
          <w:p w14:paraId="6E76516E" w14:textId="1F11098D" w:rsidR="00E10D11" w:rsidRPr="00B33603" w:rsidRDefault="00E10D11" w:rsidP="004813B9">
            <w:pPr>
              <w:pStyle w:val="acctmergecolhdg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6" w:type="dxa"/>
            <w:gridSpan w:val="2"/>
          </w:tcPr>
          <w:p w14:paraId="55F583D5" w14:textId="4A599BB3" w:rsidR="00E10D11" w:rsidRPr="00B33603" w:rsidRDefault="00E10D11" w:rsidP="004813B9">
            <w:pPr>
              <w:pStyle w:val="acctmergecolhdg"/>
              <w:spacing w:line="400" w:lineRule="exac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797B" w:rsidRPr="00B33603" w14:paraId="58638EA0" w14:textId="77777777" w:rsidTr="00E10D11">
        <w:trPr>
          <w:cantSplit/>
          <w:tblHeader/>
        </w:trPr>
        <w:tc>
          <w:tcPr>
            <w:tcW w:w="4500" w:type="dxa"/>
          </w:tcPr>
          <w:p w14:paraId="1E4DA848" w14:textId="52E1BEFA" w:rsidR="00A3797B" w:rsidRPr="00B33603" w:rsidRDefault="00A3797B" w:rsidP="00A3797B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07" w:type="dxa"/>
          </w:tcPr>
          <w:p w14:paraId="243D9D16" w14:textId="5B4C35F8" w:rsidR="00A3797B" w:rsidRPr="00B33603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079BE"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08" w:type="dxa"/>
          </w:tcPr>
          <w:p w14:paraId="67C08AD8" w14:textId="65C7365D" w:rsidR="00A3797B" w:rsidRPr="00B33603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079BE"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08" w:type="dxa"/>
          </w:tcPr>
          <w:p w14:paraId="4739E873" w14:textId="390D9C79" w:rsidR="00A3797B" w:rsidRPr="00B33603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079BE"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08" w:type="dxa"/>
          </w:tcPr>
          <w:p w14:paraId="33F1A569" w14:textId="47E68D2C" w:rsidR="00A3797B" w:rsidRPr="00B33603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079BE"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B54F7" w:rsidRPr="00B33603" w14:paraId="33AFB348" w14:textId="77777777" w:rsidTr="00E10D11">
        <w:trPr>
          <w:cantSplit/>
          <w:tblHeader/>
        </w:trPr>
        <w:tc>
          <w:tcPr>
            <w:tcW w:w="4500" w:type="dxa"/>
          </w:tcPr>
          <w:p w14:paraId="7E637606" w14:textId="344C2443" w:rsidR="000B54F7" w:rsidRPr="00B33603" w:rsidRDefault="000B54F7" w:rsidP="004813B9">
            <w:pPr>
              <w:spacing w:line="400" w:lineRule="exact"/>
              <w:rPr>
                <w:b/>
                <w:bCs/>
                <w:i/>
                <w:iCs/>
              </w:rPr>
            </w:pPr>
          </w:p>
        </w:tc>
        <w:tc>
          <w:tcPr>
            <w:tcW w:w="4831" w:type="dxa"/>
            <w:gridSpan w:val="4"/>
          </w:tcPr>
          <w:p w14:paraId="48B3C595" w14:textId="77777777" w:rsidR="000B54F7" w:rsidRPr="00B33603" w:rsidRDefault="000B54F7" w:rsidP="004813B9">
            <w:pPr>
              <w:pStyle w:val="acctfourfigures"/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0D11" w:rsidRPr="00B33603" w14:paraId="0C1DF9C3" w14:textId="77777777" w:rsidTr="00E10D11">
        <w:trPr>
          <w:cantSplit/>
        </w:trPr>
        <w:tc>
          <w:tcPr>
            <w:tcW w:w="4500" w:type="dxa"/>
          </w:tcPr>
          <w:p w14:paraId="767D95F0" w14:textId="77777777" w:rsidR="00E10D11" w:rsidRPr="00B33603" w:rsidRDefault="00E10D11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07" w:type="dxa"/>
          </w:tcPr>
          <w:p w14:paraId="4AEE0EA6" w14:textId="77777777" w:rsidR="00E10D11" w:rsidRPr="00B33603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9A4A17A" w14:textId="77777777" w:rsidR="00E10D11" w:rsidRPr="00B33603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CA56692" w14:textId="77777777" w:rsidR="00E10D11" w:rsidRPr="00B33603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4B558D7" w14:textId="77777777" w:rsidR="00E10D11" w:rsidRPr="00B33603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9BE" w:rsidRPr="00B33603" w14:paraId="329CFFF5" w14:textId="77777777" w:rsidTr="00E10D11">
        <w:trPr>
          <w:cantSplit/>
        </w:trPr>
        <w:tc>
          <w:tcPr>
            <w:tcW w:w="4500" w:type="dxa"/>
          </w:tcPr>
          <w:p w14:paraId="5212C6D4" w14:textId="77777777" w:rsidR="00A079BE" w:rsidRPr="00B33603" w:rsidRDefault="00A079BE" w:rsidP="00A079BE">
            <w:pPr>
              <w:tabs>
                <w:tab w:val="clear" w:pos="680"/>
                <w:tab w:val="clear" w:pos="907"/>
              </w:tabs>
              <w:spacing w:line="400" w:lineRule="exact"/>
              <w:rPr>
                <w:cs/>
              </w:rPr>
            </w:pPr>
            <w:r w:rsidRPr="00B3360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7" w:type="dxa"/>
          </w:tcPr>
          <w:p w14:paraId="356284B0" w14:textId="1A60EE86" w:rsidR="00A079BE" w:rsidRPr="00B33603" w:rsidRDefault="00BA2EEC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D90767" w:rsidRPr="00B33603"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1208" w:type="dxa"/>
          </w:tcPr>
          <w:p w14:paraId="6C9CBDBD" w14:textId="18BB95A5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406</w:t>
            </w:r>
          </w:p>
        </w:tc>
        <w:tc>
          <w:tcPr>
            <w:tcW w:w="1208" w:type="dxa"/>
          </w:tcPr>
          <w:p w14:paraId="1AD9B759" w14:textId="2EB4A537" w:rsidR="00A079BE" w:rsidRPr="00B33603" w:rsidRDefault="00BA2EEC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208" w:type="dxa"/>
          </w:tcPr>
          <w:p w14:paraId="2D1C52B0" w14:textId="2F6F3BA8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332</w:t>
            </w:r>
          </w:p>
        </w:tc>
      </w:tr>
      <w:tr w:rsidR="00A079BE" w:rsidRPr="00B33603" w14:paraId="480A9899" w14:textId="77777777" w:rsidTr="00E10D11">
        <w:trPr>
          <w:cantSplit/>
        </w:trPr>
        <w:tc>
          <w:tcPr>
            <w:tcW w:w="4500" w:type="dxa"/>
          </w:tcPr>
          <w:p w14:paraId="4C14218F" w14:textId="77777777" w:rsidR="00A079BE" w:rsidRPr="00B33603" w:rsidRDefault="00A079BE" w:rsidP="00A079BE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B33603">
              <w:rPr>
                <w:rFonts w:hint="cs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07" w:type="dxa"/>
          </w:tcPr>
          <w:p w14:paraId="3B5856B2" w14:textId="1FF07E9D" w:rsidR="00A079BE" w:rsidRPr="00B33603" w:rsidRDefault="00BA2EEC" w:rsidP="00BA2EEC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BF5061"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05</w:t>
            </w:r>
          </w:p>
        </w:tc>
        <w:tc>
          <w:tcPr>
            <w:tcW w:w="1208" w:type="dxa"/>
          </w:tcPr>
          <w:p w14:paraId="515E8D58" w14:textId="7A8DEE4F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</w:t>
            </w: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208" w:type="dxa"/>
          </w:tcPr>
          <w:p w14:paraId="357ACECE" w14:textId="32F37684" w:rsidR="00A079BE" w:rsidRPr="00B33603" w:rsidRDefault="00CD319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261</w:t>
            </w:r>
          </w:p>
        </w:tc>
        <w:tc>
          <w:tcPr>
            <w:tcW w:w="1208" w:type="dxa"/>
          </w:tcPr>
          <w:p w14:paraId="4CA744E3" w14:textId="780EFD85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323</w:t>
            </w:r>
          </w:p>
        </w:tc>
      </w:tr>
      <w:tr w:rsidR="00A079BE" w:rsidRPr="00B33603" w14:paraId="481F2CB2" w14:textId="77777777" w:rsidTr="00E10D11">
        <w:trPr>
          <w:cantSplit/>
        </w:trPr>
        <w:tc>
          <w:tcPr>
            <w:tcW w:w="4500" w:type="dxa"/>
          </w:tcPr>
          <w:p w14:paraId="598D0125" w14:textId="77777777" w:rsidR="00A079BE" w:rsidRPr="00B33603" w:rsidRDefault="00A079BE" w:rsidP="00A079BE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</w:pPr>
            <w:r w:rsidRPr="00B33603">
              <w:rPr>
                <w:rFonts w:hint="cs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07" w:type="dxa"/>
            <w:vAlign w:val="bottom"/>
          </w:tcPr>
          <w:p w14:paraId="1171C0EF" w14:textId="7C11A3FF" w:rsidR="00A079BE" w:rsidRPr="00B33603" w:rsidRDefault="00BF5061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208" w:type="dxa"/>
            <w:vAlign w:val="bottom"/>
          </w:tcPr>
          <w:p w14:paraId="1F59CD60" w14:textId="70048621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208" w:type="dxa"/>
            <w:vAlign w:val="bottom"/>
          </w:tcPr>
          <w:p w14:paraId="590FBED6" w14:textId="12B9A50D" w:rsidR="00A079BE" w:rsidRPr="00B33603" w:rsidRDefault="00BA2EEC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5BBFE7E" w14:textId="5A5238C9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079BE" w:rsidRPr="00B33603" w14:paraId="498B9657" w14:textId="77777777" w:rsidTr="00E10D11">
        <w:trPr>
          <w:cantSplit/>
        </w:trPr>
        <w:tc>
          <w:tcPr>
            <w:tcW w:w="4500" w:type="dxa"/>
          </w:tcPr>
          <w:p w14:paraId="6F028B7E" w14:textId="2A400B5D" w:rsidR="00A079BE" w:rsidRPr="00B33603" w:rsidRDefault="00A079BE" w:rsidP="00A079BE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B33603">
              <w:rPr>
                <w:rFonts w:hint="cs"/>
                <w:cs/>
              </w:rPr>
              <w:t>ค่าเช่าจ่ายที่ผันแปร</w:t>
            </w:r>
          </w:p>
        </w:tc>
        <w:tc>
          <w:tcPr>
            <w:tcW w:w="1207" w:type="dxa"/>
            <w:vAlign w:val="bottom"/>
          </w:tcPr>
          <w:p w14:paraId="4FAE5104" w14:textId="16A59410" w:rsidR="00A079BE" w:rsidRPr="00B33603" w:rsidRDefault="00BA2EEC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BF5061"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54</w:t>
            </w:r>
          </w:p>
        </w:tc>
        <w:tc>
          <w:tcPr>
            <w:tcW w:w="1208" w:type="dxa"/>
            <w:vAlign w:val="bottom"/>
          </w:tcPr>
          <w:p w14:paraId="1F4CE832" w14:textId="44F22661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1208" w:type="dxa"/>
            <w:vAlign w:val="bottom"/>
          </w:tcPr>
          <w:p w14:paraId="65C13F59" w14:textId="0E0913C9" w:rsidR="00A079BE" w:rsidRPr="00B33603" w:rsidRDefault="00BA2EEC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CD319E" w:rsidRPr="00B33603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1208" w:type="dxa"/>
            <w:vAlign w:val="bottom"/>
          </w:tcPr>
          <w:p w14:paraId="6BA8E5FA" w14:textId="4A24DFA0" w:rsidR="00A079BE" w:rsidRPr="00B33603" w:rsidRDefault="00A079BE" w:rsidP="00A079BE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469</w:t>
            </w:r>
          </w:p>
        </w:tc>
      </w:tr>
    </w:tbl>
    <w:p w14:paraId="75E83D8B" w14:textId="77777777" w:rsidR="000B54F7" w:rsidRPr="00B33603" w:rsidRDefault="000B54F7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sz w:val="24"/>
          <w:szCs w:val="24"/>
        </w:rPr>
      </w:pPr>
    </w:p>
    <w:p w14:paraId="698DF77A" w14:textId="5E9C6394" w:rsidR="000B54F7" w:rsidRPr="00B33603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ในปี </w:t>
      </w:r>
      <w:r w:rsidR="00DE3F43" w:rsidRPr="00B33603">
        <w:rPr>
          <w:rFonts w:hint="cs"/>
        </w:rPr>
        <w:t>256</w:t>
      </w:r>
      <w:r w:rsidR="00A079BE" w:rsidRPr="00B33603">
        <w:t>8</w:t>
      </w:r>
      <w:r w:rsidRPr="00B33603">
        <w:rPr>
          <w:rFonts w:hint="cs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656A52" w:rsidRPr="00B33603">
        <w:t>1,</w:t>
      </w:r>
      <w:r w:rsidR="00BF5061" w:rsidRPr="00B33603">
        <w:rPr>
          <w:rFonts w:hint="cs"/>
          <w:cs/>
        </w:rPr>
        <w:t>988</w:t>
      </w:r>
      <w:r w:rsidR="0075640E" w:rsidRPr="00B33603">
        <w:t xml:space="preserve"> </w:t>
      </w:r>
      <w:r w:rsidRPr="00B33603">
        <w:rPr>
          <w:rFonts w:hint="cs"/>
          <w:cs/>
        </w:rPr>
        <w:t xml:space="preserve">ล้านบาท และ </w:t>
      </w:r>
      <w:r w:rsidR="00656A52" w:rsidRPr="00B33603">
        <w:t>1,765</w:t>
      </w:r>
      <w:r w:rsidR="00FE59C3" w:rsidRPr="00B33603">
        <w:t xml:space="preserve"> </w:t>
      </w:r>
      <w:r w:rsidRPr="00B33603">
        <w:rPr>
          <w:rFonts w:hint="cs"/>
          <w:cs/>
        </w:rPr>
        <w:t>ล้านบาท ตามลำดับ</w:t>
      </w:r>
      <w:r w:rsidR="00575A62" w:rsidRPr="00B33603">
        <w:rPr>
          <w:rFonts w:hint="cs"/>
        </w:rPr>
        <w:t xml:space="preserve"> </w:t>
      </w:r>
      <w:r w:rsidR="006C6B5F" w:rsidRPr="00B33603">
        <w:rPr>
          <w:rFonts w:hint="cs"/>
          <w:i/>
          <w:iCs/>
          <w:cs/>
        </w:rPr>
        <w:t>(</w:t>
      </w:r>
      <w:r w:rsidR="00DB6DCD" w:rsidRPr="00B33603">
        <w:rPr>
          <w:i/>
          <w:iCs/>
        </w:rPr>
        <w:t>25</w:t>
      </w:r>
      <w:r w:rsidR="00C06EBE" w:rsidRPr="00B33603">
        <w:rPr>
          <w:i/>
          <w:iCs/>
        </w:rPr>
        <w:t>6</w:t>
      </w:r>
      <w:r w:rsidR="00A079BE" w:rsidRPr="00B33603">
        <w:rPr>
          <w:i/>
          <w:iCs/>
        </w:rPr>
        <w:t>7</w:t>
      </w:r>
      <w:r w:rsidR="00575A62" w:rsidRPr="00B33603">
        <w:rPr>
          <w:rFonts w:hint="cs"/>
          <w:i/>
          <w:iCs/>
        </w:rPr>
        <w:t xml:space="preserve">: </w:t>
      </w:r>
      <w:r w:rsidR="00A079BE" w:rsidRPr="00B33603">
        <w:rPr>
          <w:i/>
          <w:iCs/>
        </w:rPr>
        <w:t>2</w:t>
      </w:r>
      <w:r w:rsidR="00B35B97" w:rsidRPr="00B33603">
        <w:rPr>
          <w:i/>
          <w:iCs/>
        </w:rPr>
        <w:t>,</w:t>
      </w:r>
      <w:r w:rsidR="00A079BE" w:rsidRPr="00B33603">
        <w:rPr>
          <w:i/>
          <w:iCs/>
        </w:rPr>
        <w:t>090</w:t>
      </w:r>
      <w:r w:rsidR="00B35B97" w:rsidRPr="00B33603">
        <w:rPr>
          <w:rFonts w:hint="cs"/>
          <w:i/>
          <w:iCs/>
          <w:cs/>
        </w:rPr>
        <w:t xml:space="preserve"> </w:t>
      </w:r>
      <w:r w:rsidR="00575A62" w:rsidRPr="00B33603">
        <w:rPr>
          <w:rFonts w:hint="cs"/>
          <w:i/>
          <w:iCs/>
          <w:cs/>
        </w:rPr>
        <w:t xml:space="preserve">ล้านบาท และ </w:t>
      </w:r>
      <w:r w:rsidR="00B35B97" w:rsidRPr="00B33603">
        <w:rPr>
          <w:rFonts w:hint="cs"/>
          <w:i/>
          <w:iCs/>
        </w:rPr>
        <w:t>1,</w:t>
      </w:r>
      <w:r w:rsidR="00A079BE" w:rsidRPr="00B33603">
        <w:rPr>
          <w:i/>
          <w:iCs/>
        </w:rPr>
        <w:t>540</w:t>
      </w:r>
      <w:r w:rsidR="00575A62" w:rsidRPr="00B33603">
        <w:rPr>
          <w:rFonts w:hint="cs"/>
          <w:i/>
          <w:iCs/>
        </w:rPr>
        <w:t xml:space="preserve"> </w:t>
      </w:r>
      <w:r w:rsidR="00575A62" w:rsidRPr="00B33603">
        <w:rPr>
          <w:rFonts w:hint="cs"/>
          <w:i/>
          <w:iCs/>
          <w:cs/>
        </w:rPr>
        <w:t>ล้านบาท ตามลำดับ)</w:t>
      </w:r>
    </w:p>
    <w:p w14:paraId="6DA8FA3C" w14:textId="1C9BE74D" w:rsidR="00301BF1" w:rsidRPr="00B33603" w:rsidRDefault="00301BF1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sz w:val="24"/>
          <w:szCs w:val="24"/>
          <w:cs/>
        </w:rPr>
      </w:pPr>
    </w:p>
    <w:p w14:paraId="220BD3CF" w14:textId="020A429B" w:rsidR="008E5A9F" w:rsidRPr="00B33603" w:rsidRDefault="008E5A9F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ค่าความนิยม</w:t>
      </w:r>
    </w:p>
    <w:p w14:paraId="5EA9E1F0" w14:textId="77777777" w:rsidR="00534496" w:rsidRPr="00B33603" w:rsidRDefault="0053449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B33603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72A64" w:rsidRPr="00B33603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72A64" w:rsidRPr="00B33603" w14:paraId="52A00D61" w14:textId="77777777" w:rsidTr="005E01C7">
        <w:tc>
          <w:tcPr>
            <w:tcW w:w="7020" w:type="dxa"/>
          </w:tcPr>
          <w:p w14:paraId="714EB5C2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B33603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</w:pPr>
          </w:p>
        </w:tc>
      </w:tr>
      <w:tr w:rsidR="00A079BE" w:rsidRPr="00B33603" w14:paraId="34E98C81" w14:textId="77777777" w:rsidTr="005E01C7">
        <w:tc>
          <w:tcPr>
            <w:tcW w:w="7020" w:type="dxa"/>
          </w:tcPr>
          <w:p w14:paraId="19E15487" w14:textId="1DB1F92E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B33603">
              <w:rPr>
                <w:rFonts w:hint="cs"/>
                <w:cs/>
              </w:rPr>
              <w:t xml:space="preserve">ณ วันที่ </w:t>
            </w:r>
            <w:r w:rsidRPr="00B33603">
              <w:rPr>
                <w:rFonts w:hint="cs"/>
              </w:rPr>
              <w:t xml:space="preserve">1 </w:t>
            </w:r>
            <w:r w:rsidRPr="00B33603">
              <w:rPr>
                <w:rFonts w:hint="cs"/>
                <w:cs/>
              </w:rPr>
              <w:t xml:space="preserve">มกราคม </w:t>
            </w:r>
            <w:r w:rsidRPr="00B33603">
              <w:rPr>
                <w:rFonts w:hint="cs"/>
              </w:rPr>
              <w:t>256</w:t>
            </w:r>
            <w:r w:rsidRPr="00B33603">
              <w:t>7</w:t>
            </w:r>
          </w:p>
        </w:tc>
        <w:tc>
          <w:tcPr>
            <w:tcW w:w="2250" w:type="dxa"/>
            <w:vAlign w:val="bottom"/>
          </w:tcPr>
          <w:p w14:paraId="74748399" w14:textId="7BC62BE7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B33603">
              <w:t>10</w:t>
            </w:r>
            <w:r w:rsidRPr="00B33603">
              <w:rPr>
                <w:rFonts w:hint="cs"/>
              </w:rPr>
              <w:t>,</w:t>
            </w:r>
            <w:r w:rsidRPr="00B33603">
              <w:t>446</w:t>
            </w:r>
          </w:p>
        </w:tc>
      </w:tr>
      <w:tr w:rsidR="00A079BE" w:rsidRPr="00B33603" w14:paraId="1CAF60E2" w14:textId="77777777" w:rsidTr="005E01C7">
        <w:tc>
          <w:tcPr>
            <w:tcW w:w="7020" w:type="dxa"/>
          </w:tcPr>
          <w:p w14:paraId="0FF35D4C" w14:textId="585924D4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B33603">
              <w:rPr>
                <w:rFonts w:eastAsia="Calibri" w:hint="cs"/>
                <w:cs/>
              </w:rPr>
              <w:t>ได้มาจากการซื้อธุรกิจ</w:t>
            </w:r>
          </w:p>
        </w:tc>
        <w:tc>
          <w:tcPr>
            <w:tcW w:w="2250" w:type="dxa"/>
            <w:vAlign w:val="bottom"/>
          </w:tcPr>
          <w:p w14:paraId="064EEB8E" w14:textId="1F117576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B33603">
              <w:t>50</w:t>
            </w:r>
          </w:p>
        </w:tc>
      </w:tr>
      <w:tr w:rsidR="00A079BE" w:rsidRPr="00B33603" w14:paraId="49802935" w14:textId="77777777" w:rsidTr="005E01C7">
        <w:tc>
          <w:tcPr>
            <w:tcW w:w="7020" w:type="dxa"/>
          </w:tcPr>
          <w:p w14:paraId="1D5D1DF6" w14:textId="6A4807BE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rFonts w:eastAsia="Calibri"/>
                <w:cs/>
              </w:rPr>
            </w:pPr>
            <w:r w:rsidRPr="00B33603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18532A08" w14:textId="0C6EE581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B33603">
              <w:t>(2,322)</w:t>
            </w:r>
          </w:p>
        </w:tc>
      </w:tr>
      <w:tr w:rsidR="00A079BE" w:rsidRPr="00B33603" w14:paraId="5A665F2B" w14:textId="77777777" w:rsidTr="005E01C7">
        <w:tc>
          <w:tcPr>
            <w:tcW w:w="7020" w:type="dxa"/>
          </w:tcPr>
          <w:p w14:paraId="0C6617EB" w14:textId="623C8DCD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B33603">
              <w:rPr>
                <w:rFonts w:eastAsia="Calibri"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B03823" w14:textId="34998A12" w:rsidR="00A079BE" w:rsidRPr="00B33603" w:rsidRDefault="00A079BE" w:rsidP="00A079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cs/>
              </w:rPr>
            </w:pPr>
            <w:r w:rsidRPr="00B33603">
              <w:t>(523)</w:t>
            </w:r>
          </w:p>
        </w:tc>
      </w:tr>
      <w:tr w:rsidR="00A079BE" w:rsidRPr="00B33603" w14:paraId="5C65F457" w14:textId="77777777" w:rsidTr="005E01C7">
        <w:tc>
          <w:tcPr>
            <w:tcW w:w="7020" w:type="dxa"/>
          </w:tcPr>
          <w:p w14:paraId="7EBFF784" w14:textId="4E8518BB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</w:rPr>
              <w:t xml:space="preserve">31 </w:t>
            </w:r>
            <w:r w:rsidRPr="00B33603">
              <w:rPr>
                <w:rFonts w:hint="cs"/>
                <w:b/>
                <w:bCs/>
                <w:cs/>
              </w:rPr>
              <w:t xml:space="preserve">ธันวาคม </w:t>
            </w:r>
            <w:r w:rsidRPr="00B33603">
              <w:rPr>
                <w:rFonts w:hint="cs"/>
                <w:b/>
                <w:bCs/>
              </w:rPr>
              <w:t>256</w:t>
            </w:r>
            <w:r w:rsidRPr="00B33603">
              <w:rPr>
                <w:b/>
                <w:bCs/>
              </w:rPr>
              <w:t>7</w:t>
            </w:r>
            <w:r w:rsidRPr="00B33603">
              <w:rPr>
                <w:rFonts w:hint="cs"/>
                <w:b/>
                <w:bCs/>
                <w:cs/>
              </w:rPr>
              <w:t xml:space="preserve"> และ </w:t>
            </w:r>
            <w:r w:rsidRPr="00B33603">
              <w:rPr>
                <w:rFonts w:hint="cs"/>
                <w:b/>
                <w:bCs/>
              </w:rPr>
              <w:t>1</w:t>
            </w:r>
            <w:r w:rsidRPr="00B33603">
              <w:rPr>
                <w:rFonts w:hint="cs"/>
                <w:b/>
                <w:bCs/>
                <w:cs/>
              </w:rPr>
              <w:t xml:space="preserve"> มกราคม </w:t>
            </w:r>
            <w:r w:rsidRPr="00B33603">
              <w:rPr>
                <w:rFonts w:hint="cs"/>
                <w:b/>
                <w:bCs/>
              </w:rPr>
              <w:t>256</w:t>
            </w:r>
            <w:r w:rsidRPr="00B33603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25878E2C" w14:textId="5B015C08" w:rsidR="00A079BE" w:rsidRPr="00B33603" w:rsidRDefault="00A079BE" w:rsidP="00A0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B33603">
              <w:rPr>
                <w:b/>
                <w:bCs/>
              </w:rPr>
              <w:t>7,651</w:t>
            </w:r>
          </w:p>
        </w:tc>
      </w:tr>
      <w:tr w:rsidR="005639B4" w:rsidRPr="00B33603" w14:paraId="0ED3B58D" w14:textId="77777777" w:rsidTr="005E01C7">
        <w:tc>
          <w:tcPr>
            <w:tcW w:w="7020" w:type="dxa"/>
          </w:tcPr>
          <w:p w14:paraId="77CA86B9" w14:textId="47D05083" w:rsidR="005639B4" w:rsidRPr="00B33603" w:rsidRDefault="005639B4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eastAsia="Calibri"/>
                <w:cs/>
              </w:rPr>
            </w:pPr>
            <w:r w:rsidRPr="00B33603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2F9F56DA" w14:textId="0C0B642D" w:rsidR="005639B4" w:rsidRPr="00B33603" w:rsidRDefault="001F1F89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B33603">
              <w:t>(2</w:t>
            </w:r>
            <w:r w:rsidR="00D226BC" w:rsidRPr="00B33603">
              <w:t>,</w:t>
            </w:r>
            <w:r w:rsidRPr="00B33603">
              <w:t>20</w:t>
            </w:r>
            <w:r w:rsidR="00D226BC" w:rsidRPr="00B33603">
              <w:t>5)</w:t>
            </w:r>
          </w:p>
        </w:tc>
      </w:tr>
      <w:tr w:rsidR="00534496" w:rsidRPr="00B33603" w14:paraId="26F506F9" w14:textId="77777777" w:rsidTr="005E01C7">
        <w:tc>
          <w:tcPr>
            <w:tcW w:w="7020" w:type="dxa"/>
          </w:tcPr>
          <w:p w14:paraId="5B80F0D2" w14:textId="5E2C9F36" w:rsidR="00534496" w:rsidRPr="00B33603" w:rsidRDefault="00033968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  <w:r w:rsidRPr="00B33603">
              <w:rPr>
                <w:rFonts w:eastAsia="Calibri"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A37CBB" w14:textId="4D6C0576" w:rsidR="00534496" w:rsidRPr="00B33603" w:rsidRDefault="00D226BC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B33603">
              <w:t>140</w:t>
            </w:r>
          </w:p>
        </w:tc>
      </w:tr>
      <w:tr w:rsidR="00534496" w:rsidRPr="00B33603" w14:paraId="08163117" w14:textId="77777777" w:rsidTr="005E01C7">
        <w:tc>
          <w:tcPr>
            <w:tcW w:w="7020" w:type="dxa"/>
          </w:tcPr>
          <w:p w14:paraId="171D13DB" w14:textId="5C974A1E" w:rsidR="00534496" w:rsidRPr="00B33603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="00E566A2" w:rsidRPr="00B33603">
              <w:rPr>
                <w:rFonts w:hint="cs"/>
                <w:b/>
                <w:bCs/>
              </w:rPr>
              <w:t xml:space="preserve">31 </w:t>
            </w:r>
            <w:r w:rsidR="00E566A2" w:rsidRPr="00B33603">
              <w:rPr>
                <w:rFonts w:hint="cs"/>
                <w:b/>
                <w:bCs/>
                <w:cs/>
              </w:rPr>
              <w:t xml:space="preserve">ธันวาคม </w:t>
            </w:r>
            <w:r w:rsidR="00E566A2" w:rsidRPr="00B33603">
              <w:rPr>
                <w:rFonts w:hint="cs"/>
                <w:b/>
                <w:bCs/>
              </w:rPr>
              <w:t>256</w:t>
            </w:r>
            <w:r w:rsidR="00A079BE" w:rsidRPr="00B33603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518F78B2" w14:textId="6990878E" w:rsidR="00534496" w:rsidRPr="00B33603" w:rsidRDefault="003E7642" w:rsidP="005344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B33603">
              <w:rPr>
                <w:b/>
                <w:bCs/>
              </w:rPr>
              <w:t>5,586</w:t>
            </w:r>
          </w:p>
        </w:tc>
      </w:tr>
    </w:tbl>
    <w:p w14:paraId="168912E4" w14:textId="498F08A3" w:rsidR="00FD62BD" w:rsidRPr="00B33603" w:rsidRDefault="00FD62BD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12AE0B00" w14:textId="77777777" w:rsidR="00925AE2" w:rsidRPr="00B33603" w:rsidRDefault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B33603">
        <w:rPr>
          <w:rFonts w:hint="cs"/>
          <w:i/>
          <w:iCs/>
          <w:cs/>
        </w:rPr>
        <w:br w:type="page"/>
      </w:r>
    </w:p>
    <w:p w14:paraId="23A683BB" w14:textId="54EC921B" w:rsidR="008E5A9F" w:rsidRPr="00B33603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4929F669" w:rsidR="008E5A9F" w:rsidRPr="00B33603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 w:val="24"/>
          <w:szCs w:val="24"/>
        </w:rPr>
      </w:pPr>
    </w:p>
    <w:p w14:paraId="69DF054A" w14:textId="38E28B3E" w:rsidR="00925AE2" w:rsidRPr="00B33603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>กลุ่มบริษัท บีซีพีจี จำกัด (มหาชน)</w:t>
      </w:r>
    </w:p>
    <w:p w14:paraId="5799125C" w14:textId="77777777" w:rsidR="00925AE2" w:rsidRPr="00B33603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4"/>
          <w:szCs w:val="24"/>
        </w:rPr>
      </w:pPr>
    </w:p>
    <w:p w14:paraId="4B17EB7B" w14:textId="3D15FCA6" w:rsidR="00895E33" w:rsidRPr="00B33603" w:rsidRDefault="008E1B8D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cs/>
        </w:rPr>
      </w:pPr>
      <w:r w:rsidRPr="00B33603">
        <w:rPr>
          <w:rFonts w:hint="cs"/>
          <w:cs/>
        </w:rPr>
        <w:t xml:space="preserve">ค่าความนิยมจำนวน </w:t>
      </w:r>
      <w:r w:rsidR="00315FE1" w:rsidRPr="00B33603">
        <w:t>1,992</w:t>
      </w:r>
      <w:r w:rsidRPr="00B33603">
        <w:rPr>
          <w:rFonts w:hint="cs"/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D05655" w:rsidRPr="00B33603">
        <w:rPr>
          <w:cs/>
        </w:rPr>
        <w:t>มูลค่าที่คาดว่าจะได้รับคืนของหน่วยสินทรัพย์ที่ก่อให้เกิดเงินสด</w:t>
      </w:r>
      <w:r w:rsidR="00D05655" w:rsidRPr="00B33603">
        <w:t xml:space="preserve"> </w:t>
      </w:r>
      <w:r w:rsidR="00772973" w:rsidRPr="00B33603">
        <w:rPr>
          <w:rFonts w:hint="cs"/>
          <w:cs/>
        </w:rPr>
        <w:t>ดังนี้</w:t>
      </w:r>
    </w:p>
    <w:p w14:paraId="3C98AC07" w14:textId="77777777" w:rsidR="00C43787" w:rsidRPr="00B33603" w:rsidRDefault="00C43787" w:rsidP="0072052A">
      <w:pPr>
        <w:tabs>
          <w:tab w:val="clear" w:pos="680"/>
        </w:tabs>
        <w:spacing w:line="240" w:lineRule="auto"/>
        <w:ind w:left="1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F605A13" w14:textId="537EA54F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การทดสอบการด้อยค่าของหน่วยสินทรัพย์ที่ก่อให้เกิดเงินสด</w:t>
      </w:r>
      <w:r w:rsidRPr="00B33603">
        <w:t xml:space="preserve"> 1 </w:t>
      </w:r>
      <w:r w:rsidRPr="00B33603">
        <w:rPr>
          <w:rFonts w:hint="cs"/>
          <w:cs/>
        </w:rPr>
        <w:t xml:space="preserve">และ </w:t>
      </w:r>
      <w:r w:rsidRPr="00B33603">
        <w:t xml:space="preserve">2 </w:t>
      </w:r>
      <w:bookmarkStart w:id="18" w:name="_Hlk218720111"/>
      <w:r w:rsidRPr="00B33603">
        <w:t>(NS3A &amp; NS3B)</w:t>
      </w:r>
      <w:bookmarkEnd w:id="18"/>
    </w:p>
    <w:p w14:paraId="3E6C7C7E" w14:textId="77777777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62F0D5B2" w14:textId="77777777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B33603">
        <w:br/>
      </w:r>
      <w:r w:rsidRPr="00B33603">
        <w:rPr>
          <w:cs/>
        </w:rPr>
        <w:t xml:space="preserve">กระแสเงินสดในอนาคตที่คาดว่าจะได้รับ 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6FA3B872" w14:textId="77777777" w:rsidR="004E01FA" w:rsidRPr="00B33603" w:rsidRDefault="004E01FA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3757BD64" w14:textId="6270CAA3" w:rsidR="004E01FA" w:rsidRPr="00B33603" w:rsidRDefault="004E01FA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Pr="00B33603">
        <w:rPr>
          <w:rFonts w:hint="cs"/>
          <w:cs/>
        </w:rPr>
        <w:t>ของเงินทุน</w:t>
      </w:r>
      <w:r w:rsidRPr="00B33603">
        <w:rPr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B33603">
        <w:t xml:space="preserve">Risk Free Rate) </w:t>
      </w:r>
      <w:r w:rsidRPr="00B33603">
        <w:rPr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B33603">
        <w:t>Capital Asset Pricing Model (CAPM)</w:t>
      </w:r>
    </w:p>
    <w:p w14:paraId="4C430B65" w14:textId="77777777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4318F397" w14:textId="77777777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การทดสอบการด้อยค่าของหน่วยสินทรัพย์ที่ก่อให้เกิดเงินสด</w:t>
      </w:r>
      <w:r w:rsidRPr="00B33603">
        <w:t xml:space="preserve"> 3 </w:t>
      </w:r>
      <w:bookmarkStart w:id="19" w:name="_Hlk218720129"/>
      <w:r w:rsidRPr="00B33603">
        <w:t>(ALT)</w:t>
      </w:r>
      <w:bookmarkEnd w:id="19"/>
    </w:p>
    <w:p w14:paraId="2F45AFCA" w14:textId="77777777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1F759A3F" w14:textId="1BB3E63D" w:rsidR="00C43787" w:rsidRPr="00B33603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B33603">
        <w:br/>
      </w:r>
      <w:r w:rsidRPr="00B33603">
        <w:rPr>
          <w:cs/>
        </w:rPr>
        <w:t>กระแสเงินสดในอนาคตที่คาดว่าจะได้รับ ข้อสมมติที่สำคัญที่ใช้ในการประมาณการอ้างอิงจากสัญญาการใช้บริการคลังน้ำมัน ประมาณการปริมาณการสูบถ่ายน้ำมัน ประกอบกับแหล่งข้อมูลภายนอก เช่น อัตราเงินเฟ้อ เป็นต้น</w:t>
      </w:r>
    </w:p>
    <w:p w14:paraId="224BE50A" w14:textId="77777777" w:rsidR="00EB0115" w:rsidRPr="00B33603" w:rsidRDefault="00EB0115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3AB54783" w14:textId="77777777" w:rsidR="001A135B" w:rsidRPr="00B33603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อัตราคิดลดที่ใช้เป็นอัตราถัวเฉลี่ยถ่วงน้ำหนักของต้นทุนทางการเงินของเงินทุนหลังภาษี โดยอัตราคิดลดในส่วนของทุนอ้างอิงจากอัตราดอกเบี้ยพันธบัตรรัฐบาลระยะยาวของประเทศไทย เป็นตัวกำหนดอัตราผลตอบแทนที่ปราศจากความเสี่ยง (</w:t>
      </w:r>
      <w:r w:rsidRPr="00B33603">
        <w:t xml:space="preserve">Risk Free Rate) </w:t>
      </w:r>
      <w:r w:rsidRPr="00B33603">
        <w:rPr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 โดยอ้างอิงตามหลักการพื้นฐานของทฤษฏีแบบจำลอง </w:t>
      </w:r>
      <w:r w:rsidRPr="00B33603">
        <w:t>Capital Asset Pricing Model (CAPM)</w:t>
      </w:r>
    </w:p>
    <w:p w14:paraId="53431737" w14:textId="77777777" w:rsidR="00AE688C" w:rsidRPr="00B33603" w:rsidRDefault="00AE688C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</w:p>
    <w:p w14:paraId="2D1A1096" w14:textId="5B1210B0" w:rsidR="001A135B" w:rsidRPr="00B33603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lastRenderedPageBreak/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B33603">
        <w:t>31</w:t>
      </w:r>
      <w:r w:rsidRPr="00B33603">
        <w:rPr>
          <w:cs/>
        </w:rPr>
        <w:t xml:space="preserve"> ธันวาคม </w:t>
      </w:r>
      <w:r w:rsidRPr="00B33603">
        <w:t>256</w:t>
      </w:r>
      <w:r w:rsidR="00315FE1" w:rsidRPr="00B33603">
        <w:t>8</w:t>
      </w:r>
      <w:r w:rsidRPr="00B33603">
        <w:t xml:space="preserve"> </w:t>
      </w:r>
      <w:r w:rsidRPr="00B33603">
        <w:rPr>
          <w:i/>
          <w:iCs/>
          <w:cs/>
        </w:rPr>
        <w:t>(</w:t>
      </w:r>
      <w:r w:rsidRPr="00B33603">
        <w:rPr>
          <w:i/>
          <w:iCs/>
        </w:rPr>
        <w:t>256</w:t>
      </w:r>
      <w:r w:rsidR="00315FE1" w:rsidRPr="00B33603">
        <w:rPr>
          <w:i/>
          <w:iCs/>
        </w:rPr>
        <w:t>7</w:t>
      </w:r>
      <w:r w:rsidRPr="00B33603">
        <w:rPr>
          <w:i/>
          <w:iCs/>
        </w:rPr>
        <w:t>:</w:t>
      </w:r>
      <w:r w:rsidRPr="00B33603">
        <w:rPr>
          <w:i/>
          <w:iCs/>
          <w:cs/>
        </w:rPr>
        <w:t xml:space="preserve"> ไม่มี)</w:t>
      </w:r>
    </w:p>
    <w:p w14:paraId="5BFB0CF4" w14:textId="77777777" w:rsidR="001A135B" w:rsidRPr="00B33603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sz w:val="24"/>
          <w:szCs w:val="24"/>
        </w:rPr>
      </w:pPr>
      <w:r w:rsidRPr="00B33603">
        <w:rPr>
          <w:cs/>
        </w:rPr>
        <w:t xml:space="preserve"> </w:t>
      </w:r>
    </w:p>
    <w:p w14:paraId="5BD7F351" w14:textId="2DA9B52E" w:rsidR="00EB0115" w:rsidRPr="00B33603" w:rsidRDefault="001A135B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B33603">
        <w:rPr>
          <w:cs/>
        </w:rPr>
        <w:t>ผู้บริหารของ</w:t>
      </w:r>
      <w:r w:rsidR="004053EF" w:rsidRPr="00B33603">
        <w:rPr>
          <w:rFonts w:hint="cs"/>
          <w:cs/>
        </w:rPr>
        <w:t>กลุ่ม</w:t>
      </w:r>
      <w:r w:rsidRPr="00B33603">
        <w:rPr>
          <w:cs/>
        </w:rPr>
        <w:t xml:space="preserve">บริษัทได้ทดสอบความอ่อนไหวของข้อมูลโดยเป็นการเปลี่ยนอัตราคิดลดหรืออัตราเงินเฟ้อเพิ่มขึ้นร้อยละ </w:t>
      </w:r>
      <w:r w:rsidR="00A20117" w:rsidRPr="00B33603">
        <w:t>0.</w:t>
      </w:r>
      <w:r w:rsidR="009B4AF6" w:rsidRPr="00B33603">
        <w:t>4</w:t>
      </w:r>
      <w:r w:rsidR="00A20117" w:rsidRPr="00B33603">
        <w:t xml:space="preserve"> </w:t>
      </w:r>
      <w:r w:rsidR="009B4AF6" w:rsidRPr="00B33603">
        <w:t>-</w:t>
      </w:r>
      <w:r w:rsidR="00A20117" w:rsidRPr="00B33603">
        <w:t xml:space="preserve"> </w:t>
      </w:r>
      <w:r w:rsidR="009B4AF6" w:rsidRPr="00B33603">
        <w:t>1.1</w:t>
      </w:r>
      <w:r w:rsidRPr="00B33603">
        <w:rPr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2E68D870" w14:textId="0743FFB5" w:rsidR="00925AE2" w:rsidRPr="00B33603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4"/>
          <w:szCs w:val="24"/>
        </w:rPr>
      </w:pPr>
    </w:p>
    <w:p w14:paraId="56B56D03" w14:textId="1CD23E24" w:rsidR="00925AE2" w:rsidRPr="00B33603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cs/>
        </w:rPr>
      </w:pPr>
      <w:r w:rsidRPr="00B33603">
        <w:rPr>
          <w:rFonts w:hint="cs"/>
          <w:i/>
          <w:iCs/>
          <w:cs/>
        </w:rPr>
        <w:t>กลุ่มบริษัท บีบีจีไอ จำกัด (มหาชน)</w:t>
      </w:r>
    </w:p>
    <w:p w14:paraId="08993044" w14:textId="77DD5DC4" w:rsidR="00803E74" w:rsidRPr="00B33603" w:rsidRDefault="00803E74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4"/>
          <w:szCs w:val="24"/>
        </w:rPr>
      </w:pPr>
    </w:p>
    <w:p w14:paraId="47ECD25C" w14:textId="436CC7D5" w:rsidR="00B008CA" w:rsidRPr="00B33603" w:rsidRDefault="008E1B8D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>สำหรับ</w:t>
      </w:r>
      <w:r w:rsidR="003821B0" w:rsidRPr="00B33603">
        <w:rPr>
          <w:rFonts w:hint="cs"/>
          <w:cs/>
        </w:rPr>
        <w:t xml:space="preserve">ค่าความนิยมจำนวน </w:t>
      </w:r>
      <w:r w:rsidR="00D52C0E" w:rsidRPr="00B33603">
        <w:rPr>
          <w:rFonts w:hint="cs"/>
        </w:rPr>
        <w:t>1</w:t>
      </w:r>
      <w:r w:rsidR="003821B0" w:rsidRPr="00B33603">
        <w:rPr>
          <w:rFonts w:hint="cs"/>
        </w:rPr>
        <w:t>,</w:t>
      </w:r>
      <w:r w:rsidR="00DE3F43" w:rsidRPr="00B33603">
        <w:rPr>
          <w:rFonts w:hint="cs"/>
        </w:rPr>
        <w:t>602</w:t>
      </w:r>
      <w:r w:rsidR="003821B0" w:rsidRPr="00B33603">
        <w:rPr>
          <w:rFonts w:hint="cs"/>
          <w:cs/>
        </w:rPr>
        <w:t xml:space="preserve"> ล้านบาท ที่เกิดจาก</w:t>
      </w:r>
      <w:r w:rsidR="00D2264A" w:rsidRPr="00B33603">
        <w:rPr>
          <w:rFonts w:hint="cs"/>
          <w:cs/>
        </w:rPr>
        <w:t>การรวมธุรกิจ</w:t>
      </w:r>
      <w:r w:rsidR="00247DAE" w:rsidRPr="00B33603">
        <w:rPr>
          <w:rFonts w:hint="cs"/>
          <w:cs/>
        </w:rPr>
        <w:t>ของกลุ่มบริษัท บีบีจีไอ จำกัด (มหาชน)</w:t>
      </w:r>
      <w:r w:rsidR="00D2264A" w:rsidRPr="00B33603">
        <w:rPr>
          <w:rFonts w:hint="cs"/>
          <w:cs/>
        </w:rPr>
        <w:t xml:space="preserve"> </w:t>
      </w:r>
      <w:r w:rsidR="002A0123" w:rsidRPr="00B33603">
        <w:t xml:space="preserve">       </w:t>
      </w:r>
      <w:r w:rsidR="003821B0" w:rsidRPr="00B33603">
        <w:rPr>
          <w:rFonts w:hint="cs"/>
          <w:cs/>
        </w:rPr>
        <w:t>กลุ่มบริษัท</w:t>
      </w:r>
      <w:r w:rsidR="00B008CA" w:rsidRPr="00B33603">
        <w:rPr>
          <w:rFonts w:hint="cs"/>
          <w:cs/>
        </w:rPr>
        <w:t>คำนวณ</w:t>
      </w:r>
      <w:r w:rsidR="00B008CA" w:rsidRPr="00B33603">
        <w:rPr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B008CA" w:rsidRPr="00B33603">
        <w:t xml:space="preserve">5 </w:t>
      </w:r>
      <w:r w:rsidR="00B008CA" w:rsidRPr="00B33603">
        <w:rPr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B008CA" w:rsidRPr="00B33603">
        <w:t xml:space="preserve">10 </w:t>
      </w:r>
      <w:r w:rsidR="00B008CA" w:rsidRPr="00B33603">
        <w:rPr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40B0018D" w14:textId="77777777" w:rsidR="004F735A" w:rsidRPr="00B33603" w:rsidRDefault="004F735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361927F" w14:textId="5E8EE791" w:rsidR="00B008CA" w:rsidRPr="00B33603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cs/>
        </w:rPr>
        <w:t>อัตราคิดลดของ</w:t>
      </w:r>
      <w:r w:rsidR="003A1216" w:rsidRPr="00B33603">
        <w:rPr>
          <w:rFonts w:hint="cs"/>
          <w:cs/>
        </w:rPr>
        <w:t>กลุ่ม</w:t>
      </w:r>
      <w:r w:rsidRPr="00B33603">
        <w:rPr>
          <w:cs/>
        </w:rPr>
        <w:t>บริษัทในกลุ่มอุตสาหกรรมซึ่ง</w:t>
      </w:r>
      <w:r w:rsidR="003A1216" w:rsidRPr="00B33603">
        <w:rPr>
          <w:rFonts w:hint="cs"/>
          <w:cs/>
        </w:rPr>
        <w:t>กลุ่ม</w:t>
      </w:r>
      <w:r w:rsidRPr="00B33603">
        <w:rPr>
          <w:cs/>
        </w:rPr>
        <w:t xml:space="preserve">บริษัทดำเนินงานอยู่ มีค่าเฉลี่ยอยู่ระหว่างร้อยละ </w:t>
      </w:r>
      <w:r w:rsidR="00CB31E6" w:rsidRPr="00B33603">
        <w:t>3</w:t>
      </w:r>
      <w:r w:rsidRPr="00B33603">
        <w:t xml:space="preserve"> </w:t>
      </w:r>
      <w:r w:rsidRPr="00B33603">
        <w:rPr>
          <w:cs/>
        </w:rPr>
        <w:t xml:space="preserve">ถึง </w:t>
      </w:r>
      <w:r w:rsidR="008C3905" w:rsidRPr="00B33603">
        <w:t>10</w:t>
      </w:r>
      <w:r w:rsidRPr="00B33603">
        <w:t xml:space="preserve"> </w:t>
      </w:r>
      <w:r w:rsidRPr="00B33603">
        <w:rPr>
          <w:cs/>
        </w:rPr>
        <w:t>ซึ่งอัตราคิดลดของ</w:t>
      </w:r>
      <w:r w:rsidR="003A1216" w:rsidRPr="00B33603">
        <w:rPr>
          <w:rFonts w:hint="cs"/>
          <w:cs/>
        </w:rPr>
        <w:t>กลุ่ม</w:t>
      </w:r>
      <w:r w:rsidRPr="00B33603">
        <w:rPr>
          <w:cs/>
        </w:rPr>
        <w:t>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313DFE69" w14:textId="77777777" w:rsidR="00B008CA" w:rsidRPr="00B33603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255C7AE" w14:textId="681BBAAB" w:rsidR="00B008CA" w:rsidRPr="00B33603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</w:rPr>
      </w:pPr>
      <w:r w:rsidRPr="00B33603">
        <w:rPr>
          <w:spacing w:val="-4"/>
          <w:cs/>
        </w:rPr>
        <w:t>การทดสอบการด้อยค่าได้ถูกจัดทำโดยฝ่ายบริหารของ</w:t>
      </w:r>
      <w:r w:rsidR="003A1216" w:rsidRPr="00B33603">
        <w:rPr>
          <w:rFonts w:hint="cs"/>
          <w:spacing w:val="-4"/>
          <w:cs/>
        </w:rPr>
        <w:t>กลุ่ม</w:t>
      </w:r>
      <w:r w:rsidRPr="00B33603">
        <w:rPr>
          <w:spacing w:val="-4"/>
          <w:cs/>
        </w:rPr>
        <w:t>บริษัทและไม่พบว่ามีการด้อยค่าเกิดขึ้นสำหรับค่าความนิยม</w:t>
      </w:r>
    </w:p>
    <w:p w14:paraId="1FDA2745" w14:textId="77777777" w:rsidR="00B008CA" w:rsidRPr="00B33603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F21395E" w14:textId="77777777" w:rsidR="00B008CA" w:rsidRPr="00B33603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Pr="00B33603">
        <w:t>0.5</w:t>
      </w:r>
      <w:r w:rsidRPr="00B33603">
        <w:rPr>
          <w:cs/>
        </w:rPr>
        <w:t xml:space="preserve"> บาทต่อลิตรหรือต้นทุนวัตถุดิบเพิ่มขึ้น </w:t>
      </w:r>
      <w:r w:rsidRPr="00B33603">
        <w:t xml:space="preserve">0.5 </w:t>
      </w:r>
      <w:r w:rsidRPr="00B33603">
        <w:rPr>
          <w:cs/>
        </w:rPr>
        <w:t>บาทต่อลิตร ก็จะยังคงไม่มีค่าเผื่อการด้อยค่าของค่าความนิยม</w:t>
      </w:r>
    </w:p>
    <w:p w14:paraId="56B1FA85" w14:textId="08A28093" w:rsidR="00925AE2" w:rsidRPr="00B33603" w:rsidRDefault="00925AE2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FBEFD74" w14:textId="448581CE" w:rsidR="00925AE2" w:rsidRPr="00B33603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bookmarkStart w:id="20" w:name="_Hlk95485697"/>
      <w:r w:rsidRPr="00B33603">
        <w:rPr>
          <w:rFonts w:hint="cs"/>
          <w:i/>
          <w:iCs/>
        </w:rPr>
        <w:t>OKEA ASA</w:t>
      </w:r>
    </w:p>
    <w:bookmarkEnd w:id="20"/>
    <w:p w14:paraId="6D0E2008" w14:textId="2E60150C" w:rsidR="00925AE2" w:rsidRPr="00B33603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1461CFB0" w14:textId="77777777" w:rsidR="00532EEF" w:rsidRPr="00B33603" w:rsidRDefault="00532EEF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cs/>
        </w:rPr>
        <w:t>ณ วันที่</w:t>
      </w:r>
      <w:r w:rsidRPr="00B33603">
        <w:t xml:space="preserve"> 31 </w:t>
      </w:r>
      <w:r w:rsidRPr="00B33603">
        <w:rPr>
          <w:cs/>
        </w:rPr>
        <w:t>ธันวาคม</w:t>
      </w:r>
      <w:r w:rsidRPr="00B33603">
        <w:t xml:space="preserve"> 2568 </w:t>
      </w:r>
      <w:r w:rsidRPr="00B33603">
        <w:rPr>
          <w:cs/>
        </w:rPr>
        <w:t>กลุ่มบริษัทมีค่าความนิยมจำนวน</w:t>
      </w:r>
      <w:r w:rsidRPr="00B33603">
        <w:t xml:space="preserve"> 638 </w:t>
      </w:r>
      <w:r w:rsidRPr="00B33603">
        <w:rPr>
          <w:cs/>
        </w:rPr>
        <w:t>ล้านโครนนอร์เวย์ (หรือเทียบเท่า</w:t>
      </w:r>
      <w:r w:rsidRPr="00B33603">
        <w:t xml:space="preserve"> 1,991 </w:t>
      </w:r>
      <w:r w:rsidRPr="00B33603">
        <w:rPr>
          <w:cs/>
        </w:rPr>
        <w:t>ล้านบาท) โดยเป็นค่าความนิยมจากการได้มาซึ่งอำนาจควบคุมใน</w:t>
      </w:r>
      <w:r w:rsidRPr="00B33603">
        <w:t xml:space="preserve"> OKEA ASA (“OKEA”) </w:t>
      </w:r>
      <w:r w:rsidRPr="00B33603">
        <w:rPr>
          <w:cs/>
        </w:rPr>
        <w:t>จำนวน</w:t>
      </w:r>
      <w:r w:rsidRPr="00B33603">
        <w:t xml:space="preserve"> 179 </w:t>
      </w:r>
      <w:r w:rsidRPr="00B33603">
        <w:rPr>
          <w:cs/>
        </w:rPr>
        <w:t>ล้านโครนนอร์เวย์ (หรือเทียบเท่า</w:t>
      </w:r>
      <w:r w:rsidRPr="00B33603">
        <w:t xml:space="preserve"> 559 </w:t>
      </w:r>
      <w:r w:rsidRPr="00B33603">
        <w:rPr>
          <w:cs/>
        </w:rPr>
        <w:t>ล้านบาท) และค่าความนิยมจากการเข้าซื้อส่วนได้เสียในหลุมน้ำมันของ</w:t>
      </w:r>
      <w:r w:rsidRPr="00B33603">
        <w:t xml:space="preserve"> OKEA </w:t>
      </w:r>
      <w:r w:rsidRPr="00B33603">
        <w:rPr>
          <w:cs/>
        </w:rPr>
        <w:t>จำนวน</w:t>
      </w:r>
      <w:r w:rsidRPr="00B33603">
        <w:t xml:space="preserve"> 459 </w:t>
      </w:r>
      <w:r w:rsidRPr="00B33603">
        <w:rPr>
          <w:cs/>
        </w:rPr>
        <w:t>ล้านโครนนอร์เวย์ (หรือเทียบเท่า</w:t>
      </w:r>
      <w:r w:rsidRPr="00B33603">
        <w:t xml:space="preserve"> 1,432 </w:t>
      </w:r>
      <w:r w:rsidRPr="00B33603">
        <w:rPr>
          <w:cs/>
        </w:rPr>
        <w:t>ล้านบาท)</w:t>
      </w:r>
    </w:p>
    <w:p w14:paraId="07693CC0" w14:textId="77777777" w:rsidR="00532EEF" w:rsidRPr="00B33603" w:rsidRDefault="00532EEF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2"/>
        </w:rPr>
      </w:pPr>
      <w:r w:rsidRPr="00B33603">
        <w:rPr>
          <w:spacing w:val="2"/>
        </w:rPr>
        <w:t> </w:t>
      </w:r>
    </w:p>
    <w:p w14:paraId="77FAA57A" w14:textId="77777777" w:rsidR="00E02813" w:rsidRPr="00B33603" w:rsidRDefault="00E02813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br/>
      </w:r>
    </w:p>
    <w:p w14:paraId="6B4C52DC" w14:textId="47A74B25" w:rsidR="00532EEF" w:rsidRPr="00B33603" w:rsidRDefault="00532EEF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cs/>
        </w:rPr>
        <w:lastRenderedPageBreak/>
        <w:t>กลุ่มบริษัทคำนวณ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ในอนาคตที่คาดว่าจะได้รับ ซึ่งมีข้อสมมติฐานที่สำคัญของฝ่ายบริหารในเรื่องเกี่ยวกับราคาขายซึ่งอ้างอิงจากราคาน้ำมันในอนาคต ปริมาณการผลิตที่คาดว่าจะผลิตได้ในอนาคต ซึ่งประมาณจากปริมาณสำรองที่พิสูจน์แล้ว (</w:t>
      </w:r>
      <w:r w:rsidRPr="00B33603">
        <w:t xml:space="preserve">Proved Reserves) </w:t>
      </w:r>
      <w:r w:rsidRPr="00B33603">
        <w:rPr>
          <w:cs/>
        </w:rPr>
        <w:t>และปริมาณสำรองที่คาดว่าจะพบ (</w:t>
      </w:r>
      <w:r w:rsidRPr="00B33603">
        <w:t xml:space="preserve">Probable Reserves) </w:t>
      </w:r>
      <w:r w:rsidRPr="00B33603">
        <w:rPr>
          <w:cs/>
        </w:rPr>
        <w:t>ซึ่งข้อสมมติฐานเหล่านี้มาจากวิจารณญาณของผู้บริหาร และอยู่บนพื้นฐานของประสบการณ์ในอดีต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อาจทำให้เกิดผลกระทบต่อการเปลี่ยนแปลงของข้อสมมติฐาน และอัตราคิดลดที่จะนำมาใช้ในการคำนวณประมาณการกระแสเงินสดในอนาคตคิดลด โดยข้อสมมติฐานด้านราคากำหนดจากราคาน้ำมันในช่วงระยะสั้นอ้างอิงราคาน้ำมันล่วงหน้า (</w:t>
      </w:r>
      <w:r w:rsidRPr="00B33603">
        <w:t xml:space="preserve">Forward Price Curve) </w:t>
      </w:r>
      <w:r w:rsidRPr="00B33603">
        <w:rPr>
          <w:cs/>
        </w:rPr>
        <w:t>และประมาณราคาน้ำมันในช่วงระยะยาวอ้างอิงประมาณการจากอุปสงค์และอุปทานของน้ำมันในตลาดโลก</w:t>
      </w:r>
    </w:p>
    <w:p w14:paraId="6A13BC34" w14:textId="77777777" w:rsidR="00532EEF" w:rsidRPr="00B33603" w:rsidRDefault="00532EEF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2"/>
        </w:rPr>
      </w:pPr>
      <w:r w:rsidRPr="00B33603">
        <w:rPr>
          <w:spacing w:val="2"/>
        </w:rPr>
        <w:t> </w:t>
      </w:r>
    </w:p>
    <w:p w14:paraId="12280184" w14:textId="633247C1" w:rsidR="00532EEF" w:rsidRPr="00B33603" w:rsidRDefault="00532EEF" w:rsidP="0053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33603">
        <w:rPr>
          <w:cs/>
        </w:rPr>
        <w:t xml:space="preserve">ทั้งนี้ประมาณการมูลค่าที่คาดว่าจะได้รับคืนของหน่วยสินทรัพย์ที่ก่อให้เกิดเงินสดในหลุม </w:t>
      </w:r>
      <w:r w:rsidRPr="00B33603">
        <w:t>Draugen</w:t>
      </w:r>
      <w:r w:rsidR="00EE015B" w:rsidRPr="00B33603">
        <w:t xml:space="preserve"> </w:t>
      </w:r>
      <w:r w:rsidR="00EE015B" w:rsidRPr="00B33603">
        <w:rPr>
          <w:cs/>
        </w:rPr>
        <w:t>หลุม</w:t>
      </w:r>
      <w:r w:rsidRPr="00B33603">
        <w:t xml:space="preserve"> Gjoa</w:t>
      </w:r>
      <w:r w:rsidR="00EE015B" w:rsidRPr="00B33603">
        <w:t xml:space="preserve"> </w:t>
      </w:r>
      <w:r w:rsidR="00EE015B" w:rsidRPr="00B33603">
        <w:rPr>
          <w:cs/>
        </w:rPr>
        <w:t>หลุม</w:t>
      </w:r>
      <w:r w:rsidRPr="00B33603">
        <w:t xml:space="preserve"> Ivar Aasen </w:t>
      </w:r>
      <w:r w:rsidRPr="00B33603">
        <w:rPr>
          <w:cs/>
        </w:rPr>
        <w:t>และหลุม</w:t>
      </w:r>
      <w:r w:rsidRPr="00B33603">
        <w:t> </w:t>
      </w:r>
      <w:proofErr w:type="spellStart"/>
      <w:r w:rsidRPr="00B33603">
        <w:t>Statfjord</w:t>
      </w:r>
      <w:proofErr w:type="spellEnd"/>
      <w:r w:rsidRPr="00B33603">
        <w:t xml:space="preserve"> </w:t>
      </w:r>
      <w:r w:rsidRPr="00B33603">
        <w:rPr>
          <w:cs/>
        </w:rPr>
        <w:t>มีมูลค่าต่ำกว่ามูลค่าตามบัญชีของหน่วยสินทรัพย์ที่ก่อให้เกิดเงินสด เนื่องจากระดับราคาคาดการณ์น้ำมันและปริมาณสำรองปิโตรเลียมลดลง จึงมีการบันทึกผลขาดทุนจากการด้อยค่าสำหรับปีสิ้นสุดวันที่</w:t>
      </w:r>
      <w:r w:rsidRPr="00B33603">
        <w:t xml:space="preserve"> 31 </w:t>
      </w:r>
      <w:r w:rsidRPr="00B33603">
        <w:rPr>
          <w:cs/>
        </w:rPr>
        <w:t>ธันวาคม</w:t>
      </w:r>
      <w:r w:rsidRPr="00B33603">
        <w:t xml:space="preserve"> 2568 </w:t>
      </w:r>
      <w:r w:rsidRPr="00B33603">
        <w:rPr>
          <w:cs/>
        </w:rPr>
        <w:t>จำนวน</w:t>
      </w:r>
      <w:r w:rsidRPr="00B33603">
        <w:t xml:space="preserve"> 693 </w:t>
      </w:r>
      <w:r w:rsidRPr="00B33603">
        <w:rPr>
          <w:cs/>
        </w:rPr>
        <w:t>ล้านโครนนอร์เวย์ (หรือ</w:t>
      </w:r>
      <w:r w:rsidRPr="00B33603">
        <w:t xml:space="preserve"> 2,205 </w:t>
      </w:r>
      <w:r w:rsidRPr="00B33603">
        <w:rPr>
          <w:cs/>
        </w:rPr>
        <w:t>ล้านบาท)</w:t>
      </w:r>
    </w:p>
    <w:p w14:paraId="658A343F" w14:textId="2859AB0B" w:rsidR="00532EEF" w:rsidRPr="00B33603" w:rsidRDefault="00532EEF" w:rsidP="00E0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2"/>
        </w:rPr>
        <w:sectPr w:rsidR="00532EEF" w:rsidRPr="00B33603" w:rsidSect="00B86C44">
          <w:headerReference w:type="default" r:id="rId20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</w:p>
    <w:p w14:paraId="22685067" w14:textId="78AF4256" w:rsidR="00654500" w:rsidRPr="00B33603" w:rsidRDefault="00947118" w:rsidP="006545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  <w:r w:rsidRPr="00B33603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tbl>
      <w:tblPr>
        <w:tblW w:w="147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265"/>
        <w:gridCol w:w="1265"/>
        <w:gridCol w:w="1265"/>
        <w:gridCol w:w="1265"/>
        <w:gridCol w:w="1265"/>
        <w:gridCol w:w="1265"/>
        <w:gridCol w:w="1265"/>
        <w:gridCol w:w="1265"/>
        <w:gridCol w:w="1269"/>
      </w:tblGrid>
      <w:tr w:rsidR="00942671" w:rsidRPr="00B33603" w14:paraId="79A597E0" w14:textId="77777777" w:rsidTr="005A572D">
        <w:trPr>
          <w:trHeight w:val="232"/>
          <w:tblHeader/>
        </w:trPr>
        <w:tc>
          <w:tcPr>
            <w:tcW w:w="3402" w:type="dxa"/>
          </w:tcPr>
          <w:p w14:paraId="63384309" w14:textId="77777777" w:rsidR="00942671" w:rsidRPr="00B33603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1389" w:type="dxa"/>
            <w:gridSpan w:val="9"/>
          </w:tcPr>
          <w:p w14:paraId="00709234" w14:textId="764E4A1A" w:rsidR="00942671" w:rsidRPr="00B33603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B7695" w:rsidRPr="00B33603" w14:paraId="532FF250" w14:textId="77777777" w:rsidTr="005A572D">
        <w:trPr>
          <w:trHeight w:val="20"/>
          <w:tblHeader/>
        </w:trPr>
        <w:tc>
          <w:tcPr>
            <w:tcW w:w="3402" w:type="dxa"/>
          </w:tcPr>
          <w:p w14:paraId="60C0550D" w14:textId="77777777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26320325" w14:textId="648DE5D2" w:rsidR="004B7695" w:rsidRPr="00B33603" w:rsidRDefault="004B7695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ลิขสิทธิ์การใช้</w:t>
            </w:r>
            <w:r w:rsidR="00E429B3" w:rsidRPr="00B3360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และต้นทุ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</w:t>
            </w:r>
          </w:p>
          <w:p w14:paraId="02DEBB5E" w14:textId="02AE9CCF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8"/>
              <w:contextualSpacing/>
              <w:jc w:val="center"/>
              <w:rPr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</w:t>
            </w:r>
            <w:r w:rsidR="0031188F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สำเร็จรูป</w:t>
            </w:r>
          </w:p>
        </w:tc>
        <w:tc>
          <w:tcPr>
            <w:tcW w:w="1265" w:type="dxa"/>
            <w:vAlign w:val="bottom"/>
          </w:tcPr>
          <w:p w14:paraId="722076E4" w14:textId="77777777" w:rsidR="00D67941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สิทธิใน</w:t>
            </w:r>
          </w:p>
          <w:p w14:paraId="2388E518" w14:textId="0A30184A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กา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เชื่อมโยงระบ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1265" w:type="dxa"/>
            <w:vAlign w:val="bottom"/>
          </w:tcPr>
          <w:p w14:paraId="55C99698" w14:textId="4230F1DD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3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</w:t>
            </w:r>
            <w:r w:rsidR="0031188F"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ไฟฟ้า</w:t>
            </w:r>
            <w:r w:rsidR="0012062C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/น้ำเย็น</w:t>
            </w:r>
          </w:p>
        </w:tc>
        <w:tc>
          <w:tcPr>
            <w:tcW w:w="1265" w:type="dxa"/>
            <w:vAlign w:val="bottom"/>
          </w:tcPr>
          <w:p w14:paraId="31A32CFF" w14:textId="671176DE" w:rsidR="004B7695" w:rsidRPr="00B33603" w:rsidRDefault="004B7695" w:rsidP="0015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28" w:firstLine="3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สัญญาซื้อขายไฟฟ้า</w:t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และสินทรัพย์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ภายใต้ข้อตกลงสัมปทาน</w:t>
            </w:r>
          </w:p>
        </w:tc>
        <w:tc>
          <w:tcPr>
            <w:tcW w:w="1265" w:type="dxa"/>
            <w:vAlign w:val="bottom"/>
          </w:tcPr>
          <w:p w14:paraId="44656B37" w14:textId="38E202DA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 w:rsidR="0031188F"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ในการสำรวจ</w:t>
            </w:r>
            <w:r w:rsidR="00D25493" w:rsidRPr="00B3360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แล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ประเมินค่าแหล่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ง</w:t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ทรัพยากร</w:t>
            </w:r>
          </w:p>
        </w:tc>
        <w:tc>
          <w:tcPr>
            <w:tcW w:w="1265" w:type="dxa"/>
            <w:vAlign w:val="bottom"/>
          </w:tcPr>
          <w:p w14:paraId="4E5F883F" w14:textId="77777777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21" w:name="_Hlk134185632"/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E0C0B36" w14:textId="41FABC2B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ไม่มีตัวตนระหว่าง</w:t>
            </w:r>
            <w:r w:rsidRPr="00B3360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การพัฒนา</w:t>
            </w:r>
            <w:bookmarkEnd w:id="21"/>
          </w:p>
        </w:tc>
        <w:tc>
          <w:tcPr>
            <w:tcW w:w="1265" w:type="dxa"/>
            <w:vAlign w:val="bottom"/>
          </w:tcPr>
          <w:p w14:paraId="7B0C5122" w14:textId="77777777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BD8ED1" w14:textId="6658C986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สัญญาซื้อขา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ย</w:t>
            </w:r>
            <w:r w:rsidR="0031188F"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กับคู่ค้า</w:t>
            </w:r>
          </w:p>
        </w:tc>
        <w:tc>
          <w:tcPr>
            <w:tcW w:w="1265" w:type="dxa"/>
            <w:vAlign w:val="bottom"/>
          </w:tcPr>
          <w:p w14:paraId="647AB127" w14:textId="77777777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AF25BD" w14:textId="7737F5EA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6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สิทธิการลงทุ</w:t>
            </w:r>
            <w:r w:rsidR="002A114B"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="0031188F"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ในโครงการ</w:t>
            </w:r>
          </w:p>
        </w:tc>
        <w:tc>
          <w:tcPr>
            <w:tcW w:w="1269" w:type="dxa"/>
            <w:vAlign w:val="bottom"/>
          </w:tcPr>
          <w:p w14:paraId="5C01FC11" w14:textId="6ED7C50B" w:rsidR="004B7695" w:rsidRPr="00B33603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42671" w:rsidRPr="00B33603" w14:paraId="21AD5691" w14:textId="77777777" w:rsidTr="005A572D">
        <w:trPr>
          <w:trHeight w:val="20"/>
          <w:tblHeader/>
        </w:trPr>
        <w:tc>
          <w:tcPr>
            <w:tcW w:w="3402" w:type="dxa"/>
          </w:tcPr>
          <w:p w14:paraId="716FD49B" w14:textId="77777777" w:rsidR="00942671" w:rsidRPr="00B33603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1389" w:type="dxa"/>
            <w:gridSpan w:val="9"/>
          </w:tcPr>
          <w:p w14:paraId="6A3C2D93" w14:textId="7F16BD5A" w:rsidR="00942671" w:rsidRPr="00B33603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i/>
                <w:iCs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A114B" w:rsidRPr="00B33603" w14:paraId="74446B7F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11DEBD50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5" w:type="dxa"/>
            <w:vAlign w:val="bottom"/>
          </w:tcPr>
          <w:p w14:paraId="2911683A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1BD83B76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516DCECB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7CA33309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78488F64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209CAB9A" w14:textId="77777777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0448D145" w14:textId="28C18CDE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27F8D3AF" w14:textId="7FB39E01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  <w:vAlign w:val="bottom"/>
          </w:tcPr>
          <w:p w14:paraId="1BE9D2B0" w14:textId="742E1C19" w:rsidR="002A114B" w:rsidRPr="00B33603" w:rsidRDefault="002A114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</w:tr>
      <w:tr w:rsidR="00D20203" w:rsidRPr="00B33603" w14:paraId="624FE7D3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7FDCE4DD" w14:textId="4852766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sz w:val="22"/>
                <w:szCs w:val="22"/>
              </w:rPr>
              <w:t xml:space="preserve">1 </w:t>
            </w:r>
            <w:r w:rsidRPr="00B33603">
              <w:rPr>
                <w:rFonts w:eastAsia="Calibri"/>
                <w:sz w:val="22"/>
                <w:szCs w:val="22"/>
                <w:cs/>
              </w:rPr>
              <w:t xml:space="preserve">มกราคม </w:t>
            </w:r>
            <w:r w:rsidRPr="00B33603">
              <w:rPr>
                <w:rFonts w:eastAsia="Calibri"/>
                <w:sz w:val="22"/>
                <w:szCs w:val="22"/>
              </w:rPr>
              <w:t>2567</w:t>
            </w:r>
          </w:p>
        </w:tc>
        <w:tc>
          <w:tcPr>
            <w:tcW w:w="1265" w:type="dxa"/>
            <w:vAlign w:val="bottom"/>
          </w:tcPr>
          <w:p w14:paraId="5844EAB2" w14:textId="5DA4AFC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1,912</w:t>
            </w:r>
          </w:p>
        </w:tc>
        <w:tc>
          <w:tcPr>
            <w:tcW w:w="1265" w:type="dxa"/>
            <w:vAlign w:val="bottom"/>
          </w:tcPr>
          <w:p w14:paraId="66EC849B" w14:textId="5AC2E74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1,340</w:t>
            </w:r>
          </w:p>
        </w:tc>
        <w:tc>
          <w:tcPr>
            <w:tcW w:w="1265" w:type="dxa"/>
            <w:vAlign w:val="bottom"/>
          </w:tcPr>
          <w:p w14:paraId="1AA81543" w14:textId="136EA62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1,185</w:t>
            </w:r>
          </w:p>
        </w:tc>
        <w:tc>
          <w:tcPr>
            <w:tcW w:w="1265" w:type="dxa"/>
            <w:vAlign w:val="bottom"/>
          </w:tcPr>
          <w:p w14:paraId="3D4474D8" w14:textId="213D012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9,446</w:t>
            </w:r>
          </w:p>
        </w:tc>
        <w:tc>
          <w:tcPr>
            <w:tcW w:w="1265" w:type="dxa"/>
            <w:vAlign w:val="bottom"/>
          </w:tcPr>
          <w:p w14:paraId="50E59337" w14:textId="0E1F0D8E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711</w:t>
            </w:r>
          </w:p>
        </w:tc>
        <w:tc>
          <w:tcPr>
            <w:tcW w:w="1265" w:type="dxa"/>
            <w:vAlign w:val="bottom"/>
          </w:tcPr>
          <w:p w14:paraId="224BFEDF" w14:textId="384A53FC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197</w:t>
            </w:r>
          </w:p>
        </w:tc>
        <w:tc>
          <w:tcPr>
            <w:tcW w:w="1265" w:type="dxa"/>
            <w:vAlign w:val="bottom"/>
          </w:tcPr>
          <w:p w14:paraId="6BEE473E" w14:textId="7D0A6BA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1,529</w:t>
            </w:r>
          </w:p>
        </w:tc>
        <w:tc>
          <w:tcPr>
            <w:tcW w:w="1265" w:type="dxa"/>
            <w:vAlign w:val="bottom"/>
          </w:tcPr>
          <w:p w14:paraId="45CCE2A2" w14:textId="68D490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308</w:t>
            </w:r>
          </w:p>
        </w:tc>
        <w:tc>
          <w:tcPr>
            <w:tcW w:w="1269" w:type="dxa"/>
            <w:vAlign w:val="bottom"/>
          </w:tcPr>
          <w:p w14:paraId="06436394" w14:textId="31867A2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16,628</w:t>
            </w:r>
          </w:p>
        </w:tc>
      </w:tr>
      <w:tr w:rsidR="00D20203" w:rsidRPr="00B33603" w14:paraId="31DAB324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49C7D75C" w14:textId="0EF72A2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1265" w:type="dxa"/>
            <w:vAlign w:val="bottom"/>
          </w:tcPr>
          <w:p w14:paraId="129DB92B" w14:textId="77D89BF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7D56ACE" w14:textId="164D92F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16F45EA" w14:textId="7D11FC7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1265" w:type="dxa"/>
            <w:vAlign w:val="bottom"/>
          </w:tcPr>
          <w:p w14:paraId="04D9FD20" w14:textId="33D88DA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9D0634E" w14:textId="420252C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A7E8766" w14:textId="1D702AE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31D0249" w14:textId="75CA16F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AED8721" w14:textId="634BD26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0565EA50" w14:textId="494E93E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75</w:t>
            </w:r>
          </w:p>
        </w:tc>
      </w:tr>
      <w:tr w:rsidR="00D20203" w:rsidRPr="00B33603" w14:paraId="628619C6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63FD51F3" w14:textId="4AF1903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9" w:hanging="179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sz w:val="22"/>
                <w:szCs w:val="22"/>
                <w:cs/>
              </w:rPr>
              <w:t>การได้มาซึ่งส่วนได้เสียซึ่งก่อให้เกิดการเปลี่ยนแปลงของอำนาจควบคุม</w:t>
            </w:r>
          </w:p>
        </w:tc>
        <w:tc>
          <w:tcPr>
            <w:tcW w:w="1265" w:type="dxa"/>
            <w:vAlign w:val="bottom"/>
          </w:tcPr>
          <w:p w14:paraId="083DD05D" w14:textId="668D315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66F47A4" w14:textId="51AA3BA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61C3FD6" w14:textId="0ABE80B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1265" w:type="dxa"/>
            <w:vAlign w:val="bottom"/>
          </w:tcPr>
          <w:p w14:paraId="74C9C5BD" w14:textId="495C64D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BB3CB0F" w14:textId="789551B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B81F1C4" w14:textId="136CA98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0324B4AA" w14:textId="4AAF936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23383AC" w14:textId="4CB6B29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7D4F33E0" w14:textId="17EDC1A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38</w:t>
            </w:r>
          </w:p>
        </w:tc>
      </w:tr>
      <w:tr w:rsidR="00D20203" w:rsidRPr="00B33603" w14:paraId="275DF122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27DD5D8E" w14:textId="1EA4968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265" w:type="dxa"/>
            <w:vAlign w:val="bottom"/>
          </w:tcPr>
          <w:p w14:paraId="725AD5AB" w14:textId="172A7D4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(3)</w:t>
            </w:r>
          </w:p>
        </w:tc>
        <w:tc>
          <w:tcPr>
            <w:tcW w:w="1265" w:type="dxa"/>
            <w:vAlign w:val="bottom"/>
          </w:tcPr>
          <w:p w14:paraId="21C3ED18" w14:textId="5415F32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(192)</w:t>
            </w:r>
          </w:p>
        </w:tc>
        <w:tc>
          <w:tcPr>
            <w:tcW w:w="1265" w:type="dxa"/>
            <w:vAlign w:val="bottom"/>
          </w:tcPr>
          <w:p w14:paraId="746B81D0" w14:textId="691ED70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(1,153)</w:t>
            </w:r>
          </w:p>
        </w:tc>
        <w:tc>
          <w:tcPr>
            <w:tcW w:w="1265" w:type="dxa"/>
            <w:vAlign w:val="bottom"/>
          </w:tcPr>
          <w:p w14:paraId="5B600F6F" w14:textId="5F2BB43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F3CED5E" w14:textId="2AAD237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F6AF309" w14:textId="4F36F16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(166)</w:t>
            </w:r>
          </w:p>
        </w:tc>
        <w:tc>
          <w:tcPr>
            <w:tcW w:w="1265" w:type="dxa"/>
            <w:vAlign w:val="bottom"/>
          </w:tcPr>
          <w:p w14:paraId="34FA697A" w14:textId="09D921A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5AD328F" w14:textId="69ED57A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0794521" w14:textId="5148031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(1,514)</w:t>
            </w:r>
          </w:p>
        </w:tc>
      </w:tr>
      <w:tr w:rsidR="00D20203" w:rsidRPr="00B33603" w14:paraId="063AF664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2E7D794C" w14:textId="47ED889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1EA324D0" w14:textId="1EE7C9A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vAlign w:val="bottom"/>
          </w:tcPr>
          <w:p w14:paraId="73C80EFC" w14:textId="6BCA7FD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CF3C811" w14:textId="23887FCE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F4F0B05" w14:textId="622805F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400AD8" w14:textId="371777A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450</w:t>
            </w:r>
          </w:p>
        </w:tc>
        <w:tc>
          <w:tcPr>
            <w:tcW w:w="1265" w:type="dxa"/>
            <w:vAlign w:val="bottom"/>
          </w:tcPr>
          <w:p w14:paraId="1E1BFF64" w14:textId="7A0FFAD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03</w:t>
            </w:r>
          </w:p>
        </w:tc>
        <w:tc>
          <w:tcPr>
            <w:tcW w:w="1265" w:type="dxa"/>
            <w:vAlign w:val="bottom"/>
          </w:tcPr>
          <w:p w14:paraId="62F7CFBB" w14:textId="5E70EB2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6EDC310" w14:textId="70905A4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666864C" w14:textId="244A516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556</w:t>
            </w:r>
          </w:p>
        </w:tc>
      </w:tr>
      <w:tr w:rsidR="00D20203" w:rsidRPr="00B33603" w14:paraId="7EDE99AF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1F0B1992" w14:textId="12329A9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07E0B535" w14:textId="6176962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70</w:t>
            </w:r>
          </w:p>
        </w:tc>
        <w:tc>
          <w:tcPr>
            <w:tcW w:w="1265" w:type="dxa"/>
            <w:vAlign w:val="bottom"/>
          </w:tcPr>
          <w:p w14:paraId="52946A73" w14:textId="374829EE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2C4A076" w14:textId="727D14D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C4C8ACF" w14:textId="34DA928C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E68AFE5" w14:textId="4816A1C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1D12ABB" w14:textId="3A4C0B1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(71)</w:t>
            </w:r>
          </w:p>
        </w:tc>
        <w:tc>
          <w:tcPr>
            <w:tcW w:w="1265" w:type="dxa"/>
            <w:vAlign w:val="bottom"/>
          </w:tcPr>
          <w:p w14:paraId="23A1A62E" w14:textId="76139D4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8B1E1B8" w14:textId="2EB94AE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4F760D07" w14:textId="65E54AA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1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D20203" w:rsidRPr="00B33603" w14:paraId="75C014BC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72B0F452" w14:textId="779159C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0999D4AB" w14:textId="252AF5D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D8066BB" w14:textId="6C867DB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(1,077)</w:t>
            </w:r>
          </w:p>
        </w:tc>
        <w:tc>
          <w:tcPr>
            <w:tcW w:w="1265" w:type="dxa"/>
            <w:vAlign w:val="bottom"/>
          </w:tcPr>
          <w:p w14:paraId="71F20021" w14:textId="470B2A3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1,077</w:t>
            </w:r>
          </w:p>
        </w:tc>
        <w:tc>
          <w:tcPr>
            <w:tcW w:w="1265" w:type="dxa"/>
            <w:vAlign w:val="bottom"/>
          </w:tcPr>
          <w:p w14:paraId="6BFBD6EA" w14:textId="756095C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770C29F" w14:textId="5B055F8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BE73216" w14:textId="44B2AB5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F797E82" w14:textId="4EC6635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2F73FA2" w14:textId="05DF05A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0250EDD1" w14:textId="48D13E1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D20203" w:rsidRPr="00B33603" w14:paraId="2087AE1B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3CBACE1A" w14:textId="3035BBF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65819B47" w14:textId="3908D9E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82ED8D9" w14:textId="266012D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841BF71" w14:textId="22EEDCB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D5A3E40" w14:textId="5AD65F5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79D9791" w14:textId="2E639EA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(575)</w:t>
            </w:r>
          </w:p>
        </w:tc>
        <w:tc>
          <w:tcPr>
            <w:tcW w:w="1265" w:type="dxa"/>
            <w:vAlign w:val="bottom"/>
          </w:tcPr>
          <w:p w14:paraId="58AD025C" w14:textId="6B347DA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9DEBBB4" w14:textId="268A839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12E9305" w14:textId="78EA418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5A12DBD0" w14:textId="3A525F4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(575)</w:t>
            </w:r>
          </w:p>
        </w:tc>
      </w:tr>
      <w:tr w:rsidR="00D20203" w:rsidRPr="00B33603" w14:paraId="11EE8D93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102EF8BC" w14:textId="6991183E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7508FD3D" w14:textId="0AEADA1A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4E80F28" w14:textId="021311ED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(6)</w:t>
            </w:r>
          </w:p>
        </w:tc>
        <w:tc>
          <w:tcPr>
            <w:tcW w:w="1265" w:type="dxa"/>
            <w:vAlign w:val="bottom"/>
          </w:tcPr>
          <w:p w14:paraId="059A776F" w14:textId="09C31125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(32)</w:t>
            </w:r>
          </w:p>
        </w:tc>
        <w:tc>
          <w:tcPr>
            <w:tcW w:w="1265" w:type="dxa"/>
            <w:vAlign w:val="bottom"/>
          </w:tcPr>
          <w:p w14:paraId="11E48138" w14:textId="04F02E92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(65)</w:t>
            </w:r>
          </w:p>
        </w:tc>
        <w:tc>
          <w:tcPr>
            <w:tcW w:w="1265" w:type="dxa"/>
            <w:vAlign w:val="bottom"/>
          </w:tcPr>
          <w:p w14:paraId="76013F8F" w14:textId="1C32A723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(21)</w:t>
            </w:r>
          </w:p>
        </w:tc>
        <w:tc>
          <w:tcPr>
            <w:tcW w:w="1265" w:type="dxa"/>
            <w:vAlign w:val="bottom"/>
          </w:tcPr>
          <w:p w14:paraId="42CA880B" w14:textId="3FBCEE22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(4)</w:t>
            </w:r>
          </w:p>
        </w:tc>
        <w:tc>
          <w:tcPr>
            <w:tcW w:w="1265" w:type="dxa"/>
            <w:vAlign w:val="bottom"/>
          </w:tcPr>
          <w:p w14:paraId="0EE49E49" w14:textId="326F9E89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F3B91D8" w14:textId="4D04E814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(2)</w:t>
            </w:r>
          </w:p>
        </w:tc>
        <w:tc>
          <w:tcPr>
            <w:tcW w:w="1269" w:type="dxa"/>
            <w:vAlign w:val="bottom"/>
          </w:tcPr>
          <w:p w14:paraId="063DF50C" w14:textId="79A0E0AF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(130)</w:t>
            </w:r>
          </w:p>
        </w:tc>
      </w:tr>
      <w:tr w:rsidR="00D20203" w:rsidRPr="00B33603" w14:paraId="572144D8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07A20450" w14:textId="288C112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2567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และ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5" w:type="dxa"/>
            <w:vAlign w:val="bottom"/>
          </w:tcPr>
          <w:p w14:paraId="6D8C323F" w14:textId="3064EF7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</w:t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>982</w:t>
            </w:r>
          </w:p>
        </w:tc>
        <w:tc>
          <w:tcPr>
            <w:tcW w:w="1265" w:type="dxa"/>
            <w:vAlign w:val="bottom"/>
          </w:tcPr>
          <w:p w14:paraId="36709C24" w14:textId="5EE64D6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265" w:type="dxa"/>
            <w:vAlign w:val="bottom"/>
          </w:tcPr>
          <w:p w14:paraId="1922D14B" w14:textId="0642A4A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1,190</w:t>
            </w:r>
          </w:p>
        </w:tc>
        <w:tc>
          <w:tcPr>
            <w:tcW w:w="1265" w:type="dxa"/>
            <w:vAlign w:val="bottom"/>
          </w:tcPr>
          <w:p w14:paraId="67C3F745" w14:textId="3A45F03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9,381</w:t>
            </w:r>
          </w:p>
        </w:tc>
        <w:tc>
          <w:tcPr>
            <w:tcW w:w="1265" w:type="dxa"/>
            <w:vAlign w:val="bottom"/>
          </w:tcPr>
          <w:p w14:paraId="27322DCF" w14:textId="67E293D2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565</w:t>
            </w:r>
          </w:p>
        </w:tc>
        <w:tc>
          <w:tcPr>
            <w:tcW w:w="1265" w:type="dxa"/>
            <w:vAlign w:val="bottom"/>
          </w:tcPr>
          <w:p w14:paraId="054AA1B8" w14:textId="1533BC9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265" w:type="dxa"/>
            <w:vAlign w:val="bottom"/>
          </w:tcPr>
          <w:p w14:paraId="4F863FCD" w14:textId="60397D1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1,529</w:t>
            </w:r>
          </w:p>
        </w:tc>
        <w:tc>
          <w:tcPr>
            <w:tcW w:w="1265" w:type="dxa"/>
            <w:vAlign w:val="bottom"/>
          </w:tcPr>
          <w:p w14:paraId="6F0120DF" w14:textId="42B35B3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1269" w:type="dxa"/>
            <w:vAlign w:val="bottom"/>
          </w:tcPr>
          <w:p w14:paraId="63F207C7" w14:textId="273A03B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15,077</w:t>
            </w:r>
          </w:p>
        </w:tc>
      </w:tr>
      <w:tr w:rsidR="00BA2EEC" w:rsidRPr="00B33603" w14:paraId="4DD48D7F" w14:textId="77777777">
        <w:trPr>
          <w:trHeight w:val="20"/>
        </w:trPr>
        <w:tc>
          <w:tcPr>
            <w:tcW w:w="3402" w:type="dxa"/>
            <w:vAlign w:val="bottom"/>
          </w:tcPr>
          <w:p w14:paraId="1BE18080" w14:textId="325BAB0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350B6A98" w14:textId="0C0D863B" w:rsidR="00BA2EEC" w:rsidRPr="00B33603" w:rsidRDefault="00BD3945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23</w:t>
            </w:r>
            <w:r w:rsidR="0067590D" w:rsidRPr="00B3360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205169F" w14:textId="2EA4FCB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8419D96" w14:textId="41B28280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7CCD" w14:textId="0F22BEF1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98BA13C" w14:textId="00259280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1,469</w:t>
            </w:r>
          </w:p>
        </w:tc>
        <w:tc>
          <w:tcPr>
            <w:tcW w:w="1265" w:type="dxa"/>
            <w:vAlign w:val="bottom"/>
          </w:tcPr>
          <w:p w14:paraId="6CB54FB0" w14:textId="580A62D8" w:rsidR="00BA2EEC" w:rsidRPr="00B33603" w:rsidRDefault="00BD3945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1265" w:type="dxa"/>
          </w:tcPr>
          <w:p w14:paraId="02BF0B6D" w14:textId="77BEF89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6260B11" w14:textId="09A5FB8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C838D68" w14:textId="09E9AC0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1,</w:t>
            </w:r>
            <w:r w:rsidR="00BD3945" w:rsidRPr="00B33603">
              <w:rPr>
                <w:rFonts w:eastAsia="Calibri"/>
                <w:sz w:val="22"/>
                <w:szCs w:val="22"/>
              </w:rPr>
              <w:t>717</w:t>
            </w:r>
          </w:p>
        </w:tc>
      </w:tr>
      <w:tr w:rsidR="00BA2EEC" w:rsidRPr="00B33603" w14:paraId="6AE1E520" w14:textId="77777777">
        <w:trPr>
          <w:trHeight w:val="20"/>
        </w:trPr>
        <w:tc>
          <w:tcPr>
            <w:tcW w:w="3402" w:type="dxa"/>
            <w:vAlign w:val="bottom"/>
          </w:tcPr>
          <w:p w14:paraId="325AED5C" w14:textId="7173B00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6550A28F" w14:textId="1D3EE01C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4</w:t>
            </w:r>
            <w:r w:rsidR="0067590D" w:rsidRPr="00B3360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6179345E" w14:textId="04BA74A1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1DAF3FC" w14:textId="78454F00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47CECB5C" w14:textId="787A0A6C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1265" w:type="dxa"/>
            <w:vAlign w:val="bottom"/>
          </w:tcPr>
          <w:p w14:paraId="60215B8A" w14:textId="3C71D76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(57)</w:t>
            </w:r>
          </w:p>
        </w:tc>
        <w:tc>
          <w:tcPr>
            <w:tcW w:w="1265" w:type="dxa"/>
            <w:vAlign w:val="bottom"/>
          </w:tcPr>
          <w:p w14:paraId="52437615" w14:textId="0EDC072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</w:t>
            </w:r>
            <w:r w:rsidR="0067590D" w:rsidRPr="00B33603">
              <w:rPr>
                <w:rFonts w:eastAsia="Calibri"/>
                <w:sz w:val="22"/>
                <w:szCs w:val="22"/>
              </w:rPr>
              <w:t>7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5" w:type="dxa"/>
          </w:tcPr>
          <w:p w14:paraId="61E62A67" w14:textId="7454098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F018475" w14:textId="3FAF150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35C66D5" w14:textId="1ED9D17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(5</w:t>
            </w:r>
            <w:r w:rsidR="0067590D" w:rsidRPr="00B33603">
              <w:rPr>
                <w:rFonts w:eastAsia="Calibri"/>
                <w:sz w:val="22"/>
                <w:szCs w:val="22"/>
              </w:rPr>
              <w:t>5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BA2EEC" w:rsidRPr="00B33603" w14:paraId="454E540C" w14:textId="77777777">
        <w:trPr>
          <w:trHeight w:val="20"/>
        </w:trPr>
        <w:tc>
          <w:tcPr>
            <w:tcW w:w="3402" w:type="dxa"/>
            <w:vAlign w:val="bottom"/>
          </w:tcPr>
          <w:p w14:paraId="771FDE1B" w14:textId="00339FB0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1C9897CA" w14:textId="7AFFCE80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2503DC1A" w14:textId="56BFE97E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01FA25F" w14:textId="15F49F6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8A4D094" w14:textId="7CEEBD5A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08FF734" w14:textId="76619AFE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ED85686" w14:textId="2CD12404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90BA7B7" w14:textId="56FE7B4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C6807B7" w14:textId="3AC7779A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5E2B533" w14:textId="0447A18E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BA2EEC" w:rsidRPr="00B33603" w14:paraId="66F799FF" w14:textId="77777777">
        <w:trPr>
          <w:trHeight w:val="20"/>
        </w:trPr>
        <w:tc>
          <w:tcPr>
            <w:tcW w:w="3402" w:type="dxa"/>
            <w:vAlign w:val="bottom"/>
          </w:tcPr>
          <w:p w14:paraId="3BDB93E8" w14:textId="6E664DF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71C610A8" w14:textId="550F2508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5679F404" w14:textId="4D2351B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1F932861" w14:textId="6494C5C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B80CC6E" w14:textId="6DE32A1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72F84D5" w14:textId="1983E98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(653)</w:t>
            </w:r>
          </w:p>
        </w:tc>
        <w:tc>
          <w:tcPr>
            <w:tcW w:w="1265" w:type="dxa"/>
            <w:vAlign w:val="bottom"/>
          </w:tcPr>
          <w:p w14:paraId="0507B660" w14:textId="6E5F7B14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1F9D82C" w14:textId="7BCD0B2A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7A0A0D4" w14:textId="11442DA8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3EC2FEF" w14:textId="37AFE92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(654)</w:t>
            </w:r>
          </w:p>
        </w:tc>
      </w:tr>
      <w:tr w:rsidR="00BA2EEC" w:rsidRPr="00B33603" w14:paraId="5C424930" w14:textId="77777777">
        <w:trPr>
          <w:trHeight w:val="20"/>
        </w:trPr>
        <w:tc>
          <w:tcPr>
            <w:tcW w:w="3402" w:type="dxa"/>
            <w:vAlign w:val="bottom"/>
          </w:tcPr>
          <w:p w14:paraId="68FB2720" w14:textId="2BFF8091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0618DD81" w14:textId="11E474AA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(2)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2F66067" w14:textId="14057CED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0DD0E48" w14:textId="3A745170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7B79C934" w14:textId="711ABD44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(664)</w:t>
            </w:r>
          </w:p>
        </w:tc>
        <w:tc>
          <w:tcPr>
            <w:tcW w:w="1265" w:type="dxa"/>
            <w:vAlign w:val="bottom"/>
          </w:tcPr>
          <w:p w14:paraId="78B73466" w14:textId="74A29F34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1265" w:type="dxa"/>
            <w:vAlign w:val="bottom"/>
          </w:tcPr>
          <w:p w14:paraId="13EFBA01" w14:textId="0CFA46E3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(1)</w:t>
            </w:r>
          </w:p>
        </w:tc>
        <w:tc>
          <w:tcPr>
            <w:tcW w:w="1265" w:type="dxa"/>
          </w:tcPr>
          <w:p w14:paraId="74C07BC0" w14:textId="0432546E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0D4BE08" w14:textId="3DEBEA31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(22)</w:t>
            </w:r>
          </w:p>
        </w:tc>
        <w:tc>
          <w:tcPr>
            <w:tcW w:w="1269" w:type="dxa"/>
            <w:vAlign w:val="bottom"/>
          </w:tcPr>
          <w:p w14:paraId="0A28DA10" w14:textId="1665CB0D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(649)</w:t>
            </w:r>
          </w:p>
        </w:tc>
      </w:tr>
      <w:tr w:rsidR="00BA2EEC" w:rsidRPr="00B33603" w14:paraId="30861E26" w14:textId="77777777" w:rsidTr="00D20203">
        <w:trPr>
          <w:trHeight w:val="20"/>
        </w:trPr>
        <w:tc>
          <w:tcPr>
            <w:tcW w:w="3402" w:type="dxa"/>
            <w:vAlign w:val="bottom"/>
          </w:tcPr>
          <w:p w14:paraId="75FEAB2C" w14:textId="132EEC2F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5" w:type="dxa"/>
            <w:vAlign w:val="bottom"/>
          </w:tcPr>
          <w:p w14:paraId="45F9B709" w14:textId="3B18506A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2,</w:t>
            </w:r>
            <w:r w:rsidR="00BD3945" w:rsidRPr="00B33603">
              <w:rPr>
                <w:rFonts w:eastAsia="Calibri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17EFBE72" w14:textId="4C6A6CDB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265" w:type="dxa"/>
            <w:vAlign w:val="bottom"/>
          </w:tcPr>
          <w:p w14:paraId="6369DDA6" w14:textId="3DF9022E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1,190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F691905" w14:textId="491D62BC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8,743</w:t>
            </w:r>
          </w:p>
        </w:tc>
        <w:tc>
          <w:tcPr>
            <w:tcW w:w="1265" w:type="dxa"/>
            <w:vAlign w:val="bottom"/>
          </w:tcPr>
          <w:p w14:paraId="78D4584F" w14:textId="1DC292D1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1,364</w:t>
            </w:r>
          </w:p>
        </w:tc>
        <w:tc>
          <w:tcPr>
            <w:tcW w:w="1265" w:type="dxa"/>
            <w:vAlign w:val="bottom"/>
          </w:tcPr>
          <w:p w14:paraId="4416E08F" w14:textId="132CD914" w:rsidR="00BA2EEC" w:rsidRPr="00B33603" w:rsidRDefault="00BD3945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65" w:type="dxa"/>
            <w:vAlign w:val="bottom"/>
          </w:tcPr>
          <w:p w14:paraId="359FFC6E" w14:textId="4A14C294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1,529</w:t>
            </w:r>
          </w:p>
        </w:tc>
        <w:tc>
          <w:tcPr>
            <w:tcW w:w="1265" w:type="dxa"/>
            <w:vAlign w:val="bottom"/>
          </w:tcPr>
          <w:p w14:paraId="74BBB1AC" w14:textId="628D1319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284</w:t>
            </w:r>
          </w:p>
        </w:tc>
        <w:tc>
          <w:tcPr>
            <w:tcW w:w="1269" w:type="dxa"/>
            <w:vAlign w:val="bottom"/>
          </w:tcPr>
          <w:p w14:paraId="2DF1CE5A" w14:textId="485AE856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15,</w:t>
            </w:r>
            <w:r w:rsidR="00936E36" w:rsidRPr="00B33603">
              <w:rPr>
                <w:rFonts w:eastAsia="Calibri"/>
                <w:b/>
                <w:bCs/>
                <w:sz w:val="22"/>
                <w:szCs w:val="22"/>
              </w:rPr>
              <w:t>441</w:t>
            </w:r>
          </w:p>
        </w:tc>
      </w:tr>
      <w:tr w:rsidR="004B0650" w:rsidRPr="00B33603" w14:paraId="26742A27" w14:textId="77777777" w:rsidTr="00966A67">
        <w:trPr>
          <w:trHeight w:val="20"/>
        </w:trPr>
        <w:tc>
          <w:tcPr>
            <w:tcW w:w="14791" w:type="dxa"/>
            <w:gridSpan w:val="10"/>
            <w:vAlign w:val="bottom"/>
          </w:tcPr>
          <w:p w14:paraId="6CB9941E" w14:textId="046E5010" w:rsidR="004B0650" w:rsidRPr="00B33603" w:rsidRDefault="004B0650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5B7FF6" w:rsidRPr="00B33603" w14:paraId="553C6CA4" w14:textId="77777777" w:rsidTr="00966A67">
        <w:trPr>
          <w:trHeight w:val="20"/>
        </w:trPr>
        <w:tc>
          <w:tcPr>
            <w:tcW w:w="14791" w:type="dxa"/>
            <w:gridSpan w:val="10"/>
            <w:vAlign w:val="bottom"/>
          </w:tcPr>
          <w:p w14:paraId="46D785FF" w14:textId="2988655B" w:rsidR="005B7FF6" w:rsidRPr="00B33603" w:rsidRDefault="005B7FF6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</w:tr>
      <w:tr w:rsidR="00D20203" w:rsidRPr="00B33603" w14:paraId="31BA0BE2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3DC5B1C5" w14:textId="205FB048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sz w:val="22"/>
                <w:szCs w:val="22"/>
              </w:rPr>
              <w:t xml:space="preserve">1 </w:t>
            </w:r>
            <w:r w:rsidRPr="00B33603">
              <w:rPr>
                <w:rFonts w:eastAsia="Calibri"/>
                <w:sz w:val="22"/>
                <w:szCs w:val="22"/>
                <w:cs/>
              </w:rPr>
              <w:t xml:space="preserve">มกราคม </w:t>
            </w:r>
            <w:r w:rsidRPr="00B33603">
              <w:rPr>
                <w:rFonts w:eastAsia="Calibri"/>
                <w:sz w:val="22"/>
                <w:szCs w:val="22"/>
              </w:rPr>
              <w:t>2567</w:t>
            </w:r>
          </w:p>
        </w:tc>
        <w:tc>
          <w:tcPr>
            <w:tcW w:w="1265" w:type="dxa"/>
            <w:vAlign w:val="bottom"/>
          </w:tcPr>
          <w:p w14:paraId="644195C6" w14:textId="56EC648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(1,186)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31BCA82" w14:textId="5816E939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(57)</w:t>
            </w:r>
          </w:p>
        </w:tc>
        <w:tc>
          <w:tcPr>
            <w:tcW w:w="1265" w:type="dxa"/>
            <w:vAlign w:val="bottom"/>
          </w:tcPr>
          <w:p w14:paraId="1C34C78D" w14:textId="0B42403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(344)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FD83C66" w14:textId="7FEEDD7F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(1,582)</w:t>
            </w:r>
          </w:p>
        </w:tc>
        <w:tc>
          <w:tcPr>
            <w:tcW w:w="1265" w:type="dxa"/>
            <w:vAlign w:val="bottom"/>
          </w:tcPr>
          <w:p w14:paraId="1591D62C" w14:textId="63E4D05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6D2038B" w14:textId="730B1012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1DEAFC2" w14:textId="31D9EF6E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(91)</w:t>
            </w:r>
          </w:p>
        </w:tc>
        <w:tc>
          <w:tcPr>
            <w:tcW w:w="1265" w:type="dxa"/>
            <w:vAlign w:val="bottom"/>
          </w:tcPr>
          <w:p w14:paraId="27096B29" w14:textId="2974387C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F60DAE3" w14:textId="3D38D5A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(3,260)</w:t>
            </w:r>
          </w:p>
        </w:tc>
      </w:tr>
      <w:tr w:rsidR="00D20203" w:rsidRPr="00B33603" w14:paraId="04D488E8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625BD0BF" w14:textId="66EF4A69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>ค่า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ตัดจำหน่าย</w:t>
            </w:r>
            <w:r w:rsidRPr="00B33603">
              <w:rPr>
                <w:rFonts w:eastAsia="Calibri"/>
                <w:sz w:val="22"/>
                <w:szCs w:val="22"/>
                <w:cs/>
              </w:rPr>
              <w:t>สำหรับ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77641BCE" w14:textId="20C27860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(265)</w:t>
            </w:r>
          </w:p>
        </w:tc>
        <w:tc>
          <w:tcPr>
            <w:tcW w:w="1265" w:type="dxa"/>
            <w:vAlign w:val="bottom"/>
          </w:tcPr>
          <w:p w14:paraId="568BA7AB" w14:textId="5109AFFD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(7)</w:t>
            </w:r>
          </w:p>
        </w:tc>
        <w:tc>
          <w:tcPr>
            <w:tcW w:w="1265" w:type="dxa"/>
            <w:vAlign w:val="bottom"/>
          </w:tcPr>
          <w:p w14:paraId="46AC3272" w14:textId="601FD57A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(73)</w:t>
            </w:r>
          </w:p>
        </w:tc>
        <w:tc>
          <w:tcPr>
            <w:tcW w:w="1265" w:type="dxa"/>
            <w:vAlign w:val="bottom"/>
          </w:tcPr>
          <w:p w14:paraId="57182BC2" w14:textId="7B4E2F4D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(392)</w:t>
            </w:r>
          </w:p>
        </w:tc>
        <w:tc>
          <w:tcPr>
            <w:tcW w:w="1265" w:type="dxa"/>
            <w:vAlign w:val="bottom"/>
          </w:tcPr>
          <w:p w14:paraId="66F42DDE" w14:textId="30B522ED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72FB96F" w14:textId="7C0E1B7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6CEDCAC" w14:textId="7372FC6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(194)</w:t>
            </w:r>
          </w:p>
        </w:tc>
        <w:tc>
          <w:tcPr>
            <w:tcW w:w="1265" w:type="dxa"/>
            <w:vAlign w:val="bottom"/>
          </w:tcPr>
          <w:p w14:paraId="540B36D9" w14:textId="2EECB72F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5553A457" w14:textId="06DFA0B6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(931)</w:t>
            </w:r>
          </w:p>
        </w:tc>
      </w:tr>
      <w:tr w:rsidR="00D20203" w:rsidRPr="00B33603" w14:paraId="1C816AB7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6894E3F3" w14:textId="7CF1FCB0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265" w:type="dxa"/>
            <w:vAlign w:val="bottom"/>
          </w:tcPr>
          <w:p w14:paraId="32F9DFE8" w14:textId="48DA70C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vAlign w:val="bottom"/>
          </w:tcPr>
          <w:p w14:paraId="370FA012" w14:textId="6D3FF930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1265" w:type="dxa"/>
            <w:vAlign w:val="bottom"/>
          </w:tcPr>
          <w:p w14:paraId="6D7CB5BE" w14:textId="39B3F49E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245</w:t>
            </w:r>
          </w:p>
        </w:tc>
        <w:tc>
          <w:tcPr>
            <w:tcW w:w="1265" w:type="dxa"/>
            <w:vAlign w:val="bottom"/>
          </w:tcPr>
          <w:p w14:paraId="645526BE" w14:textId="1A3AE4A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53E5A4E" w14:textId="5A2BE523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9EE4492" w14:textId="30B573C9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2E440F1" w14:textId="57DEFBCC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12FAB7" w14:textId="4F5D80E3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31BC3671" w14:textId="48C8BED3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283</w:t>
            </w:r>
          </w:p>
        </w:tc>
      </w:tr>
      <w:tr w:rsidR="00D20203" w:rsidRPr="00B33603" w14:paraId="51809B10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3ED16DC8" w14:textId="30AEFE2A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13" w:hanging="142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036D5505" w14:textId="320E418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4635F9C" w14:textId="26831993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265" w:type="dxa"/>
            <w:vAlign w:val="bottom"/>
          </w:tcPr>
          <w:p w14:paraId="43579F64" w14:textId="4F88F158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(16)</w:t>
            </w:r>
          </w:p>
        </w:tc>
        <w:tc>
          <w:tcPr>
            <w:tcW w:w="1265" w:type="dxa"/>
            <w:vAlign w:val="bottom"/>
          </w:tcPr>
          <w:p w14:paraId="138A9041" w14:textId="2DA86684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CCC7AF" w14:textId="14D0AC27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C1555A5" w14:textId="6EE39941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9838950" w14:textId="0FDD67DB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6378AE6" w14:textId="7E088884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BD83BF3" w14:textId="63FA9171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D20203" w:rsidRPr="00B33603" w14:paraId="0CBF7D23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2BE7A3E8" w14:textId="34CD76FF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7087C250" w14:textId="6AAE5828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3365865" w14:textId="64F1B837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65" w:type="dxa"/>
            <w:vAlign w:val="bottom"/>
          </w:tcPr>
          <w:p w14:paraId="76E9F2BB" w14:textId="16E60328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65" w:type="dxa"/>
            <w:vAlign w:val="bottom"/>
          </w:tcPr>
          <w:p w14:paraId="0811DA30" w14:textId="3EE80557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1265" w:type="dxa"/>
            <w:vAlign w:val="bottom"/>
          </w:tcPr>
          <w:p w14:paraId="5DE720D2" w14:textId="33C70599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F5BF7A6" w14:textId="17A89843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AE72D67" w14:textId="48AF0698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0EC4468" w14:textId="0421FFBA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FEC066E" w14:textId="1980A5CA" w:rsidR="00D20203" w:rsidRPr="00B33603" w:rsidRDefault="00D20203" w:rsidP="00966A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33</w:t>
            </w:r>
          </w:p>
        </w:tc>
      </w:tr>
      <w:tr w:rsidR="00D20203" w:rsidRPr="00B33603" w14:paraId="225F2211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29304CA8" w14:textId="40A2C5BD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2567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>และ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>มกราคม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5" w:type="dxa"/>
            <w:vAlign w:val="bottom"/>
          </w:tcPr>
          <w:p w14:paraId="3CF99190" w14:textId="785D8CB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(1,448)</w:t>
            </w:r>
          </w:p>
        </w:tc>
        <w:tc>
          <w:tcPr>
            <w:tcW w:w="1265" w:type="dxa"/>
            <w:vAlign w:val="bottom"/>
          </w:tcPr>
          <w:p w14:paraId="4D52148F" w14:textId="7247C218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(12)</w:t>
            </w:r>
          </w:p>
        </w:tc>
        <w:tc>
          <w:tcPr>
            <w:tcW w:w="1265" w:type="dxa"/>
            <w:vAlign w:val="bottom"/>
          </w:tcPr>
          <w:p w14:paraId="60EB8438" w14:textId="57FCE934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(182)</w:t>
            </w:r>
          </w:p>
        </w:tc>
        <w:tc>
          <w:tcPr>
            <w:tcW w:w="1265" w:type="dxa"/>
            <w:vAlign w:val="bottom"/>
          </w:tcPr>
          <w:p w14:paraId="463C431E" w14:textId="289AE575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(1,948)</w:t>
            </w:r>
          </w:p>
        </w:tc>
        <w:tc>
          <w:tcPr>
            <w:tcW w:w="1265" w:type="dxa"/>
            <w:vAlign w:val="bottom"/>
          </w:tcPr>
          <w:p w14:paraId="4C38E49B" w14:textId="0DFCD88D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211FA2A" w14:textId="4C0F5361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505BA20" w14:textId="7993D7FA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(285)</w:t>
            </w:r>
          </w:p>
        </w:tc>
        <w:tc>
          <w:tcPr>
            <w:tcW w:w="1265" w:type="dxa"/>
            <w:vAlign w:val="bottom"/>
          </w:tcPr>
          <w:p w14:paraId="74F82AC5" w14:textId="7EE16D28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0E7A986" w14:textId="2323AE7F" w:rsidR="00D20203" w:rsidRPr="00B33603" w:rsidRDefault="00D2020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(3,875)</w:t>
            </w:r>
          </w:p>
        </w:tc>
      </w:tr>
      <w:tr w:rsidR="00BA2EEC" w:rsidRPr="00B33603" w14:paraId="609A7281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2478EEBC" w14:textId="0F657D6F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sz w:val="22"/>
                <w:szCs w:val="22"/>
                <w:cs/>
              </w:rPr>
              <w:t>ค่า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ตัดจำหน่าย</w:t>
            </w:r>
            <w:r w:rsidRPr="00B33603">
              <w:rPr>
                <w:rFonts w:eastAsia="Calibri"/>
                <w:sz w:val="22"/>
                <w:szCs w:val="22"/>
                <w:cs/>
              </w:rPr>
              <w:t>สำหรับ</w:t>
            </w:r>
            <w:r w:rsidRPr="00B33603">
              <w:rPr>
                <w:rFonts w:eastAsia="Calibri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4E6B7611" w14:textId="7906D893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(25</w:t>
            </w:r>
            <w:r w:rsidR="0067590D" w:rsidRPr="00B33603">
              <w:rPr>
                <w:rFonts w:eastAsia="Calibri"/>
                <w:sz w:val="22"/>
                <w:szCs w:val="22"/>
              </w:rPr>
              <w:t>4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46DE" w14:textId="24ECBB5B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(2)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5A36" w14:textId="61BFD713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(45)</w:t>
            </w:r>
          </w:p>
        </w:tc>
        <w:tc>
          <w:tcPr>
            <w:tcW w:w="1265" w:type="dxa"/>
            <w:vAlign w:val="bottom"/>
          </w:tcPr>
          <w:p w14:paraId="40F59FDC" w14:textId="77309BF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(36</w:t>
            </w:r>
            <w:r w:rsidR="009237CF" w:rsidRPr="00B33603">
              <w:rPr>
                <w:rFonts w:eastAsia="Calibri"/>
                <w:sz w:val="22"/>
                <w:szCs w:val="22"/>
              </w:rPr>
              <w:t>8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5" w:type="dxa"/>
            <w:vAlign w:val="bottom"/>
          </w:tcPr>
          <w:p w14:paraId="2A029763" w14:textId="3719314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07669FC" w14:textId="0297CD33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56D751F" w14:textId="5C4E9C4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(194)</w:t>
            </w:r>
          </w:p>
        </w:tc>
        <w:tc>
          <w:tcPr>
            <w:tcW w:w="1265" w:type="dxa"/>
            <w:vAlign w:val="bottom"/>
          </w:tcPr>
          <w:p w14:paraId="5FBA5909" w14:textId="38F28A0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9CCCB28" w14:textId="21D6ADE2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(86</w:t>
            </w:r>
            <w:r w:rsidR="009237CF" w:rsidRPr="00B33603">
              <w:rPr>
                <w:rFonts w:eastAsia="Calibri"/>
                <w:sz w:val="22"/>
                <w:szCs w:val="22"/>
              </w:rPr>
              <w:t>3</w:t>
            </w:r>
            <w:r w:rsidRPr="00B33603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BA2EEC" w:rsidRPr="00B33603" w14:paraId="5746E49D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105D2ACA" w14:textId="4E579D8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613F48DE" w14:textId="02B75EEB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B6369" w14:textId="28DC69C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1892A" w14:textId="17AAD0BE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E77D7D0" w14:textId="4E57E56B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69F324F" w14:textId="5C852A4B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F448BE8" w14:textId="14A7BD3A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522A621" w14:textId="4ECE90CF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98C62E2" w14:textId="4BA5C88B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459E22F" w14:textId="648A1F7D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(1)</w:t>
            </w:r>
          </w:p>
        </w:tc>
      </w:tr>
      <w:tr w:rsidR="00BA2EEC" w:rsidRPr="00B33603" w14:paraId="44897D04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2516BD71" w14:textId="35A9E24E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360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746E5903" w14:textId="515B98B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B470" w14:textId="465F9F1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957" w14:textId="5D66E3F6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D49517A" w14:textId="4F442D7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0C78B1C" w14:textId="0590BA39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230B08D" w14:textId="1C44D29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0F1E2F9" w14:textId="174F689C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A9D2474" w14:textId="5C6CF147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98C403E" w14:textId="5A710B01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1</w:t>
            </w:r>
          </w:p>
        </w:tc>
      </w:tr>
      <w:tr w:rsidR="00BA2EEC" w:rsidRPr="00B33603" w14:paraId="3E1DD224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770FD6E1" w14:textId="61C3105A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35B363CF" w14:textId="58EDDC3B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3E08CF98" w14:textId="2AD3ABD9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310DA6D" w14:textId="0F16BE87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8986A20" w14:textId="51585EBB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152</w:t>
            </w:r>
          </w:p>
        </w:tc>
        <w:tc>
          <w:tcPr>
            <w:tcW w:w="1265" w:type="dxa"/>
            <w:vAlign w:val="bottom"/>
          </w:tcPr>
          <w:p w14:paraId="3A2C486F" w14:textId="7BB4587B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FE39900" w14:textId="0213072F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69F8435" w14:textId="65962B71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C5F16CA" w14:textId="320B5776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9716432" w14:textId="56B491C7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B33603">
              <w:rPr>
                <w:rFonts w:eastAsia="Calibri" w:hint="cs"/>
                <w:sz w:val="22"/>
                <w:szCs w:val="22"/>
                <w:cs/>
              </w:rPr>
              <w:t>152</w:t>
            </w:r>
          </w:p>
        </w:tc>
      </w:tr>
      <w:tr w:rsidR="00BA2EEC" w:rsidRPr="00B33603" w14:paraId="50A91EBE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0AB41644" w14:textId="744E32C5" w:rsidR="00BA2EEC" w:rsidRPr="00B33603" w:rsidRDefault="00BA2EEC" w:rsidP="00B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5" w:type="dxa"/>
            <w:vAlign w:val="bottom"/>
          </w:tcPr>
          <w:p w14:paraId="39C6E075" w14:textId="62DF5029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(1,70</w:t>
            </w:r>
            <w:r w:rsidR="0067590D" w:rsidRPr="00B33603">
              <w:rPr>
                <w:rFonts w:eastAsia="Calibri"/>
                <w:b/>
                <w:bCs/>
                <w:sz w:val="22"/>
                <w:szCs w:val="22"/>
              </w:rPr>
              <w:t>2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1D9DB35C" w14:textId="61CD6F8D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(14)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5F69581" w14:textId="499F85FA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(227)</w:t>
            </w:r>
          </w:p>
        </w:tc>
        <w:tc>
          <w:tcPr>
            <w:tcW w:w="1265" w:type="dxa"/>
            <w:vAlign w:val="bottom"/>
          </w:tcPr>
          <w:p w14:paraId="1FD261D6" w14:textId="2038472B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(2,16</w:t>
            </w:r>
            <w:r w:rsidR="009237CF" w:rsidRPr="00B33603">
              <w:rPr>
                <w:rFonts w:eastAsia="Calibri"/>
                <w:b/>
                <w:bCs/>
                <w:sz w:val="22"/>
                <w:szCs w:val="22"/>
              </w:rPr>
              <w:t>4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65" w:type="dxa"/>
            <w:vAlign w:val="bottom"/>
          </w:tcPr>
          <w:p w14:paraId="530F81BB" w14:textId="50B373B3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958FEE5" w14:textId="2F074787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54E7421" w14:textId="23904DC1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(479)</w:t>
            </w:r>
          </w:p>
        </w:tc>
        <w:tc>
          <w:tcPr>
            <w:tcW w:w="1265" w:type="dxa"/>
            <w:vAlign w:val="bottom"/>
          </w:tcPr>
          <w:p w14:paraId="06FD45D4" w14:textId="782710F9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5001EC3" w14:textId="1A1E3A95" w:rsidR="00BA2EEC" w:rsidRPr="00B33603" w:rsidRDefault="00BA2EEC" w:rsidP="00BA2E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>(4,58</w:t>
            </w:r>
            <w:r w:rsidR="009237CF" w:rsidRPr="00B33603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)</w:t>
            </w:r>
          </w:p>
        </w:tc>
      </w:tr>
      <w:tr w:rsidR="00E429B3" w:rsidRPr="00B33603" w14:paraId="20949A45" w14:textId="77777777" w:rsidTr="00966A67">
        <w:trPr>
          <w:trHeight w:val="20"/>
        </w:trPr>
        <w:tc>
          <w:tcPr>
            <w:tcW w:w="3402" w:type="dxa"/>
            <w:vAlign w:val="bottom"/>
          </w:tcPr>
          <w:p w14:paraId="33462BE6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vAlign w:val="bottom"/>
          </w:tcPr>
          <w:p w14:paraId="260EEAB3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54EAE32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567D6D7C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4DE062A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49F441C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D04D19F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CEA8685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C377A47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675AC717" w14:textId="77777777" w:rsidR="00E429B3" w:rsidRPr="00B33603" w:rsidRDefault="00E429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45FB3" w:rsidRPr="00B33603" w14:paraId="4C499508" w14:textId="77777777" w:rsidTr="00966A67">
        <w:tc>
          <w:tcPr>
            <w:tcW w:w="3402" w:type="dxa"/>
            <w:vAlign w:val="bottom"/>
          </w:tcPr>
          <w:p w14:paraId="1EA80204" w14:textId="7346107C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265" w:type="dxa"/>
            <w:vAlign w:val="bottom"/>
          </w:tcPr>
          <w:p w14:paraId="2E6218C3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45CCB5B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76F225B7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29DDE82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D6DF2F9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E0F1AD1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5F15C2E" w14:textId="77777777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794A3F3" w14:textId="1DFB8A32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64848E07" w14:textId="21355F45" w:rsidR="00A45FB3" w:rsidRPr="00B33603" w:rsidRDefault="00A45FB3" w:rsidP="0096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5A0C58" w:rsidRPr="00B33603" w14:paraId="6264E6F0" w14:textId="77777777" w:rsidTr="00966A67">
        <w:trPr>
          <w:trHeight w:val="244"/>
        </w:trPr>
        <w:tc>
          <w:tcPr>
            <w:tcW w:w="3402" w:type="dxa"/>
            <w:vAlign w:val="bottom"/>
          </w:tcPr>
          <w:p w14:paraId="64DB469E" w14:textId="122441B3" w:rsidR="005A0C58" w:rsidRPr="00B33603" w:rsidRDefault="005A0C58" w:rsidP="005A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65" w:type="dxa"/>
            <w:vAlign w:val="bottom"/>
          </w:tcPr>
          <w:p w14:paraId="4B30F935" w14:textId="162ABF5C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Pr="00B33603">
              <w:rPr>
                <w:rFonts w:eastAsia="Calibri" w:hint="cs"/>
                <w:b/>
                <w:bCs/>
                <w:sz w:val="22"/>
                <w:szCs w:val="22"/>
                <w:cs/>
              </w:rPr>
              <w:t>534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0D54FFB" w14:textId="00FBEA3E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53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26A0EFA" w14:textId="5B55FA61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1"/>
                <w:tab w:val="decimal" w:pos="1332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1,008</w:t>
            </w:r>
          </w:p>
        </w:tc>
        <w:tc>
          <w:tcPr>
            <w:tcW w:w="1265" w:type="dxa"/>
            <w:vAlign w:val="bottom"/>
          </w:tcPr>
          <w:p w14:paraId="39CD488A" w14:textId="0C733B60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4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7,433</w:t>
            </w:r>
          </w:p>
        </w:tc>
        <w:tc>
          <w:tcPr>
            <w:tcW w:w="1265" w:type="dxa"/>
            <w:vAlign w:val="bottom"/>
          </w:tcPr>
          <w:p w14:paraId="1364A710" w14:textId="3BB9928A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8"/>
                <w:tab w:val="decimal" w:pos="132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565</w:t>
            </w:r>
          </w:p>
        </w:tc>
        <w:tc>
          <w:tcPr>
            <w:tcW w:w="1265" w:type="dxa"/>
            <w:vAlign w:val="bottom"/>
          </w:tcPr>
          <w:p w14:paraId="1769BB86" w14:textId="5937889B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59</w:t>
            </w:r>
          </w:p>
        </w:tc>
        <w:tc>
          <w:tcPr>
            <w:tcW w:w="1265" w:type="dxa"/>
            <w:vAlign w:val="bottom"/>
          </w:tcPr>
          <w:p w14:paraId="4E4BCBAF" w14:textId="42807F4B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3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1,244</w:t>
            </w:r>
          </w:p>
        </w:tc>
        <w:tc>
          <w:tcPr>
            <w:tcW w:w="1265" w:type="dxa"/>
            <w:vAlign w:val="bottom"/>
          </w:tcPr>
          <w:p w14:paraId="4CD1E7C4" w14:textId="56A04A0B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5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306</w:t>
            </w:r>
          </w:p>
        </w:tc>
        <w:tc>
          <w:tcPr>
            <w:tcW w:w="1269" w:type="dxa"/>
            <w:vAlign w:val="bottom"/>
          </w:tcPr>
          <w:p w14:paraId="2BB53953" w14:textId="5E45741E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11,202</w:t>
            </w:r>
          </w:p>
        </w:tc>
      </w:tr>
      <w:tr w:rsidR="005A0C58" w:rsidRPr="00B33603" w14:paraId="1929F066" w14:textId="77777777" w:rsidTr="00966A67">
        <w:trPr>
          <w:trHeight w:val="244"/>
        </w:trPr>
        <w:tc>
          <w:tcPr>
            <w:tcW w:w="3402" w:type="dxa"/>
            <w:vAlign w:val="bottom"/>
          </w:tcPr>
          <w:p w14:paraId="132714B4" w14:textId="57836128" w:rsidR="005A0C58" w:rsidRPr="00B33603" w:rsidRDefault="005A0C58" w:rsidP="005A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B33603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33603">
              <w:rPr>
                <w:rFonts w:eastAsia="Calibr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5" w:type="dxa"/>
            <w:vAlign w:val="bottom"/>
          </w:tcPr>
          <w:p w14:paraId="5D51F210" w14:textId="31D29B10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9237CF" w:rsidRPr="00B33603">
              <w:rPr>
                <w:rFonts w:eastAsia="Calibri"/>
                <w:b/>
                <w:bCs/>
                <w:sz w:val="22"/>
                <w:szCs w:val="22"/>
              </w:rPr>
              <w:t>558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BC04441" w14:textId="77E3A0EE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51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A072F6F" w14:textId="1F31166B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1"/>
                <w:tab w:val="decimal" w:pos="1332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963</w:t>
            </w:r>
          </w:p>
        </w:tc>
        <w:tc>
          <w:tcPr>
            <w:tcW w:w="1265" w:type="dxa"/>
            <w:vAlign w:val="bottom"/>
          </w:tcPr>
          <w:p w14:paraId="50B3632E" w14:textId="4F4465B6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4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6,57</w:t>
            </w:r>
            <w:r w:rsidR="009237CF" w:rsidRPr="00B33603">
              <w:rPr>
                <w:rFonts w:eastAsia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65" w:type="dxa"/>
            <w:vAlign w:val="bottom"/>
          </w:tcPr>
          <w:p w14:paraId="0CF0BBD9" w14:textId="353AFDB1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8"/>
                <w:tab w:val="decimal" w:pos="132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1,364</w:t>
            </w:r>
          </w:p>
        </w:tc>
        <w:tc>
          <w:tcPr>
            <w:tcW w:w="1265" w:type="dxa"/>
            <w:vAlign w:val="bottom"/>
          </w:tcPr>
          <w:p w14:paraId="7BFEBA4B" w14:textId="667A1AB8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9237CF" w:rsidRPr="00B33603">
              <w:rPr>
                <w:rFonts w:eastAsia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65" w:type="dxa"/>
            <w:vAlign w:val="bottom"/>
          </w:tcPr>
          <w:p w14:paraId="31C6742D" w14:textId="72AEC670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3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1,050</w:t>
            </w:r>
          </w:p>
        </w:tc>
        <w:tc>
          <w:tcPr>
            <w:tcW w:w="1265" w:type="dxa"/>
            <w:vAlign w:val="bottom"/>
          </w:tcPr>
          <w:p w14:paraId="23E9FB52" w14:textId="53A4DC29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5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284</w:t>
            </w:r>
          </w:p>
        </w:tc>
        <w:tc>
          <w:tcPr>
            <w:tcW w:w="1269" w:type="dxa"/>
            <w:vAlign w:val="bottom"/>
          </w:tcPr>
          <w:p w14:paraId="0A632909" w14:textId="27B4B1EC" w:rsidR="005A0C58" w:rsidRPr="00B33603" w:rsidRDefault="005A0C58" w:rsidP="005A0C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B33603">
              <w:rPr>
                <w:rFonts w:eastAsia="Calibri"/>
                <w:b/>
                <w:bCs/>
                <w:sz w:val="22"/>
                <w:szCs w:val="22"/>
              </w:rPr>
              <w:tab/>
              <w:t>10,</w:t>
            </w:r>
            <w:r w:rsidR="00E83577" w:rsidRPr="00B33603">
              <w:rPr>
                <w:rFonts w:eastAsia="Calibri"/>
                <w:b/>
                <w:bCs/>
                <w:sz w:val="22"/>
                <w:szCs w:val="22"/>
              </w:rPr>
              <w:t>855</w:t>
            </w:r>
          </w:p>
        </w:tc>
      </w:tr>
    </w:tbl>
    <w:p w14:paraId="5591B720" w14:textId="0B2C8908" w:rsidR="00B63650" w:rsidRPr="00B33603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sz w:val="28"/>
          <w:szCs w:val="28"/>
          <w:cs/>
        </w:rPr>
        <w:sectPr w:rsidR="00B63650" w:rsidRPr="00B33603" w:rsidSect="00B86C44">
          <w:headerReference w:type="default" r:id="rId21"/>
          <w:foot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B33603" w14:paraId="1B6DB02A" w14:textId="77777777" w:rsidTr="00AC49E6">
        <w:trPr>
          <w:tblHeader/>
        </w:trPr>
        <w:tc>
          <w:tcPr>
            <w:tcW w:w="6210" w:type="dxa"/>
          </w:tcPr>
          <w:p w14:paraId="2B197031" w14:textId="2BDAB4E5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</w:tcPr>
          <w:p w14:paraId="09F1C70B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1796" w:rsidRPr="00B33603" w14:paraId="460BD998" w14:textId="77777777" w:rsidTr="00AC49E6">
        <w:trPr>
          <w:tblHeader/>
        </w:trPr>
        <w:tc>
          <w:tcPr>
            <w:tcW w:w="6210" w:type="dxa"/>
          </w:tcPr>
          <w:p w14:paraId="5A0BF374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</w:tcPr>
          <w:p w14:paraId="17878BD3" w14:textId="3F3006C2" w:rsidR="00731796" w:rsidRPr="00B33603" w:rsidRDefault="00731796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cs/>
              </w:rPr>
            </w:pPr>
            <w:r w:rsidRPr="00B33603">
              <w:rPr>
                <w:rFonts w:hint="cs"/>
                <w:cs/>
              </w:rPr>
              <w:t>ลิขสิทธิ์การใช้และ</w:t>
            </w:r>
            <w:r w:rsidRPr="00B33603">
              <w:rPr>
                <w:rFonts w:hint="cs"/>
                <w:cs/>
              </w:rPr>
              <w:br/>
              <w:t>ต้นทุน</w:t>
            </w:r>
            <w:r w:rsidR="00891496" w:rsidRPr="00B33603">
              <w:rPr>
                <w:rFonts w:hint="cs"/>
                <w:cs/>
              </w:rPr>
              <w:t>การ</w:t>
            </w:r>
            <w:r w:rsidRPr="00B33603">
              <w:rPr>
                <w:rFonts w:hint="cs"/>
                <w:cs/>
              </w:rPr>
              <w:t>พัฒนา</w:t>
            </w:r>
            <w:r w:rsidR="00DE45D1" w:rsidRPr="00B33603">
              <w:br/>
            </w:r>
            <w:r w:rsidRPr="00B33603">
              <w:rPr>
                <w:rFonts w:hint="cs"/>
                <w:cs/>
              </w:rPr>
              <w:t>โปรแกรมสำเร็จรูป</w:t>
            </w:r>
          </w:p>
        </w:tc>
      </w:tr>
      <w:tr w:rsidR="00731796" w:rsidRPr="00B33603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6834DA6D" w14:textId="761B0398" w:rsidR="00731796" w:rsidRPr="00B33603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4EAC8028" w14:textId="2E3B3C31" w:rsidR="00731796" w:rsidRPr="00B33603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1796" w:rsidRPr="00B33603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B33603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796" w:rsidRPr="00B33603" w14:paraId="4F6294F9" w14:textId="77777777" w:rsidTr="00AC49E6">
        <w:tc>
          <w:tcPr>
            <w:tcW w:w="6210" w:type="dxa"/>
          </w:tcPr>
          <w:p w14:paraId="68679155" w14:textId="77777777" w:rsidR="00731796" w:rsidRPr="00B33603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5F40AE10" w14:textId="77777777" w:rsidR="00731796" w:rsidRPr="00B33603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20203" w:rsidRPr="00B33603" w14:paraId="100C356E" w14:textId="77777777" w:rsidTr="00AC49E6">
        <w:tc>
          <w:tcPr>
            <w:tcW w:w="6210" w:type="dxa"/>
          </w:tcPr>
          <w:p w14:paraId="13F9E349" w14:textId="49EABDE6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341A217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1,492</w:t>
            </w:r>
          </w:p>
        </w:tc>
        <w:tc>
          <w:tcPr>
            <w:tcW w:w="1440" w:type="dxa"/>
          </w:tcPr>
          <w:p w14:paraId="7E43F49D" w14:textId="3943A18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1,408</w:t>
            </w:r>
          </w:p>
        </w:tc>
      </w:tr>
      <w:tr w:rsidR="00D20203" w:rsidRPr="00B33603" w14:paraId="6687E0F5" w14:textId="77777777" w:rsidTr="00AC49E6">
        <w:tc>
          <w:tcPr>
            <w:tcW w:w="6210" w:type="dxa"/>
          </w:tcPr>
          <w:p w14:paraId="3F6A8352" w14:textId="71D691DF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22277DA4" w:rsidR="00D20203" w:rsidRPr="00B33603" w:rsidRDefault="00E83577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B33603">
              <w:t>167</w:t>
            </w:r>
          </w:p>
        </w:tc>
        <w:tc>
          <w:tcPr>
            <w:tcW w:w="1440" w:type="dxa"/>
          </w:tcPr>
          <w:p w14:paraId="5649C142" w14:textId="77432961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B33603">
              <w:t>84</w:t>
            </w:r>
          </w:p>
        </w:tc>
      </w:tr>
      <w:tr w:rsidR="00D20203" w:rsidRPr="00B33603" w14:paraId="3986554A" w14:textId="77777777" w:rsidTr="00AC49E6">
        <w:tc>
          <w:tcPr>
            <w:tcW w:w="6210" w:type="dxa"/>
          </w:tcPr>
          <w:p w14:paraId="09A272D3" w14:textId="50640BEB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7BE49749" w:rsidR="00D20203" w:rsidRPr="00B33603" w:rsidRDefault="001B50A5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</w:t>
            </w:r>
            <w:r w:rsidR="00E83577" w:rsidRPr="00B33603">
              <w:rPr>
                <w:b/>
                <w:bCs/>
              </w:rPr>
              <w:t>659</w:t>
            </w:r>
          </w:p>
        </w:tc>
        <w:tc>
          <w:tcPr>
            <w:tcW w:w="1440" w:type="dxa"/>
          </w:tcPr>
          <w:p w14:paraId="1C21033F" w14:textId="596C42B2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1,492</w:t>
            </w:r>
          </w:p>
        </w:tc>
      </w:tr>
      <w:tr w:rsidR="00D20203" w:rsidRPr="00B33603" w14:paraId="6053262A" w14:textId="77777777" w:rsidTr="00AC49E6">
        <w:tc>
          <w:tcPr>
            <w:tcW w:w="6210" w:type="dxa"/>
          </w:tcPr>
          <w:p w14:paraId="7182C3B5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AF010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12F872A7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0203" w:rsidRPr="00B33603" w14:paraId="79D66ADD" w14:textId="77777777" w:rsidTr="00AC49E6">
        <w:tc>
          <w:tcPr>
            <w:tcW w:w="6210" w:type="dxa"/>
          </w:tcPr>
          <w:p w14:paraId="70EC0D9E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0B954DCD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D20203" w:rsidRPr="00B33603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4924216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(1,151)</w:t>
            </w:r>
          </w:p>
        </w:tc>
        <w:tc>
          <w:tcPr>
            <w:tcW w:w="1440" w:type="dxa"/>
          </w:tcPr>
          <w:p w14:paraId="5313AC3C" w14:textId="3767430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(1,018)</w:t>
            </w:r>
          </w:p>
        </w:tc>
      </w:tr>
      <w:tr w:rsidR="00D20203" w:rsidRPr="00B33603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0CE5CD9F" w:rsidR="00D20203" w:rsidRPr="00B33603" w:rsidRDefault="001B50A5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(115)</w:t>
            </w:r>
          </w:p>
        </w:tc>
        <w:tc>
          <w:tcPr>
            <w:tcW w:w="1440" w:type="dxa"/>
          </w:tcPr>
          <w:p w14:paraId="586A122B" w14:textId="5056FB98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B33603">
              <w:t>(133)</w:t>
            </w:r>
          </w:p>
        </w:tc>
      </w:tr>
      <w:tr w:rsidR="00D20203" w:rsidRPr="00B33603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35895B45" w:rsidR="00D20203" w:rsidRPr="00B33603" w:rsidRDefault="001B50A5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(1,266)</w:t>
            </w:r>
          </w:p>
        </w:tc>
        <w:tc>
          <w:tcPr>
            <w:tcW w:w="1440" w:type="dxa"/>
          </w:tcPr>
          <w:p w14:paraId="402F5C29" w14:textId="5263B6E7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(1,151)</w:t>
            </w:r>
          </w:p>
        </w:tc>
      </w:tr>
      <w:tr w:rsidR="00D20203" w:rsidRPr="00B33603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D20203" w:rsidRPr="00B33603" w:rsidRDefault="00D20203" w:rsidP="00D20203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4D3AC264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2406046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0203" w:rsidRPr="00B33603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B0BEF23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D20203" w:rsidRPr="00B33603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381F00CC" w:rsidR="00D20203" w:rsidRPr="00B33603" w:rsidRDefault="00E83577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393</w:t>
            </w:r>
          </w:p>
        </w:tc>
        <w:tc>
          <w:tcPr>
            <w:tcW w:w="1440" w:type="dxa"/>
          </w:tcPr>
          <w:p w14:paraId="0AD049D7" w14:textId="219CC3EA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341</w:t>
            </w:r>
          </w:p>
        </w:tc>
      </w:tr>
    </w:tbl>
    <w:p w14:paraId="7EB1E635" w14:textId="3A2C5322" w:rsidR="00731796" w:rsidRPr="00B33603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B33603">
        <w:rPr>
          <w:b/>
          <w:bCs/>
          <w:cs/>
        </w:rPr>
        <w:t xml:space="preserve"> </w:t>
      </w:r>
    </w:p>
    <w:p w14:paraId="37F11A07" w14:textId="77777777" w:rsidR="007326CD" w:rsidRPr="00B33603" w:rsidRDefault="0073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B33603">
        <w:rPr>
          <w:b/>
          <w:bCs/>
        </w:rPr>
        <w:br w:type="page"/>
      </w:r>
    </w:p>
    <w:p w14:paraId="6F7A3E9E" w14:textId="45891B82" w:rsidR="00870CCC" w:rsidRPr="00B33603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0A46C6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E1CE645" w14:textId="77777777" w:rsidR="00503A7A" w:rsidRPr="00B33603" w:rsidRDefault="00503A7A" w:rsidP="0050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</w:rPr>
      </w:pPr>
    </w:p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80"/>
        <w:gridCol w:w="1081"/>
        <w:gridCol w:w="1081"/>
        <w:gridCol w:w="1080"/>
        <w:gridCol w:w="1081"/>
        <w:gridCol w:w="1081"/>
      </w:tblGrid>
      <w:tr w:rsidR="0029668A" w:rsidRPr="00B33603" w14:paraId="38ED952F" w14:textId="77777777" w:rsidTr="00A00D45">
        <w:trPr>
          <w:tblHeader/>
        </w:trPr>
        <w:tc>
          <w:tcPr>
            <w:tcW w:w="2693" w:type="dxa"/>
          </w:tcPr>
          <w:p w14:paraId="5C13A8A3" w14:textId="77777777" w:rsidR="0029668A" w:rsidRPr="00B33603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  <w:vAlign w:val="bottom"/>
          </w:tcPr>
          <w:p w14:paraId="096D15E5" w14:textId="0A3DDB68" w:rsidR="0029668A" w:rsidRPr="00B33603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668A" w:rsidRPr="00B33603" w14:paraId="7DD84DDF" w14:textId="77777777" w:rsidTr="00A00D45">
        <w:trPr>
          <w:tblHeader/>
        </w:trPr>
        <w:tc>
          <w:tcPr>
            <w:tcW w:w="2693" w:type="dxa"/>
          </w:tcPr>
          <w:p w14:paraId="40F3760A" w14:textId="77777777" w:rsidR="0029668A" w:rsidRPr="00B33603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242" w:type="dxa"/>
            <w:gridSpan w:val="3"/>
            <w:vAlign w:val="bottom"/>
          </w:tcPr>
          <w:p w14:paraId="2CA0643A" w14:textId="7A313C4F" w:rsidR="0029668A" w:rsidRPr="00B33603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42" w:type="dxa"/>
            <w:gridSpan w:val="3"/>
            <w:vAlign w:val="bottom"/>
          </w:tcPr>
          <w:p w14:paraId="3E34777A" w14:textId="3046912B" w:rsidR="0029668A" w:rsidRPr="00B33603" w:rsidRDefault="00343D57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43BF4" w:rsidRPr="00B33603" w14:paraId="29011BB5" w14:textId="77777777" w:rsidTr="00A00D45">
        <w:trPr>
          <w:tblHeader/>
        </w:trPr>
        <w:tc>
          <w:tcPr>
            <w:tcW w:w="2693" w:type="dxa"/>
          </w:tcPr>
          <w:p w14:paraId="7875DF30" w14:textId="77777777" w:rsidR="00543BF4" w:rsidRPr="00B33603" w:rsidRDefault="00543BF4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D002B33" w14:textId="4F103DE1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6A86199E" w14:textId="698F928A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3591B74A" w14:textId="2BC8D339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2315326" w14:textId="50CBF069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294F944D" w14:textId="3AD2CCCD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6CF909FD" w14:textId="4407BA73" w:rsidR="00543BF4" w:rsidRPr="00B33603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B33603" w14:paraId="75A26006" w14:textId="77777777" w:rsidTr="00A00D45">
        <w:trPr>
          <w:tblHeader/>
        </w:trPr>
        <w:tc>
          <w:tcPr>
            <w:tcW w:w="2693" w:type="dxa"/>
          </w:tcPr>
          <w:p w14:paraId="2A90BEB4" w14:textId="77777777" w:rsidR="0029668A" w:rsidRPr="00B33603" w:rsidRDefault="0029668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</w:tcPr>
          <w:p w14:paraId="57370AB3" w14:textId="529321E9" w:rsidR="0029668A" w:rsidRPr="00B33603" w:rsidRDefault="0029668A" w:rsidP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i/>
                <w:iCs/>
              </w:rPr>
              <w:t>(</w:t>
            </w:r>
            <w:r w:rsidRPr="00B33603">
              <w:rPr>
                <w:rFonts w:hint="cs"/>
                <w:i/>
                <w:iCs/>
                <w:cs/>
              </w:rPr>
              <w:t>ล้านบาท</w:t>
            </w:r>
            <w:r w:rsidRPr="00B33603">
              <w:rPr>
                <w:i/>
                <w:iCs/>
              </w:rPr>
              <w:t>)</w:t>
            </w:r>
          </w:p>
        </w:tc>
      </w:tr>
      <w:tr w:rsidR="00543BF4" w:rsidRPr="00B33603" w14:paraId="0539CEA1" w14:textId="77777777" w:rsidTr="00D20203">
        <w:tc>
          <w:tcPr>
            <w:tcW w:w="2693" w:type="dxa"/>
            <w:vAlign w:val="bottom"/>
          </w:tcPr>
          <w:p w14:paraId="7A532670" w14:textId="73049D1B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14:paraId="62F69BC2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9C25218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1ED43CC9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F2CAB3C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B1E9D2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67641300" w14:textId="77777777" w:rsidR="00543BF4" w:rsidRPr="00B33603" w:rsidRDefault="00543BF4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</w:tr>
      <w:tr w:rsidR="00D20203" w:rsidRPr="00B33603" w14:paraId="25B2AAB3" w14:textId="77777777" w:rsidTr="00D20203">
        <w:tc>
          <w:tcPr>
            <w:tcW w:w="2693" w:type="dxa"/>
            <w:vAlign w:val="bottom"/>
          </w:tcPr>
          <w:p w14:paraId="714AAEB4" w14:textId="4431F74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B33603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91D1837" w14:textId="310DCEFC" w:rsidR="00D20203" w:rsidRPr="00B33603" w:rsidRDefault="00305550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4C36D451" w14:textId="6053CE58" w:rsidR="00D20203" w:rsidRPr="00B33603" w:rsidRDefault="003C0F6C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22,329</w:t>
            </w:r>
          </w:p>
        </w:tc>
        <w:tc>
          <w:tcPr>
            <w:tcW w:w="1081" w:type="dxa"/>
            <w:vAlign w:val="bottom"/>
          </w:tcPr>
          <w:p w14:paraId="6E7BF533" w14:textId="2C611B91" w:rsidR="00D20203" w:rsidRPr="00B33603" w:rsidRDefault="003E7642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22,</w:t>
            </w:r>
            <w:r w:rsidR="003C0F6C" w:rsidRPr="00B33603">
              <w:t>329</w:t>
            </w:r>
          </w:p>
        </w:tc>
        <w:tc>
          <w:tcPr>
            <w:tcW w:w="1080" w:type="dxa"/>
            <w:vAlign w:val="bottom"/>
          </w:tcPr>
          <w:p w14:paraId="247A9433" w14:textId="64A071F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1,200</w:t>
            </w:r>
          </w:p>
        </w:tc>
        <w:tc>
          <w:tcPr>
            <w:tcW w:w="1081" w:type="dxa"/>
            <w:vAlign w:val="bottom"/>
          </w:tcPr>
          <w:p w14:paraId="0D9426F2" w14:textId="01A2684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13,830</w:t>
            </w:r>
          </w:p>
        </w:tc>
        <w:tc>
          <w:tcPr>
            <w:tcW w:w="1081" w:type="dxa"/>
            <w:vAlign w:val="bottom"/>
          </w:tcPr>
          <w:p w14:paraId="07A6D128" w14:textId="3B10754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15,030</w:t>
            </w:r>
          </w:p>
        </w:tc>
      </w:tr>
      <w:tr w:rsidR="00D20203" w:rsidRPr="00B33603" w14:paraId="71E19D4B" w14:textId="77777777" w:rsidTr="00D20203">
        <w:tc>
          <w:tcPr>
            <w:tcW w:w="2693" w:type="dxa"/>
            <w:vAlign w:val="bottom"/>
          </w:tcPr>
          <w:p w14:paraId="6EBB2A3E" w14:textId="29B13F6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1D50884F" w14:textId="2FA09ED3" w:rsidR="00D20203" w:rsidRPr="00B33603" w:rsidRDefault="003E7642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3589F4E0" w14:textId="0457994C" w:rsidR="00D20203" w:rsidRPr="00B33603" w:rsidRDefault="003E7642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120</w:t>
            </w:r>
          </w:p>
        </w:tc>
        <w:tc>
          <w:tcPr>
            <w:tcW w:w="1081" w:type="dxa"/>
            <w:vAlign w:val="bottom"/>
          </w:tcPr>
          <w:p w14:paraId="0883F55E" w14:textId="5AA39F07" w:rsidR="00D20203" w:rsidRPr="00B33603" w:rsidRDefault="003E7642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120</w:t>
            </w:r>
          </w:p>
        </w:tc>
        <w:tc>
          <w:tcPr>
            <w:tcW w:w="1080" w:type="dxa"/>
            <w:vAlign w:val="bottom"/>
          </w:tcPr>
          <w:p w14:paraId="4968CF45" w14:textId="3FE485E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54E465C7" w14:textId="17D3F4AC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120</w:t>
            </w:r>
          </w:p>
        </w:tc>
        <w:tc>
          <w:tcPr>
            <w:tcW w:w="1081" w:type="dxa"/>
            <w:vAlign w:val="bottom"/>
          </w:tcPr>
          <w:p w14:paraId="592169B8" w14:textId="6E760C9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B33603">
              <w:t>120</w:t>
            </w:r>
          </w:p>
        </w:tc>
      </w:tr>
      <w:tr w:rsidR="00D20203" w:rsidRPr="00B33603" w14:paraId="37D87D25" w14:textId="77777777" w:rsidTr="00D20203">
        <w:tc>
          <w:tcPr>
            <w:tcW w:w="2693" w:type="dxa"/>
            <w:vAlign w:val="bottom"/>
          </w:tcPr>
          <w:p w14:paraId="574DB991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524B4D39" w14:textId="5BD4D01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B33603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DDE6664" w14:textId="5B3D782F" w:rsidR="00D20203" w:rsidRPr="00B33603" w:rsidRDefault="00305550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675</w:t>
            </w:r>
          </w:p>
        </w:tc>
        <w:tc>
          <w:tcPr>
            <w:tcW w:w="1081" w:type="dxa"/>
            <w:vAlign w:val="bottom"/>
          </w:tcPr>
          <w:p w14:paraId="480AC645" w14:textId="35C5467B" w:rsidR="00D20203" w:rsidRPr="00B33603" w:rsidRDefault="00305550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1,04</w:t>
            </w:r>
            <w:r w:rsidR="005D730F" w:rsidRPr="00B33603">
              <w:t>4</w:t>
            </w:r>
          </w:p>
        </w:tc>
        <w:tc>
          <w:tcPr>
            <w:tcW w:w="1081" w:type="dxa"/>
            <w:vAlign w:val="bottom"/>
          </w:tcPr>
          <w:p w14:paraId="60652AE4" w14:textId="42E5FA3E" w:rsidR="00D20203" w:rsidRPr="00B33603" w:rsidRDefault="003E7642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1,71</w:t>
            </w:r>
            <w:r w:rsidR="005D730F" w:rsidRPr="00B33603">
              <w:t>9</w:t>
            </w:r>
          </w:p>
        </w:tc>
        <w:tc>
          <w:tcPr>
            <w:tcW w:w="1080" w:type="dxa"/>
            <w:vAlign w:val="bottom"/>
          </w:tcPr>
          <w:p w14:paraId="242B6743" w14:textId="0A57459D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rPr>
                <w:rFonts w:hint="cs"/>
                <w:cs/>
              </w:rPr>
              <w:t>414</w:t>
            </w:r>
          </w:p>
        </w:tc>
        <w:tc>
          <w:tcPr>
            <w:tcW w:w="1081" w:type="dxa"/>
            <w:vAlign w:val="bottom"/>
          </w:tcPr>
          <w:p w14:paraId="3025478A" w14:textId="5F309433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9,471</w:t>
            </w:r>
          </w:p>
        </w:tc>
        <w:tc>
          <w:tcPr>
            <w:tcW w:w="1081" w:type="dxa"/>
            <w:vAlign w:val="bottom"/>
          </w:tcPr>
          <w:p w14:paraId="21363694" w14:textId="061B5A1F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9,</w:t>
            </w:r>
            <w:r w:rsidRPr="00B33603">
              <w:rPr>
                <w:rFonts w:hint="cs"/>
                <w:cs/>
              </w:rPr>
              <w:t>885</w:t>
            </w:r>
          </w:p>
        </w:tc>
      </w:tr>
      <w:tr w:rsidR="00D20203" w:rsidRPr="00B33603" w14:paraId="2F90DFA2" w14:textId="77777777" w:rsidTr="00D20203">
        <w:tc>
          <w:tcPr>
            <w:tcW w:w="2693" w:type="dxa"/>
            <w:vAlign w:val="bottom"/>
          </w:tcPr>
          <w:p w14:paraId="7E6A2286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หุ้นกู้</w:t>
            </w:r>
          </w:p>
          <w:p w14:paraId="506E1035" w14:textId="700AA0A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B33603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970B35F" w14:textId="22B144F3" w:rsidR="00D20203" w:rsidRPr="00B33603" w:rsidRDefault="003E7642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639E0F7D" w14:textId="7D758FD0" w:rsidR="00D20203" w:rsidRPr="00B33603" w:rsidRDefault="00FA79C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12</w:t>
            </w:r>
            <w:r w:rsidR="003E7642" w:rsidRPr="00B33603">
              <w:t>,</w:t>
            </w:r>
            <w:r w:rsidRPr="00B33603">
              <w:t>067</w:t>
            </w:r>
          </w:p>
        </w:tc>
        <w:tc>
          <w:tcPr>
            <w:tcW w:w="1081" w:type="dxa"/>
            <w:vAlign w:val="bottom"/>
          </w:tcPr>
          <w:p w14:paraId="41C50F4B" w14:textId="729C5C2B" w:rsidR="00D20203" w:rsidRPr="00B33603" w:rsidRDefault="00FA79C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12</w:t>
            </w:r>
            <w:r w:rsidR="003E7642" w:rsidRPr="00B33603">
              <w:t>,</w:t>
            </w:r>
            <w:r w:rsidRPr="00B33603">
              <w:t>067</w:t>
            </w:r>
          </w:p>
        </w:tc>
        <w:tc>
          <w:tcPr>
            <w:tcW w:w="1080" w:type="dxa"/>
            <w:vAlign w:val="bottom"/>
          </w:tcPr>
          <w:p w14:paraId="3FE884C4" w14:textId="3CB3A279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563A28D8" w14:textId="31AC634E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6,246</w:t>
            </w:r>
          </w:p>
        </w:tc>
        <w:tc>
          <w:tcPr>
            <w:tcW w:w="1081" w:type="dxa"/>
            <w:vAlign w:val="bottom"/>
          </w:tcPr>
          <w:p w14:paraId="103DD7EA" w14:textId="361ED8BC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6,246</w:t>
            </w:r>
          </w:p>
        </w:tc>
      </w:tr>
      <w:tr w:rsidR="00D20203" w:rsidRPr="00B33603" w14:paraId="5F323BE8" w14:textId="77777777" w:rsidTr="00D20203">
        <w:tc>
          <w:tcPr>
            <w:tcW w:w="2693" w:type="dxa"/>
            <w:vAlign w:val="bottom"/>
          </w:tcPr>
          <w:p w14:paraId="528EB66F" w14:textId="0974ECF9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080" w:type="dxa"/>
            <w:vAlign w:val="bottom"/>
          </w:tcPr>
          <w:p w14:paraId="47F99CDC" w14:textId="6203A54A" w:rsidR="00D20203" w:rsidRPr="00B33603" w:rsidRDefault="00305550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675</w:t>
            </w:r>
          </w:p>
        </w:tc>
        <w:tc>
          <w:tcPr>
            <w:tcW w:w="1081" w:type="dxa"/>
            <w:vAlign w:val="bottom"/>
          </w:tcPr>
          <w:p w14:paraId="4E038A46" w14:textId="2DA36319" w:rsidR="00D20203" w:rsidRPr="00B33603" w:rsidRDefault="00305550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</w:t>
            </w:r>
            <w:r w:rsidR="00FA79CD" w:rsidRPr="00B33603">
              <w:rPr>
                <w:b/>
                <w:bCs/>
              </w:rPr>
              <w:t>5</w:t>
            </w:r>
            <w:r w:rsidRPr="00B33603">
              <w:rPr>
                <w:b/>
                <w:bCs/>
              </w:rPr>
              <w:t>,</w:t>
            </w:r>
            <w:r w:rsidR="00FA79CD" w:rsidRPr="00B33603">
              <w:rPr>
                <w:b/>
                <w:bCs/>
              </w:rPr>
              <w:t>560</w:t>
            </w:r>
          </w:p>
        </w:tc>
        <w:tc>
          <w:tcPr>
            <w:tcW w:w="1081" w:type="dxa"/>
            <w:vAlign w:val="bottom"/>
          </w:tcPr>
          <w:p w14:paraId="78DC7DE9" w14:textId="0C63FDA3" w:rsidR="00D20203" w:rsidRPr="00B33603" w:rsidRDefault="003E7642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</w:t>
            </w:r>
            <w:r w:rsidR="00FA79CD" w:rsidRPr="00B33603">
              <w:rPr>
                <w:b/>
                <w:bCs/>
              </w:rPr>
              <w:t>6</w:t>
            </w:r>
            <w:r w:rsidRPr="00B33603">
              <w:rPr>
                <w:b/>
                <w:bCs/>
              </w:rPr>
              <w:t>,</w:t>
            </w:r>
            <w:r w:rsidR="00FA79CD" w:rsidRPr="00B33603">
              <w:rPr>
                <w:b/>
                <w:bCs/>
              </w:rPr>
              <w:t>235</w:t>
            </w:r>
          </w:p>
        </w:tc>
        <w:tc>
          <w:tcPr>
            <w:tcW w:w="1080" w:type="dxa"/>
            <w:vAlign w:val="bottom"/>
          </w:tcPr>
          <w:p w14:paraId="3DD755B8" w14:textId="778204F1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B33603">
              <w:rPr>
                <w:b/>
                <w:bCs/>
              </w:rPr>
              <w:t>1,614</w:t>
            </w:r>
          </w:p>
        </w:tc>
        <w:tc>
          <w:tcPr>
            <w:tcW w:w="1081" w:type="dxa"/>
            <w:vAlign w:val="bottom"/>
          </w:tcPr>
          <w:p w14:paraId="09005A46" w14:textId="1264415E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rPr>
                <w:b/>
                <w:bCs/>
              </w:rPr>
              <w:t>29,667</w:t>
            </w:r>
          </w:p>
        </w:tc>
        <w:tc>
          <w:tcPr>
            <w:tcW w:w="1081" w:type="dxa"/>
            <w:vAlign w:val="bottom"/>
          </w:tcPr>
          <w:p w14:paraId="6D93EE84" w14:textId="609DC2FA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rPr>
                <w:b/>
                <w:bCs/>
              </w:rPr>
              <w:t>31,281</w:t>
            </w:r>
          </w:p>
        </w:tc>
      </w:tr>
      <w:tr w:rsidR="00A45FB3" w:rsidRPr="00B33603" w14:paraId="4409CF13" w14:textId="77777777" w:rsidTr="00D20203">
        <w:tc>
          <w:tcPr>
            <w:tcW w:w="2693" w:type="dxa"/>
            <w:vAlign w:val="bottom"/>
          </w:tcPr>
          <w:p w14:paraId="2FD43B47" w14:textId="0D724A0C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BF2E68F" w14:textId="748F6EDF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3083FF00" w14:textId="3D9D49E9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52DA7100" w14:textId="562954DF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12DEA37" w14:textId="0AA9D811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797EF1F4" w14:textId="30D2AA9E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161523C4" w14:textId="1CE829D8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</w:tr>
      <w:tr w:rsidR="00A45FB3" w:rsidRPr="00B33603" w14:paraId="3AC3B25B" w14:textId="77777777" w:rsidTr="00D20203">
        <w:tc>
          <w:tcPr>
            <w:tcW w:w="2693" w:type="dxa"/>
            <w:vAlign w:val="bottom"/>
          </w:tcPr>
          <w:p w14:paraId="4B09C64C" w14:textId="119A1106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51092993" w14:textId="413970B3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678CCFAE" w14:textId="77777777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200839E7" w14:textId="77777777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A217C6" w14:textId="77777777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377045C" w14:textId="77777777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7EF19F5" w14:textId="77777777" w:rsidR="00A45FB3" w:rsidRPr="00B33603" w:rsidRDefault="00A45FB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8417DD" w:rsidRPr="00B33603" w14:paraId="7C502B66" w14:textId="77777777" w:rsidTr="00D20203">
        <w:tc>
          <w:tcPr>
            <w:tcW w:w="2693" w:type="dxa"/>
            <w:vAlign w:val="bottom"/>
          </w:tcPr>
          <w:p w14:paraId="67E969F4" w14:textId="334E0CD5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092B300" w14:textId="2A8917AD" w:rsidR="008417DD" w:rsidRPr="00B33603" w:rsidRDefault="00F61B4A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3,640</w:t>
            </w:r>
          </w:p>
        </w:tc>
        <w:tc>
          <w:tcPr>
            <w:tcW w:w="1081" w:type="dxa"/>
            <w:vAlign w:val="bottom"/>
          </w:tcPr>
          <w:p w14:paraId="16E9B60F" w14:textId="206E22A9" w:rsidR="008417DD" w:rsidRPr="00B33603" w:rsidRDefault="00F61B4A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2,59</w:t>
            </w:r>
            <w:r w:rsidR="004037B7" w:rsidRPr="00B33603">
              <w:t>7</w:t>
            </w:r>
          </w:p>
        </w:tc>
        <w:tc>
          <w:tcPr>
            <w:tcW w:w="1081" w:type="dxa"/>
            <w:vAlign w:val="bottom"/>
          </w:tcPr>
          <w:p w14:paraId="1EFA13A0" w14:textId="7CD353E4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6,23</w:t>
            </w:r>
            <w:r w:rsidR="004037B7" w:rsidRPr="00B33603">
              <w:t>7</w:t>
            </w:r>
          </w:p>
        </w:tc>
        <w:tc>
          <w:tcPr>
            <w:tcW w:w="1080" w:type="dxa"/>
            <w:vAlign w:val="bottom"/>
          </w:tcPr>
          <w:p w14:paraId="7ACFAC9D" w14:textId="7885C6BB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5,832</w:t>
            </w:r>
          </w:p>
        </w:tc>
        <w:tc>
          <w:tcPr>
            <w:tcW w:w="1081" w:type="dxa"/>
            <w:vAlign w:val="bottom"/>
          </w:tcPr>
          <w:p w14:paraId="0C1DF02C" w14:textId="2A539FA8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17,715</w:t>
            </w:r>
          </w:p>
        </w:tc>
        <w:tc>
          <w:tcPr>
            <w:tcW w:w="1081" w:type="dxa"/>
            <w:vAlign w:val="bottom"/>
          </w:tcPr>
          <w:p w14:paraId="73937DDB" w14:textId="36351E74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23,547</w:t>
            </w:r>
          </w:p>
        </w:tc>
      </w:tr>
      <w:tr w:rsidR="008417DD" w:rsidRPr="00B33603" w14:paraId="6985A555" w14:textId="77777777" w:rsidTr="00D20203">
        <w:tc>
          <w:tcPr>
            <w:tcW w:w="2693" w:type="dxa"/>
            <w:vAlign w:val="bottom"/>
          </w:tcPr>
          <w:p w14:paraId="2FF22BEB" w14:textId="569DC4F3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88B9D53" w14:textId="1847BA63" w:rsidR="008417DD" w:rsidRPr="00B33603" w:rsidRDefault="00F61B4A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9,295</w:t>
            </w:r>
          </w:p>
        </w:tc>
        <w:tc>
          <w:tcPr>
            <w:tcW w:w="1081" w:type="dxa"/>
            <w:vAlign w:val="bottom"/>
          </w:tcPr>
          <w:p w14:paraId="1F1F79E2" w14:textId="2FD10A39" w:rsidR="008417DD" w:rsidRPr="00B33603" w:rsidRDefault="00F61B4A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</w:t>
            </w:r>
            <w:r w:rsidR="00FA79CD" w:rsidRPr="00B33603">
              <w:t>1</w:t>
            </w:r>
            <w:r w:rsidRPr="00B33603">
              <w:t>,</w:t>
            </w:r>
            <w:r w:rsidR="00FA79CD" w:rsidRPr="00B33603">
              <w:t>051</w:t>
            </w:r>
          </w:p>
        </w:tc>
        <w:tc>
          <w:tcPr>
            <w:tcW w:w="1081" w:type="dxa"/>
            <w:vAlign w:val="bottom"/>
          </w:tcPr>
          <w:p w14:paraId="159388FA" w14:textId="225F6114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8</w:t>
            </w:r>
            <w:r w:rsidR="00FA79CD" w:rsidRPr="00B33603">
              <w:t>0</w:t>
            </w:r>
            <w:r w:rsidRPr="00B33603">
              <w:t>,</w:t>
            </w:r>
            <w:r w:rsidR="00FA79CD" w:rsidRPr="00B33603">
              <w:t>346</w:t>
            </w:r>
          </w:p>
        </w:tc>
        <w:tc>
          <w:tcPr>
            <w:tcW w:w="1080" w:type="dxa"/>
            <w:vAlign w:val="bottom"/>
          </w:tcPr>
          <w:p w14:paraId="57FAA94C" w14:textId="1ED61A3B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8,438</w:t>
            </w:r>
          </w:p>
        </w:tc>
        <w:tc>
          <w:tcPr>
            <w:tcW w:w="1081" w:type="dxa"/>
            <w:vAlign w:val="bottom"/>
          </w:tcPr>
          <w:p w14:paraId="463DB794" w14:textId="55887D40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64,364</w:t>
            </w:r>
          </w:p>
        </w:tc>
        <w:tc>
          <w:tcPr>
            <w:tcW w:w="1081" w:type="dxa"/>
            <w:vAlign w:val="bottom"/>
          </w:tcPr>
          <w:p w14:paraId="48B882FB" w14:textId="77AF87AB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72,802</w:t>
            </w:r>
          </w:p>
        </w:tc>
      </w:tr>
      <w:tr w:rsidR="008417DD" w:rsidRPr="00B33603" w14:paraId="65DE3911" w14:textId="77777777" w:rsidTr="00D20203">
        <w:tc>
          <w:tcPr>
            <w:tcW w:w="2693" w:type="dxa"/>
            <w:vAlign w:val="bottom"/>
          </w:tcPr>
          <w:p w14:paraId="0E39848C" w14:textId="463E9722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4F9E9DB0" w14:textId="03780038" w:rsidR="008417DD" w:rsidRPr="00B33603" w:rsidRDefault="00F61B4A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12,935</w:t>
            </w:r>
          </w:p>
        </w:tc>
        <w:tc>
          <w:tcPr>
            <w:tcW w:w="1081" w:type="dxa"/>
            <w:vAlign w:val="bottom"/>
          </w:tcPr>
          <w:p w14:paraId="131456EF" w14:textId="5EF43B4C" w:rsidR="008417DD" w:rsidRPr="00B33603" w:rsidRDefault="00F61B4A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7</w:t>
            </w:r>
            <w:r w:rsidR="00FA79CD" w:rsidRPr="00B33603">
              <w:rPr>
                <w:b/>
                <w:bCs/>
              </w:rPr>
              <w:t>3</w:t>
            </w:r>
            <w:r w:rsidRPr="00B33603">
              <w:rPr>
                <w:b/>
                <w:bCs/>
              </w:rPr>
              <w:t>,</w:t>
            </w:r>
            <w:r w:rsidR="00FA79CD" w:rsidRPr="00B33603">
              <w:rPr>
                <w:b/>
                <w:bCs/>
              </w:rPr>
              <w:t>648</w:t>
            </w:r>
          </w:p>
        </w:tc>
        <w:tc>
          <w:tcPr>
            <w:tcW w:w="1081" w:type="dxa"/>
            <w:vAlign w:val="bottom"/>
          </w:tcPr>
          <w:p w14:paraId="0E57DB2E" w14:textId="65A8879A" w:rsidR="008417DD" w:rsidRPr="00B33603" w:rsidRDefault="008417DD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</w:t>
            </w:r>
            <w:r w:rsidR="00FA79CD" w:rsidRPr="00B33603">
              <w:rPr>
                <w:b/>
                <w:bCs/>
              </w:rPr>
              <w:t>6</w:t>
            </w:r>
            <w:r w:rsidRPr="00B33603">
              <w:rPr>
                <w:b/>
                <w:bCs/>
              </w:rPr>
              <w:t>,</w:t>
            </w:r>
            <w:r w:rsidR="00FA79CD" w:rsidRPr="00B33603">
              <w:rPr>
                <w:b/>
                <w:bCs/>
              </w:rPr>
              <w:t>583</w:t>
            </w:r>
          </w:p>
        </w:tc>
        <w:tc>
          <w:tcPr>
            <w:tcW w:w="1080" w:type="dxa"/>
            <w:vAlign w:val="bottom"/>
          </w:tcPr>
          <w:p w14:paraId="5B802AB5" w14:textId="7CBF1C80" w:rsidR="008417DD" w:rsidRPr="00B33603" w:rsidRDefault="008417DD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14,270</w:t>
            </w:r>
          </w:p>
        </w:tc>
        <w:tc>
          <w:tcPr>
            <w:tcW w:w="1081" w:type="dxa"/>
            <w:vAlign w:val="bottom"/>
          </w:tcPr>
          <w:p w14:paraId="5EF34808" w14:textId="279F7D02" w:rsidR="008417DD" w:rsidRPr="00B33603" w:rsidRDefault="008417DD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82,079</w:t>
            </w:r>
          </w:p>
        </w:tc>
        <w:tc>
          <w:tcPr>
            <w:tcW w:w="1081" w:type="dxa"/>
            <w:vAlign w:val="bottom"/>
          </w:tcPr>
          <w:p w14:paraId="361F326C" w14:textId="7E4F3F07" w:rsidR="008417DD" w:rsidRPr="00B33603" w:rsidRDefault="008417DD" w:rsidP="008417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96,349</w:t>
            </w:r>
          </w:p>
        </w:tc>
      </w:tr>
      <w:tr w:rsidR="008417DD" w:rsidRPr="00B33603" w14:paraId="191D71F5" w14:textId="77777777" w:rsidTr="00D20203">
        <w:tc>
          <w:tcPr>
            <w:tcW w:w="2693" w:type="dxa"/>
            <w:vAlign w:val="bottom"/>
          </w:tcPr>
          <w:p w14:paraId="01FF36B3" w14:textId="275A1526" w:rsidR="008417DD" w:rsidRPr="00B33603" w:rsidRDefault="008417DD" w:rsidP="008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6E22601" w14:textId="149783CE" w:rsidR="008417DD" w:rsidRPr="00B33603" w:rsidRDefault="00F61B4A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13,610</w:t>
            </w:r>
          </w:p>
        </w:tc>
        <w:tc>
          <w:tcPr>
            <w:tcW w:w="1081" w:type="dxa"/>
            <w:vAlign w:val="bottom"/>
          </w:tcPr>
          <w:p w14:paraId="1CD8B7F4" w14:textId="186BEAC4" w:rsidR="008417DD" w:rsidRPr="00B33603" w:rsidRDefault="00F61B4A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109,</w:t>
            </w:r>
            <w:r w:rsidR="00E946B5" w:rsidRPr="00B33603">
              <w:rPr>
                <w:b/>
                <w:bCs/>
              </w:rPr>
              <w:t>208</w:t>
            </w:r>
          </w:p>
        </w:tc>
        <w:tc>
          <w:tcPr>
            <w:tcW w:w="1081" w:type="dxa"/>
            <w:vAlign w:val="bottom"/>
          </w:tcPr>
          <w:p w14:paraId="4115CFFA" w14:textId="19ECC784" w:rsidR="008417DD" w:rsidRPr="00B33603" w:rsidRDefault="008417DD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</w:t>
            </w:r>
            <w:r w:rsidR="003C0F6C" w:rsidRPr="00B33603">
              <w:rPr>
                <w:b/>
                <w:bCs/>
              </w:rPr>
              <w:t>2</w:t>
            </w:r>
            <w:r w:rsidRPr="00B33603">
              <w:rPr>
                <w:b/>
                <w:bCs/>
              </w:rPr>
              <w:t>,</w:t>
            </w:r>
            <w:r w:rsidR="003C0F6C" w:rsidRPr="00B33603">
              <w:rPr>
                <w:b/>
                <w:bCs/>
              </w:rPr>
              <w:t>818</w:t>
            </w:r>
          </w:p>
        </w:tc>
        <w:tc>
          <w:tcPr>
            <w:tcW w:w="1080" w:type="dxa"/>
            <w:vAlign w:val="bottom"/>
          </w:tcPr>
          <w:p w14:paraId="7CD87678" w14:textId="358A8FC1" w:rsidR="008417DD" w:rsidRPr="00B33603" w:rsidRDefault="008417DD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15,884</w:t>
            </w:r>
          </w:p>
        </w:tc>
        <w:tc>
          <w:tcPr>
            <w:tcW w:w="1081" w:type="dxa"/>
            <w:vAlign w:val="bottom"/>
          </w:tcPr>
          <w:p w14:paraId="1745D2D5" w14:textId="33AE522A" w:rsidR="008417DD" w:rsidRPr="00B33603" w:rsidRDefault="008417DD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111,746</w:t>
            </w:r>
          </w:p>
        </w:tc>
        <w:tc>
          <w:tcPr>
            <w:tcW w:w="1081" w:type="dxa"/>
            <w:vAlign w:val="bottom"/>
          </w:tcPr>
          <w:p w14:paraId="6CB5E4F5" w14:textId="3E303524" w:rsidR="008417DD" w:rsidRPr="00B33603" w:rsidRDefault="008417DD" w:rsidP="00841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127,630</w:t>
            </w:r>
          </w:p>
        </w:tc>
      </w:tr>
    </w:tbl>
    <w:p w14:paraId="1BEDCE67" w14:textId="77777777" w:rsidR="007220C7" w:rsidRPr="00B33603" w:rsidRDefault="007220C7"/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80"/>
        <w:gridCol w:w="1081"/>
        <w:gridCol w:w="1081"/>
        <w:gridCol w:w="1080"/>
        <w:gridCol w:w="1081"/>
        <w:gridCol w:w="1081"/>
      </w:tblGrid>
      <w:tr w:rsidR="0029668A" w:rsidRPr="00B33603" w14:paraId="3D7A4FB2" w14:textId="77777777" w:rsidTr="00A00D45">
        <w:trPr>
          <w:tblHeader/>
        </w:trPr>
        <w:tc>
          <w:tcPr>
            <w:tcW w:w="2693" w:type="dxa"/>
          </w:tcPr>
          <w:p w14:paraId="5AFF54BE" w14:textId="77777777" w:rsidR="0029668A" w:rsidRPr="00B33603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  <w:vAlign w:val="bottom"/>
          </w:tcPr>
          <w:p w14:paraId="1062E866" w14:textId="15624521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8A" w:rsidRPr="00B33603" w14:paraId="735653B5" w14:textId="77777777" w:rsidTr="00A00D45">
        <w:trPr>
          <w:tblHeader/>
        </w:trPr>
        <w:tc>
          <w:tcPr>
            <w:tcW w:w="2693" w:type="dxa"/>
          </w:tcPr>
          <w:p w14:paraId="185033D0" w14:textId="77777777" w:rsidR="0029668A" w:rsidRPr="00B33603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242" w:type="dxa"/>
            <w:gridSpan w:val="3"/>
            <w:vAlign w:val="bottom"/>
          </w:tcPr>
          <w:p w14:paraId="57E0655D" w14:textId="7B998740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42" w:type="dxa"/>
            <w:gridSpan w:val="3"/>
            <w:vAlign w:val="bottom"/>
          </w:tcPr>
          <w:p w14:paraId="569D8078" w14:textId="6B1840B2" w:rsidR="0029668A" w:rsidRPr="00B33603" w:rsidRDefault="00E3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9668A" w:rsidRPr="00B33603" w14:paraId="3EBF420A" w14:textId="77777777" w:rsidTr="00A00D45">
        <w:trPr>
          <w:tblHeader/>
        </w:trPr>
        <w:tc>
          <w:tcPr>
            <w:tcW w:w="2693" w:type="dxa"/>
          </w:tcPr>
          <w:p w14:paraId="51D637F8" w14:textId="77777777" w:rsidR="0029668A" w:rsidRPr="00B33603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22E109E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5C4049F9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2962C7B9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D94DE1F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631A23E6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7CE02A2F" w14:textId="77777777" w:rsidR="0029668A" w:rsidRPr="00B33603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B33603" w14:paraId="095DA177" w14:textId="77777777" w:rsidTr="00A00D45">
        <w:trPr>
          <w:tblHeader/>
        </w:trPr>
        <w:tc>
          <w:tcPr>
            <w:tcW w:w="2693" w:type="dxa"/>
          </w:tcPr>
          <w:p w14:paraId="4A5541F0" w14:textId="77777777" w:rsidR="0029668A" w:rsidRPr="00B33603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</w:tcPr>
          <w:p w14:paraId="43CF78E4" w14:textId="77777777" w:rsidR="0029668A" w:rsidRPr="00B33603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i/>
                <w:iCs/>
              </w:rPr>
              <w:t>(</w:t>
            </w:r>
            <w:r w:rsidRPr="00B33603">
              <w:rPr>
                <w:rFonts w:hint="cs"/>
                <w:i/>
                <w:iCs/>
                <w:cs/>
              </w:rPr>
              <w:t>ล้านบาท</w:t>
            </w:r>
            <w:r w:rsidRPr="00B33603">
              <w:rPr>
                <w:i/>
                <w:iCs/>
              </w:rPr>
              <w:t>)</w:t>
            </w:r>
          </w:p>
        </w:tc>
      </w:tr>
      <w:tr w:rsidR="0029668A" w:rsidRPr="00B33603" w14:paraId="11C70708" w14:textId="77777777" w:rsidTr="00D20203">
        <w:tc>
          <w:tcPr>
            <w:tcW w:w="2693" w:type="dxa"/>
            <w:vAlign w:val="bottom"/>
          </w:tcPr>
          <w:p w14:paraId="68081584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14:paraId="192E4724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1F6BEFEB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0ADFDAEC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0" w:type="dxa"/>
            <w:vAlign w:val="bottom"/>
          </w:tcPr>
          <w:p w14:paraId="48DE4D53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13494ED5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7E620782" w14:textId="77777777" w:rsidR="0029668A" w:rsidRPr="00B33603" w:rsidRDefault="0029668A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D20203" w:rsidRPr="00B33603" w14:paraId="59074454" w14:textId="77777777" w:rsidTr="00D20203">
        <w:tc>
          <w:tcPr>
            <w:tcW w:w="2693" w:type="dxa"/>
            <w:vAlign w:val="bottom"/>
          </w:tcPr>
          <w:p w14:paraId="30B779D7" w14:textId="02479CA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9CA088F" w14:textId="19A4AF7F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26B710CF" w14:textId="4347C21C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11,000</w:t>
            </w:r>
          </w:p>
        </w:tc>
        <w:tc>
          <w:tcPr>
            <w:tcW w:w="1081" w:type="dxa"/>
            <w:vAlign w:val="bottom"/>
          </w:tcPr>
          <w:p w14:paraId="580C8F88" w14:textId="5F502B22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11,000</w:t>
            </w:r>
          </w:p>
        </w:tc>
        <w:tc>
          <w:tcPr>
            <w:tcW w:w="1080" w:type="dxa"/>
            <w:vAlign w:val="bottom"/>
          </w:tcPr>
          <w:p w14:paraId="74EB2AAF" w14:textId="158485F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7CD16EA9" w14:textId="65E1B7BC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7,500</w:t>
            </w:r>
          </w:p>
        </w:tc>
        <w:tc>
          <w:tcPr>
            <w:tcW w:w="1081" w:type="dxa"/>
            <w:vAlign w:val="bottom"/>
          </w:tcPr>
          <w:p w14:paraId="098F499A" w14:textId="3E7567C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7,500</w:t>
            </w:r>
          </w:p>
        </w:tc>
      </w:tr>
      <w:tr w:rsidR="00D20203" w:rsidRPr="00B33603" w14:paraId="594BA8F9" w14:textId="77777777" w:rsidTr="00D20203">
        <w:tc>
          <w:tcPr>
            <w:tcW w:w="2693" w:type="dxa"/>
            <w:vAlign w:val="bottom"/>
          </w:tcPr>
          <w:p w14:paraId="569311FD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6325EC7A" w14:textId="7B797341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B33603">
              <w:rPr>
                <w:rFonts w:hint="cs"/>
                <w:cs/>
              </w:rPr>
              <w:t xml:space="preserve">   - ส่วนที่ถึงกำหนดชำระ</w:t>
            </w:r>
            <w:r w:rsidRPr="00B33603">
              <w:t xml:space="preserve">    </w:t>
            </w:r>
            <w:r w:rsidRPr="00B33603">
              <w:rPr>
                <w:rFonts w:hint="cs"/>
                <w:cs/>
              </w:rPr>
              <w:t>ภายในหนึ่งปี</w:t>
            </w:r>
          </w:p>
        </w:tc>
        <w:tc>
          <w:tcPr>
            <w:tcW w:w="1080" w:type="dxa"/>
            <w:vAlign w:val="bottom"/>
          </w:tcPr>
          <w:p w14:paraId="40EDEECB" w14:textId="5DED6577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02EEBFDC" w14:textId="0D0E94AF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433</w:t>
            </w:r>
          </w:p>
        </w:tc>
        <w:tc>
          <w:tcPr>
            <w:tcW w:w="1081" w:type="dxa"/>
            <w:vAlign w:val="bottom"/>
          </w:tcPr>
          <w:p w14:paraId="1C4313CC" w14:textId="28340AC3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B33603">
              <w:t>433</w:t>
            </w:r>
          </w:p>
        </w:tc>
        <w:tc>
          <w:tcPr>
            <w:tcW w:w="1080" w:type="dxa"/>
            <w:vAlign w:val="bottom"/>
          </w:tcPr>
          <w:p w14:paraId="545B276B" w14:textId="3B45444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48040817" w14:textId="689B442E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3,733</w:t>
            </w:r>
          </w:p>
        </w:tc>
        <w:tc>
          <w:tcPr>
            <w:tcW w:w="1081" w:type="dxa"/>
            <w:vAlign w:val="bottom"/>
          </w:tcPr>
          <w:p w14:paraId="5DB73A7D" w14:textId="60E302C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3,733</w:t>
            </w:r>
          </w:p>
        </w:tc>
      </w:tr>
      <w:tr w:rsidR="00D20203" w:rsidRPr="00B33603" w14:paraId="05EF0FB8" w14:textId="77777777" w:rsidTr="00D20203">
        <w:tc>
          <w:tcPr>
            <w:tcW w:w="2693" w:type="dxa"/>
            <w:vAlign w:val="bottom"/>
          </w:tcPr>
          <w:p w14:paraId="77D1216D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หุ้นกู้</w:t>
            </w:r>
          </w:p>
          <w:p w14:paraId="6009A33A" w14:textId="2CFC54C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B33603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CC7D95C" w14:textId="775A6742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49EA90D6" w14:textId="76DA3E65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7,000</w:t>
            </w:r>
          </w:p>
        </w:tc>
        <w:tc>
          <w:tcPr>
            <w:tcW w:w="1081" w:type="dxa"/>
            <w:vAlign w:val="bottom"/>
          </w:tcPr>
          <w:p w14:paraId="46C349AB" w14:textId="5D08743E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7,000</w:t>
            </w:r>
          </w:p>
        </w:tc>
        <w:tc>
          <w:tcPr>
            <w:tcW w:w="1080" w:type="dxa"/>
            <w:vAlign w:val="bottom"/>
          </w:tcPr>
          <w:p w14:paraId="4CEDFC7D" w14:textId="6DFAE94F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60FC194E" w14:textId="12891876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5,100</w:t>
            </w:r>
          </w:p>
        </w:tc>
        <w:tc>
          <w:tcPr>
            <w:tcW w:w="1081" w:type="dxa"/>
            <w:vAlign w:val="bottom"/>
          </w:tcPr>
          <w:p w14:paraId="4263B3A1" w14:textId="241F92BD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5,100</w:t>
            </w:r>
          </w:p>
        </w:tc>
      </w:tr>
      <w:tr w:rsidR="00D20203" w:rsidRPr="00B33603" w14:paraId="3A59D370" w14:textId="77777777" w:rsidTr="00D20203">
        <w:tc>
          <w:tcPr>
            <w:tcW w:w="2693" w:type="dxa"/>
            <w:vAlign w:val="bottom"/>
          </w:tcPr>
          <w:p w14:paraId="3F3AAC5B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080" w:type="dxa"/>
            <w:vAlign w:val="bottom"/>
          </w:tcPr>
          <w:p w14:paraId="48F306D6" w14:textId="623857CB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E5A092C" w14:textId="055B464D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18,433</w:t>
            </w:r>
          </w:p>
        </w:tc>
        <w:tc>
          <w:tcPr>
            <w:tcW w:w="1081" w:type="dxa"/>
            <w:vAlign w:val="bottom"/>
          </w:tcPr>
          <w:p w14:paraId="4F1EB71F" w14:textId="00F312FC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18,433</w:t>
            </w:r>
          </w:p>
        </w:tc>
        <w:tc>
          <w:tcPr>
            <w:tcW w:w="1080" w:type="dxa"/>
            <w:vAlign w:val="bottom"/>
          </w:tcPr>
          <w:p w14:paraId="68640DCE" w14:textId="2ACCB0BD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6172871A" w14:textId="1E34CCD2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16,333</w:t>
            </w:r>
          </w:p>
        </w:tc>
        <w:tc>
          <w:tcPr>
            <w:tcW w:w="1081" w:type="dxa"/>
            <w:vAlign w:val="bottom"/>
          </w:tcPr>
          <w:p w14:paraId="01B5E689" w14:textId="71AD3915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16,333</w:t>
            </w:r>
          </w:p>
        </w:tc>
      </w:tr>
      <w:tr w:rsidR="00AF179B" w:rsidRPr="00B33603" w14:paraId="057300F9" w14:textId="77777777" w:rsidTr="00D20203">
        <w:tc>
          <w:tcPr>
            <w:tcW w:w="2693" w:type="dxa"/>
            <w:vAlign w:val="bottom"/>
          </w:tcPr>
          <w:p w14:paraId="231135FA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6506A78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361175B4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56DD5ABF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4EF41DC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69BE3AAF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1DE3A65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AF179B" w:rsidRPr="00B33603" w14:paraId="3B432E8D" w14:textId="77777777" w:rsidTr="00D20203">
        <w:tc>
          <w:tcPr>
            <w:tcW w:w="2693" w:type="dxa"/>
            <w:vAlign w:val="bottom"/>
          </w:tcPr>
          <w:p w14:paraId="27F9007D" w14:textId="7777777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16947F73" w14:textId="23DF7FA2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59EA0F8E" w14:textId="50303C32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03639DF2" w14:textId="65823BE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0" w:type="dxa"/>
            <w:vAlign w:val="bottom"/>
          </w:tcPr>
          <w:p w14:paraId="1FAEFAD9" w14:textId="504102C8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16DA1793" w14:textId="691481C7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47C7137B" w14:textId="52C3A84D" w:rsidR="00AF179B" w:rsidRPr="00B33603" w:rsidRDefault="00AF179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D20203" w:rsidRPr="00B33603" w14:paraId="4970B77A" w14:textId="77777777" w:rsidTr="00D20203">
        <w:tc>
          <w:tcPr>
            <w:tcW w:w="2693" w:type="dxa"/>
            <w:vAlign w:val="bottom"/>
          </w:tcPr>
          <w:p w14:paraId="1B5D9B09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B33603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1116A81" w14:textId="4292AA81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442FC695" w14:textId="7F25550F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433</w:t>
            </w:r>
          </w:p>
        </w:tc>
        <w:tc>
          <w:tcPr>
            <w:tcW w:w="1081" w:type="dxa"/>
            <w:vAlign w:val="bottom"/>
          </w:tcPr>
          <w:p w14:paraId="77E2155F" w14:textId="01E1929A" w:rsidR="00D20203" w:rsidRPr="00B33603" w:rsidRDefault="008417DD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433</w:t>
            </w:r>
          </w:p>
        </w:tc>
        <w:tc>
          <w:tcPr>
            <w:tcW w:w="1080" w:type="dxa"/>
            <w:vAlign w:val="bottom"/>
          </w:tcPr>
          <w:p w14:paraId="375AD626" w14:textId="1AD963A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32D6345D" w14:textId="57FBE45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8,400</w:t>
            </w:r>
          </w:p>
        </w:tc>
        <w:tc>
          <w:tcPr>
            <w:tcW w:w="1081" w:type="dxa"/>
            <w:vAlign w:val="bottom"/>
          </w:tcPr>
          <w:p w14:paraId="5EA3B557" w14:textId="0403C1C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8,400</w:t>
            </w:r>
          </w:p>
        </w:tc>
      </w:tr>
      <w:tr w:rsidR="00D20203" w:rsidRPr="00B33603" w14:paraId="4D44C999" w14:textId="77777777" w:rsidTr="00D20203">
        <w:tc>
          <w:tcPr>
            <w:tcW w:w="2693" w:type="dxa"/>
            <w:vAlign w:val="bottom"/>
          </w:tcPr>
          <w:p w14:paraId="043B9A3E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B33603">
              <w:rPr>
                <w:rFonts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D98E49B" w14:textId="0FA3EB9C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6D871554" w14:textId="7D550AF7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45,368</w:t>
            </w:r>
          </w:p>
        </w:tc>
        <w:tc>
          <w:tcPr>
            <w:tcW w:w="1081" w:type="dxa"/>
            <w:vAlign w:val="bottom"/>
          </w:tcPr>
          <w:p w14:paraId="724A1DA4" w14:textId="5B1522BA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45,368</w:t>
            </w:r>
          </w:p>
        </w:tc>
        <w:tc>
          <w:tcPr>
            <w:tcW w:w="1080" w:type="dxa"/>
            <w:vAlign w:val="bottom"/>
          </w:tcPr>
          <w:p w14:paraId="20600C99" w14:textId="3BFF9E36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081" w:type="dxa"/>
            <w:vAlign w:val="bottom"/>
          </w:tcPr>
          <w:p w14:paraId="1FD01257" w14:textId="42FB73A0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41,465</w:t>
            </w:r>
          </w:p>
        </w:tc>
        <w:tc>
          <w:tcPr>
            <w:tcW w:w="1081" w:type="dxa"/>
            <w:vAlign w:val="bottom"/>
          </w:tcPr>
          <w:p w14:paraId="0C5C5565" w14:textId="757E1B51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B33603">
              <w:t>41,465</w:t>
            </w:r>
          </w:p>
        </w:tc>
      </w:tr>
      <w:tr w:rsidR="00D20203" w:rsidRPr="00B33603" w14:paraId="4D0610BC" w14:textId="77777777" w:rsidTr="00D20203">
        <w:tc>
          <w:tcPr>
            <w:tcW w:w="2693" w:type="dxa"/>
            <w:vAlign w:val="bottom"/>
          </w:tcPr>
          <w:p w14:paraId="62F6DE7A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33C1DDBD" w14:textId="53089B0D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F647952" w14:textId="3EB8CFCC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45,801</w:t>
            </w:r>
          </w:p>
        </w:tc>
        <w:tc>
          <w:tcPr>
            <w:tcW w:w="1081" w:type="dxa"/>
            <w:vAlign w:val="bottom"/>
          </w:tcPr>
          <w:p w14:paraId="3C8F1A94" w14:textId="3268BF52" w:rsidR="00D20203" w:rsidRPr="00B33603" w:rsidRDefault="008417DD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45,801</w:t>
            </w:r>
          </w:p>
        </w:tc>
        <w:tc>
          <w:tcPr>
            <w:tcW w:w="1080" w:type="dxa"/>
            <w:vAlign w:val="bottom"/>
          </w:tcPr>
          <w:p w14:paraId="58FB66CC" w14:textId="2AB8FB46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3FA38171" w14:textId="4AC010F9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49,865</w:t>
            </w:r>
          </w:p>
        </w:tc>
        <w:tc>
          <w:tcPr>
            <w:tcW w:w="1081" w:type="dxa"/>
            <w:vAlign w:val="bottom"/>
          </w:tcPr>
          <w:p w14:paraId="7EA9A403" w14:textId="5DADEA50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49,865</w:t>
            </w:r>
          </w:p>
        </w:tc>
      </w:tr>
      <w:tr w:rsidR="00D20203" w:rsidRPr="00B33603" w14:paraId="62794169" w14:textId="77777777" w:rsidTr="00D20203">
        <w:tc>
          <w:tcPr>
            <w:tcW w:w="2693" w:type="dxa"/>
            <w:vAlign w:val="bottom"/>
          </w:tcPr>
          <w:p w14:paraId="7CBCC9B2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92A3DA" w14:textId="0C3128AD" w:rsidR="00D20203" w:rsidRPr="00B33603" w:rsidRDefault="008417DD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1A4DB82" w14:textId="3AF8FD4A" w:rsidR="00D20203" w:rsidRPr="00B33603" w:rsidRDefault="008417DD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64,23</w:t>
            </w:r>
            <w:r w:rsidR="00736A1B" w:rsidRPr="00B33603">
              <w:rPr>
                <w:b/>
                <w:bCs/>
              </w:rPr>
              <w:t>4</w:t>
            </w:r>
          </w:p>
        </w:tc>
        <w:tc>
          <w:tcPr>
            <w:tcW w:w="1081" w:type="dxa"/>
            <w:vAlign w:val="bottom"/>
          </w:tcPr>
          <w:p w14:paraId="4C85C0B3" w14:textId="60EE0078" w:rsidR="00D20203" w:rsidRPr="00B33603" w:rsidRDefault="008417DD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64,23</w:t>
            </w:r>
            <w:r w:rsidR="00736A1B" w:rsidRPr="00B33603">
              <w:rPr>
                <w:b/>
                <w:bCs/>
              </w:rPr>
              <w:t>4</w:t>
            </w:r>
          </w:p>
        </w:tc>
        <w:tc>
          <w:tcPr>
            <w:tcW w:w="1080" w:type="dxa"/>
            <w:vAlign w:val="bottom"/>
          </w:tcPr>
          <w:p w14:paraId="423E6EE4" w14:textId="2BDAAC81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7030EED3" w14:textId="70C10867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66,198</w:t>
            </w:r>
          </w:p>
        </w:tc>
        <w:tc>
          <w:tcPr>
            <w:tcW w:w="1081" w:type="dxa"/>
            <w:vAlign w:val="bottom"/>
          </w:tcPr>
          <w:p w14:paraId="2047183B" w14:textId="3022383C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66,198</w:t>
            </w:r>
          </w:p>
        </w:tc>
      </w:tr>
    </w:tbl>
    <w:p w14:paraId="75C4FBC4" w14:textId="77777777" w:rsidR="00D20203" w:rsidRPr="00B33603" w:rsidRDefault="00D20203" w:rsidP="00D20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D9A541A" w14:textId="1E8CAB7C" w:rsidR="00A0289C" w:rsidRPr="00B33603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3DE86336" w14:textId="77777777" w:rsidR="00D20203" w:rsidRPr="00B33603" w:rsidRDefault="00D20203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13AE48FA" w14:textId="77777777" w:rsidR="00D20203" w:rsidRPr="00B33603" w:rsidRDefault="00D20203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2B940517" w14:textId="77777777" w:rsidR="00A0289C" w:rsidRPr="00B33603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DFB82B9" w14:textId="77777777" w:rsidR="00563B49" w:rsidRPr="00B33603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ACFF9F8" w14:textId="77777777" w:rsidR="00275F6D" w:rsidRPr="00B33603" w:rsidRDefault="00275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33603">
        <w:rPr>
          <w:cs/>
        </w:rPr>
        <w:br w:type="page"/>
      </w:r>
    </w:p>
    <w:p w14:paraId="31B8D083" w14:textId="7ABDB4DA" w:rsidR="00F31526" w:rsidRPr="00B33603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  <w:r w:rsidRPr="00B33603">
        <w:rPr>
          <w:rFonts w:hint="cs"/>
          <w:cs/>
        </w:rPr>
        <w:lastRenderedPageBreak/>
        <w:t>การเปลี่ยนแปลงของเงินกู้ยืมและหุ้นกู้ในระหว่างปี มีดังนี้</w:t>
      </w:r>
    </w:p>
    <w:p w14:paraId="711CCC0E" w14:textId="77777777" w:rsidR="00F31526" w:rsidRPr="00B33603" w:rsidRDefault="00F31526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0"/>
        <w:gridCol w:w="1401"/>
        <w:gridCol w:w="1401"/>
        <w:gridCol w:w="1401"/>
      </w:tblGrid>
      <w:tr w:rsidR="00195FA5" w:rsidRPr="00B33603" w14:paraId="2ACBF4C7" w14:textId="77777777" w:rsidTr="00195FA5">
        <w:trPr>
          <w:tblHeader/>
        </w:trPr>
        <w:tc>
          <w:tcPr>
            <w:tcW w:w="3870" w:type="dxa"/>
          </w:tcPr>
          <w:p w14:paraId="2F90DDEF" w14:textId="77777777" w:rsidR="00195FA5" w:rsidRPr="00B33603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01" w:type="dxa"/>
            <w:gridSpan w:val="2"/>
          </w:tcPr>
          <w:p w14:paraId="62922277" w14:textId="77777777" w:rsidR="00195FA5" w:rsidRPr="00B33603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1B4114E9" w14:textId="77777777" w:rsidR="00195FA5" w:rsidRPr="00B33603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B33603" w14:paraId="39FEFF52" w14:textId="77777777" w:rsidTr="00195FA5">
        <w:trPr>
          <w:tblHeader/>
        </w:trPr>
        <w:tc>
          <w:tcPr>
            <w:tcW w:w="3870" w:type="dxa"/>
          </w:tcPr>
          <w:p w14:paraId="6D7A50BB" w14:textId="77777777" w:rsidR="00195FA5" w:rsidRPr="00B33603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00" w:type="dxa"/>
          </w:tcPr>
          <w:p w14:paraId="7D97E0D7" w14:textId="46C8310E" w:rsidR="00195FA5" w:rsidRPr="00B33603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1" w:type="dxa"/>
          </w:tcPr>
          <w:p w14:paraId="46999DA1" w14:textId="16E2AD64" w:rsidR="00195FA5" w:rsidRPr="00B33603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0E40F758" w14:textId="77FAB512" w:rsidR="00195FA5" w:rsidRPr="00B33603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1" w:type="dxa"/>
          </w:tcPr>
          <w:p w14:paraId="6D5D93E1" w14:textId="4C89E9F8" w:rsidR="00195FA5" w:rsidRPr="00B33603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20203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5FA5" w:rsidRPr="00B33603" w14:paraId="23D8D2F1" w14:textId="77777777" w:rsidTr="00195FA5">
        <w:trPr>
          <w:tblHeader/>
        </w:trPr>
        <w:tc>
          <w:tcPr>
            <w:tcW w:w="3870" w:type="dxa"/>
          </w:tcPr>
          <w:p w14:paraId="0695CBE0" w14:textId="77777777" w:rsidR="00195FA5" w:rsidRPr="00B33603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603" w:type="dxa"/>
            <w:gridSpan w:val="4"/>
          </w:tcPr>
          <w:p w14:paraId="137252A2" w14:textId="77777777" w:rsidR="00195FA5" w:rsidRPr="00B33603" w:rsidRDefault="00195FA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0203" w:rsidRPr="00B33603" w14:paraId="7A3EEC4C" w14:textId="77777777" w:rsidTr="00D20203">
        <w:tc>
          <w:tcPr>
            <w:tcW w:w="3870" w:type="dxa"/>
            <w:vAlign w:val="bottom"/>
          </w:tcPr>
          <w:p w14:paraId="502122F8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00" w:type="dxa"/>
            <w:vAlign w:val="bottom"/>
          </w:tcPr>
          <w:p w14:paraId="2727C8C8" w14:textId="6DECB217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127,630</w:t>
            </w:r>
          </w:p>
        </w:tc>
        <w:tc>
          <w:tcPr>
            <w:tcW w:w="1401" w:type="dxa"/>
            <w:vAlign w:val="bottom"/>
          </w:tcPr>
          <w:p w14:paraId="3C4E703B" w14:textId="35DFCD2B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128,268</w:t>
            </w:r>
          </w:p>
        </w:tc>
        <w:tc>
          <w:tcPr>
            <w:tcW w:w="1401" w:type="dxa"/>
            <w:vAlign w:val="bottom"/>
          </w:tcPr>
          <w:p w14:paraId="28345D87" w14:textId="325CFB0D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66,198</w:t>
            </w:r>
          </w:p>
        </w:tc>
        <w:tc>
          <w:tcPr>
            <w:tcW w:w="1401" w:type="dxa"/>
            <w:vAlign w:val="bottom"/>
          </w:tcPr>
          <w:p w14:paraId="7BF4D291" w14:textId="2F1284B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54,025</w:t>
            </w:r>
          </w:p>
        </w:tc>
      </w:tr>
      <w:tr w:rsidR="00D20203" w:rsidRPr="00B33603" w14:paraId="64827725" w14:textId="77777777" w:rsidTr="00D20203">
        <w:tc>
          <w:tcPr>
            <w:tcW w:w="3870" w:type="dxa"/>
            <w:vAlign w:val="bottom"/>
          </w:tcPr>
          <w:p w14:paraId="5AFC27E7" w14:textId="1D181B5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400" w:type="dxa"/>
            <w:vAlign w:val="bottom"/>
          </w:tcPr>
          <w:p w14:paraId="3B2DA340" w14:textId="2C791571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60DC9A73" w14:textId="421D6DC6" w:rsidR="00D20203" w:rsidRPr="00B33603" w:rsidRDefault="00736A1B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4</w:t>
            </w:r>
          </w:p>
        </w:tc>
        <w:tc>
          <w:tcPr>
            <w:tcW w:w="1401" w:type="dxa"/>
            <w:vAlign w:val="bottom"/>
          </w:tcPr>
          <w:p w14:paraId="0A1E2391" w14:textId="3417E04A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414739D5" w14:textId="0703D63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</w:tr>
      <w:tr w:rsidR="00D20203" w:rsidRPr="00B33603" w14:paraId="68072837" w14:textId="77777777" w:rsidTr="00D20203">
        <w:tc>
          <w:tcPr>
            <w:tcW w:w="3870" w:type="dxa"/>
            <w:vAlign w:val="bottom"/>
          </w:tcPr>
          <w:p w14:paraId="13E9038E" w14:textId="3B95BEA1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</w:t>
            </w:r>
          </w:p>
        </w:tc>
        <w:tc>
          <w:tcPr>
            <w:tcW w:w="1400" w:type="dxa"/>
            <w:vAlign w:val="bottom"/>
          </w:tcPr>
          <w:p w14:paraId="6D3A0971" w14:textId="3C3857E8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6689305B" w14:textId="7DCBFDC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(3,857)</w:t>
            </w:r>
          </w:p>
        </w:tc>
        <w:tc>
          <w:tcPr>
            <w:tcW w:w="1401" w:type="dxa"/>
            <w:vAlign w:val="bottom"/>
          </w:tcPr>
          <w:p w14:paraId="3810FA16" w14:textId="13044410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7E56EE76" w14:textId="1440AAF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</w:tr>
      <w:tr w:rsidR="00071F7C" w:rsidRPr="00B33603" w14:paraId="6AD8CA26" w14:textId="77777777">
        <w:tc>
          <w:tcPr>
            <w:tcW w:w="3870" w:type="dxa"/>
            <w:vAlign w:val="bottom"/>
          </w:tcPr>
          <w:p w14:paraId="7C21AD51" w14:textId="77777777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B33603">
              <w:rPr>
                <w:rFonts w:hint="cs"/>
                <w:cs/>
              </w:rPr>
              <w:t>เพิ่มขึ้น</w:t>
            </w:r>
          </w:p>
        </w:tc>
        <w:tc>
          <w:tcPr>
            <w:tcW w:w="1400" w:type="dxa"/>
          </w:tcPr>
          <w:p w14:paraId="11248662" w14:textId="7DB84A53" w:rsidR="00071F7C" w:rsidRPr="00B33603" w:rsidRDefault="00315FE1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24</w:t>
            </w:r>
            <w:r w:rsidR="000F1F94" w:rsidRPr="00B33603">
              <w:t>7</w:t>
            </w:r>
            <w:r w:rsidRPr="00B33603">
              <w:t>,</w:t>
            </w:r>
            <w:r w:rsidR="000F1F94" w:rsidRPr="00B33603">
              <w:t>884</w:t>
            </w:r>
          </w:p>
        </w:tc>
        <w:tc>
          <w:tcPr>
            <w:tcW w:w="1401" w:type="dxa"/>
            <w:vAlign w:val="bottom"/>
          </w:tcPr>
          <w:p w14:paraId="4144204A" w14:textId="6E0AADC1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229,678</w:t>
            </w:r>
          </w:p>
        </w:tc>
        <w:tc>
          <w:tcPr>
            <w:tcW w:w="1401" w:type="dxa"/>
            <w:vAlign w:val="bottom"/>
          </w:tcPr>
          <w:p w14:paraId="6D9783AF" w14:textId="1285CA1A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66,100</w:t>
            </w:r>
          </w:p>
        </w:tc>
        <w:tc>
          <w:tcPr>
            <w:tcW w:w="1401" w:type="dxa"/>
            <w:vAlign w:val="bottom"/>
          </w:tcPr>
          <w:p w14:paraId="68A3B161" w14:textId="578478B3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46,800</w:t>
            </w:r>
          </w:p>
        </w:tc>
      </w:tr>
      <w:tr w:rsidR="00071F7C" w:rsidRPr="00B33603" w14:paraId="54286219" w14:textId="77777777">
        <w:tc>
          <w:tcPr>
            <w:tcW w:w="3870" w:type="dxa"/>
            <w:vAlign w:val="bottom"/>
          </w:tcPr>
          <w:p w14:paraId="19D013EF" w14:textId="77777777" w:rsidR="00071F7C" w:rsidRPr="00B33603" w:rsidRDefault="00071F7C" w:rsidP="0007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00" w:type="dxa"/>
          </w:tcPr>
          <w:p w14:paraId="4237124C" w14:textId="30A9A229" w:rsidR="00071F7C" w:rsidRPr="00B33603" w:rsidRDefault="00315FE1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(251,573)</w:t>
            </w:r>
          </w:p>
        </w:tc>
        <w:tc>
          <w:tcPr>
            <w:tcW w:w="1401" w:type="dxa"/>
            <w:vAlign w:val="bottom"/>
          </w:tcPr>
          <w:p w14:paraId="55C5B337" w14:textId="0D3A28F7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(224,545)</w:t>
            </w:r>
          </w:p>
        </w:tc>
        <w:tc>
          <w:tcPr>
            <w:tcW w:w="1401" w:type="dxa"/>
            <w:vAlign w:val="bottom"/>
          </w:tcPr>
          <w:p w14:paraId="1C793B5F" w14:textId="3C1A4134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(68,054)</w:t>
            </w:r>
          </w:p>
        </w:tc>
        <w:tc>
          <w:tcPr>
            <w:tcW w:w="1401" w:type="dxa"/>
            <w:vAlign w:val="bottom"/>
          </w:tcPr>
          <w:p w14:paraId="71E75EAF" w14:textId="6B5D206B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(34,679)</w:t>
            </w:r>
          </w:p>
        </w:tc>
      </w:tr>
      <w:tr w:rsidR="00071F7C" w:rsidRPr="00B33603" w14:paraId="09AA32DD" w14:textId="77777777">
        <w:tc>
          <w:tcPr>
            <w:tcW w:w="3870" w:type="dxa"/>
            <w:vAlign w:val="bottom"/>
          </w:tcPr>
          <w:p w14:paraId="2C48431B" w14:textId="77777777" w:rsidR="00071F7C" w:rsidRPr="00B33603" w:rsidRDefault="00071F7C" w:rsidP="0007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ต้นทุนการทำรายการ-สุทธิจากการตัดจำหน่าย</w:t>
            </w:r>
          </w:p>
        </w:tc>
        <w:tc>
          <w:tcPr>
            <w:tcW w:w="1400" w:type="dxa"/>
          </w:tcPr>
          <w:p w14:paraId="0D9A1C8F" w14:textId="34775CF1" w:rsidR="00071F7C" w:rsidRPr="00B33603" w:rsidRDefault="00315FE1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</w:t>
            </w:r>
            <w:r w:rsidR="000F1F94" w:rsidRPr="00B33603">
              <w:t>1</w:t>
            </w:r>
            <w:r w:rsidRPr="00B33603">
              <w:t>1)</w:t>
            </w:r>
          </w:p>
        </w:tc>
        <w:tc>
          <w:tcPr>
            <w:tcW w:w="1401" w:type="dxa"/>
            <w:vAlign w:val="bottom"/>
          </w:tcPr>
          <w:p w14:paraId="6C464614" w14:textId="0AFD9DB5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9</w:t>
            </w:r>
          </w:p>
        </w:tc>
        <w:tc>
          <w:tcPr>
            <w:tcW w:w="1401" w:type="dxa"/>
            <w:vAlign w:val="bottom"/>
          </w:tcPr>
          <w:p w14:paraId="5EFB6CF1" w14:textId="711C5F70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(10)</w:t>
            </w:r>
          </w:p>
        </w:tc>
        <w:tc>
          <w:tcPr>
            <w:tcW w:w="1401" w:type="dxa"/>
            <w:vAlign w:val="bottom"/>
          </w:tcPr>
          <w:p w14:paraId="6E8F472B" w14:textId="2BFE85B5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52</w:t>
            </w:r>
          </w:p>
        </w:tc>
      </w:tr>
      <w:tr w:rsidR="00071F7C" w:rsidRPr="00B33603" w14:paraId="2579E30E" w14:textId="77777777">
        <w:tc>
          <w:tcPr>
            <w:tcW w:w="3870" w:type="dxa"/>
            <w:vAlign w:val="bottom"/>
          </w:tcPr>
          <w:p w14:paraId="41923A94" w14:textId="06F8BEC9" w:rsidR="00071F7C" w:rsidRPr="00B33603" w:rsidRDefault="00071F7C" w:rsidP="0007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400" w:type="dxa"/>
          </w:tcPr>
          <w:p w14:paraId="61AB73EB" w14:textId="1DF47D75" w:rsidR="00071F7C" w:rsidRPr="00B33603" w:rsidRDefault="00315FE1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(1,113)</w:t>
            </w:r>
          </w:p>
        </w:tc>
        <w:tc>
          <w:tcPr>
            <w:tcW w:w="1401" w:type="dxa"/>
            <w:vAlign w:val="bottom"/>
          </w:tcPr>
          <w:p w14:paraId="098ADD89" w14:textId="663E4EB2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805</w:t>
            </w:r>
          </w:p>
        </w:tc>
        <w:tc>
          <w:tcPr>
            <w:tcW w:w="1401" w:type="dxa"/>
            <w:vAlign w:val="bottom"/>
          </w:tcPr>
          <w:p w14:paraId="2F61781C" w14:textId="688648E4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49498B82" w14:textId="1613B5FB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</w:tr>
      <w:tr w:rsidR="00071F7C" w:rsidRPr="00B33603" w14:paraId="50A1A372" w14:textId="77777777">
        <w:tc>
          <w:tcPr>
            <w:tcW w:w="3870" w:type="dxa"/>
            <w:vAlign w:val="bottom"/>
          </w:tcPr>
          <w:p w14:paraId="441E350C" w14:textId="2B4833E7" w:rsidR="00071F7C" w:rsidRPr="00B33603" w:rsidRDefault="00071F7C" w:rsidP="00071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0" w:type="dxa"/>
          </w:tcPr>
          <w:p w14:paraId="6DAFFA8B" w14:textId="18D859D7" w:rsidR="00071F7C" w:rsidRPr="00B33603" w:rsidRDefault="00315FE1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(1)</w:t>
            </w:r>
          </w:p>
        </w:tc>
        <w:tc>
          <w:tcPr>
            <w:tcW w:w="1401" w:type="dxa"/>
            <w:vAlign w:val="bottom"/>
          </w:tcPr>
          <w:p w14:paraId="132BA85A" w14:textId="4F5CACF9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(2,744)</w:t>
            </w:r>
          </w:p>
        </w:tc>
        <w:tc>
          <w:tcPr>
            <w:tcW w:w="1401" w:type="dxa"/>
            <w:vAlign w:val="bottom"/>
          </w:tcPr>
          <w:p w14:paraId="0CE62FEF" w14:textId="02A740C1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75C98FE1" w14:textId="60DD5846" w:rsidR="00071F7C" w:rsidRPr="00B33603" w:rsidRDefault="00071F7C" w:rsidP="0007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</w:tr>
      <w:tr w:rsidR="00D20203" w:rsidRPr="00B33603" w14:paraId="5930F140" w14:textId="77777777" w:rsidTr="00D20203">
        <w:tc>
          <w:tcPr>
            <w:tcW w:w="3870" w:type="dxa"/>
            <w:vAlign w:val="bottom"/>
          </w:tcPr>
          <w:p w14:paraId="62C8C1E8" w14:textId="77777777" w:rsidR="00D20203" w:rsidRPr="00B33603" w:rsidRDefault="00D20203" w:rsidP="00D2020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การเปลี่ยนแปลงในมูลค่ายุติธรรมของรายการ</w:t>
            </w:r>
          </w:p>
          <w:p w14:paraId="616DEDAC" w14:textId="1CE6F16E" w:rsidR="00D20203" w:rsidRPr="00B33603" w:rsidRDefault="00D20203" w:rsidP="00D20203">
            <w:pPr>
              <w:pStyle w:val="BodyText"/>
              <w:spacing w:after="0"/>
              <w:ind w:left="168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ที่ถูกป้องกันความเสี่ยง</w:t>
            </w:r>
          </w:p>
        </w:tc>
        <w:tc>
          <w:tcPr>
            <w:tcW w:w="1400" w:type="dxa"/>
            <w:vAlign w:val="bottom"/>
          </w:tcPr>
          <w:p w14:paraId="31D56C89" w14:textId="7E7A31A7" w:rsidR="00D20203" w:rsidRPr="00B33603" w:rsidRDefault="00315FE1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2</w:t>
            </w:r>
          </w:p>
        </w:tc>
        <w:tc>
          <w:tcPr>
            <w:tcW w:w="1401" w:type="dxa"/>
            <w:vAlign w:val="bottom"/>
          </w:tcPr>
          <w:p w14:paraId="63B19849" w14:textId="7F6EAAB5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12</w:t>
            </w:r>
          </w:p>
        </w:tc>
        <w:tc>
          <w:tcPr>
            <w:tcW w:w="1401" w:type="dxa"/>
            <w:vAlign w:val="bottom"/>
          </w:tcPr>
          <w:p w14:paraId="2F2C2487" w14:textId="656BCB22" w:rsidR="00D20203" w:rsidRPr="00B33603" w:rsidRDefault="003A2B3E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401" w:type="dxa"/>
            <w:vAlign w:val="bottom"/>
          </w:tcPr>
          <w:p w14:paraId="4B821A1F" w14:textId="0A12922C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-</w:t>
            </w:r>
          </w:p>
        </w:tc>
      </w:tr>
      <w:tr w:rsidR="00D20203" w:rsidRPr="00B33603" w14:paraId="127A5476" w14:textId="77777777" w:rsidTr="00D20203">
        <w:tc>
          <w:tcPr>
            <w:tcW w:w="3870" w:type="dxa"/>
            <w:vAlign w:val="bottom"/>
          </w:tcPr>
          <w:p w14:paraId="45A403DC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vAlign w:val="bottom"/>
          </w:tcPr>
          <w:p w14:paraId="4784E183" w14:textId="67882AB4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</w:t>
            </w:r>
            <w:r w:rsidR="00707F08" w:rsidRPr="00B33603">
              <w:rPr>
                <w:b/>
                <w:bCs/>
              </w:rPr>
              <w:t>2</w:t>
            </w:r>
            <w:r w:rsidR="00315FE1" w:rsidRPr="00B33603">
              <w:rPr>
                <w:b/>
                <w:bCs/>
              </w:rPr>
              <w:t>,</w:t>
            </w:r>
            <w:r w:rsidR="00707F08" w:rsidRPr="00B33603">
              <w:rPr>
                <w:b/>
                <w:bCs/>
              </w:rPr>
              <w:t>818</w:t>
            </w:r>
          </w:p>
        </w:tc>
        <w:tc>
          <w:tcPr>
            <w:tcW w:w="1401" w:type="dxa"/>
            <w:vAlign w:val="bottom"/>
          </w:tcPr>
          <w:p w14:paraId="4FCC49A9" w14:textId="025761B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127,630</w:t>
            </w:r>
          </w:p>
        </w:tc>
        <w:tc>
          <w:tcPr>
            <w:tcW w:w="1401" w:type="dxa"/>
            <w:vAlign w:val="bottom"/>
          </w:tcPr>
          <w:p w14:paraId="6B32C7E3" w14:textId="48273B0F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64,234</w:t>
            </w:r>
          </w:p>
        </w:tc>
        <w:tc>
          <w:tcPr>
            <w:tcW w:w="1401" w:type="dxa"/>
            <w:vAlign w:val="bottom"/>
          </w:tcPr>
          <w:p w14:paraId="162B3419" w14:textId="5ADADEF4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66,198</w:t>
            </w:r>
          </w:p>
        </w:tc>
      </w:tr>
      <w:tr w:rsidR="00D20203" w:rsidRPr="00B33603" w14:paraId="0FAC0FC1" w14:textId="77777777" w:rsidTr="00D20203">
        <w:tc>
          <w:tcPr>
            <w:tcW w:w="3870" w:type="dxa"/>
            <w:vAlign w:val="bottom"/>
          </w:tcPr>
          <w:p w14:paraId="7A07013D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หัก</w:t>
            </w:r>
            <w:r w:rsidRPr="00B33603">
              <w:rPr>
                <w:rFonts w:hint="cs"/>
              </w:rPr>
              <w:tab/>
            </w:r>
            <w:r w:rsidRPr="00B33603">
              <w:rPr>
                <w:rFonts w:hint="cs"/>
                <w:cs/>
              </w:rPr>
              <w:t xml:space="preserve">เงินกู้ยืมระยะยาวส่วนที่ถึงกำหนดชำระ     </w:t>
            </w:r>
            <w:r w:rsidRPr="00B33603">
              <w:rPr>
                <w:rFonts w:hint="cs"/>
                <w:cs/>
              </w:rPr>
              <w:br/>
              <w:t xml:space="preserve">    ภายในหนึ่งปี</w:t>
            </w:r>
          </w:p>
        </w:tc>
        <w:tc>
          <w:tcPr>
            <w:tcW w:w="1400" w:type="dxa"/>
            <w:vAlign w:val="bottom"/>
          </w:tcPr>
          <w:p w14:paraId="75B4DECA" w14:textId="69635A92" w:rsidR="00D20203" w:rsidRPr="00B33603" w:rsidRDefault="00315FE1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(1,71</w:t>
            </w:r>
            <w:r w:rsidR="00A761A9" w:rsidRPr="00B33603">
              <w:t>9</w:t>
            </w:r>
            <w:r w:rsidRPr="00B33603">
              <w:t>)</w:t>
            </w:r>
          </w:p>
        </w:tc>
        <w:tc>
          <w:tcPr>
            <w:tcW w:w="1401" w:type="dxa"/>
            <w:vAlign w:val="bottom"/>
          </w:tcPr>
          <w:p w14:paraId="36D3D40F" w14:textId="7F7DCB7A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(9,885)</w:t>
            </w:r>
          </w:p>
        </w:tc>
        <w:tc>
          <w:tcPr>
            <w:tcW w:w="1401" w:type="dxa"/>
            <w:vAlign w:val="bottom"/>
          </w:tcPr>
          <w:p w14:paraId="777B13D8" w14:textId="48B5B005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(433)</w:t>
            </w:r>
          </w:p>
        </w:tc>
        <w:tc>
          <w:tcPr>
            <w:tcW w:w="1401" w:type="dxa"/>
            <w:vAlign w:val="bottom"/>
          </w:tcPr>
          <w:p w14:paraId="47B541D9" w14:textId="5EA15AF5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(3,733)</w:t>
            </w:r>
          </w:p>
        </w:tc>
      </w:tr>
      <w:tr w:rsidR="00D20203" w:rsidRPr="00B33603" w14:paraId="1A6837AC" w14:textId="77777777" w:rsidTr="00D20203">
        <w:tc>
          <w:tcPr>
            <w:tcW w:w="3870" w:type="dxa"/>
            <w:vAlign w:val="bottom"/>
          </w:tcPr>
          <w:p w14:paraId="56E5247F" w14:textId="77777777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400" w:type="dxa"/>
            <w:vAlign w:val="bottom"/>
          </w:tcPr>
          <w:p w14:paraId="73CF7C4C" w14:textId="476798EB" w:rsidR="00D20203" w:rsidRPr="00B33603" w:rsidRDefault="00315FE1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</w:t>
            </w:r>
            <w:r w:rsidR="00FA79CD" w:rsidRPr="00B33603">
              <w:t>12</w:t>
            </w:r>
            <w:r w:rsidRPr="00B33603">
              <w:t>,</w:t>
            </w:r>
            <w:r w:rsidR="00FA79CD" w:rsidRPr="00B33603">
              <w:t>067</w:t>
            </w:r>
            <w:r w:rsidRPr="00B33603">
              <w:t>)</w:t>
            </w:r>
          </w:p>
        </w:tc>
        <w:tc>
          <w:tcPr>
            <w:tcW w:w="1401" w:type="dxa"/>
            <w:vAlign w:val="bottom"/>
          </w:tcPr>
          <w:p w14:paraId="79E07102" w14:textId="0838ECC6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(6,246)</w:t>
            </w:r>
          </w:p>
        </w:tc>
        <w:tc>
          <w:tcPr>
            <w:tcW w:w="1401" w:type="dxa"/>
            <w:vAlign w:val="bottom"/>
          </w:tcPr>
          <w:p w14:paraId="325C4E3E" w14:textId="1705114F" w:rsidR="00D20203" w:rsidRPr="00B33603" w:rsidRDefault="003A2B3E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(7,000)</w:t>
            </w:r>
          </w:p>
        </w:tc>
        <w:tc>
          <w:tcPr>
            <w:tcW w:w="1401" w:type="dxa"/>
            <w:vAlign w:val="bottom"/>
          </w:tcPr>
          <w:p w14:paraId="1A326563" w14:textId="6E44F560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(5,100)</w:t>
            </w:r>
          </w:p>
        </w:tc>
      </w:tr>
      <w:tr w:rsidR="00D20203" w:rsidRPr="00B33603" w14:paraId="26C1D986" w14:textId="77777777" w:rsidTr="00D20203">
        <w:tc>
          <w:tcPr>
            <w:tcW w:w="3870" w:type="dxa"/>
            <w:vAlign w:val="bottom"/>
          </w:tcPr>
          <w:p w14:paraId="2B2C7782" w14:textId="6F01C2A8" w:rsidR="00D20203" w:rsidRPr="00B33603" w:rsidRDefault="00D20203" w:rsidP="00D2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342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เงินกู้ยืมระยะสั้น</w:t>
            </w:r>
          </w:p>
        </w:tc>
        <w:tc>
          <w:tcPr>
            <w:tcW w:w="1400" w:type="dxa"/>
            <w:vAlign w:val="bottom"/>
          </w:tcPr>
          <w:p w14:paraId="44FA104E" w14:textId="566723A8" w:rsidR="00D20203" w:rsidRPr="00B33603" w:rsidRDefault="00315FE1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(2</w:t>
            </w:r>
            <w:r w:rsidR="00707F08" w:rsidRPr="00B33603">
              <w:t>2</w:t>
            </w:r>
            <w:r w:rsidRPr="00B33603">
              <w:t>,</w:t>
            </w:r>
            <w:r w:rsidR="00707F08" w:rsidRPr="00B33603">
              <w:t>449</w:t>
            </w:r>
            <w:r w:rsidRPr="00B33603">
              <w:t>)</w:t>
            </w:r>
          </w:p>
        </w:tc>
        <w:tc>
          <w:tcPr>
            <w:tcW w:w="1401" w:type="dxa"/>
            <w:vAlign w:val="bottom"/>
          </w:tcPr>
          <w:p w14:paraId="48505B4C" w14:textId="5445C268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B33603">
              <w:t>(15,150)</w:t>
            </w:r>
          </w:p>
        </w:tc>
        <w:tc>
          <w:tcPr>
            <w:tcW w:w="1401" w:type="dxa"/>
            <w:vAlign w:val="bottom"/>
          </w:tcPr>
          <w:p w14:paraId="4DCB6014" w14:textId="4EB440F2" w:rsidR="00D20203" w:rsidRPr="00B33603" w:rsidRDefault="003A2B3E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(11,000)</w:t>
            </w:r>
          </w:p>
        </w:tc>
        <w:tc>
          <w:tcPr>
            <w:tcW w:w="1401" w:type="dxa"/>
            <w:vAlign w:val="bottom"/>
          </w:tcPr>
          <w:p w14:paraId="0E31C792" w14:textId="47EBDC5D" w:rsidR="00D20203" w:rsidRPr="00B33603" w:rsidRDefault="00D20203" w:rsidP="00D202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B33603">
              <w:t>(7,500)</w:t>
            </w:r>
          </w:p>
        </w:tc>
      </w:tr>
      <w:tr w:rsidR="00D20203" w:rsidRPr="00B33603" w14:paraId="538C0CC1" w14:textId="77777777" w:rsidTr="00D20203">
        <w:tc>
          <w:tcPr>
            <w:tcW w:w="3870" w:type="dxa"/>
            <w:vAlign w:val="bottom"/>
          </w:tcPr>
          <w:p w14:paraId="75C2A6F8" w14:textId="77777777" w:rsidR="00D20203" w:rsidRPr="00B33603" w:rsidRDefault="00D20203" w:rsidP="00D20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0" w:type="dxa"/>
            <w:vAlign w:val="bottom"/>
          </w:tcPr>
          <w:p w14:paraId="7088A907" w14:textId="2B9D50DA" w:rsidR="00D20203" w:rsidRPr="00B33603" w:rsidRDefault="00795CDC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</w:t>
            </w:r>
            <w:r w:rsidR="00FA79CD" w:rsidRPr="00B33603">
              <w:rPr>
                <w:b/>
                <w:bCs/>
              </w:rPr>
              <w:t>6</w:t>
            </w:r>
            <w:r w:rsidRPr="00B33603">
              <w:rPr>
                <w:b/>
                <w:bCs/>
              </w:rPr>
              <w:t>,</w:t>
            </w:r>
            <w:r w:rsidR="00FA79CD" w:rsidRPr="00B33603">
              <w:rPr>
                <w:b/>
                <w:bCs/>
              </w:rPr>
              <w:t>583</w:t>
            </w:r>
          </w:p>
        </w:tc>
        <w:tc>
          <w:tcPr>
            <w:tcW w:w="1401" w:type="dxa"/>
            <w:vAlign w:val="bottom"/>
          </w:tcPr>
          <w:p w14:paraId="45C977D0" w14:textId="17E39410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96,349</w:t>
            </w:r>
          </w:p>
        </w:tc>
        <w:tc>
          <w:tcPr>
            <w:tcW w:w="1401" w:type="dxa"/>
            <w:vAlign w:val="bottom"/>
          </w:tcPr>
          <w:p w14:paraId="5D065395" w14:textId="7CE35DD2" w:rsidR="00D20203" w:rsidRPr="00B33603" w:rsidRDefault="003A2B3E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45,801</w:t>
            </w:r>
          </w:p>
        </w:tc>
        <w:tc>
          <w:tcPr>
            <w:tcW w:w="1401" w:type="dxa"/>
            <w:vAlign w:val="bottom"/>
          </w:tcPr>
          <w:p w14:paraId="56C15FFB" w14:textId="2C292319" w:rsidR="00D20203" w:rsidRPr="00B33603" w:rsidRDefault="00D20203" w:rsidP="00D202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49,865</w:t>
            </w:r>
          </w:p>
        </w:tc>
      </w:tr>
    </w:tbl>
    <w:p w14:paraId="6D8EBA31" w14:textId="77777777" w:rsidR="00A00D45" w:rsidRPr="00B33603" w:rsidRDefault="00A00D45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p w14:paraId="31FCBCC2" w14:textId="3AA881F7" w:rsidR="00BD4CCC" w:rsidRPr="00B33603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B33603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5"/>
        <w:gridCol w:w="1382"/>
        <w:gridCol w:w="1382"/>
        <w:gridCol w:w="1382"/>
        <w:gridCol w:w="1382"/>
      </w:tblGrid>
      <w:tr w:rsidR="00195FA5" w:rsidRPr="00B33603" w14:paraId="71A0141B" w14:textId="77777777" w:rsidTr="00195FA5">
        <w:trPr>
          <w:cantSplit/>
          <w:tblHeader/>
        </w:trPr>
        <w:tc>
          <w:tcPr>
            <w:tcW w:w="4035" w:type="dxa"/>
          </w:tcPr>
          <w:p w14:paraId="4C18D2CA" w14:textId="77777777" w:rsidR="00195FA5" w:rsidRPr="00B33603" w:rsidRDefault="00195FA5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64" w:type="dxa"/>
            <w:gridSpan w:val="2"/>
            <w:hideMark/>
          </w:tcPr>
          <w:p w14:paraId="6F5B5E48" w14:textId="77777777" w:rsidR="00195FA5" w:rsidRPr="00B33603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64" w:type="dxa"/>
            <w:gridSpan w:val="2"/>
            <w:hideMark/>
          </w:tcPr>
          <w:p w14:paraId="7BA7DB96" w14:textId="77777777" w:rsidR="00195FA5" w:rsidRPr="00B33603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5FA5" w:rsidRPr="00B33603" w14:paraId="754C3F30" w14:textId="77777777" w:rsidTr="00195FA5">
        <w:trPr>
          <w:cantSplit/>
        </w:trPr>
        <w:tc>
          <w:tcPr>
            <w:tcW w:w="4035" w:type="dxa"/>
            <w:hideMark/>
          </w:tcPr>
          <w:p w14:paraId="25305183" w14:textId="77777777" w:rsidR="00195FA5" w:rsidRPr="00B33603" w:rsidRDefault="00195FA5" w:rsidP="00195FA5">
            <w:pPr>
              <w:tabs>
                <w:tab w:val="clear" w:pos="680"/>
                <w:tab w:val="clear" w:pos="907"/>
              </w:tabs>
              <w:ind w:left="104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</w:rPr>
              <w:t>31</w:t>
            </w:r>
            <w:r w:rsidRPr="00B33603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2" w:type="dxa"/>
            <w:hideMark/>
          </w:tcPr>
          <w:p w14:paraId="49B3D240" w14:textId="3D4E1E1C" w:rsidR="00195FA5" w:rsidRPr="00B33603" w:rsidRDefault="00195FA5" w:rsidP="00195FA5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382" w:type="dxa"/>
            <w:hideMark/>
          </w:tcPr>
          <w:p w14:paraId="1556D19C" w14:textId="27573C37" w:rsidR="00195FA5" w:rsidRPr="00B33603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382" w:type="dxa"/>
            <w:hideMark/>
          </w:tcPr>
          <w:p w14:paraId="19804D48" w14:textId="1D3B7851" w:rsidR="00195FA5" w:rsidRPr="00B33603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382" w:type="dxa"/>
            <w:hideMark/>
          </w:tcPr>
          <w:p w14:paraId="2465ED45" w14:textId="060EA7EC" w:rsidR="00195FA5" w:rsidRPr="00B33603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E53A45" w:rsidRPr="00B33603" w14:paraId="46809FF9" w14:textId="77777777" w:rsidTr="00195FA5">
        <w:trPr>
          <w:cantSplit/>
        </w:trPr>
        <w:tc>
          <w:tcPr>
            <w:tcW w:w="4035" w:type="dxa"/>
            <w:vAlign w:val="bottom"/>
            <w:hideMark/>
          </w:tcPr>
          <w:p w14:paraId="09210D73" w14:textId="77777777" w:rsidR="00E53A45" w:rsidRPr="00B33603" w:rsidRDefault="00E53A45" w:rsidP="00E53A45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82" w:type="dxa"/>
            <w:vAlign w:val="bottom"/>
          </w:tcPr>
          <w:p w14:paraId="540DB5BD" w14:textId="302DF9B8" w:rsidR="00E53A45" w:rsidRPr="00B33603" w:rsidRDefault="008A0AA5" w:rsidP="00E53A45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</w:t>
            </w:r>
            <w:r w:rsidR="009F22A4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234</w:t>
            </w:r>
            <w:r w:rsidR="009E760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E760E"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40C7193B" w14:textId="6945CF8B" w:rsidR="00E53A45" w:rsidRPr="00B33603" w:rsidRDefault="009F22A4" w:rsidP="00E53A45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E53A4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53A4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50 </w:t>
            </w:r>
            <w:r w:rsidR="00E53A45"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</w:tcPr>
          <w:p w14:paraId="27E4412F" w14:textId="1A1B4475" w:rsidR="00E53A45" w:rsidRPr="00B33603" w:rsidRDefault="002567FF" w:rsidP="00E53A45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700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3A396265" w14:textId="40B105CB" w:rsidR="00E53A45" w:rsidRPr="00B33603" w:rsidRDefault="00E53A45" w:rsidP="00E53A45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16,000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</w:tr>
      <w:tr w:rsidR="00E53A45" w:rsidRPr="00B33603" w14:paraId="7963EC5F" w14:textId="77777777">
        <w:trPr>
          <w:cantSplit/>
        </w:trPr>
        <w:tc>
          <w:tcPr>
            <w:tcW w:w="4035" w:type="dxa"/>
            <w:vAlign w:val="bottom"/>
          </w:tcPr>
          <w:p w14:paraId="39477B6F" w14:textId="1727032F" w:rsidR="00E53A45" w:rsidRPr="00B33603" w:rsidRDefault="00E53A45" w:rsidP="00E53A45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382" w:type="dxa"/>
            <w:vAlign w:val="bottom"/>
          </w:tcPr>
          <w:p w14:paraId="06573462" w14:textId="576905EA" w:rsidR="00E53A45" w:rsidRPr="00B33603" w:rsidRDefault="009E760E" w:rsidP="00E53A45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534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</w:tcPr>
          <w:p w14:paraId="5A814C05" w14:textId="1E90559B" w:rsidR="00E53A45" w:rsidRPr="00B33603" w:rsidRDefault="00E53A45" w:rsidP="00E53A45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382" w:type="dxa"/>
            <w:vAlign w:val="bottom"/>
          </w:tcPr>
          <w:p w14:paraId="2D4E5367" w14:textId="20DBA6AB" w:rsidR="00E53A45" w:rsidRPr="00B33603" w:rsidRDefault="00405DD9" w:rsidP="00E53A45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2" w:type="dxa"/>
          </w:tcPr>
          <w:p w14:paraId="30E26C5D" w14:textId="635693FE" w:rsidR="00E53A45" w:rsidRPr="00B33603" w:rsidRDefault="00E53A45" w:rsidP="00E53A45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3B5A82A" w14:textId="7A3D9EAF" w:rsidR="00A518C1" w:rsidRPr="00B33603" w:rsidRDefault="00A518C1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26B5327C" w14:textId="77777777" w:rsidR="00563B49" w:rsidRPr="00B33603" w:rsidRDefault="00563B49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20DC358E" w14:textId="77777777" w:rsidR="00AE688C" w:rsidRPr="00B33603" w:rsidRDefault="00AE688C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1697FF99" w14:textId="77777777" w:rsidR="00563B49" w:rsidRPr="00B33603" w:rsidRDefault="00563B49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6BEC42D1" w14:textId="77777777" w:rsidR="003C0EBF" w:rsidRPr="00B33603" w:rsidRDefault="003C0EBF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05E12E6F" w14:textId="03C60D4D" w:rsidR="009E45D4" w:rsidRPr="00B33603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  <w:lang w:val="en-GB"/>
        </w:rPr>
        <w:lastRenderedPageBreak/>
        <w:t>หุ้นกู้</w:t>
      </w:r>
    </w:p>
    <w:p w14:paraId="2ABF0AE7" w14:textId="77777777" w:rsidR="00ED7567" w:rsidRPr="00B33603" w:rsidRDefault="00ED756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7E120AB1" w14:textId="049F1766" w:rsidR="007F5A0F" w:rsidRPr="00B33603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B33603">
        <w:rPr>
          <w:rFonts w:hint="cs"/>
          <w:cs/>
          <w:lang w:val="en-GB"/>
        </w:rPr>
        <w:t>รายละเ</w:t>
      </w:r>
      <w:r w:rsidR="006D549E" w:rsidRPr="00B33603">
        <w:rPr>
          <w:rFonts w:hint="cs"/>
          <w:cs/>
          <w:lang w:val="en-GB"/>
        </w:rPr>
        <w:t xml:space="preserve">อียดหุ้นกู้ของบริษัท ณ วันที่ </w:t>
      </w:r>
      <w:r w:rsidR="00E566A2" w:rsidRPr="00B33603">
        <w:rPr>
          <w:rFonts w:hint="cs"/>
          <w:lang w:val="en-GB"/>
        </w:rPr>
        <w:t xml:space="preserve">31 </w:t>
      </w:r>
      <w:r w:rsidR="00E566A2" w:rsidRPr="00B33603">
        <w:rPr>
          <w:rFonts w:hint="cs"/>
          <w:cs/>
          <w:lang w:val="en-GB"/>
        </w:rPr>
        <w:t xml:space="preserve">ธันวาคม </w:t>
      </w:r>
      <w:r w:rsidR="00E566A2" w:rsidRPr="00B33603">
        <w:rPr>
          <w:rFonts w:hint="cs"/>
          <w:lang w:val="en-GB"/>
        </w:rPr>
        <w:t>256</w:t>
      </w:r>
      <w:r w:rsidR="00E53A45" w:rsidRPr="00B33603">
        <w:rPr>
          <w:lang w:val="en-GB"/>
        </w:rPr>
        <w:t>8</w:t>
      </w:r>
      <w:r w:rsidR="00F715A6" w:rsidRPr="00B33603">
        <w:rPr>
          <w:rFonts w:hint="cs"/>
          <w:cs/>
          <w:lang w:val="en-GB"/>
        </w:rPr>
        <w:t xml:space="preserve"> </w:t>
      </w:r>
      <w:r w:rsidR="00EA6D28" w:rsidRPr="00B33603">
        <w:rPr>
          <w:rFonts w:hint="cs"/>
          <w:cs/>
          <w:lang w:val="en-GB"/>
        </w:rPr>
        <w:t xml:space="preserve">และ </w:t>
      </w:r>
      <w:r w:rsidR="00DE3F43" w:rsidRPr="00B33603">
        <w:rPr>
          <w:rFonts w:hint="cs"/>
          <w:lang w:val="en-GB"/>
        </w:rPr>
        <w:t>256</w:t>
      </w:r>
      <w:r w:rsidR="00E53A45" w:rsidRPr="00B33603">
        <w:rPr>
          <w:lang w:val="en-GB"/>
        </w:rPr>
        <w:t>7</w:t>
      </w:r>
      <w:r w:rsidR="00841EB9" w:rsidRPr="00B33603">
        <w:rPr>
          <w:rFonts w:hint="cs"/>
          <w:cs/>
          <w:lang w:val="en-GB"/>
        </w:rPr>
        <w:t xml:space="preserve"> </w:t>
      </w:r>
      <w:r w:rsidRPr="00B33603">
        <w:rPr>
          <w:rFonts w:hint="cs"/>
          <w:cs/>
          <w:lang w:val="en-GB"/>
        </w:rPr>
        <w:t>มีดังนี้</w:t>
      </w:r>
    </w:p>
    <w:p w14:paraId="15313325" w14:textId="77777777" w:rsidR="00454BF7" w:rsidRPr="00B33603" w:rsidRDefault="00454BF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82"/>
        <w:gridCol w:w="1382"/>
        <w:gridCol w:w="1382"/>
        <w:gridCol w:w="1382"/>
      </w:tblGrid>
      <w:tr w:rsidR="009C0D06" w:rsidRPr="00B33603" w14:paraId="58B5B4CD" w14:textId="07CAD35F" w:rsidTr="00195FA5">
        <w:trPr>
          <w:trHeight w:val="209"/>
          <w:tblHeader/>
        </w:trPr>
        <w:tc>
          <w:tcPr>
            <w:tcW w:w="3945" w:type="dxa"/>
          </w:tcPr>
          <w:p w14:paraId="1B83DC40" w14:textId="77777777" w:rsidR="009C0D06" w:rsidRPr="00B33603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2764" w:type="dxa"/>
            <w:gridSpan w:val="2"/>
          </w:tcPr>
          <w:p w14:paraId="2CA53381" w14:textId="3A834E4F" w:rsidR="009C0D06" w:rsidRPr="00B33603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0B1B926C" w14:textId="6B839644" w:rsidR="009C0D06" w:rsidRPr="00B33603" w:rsidRDefault="007D640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B33603" w14:paraId="49BEFA39" w14:textId="3BCCE179" w:rsidTr="00195FA5">
        <w:trPr>
          <w:tblHeader/>
        </w:trPr>
        <w:tc>
          <w:tcPr>
            <w:tcW w:w="3945" w:type="dxa"/>
          </w:tcPr>
          <w:p w14:paraId="4DE60D9D" w14:textId="77777777" w:rsidR="00195FA5" w:rsidRPr="00B33603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1382" w:type="dxa"/>
          </w:tcPr>
          <w:p w14:paraId="0DA52484" w14:textId="5B66B040" w:rsidR="00195FA5" w:rsidRPr="00B33603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2" w:type="dxa"/>
          </w:tcPr>
          <w:p w14:paraId="1376A5B0" w14:textId="2AE3BD26" w:rsidR="00195FA5" w:rsidRPr="00B33603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2" w:type="dxa"/>
          </w:tcPr>
          <w:p w14:paraId="472B74D8" w14:textId="02837F23" w:rsidR="00195FA5" w:rsidRPr="00B33603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2" w:type="dxa"/>
          </w:tcPr>
          <w:p w14:paraId="3DF2A730" w14:textId="68DA523B" w:rsidR="00195FA5" w:rsidRPr="00B33603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53A45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1526" w:rsidRPr="00B33603" w14:paraId="5D2E8618" w14:textId="2104BA2D" w:rsidTr="00195FA5">
        <w:trPr>
          <w:tblHeader/>
        </w:trPr>
        <w:tc>
          <w:tcPr>
            <w:tcW w:w="3945" w:type="dxa"/>
          </w:tcPr>
          <w:p w14:paraId="3E9239C5" w14:textId="77777777" w:rsidR="00F31526" w:rsidRPr="00B33603" w:rsidRDefault="00F3152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5528" w:type="dxa"/>
            <w:gridSpan w:val="4"/>
          </w:tcPr>
          <w:p w14:paraId="4D670CBD" w14:textId="480C64FB" w:rsidR="00F31526" w:rsidRPr="00B33603" w:rsidRDefault="00F31526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53A45" w:rsidRPr="00B33603" w14:paraId="27A46290" w14:textId="056097F0" w:rsidTr="00195FA5">
        <w:tc>
          <w:tcPr>
            <w:tcW w:w="3945" w:type="dxa"/>
          </w:tcPr>
          <w:p w14:paraId="5CDB250D" w14:textId="77777777" w:rsidR="00E53A45" w:rsidRPr="00B33603" w:rsidRDefault="00E53A45" w:rsidP="00E5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82" w:type="dxa"/>
          </w:tcPr>
          <w:p w14:paraId="5E2957DC" w14:textId="163E7A07" w:rsidR="00E53A45" w:rsidRPr="00B33603" w:rsidRDefault="00E246D8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92,</w:t>
            </w:r>
            <w:r w:rsidR="001721C7" w:rsidRPr="00B33603">
              <w:t>990</w:t>
            </w:r>
          </w:p>
        </w:tc>
        <w:tc>
          <w:tcPr>
            <w:tcW w:w="1382" w:type="dxa"/>
          </w:tcPr>
          <w:p w14:paraId="731C8197" w14:textId="20F7123F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79,352</w:t>
            </w:r>
          </w:p>
        </w:tc>
        <w:tc>
          <w:tcPr>
            <w:tcW w:w="1382" w:type="dxa"/>
          </w:tcPr>
          <w:p w14:paraId="7D316321" w14:textId="3C6D81E8" w:rsidR="00E53A45" w:rsidRPr="00B33603" w:rsidRDefault="00405DD9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rPr>
                <w:rFonts w:hint="cs"/>
                <w:cs/>
              </w:rPr>
              <w:t>5</w:t>
            </w:r>
            <w:r w:rsidRPr="00B33603">
              <w:t>2,500</w:t>
            </w:r>
          </w:p>
        </w:tc>
        <w:tc>
          <w:tcPr>
            <w:tcW w:w="1382" w:type="dxa"/>
          </w:tcPr>
          <w:p w14:paraId="65B18D87" w14:textId="1E9FB9C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</w:pPr>
            <w:r w:rsidRPr="00B33603">
              <w:t>46,600</w:t>
            </w:r>
          </w:p>
        </w:tc>
      </w:tr>
      <w:tr w:rsidR="00E53A45" w:rsidRPr="00B33603" w14:paraId="5D228185" w14:textId="678F6ED9" w:rsidTr="00195FA5">
        <w:tc>
          <w:tcPr>
            <w:tcW w:w="3945" w:type="dxa"/>
          </w:tcPr>
          <w:p w14:paraId="6865E695" w14:textId="77777777" w:rsidR="00E53A45" w:rsidRPr="00B33603" w:rsidRDefault="00E53A45" w:rsidP="00E5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382" w:type="dxa"/>
          </w:tcPr>
          <w:p w14:paraId="284BCBC8" w14:textId="7CA41244" w:rsidR="00E53A45" w:rsidRPr="00B33603" w:rsidRDefault="00E246D8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(</w:t>
            </w:r>
            <w:r w:rsidR="001721C7" w:rsidRPr="00B33603">
              <w:t>57</w:t>
            </w:r>
            <w:r w:rsidRPr="00B33603">
              <w:t>7)</w:t>
            </w:r>
          </w:p>
        </w:tc>
        <w:tc>
          <w:tcPr>
            <w:tcW w:w="1382" w:type="dxa"/>
          </w:tcPr>
          <w:p w14:paraId="7ED56F79" w14:textId="75E15F24" w:rsidR="00E53A45" w:rsidRPr="00B33603" w:rsidRDefault="00E53A45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(304)</w:t>
            </w:r>
          </w:p>
        </w:tc>
        <w:tc>
          <w:tcPr>
            <w:tcW w:w="1382" w:type="dxa"/>
          </w:tcPr>
          <w:p w14:paraId="3AA4C010" w14:textId="7A57A5BD" w:rsidR="00E53A45" w:rsidRPr="00B33603" w:rsidRDefault="00405DD9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s/>
              </w:rPr>
            </w:pPr>
            <w:r w:rsidRPr="00B33603">
              <w:t>(132)</w:t>
            </w:r>
          </w:p>
        </w:tc>
        <w:tc>
          <w:tcPr>
            <w:tcW w:w="1382" w:type="dxa"/>
          </w:tcPr>
          <w:p w14:paraId="049C6FE0" w14:textId="2D791335" w:rsidR="00E53A45" w:rsidRPr="00B33603" w:rsidRDefault="00E53A45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s/>
              </w:rPr>
            </w:pPr>
            <w:r w:rsidRPr="00B33603">
              <w:t>(35)</w:t>
            </w:r>
          </w:p>
        </w:tc>
      </w:tr>
      <w:tr w:rsidR="00E53A45" w:rsidRPr="00B33603" w14:paraId="5DE4440E" w14:textId="007C8D37" w:rsidTr="00195FA5">
        <w:tc>
          <w:tcPr>
            <w:tcW w:w="3945" w:type="dxa"/>
          </w:tcPr>
          <w:p w14:paraId="0FCFC23B" w14:textId="77777777" w:rsidR="00E53A45" w:rsidRPr="00B33603" w:rsidRDefault="00E53A45" w:rsidP="00E5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305B0F07" w14:textId="4F4D2B26" w:rsidR="00E53A45" w:rsidRPr="00B33603" w:rsidRDefault="00405DD9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92,413</w:t>
            </w:r>
          </w:p>
        </w:tc>
        <w:tc>
          <w:tcPr>
            <w:tcW w:w="1382" w:type="dxa"/>
          </w:tcPr>
          <w:p w14:paraId="305C3EDC" w14:textId="7CAA319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79,048</w:t>
            </w:r>
          </w:p>
        </w:tc>
        <w:tc>
          <w:tcPr>
            <w:tcW w:w="1382" w:type="dxa"/>
          </w:tcPr>
          <w:p w14:paraId="20F09229" w14:textId="2155B3B7" w:rsidR="00E53A45" w:rsidRPr="00B33603" w:rsidRDefault="00405DD9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52,368</w:t>
            </w:r>
          </w:p>
        </w:tc>
        <w:tc>
          <w:tcPr>
            <w:tcW w:w="1382" w:type="dxa"/>
          </w:tcPr>
          <w:p w14:paraId="45422A3B" w14:textId="48EBB60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46,565</w:t>
            </w:r>
          </w:p>
        </w:tc>
      </w:tr>
      <w:tr w:rsidR="00E53A45" w:rsidRPr="00B33603" w14:paraId="79B227D9" w14:textId="165AFC91" w:rsidTr="00195FA5">
        <w:tc>
          <w:tcPr>
            <w:tcW w:w="3945" w:type="dxa"/>
          </w:tcPr>
          <w:p w14:paraId="1913A787" w14:textId="77777777" w:rsidR="00E53A45" w:rsidRPr="00B33603" w:rsidRDefault="00E53A45" w:rsidP="00E5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2" w:type="dxa"/>
          </w:tcPr>
          <w:p w14:paraId="220EA2BD" w14:textId="348DAE30" w:rsidR="00E53A45" w:rsidRPr="00B33603" w:rsidRDefault="00405DD9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(</w:t>
            </w:r>
            <w:r w:rsidR="003F3810" w:rsidRPr="00B33603">
              <w:t>12</w:t>
            </w:r>
            <w:r w:rsidRPr="00B33603">
              <w:t>,</w:t>
            </w:r>
            <w:r w:rsidR="003F3810" w:rsidRPr="00B33603">
              <w:t>067</w:t>
            </w:r>
            <w:r w:rsidRPr="00B33603">
              <w:t>)</w:t>
            </w:r>
          </w:p>
        </w:tc>
        <w:tc>
          <w:tcPr>
            <w:tcW w:w="1382" w:type="dxa"/>
          </w:tcPr>
          <w:p w14:paraId="2685E515" w14:textId="71E63967" w:rsidR="00E53A45" w:rsidRPr="00B33603" w:rsidRDefault="00E53A45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(6,246)</w:t>
            </w:r>
          </w:p>
        </w:tc>
        <w:tc>
          <w:tcPr>
            <w:tcW w:w="1382" w:type="dxa"/>
          </w:tcPr>
          <w:p w14:paraId="25C3F043" w14:textId="2D7BFEAB" w:rsidR="00E53A45" w:rsidRPr="00B33603" w:rsidRDefault="00405DD9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</w:pPr>
            <w:r w:rsidRPr="00B33603">
              <w:t>(7,000)</w:t>
            </w:r>
          </w:p>
        </w:tc>
        <w:tc>
          <w:tcPr>
            <w:tcW w:w="1382" w:type="dxa"/>
          </w:tcPr>
          <w:p w14:paraId="3B981188" w14:textId="7E040159" w:rsidR="00E53A45" w:rsidRPr="00B33603" w:rsidRDefault="00E53A45" w:rsidP="00E53A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s/>
              </w:rPr>
            </w:pPr>
            <w:r w:rsidRPr="00B33603">
              <w:t>(5,100)</w:t>
            </w:r>
          </w:p>
        </w:tc>
      </w:tr>
      <w:tr w:rsidR="00E53A45" w:rsidRPr="00B33603" w14:paraId="2B53D320" w14:textId="53E5537D" w:rsidTr="00195FA5">
        <w:trPr>
          <w:trHeight w:val="64"/>
        </w:trPr>
        <w:tc>
          <w:tcPr>
            <w:tcW w:w="3945" w:type="dxa"/>
          </w:tcPr>
          <w:p w14:paraId="42AFAC23" w14:textId="77777777" w:rsidR="00E53A45" w:rsidRPr="00B33603" w:rsidRDefault="00E53A45" w:rsidP="00E5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686BA1BD" w14:textId="3848AE3B" w:rsidR="00E53A45" w:rsidRPr="00B33603" w:rsidRDefault="00405DD9" w:rsidP="00E53A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8</w:t>
            </w:r>
            <w:r w:rsidR="003F3810" w:rsidRPr="00B33603">
              <w:rPr>
                <w:b/>
                <w:bCs/>
              </w:rPr>
              <w:t>0</w:t>
            </w:r>
            <w:r w:rsidRPr="00B33603">
              <w:rPr>
                <w:b/>
                <w:bCs/>
              </w:rPr>
              <w:t>,</w:t>
            </w:r>
            <w:r w:rsidR="003F3810" w:rsidRPr="00B33603">
              <w:rPr>
                <w:b/>
                <w:bCs/>
              </w:rPr>
              <w:t>346</w:t>
            </w:r>
          </w:p>
        </w:tc>
        <w:tc>
          <w:tcPr>
            <w:tcW w:w="1382" w:type="dxa"/>
          </w:tcPr>
          <w:p w14:paraId="0428C680" w14:textId="1630031A" w:rsidR="00E53A45" w:rsidRPr="00B33603" w:rsidRDefault="00E53A45" w:rsidP="00E53A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72,802</w:t>
            </w:r>
          </w:p>
        </w:tc>
        <w:tc>
          <w:tcPr>
            <w:tcW w:w="1382" w:type="dxa"/>
          </w:tcPr>
          <w:p w14:paraId="322DD4F8" w14:textId="03089589" w:rsidR="00E53A45" w:rsidRPr="00B33603" w:rsidRDefault="00405DD9" w:rsidP="00E53A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45,368</w:t>
            </w:r>
          </w:p>
        </w:tc>
        <w:tc>
          <w:tcPr>
            <w:tcW w:w="1382" w:type="dxa"/>
          </w:tcPr>
          <w:p w14:paraId="1FC0CE62" w14:textId="7E78819F" w:rsidR="00E53A45" w:rsidRPr="00B33603" w:rsidRDefault="00E53A45" w:rsidP="00E53A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41,465</w:t>
            </w:r>
          </w:p>
        </w:tc>
      </w:tr>
    </w:tbl>
    <w:p w14:paraId="0AE185C8" w14:textId="08D5F318" w:rsidR="00C911F6" w:rsidRPr="00B33603" w:rsidRDefault="00C911F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375EBB91" w14:textId="41CF19BC" w:rsidR="00F235B6" w:rsidRPr="00B33603" w:rsidRDefault="00110BE6" w:rsidP="009C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bookmarkStart w:id="22" w:name="_Hlk95486390"/>
      <w:r w:rsidRPr="00B33603">
        <w:rPr>
          <w:rFonts w:hint="cs"/>
          <w:cs/>
          <w:lang w:val="en-GB"/>
        </w:rPr>
        <w:t>บริษัท</w:t>
      </w:r>
      <w:r w:rsidR="00CE0806" w:rsidRPr="00B33603">
        <w:rPr>
          <w:rFonts w:hint="cs"/>
          <w:cs/>
          <w:lang w:val="en-GB"/>
        </w:rPr>
        <w:t>และบริษัทย่อย</w:t>
      </w:r>
      <w:r w:rsidRPr="00B33603">
        <w:rPr>
          <w:rFonts w:hint="cs"/>
          <w:cs/>
          <w:lang w:val="en-GB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B33603">
        <w:rPr>
          <w:rFonts w:hint="cs"/>
          <w:cs/>
          <w:lang w:val="en-GB"/>
        </w:rPr>
        <w:t xml:space="preserve"> (ยกเว้นหุ้นกู้ชุดที่ </w:t>
      </w:r>
      <w:r w:rsidR="00966CEA" w:rsidRPr="00B33603">
        <w:t>3</w:t>
      </w:r>
      <w:r w:rsidR="00877C0F" w:rsidRPr="00B33603">
        <w:rPr>
          <w:rFonts w:hint="cs"/>
          <w:cs/>
          <w:lang w:val="en-GB"/>
        </w:rPr>
        <w:t xml:space="preserve"> ถึง </w:t>
      </w:r>
      <w:r w:rsidR="00966CEA" w:rsidRPr="00B33603">
        <w:t>9</w:t>
      </w:r>
      <w:r w:rsidR="000300E6" w:rsidRPr="00B33603">
        <w:t xml:space="preserve"> </w:t>
      </w:r>
      <w:r w:rsidR="000300E6" w:rsidRPr="00B33603">
        <w:rPr>
          <w:rFonts w:hint="cs"/>
          <w:cs/>
        </w:rPr>
        <w:t xml:space="preserve">และ </w:t>
      </w:r>
      <w:r w:rsidR="000300E6" w:rsidRPr="00B33603">
        <w:t>1</w:t>
      </w:r>
      <w:r w:rsidR="00966CEA" w:rsidRPr="00B33603">
        <w:t>2</w:t>
      </w:r>
      <w:r w:rsidR="00877C0F" w:rsidRPr="00B33603">
        <w:rPr>
          <w:rFonts w:hint="cs"/>
          <w:cs/>
          <w:lang w:val="en-GB"/>
        </w:rPr>
        <w:t xml:space="preserve"> </w:t>
      </w:r>
      <w:r w:rsidR="000B1C8E" w:rsidRPr="00B33603">
        <w:rPr>
          <w:rFonts w:hint="cs"/>
          <w:cs/>
          <w:lang w:val="en-GB"/>
        </w:rPr>
        <w:t>ที่มีผู้แทนผู้ถือหุ้นกู้)</w:t>
      </w:r>
      <w:r w:rsidRPr="00B33603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B33603">
        <w:rPr>
          <w:rFonts w:hint="cs"/>
          <w:cs/>
          <w:lang w:val="en-GB"/>
        </w:rPr>
        <w:t xml:space="preserve"> </w:t>
      </w:r>
      <w:r w:rsidRPr="00B33603">
        <w:rPr>
          <w:rFonts w:hint="cs"/>
          <w:cs/>
          <w:lang w:val="en-GB"/>
        </w:rPr>
        <w:t>มีกำหนดจ่ายชำระดอกเบี้ย</w:t>
      </w:r>
      <w:r w:rsidR="000300E6" w:rsidRPr="00B33603">
        <w:rPr>
          <w:rFonts w:hint="cs"/>
          <w:cs/>
          <w:lang w:val="en-GB"/>
        </w:rPr>
        <w:t>ตามที่ระบุในหุ้นกู้และ</w:t>
      </w:r>
      <w:r w:rsidR="00330EB7" w:rsidRPr="00B33603">
        <w:rPr>
          <w:rFonts w:hint="cs"/>
          <w:cs/>
          <w:lang w:val="en-GB"/>
        </w:rPr>
        <w:t>มี</w:t>
      </w:r>
      <w:r w:rsidRPr="00B33603">
        <w:rPr>
          <w:rFonts w:hint="cs"/>
          <w:cs/>
          <w:lang w:val="en-GB"/>
        </w:rPr>
        <w:t>รายละเอียดดังนี้</w:t>
      </w:r>
    </w:p>
    <w:p w14:paraId="7543D639" w14:textId="0C1A7D04" w:rsidR="00F235B6" w:rsidRPr="00B33603" w:rsidRDefault="00F235B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tbl>
      <w:tblPr>
        <w:tblW w:w="494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706"/>
        <w:gridCol w:w="1027"/>
        <w:gridCol w:w="1028"/>
        <w:gridCol w:w="1028"/>
        <w:gridCol w:w="1029"/>
        <w:gridCol w:w="1558"/>
        <w:gridCol w:w="851"/>
        <w:gridCol w:w="2270"/>
      </w:tblGrid>
      <w:tr w:rsidR="00195FA5" w:rsidRPr="00B33603" w14:paraId="73825FFB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FAB7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bookmarkStart w:id="23" w:name="_Hlk95419550"/>
            <w:bookmarkEnd w:id="22"/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4372B" w14:textId="0CA2A72C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0DD4" w14:textId="2DB95DE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3360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6591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4691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E8D0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05B3D" w:rsidRPr="00B33603" w14:paraId="0AA031F8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1A04" w14:textId="77777777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sz w:val="26"/>
                <w:szCs w:val="26"/>
                <w:cs/>
                <w:lang w:val="en-GB"/>
              </w:rPr>
            </w:pPr>
            <w:r w:rsidRPr="00B33603">
              <w:rPr>
                <w:sz w:val="26"/>
                <w:szCs w:val="26"/>
                <w:cs/>
                <w:lang w:val="en-GB"/>
              </w:rPr>
              <w:t>ชุดที่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574" w14:textId="3F2C5AB9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</w:t>
            </w:r>
            <w:r w:rsidR="00E53A45" w:rsidRPr="00B33603">
              <w:rPr>
                <w:sz w:val="26"/>
                <w:szCs w:val="26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AD31" w14:textId="7A8CC9EE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</w:t>
            </w:r>
            <w:r w:rsidR="00E53A45" w:rsidRPr="00B33603">
              <w:rPr>
                <w:sz w:val="26"/>
                <w:szCs w:val="26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F2C7" w14:textId="5127CABC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</w:t>
            </w:r>
            <w:r w:rsidR="00E53A45" w:rsidRPr="00B33603">
              <w:rPr>
                <w:sz w:val="26"/>
                <w:szCs w:val="26"/>
              </w:rPr>
              <w:t>8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A8B7" w14:textId="5DB5BE77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256</w:t>
            </w:r>
            <w:r w:rsidR="00E53A45" w:rsidRPr="00B33603">
              <w:rPr>
                <w:sz w:val="26"/>
                <w:szCs w:val="26"/>
              </w:rPr>
              <w:t>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47F4" w14:textId="1626283A" w:rsidR="00205B3D" w:rsidRPr="00B33603" w:rsidRDefault="00A45FB3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B33603">
              <w:rPr>
                <w:sz w:val="26"/>
                <w:szCs w:val="26"/>
              </w:rPr>
              <w:t xml:space="preserve">/ </w:t>
            </w:r>
            <w:r w:rsidRPr="00B33603">
              <w:rPr>
                <w:rFonts w:hint="cs"/>
                <w:sz w:val="26"/>
                <w:szCs w:val="26"/>
                <w:cs/>
              </w:rPr>
              <w:t>อัตราส่วนลด</w:t>
            </w:r>
            <w:r w:rsidRPr="00B33603">
              <w:rPr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1C74" w14:textId="77777777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6C8C" w14:textId="77777777" w:rsidR="00205B3D" w:rsidRPr="00B33603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  <w:cs/>
              </w:rPr>
              <w:t>วันครบกำหนดไถ่ถอนหุ้นกู้</w:t>
            </w:r>
          </w:p>
        </w:tc>
      </w:tr>
      <w:tr w:rsidR="00195FA5" w:rsidRPr="00B33603" w14:paraId="0C053E2E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BB47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BD9" w14:textId="7195E2D5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77E0" w14:textId="2327F570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811F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7DAB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E942" w14:textId="77777777" w:rsidR="007D640A" w:rsidRPr="00B33603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952AC" w:rsidRPr="00B33603" w14:paraId="75F3EE21" w14:textId="77777777" w:rsidTr="00412B7B">
        <w:trPr>
          <w:trHeight w:val="3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</w:tcPr>
          <w:p w14:paraId="3D580CE8" w14:textId="6ED40F65" w:rsidR="006952AC" w:rsidRPr="00B33603" w:rsidRDefault="006952AC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sz w:val="26"/>
                <w:szCs w:val="26"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</w:tr>
      <w:tr w:rsidR="002B2C13" w:rsidRPr="00B33603" w14:paraId="4DFEE4D8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13C7D604" w14:textId="44142E5E" w:rsidR="002B2C13" w:rsidRPr="00B33603" w:rsidRDefault="00E53A45" w:rsidP="002B2C13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29727" w14:textId="2FC6B836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DC36" w14:textId="0F109729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A0070" w14:textId="7B67FF74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B03E" w14:textId="64439698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8EF34" w14:textId="7EEBBDFA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72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D459A" w14:textId="2EA79830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40920" w14:textId="2C465534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sz w:val="26"/>
                <w:szCs w:val="26"/>
                <w:cs/>
              </w:rPr>
              <w:t xml:space="preserve"> มีนาคม </w:t>
            </w:r>
            <w:r w:rsidRPr="00B33603">
              <w:rPr>
                <w:sz w:val="26"/>
                <w:szCs w:val="26"/>
              </w:rPr>
              <w:t>2570</w:t>
            </w:r>
          </w:p>
        </w:tc>
      </w:tr>
      <w:tr w:rsidR="00E53A45" w:rsidRPr="00B33603" w14:paraId="371C78F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69E129A" w14:textId="6E17E833" w:rsidR="00E53A45" w:rsidRPr="00B33603" w:rsidRDefault="00E53A45" w:rsidP="00E53A45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57C97" w14:textId="4BF71A2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F8437" w14:textId="0A8287A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C7982" w14:textId="6995421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E48B7" w14:textId="2B70202F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8822E" w14:textId="02E5368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05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6CF31" w14:textId="192B249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75247" w14:textId="58ECE67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sz w:val="26"/>
                <w:szCs w:val="26"/>
                <w:cs/>
              </w:rPr>
              <w:t xml:space="preserve"> มีนาคม </w:t>
            </w:r>
            <w:r w:rsidRPr="00B33603">
              <w:rPr>
                <w:sz w:val="26"/>
                <w:szCs w:val="26"/>
              </w:rPr>
              <w:t>2573</w:t>
            </w:r>
          </w:p>
        </w:tc>
      </w:tr>
      <w:tr w:rsidR="00E53A45" w:rsidRPr="00B33603" w14:paraId="10ACED9A" w14:textId="77777777" w:rsidTr="00412B7B">
        <w:trPr>
          <w:trHeight w:val="335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4261176" w14:textId="30E5557E" w:rsidR="00E53A45" w:rsidRPr="00B33603" w:rsidRDefault="00E53A45" w:rsidP="00E53A45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13EE" w14:textId="3126AD5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273BF" w14:textId="29AA964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8C36C" w14:textId="213C8D0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BAC2" w14:textId="70608B3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28AFB" w14:textId="2059E97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42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A853D" w14:textId="471EDA5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6EFE" w14:textId="036A51F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  <w:r w:rsidRPr="00B33603">
              <w:rPr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2568</w:t>
            </w:r>
          </w:p>
        </w:tc>
      </w:tr>
      <w:tr w:rsidR="00E53A45" w:rsidRPr="00B33603" w14:paraId="06E1D91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523F301" w14:textId="485DFA4E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083BF779" w14:textId="3B273AC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0F200E0" w14:textId="6954AF5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F2E40D5" w14:textId="401153F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0C7A128F" w14:textId="5CCBA70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AFFF" w14:textId="751A269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04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A9E61" w14:textId="7FE0758A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AD9CA" w14:textId="5BA4CBFF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20</w:t>
            </w:r>
            <w:r w:rsidRPr="00B33603">
              <w:rPr>
                <w:sz w:val="26"/>
                <w:szCs w:val="26"/>
                <w:cs/>
              </w:rPr>
              <w:t xml:space="preserve"> ธันวาคม </w:t>
            </w:r>
            <w:r w:rsidRPr="00B33603">
              <w:rPr>
                <w:sz w:val="26"/>
                <w:szCs w:val="26"/>
              </w:rPr>
              <w:t>2571</w:t>
            </w:r>
          </w:p>
        </w:tc>
      </w:tr>
      <w:tr w:rsidR="00E53A45" w:rsidRPr="00B33603" w14:paraId="58A26B09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0EB3032" w14:textId="506AA0CE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8C175E1" w14:textId="296F590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56E1D81" w14:textId="42EFC56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9A4CE38" w14:textId="1B630D7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7288354C" w14:textId="6917423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1A795" w14:textId="1CD44D4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6EC74" w14:textId="2BE8525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9D237" w14:textId="5B3721FA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8</w:t>
            </w:r>
            <w:r w:rsidRPr="00B33603">
              <w:rPr>
                <w:sz w:val="26"/>
                <w:szCs w:val="26"/>
                <w:cs/>
              </w:rPr>
              <w:t xml:space="preserve"> พฤษภาคม </w:t>
            </w:r>
            <w:r w:rsidRPr="00B33603">
              <w:rPr>
                <w:sz w:val="26"/>
                <w:szCs w:val="26"/>
              </w:rPr>
              <w:t>2570</w:t>
            </w:r>
          </w:p>
        </w:tc>
      </w:tr>
      <w:tr w:rsidR="00E53A45" w:rsidRPr="00B33603" w14:paraId="4D23977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9F11734" w14:textId="32F998FA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2720E18" w14:textId="701CB0A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7ADF514" w14:textId="39C1C19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114050C" w14:textId="33A9C8A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5812916C" w14:textId="44084B6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1C3EF" w14:textId="776D091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sz w:val="26"/>
                <w:szCs w:val="26"/>
                <w:cs/>
              </w:rPr>
              <w:t>.</w:t>
            </w:r>
            <w:r w:rsidRPr="00B33603">
              <w:rPr>
                <w:sz w:val="26"/>
                <w:szCs w:val="26"/>
              </w:rPr>
              <w:t>40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90A6" w14:textId="3865D80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80E91" w14:textId="170CAB3F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8</w:t>
            </w:r>
            <w:r w:rsidRPr="00B33603">
              <w:rPr>
                <w:sz w:val="26"/>
                <w:szCs w:val="26"/>
                <w:cs/>
              </w:rPr>
              <w:t xml:space="preserve"> พฤษภาคม </w:t>
            </w:r>
            <w:r w:rsidRPr="00B33603">
              <w:rPr>
                <w:sz w:val="26"/>
                <w:szCs w:val="26"/>
              </w:rPr>
              <w:t>2573</w:t>
            </w:r>
          </w:p>
        </w:tc>
      </w:tr>
      <w:tr w:rsidR="00E53A45" w:rsidRPr="00B33603" w14:paraId="2CFBDAD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211060CB" w14:textId="27A8AB21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58C6F64" w14:textId="476B7DA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F975ABE" w14:textId="715C9EE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0C5E1661" w14:textId="4BF19E68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108D376C" w14:textId="11E09FD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D5D8" w14:textId="6CF0D34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2.29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F8E5F" w14:textId="20D3081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66859040" w14:textId="436E409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5 </w:t>
            </w:r>
            <w:r w:rsidRPr="00B33603">
              <w:rPr>
                <w:sz w:val="26"/>
                <w:szCs w:val="26"/>
                <w:cs/>
              </w:rPr>
              <w:t xml:space="preserve">พฤศจิกายน </w:t>
            </w:r>
            <w:r w:rsidRPr="00B33603">
              <w:rPr>
                <w:sz w:val="26"/>
                <w:szCs w:val="26"/>
              </w:rPr>
              <w:t>2569</w:t>
            </w:r>
          </w:p>
        </w:tc>
      </w:tr>
      <w:tr w:rsidR="00E53A45" w:rsidRPr="00B33603" w14:paraId="52BD7AD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508348A" w14:textId="4FDDA1F1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CDD0E51" w14:textId="28049A0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B1A95AC" w14:textId="5314B14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6D46D52" w14:textId="25E787B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1,400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0E72BECE" w14:textId="73A00A7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1,400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E9A68" w14:textId="39F7809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3.11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6831D" w14:textId="7736D92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620C8A0" w14:textId="15B9E35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5 </w:t>
            </w:r>
            <w:r w:rsidRPr="00B33603">
              <w:rPr>
                <w:sz w:val="26"/>
                <w:szCs w:val="26"/>
                <w:cs/>
              </w:rPr>
              <w:t xml:space="preserve">พฤศจิกายน </w:t>
            </w:r>
            <w:r w:rsidRPr="00B33603">
              <w:rPr>
                <w:sz w:val="26"/>
                <w:szCs w:val="26"/>
              </w:rPr>
              <w:t>2572</w:t>
            </w:r>
          </w:p>
        </w:tc>
      </w:tr>
      <w:tr w:rsidR="00E53A45" w:rsidRPr="00B33603" w14:paraId="41516FD2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A1E6658" w14:textId="35E8810F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52685D3" w14:textId="694A308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ACF1024" w14:textId="06212C1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0B490873" w14:textId="4F58A37A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2,600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0BD5EC63" w14:textId="6E042F9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A45D1" w14:textId="1EAF4BF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3.43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53113" w14:textId="3E727CB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3A28910D" w14:textId="10D977DA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5 </w:t>
            </w:r>
            <w:r w:rsidRPr="00B33603">
              <w:rPr>
                <w:sz w:val="26"/>
                <w:szCs w:val="26"/>
                <w:cs/>
              </w:rPr>
              <w:t xml:space="preserve">พฤศจิกายน </w:t>
            </w:r>
            <w:r w:rsidRPr="00B33603">
              <w:rPr>
                <w:sz w:val="26"/>
                <w:szCs w:val="26"/>
              </w:rPr>
              <w:t>2574</w:t>
            </w:r>
          </w:p>
        </w:tc>
      </w:tr>
      <w:tr w:rsidR="00E53A45" w:rsidRPr="00B33603" w14:paraId="655D35DB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09C52594" w14:textId="6698AC1D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B3F4C65" w14:textId="40FE026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662B048" w14:textId="026555A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311A215" w14:textId="5BDFAA4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1683D713" w14:textId="382F0F9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EA667" w14:textId="42BFB108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2.84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2A798" w14:textId="7F8EA4D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3D043475" w14:textId="7A99A42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25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สิงหาคม </w:t>
            </w:r>
            <w:r w:rsidRPr="00B33603">
              <w:rPr>
                <w:sz w:val="26"/>
                <w:szCs w:val="26"/>
              </w:rPr>
              <w:t>2568</w:t>
            </w:r>
          </w:p>
        </w:tc>
      </w:tr>
      <w:tr w:rsidR="00E53A45" w:rsidRPr="00B33603" w14:paraId="506CCF8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273F5CA1" w14:textId="1A1F6254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4D149DB" w14:textId="45F3456F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C0B2755" w14:textId="5465D57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2F0BA60" w14:textId="3A9E874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282ACE31" w14:textId="236AB1D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4F510" w14:textId="2395D6B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3.26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A1053" w14:textId="40428ED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6E410BC1" w14:textId="19B6916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25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สิงหาคม </w:t>
            </w:r>
            <w:r w:rsidRPr="00B33603">
              <w:rPr>
                <w:sz w:val="26"/>
                <w:szCs w:val="26"/>
              </w:rPr>
              <w:t>2570</w:t>
            </w:r>
          </w:p>
        </w:tc>
      </w:tr>
      <w:tr w:rsidR="00E53A45" w:rsidRPr="00B33603" w14:paraId="6492163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0179591C" w14:textId="038C128A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75C49EF" w14:textId="55CBDC6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A8D2999" w14:textId="2941BB9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4819468" w14:textId="03FAEE3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6A27365A" w14:textId="59AECCA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D17B6" w14:textId="2DB9FE8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4.00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90C2" w14:textId="16499DD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1B55531" w14:textId="22C39604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25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สิงหาคม </w:t>
            </w:r>
            <w:r w:rsidRPr="00B33603">
              <w:rPr>
                <w:sz w:val="26"/>
                <w:szCs w:val="26"/>
              </w:rPr>
              <w:t>2575</w:t>
            </w:r>
          </w:p>
        </w:tc>
      </w:tr>
      <w:tr w:rsidR="00E53A45" w:rsidRPr="00B33603" w14:paraId="4EFDB5C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B87E02F" w14:textId="0B6A2BC9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6B047C3" w14:textId="4F5F3EB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3BDD1C4" w14:textId="7F942BD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4252272" w14:textId="4AA1B9E8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5FA74BE0" w14:textId="15A8782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AFC3" w14:textId="2E00085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3.60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8814" w14:textId="5F0A4375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5AE68F7" w14:textId="2A5A126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21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ตุลาคม </w:t>
            </w:r>
            <w:r w:rsidRPr="00B33603">
              <w:rPr>
                <w:sz w:val="26"/>
                <w:szCs w:val="26"/>
              </w:rPr>
              <w:t>2569</w:t>
            </w:r>
          </w:p>
        </w:tc>
      </w:tr>
      <w:tr w:rsidR="00E53A45" w:rsidRPr="00B33603" w14:paraId="58CBB25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0DB5F65" w14:textId="603B262D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14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AE7914A" w14:textId="01900E2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0BD976E" w14:textId="418CF87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4671EBE" w14:textId="62B485C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13133951" w14:textId="5388833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872E" w14:textId="1C8F561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3.45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0D6BD" w14:textId="16F65C30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07EAE123" w14:textId="71D59B9A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พฤศจิกายน </w:t>
            </w:r>
            <w:r w:rsidRPr="00B33603">
              <w:rPr>
                <w:sz w:val="26"/>
                <w:szCs w:val="26"/>
              </w:rPr>
              <w:t>2569</w:t>
            </w:r>
          </w:p>
        </w:tc>
      </w:tr>
      <w:tr w:rsidR="00E53A45" w:rsidRPr="00B33603" w14:paraId="40226C1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1CF3DF84" w14:textId="5EE089AE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2D27C54" w14:textId="0C3645C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FF89740" w14:textId="76362D6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ECF724E" w14:textId="416FD5F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6760DE25" w14:textId="3E0CBE7C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71A0B" w14:textId="348C6AE8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3.09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EE159" w14:textId="09EE278B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D480CDE" w14:textId="106FAA22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28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2570</w:t>
            </w:r>
          </w:p>
        </w:tc>
      </w:tr>
      <w:tr w:rsidR="00E53A45" w:rsidRPr="00B33603" w14:paraId="45551E8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1908D5C" w14:textId="3C35B2D9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18BEB65" w14:textId="4878136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FD26DF6" w14:textId="5EA3087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6D16244" w14:textId="1C4EC34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69B393C2" w14:textId="707BA693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5723" w14:textId="33F24056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3.60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3B580" w14:textId="6F9AFDE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F06DCE4" w14:textId="280B7EE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28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Pr="00B33603">
              <w:rPr>
                <w:sz w:val="26"/>
                <w:szCs w:val="26"/>
              </w:rPr>
              <w:t xml:space="preserve"> 2572</w:t>
            </w:r>
          </w:p>
        </w:tc>
      </w:tr>
      <w:tr w:rsidR="00E53A45" w:rsidRPr="00B33603" w14:paraId="49AB8C45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3965ECBC" w14:textId="6FC6990A" w:rsidR="00E53A45" w:rsidRPr="00B33603" w:rsidRDefault="00E53A45" w:rsidP="00E53A45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1637B69A" w14:textId="16244569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264DE4D" w14:textId="5D30BBF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2B11E32" w14:textId="39DA7C1E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7FE01F21" w14:textId="588BBB9D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73351" w14:textId="3F58DC0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4.03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88DDC" w14:textId="4EFCFA37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5E06E5D2" w14:textId="5A17E061" w:rsidR="00E53A45" w:rsidRPr="00B33603" w:rsidRDefault="00E53A45" w:rsidP="00E5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28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Pr="00B33603">
              <w:rPr>
                <w:sz w:val="26"/>
                <w:szCs w:val="26"/>
              </w:rPr>
              <w:t xml:space="preserve"> 2577</w:t>
            </w:r>
          </w:p>
        </w:tc>
      </w:tr>
      <w:tr w:rsidR="00DE709A" w:rsidRPr="00B33603" w14:paraId="01D6E0A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3F479793" w14:textId="30EA17FC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18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88EBF3D" w14:textId="32E4B7A5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74B6305" w14:textId="295C9CDD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0222AB2F" w14:textId="64925458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070DE0ED" w14:textId="03A94C22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A9614" w14:textId="0F012CD6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3.15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C4DA8" w14:textId="12A3B647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1D9BECC4" w14:textId="08CBBABB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14 </w:t>
            </w:r>
            <w:r w:rsidRPr="00B33603">
              <w:rPr>
                <w:rFonts w:hint="cs"/>
                <w:sz w:val="26"/>
                <w:szCs w:val="26"/>
                <w:cs/>
              </w:rPr>
              <w:t>กุมภาพันธ์</w:t>
            </w:r>
            <w:r w:rsidRPr="00B33603">
              <w:rPr>
                <w:sz w:val="26"/>
                <w:szCs w:val="26"/>
              </w:rPr>
              <w:t xml:space="preserve"> 2572</w:t>
            </w:r>
          </w:p>
        </w:tc>
      </w:tr>
      <w:tr w:rsidR="00DE709A" w:rsidRPr="00B33603" w14:paraId="4598687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05C13CF7" w14:textId="6D41111B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19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14C792A" w14:textId="1C1C253B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="009A7904" w:rsidRPr="00B33603">
              <w:rPr>
                <w:i/>
                <w:iCs/>
                <w:sz w:val="26"/>
                <w:szCs w:val="26"/>
                <w:vertAlign w:val="superscript"/>
              </w:rPr>
              <w:t>2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4DD12B41" w14:textId="78DF4B67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C754523" w14:textId="1B6CCE5A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="009A7904" w:rsidRPr="00B33603">
              <w:rPr>
                <w:i/>
                <w:iCs/>
                <w:sz w:val="26"/>
                <w:szCs w:val="26"/>
                <w:vertAlign w:val="superscript"/>
              </w:rPr>
              <w:t>2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69EA3876" w14:textId="10DA5C84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504AC" w14:textId="4A7F42F3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1.85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11359" w14:textId="522B8B83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D202782" w14:textId="01CBBA8C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2571</w:t>
            </w:r>
          </w:p>
        </w:tc>
      </w:tr>
      <w:tr w:rsidR="00DE709A" w:rsidRPr="00B33603" w14:paraId="3E682BB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8161315" w14:textId="7898BA9C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1E6E86B" w14:textId="32EF3F96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026F17E8" w14:textId="34E96548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AF4DA3F" w14:textId="69BB27A1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1E65A138" w14:textId="241BF538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B557" w14:textId="005D04FF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2.17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795D6" w14:textId="6B93F375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FCBF44E" w14:textId="1F49B040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2573</w:t>
            </w:r>
          </w:p>
        </w:tc>
      </w:tr>
      <w:tr w:rsidR="00DE709A" w:rsidRPr="00B33603" w14:paraId="62D1441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3AFF756B" w14:textId="13D31948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21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5486654" w14:textId="565DC291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2,150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58AAA42" w14:textId="39A61E69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3B2AF05" w14:textId="3DE7F31C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2,150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58F13532" w14:textId="5F9B20D6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2ABF6" w14:textId="66470FFA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2.49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CC50" w14:textId="33EAC3A9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43A1200" w14:textId="4AFF8C41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257</w:t>
            </w:r>
            <w:r w:rsidR="00403E7C" w:rsidRPr="00B33603">
              <w:rPr>
                <w:sz w:val="26"/>
                <w:szCs w:val="26"/>
              </w:rPr>
              <w:t>5</w:t>
            </w:r>
          </w:p>
        </w:tc>
      </w:tr>
      <w:tr w:rsidR="00DE709A" w:rsidRPr="00B33603" w14:paraId="68FC350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D7C2C83" w14:textId="01F8F0CF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22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7FC48909" w14:textId="1A40D793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650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1CA0A3E" w14:textId="0D6A14A1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2EF7BCA0" w14:textId="1E324FC6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650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710C0044" w14:textId="5D47941F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32F1B" w14:textId="36ADEF32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2.98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30923" w14:textId="69AACCC2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DE22D99" w14:textId="4DEED89D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257</w:t>
            </w:r>
            <w:r w:rsidR="00403E7C" w:rsidRPr="00B33603">
              <w:rPr>
                <w:sz w:val="26"/>
                <w:szCs w:val="26"/>
              </w:rPr>
              <w:t>8</w:t>
            </w:r>
          </w:p>
        </w:tc>
      </w:tr>
      <w:tr w:rsidR="00DE709A" w:rsidRPr="00B33603" w14:paraId="3D2A8BE9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BE3674C" w14:textId="5E8C948B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23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6DFE9ACF" w14:textId="59CEEF5B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1,200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5B85ECFC" w14:textId="0D944D67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vAlign w:val="center"/>
          </w:tcPr>
          <w:p w14:paraId="3BE16E11" w14:textId="10427C60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1,200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vAlign w:val="center"/>
          </w:tcPr>
          <w:p w14:paraId="524858F1" w14:textId="1E0A560F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8FC6E" w14:textId="095F6ECF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3.21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8CA7F" w14:textId="7C2D96BE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98D4F5D" w14:textId="6CD678CD" w:rsidR="00DE709A" w:rsidRPr="00B33603" w:rsidRDefault="00B87D84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สิงหาคม </w:t>
            </w:r>
            <w:r w:rsidRPr="00B33603">
              <w:rPr>
                <w:sz w:val="26"/>
                <w:szCs w:val="26"/>
              </w:rPr>
              <w:t>25</w:t>
            </w:r>
            <w:r w:rsidR="00403E7C" w:rsidRPr="00B33603">
              <w:rPr>
                <w:sz w:val="26"/>
                <w:szCs w:val="26"/>
              </w:rPr>
              <w:t>80</w:t>
            </w:r>
          </w:p>
        </w:tc>
      </w:tr>
      <w:tr w:rsidR="007E2C51" w:rsidRPr="00B33603" w14:paraId="47A13BBC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A23391" w14:textId="054B6932" w:rsidR="007E2C51" w:rsidRPr="00B33603" w:rsidRDefault="007E2C51" w:rsidP="007E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sz w:val="26"/>
                <w:szCs w:val="26"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>บริษัท บีซีพีจี จำกัด (มหาชน)</w:t>
            </w:r>
            <w:r w:rsidRPr="00B33603">
              <w:rPr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AD4CA3" w:rsidRPr="00B33603" w14:paraId="3E3E26E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6C32A93" w14:textId="01ACE8C0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24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3845463C" w14:textId="0128080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54A436F3" w14:textId="5E0C8AC7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3ADCE93C" w14:textId="03583D09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7EC7E49" w14:textId="4E45879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5880A" w14:textId="3392C0A0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2.14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D974" w14:textId="0561767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612E73F" w14:textId="29D880C1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15 </w:t>
            </w:r>
            <w:r w:rsidRPr="00B33603">
              <w:rPr>
                <w:sz w:val="26"/>
                <w:szCs w:val="26"/>
                <w:cs/>
              </w:rPr>
              <w:t xml:space="preserve">กันยายน </w:t>
            </w:r>
            <w:r w:rsidRPr="00B33603">
              <w:rPr>
                <w:sz w:val="26"/>
                <w:szCs w:val="26"/>
              </w:rPr>
              <w:t>2569</w:t>
            </w:r>
          </w:p>
        </w:tc>
      </w:tr>
      <w:tr w:rsidR="00AD4CA3" w:rsidRPr="00B33603" w14:paraId="37B5486F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A6CA2C2" w14:textId="30D063A0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14ACC4F8" w14:textId="6113A628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430D256D" w14:textId="53E47AD1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6A619D70" w14:textId="45C0FA3A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3DE1BF88" w14:textId="6564A188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DA930" w14:textId="702AFC9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2.51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055AE" w14:textId="2CC21DF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E73B35F" w14:textId="6C6EFB83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15 </w:t>
            </w:r>
            <w:r w:rsidRPr="00B33603">
              <w:rPr>
                <w:sz w:val="26"/>
                <w:szCs w:val="26"/>
                <w:cs/>
              </w:rPr>
              <w:t xml:space="preserve">กันยายน </w:t>
            </w:r>
            <w:r w:rsidRPr="00B33603">
              <w:rPr>
                <w:sz w:val="26"/>
                <w:szCs w:val="26"/>
              </w:rPr>
              <w:t>2571</w:t>
            </w:r>
          </w:p>
        </w:tc>
      </w:tr>
      <w:tr w:rsidR="00AD4CA3" w:rsidRPr="00B33603" w14:paraId="541A993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69B2D17" w14:textId="778263F2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26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A1DB2E7" w14:textId="1CA007C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1065492C" w14:textId="1B266C8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8B4DD20" w14:textId="31F468B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6D93DAAE" w14:textId="26E2B1B3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93F0B" w14:textId="4A8567F9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3.31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47053" w14:textId="49759DD7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5C5E623" w14:textId="4E8B9C47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15 </w:t>
            </w:r>
            <w:r w:rsidRPr="00B33603">
              <w:rPr>
                <w:sz w:val="26"/>
                <w:szCs w:val="26"/>
                <w:cs/>
              </w:rPr>
              <w:t xml:space="preserve">กันยายน </w:t>
            </w:r>
            <w:r w:rsidRPr="00B33603">
              <w:rPr>
                <w:sz w:val="26"/>
                <w:szCs w:val="26"/>
              </w:rPr>
              <w:t>2574</w:t>
            </w:r>
          </w:p>
        </w:tc>
      </w:tr>
      <w:tr w:rsidR="00AD4CA3" w:rsidRPr="00B33603" w14:paraId="610D2A41" w14:textId="77777777" w:rsidTr="00412B7B">
        <w:trPr>
          <w:trHeight w:val="66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38258293" w14:textId="3E1EC6C2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27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120F0704" w14:textId="4D918AC4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58CCE1C" w14:textId="0D111189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5CC0813" w14:textId="52CFFD8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F5E9D10" w14:textId="66926C3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C58B0" w14:textId="6C5704D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3.61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324AB" w14:textId="6F5A8BC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4C26798" w14:textId="47B44CF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15 </w:t>
            </w:r>
            <w:r w:rsidRPr="00B33603">
              <w:rPr>
                <w:sz w:val="26"/>
                <w:szCs w:val="26"/>
                <w:cs/>
              </w:rPr>
              <w:t xml:space="preserve">กันยายน </w:t>
            </w:r>
            <w:r w:rsidRPr="00B33603">
              <w:rPr>
                <w:sz w:val="26"/>
                <w:szCs w:val="26"/>
              </w:rPr>
              <w:t>2576</w:t>
            </w:r>
          </w:p>
        </w:tc>
      </w:tr>
      <w:tr w:rsidR="00AD4CA3" w:rsidRPr="00B33603" w14:paraId="114AD80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4E20803" w14:textId="6809E5BF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28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2E5A2C3D" w14:textId="1D7A7B73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545FEF22" w14:textId="59995E1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</w:t>
            </w:r>
            <w:r w:rsidRPr="00B33603">
              <w:rPr>
                <w:rFonts w:hint="cs"/>
                <w:sz w:val="26"/>
                <w:szCs w:val="26"/>
                <w:cs/>
              </w:rPr>
              <w:t>147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7F65D66C" w14:textId="0FFA7D1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00DFDCBB" w14:textId="3EF452E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3B033" w14:textId="1DDF10B8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B6C32" w14:textId="06BE91B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5FE28D12" w14:textId="0AEB875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29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B33603">
              <w:rPr>
                <w:sz w:val="26"/>
                <w:szCs w:val="26"/>
              </w:rPr>
              <w:t>2568</w:t>
            </w:r>
          </w:p>
        </w:tc>
      </w:tr>
      <w:tr w:rsidR="00AD4CA3" w:rsidRPr="00B33603" w14:paraId="1AED0EE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260D5CC" w14:textId="7C848720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29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7F6C887" w14:textId="07333A7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1,612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0177BF95" w14:textId="1FACCF2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1,6</w:t>
            </w:r>
            <w:r w:rsidRPr="00B33603">
              <w:rPr>
                <w:rFonts w:hint="cs"/>
                <w:sz w:val="26"/>
                <w:szCs w:val="26"/>
                <w:cs/>
              </w:rPr>
              <w:t>1</w:t>
            </w:r>
            <w:r w:rsidRPr="00B33603">
              <w:rPr>
                <w:sz w:val="26"/>
                <w:szCs w:val="26"/>
              </w:rPr>
              <w:t>2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9FD771E" w14:textId="43C0D751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3BCF9862" w14:textId="1FEE7C2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5CEC8" w14:textId="3CB6100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3.37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86B4" w14:textId="64F72560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01FE7C23" w14:textId="58D8DA0E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29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2569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</w:tr>
      <w:tr w:rsidR="00AD4CA3" w:rsidRPr="00B33603" w14:paraId="2F3F635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3CF4508" w14:textId="65FA9D50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71983160" w14:textId="134B110B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</w:t>
            </w:r>
            <w:r w:rsidRPr="00B33603">
              <w:rPr>
                <w:rFonts w:hint="cs"/>
                <w:sz w:val="26"/>
                <w:szCs w:val="26"/>
                <w:cs/>
              </w:rPr>
              <w:t>253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76AB183F" w14:textId="518FBB8D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</w:t>
            </w:r>
            <w:r w:rsidRPr="00B33603">
              <w:rPr>
                <w:rFonts w:hint="cs"/>
                <w:sz w:val="26"/>
                <w:szCs w:val="26"/>
                <w:cs/>
              </w:rPr>
              <w:t>25</w:t>
            </w: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1CCE2A24" w14:textId="4A3C250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2C33674B" w14:textId="435032E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E7546" w14:textId="0078A70D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3.67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5CDC8" w14:textId="2727E22B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DA432D8" w14:textId="7E450304" w:rsidR="00AD4CA3" w:rsidRPr="00B33603" w:rsidRDefault="0020713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29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</w:t>
            </w:r>
            <w:r w:rsidR="00AD4CA3" w:rsidRPr="00B33603">
              <w:rPr>
                <w:sz w:val="26"/>
                <w:szCs w:val="26"/>
              </w:rPr>
              <w:t>2570</w:t>
            </w:r>
          </w:p>
        </w:tc>
      </w:tr>
      <w:tr w:rsidR="00AD4CA3" w:rsidRPr="00B33603" w14:paraId="0ED7848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0BFE1D93" w14:textId="6341E90F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31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2EC14228" w14:textId="2D391D7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rFonts w:hint="cs"/>
                <w:sz w:val="26"/>
                <w:szCs w:val="26"/>
                <w:cs/>
              </w:rPr>
              <w:t>54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4713C362" w14:textId="7C8297A0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Pr="00B33603">
              <w:rPr>
                <w:rFonts w:hint="cs"/>
                <w:sz w:val="26"/>
                <w:szCs w:val="26"/>
                <w:cs/>
              </w:rPr>
              <w:t>54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5C3B720C" w14:textId="58F7B4A0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6F932254" w14:textId="74A0F7C5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8E6E6" w14:textId="7BBB6FDD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4.07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F0575" w14:textId="2AAB4328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4E135BE" w14:textId="4A01B9E2" w:rsidR="00AD4CA3" w:rsidRPr="00B33603" w:rsidRDefault="0020713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29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</w:t>
            </w:r>
            <w:r w:rsidR="00AD4CA3" w:rsidRPr="00B33603">
              <w:rPr>
                <w:sz w:val="26"/>
                <w:szCs w:val="26"/>
              </w:rPr>
              <w:t>2575</w:t>
            </w:r>
          </w:p>
        </w:tc>
      </w:tr>
      <w:tr w:rsidR="00AD4CA3" w:rsidRPr="00B33603" w14:paraId="308E02DD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83BD626" w14:textId="1CE964BA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32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5A935721" w14:textId="46A862C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2,8</w:t>
            </w:r>
            <w:r w:rsidRPr="00B33603">
              <w:rPr>
                <w:rFonts w:hint="cs"/>
                <w:sz w:val="26"/>
                <w:szCs w:val="26"/>
                <w:cs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1827955" w14:textId="5231C66D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2,8</w:t>
            </w:r>
            <w:r w:rsidRPr="00B33603">
              <w:rPr>
                <w:rFonts w:hint="cs"/>
                <w:sz w:val="26"/>
                <w:szCs w:val="26"/>
                <w:cs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575A4BE" w14:textId="4D227949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6D3DF851" w14:textId="4454E747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C3FD2" w14:textId="1B399A01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4.33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959FE" w14:textId="24D71ED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795E451B" w14:textId="507F5F87" w:rsidR="00AD4CA3" w:rsidRPr="00B33603" w:rsidRDefault="0020713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29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</w:t>
            </w:r>
            <w:r w:rsidR="00AD4CA3" w:rsidRPr="00B33603">
              <w:rPr>
                <w:sz w:val="26"/>
                <w:szCs w:val="26"/>
              </w:rPr>
              <w:t>2578</w:t>
            </w:r>
          </w:p>
        </w:tc>
      </w:tr>
      <w:tr w:rsidR="00AD4CA3" w:rsidRPr="00B33603" w14:paraId="4432C36D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A408A70" w14:textId="3D85C48F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33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290BC8E0" w14:textId="1E82FD9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1,200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4425F937" w14:textId="1E4A5F6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1,200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7FD68386" w14:textId="3DE49253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6380B5FF" w14:textId="04CE5472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DD77" w14:textId="7A8A482B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3.25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6F24D" w14:textId="25FF80A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B0A462C" w14:textId="26B47BEB" w:rsidR="00AD4CA3" w:rsidRPr="00B33603" w:rsidRDefault="0020713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26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</w:t>
            </w:r>
            <w:r w:rsidR="00AD4CA3" w:rsidRPr="00B33603">
              <w:rPr>
                <w:sz w:val="26"/>
                <w:szCs w:val="26"/>
              </w:rPr>
              <w:t>2570</w:t>
            </w:r>
          </w:p>
        </w:tc>
      </w:tr>
      <w:tr w:rsidR="00AD4CA3" w:rsidRPr="00B33603" w14:paraId="0A273CD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2D56B2B2" w14:textId="57BBB360" w:rsidR="00AD4CA3" w:rsidRPr="00B33603" w:rsidRDefault="00AD4CA3" w:rsidP="00AD4CA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34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72121706" w14:textId="698B9031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800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3B0A4282" w14:textId="01CE7B0F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800</w:t>
            </w: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13A63C7D" w14:textId="60C7582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6B6B30EB" w14:textId="5A8D8CDC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09957" w14:textId="0361B2B6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3.69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75CB8" w14:textId="56119AFA" w:rsidR="00AD4CA3" w:rsidRPr="00B33603" w:rsidRDefault="00AD4CA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2BBCEEF0" w14:textId="0441788E" w:rsidR="00AD4CA3" w:rsidRPr="00B33603" w:rsidRDefault="00207133" w:rsidP="00AD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26 </w:t>
            </w:r>
            <w:r w:rsidRPr="00B33603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B33603">
              <w:rPr>
                <w:sz w:val="26"/>
                <w:szCs w:val="26"/>
              </w:rPr>
              <w:t xml:space="preserve"> </w:t>
            </w:r>
            <w:r w:rsidR="00AD4CA3" w:rsidRPr="00B33603">
              <w:rPr>
                <w:sz w:val="26"/>
                <w:szCs w:val="26"/>
              </w:rPr>
              <w:t>2572</w:t>
            </w:r>
          </w:p>
        </w:tc>
      </w:tr>
      <w:tr w:rsidR="00A45FB3" w:rsidRPr="00B33603" w14:paraId="29537276" w14:textId="77777777" w:rsidTr="00A45FB3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89CB93" w14:textId="51A5F832" w:rsidR="00A45FB3" w:rsidRPr="00B33603" w:rsidRDefault="007A1376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sz w:val="26"/>
                <w:szCs w:val="26"/>
              </w:rPr>
            </w:pPr>
            <w:r w:rsidRPr="00B33603">
              <w:rPr>
                <w:i/>
                <w:iCs/>
                <w:sz w:val="26"/>
                <w:szCs w:val="26"/>
              </w:rPr>
              <w:t>OKEA ASA</w:t>
            </w:r>
          </w:p>
        </w:tc>
      </w:tr>
      <w:tr w:rsidR="002B2C13" w:rsidRPr="00B33603" w14:paraId="64768327" w14:textId="77777777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ADA78" w14:textId="2198251F" w:rsidR="002B2C13" w:rsidRPr="00B33603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="00AD4CA3" w:rsidRPr="00B33603">
              <w:rPr>
                <w:sz w:val="26"/>
                <w:szCs w:val="26"/>
              </w:rPr>
              <w:t>5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607BF992" w14:textId="55F52566" w:rsidR="002B2C1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0F224DED" w14:textId="2A7C0144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4,298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3214488D" w14:textId="4E591591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F301FB0" w14:textId="4A9D3D28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C944F" w14:textId="0D400D70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2475C" w14:textId="6D50365C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851CB" w14:textId="39425BDC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14 </w:t>
            </w:r>
            <w:r w:rsidRPr="00B33603">
              <w:rPr>
                <w:sz w:val="26"/>
                <w:szCs w:val="26"/>
                <w:cs/>
              </w:rPr>
              <w:t xml:space="preserve">กันยายน </w:t>
            </w:r>
            <w:r w:rsidRPr="00B33603">
              <w:rPr>
                <w:sz w:val="26"/>
                <w:szCs w:val="26"/>
              </w:rPr>
              <w:t>2569</w:t>
            </w:r>
          </w:p>
        </w:tc>
      </w:tr>
      <w:tr w:rsidR="002B2C13" w:rsidRPr="00B33603" w14:paraId="16211A24" w14:textId="77777777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773C8" w14:textId="56C9F59A" w:rsidR="002B2C13" w:rsidRPr="00B33603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  <w:r w:rsidR="00AD4CA3" w:rsidRPr="00B33603">
              <w:rPr>
                <w:sz w:val="26"/>
                <w:szCs w:val="26"/>
              </w:rPr>
              <w:t>6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E11ABB5" w14:textId="1E88E061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4,263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26F4EF62" w14:textId="5759977B" w:rsidR="002B2C1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4,263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D905806" w14:textId="5130D3CC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58D945A" w14:textId="593A0A8E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270C" w14:textId="22B3D470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D5D7" w14:textId="67E980E9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F9B2F" w14:textId="04035BA4" w:rsidR="002B2C13" w:rsidRPr="00B33603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15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พฤษภาคม </w:t>
            </w:r>
            <w:r w:rsidRPr="00B33603">
              <w:rPr>
                <w:sz w:val="26"/>
                <w:szCs w:val="26"/>
              </w:rPr>
              <w:t>2571</w:t>
            </w:r>
          </w:p>
        </w:tc>
      </w:tr>
      <w:tr w:rsidR="00AD4CA3" w:rsidRPr="00B33603" w14:paraId="30970701" w14:textId="77777777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6D66F" w14:textId="571B8C20" w:rsidR="00AD4CA3" w:rsidRPr="00B33603" w:rsidRDefault="00AD4CA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37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2AD21BD" w14:textId="5000C1B3" w:rsidR="00AD4CA3" w:rsidRPr="00B33603" w:rsidRDefault="001721C7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5,18</w:t>
            </w:r>
            <w:r w:rsidR="000059A2" w:rsidRPr="00B33603">
              <w:rPr>
                <w:sz w:val="26"/>
                <w:szCs w:val="26"/>
              </w:rPr>
              <w:t>3</w:t>
            </w:r>
            <w:r w:rsidR="00AD4CA3" w:rsidRPr="00B33603">
              <w:rPr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6F41918" w14:textId="283CAE17" w:rsidR="00AD4CA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2D736CFF" w14:textId="3AEF75D5" w:rsidR="00AD4CA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0294878" w14:textId="0F883F2E" w:rsidR="00AD4CA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DECEA" w14:textId="35A43E27" w:rsidR="00AD4CA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6898D" w14:textId="38A89099" w:rsidR="00AD4CA3" w:rsidRPr="00B33603" w:rsidRDefault="00AD4CA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7B712" w14:textId="23D72DFC" w:rsidR="00AD4CA3" w:rsidRPr="00B33603" w:rsidRDefault="001D5280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25 </w:t>
            </w:r>
            <w:r w:rsidRPr="00B33603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B33603">
              <w:rPr>
                <w:sz w:val="26"/>
                <w:szCs w:val="26"/>
              </w:rPr>
              <w:t>2572</w:t>
            </w:r>
          </w:p>
        </w:tc>
      </w:tr>
      <w:tr w:rsidR="007E2C51" w:rsidRPr="00B33603" w14:paraId="3E68BAED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791D60" w14:textId="157693F6" w:rsidR="007E2C51" w:rsidRPr="00B33603" w:rsidRDefault="00A45FB3" w:rsidP="007E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sz w:val="26"/>
                <w:szCs w:val="26"/>
              </w:rPr>
            </w:pPr>
            <w:r w:rsidRPr="00B33603">
              <w:rPr>
                <w:i/>
                <w:iCs/>
                <w:sz w:val="26"/>
                <w:szCs w:val="26"/>
                <w:cs/>
              </w:rPr>
              <w:t xml:space="preserve">บริษัท </w:t>
            </w:r>
            <w:r w:rsidRPr="00B33603">
              <w:rPr>
                <w:rFonts w:hint="cs"/>
                <w:i/>
                <w:iCs/>
                <w:sz w:val="26"/>
                <w:szCs w:val="26"/>
                <w:cs/>
              </w:rPr>
              <w:t>บางจาก ศรีราชา</w:t>
            </w:r>
            <w:r w:rsidRPr="00B33603">
              <w:rPr>
                <w:i/>
                <w:iCs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DE709A" w:rsidRPr="00B33603" w14:paraId="4202C4B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525B" w14:textId="5B021FF7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38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690F5DF9" w14:textId="5E09F244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0D950F79" w14:textId="47A7D1E8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2,500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2A7F4BA8" w14:textId="72AF9A8D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7086366F" w14:textId="1AD072D1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2853" w14:textId="0554D572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3.14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ED67E" w14:textId="19D820AC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7472F" w14:textId="67BDAC2F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31 </w:t>
            </w:r>
            <w:r w:rsidRPr="00B33603">
              <w:rPr>
                <w:rFonts w:hint="cs"/>
                <w:sz w:val="26"/>
                <w:szCs w:val="26"/>
                <w:cs/>
              </w:rPr>
              <w:t>กรกฎาคม</w:t>
            </w:r>
            <w:r w:rsidRPr="00B33603">
              <w:rPr>
                <w:sz w:val="26"/>
                <w:szCs w:val="26"/>
              </w:rPr>
              <w:t xml:space="preserve"> 2569</w:t>
            </w:r>
          </w:p>
        </w:tc>
      </w:tr>
      <w:tr w:rsidR="00DE709A" w:rsidRPr="00B33603" w14:paraId="04A6866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6BAF" w14:textId="0D080B45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39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0CAF1196" w14:textId="6AD39F53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1,500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33426875" w14:textId="23523C67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1,500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5AE167D" w14:textId="4C58C6BB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52A185E9" w14:textId="04CCE082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26F2" w14:textId="42CD9645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3.16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1C995" w14:textId="640AB400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F57C2" w14:textId="09A8432A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 xml:space="preserve">31 </w:t>
            </w:r>
            <w:r w:rsidRPr="00B33603">
              <w:rPr>
                <w:rFonts w:hint="cs"/>
                <w:sz w:val="26"/>
                <w:szCs w:val="26"/>
                <w:cs/>
              </w:rPr>
              <w:t>กรกฎาคม</w:t>
            </w:r>
            <w:r w:rsidRPr="00B33603">
              <w:rPr>
                <w:sz w:val="26"/>
                <w:szCs w:val="26"/>
              </w:rPr>
              <w:t xml:space="preserve"> 2570</w:t>
            </w:r>
          </w:p>
        </w:tc>
      </w:tr>
      <w:tr w:rsidR="00DE709A" w:rsidRPr="00B33603" w14:paraId="2DED6AB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D11F9" w14:textId="3FB95C2B" w:rsidR="00DE709A" w:rsidRPr="00B33603" w:rsidRDefault="00DE709A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4F074B9B" w14:textId="0812892F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4,000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65EC6474" w14:textId="24E3FCAF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38D6AC9A" w14:textId="234363C1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1EA87075" w14:textId="3511DC69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EEA2F" w14:textId="380C1757" w:rsidR="00DE709A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2.85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AD0F5" w14:textId="31920A8E" w:rsidR="00DE709A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F3692" w14:textId="61A1174C" w:rsidR="00DE709A" w:rsidRPr="00B33603" w:rsidRDefault="001D5280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31</w:t>
            </w:r>
            <w:r w:rsidRPr="00B33603">
              <w:rPr>
                <w:sz w:val="26"/>
                <w:szCs w:val="26"/>
                <w:cs/>
              </w:rPr>
              <w:t xml:space="preserve"> มกราคม </w:t>
            </w:r>
            <w:r w:rsidRPr="00B33603">
              <w:rPr>
                <w:sz w:val="26"/>
                <w:szCs w:val="26"/>
              </w:rPr>
              <w:t>2571</w:t>
            </w:r>
          </w:p>
        </w:tc>
      </w:tr>
      <w:tr w:rsidR="00DE709A" w:rsidRPr="00B33603" w14:paraId="60DA7E0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2F3" w14:textId="51005AD6" w:rsidR="00DE709A" w:rsidRPr="00B33603" w:rsidRDefault="00DE709A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41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04A4ED44" w14:textId="22519DD6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2,800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462F0AE4" w14:textId="59618111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15C1A7B8" w14:textId="42647759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14BFDFC" w14:textId="094182A9" w:rsidR="00DE709A" w:rsidRPr="00B33603" w:rsidRDefault="00DE709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B729B" w14:textId="4224BAD5" w:rsidR="00DE709A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3.34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877C8" w14:textId="4AABC812" w:rsidR="00DE709A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7F478" w14:textId="123CD906" w:rsidR="00DE709A" w:rsidRPr="00B33603" w:rsidRDefault="001D5280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31</w:t>
            </w:r>
            <w:r w:rsidRPr="00B33603">
              <w:rPr>
                <w:sz w:val="26"/>
                <w:szCs w:val="26"/>
                <w:cs/>
              </w:rPr>
              <w:t xml:space="preserve"> มกราคม </w:t>
            </w:r>
            <w:r w:rsidRPr="00B33603">
              <w:rPr>
                <w:sz w:val="26"/>
                <w:szCs w:val="26"/>
              </w:rPr>
              <w:t>2573</w:t>
            </w:r>
          </w:p>
        </w:tc>
      </w:tr>
      <w:tr w:rsidR="002B2C13" w:rsidRPr="00B33603" w14:paraId="02F5D92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089AB" w14:textId="345AEB3C" w:rsidR="002B2C13" w:rsidRPr="00B33603" w:rsidRDefault="00DE709A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42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525E1DD7" w14:textId="7731F964" w:rsidR="002B2C13" w:rsidRPr="00B33603" w:rsidRDefault="00DE709A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1,200</w:t>
            </w:r>
            <w:r w:rsidRPr="00B33603">
              <w:rPr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7FABAE33" w14:textId="0CA14B8F" w:rsidR="002B2C13" w:rsidRPr="00B33603" w:rsidRDefault="00DE709A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7846C659" w14:textId="3EB860C0" w:rsidR="002B2C13" w:rsidRPr="00B33603" w:rsidRDefault="00DE709A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4E342CDB" w14:textId="313E510E" w:rsidR="002B2C13" w:rsidRPr="00B33603" w:rsidRDefault="00DE709A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9B662" w14:textId="6F374E83" w:rsidR="002B2C13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3.75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6ABDE" w14:textId="6A591BAD" w:rsidR="002B2C13" w:rsidRPr="00B33603" w:rsidRDefault="002D3A6A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  <w:cs/>
              </w:rPr>
            </w:pPr>
            <w:r w:rsidRPr="00B33603">
              <w:rPr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C0417" w14:textId="242B56ED" w:rsidR="002B2C13" w:rsidRPr="00B33603" w:rsidRDefault="001D5280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  <w:r w:rsidRPr="00B33603">
              <w:rPr>
                <w:sz w:val="26"/>
                <w:szCs w:val="26"/>
              </w:rPr>
              <w:t>31</w:t>
            </w:r>
            <w:r w:rsidRPr="00B33603">
              <w:rPr>
                <w:sz w:val="26"/>
                <w:szCs w:val="26"/>
                <w:cs/>
              </w:rPr>
              <w:t xml:space="preserve"> มกราคม </w:t>
            </w:r>
            <w:r w:rsidRPr="00B33603">
              <w:rPr>
                <w:sz w:val="26"/>
                <w:szCs w:val="26"/>
              </w:rPr>
              <w:t>2578</w:t>
            </w:r>
          </w:p>
        </w:tc>
      </w:tr>
      <w:tr w:rsidR="00DE709A" w:rsidRPr="00B33603" w14:paraId="2F58E4A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45B68" w14:textId="6DFBB155" w:rsidR="00DE709A" w:rsidRPr="00B33603" w:rsidRDefault="00DE709A" w:rsidP="00DE709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56336D03" w14:textId="78552F75" w:rsidR="00DE709A" w:rsidRPr="00B33603" w:rsidRDefault="001721C7" w:rsidP="00DE70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92,990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0DE9E9D4" w14:textId="552D3979" w:rsidR="00DE709A" w:rsidRPr="00B33603" w:rsidRDefault="00DE709A" w:rsidP="00DE70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79,352</w:t>
            </w:r>
          </w:p>
        </w:tc>
        <w:tc>
          <w:tcPr>
            <w:tcW w:w="541" w:type="pct"/>
            <w:tcBorders>
              <w:left w:val="nil"/>
              <w:right w:val="nil"/>
            </w:tcBorders>
            <w:vAlign w:val="center"/>
          </w:tcPr>
          <w:p w14:paraId="61BC2668" w14:textId="2681C579" w:rsidR="00DE709A" w:rsidRPr="00B33603" w:rsidRDefault="00AF7DCC" w:rsidP="00DE70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52,500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center"/>
          </w:tcPr>
          <w:p w14:paraId="0A1A4D0F" w14:textId="4833E3D3" w:rsidR="00DE709A" w:rsidRPr="00B33603" w:rsidRDefault="00DE709A" w:rsidP="00DE70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sz w:val="26"/>
                <w:szCs w:val="26"/>
              </w:rPr>
            </w:pPr>
            <w:r w:rsidRPr="00B33603">
              <w:rPr>
                <w:b/>
                <w:bCs/>
                <w:sz w:val="26"/>
                <w:szCs w:val="26"/>
              </w:rPr>
              <w:t>46,600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AF3CB" w14:textId="60FE2C39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78730" w14:textId="11F366B1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A3179" w14:textId="41B761ED" w:rsidR="00DE709A" w:rsidRPr="00B33603" w:rsidRDefault="00DE709A" w:rsidP="00DE7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14:paraId="34F258F1" w14:textId="71FBCB79" w:rsidR="00AD4CA3" w:rsidRPr="00B33603" w:rsidRDefault="008A01A5" w:rsidP="006C458D">
      <w:pPr>
        <w:pStyle w:val="ListParagraph"/>
        <w:numPr>
          <w:ilvl w:val="0"/>
          <w:numId w:val="14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bookmarkStart w:id="24" w:name="_Hlk95486524"/>
      <w:bookmarkEnd w:id="23"/>
      <w:r w:rsidRPr="00B33603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หุ้นกู้ดิจิตอลประเภทไม่ด้อยสิทธิ ไม่มีประกัน และมีผู้แทนผู้ถือหุ้นกู้ โดยมีมูลค่าที่ตราไว้หน่วยละ </w:t>
      </w:r>
      <w:r w:rsidR="009F22A4" w:rsidRPr="00B33603">
        <w:rPr>
          <w:rFonts w:ascii="Angsana New" w:hAnsi="Angsana New"/>
          <w:sz w:val="30"/>
          <w:szCs w:val="30"/>
          <w:lang w:val="en-GB"/>
        </w:rPr>
        <w:t>1,000</w:t>
      </w:r>
      <w:r w:rsidRPr="00B33603">
        <w:rPr>
          <w:rFonts w:ascii="Angsana New" w:hAnsi="Angsana New"/>
          <w:sz w:val="30"/>
          <w:szCs w:val="30"/>
          <w:cs/>
          <w:lang w:val="en-GB"/>
        </w:rPr>
        <w:t xml:space="preserve"> บาท มูลค่าที่ตราไว้รวมทั้งสิ้น </w:t>
      </w:r>
      <w:r w:rsidR="009F22A4" w:rsidRPr="00B33603">
        <w:rPr>
          <w:rFonts w:ascii="Angsana New" w:hAnsi="Angsana New"/>
          <w:sz w:val="30"/>
          <w:szCs w:val="30"/>
          <w:lang w:val="en-GB"/>
        </w:rPr>
        <w:t>3,000</w:t>
      </w:r>
      <w:r w:rsidRPr="00B3360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</w:p>
    <w:p w14:paraId="1819FB8D" w14:textId="4166B917" w:rsidR="00DE709A" w:rsidRPr="00B33603" w:rsidRDefault="008A01A5" w:rsidP="006C458D">
      <w:pPr>
        <w:pStyle w:val="ListParagraph"/>
        <w:numPr>
          <w:ilvl w:val="0"/>
          <w:numId w:val="14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 xml:space="preserve">หุ้นกู้ประเภทไม่ด้อยสิทธิ ไม่มีประกัน และมีผู้แทนผู้ถือหุ้นกู้ ทั้งหมด 5 ชุด โดยมีมูลค่าที่ตราไว้หน่วยละ </w:t>
      </w:r>
      <w:r w:rsidR="009F22A4" w:rsidRPr="00B33603">
        <w:rPr>
          <w:rFonts w:asciiTheme="majorBidi" w:hAnsiTheme="majorBidi"/>
          <w:sz w:val="30"/>
          <w:szCs w:val="30"/>
        </w:rPr>
        <w:t>1,000</w:t>
      </w:r>
      <w:r w:rsidRPr="00B33603">
        <w:rPr>
          <w:rFonts w:asciiTheme="majorBidi" w:hAnsiTheme="majorBidi"/>
          <w:sz w:val="30"/>
          <w:szCs w:val="30"/>
          <w:cs/>
        </w:rPr>
        <w:t xml:space="preserve"> บาท มูลค่าที่ตราไว้รวมทั้งสิ้น </w:t>
      </w:r>
      <w:r w:rsidR="009F22A4" w:rsidRPr="00B33603">
        <w:rPr>
          <w:rFonts w:asciiTheme="majorBidi" w:hAnsiTheme="majorBidi"/>
          <w:sz w:val="30"/>
          <w:szCs w:val="30"/>
        </w:rPr>
        <w:t>8,000</w:t>
      </w:r>
      <w:r w:rsidRPr="00B33603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24"/>
    <w:p w14:paraId="4AA6A8C7" w14:textId="0B0184D6" w:rsidR="002B2C13" w:rsidRPr="00B33603" w:rsidRDefault="008A01A5" w:rsidP="006C458D">
      <w:pPr>
        <w:pStyle w:val="ListParagraph"/>
        <w:numPr>
          <w:ilvl w:val="0"/>
          <w:numId w:val="14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 xml:space="preserve">หุ้นกู้ประเภทไม่ด้อยสิทธิแบบมีหลักประกัน และสามารถไถ่ถอนก่อนครบกำหนด มูลค่า </w:t>
      </w:r>
      <w:r w:rsidR="009F22A4" w:rsidRPr="00B33603">
        <w:rPr>
          <w:rFonts w:asciiTheme="majorBidi" w:hAnsiTheme="majorBidi"/>
          <w:sz w:val="30"/>
          <w:szCs w:val="30"/>
        </w:rPr>
        <w:t>175</w:t>
      </w:r>
      <w:r w:rsidRPr="00B33603">
        <w:rPr>
          <w:rFonts w:asciiTheme="majorBidi" w:hAnsiTheme="majorBidi"/>
          <w:sz w:val="30"/>
          <w:szCs w:val="30"/>
          <w:cs/>
        </w:rPr>
        <w:t xml:space="preserve"> ล้านเหรียญสหรัฐฯ</w:t>
      </w:r>
    </w:p>
    <w:p w14:paraId="3E21927F" w14:textId="201CF97F" w:rsidR="008A01A5" w:rsidRPr="00B33603" w:rsidRDefault="008A01A5" w:rsidP="006C458D">
      <w:pPr>
        <w:pStyle w:val="ListParagraph"/>
        <w:numPr>
          <w:ilvl w:val="0"/>
          <w:numId w:val="14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33603">
        <w:rPr>
          <w:rFonts w:asciiTheme="majorBidi" w:hAnsiTheme="majorBidi"/>
          <w:sz w:val="30"/>
          <w:szCs w:val="30"/>
          <w:cs/>
        </w:rPr>
        <w:t xml:space="preserve">หุ้นกู้ประเภทไม่ด้อยสิทธิ ไม่มีประกัน และมีผู้แทนผู้ถือหุ้นกู้ ทั้งหมด </w:t>
      </w:r>
      <w:r w:rsidR="00184BD3" w:rsidRPr="00B33603">
        <w:rPr>
          <w:rFonts w:asciiTheme="majorBidi" w:hAnsiTheme="majorBidi"/>
          <w:sz w:val="30"/>
          <w:szCs w:val="30"/>
        </w:rPr>
        <w:t>3</w:t>
      </w:r>
      <w:r w:rsidRPr="00B33603">
        <w:rPr>
          <w:rFonts w:asciiTheme="majorBidi" w:hAnsiTheme="majorBidi"/>
          <w:sz w:val="30"/>
          <w:szCs w:val="30"/>
          <w:cs/>
        </w:rPr>
        <w:t xml:space="preserve"> ชุด โดยมีมูลค่าที่ตราไว้หน่วยละ </w:t>
      </w:r>
      <w:r w:rsidR="00184BD3" w:rsidRPr="00B33603">
        <w:rPr>
          <w:rFonts w:asciiTheme="majorBidi" w:hAnsiTheme="majorBidi"/>
          <w:sz w:val="30"/>
          <w:szCs w:val="30"/>
        </w:rPr>
        <w:t>1,000</w:t>
      </w:r>
      <w:r w:rsidRPr="00B33603">
        <w:rPr>
          <w:rFonts w:asciiTheme="majorBidi" w:hAnsiTheme="majorBidi"/>
          <w:sz w:val="30"/>
          <w:szCs w:val="30"/>
          <w:cs/>
        </w:rPr>
        <w:t xml:space="preserve"> บาท  มูลค่าที่ตราไว้รวมทั้งสิ้น</w:t>
      </w:r>
      <w:r w:rsidR="00184BD3" w:rsidRPr="00B33603">
        <w:rPr>
          <w:rFonts w:asciiTheme="majorBidi" w:hAnsiTheme="majorBidi" w:hint="cs"/>
          <w:sz w:val="30"/>
          <w:szCs w:val="30"/>
          <w:cs/>
        </w:rPr>
        <w:t xml:space="preserve"> </w:t>
      </w:r>
      <w:r w:rsidR="00184BD3" w:rsidRPr="00B33603">
        <w:rPr>
          <w:rFonts w:asciiTheme="majorBidi" w:hAnsiTheme="majorBidi"/>
          <w:sz w:val="30"/>
          <w:szCs w:val="30"/>
        </w:rPr>
        <w:t>8,000</w:t>
      </w:r>
      <w:r w:rsidRPr="00B33603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2BC514CC" w14:textId="1856F7CA" w:rsidR="007A1376" w:rsidRPr="00B33603" w:rsidRDefault="007A1376" w:rsidP="002B2C13">
      <w:pPr>
        <w:pStyle w:val="ListParagraph"/>
        <w:tabs>
          <w:tab w:val="decimal" w:pos="540"/>
        </w:tabs>
        <w:ind w:left="90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BB3F48" w14:textId="0F653AB7" w:rsidR="003559EF" w:rsidRPr="00B33603" w:rsidRDefault="00E1754A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B33603">
        <w:rPr>
          <w:rFonts w:hint="cs"/>
          <w:lang w:val="en-GB"/>
        </w:rPr>
        <w:tab/>
      </w:r>
      <w:r w:rsidR="00F90E4A" w:rsidRPr="00B33603">
        <w:rPr>
          <w:rFonts w:hint="cs"/>
          <w:lang w:val="en-GB"/>
        </w:rPr>
        <w:tab/>
      </w:r>
      <w:r w:rsidR="002C7564" w:rsidRPr="00B33603">
        <w:rPr>
          <w:rFonts w:hint="cs"/>
          <w:cs/>
          <w:lang w:val="en-GB"/>
        </w:rPr>
        <w:t>ภายใต้ข้อกำหนดว่าด้วยสิทธิและหน้าที่ของผู้ออกหุ้นกู้</w:t>
      </w:r>
      <w:r w:rsidR="002C7564" w:rsidRPr="00B33603">
        <w:rPr>
          <w:rFonts w:hint="cs"/>
          <w:lang w:val="en-GB"/>
        </w:rPr>
        <w:t> </w:t>
      </w:r>
      <w:r w:rsidR="002C7564" w:rsidRPr="00B33603">
        <w:rPr>
          <w:rFonts w:hint="cs"/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1953B593" w14:textId="163AA8F3" w:rsidR="00231DEB" w:rsidRPr="00B33603" w:rsidRDefault="00C9644D" w:rsidP="00C9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  <w:lang w:val="en-GB"/>
        </w:rPr>
      </w:pPr>
      <w:r w:rsidRPr="00B33603">
        <w:rPr>
          <w:cs/>
          <w:lang w:val="en-GB"/>
        </w:rPr>
        <w:tab/>
      </w:r>
    </w:p>
    <w:p w14:paraId="4267D372" w14:textId="4230D224" w:rsidR="007D5445" w:rsidRPr="00B33603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B33603">
        <w:rPr>
          <w:rFonts w:hint="cs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184BD3" w:rsidRPr="00B33603">
        <w:t>31</w:t>
      </w:r>
      <w:r w:rsidRPr="00B33603">
        <w:rPr>
          <w:rFonts w:hint="cs"/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B33603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B33603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B33603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B33603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B33603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D5280" w:rsidRPr="00B33603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5DC519DF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38" w:type="dxa"/>
          </w:tcPr>
          <w:p w14:paraId="6606CB3C" w14:textId="2540DB3D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237" w:type="dxa"/>
          </w:tcPr>
          <w:p w14:paraId="2DAF9B6F" w14:textId="6374BCAC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38" w:type="dxa"/>
          </w:tcPr>
          <w:p w14:paraId="44EAB49C" w14:textId="41DB69B5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110BE6" w:rsidRPr="00B33603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B33603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B33603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280" w:rsidRPr="00B33603" w14:paraId="15FAAD96" w14:textId="77777777" w:rsidTr="00A41ACC">
        <w:tc>
          <w:tcPr>
            <w:tcW w:w="4230" w:type="dxa"/>
          </w:tcPr>
          <w:p w14:paraId="383C380D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3EAD4923" w:rsidR="001D5280" w:rsidRPr="00B33603" w:rsidRDefault="00257FF4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</w:t>
            </w:r>
            <w:r w:rsidR="006D6169" w:rsidRPr="00B33603">
              <w:t>2</w:t>
            </w:r>
            <w:r w:rsidRPr="00B33603">
              <w:t>,</w:t>
            </w:r>
            <w:r w:rsidR="006D6169" w:rsidRPr="00B33603">
              <w:t>753</w:t>
            </w:r>
          </w:p>
        </w:tc>
        <w:tc>
          <w:tcPr>
            <w:tcW w:w="1238" w:type="dxa"/>
          </w:tcPr>
          <w:p w14:paraId="03795BDF" w14:textId="54249618" w:rsidR="001D5280" w:rsidRPr="00B33603" w:rsidRDefault="002D3E48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21</w:t>
            </w:r>
            <w:r w:rsidR="001D5280" w:rsidRPr="00B33603">
              <w:t>,</w:t>
            </w:r>
            <w:r w:rsidRPr="00B33603">
              <w:t>927</w:t>
            </w:r>
          </w:p>
        </w:tc>
        <w:tc>
          <w:tcPr>
            <w:tcW w:w="1237" w:type="dxa"/>
          </w:tcPr>
          <w:p w14:paraId="61C63295" w14:textId="53509895" w:rsidR="001D5280" w:rsidRPr="00B33603" w:rsidRDefault="00E246D8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8" w:type="dxa"/>
          </w:tcPr>
          <w:p w14:paraId="0B8F5D4B" w14:textId="77777777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1D5280" w:rsidRPr="00B33603" w14:paraId="4937EEFE" w14:textId="77777777" w:rsidTr="00A41ACC">
        <w:tc>
          <w:tcPr>
            <w:tcW w:w="4230" w:type="dxa"/>
          </w:tcPr>
          <w:p w14:paraId="1049BDE4" w14:textId="60756DE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7" w:type="dxa"/>
          </w:tcPr>
          <w:p w14:paraId="78068C52" w14:textId="2DBD0259" w:rsidR="001D5280" w:rsidRPr="00B33603" w:rsidRDefault="00BE5AD7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1,843</w:t>
            </w:r>
          </w:p>
        </w:tc>
        <w:tc>
          <w:tcPr>
            <w:tcW w:w="1238" w:type="dxa"/>
          </w:tcPr>
          <w:p w14:paraId="2E422458" w14:textId="293FD479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4,680</w:t>
            </w:r>
          </w:p>
        </w:tc>
        <w:tc>
          <w:tcPr>
            <w:tcW w:w="1237" w:type="dxa"/>
          </w:tcPr>
          <w:p w14:paraId="3A7915DE" w14:textId="55FA5FF9" w:rsidR="001D5280" w:rsidRPr="00B33603" w:rsidRDefault="00E246D8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238" w:type="dxa"/>
          </w:tcPr>
          <w:p w14:paraId="5248AD94" w14:textId="2FFD61B7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1D5280" w:rsidRPr="00B33603" w14:paraId="43116D2D" w14:textId="77777777" w:rsidTr="00A41ACC">
        <w:tc>
          <w:tcPr>
            <w:tcW w:w="4230" w:type="dxa"/>
          </w:tcPr>
          <w:p w14:paraId="5E9CB575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7DAD9F9F" w:rsidR="001D5280" w:rsidRPr="00B33603" w:rsidRDefault="006D6169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="00BE5AD7" w:rsidRPr="00B33603">
              <w:rPr>
                <w:b/>
                <w:bCs/>
              </w:rPr>
              <w:t>4</w:t>
            </w:r>
            <w:r w:rsidRPr="00B33603">
              <w:rPr>
                <w:b/>
                <w:bCs/>
              </w:rPr>
              <w:t>,</w:t>
            </w:r>
            <w:r w:rsidR="00BE5AD7" w:rsidRPr="00B33603">
              <w:rPr>
                <w:b/>
                <w:bCs/>
              </w:rPr>
              <w:t>596</w:t>
            </w:r>
          </w:p>
        </w:tc>
        <w:tc>
          <w:tcPr>
            <w:tcW w:w="1238" w:type="dxa"/>
          </w:tcPr>
          <w:p w14:paraId="7CDC3E54" w14:textId="482F582D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="002D3E48" w:rsidRPr="00B33603">
              <w:rPr>
                <w:b/>
                <w:bCs/>
              </w:rPr>
              <w:t>6</w:t>
            </w:r>
            <w:r w:rsidRPr="00B33603">
              <w:rPr>
                <w:b/>
                <w:bCs/>
              </w:rPr>
              <w:t>,</w:t>
            </w:r>
            <w:r w:rsidR="002D3E48" w:rsidRPr="00B33603">
              <w:rPr>
                <w:b/>
                <w:bCs/>
              </w:rPr>
              <w:t>607</w:t>
            </w:r>
          </w:p>
        </w:tc>
        <w:tc>
          <w:tcPr>
            <w:tcW w:w="1237" w:type="dxa"/>
          </w:tcPr>
          <w:p w14:paraId="285011C8" w14:textId="0140B71E" w:rsidR="001D5280" w:rsidRPr="00B33603" w:rsidRDefault="00E246D8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22C6E379" w14:textId="77777777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-</w:t>
            </w:r>
          </w:p>
        </w:tc>
      </w:tr>
    </w:tbl>
    <w:p w14:paraId="4BFACAD3" w14:textId="4C47ACD1" w:rsidR="00BC533A" w:rsidRPr="00B33603" w:rsidRDefault="00BC533A" w:rsidP="00354E46"/>
    <w:p w14:paraId="74BDB2ED" w14:textId="77777777" w:rsidR="00BC533A" w:rsidRPr="00B33603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33603">
        <w:br w:type="page"/>
      </w:r>
    </w:p>
    <w:p w14:paraId="56CE4103" w14:textId="25114E60" w:rsidR="00B75122" w:rsidRPr="00B33603" w:rsidRDefault="003E1256" w:rsidP="00B7512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เจ้าหนี้การค้าและ</w:t>
      </w:r>
      <w:r w:rsidR="004762B0"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</w:t>
      </w:r>
      <w:r w:rsidR="000A1B62"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หมุนเวียน</w:t>
      </w:r>
      <w:r w:rsidR="004762B0"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อื่น</w:t>
      </w:r>
    </w:p>
    <w:p w14:paraId="797ED401" w14:textId="77777777" w:rsidR="00FD19D4" w:rsidRPr="00B33603" w:rsidRDefault="00FD19D4" w:rsidP="00026EA9">
      <w:pPr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B33603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B33603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2B159B1" w14:textId="77777777" w:rsidR="00110BE6" w:rsidRPr="00B33603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B33603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B33603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341A" w:rsidRPr="00B33603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39523FB" w14:textId="77777777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3A2144D6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D5280"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674" w:type="pct"/>
          </w:tcPr>
          <w:p w14:paraId="20392228" w14:textId="15698024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D5280"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74" w:type="pct"/>
          </w:tcPr>
          <w:p w14:paraId="4AE02CC0" w14:textId="5266BF18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D5280"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673" w:type="pct"/>
          </w:tcPr>
          <w:p w14:paraId="1521A1E3" w14:textId="727CA0AD" w:rsidR="009A341A" w:rsidRPr="00B33603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D5280"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EB65AD" w:rsidRPr="00B33603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7E28E94" w14:textId="77777777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1256" w:rsidRPr="00B33603" w14:paraId="79271EB1" w14:textId="77777777" w:rsidTr="00A41ACC">
        <w:trPr>
          <w:trHeight w:val="408"/>
        </w:trPr>
        <w:tc>
          <w:tcPr>
            <w:tcW w:w="1772" w:type="pct"/>
          </w:tcPr>
          <w:p w14:paraId="16C7F71E" w14:textId="3CA9D1F0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3" w:type="pct"/>
          </w:tcPr>
          <w:p w14:paraId="10600727" w14:textId="611D861B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4EFF210F" w14:textId="3086B4B3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2CA417A3" w14:textId="351426B4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2E2BA43A" w14:textId="3ACF0ACC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73" w:type="pct"/>
            <w:vAlign w:val="bottom"/>
          </w:tcPr>
          <w:p w14:paraId="5B482102" w14:textId="2B213C54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3E1256" w:rsidRPr="00B33603" w14:paraId="485174C4" w14:textId="77777777" w:rsidTr="00A41ACC">
        <w:trPr>
          <w:trHeight w:val="408"/>
        </w:trPr>
        <w:tc>
          <w:tcPr>
            <w:tcW w:w="1772" w:type="pct"/>
          </w:tcPr>
          <w:p w14:paraId="79A10876" w14:textId="37ED75C7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31CE8B3B" w14:textId="53EFF3F1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74" w:type="pct"/>
            <w:vAlign w:val="bottom"/>
          </w:tcPr>
          <w:p w14:paraId="5BC033B8" w14:textId="385EA4A2" w:rsidR="003E1256" w:rsidRPr="00B33603" w:rsidRDefault="00B635DC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21</w:t>
            </w:r>
          </w:p>
        </w:tc>
        <w:tc>
          <w:tcPr>
            <w:tcW w:w="674" w:type="pct"/>
            <w:vAlign w:val="bottom"/>
          </w:tcPr>
          <w:p w14:paraId="778CF926" w14:textId="65838487" w:rsidR="003E1256" w:rsidRPr="00B33603" w:rsidRDefault="00D86F87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18</w:t>
            </w:r>
          </w:p>
        </w:tc>
        <w:tc>
          <w:tcPr>
            <w:tcW w:w="674" w:type="pct"/>
            <w:vAlign w:val="bottom"/>
          </w:tcPr>
          <w:p w14:paraId="763F28CD" w14:textId="4AECF99E" w:rsidR="003E1256" w:rsidRPr="00B33603" w:rsidRDefault="00500783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6,609</w:t>
            </w:r>
          </w:p>
        </w:tc>
        <w:tc>
          <w:tcPr>
            <w:tcW w:w="673" w:type="pct"/>
            <w:vAlign w:val="bottom"/>
          </w:tcPr>
          <w:p w14:paraId="700D465E" w14:textId="30DEFFEC" w:rsidR="003E1256" w:rsidRPr="00B33603" w:rsidRDefault="00D86F87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8,756</w:t>
            </w:r>
          </w:p>
        </w:tc>
      </w:tr>
      <w:tr w:rsidR="003E1256" w:rsidRPr="00B33603" w14:paraId="058BE970" w14:textId="77777777" w:rsidTr="00A41ACC">
        <w:trPr>
          <w:trHeight w:val="408"/>
        </w:trPr>
        <w:tc>
          <w:tcPr>
            <w:tcW w:w="1772" w:type="pct"/>
          </w:tcPr>
          <w:p w14:paraId="1FE588EF" w14:textId="2BCC33CD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</w:tcPr>
          <w:p w14:paraId="43C2FF68" w14:textId="77777777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ACD16AB" w14:textId="3FEF5511" w:rsidR="003E1256" w:rsidRPr="00B33603" w:rsidRDefault="00B635DC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</w:t>
            </w:r>
            <w:r w:rsidR="00E475EF" w:rsidRPr="00B33603">
              <w:rPr>
                <w:rFonts w:hint="cs"/>
                <w:cs/>
              </w:rPr>
              <w:t>2</w:t>
            </w:r>
            <w:r w:rsidRPr="00B33603">
              <w:t>,</w:t>
            </w:r>
            <w:r w:rsidR="00E475EF" w:rsidRPr="00B33603">
              <w:rPr>
                <w:rFonts w:hint="cs"/>
                <w:cs/>
              </w:rPr>
              <w:t>28</w:t>
            </w:r>
            <w:r w:rsidR="006A0AC2" w:rsidRPr="00B33603">
              <w:t>8</w:t>
            </w:r>
          </w:p>
        </w:tc>
        <w:tc>
          <w:tcPr>
            <w:tcW w:w="674" w:type="pct"/>
            <w:vAlign w:val="bottom"/>
          </w:tcPr>
          <w:p w14:paraId="18EB6874" w14:textId="31AB2811" w:rsidR="003E1256" w:rsidRPr="00B33603" w:rsidRDefault="00D86F87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19,648</w:t>
            </w:r>
          </w:p>
        </w:tc>
        <w:tc>
          <w:tcPr>
            <w:tcW w:w="674" w:type="pct"/>
            <w:vAlign w:val="bottom"/>
          </w:tcPr>
          <w:p w14:paraId="1A12E4D0" w14:textId="5AD2B5E7" w:rsidR="003E1256" w:rsidRPr="00B33603" w:rsidRDefault="00500783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2,740</w:t>
            </w:r>
          </w:p>
        </w:tc>
        <w:tc>
          <w:tcPr>
            <w:tcW w:w="673" w:type="pct"/>
            <w:vAlign w:val="bottom"/>
          </w:tcPr>
          <w:p w14:paraId="61E0BBA7" w14:textId="1B41F335" w:rsidR="003E1256" w:rsidRPr="00B33603" w:rsidRDefault="00D86F87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4,343</w:t>
            </w:r>
          </w:p>
        </w:tc>
      </w:tr>
      <w:tr w:rsidR="003E1256" w:rsidRPr="00B33603" w14:paraId="646A6BBB" w14:textId="77777777" w:rsidTr="00A41ACC">
        <w:trPr>
          <w:trHeight w:val="408"/>
        </w:trPr>
        <w:tc>
          <w:tcPr>
            <w:tcW w:w="1772" w:type="pct"/>
          </w:tcPr>
          <w:p w14:paraId="0F107D5B" w14:textId="4F695A2A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533" w:type="pct"/>
          </w:tcPr>
          <w:p w14:paraId="06A5BAD1" w14:textId="77777777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1EFCA497" w14:textId="3884B5F4" w:rsidR="003E1256" w:rsidRPr="00B33603" w:rsidRDefault="00B635DC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</w:t>
            </w:r>
            <w:r w:rsidR="00E475EF" w:rsidRPr="00B33603">
              <w:rPr>
                <w:rFonts w:hint="cs"/>
                <w:b/>
                <w:bCs/>
                <w:cs/>
              </w:rPr>
              <w:t>2</w:t>
            </w:r>
            <w:r w:rsidRPr="00B33603">
              <w:rPr>
                <w:b/>
                <w:bCs/>
              </w:rPr>
              <w:t>,</w:t>
            </w:r>
            <w:r w:rsidR="00E475EF" w:rsidRPr="00B33603">
              <w:rPr>
                <w:rFonts w:hint="cs"/>
                <w:b/>
                <w:bCs/>
                <w:cs/>
              </w:rPr>
              <w:t>309</w:t>
            </w:r>
          </w:p>
        </w:tc>
        <w:tc>
          <w:tcPr>
            <w:tcW w:w="674" w:type="pct"/>
            <w:vAlign w:val="bottom"/>
          </w:tcPr>
          <w:p w14:paraId="5D430554" w14:textId="6CCFCE83" w:rsidR="003E1256" w:rsidRPr="00B33603" w:rsidRDefault="00D86F87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19,666</w:t>
            </w:r>
          </w:p>
        </w:tc>
        <w:tc>
          <w:tcPr>
            <w:tcW w:w="674" w:type="pct"/>
            <w:vAlign w:val="bottom"/>
          </w:tcPr>
          <w:p w14:paraId="6F304480" w14:textId="2E6ABE92" w:rsidR="003E1256" w:rsidRPr="00B33603" w:rsidRDefault="00500783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9,349</w:t>
            </w:r>
          </w:p>
        </w:tc>
        <w:tc>
          <w:tcPr>
            <w:tcW w:w="673" w:type="pct"/>
            <w:vAlign w:val="bottom"/>
          </w:tcPr>
          <w:p w14:paraId="29C0CC4D" w14:textId="1BD1FBD3" w:rsidR="003E1256" w:rsidRPr="00B33603" w:rsidRDefault="00D86F87" w:rsidP="003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13,099</w:t>
            </w:r>
          </w:p>
        </w:tc>
      </w:tr>
      <w:tr w:rsidR="003E1256" w:rsidRPr="00B33603" w14:paraId="24BE6301" w14:textId="77777777" w:rsidTr="00A41ACC">
        <w:trPr>
          <w:trHeight w:val="408"/>
        </w:trPr>
        <w:tc>
          <w:tcPr>
            <w:tcW w:w="1772" w:type="pct"/>
          </w:tcPr>
          <w:p w14:paraId="2C3D4D6F" w14:textId="3F4D2D61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 w:rsidR="003F4319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533" w:type="pct"/>
          </w:tcPr>
          <w:p w14:paraId="46D0583E" w14:textId="77777777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41D60FDA" w14:textId="77777777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4C2AE30E" w14:textId="77777777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24556728" w14:textId="77777777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73" w:type="pct"/>
            <w:vAlign w:val="bottom"/>
          </w:tcPr>
          <w:p w14:paraId="7B631F8D" w14:textId="77777777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3E1256" w:rsidRPr="00B33603" w14:paraId="0C3ED698" w14:textId="77777777" w:rsidTr="00A41ACC">
        <w:trPr>
          <w:trHeight w:val="408"/>
        </w:trPr>
        <w:tc>
          <w:tcPr>
            <w:tcW w:w="1772" w:type="pct"/>
          </w:tcPr>
          <w:p w14:paraId="2C904488" w14:textId="2908100A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35A1E7D4" w14:textId="355C2979" w:rsidR="003E1256" w:rsidRPr="00B33603" w:rsidRDefault="003E1256" w:rsidP="003E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4" w:type="pct"/>
            <w:vAlign w:val="bottom"/>
          </w:tcPr>
          <w:p w14:paraId="1F47825D" w14:textId="60763EC9" w:rsidR="003E1256" w:rsidRPr="00B33603" w:rsidRDefault="00B635DC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151</w:t>
            </w:r>
          </w:p>
        </w:tc>
        <w:tc>
          <w:tcPr>
            <w:tcW w:w="674" w:type="pct"/>
            <w:vAlign w:val="bottom"/>
          </w:tcPr>
          <w:p w14:paraId="1560F52A" w14:textId="2BAFD8A1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99</w:t>
            </w:r>
          </w:p>
        </w:tc>
        <w:tc>
          <w:tcPr>
            <w:tcW w:w="674" w:type="pct"/>
            <w:vAlign w:val="bottom"/>
          </w:tcPr>
          <w:p w14:paraId="43AA1BC2" w14:textId="6D5A363D" w:rsidR="003E1256" w:rsidRPr="00B33603" w:rsidRDefault="00B635DC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400</w:t>
            </w:r>
          </w:p>
        </w:tc>
        <w:tc>
          <w:tcPr>
            <w:tcW w:w="673" w:type="pct"/>
            <w:vAlign w:val="bottom"/>
          </w:tcPr>
          <w:p w14:paraId="6FF7B099" w14:textId="141671E1" w:rsidR="003E1256" w:rsidRPr="00B33603" w:rsidRDefault="003E1256" w:rsidP="003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490</w:t>
            </w:r>
          </w:p>
        </w:tc>
      </w:tr>
      <w:tr w:rsidR="00A45FB3" w:rsidRPr="00B33603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51344A53" w:rsidR="00A45FB3" w:rsidRPr="00B33603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</w:tcPr>
          <w:p w14:paraId="391FA3E7" w14:textId="77777777" w:rsidR="00A45FB3" w:rsidRPr="00B33603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42850" w:rsidRPr="00B33603" w14:paraId="23CCE15E" w14:textId="77777777">
        <w:trPr>
          <w:trHeight w:val="408"/>
        </w:trPr>
        <w:tc>
          <w:tcPr>
            <w:tcW w:w="1772" w:type="pct"/>
          </w:tcPr>
          <w:p w14:paraId="25F824D2" w14:textId="47FDE46D" w:rsidR="00D42850" w:rsidRPr="00B33603" w:rsidRDefault="00D42850" w:rsidP="00D42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</w:tcPr>
          <w:p w14:paraId="3BA94CA7" w14:textId="77777777" w:rsidR="00D42850" w:rsidRPr="00B33603" w:rsidRDefault="00D42850" w:rsidP="00D42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68EE7DA1" w14:textId="50B8CAA6" w:rsidR="00D42850" w:rsidRPr="00B33603" w:rsidRDefault="00B635DC" w:rsidP="00D4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8,8</w:t>
            </w:r>
            <w:r w:rsidR="004C3047" w:rsidRPr="00B33603">
              <w:t>5</w:t>
            </w:r>
            <w:r w:rsidR="0060377C" w:rsidRPr="00B33603">
              <w:t>7</w:t>
            </w:r>
          </w:p>
        </w:tc>
        <w:tc>
          <w:tcPr>
            <w:tcW w:w="674" w:type="pct"/>
            <w:vAlign w:val="bottom"/>
          </w:tcPr>
          <w:p w14:paraId="205676F6" w14:textId="46C3CA8C" w:rsidR="00D42850" w:rsidRPr="00B33603" w:rsidRDefault="00D42850" w:rsidP="00D4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7,639</w:t>
            </w:r>
          </w:p>
        </w:tc>
        <w:tc>
          <w:tcPr>
            <w:tcW w:w="674" w:type="pct"/>
            <w:vAlign w:val="bottom"/>
          </w:tcPr>
          <w:p w14:paraId="301E7D4E" w14:textId="11430EB1" w:rsidR="00D42850" w:rsidRPr="00B33603" w:rsidRDefault="00B635DC" w:rsidP="00D4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560</w:t>
            </w:r>
          </w:p>
        </w:tc>
        <w:tc>
          <w:tcPr>
            <w:tcW w:w="673" w:type="pct"/>
            <w:vAlign w:val="bottom"/>
          </w:tcPr>
          <w:p w14:paraId="1CB9ED2F" w14:textId="6957F6EB" w:rsidR="00D42850" w:rsidRPr="00B33603" w:rsidRDefault="00D42850" w:rsidP="00D4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300</w:t>
            </w:r>
          </w:p>
        </w:tc>
      </w:tr>
      <w:tr w:rsidR="009E00DD" w:rsidRPr="00B33603" w14:paraId="4A4BDA73" w14:textId="77777777">
        <w:trPr>
          <w:trHeight w:val="408"/>
        </w:trPr>
        <w:tc>
          <w:tcPr>
            <w:tcW w:w="1772" w:type="pct"/>
          </w:tcPr>
          <w:p w14:paraId="3F444458" w14:textId="41E6A931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33" w:type="pct"/>
          </w:tcPr>
          <w:p w14:paraId="38FEBB90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F6E43C1" w14:textId="48F5918B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906</w:t>
            </w:r>
          </w:p>
        </w:tc>
        <w:tc>
          <w:tcPr>
            <w:tcW w:w="674" w:type="pct"/>
            <w:vAlign w:val="bottom"/>
          </w:tcPr>
          <w:p w14:paraId="6429FEAE" w14:textId="0FDD6C0C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643</w:t>
            </w:r>
          </w:p>
        </w:tc>
        <w:tc>
          <w:tcPr>
            <w:tcW w:w="674" w:type="pct"/>
          </w:tcPr>
          <w:p w14:paraId="3A1C4290" w14:textId="1476A5E4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73" w:type="pct"/>
            <w:vAlign w:val="bottom"/>
          </w:tcPr>
          <w:p w14:paraId="6932509F" w14:textId="66CF0655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</w:tr>
      <w:tr w:rsidR="009E00DD" w:rsidRPr="00B33603" w14:paraId="0E7AECEA" w14:textId="77777777">
        <w:trPr>
          <w:trHeight w:val="408"/>
        </w:trPr>
        <w:tc>
          <w:tcPr>
            <w:tcW w:w="1772" w:type="pct"/>
          </w:tcPr>
          <w:p w14:paraId="1ABB138B" w14:textId="7CF268FA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เจ้าหนี้ค่าบริการ</w:t>
            </w:r>
          </w:p>
        </w:tc>
        <w:tc>
          <w:tcPr>
            <w:tcW w:w="533" w:type="pct"/>
          </w:tcPr>
          <w:p w14:paraId="15E98048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9EB1A41" w14:textId="7AB22D09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638</w:t>
            </w:r>
          </w:p>
        </w:tc>
        <w:tc>
          <w:tcPr>
            <w:tcW w:w="674" w:type="pct"/>
            <w:vAlign w:val="bottom"/>
          </w:tcPr>
          <w:p w14:paraId="0B5B1020" w14:textId="2076B9F8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657</w:t>
            </w:r>
          </w:p>
        </w:tc>
        <w:tc>
          <w:tcPr>
            <w:tcW w:w="674" w:type="pct"/>
          </w:tcPr>
          <w:p w14:paraId="3F864D4E" w14:textId="05C910C6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74</w:t>
            </w:r>
          </w:p>
        </w:tc>
        <w:tc>
          <w:tcPr>
            <w:tcW w:w="673" w:type="pct"/>
            <w:vAlign w:val="bottom"/>
          </w:tcPr>
          <w:p w14:paraId="1E506D39" w14:textId="0D953FD1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88</w:t>
            </w:r>
          </w:p>
        </w:tc>
      </w:tr>
      <w:tr w:rsidR="009E00DD" w:rsidRPr="00B33603" w14:paraId="64F3C314" w14:textId="77777777">
        <w:trPr>
          <w:trHeight w:val="408"/>
        </w:trPr>
        <w:tc>
          <w:tcPr>
            <w:tcW w:w="1772" w:type="pct"/>
          </w:tcPr>
          <w:p w14:paraId="0CD903EA" w14:textId="12AAB444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</w:tcPr>
          <w:p w14:paraId="7C77F0D6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05F30DD" w14:textId="39D2446F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524</w:t>
            </w:r>
          </w:p>
        </w:tc>
        <w:tc>
          <w:tcPr>
            <w:tcW w:w="674" w:type="pct"/>
            <w:vAlign w:val="bottom"/>
          </w:tcPr>
          <w:p w14:paraId="7EE25025" w14:textId="529824D9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622</w:t>
            </w:r>
          </w:p>
        </w:tc>
        <w:tc>
          <w:tcPr>
            <w:tcW w:w="674" w:type="pct"/>
          </w:tcPr>
          <w:p w14:paraId="4B298EAE" w14:textId="31CA8076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249</w:t>
            </w:r>
          </w:p>
        </w:tc>
        <w:tc>
          <w:tcPr>
            <w:tcW w:w="673" w:type="pct"/>
            <w:vAlign w:val="bottom"/>
          </w:tcPr>
          <w:p w14:paraId="14539124" w14:textId="40AEEA5C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245</w:t>
            </w:r>
          </w:p>
        </w:tc>
      </w:tr>
      <w:tr w:rsidR="009E00DD" w:rsidRPr="00B33603" w14:paraId="58202940" w14:textId="77777777">
        <w:trPr>
          <w:trHeight w:val="408"/>
        </w:trPr>
        <w:tc>
          <w:tcPr>
            <w:tcW w:w="1772" w:type="pct"/>
          </w:tcPr>
          <w:p w14:paraId="566E3366" w14:textId="3002EA54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533" w:type="pct"/>
          </w:tcPr>
          <w:p w14:paraId="5CB6BF52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69D6A2E0" w14:textId="4FAE8F8B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46</w:t>
            </w:r>
            <w:r w:rsidR="0060377C" w:rsidRPr="00B33603">
              <w:t>3</w:t>
            </w:r>
          </w:p>
        </w:tc>
        <w:tc>
          <w:tcPr>
            <w:tcW w:w="674" w:type="pct"/>
            <w:vAlign w:val="bottom"/>
          </w:tcPr>
          <w:p w14:paraId="6A334F67" w14:textId="27299412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507</w:t>
            </w:r>
          </w:p>
        </w:tc>
        <w:tc>
          <w:tcPr>
            <w:tcW w:w="674" w:type="pct"/>
          </w:tcPr>
          <w:p w14:paraId="4D7A0F10" w14:textId="01224571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140</w:t>
            </w:r>
          </w:p>
        </w:tc>
        <w:tc>
          <w:tcPr>
            <w:tcW w:w="673" w:type="pct"/>
            <w:vAlign w:val="bottom"/>
          </w:tcPr>
          <w:p w14:paraId="5EA0C130" w14:textId="1ACEBDCB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103</w:t>
            </w:r>
          </w:p>
        </w:tc>
      </w:tr>
      <w:tr w:rsidR="009E00DD" w:rsidRPr="00B33603" w14:paraId="236CC00C" w14:textId="77777777">
        <w:trPr>
          <w:trHeight w:val="408"/>
        </w:trPr>
        <w:tc>
          <w:tcPr>
            <w:tcW w:w="1772" w:type="pct"/>
          </w:tcPr>
          <w:p w14:paraId="0475B2E5" w14:textId="1FC84C41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533" w:type="pct"/>
          </w:tcPr>
          <w:p w14:paraId="325CB3B0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9663F21" w14:textId="6B87F432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</w:t>
            </w:r>
            <w:r w:rsidR="0060377C" w:rsidRPr="00B33603">
              <w:t>83</w:t>
            </w:r>
          </w:p>
        </w:tc>
        <w:tc>
          <w:tcPr>
            <w:tcW w:w="674" w:type="pct"/>
            <w:vAlign w:val="bottom"/>
          </w:tcPr>
          <w:p w14:paraId="5290A6CF" w14:textId="53F78801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1,319</w:t>
            </w:r>
          </w:p>
        </w:tc>
        <w:tc>
          <w:tcPr>
            <w:tcW w:w="674" w:type="pct"/>
            <w:vAlign w:val="bottom"/>
          </w:tcPr>
          <w:p w14:paraId="125C3A87" w14:textId="5A29661A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214</w:t>
            </w:r>
          </w:p>
        </w:tc>
        <w:tc>
          <w:tcPr>
            <w:tcW w:w="673" w:type="pct"/>
            <w:vAlign w:val="bottom"/>
          </w:tcPr>
          <w:p w14:paraId="773E1306" w14:textId="013EE830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394</w:t>
            </w:r>
          </w:p>
        </w:tc>
      </w:tr>
      <w:tr w:rsidR="009E00DD" w:rsidRPr="00B33603" w14:paraId="70AA3D45" w14:textId="77777777">
        <w:trPr>
          <w:trHeight w:val="408"/>
        </w:trPr>
        <w:tc>
          <w:tcPr>
            <w:tcW w:w="1772" w:type="pct"/>
          </w:tcPr>
          <w:p w14:paraId="4FB11598" w14:textId="22DBB5DF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533" w:type="pct"/>
          </w:tcPr>
          <w:p w14:paraId="57965277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CE68ECD" w14:textId="083BEE16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330</w:t>
            </w:r>
          </w:p>
        </w:tc>
        <w:tc>
          <w:tcPr>
            <w:tcW w:w="674" w:type="pct"/>
            <w:vAlign w:val="bottom"/>
          </w:tcPr>
          <w:p w14:paraId="740113B4" w14:textId="106A623E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469</w:t>
            </w:r>
          </w:p>
        </w:tc>
        <w:tc>
          <w:tcPr>
            <w:tcW w:w="674" w:type="pct"/>
          </w:tcPr>
          <w:p w14:paraId="685DDA4C" w14:textId="30329637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305</w:t>
            </w:r>
          </w:p>
        </w:tc>
        <w:tc>
          <w:tcPr>
            <w:tcW w:w="673" w:type="pct"/>
            <w:vAlign w:val="bottom"/>
          </w:tcPr>
          <w:p w14:paraId="738C83D3" w14:textId="1083DF54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469</w:t>
            </w:r>
          </w:p>
        </w:tc>
      </w:tr>
      <w:tr w:rsidR="009E00DD" w:rsidRPr="00B33603" w14:paraId="7EE543C1" w14:textId="77777777">
        <w:trPr>
          <w:trHeight w:val="408"/>
        </w:trPr>
        <w:tc>
          <w:tcPr>
            <w:tcW w:w="1772" w:type="pct"/>
          </w:tcPr>
          <w:p w14:paraId="3E5B5E97" w14:textId="6E3EE461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533" w:type="pct"/>
          </w:tcPr>
          <w:p w14:paraId="5248924F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4521B72B" w14:textId="7CB00CEA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294</w:t>
            </w:r>
          </w:p>
        </w:tc>
        <w:tc>
          <w:tcPr>
            <w:tcW w:w="674" w:type="pct"/>
            <w:vAlign w:val="bottom"/>
          </w:tcPr>
          <w:p w14:paraId="397CB7A0" w14:textId="160F07A0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262</w:t>
            </w:r>
          </w:p>
        </w:tc>
        <w:tc>
          <w:tcPr>
            <w:tcW w:w="674" w:type="pct"/>
          </w:tcPr>
          <w:p w14:paraId="009D4826" w14:textId="26C6C5F1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73" w:type="pct"/>
            <w:vAlign w:val="bottom"/>
          </w:tcPr>
          <w:p w14:paraId="2CE5972C" w14:textId="2F32E610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9E00DD" w:rsidRPr="00B33603" w14:paraId="09406E0F" w14:textId="77777777">
        <w:trPr>
          <w:trHeight w:val="408"/>
        </w:trPr>
        <w:tc>
          <w:tcPr>
            <w:tcW w:w="1772" w:type="pct"/>
          </w:tcPr>
          <w:p w14:paraId="0E87E2AF" w14:textId="495D4052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533" w:type="pct"/>
          </w:tcPr>
          <w:p w14:paraId="0E10016F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713B919" w14:textId="0A4C6743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rPr>
                <w:rFonts w:hint="cs"/>
                <w:cs/>
              </w:rPr>
              <w:t>291</w:t>
            </w:r>
          </w:p>
        </w:tc>
        <w:tc>
          <w:tcPr>
            <w:tcW w:w="674" w:type="pct"/>
            <w:vAlign w:val="bottom"/>
          </w:tcPr>
          <w:p w14:paraId="6AB0A947" w14:textId="566F89E4" w:rsidR="009E00DD" w:rsidRPr="00B33603" w:rsidRDefault="009E00DD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229</w:t>
            </w:r>
          </w:p>
        </w:tc>
        <w:tc>
          <w:tcPr>
            <w:tcW w:w="674" w:type="pct"/>
          </w:tcPr>
          <w:p w14:paraId="165B07A6" w14:textId="32A4652D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73" w:type="pct"/>
            <w:vAlign w:val="bottom"/>
          </w:tcPr>
          <w:p w14:paraId="3D4132A3" w14:textId="4EB0BEF7" w:rsidR="009E00DD" w:rsidRPr="00B33603" w:rsidRDefault="008B2269" w:rsidP="009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</w:tr>
      <w:tr w:rsidR="009E00DD" w:rsidRPr="00B33603" w14:paraId="5B5C93D3" w14:textId="77777777">
        <w:trPr>
          <w:trHeight w:val="408"/>
        </w:trPr>
        <w:tc>
          <w:tcPr>
            <w:tcW w:w="1772" w:type="pct"/>
          </w:tcPr>
          <w:p w14:paraId="6425DFB7" w14:textId="148D1015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</w:tcPr>
          <w:p w14:paraId="1C0467BE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00CABF4" w14:textId="3773A51A" w:rsidR="009E00DD" w:rsidRPr="00B33603" w:rsidRDefault="009E00DD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1,</w:t>
            </w:r>
            <w:r w:rsidR="002E0C22" w:rsidRPr="00B33603">
              <w:t>3</w:t>
            </w:r>
            <w:r w:rsidR="0060377C" w:rsidRPr="00B33603">
              <w:t>03</w:t>
            </w:r>
          </w:p>
        </w:tc>
        <w:tc>
          <w:tcPr>
            <w:tcW w:w="674" w:type="pct"/>
            <w:vAlign w:val="bottom"/>
          </w:tcPr>
          <w:p w14:paraId="312D97DE" w14:textId="74B7A366" w:rsidR="009E00DD" w:rsidRPr="00B33603" w:rsidRDefault="002E0C22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</w:t>
            </w:r>
            <w:r w:rsidR="009E00DD" w:rsidRPr="00B33603">
              <w:t>,</w:t>
            </w:r>
            <w:r w:rsidRPr="00B33603">
              <w:t>140</w:t>
            </w:r>
          </w:p>
        </w:tc>
        <w:tc>
          <w:tcPr>
            <w:tcW w:w="674" w:type="pct"/>
          </w:tcPr>
          <w:p w14:paraId="3D27EC9A" w14:textId="0F53948D" w:rsidR="009E00DD" w:rsidRPr="00B33603" w:rsidRDefault="00926F9B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5</w:t>
            </w:r>
            <w:r w:rsidR="008B2269" w:rsidRPr="00B33603">
              <w:t>12</w:t>
            </w:r>
          </w:p>
        </w:tc>
        <w:tc>
          <w:tcPr>
            <w:tcW w:w="673" w:type="pct"/>
            <w:vAlign w:val="bottom"/>
          </w:tcPr>
          <w:p w14:paraId="3FAC9854" w14:textId="47C6CA79" w:rsidR="009E00DD" w:rsidRPr="00B33603" w:rsidRDefault="00926F9B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1,179</w:t>
            </w:r>
          </w:p>
        </w:tc>
      </w:tr>
      <w:tr w:rsidR="009E00DD" w:rsidRPr="00B33603" w14:paraId="1C217635" w14:textId="77777777" w:rsidTr="00A41ACC">
        <w:trPr>
          <w:trHeight w:val="408"/>
        </w:trPr>
        <w:tc>
          <w:tcPr>
            <w:tcW w:w="1772" w:type="pct"/>
          </w:tcPr>
          <w:p w14:paraId="0E7BC086" w14:textId="3FE3335E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533" w:type="pct"/>
          </w:tcPr>
          <w:p w14:paraId="3C958DA0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0670EC3" w14:textId="33BDAD08" w:rsidR="009E00DD" w:rsidRPr="00B33603" w:rsidRDefault="009E00DD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14</w:t>
            </w:r>
            <w:r w:rsidRPr="00B33603">
              <w:rPr>
                <w:b/>
                <w:bCs/>
              </w:rPr>
              <w:t>,140</w:t>
            </w:r>
          </w:p>
        </w:tc>
        <w:tc>
          <w:tcPr>
            <w:tcW w:w="674" w:type="pct"/>
            <w:vAlign w:val="bottom"/>
          </w:tcPr>
          <w:p w14:paraId="1CAE2E4D" w14:textId="0F6F98BE" w:rsidR="009E00DD" w:rsidRPr="00B33603" w:rsidRDefault="009E00DD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14,586</w:t>
            </w:r>
          </w:p>
        </w:tc>
        <w:tc>
          <w:tcPr>
            <w:tcW w:w="674" w:type="pct"/>
            <w:vAlign w:val="bottom"/>
          </w:tcPr>
          <w:p w14:paraId="6133032E" w14:textId="761AB864" w:rsidR="009E00DD" w:rsidRPr="00B33603" w:rsidRDefault="009E00DD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2,454</w:t>
            </w:r>
          </w:p>
        </w:tc>
        <w:tc>
          <w:tcPr>
            <w:tcW w:w="673" w:type="pct"/>
            <w:vAlign w:val="bottom"/>
          </w:tcPr>
          <w:p w14:paraId="7D0DF94A" w14:textId="4743792E" w:rsidR="009E00DD" w:rsidRPr="00B33603" w:rsidRDefault="009E00DD" w:rsidP="009E00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3,268</w:t>
            </w:r>
          </w:p>
        </w:tc>
      </w:tr>
      <w:tr w:rsidR="009E00DD" w:rsidRPr="00B33603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1CD28974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33" w:type="pct"/>
          </w:tcPr>
          <w:p w14:paraId="55679548" w14:textId="77777777" w:rsidR="009E00DD" w:rsidRPr="00B33603" w:rsidRDefault="009E00DD" w:rsidP="009E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7EE5EBC4" w:rsidR="009E00DD" w:rsidRPr="00B33603" w:rsidRDefault="009E00DD" w:rsidP="009E00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  <w:r w:rsidRPr="00B33603">
              <w:rPr>
                <w:rFonts w:hint="cs"/>
                <w:b/>
                <w:bCs/>
                <w:cs/>
              </w:rPr>
              <w:t>6</w:t>
            </w:r>
            <w:r w:rsidRPr="00B33603">
              <w:rPr>
                <w:b/>
                <w:bCs/>
              </w:rPr>
              <w:t>,</w:t>
            </w:r>
            <w:r w:rsidRPr="00B33603">
              <w:rPr>
                <w:rFonts w:hint="cs"/>
                <w:b/>
                <w:bCs/>
                <w:cs/>
              </w:rPr>
              <w:t>4</w:t>
            </w:r>
            <w:r w:rsidRPr="00B33603">
              <w:rPr>
                <w:b/>
                <w:bCs/>
              </w:rPr>
              <w:t>4</w:t>
            </w:r>
            <w:r w:rsidRPr="00B33603">
              <w:rPr>
                <w:rFonts w:hint="cs"/>
                <w:b/>
                <w:bCs/>
                <w:cs/>
              </w:rPr>
              <w:t>9</w:t>
            </w:r>
          </w:p>
        </w:tc>
        <w:tc>
          <w:tcPr>
            <w:tcW w:w="674" w:type="pct"/>
            <w:vAlign w:val="bottom"/>
          </w:tcPr>
          <w:p w14:paraId="276FDAE3" w14:textId="49D59A6D" w:rsidR="009E00DD" w:rsidRPr="00B33603" w:rsidRDefault="009E00DD" w:rsidP="009E00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34,252</w:t>
            </w:r>
          </w:p>
        </w:tc>
        <w:tc>
          <w:tcPr>
            <w:tcW w:w="674" w:type="pct"/>
            <w:vAlign w:val="bottom"/>
          </w:tcPr>
          <w:p w14:paraId="092D08E4" w14:textId="2743E658" w:rsidR="009E00DD" w:rsidRPr="00B33603" w:rsidRDefault="009E00DD" w:rsidP="009E00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11,803</w:t>
            </w:r>
          </w:p>
        </w:tc>
        <w:tc>
          <w:tcPr>
            <w:tcW w:w="673" w:type="pct"/>
            <w:vAlign w:val="bottom"/>
          </w:tcPr>
          <w:p w14:paraId="1FBAD5D1" w14:textId="19BC8FF3" w:rsidR="009E00DD" w:rsidRPr="00B33603" w:rsidRDefault="009E00DD" w:rsidP="009E00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16,367</w:t>
            </w:r>
          </w:p>
        </w:tc>
      </w:tr>
    </w:tbl>
    <w:p w14:paraId="3D7727EB" w14:textId="77777777" w:rsidR="00DB6DCD" w:rsidRPr="00B33603" w:rsidRDefault="00DB6DCD" w:rsidP="00DB6DCD"/>
    <w:p w14:paraId="4D8BC940" w14:textId="77777777" w:rsidR="003E1256" w:rsidRPr="00B33603" w:rsidRDefault="003E1256" w:rsidP="00DB6DCD"/>
    <w:p w14:paraId="52B8F252" w14:textId="77777777" w:rsidR="003E1256" w:rsidRPr="00B33603" w:rsidRDefault="003E1256" w:rsidP="00DB6DCD"/>
    <w:p w14:paraId="3D5B0880" w14:textId="77777777" w:rsidR="003E1256" w:rsidRPr="00B33603" w:rsidRDefault="003E1256" w:rsidP="00DB6DCD"/>
    <w:p w14:paraId="11733E17" w14:textId="77777777" w:rsidR="003E1256" w:rsidRPr="00B33603" w:rsidRDefault="003E1256" w:rsidP="00DB6DCD"/>
    <w:p w14:paraId="5FF7D9FB" w14:textId="77777777" w:rsidR="003E1256" w:rsidRPr="00B33603" w:rsidRDefault="003E1256" w:rsidP="00DB6DCD"/>
    <w:p w14:paraId="37680201" w14:textId="77777777" w:rsidR="003E1256" w:rsidRPr="00B33603" w:rsidRDefault="003E1256" w:rsidP="00DB6DCD"/>
    <w:p w14:paraId="01F1C12E" w14:textId="77777777" w:rsidR="008F18DE" w:rsidRPr="00B33603" w:rsidRDefault="008F18DE" w:rsidP="00DB6DCD"/>
    <w:p w14:paraId="4903757C" w14:textId="3FB9296E" w:rsidR="000E6E6F" w:rsidRPr="00B33603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ประมาณการหนี้สินสำหรับ</w:t>
      </w: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030252DB" w14:textId="77777777" w:rsidR="00FD19D4" w:rsidRPr="00B33603" w:rsidRDefault="00FD19D4" w:rsidP="00026EA9">
      <w:pPr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B33603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B33603" w:rsidRDefault="00784329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B33603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B33603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D5280" w:rsidRPr="00B33603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59C26285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95" w:type="dxa"/>
          </w:tcPr>
          <w:p w14:paraId="5D5562D7" w14:textId="71983CAD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95" w:type="dxa"/>
          </w:tcPr>
          <w:p w14:paraId="2FBDBB15" w14:textId="1936ADD5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95" w:type="dxa"/>
          </w:tcPr>
          <w:p w14:paraId="1CBEDA77" w14:textId="59637CDD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EB65AD" w:rsidRPr="00B33603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B33603" w14:paraId="60012D6A" w14:textId="77777777" w:rsidTr="00A41ACC">
        <w:tc>
          <w:tcPr>
            <w:tcW w:w="3600" w:type="dxa"/>
          </w:tcPr>
          <w:p w14:paraId="3C271214" w14:textId="77777777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B33603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B33603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F16A05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B33603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1D5280" w:rsidRPr="00B33603" w14:paraId="1C65C3C7" w14:textId="77777777" w:rsidTr="00A41ACC">
        <w:tc>
          <w:tcPr>
            <w:tcW w:w="3600" w:type="dxa"/>
          </w:tcPr>
          <w:p w14:paraId="24CC8A82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0E784AA1" w:rsidR="001D5280" w:rsidRPr="00B33603" w:rsidRDefault="006A38C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4,38</w:t>
            </w:r>
            <w:r w:rsidR="0099132C" w:rsidRPr="00B33603">
              <w:t>7</w:t>
            </w:r>
          </w:p>
        </w:tc>
        <w:tc>
          <w:tcPr>
            <w:tcW w:w="1395" w:type="dxa"/>
            <w:vAlign w:val="bottom"/>
          </w:tcPr>
          <w:p w14:paraId="1D9927DA" w14:textId="4A7EB148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4,297</w:t>
            </w:r>
          </w:p>
        </w:tc>
        <w:tc>
          <w:tcPr>
            <w:tcW w:w="1395" w:type="dxa"/>
            <w:vAlign w:val="bottom"/>
          </w:tcPr>
          <w:p w14:paraId="179A9AE8" w14:textId="407E2A84" w:rsidR="001D5280" w:rsidRPr="00B33603" w:rsidRDefault="006C3ABF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2,303</w:t>
            </w:r>
          </w:p>
        </w:tc>
        <w:tc>
          <w:tcPr>
            <w:tcW w:w="1395" w:type="dxa"/>
            <w:vAlign w:val="bottom"/>
          </w:tcPr>
          <w:p w14:paraId="21357F6A" w14:textId="4A90974A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2,229</w:t>
            </w:r>
          </w:p>
        </w:tc>
      </w:tr>
      <w:tr w:rsidR="001D5280" w:rsidRPr="00B33603" w14:paraId="3EA9CEF8" w14:textId="77777777" w:rsidTr="00A41ACC">
        <w:tc>
          <w:tcPr>
            <w:tcW w:w="3600" w:type="dxa"/>
          </w:tcPr>
          <w:p w14:paraId="07145A99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526E1A14" w:rsidR="001D5280" w:rsidRPr="00B33603" w:rsidRDefault="006A38C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1,73</w:t>
            </w:r>
            <w:r w:rsidR="0099132C" w:rsidRPr="00B33603">
              <w:t>2</w:t>
            </w:r>
          </w:p>
        </w:tc>
        <w:tc>
          <w:tcPr>
            <w:tcW w:w="1395" w:type="dxa"/>
            <w:vAlign w:val="bottom"/>
          </w:tcPr>
          <w:p w14:paraId="7F4FD5B8" w14:textId="753A0157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1,694</w:t>
            </w:r>
          </w:p>
        </w:tc>
        <w:tc>
          <w:tcPr>
            <w:tcW w:w="1395" w:type="dxa"/>
            <w:vAlign w:val="bottom"/>
          </w:tcPr>
          <w:p w14:paraId="34C6DD92" w14:textId="44B22153" w:rsidR="001D5280" w:rsidRPr="00B33603" w:rsidRDefault="006C3ABF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818</w:t>
            </w:r>
          </w:p>
        </w:tc>
        <w:tc>
          <w:tcPr>
            <w:tcW w:w="1395" w:type="dxa"/>
            <w:vAlign w:val="bottom"/>
          </w:tcPr>
          <w:p w14:paraId="4C2EE8E7" w14:textId="6C7E1523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751</w:t>
            </w:r>
          </w:p>
        </w:tc>
      </w:tr>
      <w:tr w:rsidR="001D5280" w:rsidRPr="00B33603" w14:paraId="0778814A" w14:textId="77777777" w:rsidTr="00A41ACC">
        <w:tc>
          <w:tcPr>
            <w:tcW w:w="3600" w:type="dxa"/>
          </w:tcPr>
          <w:p w14:paraId="1375CCE6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5F425A7C" w:rsidR="001D5280" w:rsidRPr="00B33603" w:rsidRDefault="006A38C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6,11</w:t>
            </w:r>
            <w:r w:rsidR="0099132C" w:rsidRPr="00B33603">
              <w:rPr>
                <w:b/>
                <w:bCs/>
              </w:rPr>
              <w:t>9</w:t>
            </w:r>
          </w:p>
        </w:tc>
        <w:tc>
          <w:tcPr>
            <w:tcW w:w="1395" w:type="dxa"/>
            <w:vAlign w:val="bottom"/>
          </w:tcPr>
          <w:p w14:paraId="6FB7238C" w14:textId="2B08C8B6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5FDBB1FC" w14:textId="0D869D44" w:rsidR="001D5280" w:rsidRPr="00B33603" w:rsidRDefault="006C3ABF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3,121</w:t>
            </w:r>
          </w:p>
        </w:tc>
        <w:tc>
          <w:tcPr>
            <w:tcW w:w="1395" w:type="dxa"/>
            <w:vAlign w:val="bottom"/>
          </w:tcPr>
          <w:p w14:paraId="0A4801C4" w14:textId="53250672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2,980</w:t>
            </w:r>
          </w:p>
        </w:tc>
      </w:tr>
      <w:tr w:rsidR="00B95F84" w:rsidRPr="00B33603" w14:paraId="6AC5B488" w14:textId="77777777" w:rsidTr="00A41ACC">
        <w:tc>
          <w:tcPr>
            <w:tcW w:w="3600" w:type="dxa"/>
          </w:tcPr>
          <w:p w14:paraId="3504B97E" w14:textId="56C22DF6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E3EF9A6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0FC3177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6028C1B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1D5280" w:rsidRPr="00B33603" w14:paraId="555DC769" w14:textId="77777777" w:rsidTr="00AF7396">
        <w:tc>
          <w:tcPr>
            <w:tcW w:w="3600" w:type="dxa"/>
          </w:tcPr>
          <w:p w14:paraId="6610B981" w14:textId="3F30DA5B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0AFD6EBC" w:rsidR="001D5280" w:rsidRPr="00B33603" w:rsidRDefault="0099132C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3FD5BCE4" w14:textId="5A907919" w:rsidR="001D5280" w:rsidRPr="00B33603" w:rsidRDefault="0099132C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05BC44D5" w14:textId="004BF952" w:rsidR="001D5280" w:rsidRPr="00B33603" w:rsidRDefault="006C3ABF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22A9563B" w14:textId="6FBDEECC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</w:tr>
      <w:tr w:rsidR="001D5280" w:rsidRPr="00B33603" w14:paraId="24A6F410" w14:textId="77777777" w:rsidTr="00AF7396">
        <w:tc>
          <w:tcPr>
            <w:tcW w:w="3600" w:type="dxa"/>
          </w:tcPr>
          <w:p w14:paraId="09B7E6E8" w14:textId="7EBED344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3E183BB8" w:rsidR="001D5280" w:rsidRPr="00B33603" w:rsidRDefault="0099132C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6,119</w:t>
            </w:r>
          </w:p>
        </w:tc>
        <w:tc>
          <w:tcPr>
            <w:tcW w:w="1395" w:type="dxa"/>
            <w:vAlign w:val="bottom"/>
          </w:tcPr>
          <w:p w14:paraId="080CEC19" w14:textId="0B19CFFF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5,</w:t>
            </w:r>
            <w:r w:rsidR="0099132C" w:rsidRPr="00B33603">
              <w:t>991</w:t>
            </w:r>
          </w:p>
        </w:tc>
        <w:tc>
          <w:tcPr>
            <w:tcW w:w="1395" w:type="dxa"/>
            <w:vAlign w:val="bottom"/>
          </w:tcPr>
          <w:p w14:paraId="72CA408A" w14:textId="3CE47C55" w:rsidR="001D5280" w:rsidRPr="00B33603" w:rsidRDefault="006C3ABF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3,121</w:t>
            </w:r>
          </w:p>
        </w:tc>
        <w:tc>
          <w:tcPr>
            <w:tcW w:w="1395" w:type="dxa"/>
            <w:vAlign w:val="bottom"/>
          </w:tcPr>
          <w:p w14:paraId="541AD695" w14:textId="624850EC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2,980</w:t>
            </w:r>
          </w:p>
        </w:tc>
      </w:tr>
      <w:tr w:rsidR="001D5280" w:rsidRPr="00B33603" w14:paraId="04758405" w14:textId="77777777" w:rsidTr="00AF7396">
        <w:tc>
          <w:tcPr>
            <w:tcW w:w="3600" w:type="dxa"/>
          </w:tcPr>
          <w:p w14:paraId="33EDCCCD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23371174" w:rsidR="001D5280" w:rsidRPr="00B33603" w:rsidRDefault="006A38C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6,11</w:t>
            </w:r>
            <w:r w:rsidR="0099132C" w:rsidRPr="00B33603">
              <w:rPr>
                <w:b/>
                <w:bCs/>
              </w:rPr>
              <w:t>9</w:t>
            </w:r>
          </w:p>
        </w:tc>
        <w:tc>
          <w:tcPr>
            <w:tcW w:w="1395" w:type="dxa"/>
            <w:vAlign w:val="bottom"/>
          </w:tcPr>
          <w:p w14:paraId="77636D57" w14:textId="6231E7A4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3C669805" w14:textId="74D28DDC" w:rsidR="001D5280" w:rsidRPr="00B33603" w:rsidRDefault="006C3ABF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3,121</w:t>
            </w:r>
          </w:p>
        </w:tc>
        <w:tc>
          <w:tcPr>
            <w:tcW w:w="1395" w:type="dxa"/>
            <w:vAlign w:val="bottom"/>
          </w:tcPr>
          <w:p w14:paraId="46E2C392" w14:textId="08464739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2,980</w:t>
            </w:r>
          </w:p>
        </w:tc>
      </w:tr>
      <w:tr w:rsidR="00B95F84" w:rsidRPr="00B33603" w14:paraId="3E61CF88" w14:textId="77777777" w:rsidTr="00A41ACC">
        <w:tc>
          <w:tcPr>
            <w:tcW w:w="3600" w:type="dxa"/>
          </w:tcPr>
          <w:p w14:paraId="3159BAC1" w14:textId="77777777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B95F84" w:rsidRPr="00B33603" w14:paraId="109BC618" w14:textId="77777777" w:rsidTr="00A41ACC">
        <w:tc>
          <w:tcPr>
            <w:tcW w:w="3600" w:type="dxa"/>
          </w:tcPr>
          <w:p w14:paraId="3DABC59C" w14:textId="786B0B4F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DFDC03B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AC4618A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ADECE43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95F84" w:rsidRPr="00B33603" w14:paraId="261CAF0A" w14:textId="77777777" w:rsidTr="00A41ACC">
        <w:tc>
          <w:tcPr>
            <w:tcW w:w="3600" w:type="dxa"/>
          </w:tcPr>
          <w:p w14:paraId="430B53D2" w14:textId="77777777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AFB9EBC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0593E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08A7D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95F84" w:rsidRPr="00B33603" w14:paraId="5AB20EAB" w14:textId="77777777" w:rsidTr="00A41ACC">
        <w:tc>
          <w:tcPr>
            <w:tcW w:w="3600" w:type="dxa"/>
          </w:tcPr>
          <w:p w14:paraId="3573DFBC" w14:textId="77777777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F33B76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53D1F7E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4EE07E8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1D5280" w:rsidRPr="00B33603" w14:paraId="222045C0" w14:textId="77777777" w:rsidTr="00A41ACC">
        <w:tc>
          <w:tcPr>
            <w:tcW w:w="3600" w:type="dxa"/>
          </w:tcPr>
          <w:p w14:paraId="7BE9A995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3AFF1BBE" w:rsidR="001D5280" w:rsidRPr="00B33603" w:rsidRDefault="006A38C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325</w:t>
            </w:r>
          </w:p>
        </w:tc>
        <w:tc>
          <w:tcPr>
            <w:tcW w:w="1395" w:type="dxa"/>
            <w:vAlign w:val="bottom"/>
          </w:tcPr>
          <w:p w14:paraId="181AA9A2" w14:textId="024FC4C6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370</w:t>
            </w:r>
          </w:p>
        </w:tc>
        <w:tc>
          <w:tcPr>
            <w:tcW w:w="1395" w:type="dxa"/>
            <w:vAlign w:val="bottom"/>
          </w:tcPr>
          <w:p w14:paraId="51EA60C0" w14:textId="75DF3DB5" w:rsidR="001D5280" w:rsidRPr="00B33603" w:rsidRDefault="00EC15A6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16</w:t>
            </w:r>
            <w:r w:rsidR="00CD62F7" w:rsidRPr="00B33603">
              <w:t>6</w:t>
            </w:r>
          </w:p>
        </w:tc>
        <w:tc>
          <w:tcPr>
            <w:tcW w:w="1395" w:type="dxa"/>
            <w:vAlign w:val="bottom"/>
          </w:tcPr>
          <w:p w14:paraId="278E88BB" w14:textId="48AC2122" w:rsidR="001D5280" w:rsidRPr="00B33603" w:rsidRDefault="001D5280" w:rsidP="001D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211</w:t>
            </w:r>
          </w:p>
        </w:tc>
      </w:tr>
      <w:tr w:rsidR="001D5280" w:rsidRPr="00B33603" w14:paraId="51F8A669" w14:textId="77777777" w:rsidTr="00A41ACC">
        <w:tc>
          <w:tcPr>
            <w:tcW w:w="3600" w:type="dxa"/>
          </w:tcPr>
          <w:p w14:paraId="4B20AC18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5F8CB089" w:rsidR="001D5280" w:rsidRPr="00B33603" w:rsidRDefault="006A38C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121</w:t>
            </w:r>
          </w:p>
        </w:tc>
        <w:tc>
          <w:tcPr>
            <w:tcW w:w="1395" w:type="dxa"/>
            <w:vAlign w:val="bottom"/>
          </w:tcPr>
          <w:p w14:paraId="5006DCFE" w14:textId="5AFCD402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133</w:t>
            </w:r>
          </w:p>
        </w:tc>
        <w:tc>
          <w:tcPr>
            <w:tcW w:w="1395" w:type="dxa"/>
            <w:vAlign w:val="bottom"/>
          </w:tcPr>
          <w:p w14:paraId="3258DA62" w14:textId="58785C83" w:rsidR="001D5280" w:rsidRPr="00B33603" w:rsidRDefault="00EC15A6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50</w:t>
            </w:r>
          </w:p>
        </w:tc>
        <w:tc>
          <w:tcPr>
            <w:tcW w:w="1395" w:type="dxa"/>
            <w:vAlign w:val="bottom"/>
          </w:tcPr>
          <w:p w14:paraId="15BEC0D7" w14:textId="490ED065" w:rsidR="001D5280" w:rsidRPr="00B33603" w:rsidRDefault="001D5280" w:rsidP="001D52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</w:t>
            </w:r>
          </w:p>
        </w:tc>
      </w:tr>
      <w:tr w:rsidR="001D5280" w:rsidRPr="00B33603" w14:paraId="5A9C7907" w14:textId="77777777" w:rsidTr="00A41ACC">
        <w:tc>
          <w:tcPr>
            <w:tcW w:w="3600" w:type="dxa"/>
          </w:tcPr>
          <w:p w14:paraId="4B14EDB9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7D0C7E25" w:rsidR="001D5280" w:rsidRPr="00B33603" w:rsidRDefault="006A38C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446</w:t>
            </w:r>
          </w:p>
        </w:tc>
        <w:tc>
          <w:tcPr>
            <w:tcW w:w="1395" w:type="dxa"/>
            <w:vAlign w:val="bottom"/>
          </w:tcPr>
          <w:p w14:paraId="3A525F85" w14:textId="36FBFB5F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503</w:t>
            </w:r>
          </w:p>
        </w:tc>
        <w:tc>
          <w:tcPr>
            <w:tcW w:w="1395" w:type="dxa"/>
            <w:vAlign w:val="bottom"/>
          </w:tcPr>
          <w:p w14:paraId="052749F6" w14:textId="4CD6EEF1" w:rsidR="001D5280" w:rsidRPr="00B33603" w:rsidRDefault="00EC15A6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21</w:t>
            </w:r>
            <w:r w:rsidR="00CD62F7" w:rsidRPr="00B33603">
              <w:rPr>
                <w:b/>
                <w:bCs/>
              </w:rPr>
              <w:t>6</w:t>
            </w:r>
          </w:p>
        </w:tc>
        <w:tc>
          <w:tcPr>
            <w:tcW w:w="1395" w:type="dxa"/>
            <w:vAlign w:val="bottom"/>
          </w:tcPr>
          <w:p w14:paraId="4F4D1146" w14:textId="343044EC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213</w:t>
            </w:r>
          </w:p>
        </w:tc>
      </w:tr>
      <w:tr w:rsidR="00A45FB3" w:rsidRPr="00B33603" w14:paraId="51FCE08A" w14:textId="77777777" w:rsidTr="00A41ACC">
        <w:tc>
          <w:tcPr>
            <w:tcW w:w="3600" w:type="dxa"/>
          </w:tcPr>
          <w:p w14:paraId="6A2E8A04" w14:textId="77777777" w:rsidR="00A45FB3" w:rsidRPr="00B33603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671A062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0229CC8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AE55B94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BF71C12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B33603" w14:paraId="106FB6FF" w14:textId="77777777" w:rsidTr="00A41ACC">
        <w:tc>
          <w:tcPr>
            <w:tcW w:w="3600" w:type="dxa"/>
          </w:tcPr>
          <w:p w14:paraId="5081A001" w14:textId="77777777" w:rsidR="00A45FB3" w:rsidRPr="00B33603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8CD98DF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26E6386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FECF495" w14:textId="77777777" w:rsidR="00A45FB3" w:rsidRPr="00B33603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1D5280" w:rsidRPr="00B33603" w14:paraId="4201D1DC" w14:textId="77777777" w:rsidTr="00A41ACC">
        <w:tc>
          <w:tcPr>
            <w:tcW w:w="3600" w:type="dxa"/>
          </w:tcPr>
          <w:p w14:paraId="28CC1753" w14:textId="6F710ACE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3B90326C" w:rsidR="001D5280" w:rsidRPr="00B33603" w:rsidRDefault="0099132C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</w:t>
            </w:r>
            <w:r w:rsidR="00C517DB" w:rsidRPr="00B33603">
              <w:t>19</w:t>
            </w:r>
            <w:r w:rsidRPr="00B33603">
              <w:t>)</w:t>
            </w:r>
          </w:p>
        </w:tc>
        <w:tc>
          <w:tcPr>
            <w:tcW w:w="1395" w:type="dxa"/>
            <w:vAlign w:val="bottom"/>
          </w:tcPr>
          <w:p w14:paraId="107D4C74" w14:textId="204D4798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(166)</w:t>
            </w:r>
          </w:p>
        </w:tc>
        <w:tc>
          <w:tcPr>
            <w:tcW w:w="1395" w:type="dxa"/>
            <w:vAlign w:val="bottom"/>
          </w:tcPr>
          <w:p w14:paraId="31EAA554" w14:textId="08DC2C02" w:rsidR="001D5280" w:rsidRPr="00B33603" w:rsidRDefault="00EC15A6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11D56148" w14:textId="43F14D63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26</w:t>
            </w:r>
          </w:p>
        </w:tc>
      </w:tr>
      <w:tr w:rsidR="001D5280" w:rsidRPr="00B33603" w14:paraId="1EEC91F3" w14:textId="77777777" w:rsidTr="00A41ACC">
        <w:tc>
          <w:tcPr>
            <w:tcW w:w="3600" w:type="dxa"/>
          </w:tcPr>
          <w:p w14:paraId="5ADCC26E" w14:textId="77777777" w:rsidR="001D5280" w:rsidRPr="00B33603" w:rsidRDefault="001D5280" w:rsidP="001D5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6DC6A929" w:rsidR="001D5280" w:rsidRPr="00B33603" w:rsidRDefault="0099132C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</w:t>
            </w:r>
            <w:r w:rsidR="00C517DB" w:rsidRPr="00B33603">
              <w:t>00</w:t>
            </w:r>
          </w:p>
        </w:tc>
        <w:tc>
          <w:tcPr>
            <w:tcW w:w="1395" w:type="dxa"/>
            <w:vAlign w:val="bottom"/>
          </w:tcPr>
          <w:p w14:paraId="63F38F9F" w14:textId="00074995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421</w:t>
            </w:r>
          </w:p>
        </w:tc>
        <w:tc>
          <w:tcPr>
            <w:tcW w:w="1395" w:type="dxa"/>
            <w:vAlign w:val="bottom"/>
          </w:tcPr>
          <w:p w14:paraId="11D9A759" w14:textId="4B70BCA9" w:rsidR="001D5280" w:rsidRPr="00B33603" w:rsidRDefault="00EC15A6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318</w:t>
            </w:r>
          </w:p>
        </w:tc>
        <w:tc>
          <w:tcPr>
            <w:tcW w:w="1395" w:type="dxa"/>
            <w:vAlign w:val="bottom"/>
          </w:tcPr>
          <w:p w14:paraId="65F5B9FA" w14:textId="768E2C86" w:rsidR="001D5280" w:rsidRPr="00B33603" w:rsidRDefault="001D5280" w:rsidP="001D52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318</w:t>
            </w:r>
          </w:p>
        </w:tc>
      </w:tr>
    </w:tbl>
    <w:p w14:paraId="2B4B7570" w14:textId="77777777" w:rsidR="00FD19D4" w:rsidRPr="00B33603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  <w:r w:rsidRPr="00B33603">
        <w:rPr>
          <w:b/>
          <w:bCs/>
          <w:i/>
          <w:iCs/>
          <w:cs/>
          <w:lang w:val="en-GB"/>
        </w:rPr>
        <w:br w:type="page"/>
      </w:r>
    </w:p>
    <w:p w14:paraId="676A19A2" w14:textId="6D92942D" w:rsidR="00A254F7" w:rsidRPr="00B33603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B33603">
        <w:rPr>
          <w:rFonts w:hint="cs"/>
          <w:b/>
          <w:bCs/>
          <w:i/>
          <w:iCs/>
          <w:cs/>
          <w:lang w:val="en-GB"/>
        </w:rPr>
        <w:lastRenderedPageBreak/>
        <w:t xml:space="preserve">โครงการผลประโยชน์ที่กำหนดไว้  </w:t>
      </w:r>
    </w:p>
    <w:p w14:paraId="6C66413A" w14:textId="77777777" w:rsidR="00A254F7" w:rsidRPr="00B33603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p w14:paraId="56E9CF48" w14:textId="73A627CC" w:rsidR="00A254F7" w:rsidRPr="00B33603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B33603">
        <w:rPr>
          <w:rFonts w:hint="cs"/>
          <w:cs/>
          <w:lang w:val="en-GB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F70136" w:rsidRPr="00B33603">
        <w:t>2541</w:t>
      </w:r>
      <w:r w:rsidRPr="00B33603">
        <w:rPr>
          <w:rFonts w:hint="cs"/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B33603">
        <w:rPr>
          <w:rFonts w:hint="cs"/>
          <w:cs/>
          <w:lang w:val="en-GB"/>
        </w:rPr>
        <w:t xml:space="preserve"> </w:t>
      </w:r>
      <w:r w:rsidRPr="00B33603">
        <w:rPr>
          <w:rFonts w:hint="cs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B33603">
        <w:rPr>
          <w:rFonts w:hint="cs"/>
          <w:lang w:val="en-GB"/>
        </w:rPr>
        <w:tab/>
      </w:r>
    </w:p>
    <w:p w14:paraId="72FFC7EF" w14:textId="77777777" w:rsidR="00102F63" w:rsidRPr="00B33603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15"/>
        <w:gridCol w:w="1395"/>
        <w:gridCol w:w="1395"/>
        <w:gridCol w:w="1395"/>
      </w:tblGrid>
      <w:tr w:rsidR="0083549F" w:rsidRPr="00B33603" w14:paraId="5481DE61" w14:textId="77777777" w:rsidTr="00FD19D4">
        <w:trPr>
          <w:tblHeader/>
        </w:trPr>
        <w:tc>
          <w:tcPr>
            <w:tcW w:w="3780" w:type="dxa"/>
          </w:tcPr>
          <w:p w14:paraId="21D23A16" w14:textId="3491CAC6" w:rsidR="0083549F" w:rsidRPr="00B33603" w:rsidRDefault="00AE12C1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2"/>
            <w:vAlign w:val="bottom"/>
          </w:tcPr>
          <w:p w14:paraId="190B1D9C" w14:textId="77777777" w:rsidR="0083549F" w:rsidRPr="00B33603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B33603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A5453" w:rsidRPr="00B33603" w14:paraId="0A3F6C25" w14:textId="77777777" w:rsidTr="00FD19D4">
        <w:trPr>
          <w:tblHeader/>
        </w:trPr>
        <w:tc>
          <w:tcPr>
            <w:tcW w:w="3780" w:type="dxa"/>
          </w:tcPr>
          <w:p w14:paraId="153D13CC" w14:textId="1FC5479C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15" w:type="dxa"/>
          </w:tcPr>
          <w:p w14:paraId="632D2371" w14:textId="68A48ACC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95" w:type="dxa"/>
          </w:tcPr>
          <w:p w14:paraId="55B597F1" w14:textId="077AD77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95" w:type="dxa"/>
          </w:tcPr>
          <w:p w14:paraId="3292D5FD" w14:textId="79774793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95" w:type="dxa"/>
          </w:tcPr>
          <w:p w14:paraId="462811CB" w14:textId="0F4469B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3549F" w:rsidRPr="00B33603" w14:paraId="78EEB717" w14:textId="77777777" w:rsidTr="00FD19D4">
        <w:trPr>
          <w:tblHeader/>
        </w:trPr>
        <w:tc>
          <w:tcPr>
            <w:tcW w:w="3780" w:type="dxa"/>
          </w:tcPr>
          <w:p w14:paraId="3E248149" w14:textId="77777777" w:rsidR="0083549F" w:rsidRPr="00B33603" w:rsidRDefault="0083549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980B00E" w14:textId="77777777" w:rsidR="0083549F" w:rsidRPr="00B33603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AA5453" w:rsidRPr="00B33603" w14:paraId="1C2ACE9B" w14:textId="77777777" w:rsidTr="00FD19D4">
        <w:tc>
          <w:tcPr>
            <w:tcW w:w="3780" w:type="dxa"/>
          </w:tcPr>
          <w:p w14:paraId="78F2DB6C" w14:textId="5DAF0CEF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15" w:type="dxa"/>
            <w:vAlign w:val="bottom"/>
          </w:tcPr>
          <w:p w14:paraId="17D8B7FF" w14:textId="2CABABC0" w:rsidR="00AA5453" w:rsidRPr="00B33603" w:rsidRDefault="00F3389E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5,991</w:t>
            </w:r>
          </w:p>
        </w:tc>
        <w:tc>
          <w:tcPr>
            <w:tcW w:w="1395" w:type="dxa"/>
            <w:vAlign w:val="bottom"/>
          </w:tcPr>
          <w:p w14:paraId="70176B8E" w14:textId="0CB66E43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5,934</w:t>
            </w:r>
          </w:p>
        </w:tc>
        <w:tc>
          <w:tcPr>
            <w:tcW w:w="1395" w:type="dxa"/>
            <w:vAlign w:val="bottom"/>
          </w:tcPr>
          <w:p w14:paraId="4D861016" w14:textId="0212C590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2,980</w:t>
            </w:r>
          </w:p>
        </w:tc>
        <w:tc>
          <w:tcPr>
            <w:tcW w:w="1395" w:type="dxa"/>
            <w:vAlign w:val="bottom"/>
          </w:tcPr>
          <w:p w14:paraId="2B23EC3E" w14:textId="2DCCD39B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2,092</w:t>
            </w:r>
          </w:p>
        </w:tc>
      </w:tr>
      <w:tr w:rsidR="00AA5453" w:rsidRPr="00B33603" w14:paraId="1A3B7033" w14:textId="77777777" w:rsidTr="00FD19D4">
        <w:tc>
          <w:tcPr>
            <w:tcW w:w="3780" w:type="dxa"/>
          </w:tcPr>
          <w:p w14:paraId="5839C12E" w14:textId="261886A0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5" w:right="-45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</w:t>
            </w:r>
          </w:p>
        </w:tc>
        <w:tc>
          <w:tcPr>
            <w:tcW w:w="1215" w:type="dxa"/>
            <w:vAlign w:val="bottom"/>
          </w:tcPr>
          <w:p w14:paraId="3AB4D6C1" w14:textId="24BF985C" w:rsidR="00AA5453" w:rsidRPr="00B33603" w:rsidRDefault="006A10AE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469F8A2C" w14:textId="71997F16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(7)</w:t>
            </w:r>
          </w:p>
        </w:tc>
        <w:tc>
          <w:tcPr>
            <w:tcW w:w="1395" w:type="dxa"/>
            <w:vAlign w:val="bottom"/>
          </w:tcPr>
          <w:p w14:paraId="71848E93" w14:textId="72148122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055EA062" w14:textId="7D39C105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</w:tr>
      <w:tr w:rsidR="00AA5453" w:rsidRPr="00B33603" w14:paraId="184B5098" w14:textId="77777777" w:rsidTr="00FD19D4">
        <w:tc>
          <w:tcPr>
            <w:tcW w:w="3780" w:type="dxa"/>
          </w:tcPr>
          <w:p w14:paraId="3B7E6F39" w14:textId="6179F67F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รับโอนพนักงาน</w:t>
            </w:r>
          </w:p>
        </w:tc>
        <w:tc>
          <w:tcPr>
            <w:tcW w:w="1215" w:type="dxa"/>
            <w:vAlign w:val="bottom"/>
          </w:tcPr>
          <w:p w14:paraId="7C7DC481" w14:textId="147EFFF2" w:rsidR="00AA5453" w:rsidRPr="00B33603" w:rsidRDefault="00F3389E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7FE89127" w14:textId="7047A4A1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181594F5" w14:textId="0823B9C0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</w:t>
            </w:r>
            <w:r w:rsidR="006A0AC2" w:rsidRPr="00B33603">
              <w:t>3</w:t>
            </w:r>
          </w:p>
        </w:tc>
        <w:tc>
          <w:tcPr>
            <w:tcW w:w="1395" w:type="dxa"/>
            <w:vAlign w:val="bottom"/>
          </w:tcPr>
          <w:p w14:paraId="0F00445D" w14:textId="5F033D9A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705</w:t>
            </w:r>
          </w:p>
        </w:tc>
      </w:tr>
      <w:tr w:rsidR="00AA5453" w:rsidRPr="00B33603" w14:paraId="50348C41" w14:textId="77777777" w:rsidTr="00FD19D4">
        <w:tc>
          <w:tcPr>
            <w:tcW w:w="3780" w:type="dxa"/>
          </w:tcPr>
          <w:p w14:paraId="4AC9B310" w14:textId="7777777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36E7551D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3B90D61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D4325E4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24118BFF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AA5453" w:rsidRPr="00B33603" w14:paraId="3751C789" w14:textId="77777777" w:rsidTr="00FD19D4">
        <w:tc>
          <w:tcPr>
            <w:tcW w:w="3780" w:type="dxa"/>
          </w:tcPr>
          <w:p w14:paraId="4266F8B7" w14:textId="1A868F4C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15" w:type="dxa"/>
            <w:vAlign w:val="bottom"/>
          </w:tcPr>
          <w:p w14:paraId="03605E19" w14:textId="468A6722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306A1DA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07BE795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C703298" w14:textId="77777777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A5453" w:rsidRPr="00B33603" w14:paraId="1DBA49A5" w14:textId="77777777" w:rsidTr="00FD19D4">
        <w:tc>
          <w:tcPr>
            <w:tcW w:w="3780" w:type="dxa"/>
          </w:tcPr>
          <w:p w14:paraId="6F2E6C0C" w14:textId="7777777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ต้นทุนบริการปัจจุบันและดอกเบี้ยจาก</w:t>
            </w:r>
          </w:p>
          <w:p w14:paraId="6D0CD6AF" w14:textId="2D068BD0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  <w:vAlign w:val="bottom"/>
          </w:tcPr>
          <w:p w14:paraId="2094E4BF" w14:textId="5DCED614" w:rsidR="00AA5453" w:rsidRPr="00B33603" w:rsidRDefault="000D75C9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446</w:t>
            </w:r>
          </w:p>
        </w:tc>
        <w:tc>
          <w:tcPr>
            <w:tcW w:w="1395" w:type="dxa"/>
            <w:vAlign w:val="bottom"/>
          </w:tcPr>
          <w:p w14:paraId="0B183FE4" w14:textId="4F97B08F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503</w:t>
            </w:r>
          </w:p>
        </w:tc>
        <w:tc>
          <w:tcPr>
            <w:tcW w:w="1395" w:type="dxa"/>
            <w:vAlign w:val="bottom"/>
          </w:tcPr>
          <w:p w14:paraId="3C57D2C3" w14:textId="1C5F60B5" w:rsidR="00AA5453" w:rsidRPr="00B33603" w:rsidRDefault="00EC15A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21</w:t>
            </w:r>
            <w:r w:rsidR="00CD62F7" w:rsidRPr="00B33603">
              <w:t>6</w:t>
            </w:r>
          </w:p>
        </w:tc>
        <w:tc>
          <w:tcPr>
            <w:tcW w:w="1395" w:type="dxa"/>
            <w:vAlign w:val="bottom"/>
          </w:tcPr>
          <w:p w14:paraId="103D60E1" w14:textId="06D08E4B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213</w:t>
            </w:r>
          </w:p>
        </w:tc>
      </w:tr>
      <w:tr w:rsidR="00AA5453" w:rsidRPr="00B33603" w14:paraId="6B0104CB" w14:textId="77777777" w:rsidTr="00FD19D4">
        <w:tc>
          <w:tcPr>
            <w:tcW w:w="3780" w:type="dxa"/>
          </w:tcPr>
          <w:p w14:paraId="506780E8" w14:textId="7777777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C92B32" w14:textId="51AA7050" w:rsidR="00AA5453" w:rsidRPr="00B33603" w:rsidRDefault="000D75C9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446</w:t>
            </w:r>
          </w:p>
        </w:tc>
        <w:tc>
          <w:tcPr>
            <w:tcW w:w="1395" w:type="dxa"/>
            <w:vAlign w:val="bottom"/>
          </w:tcPr>
          <w:p w14:paraId="198AF655" w14:textId="2F3C6689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503</w:t>
            </w:r>
          </w:p>
        </w:tc>
        <w:tc>
          <w:tcPr>
            <w:tcW w:w="1395" w:type="dxa"/>
            <w:vAlign w:val="bottom"/>
          </w:tcPr>
          <w:p w14:paraId="0318D434" w14:textId="3508D46E" w:rsidR="00AA5453" w:rsidRPr="00B33603" w:rsidRDefault="00EC15A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21</w:t>
            </w:r>
            <w:r w:rsidR="00CD62F7" w:rsidRPr="00B33603">
              <w:rPr>
                <w:b/>
                <w:bCs/>
              </w:rPr>
              <w:t>6</w:t>
            </w:r>
          </w:p>
        </w:tc>
        <w:tc>
          <w:tcPr>
            <w:tcW w:w="1395" w:type="dxa"/>
            <w:vAlign w:val="bottom"/>
          </w:tcPr>
          <w:p w14:paraId="6A9180A4" w14:textId="53A3818E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213</w:t>
            </w:r>
          </w:p>
        </w:tc>
      </w:tr>
      <w:tr w:rsidR="00B95F84" w:rsidRPr="00B33603" w14:paraId="03B28930" w14:textId="77777777" w:rsidTr="00FD19D4">
        <w:tc>
          <w:tcPr>
            <w:tcW w:w="3780" w:type="dxa"/>
          </w:tcPr>
          <w:p w14:paraId="679BE719" w14:textId="77777777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62FD8E09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343ED4F3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697C3468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5CF37A95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B95F84" w:rsidRPr="00B33603" w14:paraId="5F621757" w14:textId="77777777" w:rsidTr="00FD19D4">
        <w:tc>
          <w:tcPr>
            <w:tcW w:w="3780" w:type="dxa"/>
          </w:tcPr>
          <w:p w14:paraId="54BCA037" w14:textId="51263C6C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35B5171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15058BB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268E15D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C9A880C" w14:textId="77777777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B95F84" w:rsidRPr="00B33603" w14:paraId="56C7DE7E" w14:textId="77777777" w:rsidTr="00FD19D4">
        <w:tc>
          <w:tcPr>
            <w:tcW w:w="3780" w:type="dxa"/>
          </w:tcPr>
          <w:p w14:paraId="4E4AEF92" w14:textId="77777777" w:rsidR="00B95F84" w:rsidRPr="00B33603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BD58018" w14:textId="73E610BD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89FDA35" w14:textId="0B37F246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782F3A6" w14:textId="3CA81B9D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5CA23B0" w14:textId="17515BDD" w:rsidR="00B95F84" w:rsidRPr="00B33603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A5453" w:rsidRPr="00B33603" w14:paraId="7B9A5DA0" w14:textId="77777777" w:rsidTr="00FD19D4">
        <w:tc>
          <w:tcPr>
            <w:tcW w:w="3780" w:type="dxa"/>
          </w:tcPr>
          <w:p w14:paraId="2AD07C81" w14:textId="4FD9AFDF" w:rsidR="00AA5453" w:rsidRPr="00B33603" w:rsidRDefault="00AA5453" w:rsidP="006C458D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1B4529D9" w14:textId="3EF10AAC" w:rsidR="00AA5453" w:rsidRPr="00B33603" w:rsidRDefault="00511198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7631A29" w14:textId="4458C61F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29</w:t>
            </w:r>
          </w:p>
        </w:tc>
        <w:tc>
          <w:tcPr>
            <w:tcW w:w="1395" w:type="dxa"/>
            <w:vAlign w:val="bottom"/>
          </w:tcPr>
          <w:p w14:paraId="3FEF76CE" w14:textId="23CAC75E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60AD837E" w14:textId="3A0633B6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25</w:t>
            </w:r>
          </w:p>
        </w:tc>
      </w:tr>
      <w:tr w:rsidR="00AA5453" w:rsidRPr="00B33603" w14:paraId="0FC2786A" w14:textId="77777777" w:rsidTr="00FD19D4">
        <w:tc>
          <w:tcPr>
            <w:tcW w:w="3780" w:type="dxa"/>
          </w:tcPr>
          <w:p w14:paraId="2A409FC6" w14:textId="06C2BA33" w:rsidR="00AA5453" w:rsidRPr="00B33603" w:rsidRDefault="00AA5453" w:rsidP="006C458D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15" w:type="dxa"/>
            <w:vAlign w:val="bottom"/>
          </w:tcPr>
          <w:p w14:paraId="0C3E4720" w14:textId="7A5DD049" w:rsidR="00AA5453" w:rsidRPr="00B33603" w:rsidRDefault="002B631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(1)</w:t>
            </w:r>
          </w:p>
        </w:tc>
        <w:tc>
          <w:tcPr>
            <w:tcW w:w="1395" w:type="dxa"/>
            <w:vAlign w:val="bottom"/>
          </w:tcPr>
          <w:p w14:paraId="4C3B4215" w14:textId="19492031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48</w:t>
            </w:r>
          </w:p>
        </w:tc>
        <w:tc>
          <w:tcPr>
            <w:tcW w:w="1395" w:type="dxa"/>
            <w:vAlign w:val="bottom"/>
          </w:tcPr>
          <w:p w14:paraId="186306F5" w14:textId="354F202A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2A0EAAFD" w14:textId="51508CDA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6</w:t>
            </w:r>
          </w:p>
        </w:tc>
      </w:tr>
      <w:tr w:rsidR="00AA5453" w:rsidRPr="00B33603" w14:paraId="6276C887" w14:textId="77777777" w:rsidTr="00FD19D4">
        <w:tc>
          <w:tcPr>
            <w:tcW w:w="3780" w:type="dxa"/>
          </w:tcPr>
          <w:p w14:paraId="00D74D40" w14:textId="181E754C" w:rsidR="00AA5453" w:rsidRPr="00B33603" w:rsidRDefault="00AA5453" w:rsidP="006C458D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5EBB394F" w14:textId="10F4635B" w:rsidR="00AA5453" w:rsidRPr="00B33603" w:rsidRDefault="00511198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</w:t>
            </w:r>
            <w:r w:rsidR="006A10AE" w:rsidRPr="00B33603">
              <w:t>18</w:t>
            </w:r>
            <w:r w:rsidRPr="00B33603">
              <w:t>)</w:t>
            </w:r>
          </w:p>
        </w:tc>
        <w:tc>
          <w:tcPr>
            <w:tcW w:w="1395" w:type="dxa"/>
            <w:vAlign w:val="bottom"/>
          </w:tcPr>
          <w:p w14:paraId="4F927A38" w14:textId="02DDB1A8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(243)</w:t>
            </w:r>
          </w:p>
        </w:tc>
        <w:tc>
          <w:tcPr>
            <w:tcW w:w="1395" w:type="dxa"/>
            <w:vAlign w:val="bottom"/>
          </w:tcPr>
          <w:p w14:paraId="41679893" w14:textId="3791BBE2" w:rsidR="00AA5453" w:rsidRPr="00B33603" w:rsidRDefault="00EC15A6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3E551E43" w14:textId="11C3CCAD" w:rsidR="00AA5453" w:rsidRPr="00B33603" w:rsidRDefault="00AA5453" w:rsidP="00AA5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(5)</w:t>
            </w:r>
          </w:p>
        </w:tc>
      </w:tr>
      <w:tr w:rsidR="00AA5453" w:rsidRPr="00B33603" w14:paraId="78098E49" w14:textId="77777777" w:rsidTr="00FD19D4">
        <w:tc>
          <w:tcPr>
            <w:tcW w:w="3780" w:type="dxa"/>
          </w:tcPr>
          <w:p w14:paraId="4CAF7385" w14:textId="0657DD82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15" w:type="dxa"/>
            <w:vAlign w:val="bottom"/>
          </w:tcPr>
          <w:p w14:paraId="01EF96CD" w14:textId="6DCAA373" w:rsidR="00AA5453" w:rsidRPr="00B33603" w:rsidRDefault="006A10AE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6</w:t>
            </w:r>
          </w:p>
        </w:tc>
        <w:tc>
          <w:tcPr>
            <w:tcW w:w="1395" w:type="dxa"/>
            <w:vAlign w:val="bottom"/>
          </w:tcPr>
          <w:p w14:paraId="5F78F603" w14:textId="66EB1CD3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(24)</w:t>
            </w:r>
          </w:p>
        </w:tc>
        <w:tc>
          <w:tcPr>
            <w:tcW w:w="1395" w:type="dxa"/>
            <w:vAlign w:val="bottom"/>
          </w:tcPr>
          <w:p w14:paraId="3E82AC21" w14:textId="6CE191A9" w:rsidR="00AA5453" w:rsidRPr="00B33603" w:rsidRDefault="00EC15A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95" w:type="dxa"/>
            <w:vAlign w:val="bottom"/>
          </w:tcPr>
          <w:p w14:paraId="36125311" w14:textId="68CDF0B2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</w:tr>
      <w:tr w:rsidR="00AA5453" w:rsidRPr="00B33603" w14:paraId="1B6869E9" w14:textId="77777777" w:rsidTr="00FD19D4">
        <w:tc>
          <w:tcPr>
            <w:tcW w:w="3780" w:type="dxa"/>
          </w:tcPr>
          <w:p w14:paraId="20CB1912" w14:textId="77777777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A8D8834" w14:textId="4DE58C28" w:rsidR="00AA5453" w:rsidRPr="00B33603" w:rsidRDefault="002B631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</w:t>
            </w:r>
            <w:r w:rsidR="006A10AE" w:rsidRPr="00B33603">
              <w:rPr>
                <w:b/>
                <w:bCs/>
              </w:rPr>
              <w:t>3</w:t>
            </w:r>
            <w:r w:rsidRPr="00B33603">
              <w:rPr>
                <w:b/>
                <w:bCs/>
              </w:rPr>
              <w:t>)</w:t>
            </w:r>
          </w:p>
        </w:tc>
        <w:tc>
          <w:tcPr>
            <w:tcW w:w="1395" w:type="dxa"/>
            <w:vAlign w:val="bottom"/>
          </w:tcPr>
          <w:p w14:paraId="12AF035E" w14:textId="0A19E07B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(190)</w:t>
            </w:r>
          </w:p>
        </w:tc>
        <w:tc>
          <w:tcPr>
            <w:tcW w:w="1395" w:type="dxa"/>
            <w:vAlign w:val="bottom"/>
          </w:tcPr>
          <w:p w14:paraId="5F20E3C5" w14:textId="249DE1F4" w:rsidR="00AA5453" w:rsidRPr="00B33603" w:rsidRDefault="00EC15A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395" w:type="dxa"/>
            <w:vAlign w:val="bottom"/>
          </w:tcPr>
          <w:p w14:paraId="0BCEE65E" w14:textId="560DD4E3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26</w:t>
            </w:r>
          </w:p>
        </w:tc>
      </w:tr>
      <w:tr w:rsidR="00DB56E1" w:rsidRPr="00B33603" w14:paraId="2C99136A" w14:textId="77777777" w:rsidTr="00FD19D4">
        <w:tc>
          <w:tcPr>
            <w:tcW w:w="3780" w:type="dxa"/>
          </w:tcPr>
          <w:p w14:paraId="5B80B262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734846D8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AA5453" w:rsidRPr="00B33603" w14:paraId="4068540D" w14:textId="77777777" w:rsidTr="00FD19D4">
        <w:tc>
          <w:tcPr>
            <w:tcW w:w="3780" w:type="dxa"/>
          </w:tcPr>
          <w:p w14:paraId="535DE423" w14:textId="5516DE99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15" w:type="dxa"/>
            <w:vAlign w:val="bottom"/>
          </w:tcPr>
          <w:p w14:paraId="5405F3BF" w14:textId="04D91C8E" w:rsidR="00AA5453" w:rsidRPr="00B33603" w:rsidRDefault="008A76DE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(30</w:t>
            </w:r>
            <w:r w:rsidR="006A10AE" w:rsidRPr="00B33603">
              <w:t>5</w:t>
            </w:r>
            <w:r w:rsidRPr="00B33603">
              <w:t>)</w:t>
            </w:r>
          </w:p>
        </w:tc>
        <w:tc>
          <w:tcPr>
            <w:tcW w:w="1395" w:type="dxa"/>
            <w:vAlign w:val="bottom"/>
          </w:tcPr>
          <w:p w14:paraId="0364C8D9" w14:textId="2BA09E77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(249)</w:t>
            </w:r>
          </w:p>
        </w:tc>
        <w:tc>
          <w:tcPr>
            <w:tcW w:w="1395" w:type="dxa"/>
            <w:vAlign w:val="bottom"/>
          </w:tcPr>
          <w:p w14:paraId="4C79D3DF" w14:textId="6BB7F900" w:rsidR="00AA5453" w:rsidRPr="00B33603" w:rsidRDefault="00EC15A6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(11</w:t>
            </w:r>
            <w:r w:rsidR="006A0AC2" w:rsidRPr="00B33603">
              <w:t>8</w:t>
            </w:r>
            <w:r w:rsidRPr="00B33603">
              <w:t>)</w:t>
            </w:r>
          </w:p>
        </w:tc>
        <w:tc>
          <w:tcPr>
            <w:tcW w:w="1395" w:type="dxa"/>
            <w:vAlign w:val="bottom"/>
          </w:tcPr>
          <w:p w14:paraId="78C1DDD6" w14:textId="1967484F" w:rsidR="00AA5453" w:rsidRPr="00B33603" w:rsidRDefault="00AA5453" w:rsidP="00AA5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(56)</w:t>
            </w:r>
          </w:p>
        </w:tc>
      </w:tr>
      <w:tr w:rsidR="00AA5453" w:rsidRPr="00B33603" w14:paraId="7FA2B000" w14:textId="77777777" w:rsidTr="00FD19D4">
        <w:tc>
          <w:tcPr>
            <w:tcW w:w="3780" w:type="dxa"/>
          </w:tcPr>
          <w:p w14:paraId="6B1E7976" w14:textId="1211C11B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B26A127" w14:textId="5567C7A8" w:rsidR="00AA5453" w:rsidRPr="00B33603" w:rsidRDefault="000D75C9" w:rsidP="00AA5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6,119</w:t>
            </w:r>
          </w:p>
        </w:tc>
        <w:tc>
          <w:tcPr>
            <w:tcW w:w="1395" w:type="dxa"/>
            <w:vAlign w:val="bottom"/>
          </w:tcPr>
          <w:p w14:paraId="6400FD41" w14:textId="03A7A3C8" w:rsidR="00AA5453" w:rsidRPr="00B33603" w:rsidRDefault="00AA5453" w:rsidP="00AA5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15008746" w14:textId="2A29F32C" w:rsidR="00AA5453" w:rsidRPr="00B33603" w:rsidRDefault="00EC15A6" w:rsidP="00AA5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3,12</w:t>
            </w:r>
            <w:r w:rsidR="000D75C9" w:rsidRPr="00B33603">
              <w:rPr>
                <w:b/>
                <w:bCs/>
              </w:rPr>
              <w:t>1</w:t>
            </w:r>
          </w:p>
        </w:tc>
        <w:tc>
          <w:tcPr>
            <w:tcW w:w="1395" w:type="dxa"/>
            <w:vAlign w:val="bottom"/>
          </w:tcPr>
          <w:p w14:paraId="5052480B" w14:textId="426DE893" w:rsidR="00AA5453" w:rsidRPr="00B33603" w:rsidRDefault="00AA5453" w:rsidP="00AA5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2,980</w:t>
            </w:r>
          </w:p>
        </w:tc>
      </w:tr>
    </w:tbl>
    <w:p w14:paraId="22E59631" w14:textId="77777777" w:rsidR="00322E08" w:rsidRPr="00B33603" w:rsidRDefault="00322E0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AB76E0" w:rsidRPr="00B33603" w14:paraId="434EBBDD" w14:textId="77777777" w:rsidTr="00AB0D64">
        <w:trPr>
          <w:tblHeader/>
        </w:trPr>
        <w:tc>
          <w:tcPr>
            <w:tcW w:w="3600" w:type="dxa"/>
          </w:tcPr>
          <w:p w14:paraId="2AFFEB87" w14:textId="7237F2B4" w:rsidR="00AB76E0" w:rsidRPr="00B33603" w:rsidRDefault="006D29D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B33603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B33603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A5453" w:rsidRPr="00B33603" w14:paraId="1268D2D3" w14:textId="77777777" w:rsidTr="00AB0D64">
        <w:trPr>
          <w:tblHeader/>
        </w:trPr>
        <w:tc>
          <w:tcPr>
            <w:tcW w:w="3600" w:type="dxa"/>
          </w:tcPr>
          <w:p w14:paraId="3E89F4FC" w14:textId="4DC92F99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40" w:type="dxa"/>
          </w:tcPr>
          <w:p w14:paraId="4D88505F" w14:textId="0D2BEBCE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01802AC7" w14:textId="0C50E7B1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2CF5B4BD" w14:textId="0BE20198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69238316" w14:textId="2BA99E91" w:rsidR="00AA5453" w:rsidRPr="00B33603" w:rsidRDefault="00AA5453" w:rsidP="00AA5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AB76E0" w:rsidRPr="00B33603" w14:paraId="646F7C37" w14:textId="77777777" w:rsidTr="00AB0D64">
        <w:trPr>
          <w:tblHeader/>
        </w:trPr>
        <w:tc>
          <w:tcPr>
            <w:tcW w:w="3600" w:type="dxa"/>
          </w:tcPr>
          <w:p w14:paraId="5A6CB321" w14:textId="77777777" w:rsidR="00AB76E0" w:rsidRPr="00B33603" w:rsidRDefault="00AB76E0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B33603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F3389E" w:rsidRPr="00B33603" w14:paraId="6DF5611C" w14:textId="77777777" w:rsidTr="00AB0D64">
        <w:tc>
          <w:tcPr>
            <w:tcW w:w="3600" w:type="dxa"/>
          </w:tcPr>
          <w:p w14:paraId="23FD3E7F" w14:textId="77777777" w:rsidR="00F3389E" w:rsidRPr="00B33603" w:rsidRDefault="00F3389E" w:rsidP="00F3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455352EC" w14:textId="1F9C15A6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B33603">
              <w:t>1.67 - 3.90</w:t>
            </w:r>
          </w:p>
        </w:tc>
        <w:tc>
          <w:tcPr>
            <w:tcW w:w="1350" w:type="dxa"/>
            <w:vAlign w:val="bottom"/>
          </w:tcPr>
          <w:p w14:paraId="28A0F7D6" w14:textId="55E2CA79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1.67 - 3.90</w:t>
            </w:r>
          </w:p>
        </w:tc>
        <w:tc>
          <w:tcPr>
            <w:tcW w:w="1350" w:type="dxa"/>
            <w:vAlign w:val="bottom"/>
          </w:tcPr>
          <w:p w14:paraId="425086E3" w14:textId="4A9310ED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2.02 - 3.15</w:t>
            </w:r>
          </w:p>
        </w:tc>
        <w:tc>
          <w:tcPr>
            <w:tcW w:w="1440" w:type="dxa"/>
            <w:vAlign w:val="bottom"/>
          </w:tcPr>
          <w:p w14:paraId="26538A82" w14:textId="16F785A3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2.02 - 3.15</w:t>
            </w:r>
          </w:p>
        </w:tc>
      </w:tr>
      <w:tr w:rsidR="00F3389E" w:rsidRPr="00B33603" w14:paraId="6C8BB338" w14:textId="77777777" w:rsidTr="00AB0D64">
        <w:tc>
          <w:tcPr>
            <w:tcW w:w="3600" w:type="dxa"/>
          </w:tcPr>
          <w:p w14:paraId="799B5EBD" w14:textId="77777777" w:rsidR="00F3389E" w:rsidRPr="00B33603" w:rsidRDefault="00F3389E" w:rsidP="00F3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vAlign w:val="bottom"/>
          </w:tcPr>
          <w:p w14:paraId="588E6455" w14:textId="41F7480A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3 - 6</w:t>
            </w:r>
          </w:p>
        </w:tc>
        <w:tc>
          <w:tcPr>
            <w:tcW w:w="1350" w:type="dxa"/>
            <w:vAlign w:val="bottom"/>
          </w:tcPr>
          <w:p w14:paraId="69ABEB77" w14:textId="7E563DA7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3 - 6</w:t>
            </w:r>
          </w:p>
        </w:tc>
        <w:tc>
          <w:tcPr>
            <w:tcW w:w="1350" w:type="dxa"/>
            <w:vAlign w:val="bottom"/>
          </w:tcPr>
          <w:p w14:paraId="0375253A" w14:textId="06FD3BBA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B33603">
              <w:t>6</w:t>
            </w:r>
          </w:p>
        </w:tc>
        <w:tc>
          <w:tcPr>
            <w:tcW w:w="1440" w:type="dxa"/>
            <w:vAlign w:val="bottom"/>
          </w:tcPr>
          <w:p w14:paraId="4021D240" w14:textId="46FD0F51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B33603">
              <w:t>6</w:t>
            </w:r>
          </w:p>
        </w:tc>
      </w:tr>
      <w:tr w:rsidR="00F3389E" w:rsidRPr="00B33603" w14:paraId="5F8C04A4" w14:textId="77777777" w:rsidTr="00AB0D64">
        <w:trPr>
          <w:trHeight w:val="92"/>
        </w:trPr>
        <w:tc>
          <w:tcPr>
            <w:tcW w:w="3600" w:type="dxa"/>
          </w:tcPr>
          <w:p w14:paraId="4667609B" w14:textId="7DD859AB" w:rsidR="00F3389E" w:rsidRPr="00B33603" w:rsidRDefault="00F3389E" w:rsidP="00F3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6F1FE7E" w14:textId="73FBE422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rPr>
                <w:rFonts w:hint="cs"/>
              </w:rPr>
              <w:t>0</w:t>
            </w:r>
            <w:r w:rsidR="004C0198" w:rsidRPr="00B33603">
              <w:t>.00</w:t>
            </w:r>
            <w:r w:rsidRPr="00B33603">
              <w:rPr>
                <w:rFonts w:hint="cs"/>
              </w:rPr>
              <w:t xml:space="preserve"> </w:t>
            </w:r>
            <w:r w:rsidR="004C0198" w:rsidRPr="00B33603">
              <w:t>-</w:t>
            </w:r>
            <w:r w:rsidRPr="00B33603">
              <w:rPr>
                <w:rFonts w:hint="cs"/>
              </w:rPr>
              <w:t xml:space="preserve"> </w:t>
            </w:r>
            <w:r w:rsidR="004C0198" w:rsidRPr="00B33603">
              <w:t>45.84</w:t>
            </w:r>
          </w:p>
        </w:tc>
        <w:tc>
          <w:tcPr>
            <w:tcW w:w="1350" w:type="dxa"/>
            <w:vAlign w:val="bottom"/>
          </w:tcPr>
          <w:p w14:paraId="0CBCD5A2" w14:textId="435D7C84" w:rsidR="00F3389E" w:rsidRPr="00B33603" w:rsidRDefault="004C0198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rPr>
                <w:rFonts w:hint="cs"/>
              </w:rPr>
              <w:t>0</w:t>
            </w:r>
            <w:r w:rsidRPr="00B33603">
              <w:t xml:space="preserve">.00 </w:t>
            </w:r>
            <w:r w:rsidR="00EE015B" w:rsidRPr="00B33603">
              <w:t>-</w:t>
            </w:r>
            <w:r w:rsidRPr="00B33603">
              <w:rPr>
                <w:rFonts w:hint="cs"/>
              </w:rPr>
              <w:t xml:space="preserve"> 5</w:t>
            </w:r>
            <w:r w:rsidRPr="00B33603">
              <w:t>2.00</w:t>
            </w:r>
          </w:p>
        </w:tc>
        <w:tc>
          <w:tcPr>
            <w:tcW w:w="1350" w:type="dxa"/>
            <w:vAlign w:val="bottom"/>
          </w:tcPr>
          <w:p w14:paraId="435C619F" w14:textId="3BE90A10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1.43 - 11.46</w:t>
            </w:r>
          </w:p>
        </w:tc>
        <w:tc>
          <w:tcPr>
            <w:tcW w:w="1440" w:type="dxa"/>
            <w:vAlign w:val="bottom"/>
          </w:tcPr>
          <w:p w14:paraId="4A19EC53" w14:textId="6E7E1B61" w:rsidR="00F3389E" w:rsidRPr="00B33603" w:rsidRDefault="00F3389E" w:rsidP="00F3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33603">
              <w:t>1.43 - 11.46</w:t>
            </w:r>
          </w:p>
        </w:tc>
      </w:tr>
    </w:tbl>
    <w:p w14:paraId="199AF547" w14:textId="4730F205" w:rsidR="00032745" w:rsidRPr="00B33603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8C05545" w14:textId="77777777" w:rsidR="00D77F4A" w:rsidRPr="00B33603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B33603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18E4BFF" w14:textId="05D66840" w:rsidR="00766FA1" w:rsidRPr="00B33603" w:rsidRDefault="00032745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cs/>
        </w:rPr>
        <w:t xml:space="preserve">ณ วันที่ </w:t>
      </w:r>
      <w:r w:rsidR="00F70136" w:rsidRPr="00B33603">
        <w:t>31</w:t>
      </w:r>
      <w:r w:rsidR="00E566A2" w:rsidRPr="00B33603">
        <w:rPr>
          <w:rFonts w:hint="cs"/>
        </w:rPr>
        <w:t xml:space="preserve"> </w:t>
      </w:r>
      <w:r w:rsidR="00E566A2" w:rsidRPr="00B33603">
        <w:rPr>
          <w:rFonts w:hint="cs"/>
          <w:cs/>
        </w:rPr>
        <w:t xml:space="preserve">ธันวาคม </w:t>
      </w:r>
      <w:r w:rsidR="00F70136" w:rsidRPr="00B33603">
        <w:t>256</w:t>
      </w:r>
      <w:r w:rsidR="00AA5453" w:rsidRPr="00B33603">
        <w:t>8</w:t>
      </w:r>
      <w:r w:rsidRPr="00B33603">
        <w:rPr>
          <w:rFonts w:hint="cs"/>
          <w:cs/>
        </w:rPr>
        <w:t xml:space="preserve"> ระยะเวลาถัวเฉลี่ยถ่วงน้ำหนักของภาระ</w:t>
      </w:r>
      <w:r w:rsidR="00F60F9A" w:rsidRPr="00B33603">
        <w:rPr>
          <w:rFonts w:hint="cs"/>
          <w:cs/>
        </w:rPr>
        <w:t xml:space="preserve">ผูกพันผลประโยชน์ที่กำหนดไว้เป็น </w:t>
      </w:r>
      <w:r w:rsidR="00F3389E" w:rsidRPr="00B33603">
        <w:t>2 - 24</w:t>
      </w:r>
      <w:r w:rsidR="0011391F" w:rsidRPr="00B33603">
        <w:rPr>
          <w:rFonts w:hint="cs"/>
          <w:cs/>
        </w:rPr>
        <w:t xml:space="preserve"> </w:t>
      </w:r>
      <w:r w:rsidR="00AF77EF" w:rsidRPr="00B33603">
        <w:rPr>
          <w:rFonts w:hint="cs"/>
          <w:cs/>
        </w:rPr>
        <w:t xml:space="preserve">ปี </w:t>
      </w:r>
      <w:r w:rsidR="003410C8" w:rsidRPr="00B33603">
        <w:t xml:space="preserve">            </w:t>
      </w:r>
      <w:r w:rsidR="006C6B5F" w:rsidRPr="00B33603">
        <w:rPr>
          <w:rFonts w:hint="cs"/>
          <w:i/>
          <w:iCs/>
          <w:cs/>
        </w:rPr>
        <w:t>(</w:t>
      </w:r>
      <w:r w:rsidR="00B95F84" w:rsidRPr="00B33603">
        <w:rPr>
          <w:i/>
          <w:iCs/>
        </w:rPr>
        <w:t>256</w:t>
      </w:r>
      <w:r w:rsidR="00AA5453" w:rsidRPr="00B33603">
        <w:rPr>
          <w:i/>
          <w:iCs/>
        </w:rPr>
        <w:t>7</w:t>
      </w:r>
      <w:r w:rsidR="00AF77EF" w:rsidRPr="00B33603">
        <w:rPr>
          <w:rFonts w:hint="cs"/>
          <w:i/>
          <w:iCs/>
          <w:cs/>
        </w:rPr>
        <w:t xml:space="preserve">: </w:t>
      </w:r>
      <w:r w:rsidR="00AA5453" w:rsidRPr="00B33603">
        <w:rPr>
          <w:i/>
          <w:iCs/>
        </w:rPr>
        <w:t>2</w:t>
      </w:r>
      <w:r w:rsidR="003E4845" w:rsidRPr="00B33603">
        <w:rPr>
          <w:rFonts w:hint="cs"/>
          <w:i/>
          <w:iCs/>
          <w:cs/>
        </w:rPr>
        <w:t xml:space="preserve"> </w:t>
      </w:r>
      <w:r w:rsidR="002B1A99" w:rsidRPr="00B33603">
        <w:rPr>
          <w:i/>
          <w:iCs/>
        </w:rPr>
        <w:t>-</w:t>
      </w:r>
      <w:r w:rsidR="003E4845" w:rsidRPr="00B33603">
        <w:rPr>
          <w:rFonts w:hint="cs"/>
          <w:i/>
          <w:iCs/>
          <w:cs/>
        </w:rPr>
        <w:t xml:space="preserve"> </w:t>
      </w:r>
      <w:r w:rsidR="003E4845" w:rsidRPr="00B33603">
        <w:rPr>
          <w:rFonts w:hint="cs"/>
          <w:i/>
          <w:iCs/>
        </w:rPr>
        <w:t>2</w:t>
      </w:r>
      <w:r w:rsidR="00AA5453" w:rsidRPr="00B33603">
        <w:rPr>
          <w:i/>
          <w:iCs/>
        </w:rPr>
        <w:t>4</w:t>
      </w:r>
      <w:r w:rsidR="003E4845" w:rsidRPr="00B33603">
        <w:rPr>
          <w:rFonts w:hint="cs"/>
          <w:i/>
          <w:iCs/>
          <w:cs/>
        </w:rPr>
        <w:t xml:space="preserve"> </w:t>
      </w:r>
      <w:r w:rsidR="00AF77EF" w:rsidRPr="00B33603">
        <w:rPr>
          <w:rFonts w:hint="cs"/>
          <w:i/>
          <w:iCs/>
          <w:cs/>
        </w:rPr>
        <w:t>ปี)</w:t>
      </w:r>
    </w:p>
    <w:p w14:paraId="207022BF" w14:textId="77777777" w:rsidR="00FD19D4" w:rsidRPr="00B33603" w:rsidRDefault="00FD19D4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22DE7B46" w14:textId="2FB799A6" w:rsidR="00032745" w:rsidRPr="00B33603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B33603">
        <w:rPr>
          <w:rFonts w:eastAsia="Calibri" w:hint="cs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B33603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AEEB0CE" w14:textId="4E30E41A" w:rsidR="00532A20" w:rsidRPr="00B33603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>การเปลี่ยนแปลงในแต่ละข้อสมมติ</w:t>
      </w:r>
      <w:r w:rsidR="00032745" w:rsidRPr="00B33603">
        <w:rPr>
          <w:rFonts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B33603">
        <w:rPr>
          <w:rFonts w:hint="cs"/>
          <w:cs/>
        </w:rPr>
        <w:t>ันที่รายงาน โดยถือว่าข้อสมมติ</w:t>
      </w:r>
      <w:r w:rsidR="00032745" w:rsidRPr="00B33603">
        <w:rPr>
          <w:rFonts w:hint="cs"/>
          <w:cs/>
        </w:rPr>
        <w:t>อื่น</w:t>
      </w:r>
      <w:r w:rsidR="00BC6F45" w:rsidRPr="00B33603">
        <w:rPr>
          <w:rFonts w:hint="cs"/>
          <w:cs/>
        </w:rPr>
        <w:t xml:space="preserve"> </w:t>
      </w:r>
      <w:r w:rsidR="00032745" w:rsidRPr="00B33603">
        <w:rPr>
          <w:rFonts w:hint="cs"/>
          <w:cs/>
        </w:rPr>
        <w:t>ๆ คงที่</w:t>
      </w:r>
    </w:p>
    <w:p w14:paraId="4AC3762F" w14:textId="35081AFB" w:rsidR="006D29DB" w:rsidRPr="00B33603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B33603" w14:paraId="029EC47E" w14:textId="77777777" w:rsidTr="00384517">
        <w:trPr>
          <w:trHeight w:val="20"/>
          <w:tblHeader/>
        </w:trPr>
        <w:tc>
          <w:tcPr>
            <w:tcW w:w="4266" w:type="dxa"/>
          </w:tcPr>
          <w:p w14:paraId="37F4C4EC" w14:textId="77777777" w:rsidR="00116994" w:rsidRPr="00B33603" w:rsidRDefault="00116994" w:rsidP="006353D9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44336461" w14:textId="56675CC2" w:rsidR="00116994" w:rsidRPr="00B33603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B33603" w14:paraId="3A47E735" w14:textId="77777777" w:rsidTr="00384517">
        <w:trPr>
          <w:trHeight w:val="20"/>
          <w:tblHeader/>
        </w:trPr>
        <w:tc>
          <w:tcPr>
            <w:tcW w:w="4266" w:type="dxa"/>
          </w:tcPr>
          <w:p w14:paraId="1FE4D4CA" w14:textId="617CAEB4" w:rsidR="00116994" w:rsidRPr="00B33603" w:rsidRDefault="00116994" w:rsidP="006353D9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B33603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B336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11F9E160" w14:textId="527AEC05" w:rsidR="00116994" w:rsidRPr="00B33603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B336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A5453" w:rsidRPr="00B33603" w14:paraId="104A20DC" w14:textId="77777777" w:rsidTr="00384517">
        <w:trPr>
          <w:trHeight w:val="20"/>
          <w:tblHeader/>
        </w:trPr>
        <w:tc>
          <w:tcPr>
            <w:tcW w:w="4266" w:type="dxa"/>
          </w:tcPr>
          <w:p w14:paraId="737DB318" w14:textId="4CB55D09" w:rsidR="00AA5453" w:rsidRPr="00B33603" w:rsidRDefault="00AA5453" w:rsidP="00AA5453">
            <w:pPr>
              <w:spacing w:line="360" w:lineRule="atLeast"/>
              <w:ind w:left="166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84C8D90" w14:textId="1E8F87F6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24" w:type="dxa"/>
          </w:tcPr>
          <w:p w14:paraId="7FC5C1B2" w14:textId="060A1DB9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24" w:type="dxa"/>
          </w:tcPr>
          <w:p w14:paraId="2D6B1530" w14:textId="501B790C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51" w:type="dxa"/>
          </w:tcPr>
          <w:p w14:paraId="4DAA108F" w14:textId="1486BBF2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16994" w:rsidRPr="00B33603" w14:paraId="12D4B32F" w14:textId="77777777" w:rsidTr="00384517">
        <w:trPr>
          <w:trHeight w:val="20"/>
          <w:tblHeader/>
        </w:trPr>
        <w:tc>
          <w:tcPr>
            <w:tcW w:w="4266" w:type="dxa"/>
          </w:tcPr>
          <w:p w14:paraId="06DB500C" w14:textId="77777777" w:rsidR="00116994" w:rsidRPr="00B33603" w:rsidRDefault="00116994" w:rsidP="006353D9">
            <w:pPr>
              <w:spacing w:line="360" w:lineRule="atLeast"/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269A91B6" w14:textId="26D9FEDC" w:rsidR="00116994" w:rsidRPr="00B33603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A5453" w:rsidRPr="00B33603" w14:paraId="2444F422" w14:textId="77777777" w:rsidTr="00384517">
        <w:trPr>
          <w:trHeight w:val="20"/>
        </w:trPr>
        <w:tc>
          <w:tcPr>
            <w:tcW w:w="4266" w:type="dxa"/>
          </w:tcPr>
          <w:p w14:paraId="04EAD12B" w14:textId="77777777" w:rsidR="00AA5453" w:rsidRPr="00B33603" w:rsidRDefault="00AA5453" w:rsidP="00AA5453">
            <w:pPr>
              <w:spacing w:line="360" w:lineRule="atLeast"/>
              <w:ind w:left="234" w:hanging="234"/>
            </w:pPr>
            <w:r w:rsidRPr="00B33603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3F670FD9" w14:textId="5ADDA5CE" w:rsidR="00AA5453" w:rsidRPr="00B33603" w:rsidRDefault="00F3389E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76D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784CEC8" w14:textId="2FF0E972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58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3C8BC6E9" w14:textId="3F72F5B4" w:rsidR="00AA5453" w:rsidRPr="00B33603" w:rsidRDefault="00315CE5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76D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251" w:type="dxa"/>
            <w:vAlign w:val="center"/>
          </w:tcPr>
          <w:p w14:paraId="0572E843" w14:textId="5B8DFB81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A5453" w:rsidRPr="00B33603" w14:paraId="7660C387" w14:textId="77777777" w:rsidTr="00384517">
        <w:trPr>
          <w:trHeight w:val="20"/>
        </w:trPr>
        <w:tc>
          <w:tcPr>
            <w:tcW w:w="4266" w:type="dxa"/>
          </w:tcPr>
          <w:p w14:paraId="0456931F" w14:textId="77777777" w:rsidR="00AA5453" w:rsidRPr="00B33603" w:rsidRDefault="00AA5453" w:rsidP="00AA5453">
            <w:pPr>
              <w:spacing w:line="360" w:lineRule="atLeast"/>
              <w:ind w:left="234" w:hanging="234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0135C6F0" w:rsidR="00AA5453" w:rsidRPr="00B33603" w:rsidRDefault="00315CE5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76D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224" w:type="dxa"/>
          </w:tcPr>
          <w:p w14:paraId="205E9A3F" w14:textId="38FC56F7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1224" w:type="dxa"/>
          </w:tcPr>
          <w:p w14:paraId="65BE4534" w14:textId="1C0CA064" w:rsidR="00AA5453" w:rsidRPr="00B33603" w:rsidRDefault="00F3389E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76D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5960EC94" w14:textId="67C602CC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23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A5453" w:rsidRPr="00B33603" w14:paraId="26500DD2" w14:textId="77777777" w:rsidTr="00384517">
        <w:trPr>
          <w:trHeight w:val="20"/>
        </w:trPr>
        <w:tc>
          <w:tcPr>
            <w:tcW w:w="4266" w:type="dxa"/>
          </w:tcPr>
          <w:p w14:paraId="609DDB6C" w14:textId="5C891375" w:rsidR="00AA5453" w:rsidRPr="00B33603" w:rsidRDefault="00AA5453" w:rsidP="00AA5453">
            <w:pPr>
              <w:spacing w:line="360" w:lineRule="atLeast"/>
              <w:ind w:left="234" w:right="198" w:hanging="234"/>
            </w:pPr>
            <w:r w:rsidRPr="00B33603">
              <w:rPr>
                <w:rFonts w:hint="cs"/>
                <w:cs/>
              </w:rPr>
              <w:t xml:space="preserve">อัตราการหมุนเวียนของพนักงาน </w:t>
            </w:r>
            <w:r w:rsidR="006A0AC2" w:rsidRPr="00B33603">
              <w:t>(</w:t>
            </w:r>
            <w:r w:rsidR="006A0AC2" w:rsidRPr="00B33603">
              <w:rPr>
                <w:rFonts w:hint="cs"/>
                <w:cs/>
              </w:rPr>
              <w:t xml:space="preserve">เพิ่มขึ้น/ลดลง ร้อยละ </w:t>
            </w:r>
            <w:r w:rsidR="006A0AC2" w:rsidRPr="00B33603">
              <w:t>20)</w:t>
            </w:r>
          </w:p>
        </w:tc>
        <w:tc>
          <w:tcPr>
            <w:tcW w:w="1224" w:type="dxa"/>
            <w:vAlign w:val="bottom"/>
          </w:tcPr>
          <w:p w14:paraId="22F7ADA8" w14:textId="47EE016E" w:rsidR="00AA5453" w:rsidRPr="00B33603" w:rsidRDefault="00F3389E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A76DE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9E51B4D" w14:textId="143DA7C7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62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379657C" w14:textId="3CEC7C9D" w:rsidR="00AA5453" w:rsidRPr="00B33603" w:rsidRDefault="008A76DE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51" w:type="dxa"/>
            <w:vAlign w:val="bottom"/>
          </w:tcPr>
          <w:p w14:paraId="5EC77E95" w14:textId="57EFFF3A" w:rsidR="00AA5453" w:rsidRPr="00B33603" w:rsidRDefault="00AA5453" w:rsidP="00AA545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66</w:t>
            </w:r>
          </w:p>
        </w:tc>
      </w:tr>
    </w:tbl>
    <w:p w14:paraId="6A6D74D3" w14:textId="711DBE1C" w:rsidR="008F18DE" w:rsidRPr="00B33603" w:rsidRDefault="008F18DE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32"/>
          <w:szCs w:val="32"/>
        </w:rPr>
      </w:pPr>
    </w:p>
    <w:p w14:paraId="1D1339CD" w14:textId="77777777" w:rsidR="008F18DE" w:rsidRPr="00B33603" w:rsidRDefault="008F1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  <w:r w:rsidRPr="00B33603">
        <w:rPr>
          <w:sz w:val="32"/>
          <w:szCs w:val="32"/>
        </w:rP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B33603" w14:paraId="7A342F88" w14:textId="77777777" w:rsidTr="00384517">
        <w:trPr>
          <w:trHeight w:val="20"/>
          <w:tblHeader/>
        </w:trPr>
        <w:tc>
          <w:tcPr>
            <w:tcW w:w="4266" w:type="dxa"/>
          </w:tcPr>
          <w:p w14:paraId="39437130" w14:textId="77777777" w:rsidR="00116994" w:rsidRPr="00B33603" w:rsidRDefault="00116994" w:rsidP="00EE593E">
            <w:pPr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6B5A1713" w14:textId="4BCF45D3" w:rsidR="00116994" w:rsidRPr="00B33603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6994" w:rsidRPr="00B33603" w14:paraId="6B83D363" w14:textId="77777777" w:rsidTr="00384517">
        <w:trPr>
          <w:trHeight w:val="20"/>
          <w:tblHeader/>
        </w:trPr>
        <w:tc>
          <w:tcPr>
            <w:tcW w:w="4266" w:type="dxa"/>
          </w:tcPr>
          <w:p w14:paraId="3F106985" w14:textId="61B32BA3" w:rsidR="00116994" w:rsidRPr="00B33603" w:rsidRDefault="00116994" w:rsidP="00EE593E">
            <w:pPr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B33603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B336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5F556EAD" w14:textId="205CCCD9" w:rsidR="00116994" w:rsidRPr="00B33603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B336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A5453" w:rsidRPr="00B33603" w14:paraId="7140A7A8" w14:textId="77777777" w:rsidTr="00384517">
        <w:trPr>
          <w:trHeight w:val="20"/>
          <w:tblHeader/>
        </w:trPr>
        <w:tc>
          <w:tcPr>
            <w:tcW w:w="4266" w:type="dxa"/>
          </w:tcPr>
          <w:p w14:paraId="3B51766D" w14:textId="139AA139" w:rsidR="00AA5453" w:rsidRPr="00B33603" w:rsidRDefault="00AA5453" w:rsidP="00AA5453">
            <w:pPr>
              <w:ind w:left="166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F38F802" w14:textId="1F5CE780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24" w:type="dxa"/>
          </w:tcPr>
          <w:p w14:paraId="1C717D16" w14:textId="4549AF36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24" w:type="dxa"/>
          </w:tcPr>
          <w:p w14:paraId="309FBB9B" w14:textId="6A00A005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51" w:type="dxa"/>
          </w:tcPr>
          <w:p w14:paraId="6D51AC02" w14:textId="0915FDE8" w:rsidR="00AA5453" w:rsidRPr="00B33603" w:rsidRDefault="00AA5453" w:rsidP="00AA5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16994" w:rsidRPr="00B33603" w14:paraId="238347FC" w14:textId="77777777" w:rsidTr="00384517">
        <w:trPr>
          <w:trHeight w:val="20"/>
          <w:tblHeader/>
        </w:trPr>
        <w:tc>
          <w:tcPr>
            <w:tcW w:w="4266" w:type="dxa"/>
          </w:tcPr>
          <w:p w14:paraId="586CDDA1" w14:textId="77777777" w:rsidR="00116994" w:rsidRPr="00B33603" w:rsidRDefault="00116994" w:rsidP="00EE593E">
            <w:pPr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637F3E3B" w14:textId="28C712DF" w:rsidR="00116994" w:rsidRPr="00B33603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C15A6" w:rsidRPr="00B33603" w14:paraId="186D783F" w14:textId="77777777" w:rsidTr="00384517">
        <w:trPr>
          <w:trHeight w:val="20"/>
        </w:trPr>
        <w:tc>
          <w:tcPr>
            <w:tcW w:w="4266" w:type="dxa"/>
          </w:tcPr>
          <w:p w14:paraId="7E6D4D42" w14:textId="77777777" w:rsidR="00EC15A6" w:rsidRPr="00B33603" w:rsidRDefault="00EC15A6" w:rsidP="00EC15A6">
            <w:pPr>
              <w:ind w:left="234" w:hanging="234"/>
            </w:pPr>
            <w:r w:rsidRPr="00B33603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4239DE74" w14:textId="6AFAD489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B8D3422" w14:textId="23D7F740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(21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76FDB086" w14:textId="0920771B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251" w:type="dxa"/>
            <w:vAlign w:val="center"/>
          </w:tcPr>
          <w:p w14:paraId="6475DB5D" w14:textId="0E29A5E5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EC15A6" w:rsidRPr="00B33603" w14:paraId="799B1550" w14:textId="77777777" w:rsidTr="00384517">
        <w:trPr>
          <w:trHeight w:val="20"/>
        </w:trPr>
        <w:tc>
          <w:tcPr>
            <w:tcW w:w="4266" w:type="dxa"/>
          </w:tcPr>
          <w:p w14:paraId="3AAACD39" w14:textId="77777777" w:rsidR="00EC15A6" w:rsidRPr="00B33603" w:rsidRDefault="00EC15A6" w:rsidP="00EC15A6">
            <w:pPr>
              <w:ind w:left="234" w:hanging="234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45D0EFF7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24" w:type="dxa"/>
          </w:tcPr>
          <w:p w14:paraId="61650F0A" w14:textId="7113D33C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1224" w:type="dxa"/>
          </w:tcPr>
          <w:p w14:paraId="55D7710D" w14:textId="566DE4DA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665C2F9A" w14:textId="0E02C7C9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202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C15A6" w:rsidRPr="00B33603" w14:paraId="3EEFDFC2" w14:textId="77777777" w:rsidTr="00384517">
        <w:trPr>
          <w:trHeight w:val="20"/>
        </w:trPr>
        <w:tc>
          <w:tcPr>
            <w:tcW w:w="4266" w:type="dxa"/>
          </w:tcPr>
          <w:p w14:paraId="288ABCAF" w14:textId="4EF328C1" w:rsidR="00EC15A6" w:rsidRPr="00B33603" w:rsidRDefault="00EC15A6" w:rsidP="00EC15A6">
            <w:pPr>
              <w:ind w:left="234" w:right="198" w:hanging="234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อัตราการหมุนเวียนของพนักงาน </w:t>
            </w:r>
            <w:r w:rsidR="006A0AC2" w:rsidRPr="00B33603">
              <w:t>(</w:t>
            </w:r>
            <w:r w:rsidR="006A0AC2" w:rsidRPr="00B33603">
              <w:rPr>
                <w:rFonts w:hint="cs"/>
                <w:cs/>
              </w:rPr>
              <w:t xml:space="preserve">เพิ่มขึ้น/ลดลง ร้อยละ </w:t>
            </w:r>
            <w:r w:rsidR="006A0AC2" w:rsidRPr="00B33603">
              <w:t>20)</w:t>
            </w:r>
          </w:p>
        </w:tc>
        <w:tc>
          <w:tcPr>
            <w:tcW w:w="1224" w:type="dxa"/>
            <w:vAlign w:val="bottom"/>
          </w:tcPr>
          <w:p w14:paraId="6D754F14" w14:textId="1BB8B042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15CE5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8D8CF0" w14:textId="5A8347DA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41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3D373CC" w14:textId="58E57DED" w:rsidR="00EC15A6" w:rsidRPr="00B33603" w:rsidRDefault="00315CE5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C15A6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51" w:type="dxa"/>
            <w:vAlign w:val="bottom"/>
          </w:tcPr>
          <w:p w14:paraId="7438B7CB" w14:textId="434C3619" w:rsidR="00EC15A6" w:rsidRPr="00B33603" w:rsidRDefault="00EC15A6" w:rsidP="00EC15A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</w:t>
            </w:r>
          </w:p>
        </w:tc>
      </w:tr>
    </w:tbl>
    <w:p w14:paraId="6F0BF1B2" w14:textId="355BD436" w:rsidR="00840637" w:rsidRPr="00B33603" w:rsidRDefault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A1E1FDF" w14:textId="7EA3E1CF" w:rsidR="00ED24CB" w:rsidRPr="00B33603" w:rsidRDefault="00330A87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712507BE" w14:textId="77777777" w:rsidR="0047054B" w:rsidRPr="00B33603" w:rsidRDefault="0047054B" w:rsidP="0047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217" w:type="dxa"/>
        <w:tblInd w:w="450" w:type="dxa"/>
        <w:tblLook w:val="01E0" w:firstRow="1" w:lastRow="1" w:firstColumn="1" w:lastColumn="1" w:noHBand="0" w:noVBand="0"/>
      </w:tblPr>
      <w:tblGrid>
        <w:gridCol w:w="3094"/>
        <w:gridCol w:w="1134"/>
        <w:gridCol w:w="1247"/>
        <w:gridCol w:w="1247"/>
        <w:gridCol w:w="1247"/>
        <w:gridCol w:w="1248"/>
      </w:tblGrid>
      <w:tr w:rsidR="00523C31" w:rsidRPr="00B33603" w14:paraId="67328044" w14:textId="77777777" w:rsidTr="000F4C05">
        <w:trPr>
          <w:trHeight w:val="20"/>
          <w:tblHeader/>
        </w:trPr>
        <w:tc>
          <w:tcPr>
            <w:tcW w:w="3094" w:type="dxa"/>
          </w:tcPr>
          <w:p w14:paraId="70B8A3F7" w14:textId="77777777" w:rsidR="00523C31" w:rsidRPr="00B33603" w:rsidRDefault="00523C31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</w:tcPr>
          <w:p w14:paraId="767732B1" w14:textId="77777777" w:rsidR="00523C31" w:rsidRPr="00B33603" w:rsidRDefault="00523C31" w:rsidP="00B70D6C">
            <w:pPr>
              <w:spacing w:line="360" w:lineRule="atLeast"/>
              <w:ind w:left="234" w:hanging="359"/>
              <w:jc w:val="center"/>
              <w:rPr>
                <w:cs/>
              </w:rPr>
            </w:pPr>
          </w:p>
        </w:tc>
        <w:tc>
          <w:tcPr>
            <w:tcW w:w="4989" w:type="dxa"/>
            <w:gridSpan w:val="4"/>
          </w:tcPr>
          <w:p w14:paraId="24763DED" w14:textId="0A14B586" w:rsidR="00523C31" w:rsidRPr="00B33603" w:rsidRDefault="00523C31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9875DD" w:rsidRPr="00B33603" w14:paraId="36536A60" w14:textId="77777777" w:rsidTr="000F4C05">
        <w:trPr>
          <w:trHeight w:val="20"/>
          <w:tblHeader/>
        </w:trPr>
        <w:tc>
          <w:tcPr>
            <w:tcW w:w="3094" w:type="dxa"/>
          </w:tcPr>
          <w:p w14:paraId="1F329364" w14:textId="77777777" w:rsidR="009875DD" w:rsidRPr="00B33603" w:rsidRDefault="009875DD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vMerge w:val="restart"/>
          </w:tcPr>
          <w:p w14:paraId="178B63FB" w14:textId="3A3585BE" w:rsidR="009875DD" w:rsidRPr="00B33603" w:rsidRDefault="009875DD" w:rsidP="00184BD3">
            <w:pPr>
              <w:tabs>
                <w:tab w:val="clear" w:pos="227"/>
                <w:tab w:val="left" w:pos="0"/>
              </w:tabs>
              <w:spacing w:line="360" w:lineRule="atLeast"/>
              <w:ind w:left="41"/>
              <w:jc w:val="center"/>
            </w:pPr>
            <w:r w:rsidRPr="00B33603">
              <w:rPr>
                <w:rFonts w:hint="cs"/>
                <w:cs/>
              </w:rPr>
              <w:t>มูลค่าหุ้นต่อหุ้</w:t>
            </w:r>
            <w:r w:rsidR="00184BD3" w:rsidRPr="00B33603">
              <w:rPr>
                <w:rFonts w:hint="cs"/>
                <w:cs/>
              </w:rPr>
              <w:t xml:space="preserve">น </w:t>
            </w:r>
            <w:r w:rsidRPr="00B33603">
              <w:rPr>
                <w:i/>
                <w:iCs/>
              </w:rPr>
              <w:t>(</w:t>
            </w:r>
            <w:r w:rsidRPr="00B33603">
              <w:rPr>
                <w:rFonts w:hint="cs"/>
                <w:i/>
                <w:iCs/>
                <w:cs/>
              </w:rPr>
              <w:t>บาท</w:t>
            </w:r>
            <w:r w:rsidRPr="00B33603">
              <w:rPr>
                <w:i/>
                <w:iCs/>
              </w:rPr>
              <w:t>)</w:t>
            </w:r>
          </w:p>
        </w:tc>
        <w:tc>
          <w:tcPr>
            <w:tcW w:w="2494" w:type="dxa"/>
            <w:gridSpan w:val="2"/>
          </w:tcPr>
          <w:p w14:paraId="3DF788E8" w14:textId="48D27CFD" w:rsidR="009875DD" w:rsidRPr="00B33603" w:rsidRDefault="009875DD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95" w:type="dxa"/>
            <w:gridSpan w:val="2"/>
          </w:tcPr>
          <w:p w14:paraId="59874AF4" w14:textId="46B6A6B3" w:rsidR="009875DD" w:rsidRPr="00B33603" w:rsidRDefault="009875DD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2567</w:t>
            </w:r>
          </w:p>
        </w:tc>
      </w:tr>
      <w:tr w:rsidR="009875DD" w:rsidRPr="00B33603" w14:paraId="4AD666AD" w14:textId="77777777" w:rsidTr="000F4C05">
        <w:trPr>
          <w:trHeight w:val="20"/>
          <w:tblHeader/>
        </w:trPr>
        <w:tc>
          <w:tcPr>
            <w:tcW w:w="3094" w:type="dxa"/>
          </w:tcPr>
          <w:p w14:paraId="0E3E3079" w14:textId="77777777" w:rsidR="009875DD" w:rsidRPr="00B33603" w:rsidRDefault="009875DD" w:rsidP="009875DD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vMerge/>
          </w:tcPr>
          <w:p w14:paraId="02D64BA8" w14:textId="77777777" w:rsidR="009875DD" w:rsidRPr="00B33603" w:rsidRDefault="009875DD" w:rsidP="009875DD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47" w:type="dxa"/>
          </w:tcPr>
          <w:p w14:paraId="23B8A63E" w14:textId="77C1E885" w:rsidR="009875DD" w:rsidRPr="00B33603" w:rsidRDefault="009875DD" w:rsidP="009875DD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247" w:type="dxa"/>
          </w:tcPr>
          <w:p w14:paraId="72211A42" w14:textId="7838F2F0" w:rsidR="009875DD" w:rsidRPr="00B33603" w:rsidRDefault="009875DD" w:rsidP="009875DD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247" w:type="dxa"/>
          </w:tcPr>
          <w:p w14:paraId="4308BB8C" w14:textId="44F6F619" w:rsidR="009875DD" w:rsidRPr="00B33603" w:rsidRDefault="009875DD" w:rsidP="009875DD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248" w:type="dxa"/>
          </w:tcPr>
          <w:p w14:paraId="7AF958F3" w14:textId="514C036F" w:rsidR="009875DD" w:rsidRPr="00B33603" w:rsidRDefault="009875DD" w:rsidP="009875DD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9875DD" w:rsidRPr="00B33603" w14:paraId="27AAE859" w14:textId="77777777" w:rsidTr="000F4C05">
        <w:trPr>
          <w:trHeight w:val="20"/>
          <w:tblHeader/>
        </w:trPr>
        <w:tc>
          <w:tcPr>
            <w:tcW w:w="3094" w:type="dxa"/>
          </w:tcPr>
          <w:p w14:paraId="15B808BF" w14:textId="77777777" w:rsidR="009875DD" w:rsidRPr="00B33603" w:rsidRDefault="009875DD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vMerge/>
          </w:tcPr>
          <w:p w14:paraId="3924C8C1" w14:textId="2ACC8127" w:rsidR="009875DD" w:rsidRPr="00B33603" w:rsidRDefault="009875DD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89" w:type="dxa"/>
            <w:gridSpan w:val="4"/>
          </w:tcPr>
          <w:p w14:paraId="6ADFD2E7" w14:textId="1A8C4C9B" w:rsidR="009875DD" w:rsidRPr="00B33603" w:rsidRDefault="009875DD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ล้านหุ้น/ล้านบาท</w:t>
            </w:r>
            <w:r w:rsidRPr="00B3360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75DD" w:rsidRPr="00B33603" w14:paraId="3642A98D" w14:textId="77777777" w:rsidTr="00184BD3">
        <w:trPr>
          <w:trHeight w:val="20"/>
          <w:tblHeader/>
        </w:trPr>
        <w:tc>
          <w:tcPr>
            <w:tcW w:w="3094" w:type="dxa"/>
          </w:tcPr>
          <w:p w14:paraId="025AD894" w14:textId="611E1E08" w:rsidR="009875DD" w:rsidRPr="00B33603" w:rsidRDefault="009875DD">
            <w:pPr>
              <w:spacing w:line="360" w:lineRule="atLeast"/>
              <w:ind w:left="166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ทุนจดทะเบียน </w:t>
            </w:r>
          </w:p>
        </w:tc>
        <w:tc>
          <w:tcPr>
            <w:tcW w:w="1134" w:type="dxa"/>
            <w:vAlign w:val="bottom"/>
          </w:tcPr>
          <w:p w14:paraId="62A05EB2" w14:textId="601E3F57" w:rsidR="009875DD" w:rsidRPr="00B33603" w:rsidRDefault="009875DD" w:rsidP="00C62B2D">
            <w:pPr>
              <w:spacing w:line="360" w:lineRule="atLeast"/>
              <w:ind w:left="166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3D5DADA1" w14:textId="408CC24A" w:rsidR="009875DD" w:rsidRPr="00B33603" w:rsidRDefault="009875DD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4DDAC098" w14:textId="762690C5" w:rsidR="009875DD" w:rsidRPr="00B33603" w:rsidRDefault="009875DD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5C1B6F84" w14:textId="69DA48C5" w:rsidR="009875DD" w:rsidRPr="00B33603" w:rsidRDefault="009875DD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392152A" w14:textId="10E2DA38" w:rsidR="009875DD" w:rsidRPr="00B33603" w:rsidRDefault="009875DD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84BD3" w:rsidRPr="00B33603" w14:paraId="652CA0E4" w14:textId="77777777" w:rsidTr="00184BD3">
        <w:trPr>
          <w:trHeight w:val="20"/>
          <w:tblHeader/>
        </w:trPr>
        <w:tc>
          <w:tcPr>
            <w:tcW w:w="3094" w:type="dxa"/>
          </w:tcPr>
          <w:p w14:paraId="6B327FE2" w14:textId="038CA833" w:rsidR="00184BD3" w:rsidRPr="00B33603" w:rsidRDefault="00184BD3" w:rsidP="00184BD3">
            <w:pPr>
              <w:spacing w:line="360" w:lineRule="atLeast"/>
              <w:ind w:left="234" w:hanging="35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b/>
                <w:bCs/>
              </w:rPr>
              <w:t xml:space="preserve">1 </w:t>
            </w:r>
            <w:r w:rsidRPr="00B33603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1134" w:type="dxa"/>
          </w:tcPr>
          <w:p w14:paraId="0B610042" w14:textId="77777777" w:rsidR="00184BD3" w:rsidRPr="00B33603" w:rsidRDefault="00184BD3" w:rsidP="003D77E8">
            <w:pPr>
              <w:spacing w:line="360" w:lineRule="atLeast"/>
              <w:ind w:left="234" w:hanging="35"/>
              <w:jc w:val="center"/>
              <w:rPr>
                <w:cs/>
              </w:rPr>
            </w:pPr>
          </w:p>
        </w:tc>
        <w:tc>
          <w:tcPr>
            <w:tcW w:w="1247" w:type="dxa"/>
            <w:vAlign w:val="center"/>
          </w:tcPr>
          <w:p w14:paraId="2353A0E5" w14:textId="77777777" w:rsidR="00184BD3" w:rsidRPr="00B33603" w:rsidRDefault="00184BD3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center"/>
          </w:tcPr>
          <w:p w14:paraId="5A503E84" w14:textId="77777777" w:rsidR="00184BD3" w:rsidRPr="00B33603" w:rsidRDefault="00184BD3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center"/>
          </w:tcPr>
          <w:p w14:paraId="537B392D" w14:textId="77777777" w:rsidR="00184BD3" w:rsidRPr="00B33603" w:rsidRDefault="00184BD3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8" w:type="dxa"/>
            <w:vAlign w:val="center"/>
          </w:tcPr>
          <w:p w14:paraId="394D4A6A" w14:textId="77777777" w:rsidR="00184BD3" w:rsidRPr="00B33603" w:rsidRDefault="00184BD3" w:rsidP="00184BD3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84BD3" w:rsidRPr="00B33603" w14:paraId="57AC7076" w14:textId="77777777" w:rsidTr="00057C1A">
        <w:trPr>
          <w:trHeight w:val="20"/>
          <w:tblHeader/>
        </w:trPr>
        <w:tc>
          <w:tcPr>
            <w:tcW w:w="3094" w:type="dxa"/>
          </w:tcPr>
          <w:p w14:paraId="7C25499A" w14:textId="7DFB1C81" w:rsidR="00184BD3" w:rsidRPr="00B33603" w:rsidRDefault="00057C1A" w:rsidP="00057C1A">
            <w:pPr>
              <w:spacing w:line="360" w:lineRule="atLeast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</w:t>
            </w:r>
            <w:r w:rsidR="00184BD3" w:rsidRPr="00B33603">
              <w:rPr>
                <w:rFonts w:hint="cs"/>
                <w:cs/>
              </w:rPr>
              <w:t>หุ้นสามัญ</w:t>
            </w:r>
          </w:p>
        </w:tc>
        <w:tc>
          <w:tcPr>
            <w:tcW w:w="1134" w:type="dxa"/>
            <w:vAlign w:val="bottom"/>
          </w:tcPr>
          <w:p w14:paraId="3D85A609" w14:textId="0370CB8B" w:rsidR="00184BD3" w:rsidRPr="00B33603" w:rsidRDefault="00184BD3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4B3F824F" w14:textId="35748AFA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7" w:type="dxa"/>
            <w:vAlign w:val="bottom"/>
          </w:tcPr>
          <w:p w14:paraId="5E76DEC6" w14:textId="53046D43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7" w:type="dxa"/>
            <w:vAlign w:val="bottom"/>
          </w:tcPr>
          <w:p w14:paraId="114D361D" w14:textId="544A933A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8" w:type="dxa"/>
            <w:vAlign w:val="bottom"/>
          </w:tcPr>
          <w:p w14:paraId="5A21A464" w14:textId="4BFEFF9F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</w:tr>
      <w:tr w:rsidR="00184BD3" w:rsidRPr="00B33603" w14:paraId="597CE58C" w14:textId="77777777" w:rsidTr="00057C1A">
        <w:trPr>
          <w:trHeight w:val="20"/>
          <w:tblHeader/>
        </w:trPr>
        <w:tc>
          <w:tcPr>
            <w:tcW w:w="3094" w:type="dxa"/>
          </w:tcPr>
          <w:p w14:paraId="0D633A6F" w14:textId="7DFD0D47" w:rsidR="00184BD3" w:rsidRPr="00B33603" w:rsidRDefault="00057C1A" w:rsidP="00057C1A">
            <w:pPr>
              <w:spacing w:line="360" w:lineRule="atLeast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</w:t>
            </w:r>
            <w:r w:rsidR="00184BD3" w:rsidRPr="00B33603">
              <w:rPr>
                <w:rFonts w:hint="cs"/>
                <w:cs/>
              </w:rPr>
              <w:t>เพิ่มหุ้นสามัญ</w:t>
            </w:r>
          </w:p>
        </w:tc>
        <w:tc>
          <w:tcPr>
            <w:tcW w:w="1134" w:type="dxa"/>
            <w:vAlign w:val="bottom"/>
          </w:tcPr>
          <w:p w14:paraId="32C56674" w14:textId="193D4C4B" w:rsidR="00184BD3" w:rsidRPr="00B33603" w:rsidRDefault="00184BD3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59F83779" w14:textId="511DF363" w:rsidR="00184BD3" w:rsidRPr="00B33603" w:rsidRDefault="00184BD3" w:rsidP="00057C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97</w:t>
            </w:r>
          </w:p>
        </w:tc>
        <w:tc>
          <w:tcPr>
            <w:tcW w:w="1247" w:type="dxa"/>
            <w:vAlign w:val="bottom"/>
          </w:tcPr>
          <w:p w14:paraId="2274F3CD" w14:textId="2BDC9A77" w:rsidR="00184BD3" w:rsidRPr="00B33603" w:rsidRDefault="00184BD3" w:rsidP="00057C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247" w:type="dxa"/>
            <w:vAlign w:val="bottom"/>
          </w:tcPr>
          <w:p w14:paraId="7BB9C6F3" w14:textId="6A01129E" w:rsidR="00184BD3" w:rsidRPr="00B33603" w:rsidRDefault="00184BD3" w:rsidP="00057C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8" w:type="dxa"/>
            <w:vAlign w:val="bottom"/>
          </w:tcPr>
          <w:p w14:paraId="2112636C" w14:textId="5B2C2D4A" w:rsidR="00184BD3" w:rsidRPr="00B33603" w:rsidRDefault="00184BD3" w:rsidP="00057C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4BD3" w:rsidRPr="00B33603" w14:paraId="0D09ED30" w14:textId="77777777" w:rsidTr="00057C1A">
        <w:trPr>
          <w:trHeight w:val="20"/>
          <w:tblHeader/>
        </w:trPr>
        <w:tc>
          <w:tcPr>
            <w:tcW w:w="3094" w:type="dxa"/>
          </w:tcPr>
          <w:p w14:paraId="277F185B" w14:textId="3737A0DF" w:rsidR="00184BD3" w:rsidRPr="00B33603" w:rsidRDefault="00184BD3" w:rsidP="00184BD3">
            <w:pPr>
              <w:spacing w:line="360" w:lineRule="atLeast"/>
              <w:ind w:left="234" w:hanging="35"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134" w:type="dxa"/>
            <w:vAlign w:val="bottom"/>
          </w:tcPr>
          <w:p w14:paraId="51D6357F" w14:textId="77777777" w:rsidR="00184BD3" w:rsidRPr="00B33603" w:rsidRDefault="00184BD3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21CF2C32" w14:textId="77777777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23DF3296" w14:textId="77777777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44A475B7" w14:textId="77777777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7444C36C" w14:textId="77777777" w:rsidR="00184BD3" w:rsidRPr="00B33603" w:rsidRDefault="00184BD3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4BD3" w:rsidRPr="00B33603" w14:paraId="524621D1" w14:textId="77777777" w:rsidTr="00184BD3">
        <w:trPr>
          <w:trHeight w:val="20"/>
          <w:tblHeader/>
        </w:trPr>
        <w:tc>
          <w:tcPr>
            <w:tcW w:w="3094" w:type="dxa"/>
          </w:tcPr>
          <w:p w14:paraId="50DD1417" w14:textId="4B89D3C7" w:rsidR="00184BD3" w:rsidRPr="00B33603" w:rsidRDefault="00057C1A" w:rsidP="00057C1A">
            <w:pPr>
              <w:spacing w:line="360" w:lineRule="atLeast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</w:t>
            </w:r>
            <w:r w:rsidR="00184BD3" w:rsidRPr="00B33603">
              <w:rPr>
                <w:rFonts w:hint="cs"/>
                <w:cs/>
              </w:rPr>
              <w:t>หุ้นสามัญ</w:t>
            </w:r>
          </w:p>
        </w:tc>
        <w:tc>
          <w:tcPr>
            <w:tcW w:w="1134" w:type="dxa"/>
            <w:vAlign w:val="bottom"/>
          </w:tcPr>
          <w:p w14:paraId="4C58A566" w14:textId="5FA4A6F2" w:rsidR="00184BD3" w:rsidRPr="00B33603" w:rsidRDefault="00184BD3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7FCE1B3C" w14:textId="5551685E" w:rsidR="00184BD3" w:rsidRPr="00B33603" w:rsidRDefault="00184BD3" w:rsidP="00057C1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1247" w:type="dxa"/>
            <w:vAlign w:val="bottom"/>
          </w:tcPr>
          <w:p w14:paraId="20F7BD31" w14:textId="2F1DB85D" w:rsidR="00184BD3" w:rsidRPr="00B33603" w:rsidRDefault="00184BD3" w:rsidP="00057C1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1247" w:type="dxa"/>
            <w:vAlign w:val="bottom"/>
          </w:tcPr>
          <w:p w14:paraId="5B21C5F5" w14:textId="223695F0" w:rsidR="00184BD3" w:rsidRPr="00B33603" w:rsidRDefault="00184BD3" w:rsidP="00057C1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8" w:type="dxa"/>
            <w:vAlign w:val="bottom"/>
          </w:tcPr>
          <w:p w14:paraId="39B43AF2" w14:textId="2322DCF9" w:rsidR="00184BD3" w:rsidRPr="00B33603" w:rsidRDefault="00184BD3" w:rsidP="00057C1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</w:tr>
      <w:tr w:rsidR="009875DD" w:rsidRPr="00B33603" w14:paraId="1A4644D6" w14:textId="77777777" w:rsidTr="00184BD3">
        <w:trPr>
          <w:trHeight w:val="20"/>
          <w:tblHeader/>
        </w:trPr>
        <w:tc>
          <w:tcPr>
            <w:tcW w:w="3094" w:type="dxa"/>
          </w:tcPr>
          <w:p w14:paraId="34BA4ACE" w14:textId="77777777" w:rsidR="009875DD" w:rsidRPr="00B33603" w:rsidRDefault="009875DD">
            <w:pPr>
              <w:spacing w:line="360" w:lineRule="atLeast"/>
              <w:ind w:left="234" w:hanging="35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366F5007" w14:textId="72334A67" w:rsidR="009875DD" w:rsidRPr="00B33603" w:rsidRDefault="009875DD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44174335" w14:textId="77777777" w:rsidR="009875DD" w:rsidRPr="00B33603" w:rsidRDefault="009875DD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4B7A14C1" w14:textId="77777777" w:rsidR="009875DD" w:rsidRPr="00B33603" w:rsidRDefault="009875DD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257B1B6A" w14:textId="77777777" w:rsidR="009875DD" w:rsidRPr="00B33603" w:rsidRDefault="009875DD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75DF328" w14:textId="5F3D0C8C" w:rsidR="009875DD" w:rsidRPr="00B33603" w:rsidRDefault="009875DD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0D6C" w:rsidRPr="00B33603" w14:paraId="5D0EAF23" w14:textId="77777777" w:rsidTr="00184BD3">
        <w:trPr>
          <w:trHeight w:val="20"/>
          <w:tblHeader/>
        </w:trPr>
        <w:tc>
          <w:tcPr>
            <w:tcW w:w="3094" w:type="dxa"/>
          </w:tcPr>
          <w:p w14:paraId="5C5F174C" w14:textId="09C32D1A" w:rsidR="00B70D6C" w:rsidRPr="00B33603" w:rsidRDefault="00553F26">
            <w:pPr>
              <w:spacing w:line="360" w:lineRule="atLeast"/>
              <w:ind w:left="234" w:hanging="35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ทุน</w:t>
            </w:r>
            <w:r w:rsidR="00B70D6C" w:rsidRPr="00B33603">
              <w:rPr>
                <w:rFonts w:hint="cs"/>
                <w:b/>
                <w:bCs/>
                <w:i/>
                <w:iCs/>
                <w:cs/>
              </w:rPr>
              <w:t>ที่ออกและชำระ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เต็มมูลค่า</w:t>
            </w:r>
            <w:r w:rsidR="00B70D6C" w:rsidRPr="00B33603">
              <w:rPr>
                <w:rFonts w:hint="cs"/>
                <w:b/>
                <w:bCs/>
                <w:i/>
                <w:iCs/>
                <w:cs/>
              </w:rPr>
              <w:t>แล้ว</w:t>
            </w:r>
          </w:p>
        </w:tc>
        <w:tc>
          <w:tcPr>
            <w:tcW w:w="1134" w:type="dxa"/>
            <w:vAlign w:val="bottom"/>
          </w:tcPr>
          <w:p w14:paraId="470DA3D6" w14:textId="77777777" w:rsidR="00B70D6C" w:rsidRPr="00B33603" w:rsidRDefault="00B70D6C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715331CA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1FAA058D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58A3ACBE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1A26C98C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0D6C" w:rsidRPr="00B33603" w14:paraId="443F3684" w14:textId="77777777" w:rsidTr="00184BD3">
        <w:trPr>
          <w:trHeight w:val="20"/>
          <w:tblHeader/>
        </w:trPr>
        <w:tc>
          <w:tcPr>
            <w:tcW w:w="3094" w:type="dxa"/>
          </w:tcPr>
          <w:p w14:paraId="33895DF7" w14:textId="766D16E0" w:rsidR="00B70D6C" w:rsidRPr="00B33603" w:rsidRDefault="00B70D6C">
            <w:pPr>
              <w:spacing w:line="360" w:lineRule="atLeast"/>
              <w:ind w:left="234" w:hanging="35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ณ วันที่ </w:t>
            </w:r>
            <w:r w:rsidRPr="00B33603">
              <w:rPr>
                <w:b/>
                <w:bCs/>
              </w:rPr>
              <w:t xml:space="preserve">1 </w:t>
            </w:r>
            <w:r w:rsidRPr="00B33603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37E6A718" w14:textId="77777777" w:rsidR="00B70D6C" w:rsidRPr="00B33603" w:rsidRDefault="00B70D6C" w:rsidP="003D77E8">
            <w:pPr>
              <w:tabs>
                <w:tab w:val="clear" w:pos="454"/>
                <w:tab w:val="left" w:pos="324"/>
              </w:tabs>
              <w:spacing w:line="360" w:lineRule="atLeast"/>
              <w:ind w:left="234" w:hanging="35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26A51FCF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27C204BE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593CBDDF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0A4CED7B" w14:textId="77777777" w:rsidR="00B70D6C" w:rsidRPr="00B33603" w:rsidRDefault="00B70D6C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2BC6" w:rsidRPr="00B33603" w14:paraId="650939D6" w14:textId="77777777" w:rsidTr="00184BD3">
        <w:trPr>
          <w:trHeight w:val="20"/>
          <w:tblHeader/>
        </w:trPr>
        <w:tc>
          <w:tcPr>
            <w:tcW w:w="3094" w:type="dxa"/>
          </w:tcPr>
          <w:p w14:paraId="30B56BAF" w14:textId="28CB471F" w:rsidR="007A2BC6" w:rsidRPr="00B33603" w:rsidRDefault="007A2BC6" w:rsidP="007A2BC6">
            <w:pPr>
              <w:spacing w:line="360" w:lineRule="atLeast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หุ้นสามัญ</w:t>
            </w:r>
          </w:p>
        </w:tc>
        <w:tc>
          <w:tcPr>
            <w:tcW w:w="1134" w:type="dxa"/>
            <w:vAlign w:val="bottom"/>
          </w:tcPr>
          <w:p w14:paraId="3AF0DEA2" w14:textId="0A0EA7C5" w:rsidR="007A2BC6" w:rsidRPr="00B33603" w:rsidRDefault="007A2BC6" w:rsidP="007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234" w:hanging="35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4599C052" w14:textId="4C945A6E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7" w:type="dxa"/>
            <w:vAlign w:val="bottom"/>
          </w:tcPr>
          <w:p w14:paraId="3673F0F7" w14:textId="6D13B309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7" w:type="dxa"/>
            <w:vAlign w:val="bottom"/>
          </w:tcPr>
          <w:p w14:paraId="18F01225" w14:textId="6F22F54B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8" w:type="dxa"/>
            <w:vAlign w:val="bottom"/>
          </w:tcPr>
          <w:p w14:paraId="4CF4C3D2" w14:textId="61A63BFC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</w:tr>
      <w:tr w:rsidR="007A2BC6" w:rsidRPr="00B33603" w14:paraId="1B0B95C1" w14:textId="77777777" w:rsidTr="00184BD3">
        <w:trPr>
          <w:trHeight w:val="20"/>
        </w:trPr>
        <w:tc>
          <w:tcPr>
            <w:tcW w:w="3094" w:type="dxa"/>
          </w:tcPr>
          <w:p w14:paraId="1B6FB9D5" w14:textId="2E21A30B" w:rsidR="007A2BC6" w:rsidRPr="00B33603" w:rsidRDefault="007A2BC6" w:rsidP="007A2BC6">
            <w:pPr>
              <w:spacing w:line="360" w:lineRule="atLeast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เพิ่มหุ้นสามัญ</w:t>
            </w:r>
          </w:p>
        </w:tc>
        <w:tc>
          <w:tcPr>
            <w:tcW w:w="1134" w:type="dxa"/>
            <w:vAlign w:val="bottom"/>
          </w:tcPr>
          <w:p w14:paraId="14CB9086" w14:textId="7876181D" w:rsidR="007A2BC6" w:rsidRPr="00B33603" w:rsidRDefault="007A2BC6" w:rsidP="007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spacing w:line="360" w:lineRule="atLeast"/>
              <w:ind w:left="234" w:hanging="198"/>
              <w:jc w:val="center"/>
            </w:pPr>
            <w:r w:rsidRPr="00B33603">
              <w:t xml:space="preserve">   </w:t>
            </w: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607422CB" w14:textId="350A55F2" w:rsidR="007A2BC6" w:rsidRPr="00B33603" w:rsidRDefault="007A2BC6" w:rsidP="007A2B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96</w:t>
            </w:r>
          </w:p>
        </w:tc>
        <w:tc>
          <w:tcPr>
            <w:tcW w:w="1247" w:type="dxa"/>
            <w:vAlign w:val="bottom"/>
          </w:tcPr>
          <w:p w14:paraId="6267B5D6" w14:textId="1482E4CF" w:rsidR="007A2BC6" w:rsidRPr="00B33603" w:rsidRDefault="007A2BC6" w:rsidP="007A2B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247" w:type="dxa"/>
            <w:vAlign w:val="bottom"/>
          </w:tcPr>
          <w:p w14:paraId="3FB7C8C1" w14:textId="42D23B8C" w:rsidR="007A2BC6" w:rsidRPr="00B33603" w:rsidRDefault="007A2BC6" w:rsidP="007A2B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8" w:type="dxa"/>
            <w:vAlign w:val="bottom"/>
          </w:tcPr>
          <w:p w14:paraId="089D712E" w14:textId="16433EAE" w:rsidR="007A2BC6" w:rsidRPr="00B33603" w:rsidRDefault="007A2BC6" w:rsidP="007A2B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2BC6" w:rsidRPr="00B33603" w14:paraId="4D6A8A1D" w14:textId="77777777" w:rsidTr="00184BD3">
        <w:trPr>
          <w:trHeight w:val="20"/>
        </w:trPr>
        <w:tc>
          <w:tcPr>
            <w:tcW w:w="3094" w:type="dxa"/>
          </w:tcPr>
          <w:p w14:paraId="2B4BDA62" w14:textId="6C9F9FC8" w:rsidR="007A2BC6" w:rsidRPr="00B33603" w:rsidRDefault="007A2BC6" w:rsidP="007A2BC6">
            <w:pPr>
              <w:spacing w:line="360" w:lineRule="atLeast"/>
              <w:ind w:left="234" w:hanging="35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134" w:type="dxa"/>
            <w:vAlign w:val="bottom"/>
          </w:tcPr>
          <w:p w14:paraId="267CCEC1" w14:textId="21D732E8" w:rsidR="007A2BC6" w:rsidRPr="00B33603" w:rsidRDefault="007A2BC6" w:rsidP="007A2BC6">
            <w:pPr>
              <w:tabs>
                <w:tab w:val="clear" w:pos="454"/>
                <w:tab w:val="left" w:pos="324"/>
              </w:tabs>
              <w:spacing w:line="360" w:lineRule="atLeast"/>
              <w:ind w:left="234" w:hanging="234"/>
              <w:jc w:val="center"/>
              <w:rPr>
                <w:cs/>
              </w:rPr>
            </w:pPr>
          </w:p>
        </w:tc>
        <w:tc>
          <w:tcPr>
            <w:tcW w:w="1247" w:type="dxa"/>
            <w:vAlign w:val="bottom"/>
          </w:tcPr>
          <w:p w14:paraId="1D147A16" w14:textId="3C04DE76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359C6BC5" w14:textId="7020F932" w:rsidR="007A2BC6" w:rsidRPr="00B33603" w:rsidRDefault="007A2BC6" w:rsidP="007A2B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4CDF2CDF" w14:textId="55567059" w:rsidR="007A2BC6" w:rsidRPr="00B33603" w:rsidRDefault="007A2BC6" w:rsidP="007A2BC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8C94BB8" w14:textId="74074106" w:rsidR="007A2BC6" w:rsidRPr="00B33603" w:rsidRDefault="007A2BC6" w:rsidP="007A2BC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2BC6" w:rsidRPr="00B33603" w14:paraId="017C86C2" w14:textId="77777777" w:rsidTr="00184BD3">
        <w:trPr>
          <w:trHeight w:val="20"/>
        </w:trPr>
        <w:tc>
          <w:tcPr>
            <w:tcW w:w="3094" w:type="dxa"/>
          </w:tcPr>
          <w:p w14:paraId="1BE4DB28" w14:textId="21CA3A62" w:rsidR="007A2BC6" w:rsidRPr="00B33603" w:rsidRDefault="007A2BC6" w:rsidP="007A2BC6">
            <w:pPr>
              <w:spacing w:line="360" w:lineRule="atLeast"/>
              <w:ind w:right="198"/>
              <w:rPr>
                <w:cs/>
              </w:rPr>
            </w:pPr>
            <w:r w:rsidRPr="00B33603">
              <w:rPr>
                <w:rFonts w:hint="cs"/>
                <w:cs/>
              </w:rPr>
              <w:t xml:space="preserve">       - หุ้นสามัญ</w:t>
            </w:r>
          </w:p>
        </w:tc>
        <w:tc>
          <w:tcPr>
            <w:tcW w:w="1134" w:type="dxa"/>
            <w:vAlign w:val="bottom"/>
          </w:tcPr>
          <w:p w14:paraId="35B855EA" w14:textId="5CCB4249" w:rsidR="007A2BC6" w:rsidRPr="00B33603" w:rsidRDefault="007A2BC6" w:rsidP="007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spacing w:line="360" w:lineRule="atLeast"/>
              <w:ind w:left="234" w:right="198" w:hanging="234"/>
              <w:jc w:val="center"/>
            </w:pPr>
            <w:r w:rsidRPr="00B33603">
              <w:t xml:space="preserve">       </w:t>
            </w:r>
            <w:r w:rsidRPr="00B33603">
              <w:rPr>
                <w:rFonts w:hint="cs"/>
                <w:cs/>
              </w:rPr>
              <w:t>1</w:t>
            </w:r>
          </w:p>
        </w:tc>
        <w:tc>
          <w:tcPr>
            <w:tcW w:w="1247" w:type="dxa"/>
            <w:vAlign w:val="bottom"/>
          </w:tcPr>
          <w:p w14:paraId="7BC4B750" w14:textId="7ADBD0A3" w:rsidR="007A2BC6" w:rsidRPr="00B33603" w:rsidRDefault="007A2BC6" w:rsidP="007A2B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,473</w:t>
            </w:r>
          </w:p>
        </w:tc>
        <w:tc>
          <w:tcPr>
            <w:tcW w:w="1247" w:type="dxa"/>
            <w:vAlign w:val="bottom"/>
          </w:tcPr>
          <w:p w14:paraId="44B978F0" w14:textId="725DFE6E" w:rsidR="007A2BC6" w:rsidRPr="00B33603" w:rsidRDefault="007A2BC6" w:rsidP="007A2B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1,47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247" w:type="dxa"/>
            <w:vAlign w:val="bottom"/>
          </w:tcPr>
          <w:p w14:paraId="1A617937" w14:textId="5F2FD52F" w:rsidR="007A2BC6" w:rsidRPr="00B33603" w:rsidRDefault="007A2BC6" w:rsidP="007A2B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  <w:tc>
          <w:tcPr>
            <w:tcW w:w="1248" w:type="dxa"/>
            <w:vAlign w:val="bottom"/>
          </w:tcPr>
          <w:p w14:paraId="2873E748" w14:textId="36F7990E" w:rsidR="007A2BC6" w:rsidRPr="00B33603" w:rsidRDefault="007A2BC6" w:rsidP="007A2B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1,377</w:t>
            </w:r>
          </w:p>
        </w:tc>
      </w:tr>
      <w:tr w:rsidR="00523C31" w:rsidRPr="00B33603" w14:paraId="54033460" w14:textId="77777777" w:rsidTr="00184BD3">
        <w:trPr>
          <w:trHeight w:val="20"/>
        </w:trPr>
        <w:tc>
          <w:tcPr>
            <w:tcW w:w="3094" w:type="dxa"/>
          </w:tcPr>
          <w:p w14:paraId="7BC5B5AA" w14:textId="77777777" w:rsidR="00523C31" w:rsidRPr="00B33603" w:rsidRDefault="00523C31" w:rsidP="00523C31">
            <w:pPr>
              <w:pStyle w:val="ListParagraph"/>
              <w:spacing w:line="360" w:lineRule="atLeast"/>
              <w:ind w:right="198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D74346" w14:textId="77777777" w:rsidR="00523C31" w:rsidRPr="00B33603" w:rsidRDefault="00523C31">
            <w:pPr>
              <w:spacing w:line="360" w:lineRule="atLeast"/>
              <w:ind w:left="234" w:right="198" w:hanging="234"/>
            </w:pPr>
          </w:p>
        </w:tc>
        <w:tc>
          <w:tcPr>
            <w:tcW w:w="1247" w:type="dxa"/>
            <w:vAlign w:val="bottom"/>
          </w:tcPr>
          <w:p w14:paraId="5F3CD2D5" w14:textId="77777777" w:rsidR="00523C31" w:rsidRPr="00B33603" w:rsidRDefault="00523C31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3B711FB4" w14:textId="77777777" w:rsidR="00523C31" w:rsidRPr="00B33603" w:rsidRDefault="00523C31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vAlign w:val="bottom"/>
          </w:tcPr>
          <w:p w14:paraId="7DDA0C8F" w14:textId="77777777" w:rsidR="00523C31" w:rsidRPr="00B33603" w:rsidRDefault="00523C31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3120D7CA" w14:textId="77777777" w:rsidR="00523C31" w:rsidRPr="00B33603" w:rsidRDefault="00523C31" w:rsidP="00184BD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0FD939C" w14:textId="77777777" w:rsidR="009875DD" w:rsidRPr="00B33603" w:rsidRDefault="009875DD" w:rsidP="0047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311F859B" w14:textId="77777777" w:rsidR="00C25F96" w:rsidRPr="00B33603" w:rsidRDefault="00C25F96" w:rsidP="0047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62168B7F" w14:textId="77777777" w:rsidR="00C25F96" w:rsidRPr="00B33603" w:rsidRDefault="00C25F96" w:rsidP="0047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34A7098C" w14:textId="7D214915" w:rsidR="0047054B" w:rsidRPr="00B33603" w:rsidRDefault="0047054B" w:rsidP="0047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33603">
        <w:rPr>
          <w:rFonts w:asciiTheme="majorBidi" w:hAnsiTheme="majorBidi"/>
          <w:cs/>
        </w:rPr>
        <w:lastRenderedPageBreak/>
        <w:t>เมื่อวันที่</w:t>
      </w:r>
      <w:r w:rsidRPr="00B33603">
        <w:rPr>
          <w:rFonts w:asciiTheme="majorBidi" w:hAnsiTheme="majorBidi" w:hint="cs"/>
          <w:cs/>
        </w:rPr>
        <w:t xml:space="preserve"> </w:t>
      </w:r>
      <w:r w:rsidRPr="00B33603">
        <w:rPr>
          <w:rFonts w:asciiTheme="majorBidi" w:hAnsiTheme="majorBidi"/>
        </w:rPr>
        <w:t>11</w:t>
      </w:r>
      <w:r w:rsidRPr="00B33603">
        <w:rPr>
          <w:rFonts w:asciiTheme="majorBidi" w:hAnsiTheme="majorBidi"/>
          <w:cs/>
        </w:rPr>
        <w:t xml:space="preserve"> เมษายน </w:t>
      </w:r>
      <w:r w:rsidRPr="00B33603">
        <w:rPr>
          <w:rFonts w:asciiTheme="majorBidi" w:hAnsiTheme="majorBidi"/>
        </w:rPr>
        <w:t xml:space="preserve">2568 </w:t>
      </w:r>
      <w:r w:rsidRPr="00B33603">
        <w:rPr>
          <w:rFonts w:asciiTheme="majorBidi" w:hAnsiTheme="majorBidi"/>
          <w:cs/>
        </w:rPr>
        <w:t xml:space="preserve">ที่ประชุมสามัญผู้ถือหุ้นประจำปี </w:t>
      </w:r>
      <w:r w:rsidRPr="00B33603">
        <w:rPr>
          <w:rFonts w:asciiTheme="majorBidi" w:hAnsiTheme="majorBidi"/>
        </w:rPr>
        <w:t xml:space="preserve">2568 </w:t>
      </w:r>
      <w:r w:rsidRPr="00B33603">
        <w:rPr>
          <w:rFonts w:asciiTheme="majorBidi" w:hAnsiTheme="majorBidi" w:cstheme="majorBidi"/>
          <w:cs/>
        </w:rPr>
        <w:t>มีมติ</w:t>
      </w:r>
      <w:r w:rsidRPr="00B33603">
        <w:rPr>
          <w:rFonts w:asciiTheme="majorBidi" w:hAnsiTheme="majorBidi" w:cstheme="majorBidi" w:hint="cs"/>
          <w:cs/>
        </w:rPr>
        <w:t>อนุมัติแผน</w:t>
      </w:r>
      <w:r w:rsidRPr="00B33603">
        <w:rPr>
          <w:rFonts w:asciiTheme="majorBidi" w:hAnsiTheme="majorBidi"/>
          <w:cs/>
        </w:rPr>
        <w:t>การปรับโครงสร้างการถือหุ้นและการจัดการของบริษัท</w:t>
      </w:r>
      <w:r w:rsidRPr="00B33603">
        <w:rPr>
          <w:rFonts w:asciiTheme="majorBidi" w:hAnsiTheme="majorBidi" w:hint="cs"/>
          <w:cs/>
        </w:rPr>
        <w:t xml:space="preserve"> ดังนี้</w:t>
      </w:r>
    </w:p>
    <w:p w14:paraId="07260DB7" w14:textId="77777777" w:rsidR="0047054B" w:rsidRPr="00B33603" w:rsidRDefault="0047054B" w:rsidP="006C458D">
      <w:pPr>
        <w:pStyle w:val="ListParagraph"/>
        <w:numPr>
          <w:ilvl w:val="0"/>
          <w:numId w:val="15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B33603">
        <w:rPr>
          <w:rFonts w:asciiTheme="majorBidi" w:eastAsia="Times New Roman" w:hAnsiTheme="majorBidi"/>
          <w:sz w:val="30"/>
          <w:szCs w:val="30"/>
          <w:cs/>
        </w:rPr>
        <w:t>อนุมัติแผนการปรับโครงสร้างการถือหุ้นและการจัดการของบริษัท โดยบริษัทจะดำเนินการเสนอขายหลักทรัพย์ที่ออกใหม่ (จัดสรรหุ้นสามัญเพิ่มทุน) ให้แก่ผู้ถือหุ้นรายอื่นของบริษัท บางจาก ศรีราชา จำกัด (มหาชน) (“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BSRC”)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ที่บริษัทถือหุ้นอยู่ในสัดส่วนร้อยละ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81.7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ของหุ้นที่ออกจำหน่ายแล้วทั้งหมดของ </w:t>
      </w:r>
      <w:r w:rsidRPr="00B33603">
        <w:rPr>
          <w:rFonts w:asciiTheme="majorBidi" w:eastAsia="Times New Roman" w:hAnsiTheme="majorBidi"/>
          <w:sz w:val="30"/>
          <w:szCs w:val="30"/>
        </w:rPr>
        <w:t>BSRC</w:t>
      </w:r>
    </w:p>
    <w:p w14:paraId="59E8CE64" w14:textId="77777777" w:rsidR="0047054B" w:rsidRPr="00B33603" w:rsidRDefault="0047054B" w:rsidP="006C458D">
      <w:pPr>
        <w:pStyle w:val="ListParagraph"/>
        <w:numPr>
          <w:ilvl w:val="0"/>
          <w:numId w:val="15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อนุมัติการทำคำเสนอซื้อหลักทรัพย์ทั้งหมดของ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>ตามแผนการปรับโครงสร้างการถือหุ้น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โดยบริษัทจะทำคำเสนอซื้อหลักทรัพย์ทั้งหมดของ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จากผู้ถือหุ้นอื่นของ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ไม่เกินจำนวน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631.86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4.93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บาท (คิดเป็นร้อยละ </w:t>
      </w:r>
      <w:r w:rsidRPr="00B33603">
        <w:rPr>
          <w:rFonts w:asciiTheme="majorBidi" w:eastAsia="Times New Roman" w:hAnsiTheme="majorBidi"/>
          <w:sz w:val="30"/>
          <w:szCs w:val="30"/>
        </w:rPr>
        <w:t>18.3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 ของหุ้นที่ออกจำหน่ายแล้วทั้งหมดของ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อ้างอิงข้อมูล ณ วันที่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6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มีนาคม </w:t>
      </w:r>
      <w:r w:rsidRPr="00B33603">
        <w:rPr>
          <w:rFonts w:asciiTheme="majorBidi" w:eastAsia="Times New Roman" w:hAnsiTheme="majorBidi"/>
          <w:sz w:val="30"/>
          <w:szCs w:val="30"/>
        </w:rPr>
        <w:t>2568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>)</w:t>
      </w:r>
    </w:p>
    <w:p w14:paraId="5342B2E9" w14:textId="77777777" w:rsidR="0047054B" w:rsidRPr="00B33603" w:rsidRDefault="0047054B" w:rsidP="006C458D">
      <w:pPr>
        <w:pStyle w:val="ListParagraph"/>
        <w:numPr>
          <w:ilvl w:val="0"/>
          <w:numId w:val="15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B33603">
        <w:rPr>
          <w:rFonts w:asciiTheme="majorBidi" w:eastAsia="Times New Roman" w:hAnsiTheme="majorBidi"/>
          <w:sz w:val="30"/>
          <w:szCs w:val="30"/>
          <w:cs/>
        </w:rPr>
        <w:t>อนุมัติ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>การ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เพิ่มทุนจดทะเบียนของบริษัท จำนวน </w:t>
      </w:r>
      <w:r w:rsidRPr="00B33603">
        <w:rPr>
          <w:rFonts w:asciiTheme="majorBidi" w:eastAsia="Times New Roman" w:hAnsiTheme="majorBidi"/>
          <w:sz w:val="30"/>
          <w:szCs w:val="30"/>
        </w:rPr>
        <w:t>97.21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 ล้านบาท จากทุนจดทะเบียนเดิม จำนวน 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1,377 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Pr="00B33603">
        <w:rPr>
          <w:rFonts w:asciiTheme="majorBidi" w:eastAsia="Times New Roman" w:hAnsiTheme="majorBidi"/>
          <w:sz w:val="30"/>
          <w:szCs w:val="30"/>
        </w:rPr>
        <w:t>1,474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 ล้านบาท โดยการออกหุ้นสามัญเพิ่มทุนใหม่จำนวน </w:t>
      </w:r>
      <w:r w:rsidRPr="00B33603">
        <w:rPr>
          <w:rFonts w:asciiTheme="majorBidi" w:eastAsia="Times New Roman" w:hAnsiTheme="majorBidi"/>
          <w:sz w:val="30"/>
          <w:szCs w:val="30"/>
        </w:rPr>
        <w:t>97.21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 ล้านหุ้น </w:t>
      </w:r>
      <w:r w:rsidRPr="00B33603">
        <w:rPr>
          <w:rFonts w:asciiTheme="majorBidi" w:eastAsia="Times New Roman" w:hAnsiTheme="majorBidi"/>
          <w:sz w:val="30"/>
          <w:szCs w:val="30"/>
          <w:cs/>
        </w:rPr>
        <w:br/>
        <w:t xml:space="preserve">มูลค่าที่ตราไว้หุ้นละ </w:t>
      </w:r>
      <w:r w:rsidRPr="00B33603">
        <w:rPr>
          <w:rFonts w:asciiTheme="majorBidi" w:eastAsia="Times New Roman" w:hAnsiTheme="majorBidi"/>
          <w:sz w:val="30"/>
          <w:szCs w:val="30"/>
        </w:rPr>
        <w:t>1.00</w:t>
      </w:r>
      <w:r w:rsidRPr="00B33603">
        <w:rPr>
          <w:rFonts w:asciiTheme="majorBidi" w:eastAsia="Times New Roman" w:hAnsiTheme="majorBidi"/>
          <w:sz w:val="30"/>
          <w:szCs w:val="30"/>
          <w:cs/>
        </w:rPr>
        <w:t xml:space="preserve"> บาท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 xml:space="preserve"> โดยบริษัทได้จดทะเบียนเพิ่มทุนจดทะเบียนดังกล่าวกับกระทรวงพาณิชย์แล้วในเดือนเมษายน </w:t>
      </w:r>
      <w:r w:rsidRPr="00B33603">
        <w:rPr>
          <w:rFonts w:asciiTheme="majorBidi" w:eastAsia="Times New Roman" w:hAnsiTheme="majorBidi"/>
          <w:sz w:val="30"/>
          <w:szCs w:val="30"/>
        </w:rPr>
        <w:t>2568</w:t>
      </w:r>
    </w:p>
    <w:p w14:paraId="40D673A7" w14:textId="77777777" w:rsidR="0047054B" w:rsidRPr="00B33603" w:rsidRDefault="0047054B" w:rsidP="006C458D">
      <w:pPr>
        <w:pStyle w:val="ListParagraph"/>
        <w:numPr>
          <w:ilvl w:val="0"/>
          <w:numId w:val="15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B33603">
        <w:rPr>
          <w:rFonts w:asciiTheme="majorBidi" w:eastAsia="Times New Roman" w:hAnsiTheme="majorBidi" w:hint="cs"/>
          <w:sz w:val="30"/>
          <w:szCs w:val="30"/>
          <w:cs/>
        </w:rPr>
        <w:t>อนุมัติการจัดสรรหุ้นสามัญเพิ่มทุนของบริษัทให้แก่ผู้ถือหุ้น</w:t>
      </w:r>
      <w:r w:rsidRPr="00B33603">
        <w:rPr>
          <w:rFonts w:asciiTheme="majorBidi" w:eastAsia="Times New Roman" w:hAnsiTheme="majorBidi"/>
          <w:sz w:val="30"/>
          <w:szCs w:val="30"/>
        </w:rPr>
        <w:t xml:space="preserve"> BSRC </w:t>
      </w:r>
      <w:r w:rsidRPr="00B33603">
        <w:rPr>
          <w:rFonts w:asciiTheme="majorBidi" w:eastAsia="Times New Roman" w:hAnsiTheme="majorBidi" w:hint="cs"/>
          <w:sz w:val="30"/>
          <w:szCs w:val="30"/>
          <w:cs/>
        </w:rPr>
        <w:t>ตามแผน</w:t>
      </w:r>
      <w:r w:rsidRPr="00B33603">
        <w:rPr>
          <w:rFonts w:asciiTheme="majorBidi" w:eastAsia="Times New Roman" w:hAnsiTheme="majorBidi"/>
          <w:sz w:val="30"/>
          <w:szCs w:val="30"/>
          <w:cs/>
        </w:rPr>
        <w:t>การปรับโครงสร้างการถือหุ้นและการจัดการของบริษัท</w:t>
      </w:r>
    </w:p>
    <w:p w14:paraId="059F5047" w14:textId="77777777" w:rsidR="00ED24CB" w:rsidRPr="00B33603" w:rsidRDefault="00ED24CB" w:rsidP="00ED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A28F3FE" w14:textId="6012EBCD" w:rsidR="00797537" w:rsidRPr="00B33603" w:rsidRDefault="00797537" w:rsidP="00ED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bookmarkStart w:id="25" w:name="_Hlk219919886"/>
      <w:r w:rsidRPr="00B33603">
        <w:rPr>
          <w:rFonts w:hint="cs"/>
          <w:cs/>
        </w:rPr>
        <w:t xml:space="preserve">เมื่อวันที่ </w:t>
      </w:r>
      <w:r w:rsidRPr="00B33603">
        <w:t xml:space="preserve">8 </w:t>
      </w:r>
      <w:r w:rsidRPr="00B33603">
        <w:rPr>
          <w:rFonts w:hint="cs"/>
          <w:cs/>
        </w:rPr>
        <w:t>ธันวาคม</w:t>
      </w:r>
      <w:r w:rsidRPr="00B33603">
        <w:t xml:space="preserve"> 2568</w:t>
      </w:r>
      <w:r w:rsidRPr="00B33603">
        <w:rPr>
          <w:rFonts w:hint="cs"/>
          <w:cs/>
        </w:rPr>
        <w:t xml:space="preserve"> </w:t>
      </w:r>
      <w:r w:rsidR="00C452AC" w:rsidRPr="00B33603">
        <w:rPr>
          <w:rFonts w:hint="cs"/>
          <w:cs/>
        </w:rPr>
        <w:t>บริษัท</w:t>
      </w:r>
      <w:r w:rsidRPr="00B33603">
        <w:rPr>
          <w:rFonts w:hint="cs"/>
          <w:cs/>
        </w:rPr>
        <w:t>ได้ออกและจัดสรรหุ้นสามัญเพิ่มทุนของบริษัท</w:t>
      </w:r>
      <w:r w:rsidR="006E3AD5" w:rsidRPr="00B33603">
        <w:rPr>
          <w:rFonts w:hint="cs"/>
          <w:cs/>
        </w:rPr>
        <w:t xml:space="preserve">รวมจำนวน </w:t>
      </w:r>
      <w:r w:rsidR="006E3AD5" w:rsidRPr="00B33603">
        <w:t xml:space="preserve">95.7 </w:t>
      </w:r>
      <w:r w:rsidR="006E3AD5" w:rsidRPr="00B33603">
        <w:rPr>
          <w:rFonts w:hint="cs"/>
          <w:cs/>
        </w:rPr>
        <w:t xml:space="preserve">ล้านหุ้น </w:t>
      </w:r>
      <w:r w:rsidR="006E3AD5" w:rsidRPr="00B33603">
        <w:rPr>
          <w:cs/>
        </w:rPr>
        <w:t xml:space="preserve">มูลค่าที่ตราไว้หุ้นละ </w:t>
      </w:r>
      <w:r w:rsidR="006E3AD5" w:rsidRPr="00B33603">
        <w:t xml:space="preserve">1.00 </w:t>
      </w:r>
      <w:r w:rsidR="006E3AD5" w:rsidRPr="00B33603">
        <w:rPr>
          <w:cs/>
        </w:rPr>
        <w:t>บาท</w:t>
      </w:r>
      <w:r w:rsidR="006E3AD5" w:rsidRPr="00B33603">
        <w:t xml:space="preserve"> </w:t>
      </w:r>
      <w:r w:rsidR="006E3AD5" w:rsidRPr="00B33603">
        <w:rPr>
          <w:rFonts w:hint="cs"/>
          <w:cs/>
        </w:rPr>
        <w:t>คิดเป็นร้อยละ</w:t>
      </w:r>
      <w:r w:rsidR="006E3AD5" w:rsidRPr="00B33603">
        <w:t xml:space="preserve"> 6.50 </w:t>
      </w:r>
      <w:r w:rsidR="006E3AD5" w:rsidRPr="00B33603">
        <w:rPr>
          <w:rFonts w:hint="cs"/>
          <w:cs/>
        </w:rPr>
        <w:t>ของหุ้นที่ออกจำหน่ายแล้วทั้งหมดของบริษัทภายหลังจากเพิ่มทุนให้แก่ผู้ถือหุ้นของ</w:t>
      </w:r>
      <w:r w:rsidR="006E3AD5" w:rsidRPr="00B33603">
        <w:t xml:space="preserve"> BSRC </w:t>
      </w:r>
      <w:r w:rsidR="006E3AD5" w:rsidRPr="00B33603">
        <w:rPr>
          <w:rFonts w:hint="cs"/>
          <w:cs/>
        </w:rPr>
        <w:t>ทุกรายที่ตอบรับคำเสนอซื้อหลักทรัพย์</w:t>
      </w:r>
      <w:r w:rsidR="003C1F8F" w:rsidRPr="00B33603">
        <w:rPr>
          <w:rFonts w:hint="cs"/>
          <w:cs/>
        </w:rPr>
        <w:t xml:space="preserve"> ตามที่กล่าวไว้ในหมายเหตุประกอบงบการเงินข้อ </w:t>
      </w:r>
      <w:r w:rsidR="003C1F8F" w:rsidRPr="00B33603">
        <w:t xml:space="preserve">9 </w:t>
      </w:r>
      <w:r w:rsidR="003C1F8F" w:rsidRPr="00B33603">
        <w:rPr>
          <w:rFonts w:hint="cs"/>
          <w:cs/>
        </w:rPr>
        <w:t xml:space="preserve">     </w:t>
      </w:r>
      <w:r w:rsidR="00C90734" w:rsidRPr="00B33603">
        <w:rPr>
          <w:rFonts w:hint="cs"/>
          <w:cs/>
        </w:rPr>
        <w:t xml:space="preserve">ทำให้บริษัทมีทุนจดทะเบียนจำนวน </w:t>
      </w:r>
      <w:r w:rsidR="00C90734" w:rsidRPr="00B33603">
        <w:t xml:space="preserve">1,474 </w:t>
      </w:r>
      <w:r w:rsidR="00C90734" w:rsidRPr="00B33603">
        <w:rPr>
          <w:rFonts w:hint="cs"/>
          <w:cs/>
        </w:rPr>
        <w:t xml:space="preserve">ล้านบาท และมีการเปลี่ยนแปลงทุนชำระแล้วเพิ่มขึ้นจำนวน </w:t>
      </w:r>
      <w:r w:rsidR="00C90734" w:rsidRPr="00B33603">
        <w:t>96</w:t>
      </w:r>
      <w:r w:rsidR="00C90734" w:rsidRPr="00B33603">
        <w:rPr>
          <w:rFonts w:hint="cs"/>
          <w:cs/>
        </w:rPr>
        <w:t xml:space="preserve"> ล้านบาท จากเดิมจำนวน </w:t>
      </w:r>
      <w:r w:rsidR="00C90734" w:rsidRPr="00B33603">
        <w:t xml:space="preserve">1,377 </w:t>
      </w:r>
      <w:r w:rsidR="00C90734" w:rsidRPr="00B33603">
        <w:rPr>
          <w:rFonts w:hint="cs"/>
          <w:cs/>
        </w:rPr>
        <w:t xml:space="preserve">ล้านบาท เป็นจำนวน </w:t>
      </w:r>
      <w:r w:rsidR="00C90734" w:rsidRPr="00B33603">
        <w:t xml:space="preserve">1,473 </w:t>
      </w:r>
      <w:r w:rsidR="00C90734" w:rsidRPr="00B33603">
        <w:rPr>
          <w:rFonts w:hint="cs"/>
          <w:cs/>
        </w:rPr>
        <w:t>ล้านบาท</w:t>
      </w:r>
      <w:r w:rsidR="00C452AC" w:rsidRPr="00B33603">
        <w:rPr>
          <w:rFonts w:hint="cs"/>
          <w:cs/>
        </w:rPr>
        <w:t xml:space="preserve"> </w:t>
      </w:r>
      <w:r w:rsidR="003C1F8F" w:rsidRPr="00B33603">
        <w:rPr>
          <w:rFonts w:hint="cs"/>
          <w:cs/>
        </w:rPr>
        <w:t>ทั้งนี้</w:t>
      </w:r>
      <w:r w:rsidR="00C452AC" w:rsidRPr="00B33603">
        <w:rPr>
          <w:rFonts w:hint="cs"/>
          <w:cs/>
        </w:rPr>
        <w:t>บริษัทได้จดทะเบียนเปลี่ยนแปลงทุนชำระแล้วกับ</w:t>
      </w:r>
      <w:r w:rsidR="00C452AC" w:rsidRPr="00B33603">
        <w:rPr>
          <w:rFonts w:asciiTheme="majorBidi" w:hAnsiTheme="majorBidi" w:hint="cs"/>
          <w:cs/>
        </w:rPr>
        <w:t>กระทรวงพาณิชย์</w:t>
      </w:r>
      <w:r w:rsidR="003D028E" w:rsidRPr="00B33603">
        <w:rPr>
          <w:rFonts w:asciiTheme="majorBidi" w:hAnsiTheme="majorBidi" w:hint="cs"/>
          <w:cs/>
        </w:rPr>
        <w:t xml:space="preserve">ในเดือนธันวาคม </w:t>
      </w:r>
      <w:r w:rsidR="003D028E" w:rsidRPr="00B33603">
        <w:rPr>
          <w:rFonts w:asciiTheme="majorBidi" w:hAnsiTheme="majorBidi"/>
        </w:rPr>
        <w:t>2</w:t>
      </w:r>
      <w:r w:rsidR="00701625" w:rsidRPr="00B33603">
        <w:rPr>
          <w:rFonts w:asciiTheme="majorBidi" w:hAnsiTheme="majorBidi"/>
        </w:rPr>
        <w:t>568</w:t>
      </w:r>
      <w:r w:rsidR="00F51CBB" w:rsidRPr="00B33603">
        <w:t xml:space="preserve"> </w:t>
      </w:r>
    </w:p>
    <w:bookmarkEnd w:id="25"/>
    <w:p w14:paraId="297A5173" w14:textId="77777777" w:rsidR="008E10B8" w:rsidRPr="00B33603" w:rsidRDefault="008E10B8" w:rsidP="00C55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028A1FAE" w14:textId="594BCD49" w:rsidR="00330A87" w:rsidRPr="00B33603" w:rsidRDefault="008E10B8" w:rsidP="00330A8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ส่วนเกินทุนและสำรอง</w:t>
      </w:r>
    </w:p>
    <w:p w14:paraId="07EE0725" w14:textId="77777777" w:rsidR="00330A87" w:rsidRPr="00B33603" w:rsidRDefault="00330A87" w:rsidP="0033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5F91F5D0" w14:textId="77777777" w:rsidR="008E10B8" w:rsidRPr="00B33603" w:rsidRDefault="008E10B8" w:rsidP="008E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</w:rPr>
        <w:t>ส่วนเกินมูลค่าหุ้น</w:t>
      </w:r>
    </w:p>
    <w:p w14:paraId="7D902724" w14:textId="77777777" w:rsidR="008E10B8" w:rsidRPr="00B33603" w:rsidRDefault="008E10B8" w:rsidP="008E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1E3A9694" w14:textId="77777777" w:rsidR="007F2822" w:rsidRPr="00B33603" w:rsidRDefault="008E10B8" w:rsidP="008E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 w:rsidRPr="00B33603">
        <w:t>2535</w:t>
      </w:r>
      <w:r w:rsidRPr="00B33603">
        <w:rPr>
          <w:rFonts w:hint="cs"/>
          <w:cs/>
        </w:rPr>
        <w:t xml:space="preserve"> มาตรา </w:t>
      </w:r>
      <w:r w:rsidRPr="00B33603">
        <w:t>51</w:t>
      </w:r>
      <w:r w:rsidRPr="00B33603">
        <w:rPr>
          <w:rFonts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E40A15E" w14:textId="77777777" w:rsidR="00DB4646" w:rsidRPr="00B33603" w:rsidRDefault="00DB4646" w:rsidP="008E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96A4BE9" w14:textId="77777777" w:rsidR="008F18DE" w:rsidRPr="00B33603" w:rsidRDefault="008F1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B33603">
        <w:rPr>
          <w:b/>
          <w:bCs/>
          <w:i/>
          <w:iCs/>
          <w:cs/>
        </w:rPr>
        <w:br w:type="page"/>
      </w:r>
    </w:p>
    <w:p w14:paraId="00F6BC06" w14:textId="059D2A3E" w:rsidR="007B0A94" w:rsidRPr="00B33603" w:rsidRDefault="007B0A94" w:rsidP="007B0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</w:rPr>
        <w:lastRenderedPageBreak/>
        <w:t>สำรองตามกฎหมาย</w:t>
      </w:r>
    </w:p>
    <w:p w14:paraId="1497ED87" w14:textId="77777777" w:rsidR="007B0A94" w:rsidRPr="00B33603" w:rsidRDefault="007B0A94" w:rsidP="007B0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23800221" w14:textId="77777777" w:rsidR="007B0A94" w:rsidRPr="00B33603" w:rsidRDefault="007B0A94" w:rsidP="007B0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cs/>
        </w:rPr>
        <w:t>ตามบทบัญญัติแห่งพระราชบัญญัติบริษัทมหาชนจำกัด พ.ศ.</w:t>
      </w:r>
      <w:r w:rsidRPr="00B33603">
        <w:t xml:space="preserve"> 2535</w:t>
      </w:r>
      <w:r w:rsidRPr="00B33603">
        <w:rPr>
          <w:cs/>
        </w:rPr>
        <w:t xml:space="preserve"> มาตรา</w:t>
      </w:r>
      <w:r w:rsidRPr="00B33603">
        <w:t xml:space="preserve"> 116</w:t>
      </w:r>
      <w:r w:rsidRPr="00B33603">
        <w:rPr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33603">
        <w:t>5</w:t>
      </w:r>
      <w:r w:rsidRPr="00B33603">
        <w:rPr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33603">
        <w:t>10</w:t>
      </w:r>
      <w:r w:rsidRPr="00B33603">
        <w:rPr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EA3AFB0" w14:textId="575CFB4C" w:rsidR="008E10B8" w:rsidRPr="00B33603" w:rsidRDefault="008E10B8" w:rsidP="007F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FD317A" w14:textId="3188998D" w:rsidR="00870CCC" w:rsidRPr="00B33603" w:rsidRDefault="004762B0" w:rsidP="00773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ส่วนงานดำเนินงาน</w:t>
      </w:r>
      <w:r w:rsidR="00DC75DD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085FE93E" w14:textId="77777777" w:rsidR="00ED7567" w:rsidRPr="00B33603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6179010F" w14:textId="0DF83206" w:rsidR="009566F2" w:rsidRPr="00B33603" w:rsidRDefault="008029A7" w:rsidP="00802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cs/>
        </w:rPr>
        <w:t>ผู้บริหารพิจารณาว่ากลุ่มบริษัทมี 6 ส่วนงานที่รายงาน ดังรายละเอียดข้างล่าง ซึ่งเป็นหน่วยงานธุรกิจที่สำคัญของกลุ่มบริษัท 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 การดำเนินงานของแต่ละส่วนงานที่รายงานของกลุ่มบริษัท โดยสรุปมีดังนี้</w:t>
      </w:r>
    </w:p>
    <w:p w14:paraId="621716A9" w14:textId="77777777" w:rsidR="00A8764E" w:rsidRPr="00B33603" w:rsidRDefault="00A8764E" w:rsidP="0061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pacing w:val="4"/>
          <w:sz w:val="22"/>
          <w:szCs w:val="22"/>
        </w:rPr>
      </w:pPr>
    </w:p>
    <w:p w14:paraId="79232F61" w14:textId="19BEDD0E" w:rsidR="00FD6919" w:rsidRPr="00B33603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="00D52C0E" w:rsidRPr="00B33603">
        <w:rPr>
          <w:rFonts w:hint="cs"/>
          <w:i/>
          <w:iCs/>
        </w:rPr>
        <w:t>1</w:t>
      </w:r>
      <w:r w:rsidRPr="00B33603">
        <w:rPr>
          <w:rFonts w:hint="cs"/>
          <w:i/>
          <w:iCs/>
          <w:cs/>
        </w:rPr>
        <w:t xml:space="preserve"> </w:t>
      </w:r>
      <w:r w:rsidRPr="00B33603">
        <w:rPr>
          <w:rFonts w:hint="cs"/>
          <w:i/>
          <w:iCs/>
          <w:cs/>
        </w:rPr>
        <w:tab/>
        <w:t>โรงกลั่น</w:t>
      </w:r>
      <w:r w:rsidR="00555229" w:rsidRPr="00B33603">
        <w:rPr>
          <w:rFonts w:hint="cs"/>
          <w:i/>
          <w:iCs/>
          <w:cs/>
        </w:rPr>
        <w:t>และการค้าน้ำมัน</w:t>
      </w:r>
    </w:p>
    <w:p w14:paraId="55DD9818" w14:textId="3A29598F" w:rsidR="00FD6919" w:rsidRPr="00B33603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="00DE3F43" w:rsidRPr="00B33603">
        <w:rPr>
          <w:rFonts w:hint="cs"/>
          <w:i/>
          <w:iCs/>
        </w:rPr>
        <w:t>2</w:t>
      </w:r>
      <w:r w:rsidRPr="00B33603">
        <w:rPr>
          <w:rFonts w:hint="cs"/>
          <w:i/>
          <w:iCs/>
          <w:cs/>
        </w:rPr>
        <w:t xml:space="preserve"> </w:t>
      </w:r>
      <w:r w:rsidRPr="00B33603">
        <w:rPr>
          <w:rFonts w:hint="cs"/>
          <w:i/>
          <w:iCs/>
          <w:cs/>
        </w:rPr>
        <w:tab/>
        <w:t>การตลาด</w:t>
      </w:r>
    </w:p>
    <w:p w14:paraId="3120B44D" w14:textId="2FBEF5C5" w:rsidR="00FD6919" w:rsidRPr="00B33603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="00DE3F43" w:rsidRPr="00B33603">
        <w:rPr>
          <w:rFonts w:hint="cs"/>
          <w:i/>
          <w:iCs/>
        </w:rPr>
        <w:t>3</w:t>
      </w:r>
      <w:r w:rsidRPr="00B33603">
        <w:rPr>
          <w:rFonts w:hint="cs"/>
          <w:i/>
          <w:iCs/>
          <w:cs/>
        </w:rPr>
        <w:t xml:space="preserve"> พลังงาน</w:t>
      </w:r>
      <w:r w:rsidR="004762B0" w:rsidRPr="00B33603">
        <w:rPr>
          <w:rFonts w:hint="cs"/>
          <w:i/>
          <w:iCs/>
          <w:cs/>
        </w:rPr>
        <w:t>ไฟฟ้า</w:t>
      </w:r>
    </w:p>
    <w:p w14:paraId="4EB1B0CF" w14:textId="4E3A993C" w:rsidR="00FD6919" w:rsidRPr="00B33603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="00DE3F43" w:rsidRPr="00B33603">
        <w:rPr>
          <w:rFonts w:hint="cs"/>
          <w:i/>
          <w:iCs/>
        </w:rPr>
        <w:t>4</w:t>
      </w:r>
      <w:r w:rsidRPr="00B33603">
        <w:rPr>
          <w:rFonts w:hint="cs"/>
          <w:i/>
          <w:iCs/>
          <w:cs/>
        </w:rPr>
        <w:t xml:space="preserve"> ผลิตภัณฑ์ชีวภาพ</w:t>
      </w:r>
    </w:p>
    <w:p w14:paraId="11D8CFF1" w14:textId="75ACD15C" w:rsidR="00FD6919" w:rsidRPr="00B33603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="00DE3F43" w:rsidRPr="00B33603">
        <w:rPr>
          <w:rFonts w:hint="cs"/>
          <w:i/>
          <w:iCs/>
        </w:rPr>
        <w:t>5</w:t>
      </w:r>
      <w:r w:rsidRPr="00B33603">
        <w:rPr>
          <w:rFonts w:hint="cs"/>
          <w:i/>
          <w:iCs/>
          <w:cs/>
        </w:rPr>
        <w:t xml:space="preserve"> </w:t>
      </w:r>
      <w:r w:rsidR="000039E0" w:rsidRPr="00B33603">
        <w:rPr>
          <w:rFonts w:hint="cs"/>
          <w:i/>
          <w:iCs/>
          <w:cs/>
        </w:rPr>
        <w:t>ทรัพยากรธรรมชาติ</w:t>
      </w:r>
    </w:p>
    <w:p w14:paraId="45AE02C1" w14:textId="193A977C" w:rsidR="00891BBA" w:rsidRPr="00B33603" w:rsidRDefault="0013197D" w:rsidP="00F7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 xml:space="preserve">ส่วนงาน </w:t>
      </w:r>
      <w:r w:rsidRPr="00B33603">
        <w:rPr>
          <w:i/>
          <w:iCs/>
        </w:rPr>
        <w:t>6</w:t>
      </w:r>
      <w:r w:rsidRPr="00B33603">
        <w:rPr>
          <w:rFonts w:hint="cs"/>
          <w:i/>
          <w:iCs/>
          <w:cs/>
        </w:rPr>
        <w:t xml:space="preserve"> </w:t>
      </w:r>
      <w:r w:rsidR="00891BBA" w:rsidRPr="00B33603">
        <w:rPr>
          <w:rFonts w:hint="cs"/>
          <w:i/>
          <w:iCs/>
          <w:cs/>
        </w:rPr>
        <w:t>อื่น</w:t>
      </w:r>
      <w:r w:rsidR="00B96AE7" w:rsidRPr="00B33603">
        <w:rPr>
          <w:rFonts w:hint="cs"/>
          <w:i/>
          <w:iCs/>
          <w:cs/>
        </w:rPr>
        <w:t xml:space="preserve"> </w:t>
      </w:r>
      <w:r w:rsidR="00891BBA" w:rsidRPr="00B33603">
        <w:rPr>
          <w:rFonts w:hint="cs"/>
          <w:i/>
          <w:iCs/>
          <w:cs/>
        </w:rPr>
        <w:t>ๆ</w:t>
      </w:r>
    </w:p>
    <w:p w14:paraId="064828E0" w14:textId="3449F58D" w:rsidR="000A1B62" w:rsidRPr="00B33603" w:rsidRDefault="000A1B62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2"/>
          <w:szCs w:val="22"/>
          <w:cs/>
        </w:rPr>
      </w:pPr>
    </w:p>
    <w:p w14:paraId="187ECADF" w14:textId="6571304C" w:rsidR="007C47DC" w:rsidRPr="00B33603" w:rsidRDefault="000263E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</w:t>
      </w:r>
      <w:r w:rsidR="00FA33D0" w:rsidRPr="00B33603">
        <w:rPr>
          <w:rFonts w:hint="cs"/>
          <w:cs/>
        </w:rPr>
        <w:t xml:space="preserve"> </w:t>
      </w:r>
      <w:r w:rsidR="00FA33D0" w:rsidRPr="00B33603">
        <w:t>(</w:t>
      </w:r>
      <w:r w:rsidR="00FA33D0" w:rsidRPr="00B33603">
        <w:rPr>
          <w:rFonts w:hint="cs"/>
          <w:cs/>
        </w:rPr>
        <w:t>ขาดทุน</w:t>
      </w:r>
      <w:r w:rsidR="00FA33D0" w:rsidRPr="00B33603">
        <w:t xml:space="preserve">) </w:t>
      </w:r>
      <w:r w:rsidRPr="00B33603">
        <w:rPr>
          <w:rFonts w:hint="cs"/>
          <w:cs/>
        </w:rPr>
        <w:t>จากอัตราแลกเปลี่ยน กำไร (ขาดทุน) จากตราสารอนุพันธ์ของสัญญาซื้</w:t>
      </w:r>
      <w:r w:rsidRPr="00B33603">
        <w:rPr>
          <w:rFonts w:hint="cs"/>
          <w:cs/>
        </w:rPr>
        <w:tab/>
        <w:t>อขายเงินตราต่างประเทศล่วงหน้า และ</w:t>
      </w:r>
      <w:r w:rsidR="00FA33D0" w:rsidRPr="00B33603">
        <w:rPr>
          <w:rFonts w:hint="cs"/>
          <w:cs/>
        </w:rPr>
        <w:t>กลับรายการ</w:t>
      </w:r>
      <w:r w:rsidR="000C038D" w:rsidRPr="00B33603">
        <w:rPr>
          <w:rFonts w:hint="cs"/>
          <w:cs/>
        </w:rPr>
        <w:t xml:space="preserve"> (ขาดทุน) </w:t>
      </w:r>
      <w:r w:rsidRPr="00B33603">
        <w:rPr>
          <w:rFonts w:hint="cs"/>
          <w:cs/>
        </w:rPr>
        <w:t>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36C744B" w14:textId="355EFF8E" w:rsidR="00ED7346" w:rsidRPr="00B33603" w:rsidRDefault="00ED734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  <w:sectPr w:rsidR="00ED7346" w:rsidRPr="00B33603" w:rsidSect="00B86C44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3686"/>
        <w:gridCol w:w="1382"/>
        <w:gridCol w:w="1382"/>
        <w:gridCol w:w="1382"/>
        <w:gridCol w:w="1382"/>
        <w:gridCol w:w="1382"/>
        <w:gridCol w:w="1382"/>
        <w:gridCol w:w="1382"/>
        <w:gridCol w:w="1382"/>
      </w:tblGrid>
      <w:tr w:rsidR="00A8764E" w:rsidRPr="00B33603" w14:paraId="7D3D93C6" w14:textId="77777777">
        <w:tc>
          <w:tcPr>
            <w:tcW w:w="3686" w:type="dxa"/>
          </w:tcPr>
          <w:p w14:paraId="2A5B1D9C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bookmarkStart w:id="26" w:name="_Hlk28005564"/>
          </w:p>
        </w:tc>
        <w:tc>
          <w:tcPr>
            <w:tcW w:w="11056" w:type="dxa"/>
            <w:gridSpan w:val="8"/>
          </w:tcPr>
          <w:p w14:paraId="048BAB76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764E" w:rsidRPr="00B33603" w14:paraId="2F88E6F8" w14:textId="77777777" w:rsidTr="006D690C">
        <w:trPr>
          <w:trHeight w:val="449"/>
        </w:trPr>
        <w:tc>
          <w:tcPr>
            <w:tcW w:w="3686" w:type="dxa"/>
          </w:tcPr>
          <w:p w14:paraId="3E5AFED4" w14:textId="77777777" w:rsidR="00A8764E" w:rsidRPr="00B33603" w:rsidRDefault="00A8764E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43EED412" w14:textId="1F28996B" w:rsidR="00A8764E" w:rsidRPr="00B33603" w:rsidRDefault="00A8764E">
            <w:pPr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029A7" w:rsidRPr="00B33603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82" w:type="dxa"/>
            <w:vAlign w:val="bottom"/>
          </w:tcPr>
          <w:p w14:paraId="3C4A9433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382" w:type="dxa"/>
            <w:vAlign w:val="bottom"/>
          </w:tcPr>
          <w:p w14:paraId="14244451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382" w:type="dxa"/>
            <w:vAlign w:val="bottom"/>
          </w:tcPr>
          <w:p w14:paraId="4E5D9E75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382" w:type="dxa"/>
            <w:vAlign w:val="bottom"/>
          </w:tcPr>
          <w:p w14:paraId="7894CFD5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382" w:type="dxa"/>
            <w:vAlign w:val="bottom"/>
          </w:tcPr>
          <w:p w14:paraId="7FF61CB4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B33603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382" w:type="dxa"/>
            <w:vAlign w:val="bottom"/>
          </w:tcPr>
          <w:p w14:paraId="1FB82F30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2" w:type="dxa"/>
            <w:vAlign w:val="bottom"/>
          </w:tcPr>
          <w:p w14:paraId="77F6F969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รายการตัดบัญชี</w:t>
            </w:r>
          </w:p>
          <w:p w14:paraId="58CB1B18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82" w:type="dxa"/>
            <w:vAlign w:val="bottom"/>
          </w:tcPr>
          <w:p w14:paraId="02DB3B91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A8764E" w:rsidRPr="00B33603" w14:paraId="7F448838" w14:textId="77777777">
        <w:trPr>
          <w:trHeight w:val="236"/>
        </w:trPr>
        <w:tc>
          <w:tcPr>
            <w:tcW w:w="3686" w:type="dxa"/>
          </w:tcPr>
          <w:p w14:paraId="321181E7" w14:textId="77777777" w:rsidR="00A8764E" w:rsidRPr="00B33603" w:rsidRDefault="00A87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  <w:vAlign w:val="bottom"/>
          </w:tcPr>
          <w:p w14:paraId="64B1422C" w14:textId="77777777" w:rsidR="00A8764E" w:rsidRPr="00B33603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56E1" w:rsidRPr="00B33603" w14:paraId="171B8E61" w14:textId="77777777">
        <w:tc>
          <w:tcPr>
            <w:tcW w:w="3686" w:type="dxa"/>
            <w:vAlign w:val="bottom"/>
          </w:tcPr>
          <w:p w14:paraId="032ABE50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82" w:type="dxa"/>
            <w:vAlign w:val="bottom"/>
          </w:tcPr>
          <w:p w14:paraId="19D3C12E" w14:textId="7B66FA66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113,427</w:t>
            </w:r>
          </w:p>
        </w:tc>
        <w:tc>
          <w:tcPr>
            <w:tcW w:w="1382" w:type="dxa"/>
            <w:vAlign w:val="bottom"/>
          </w:tcPr>
          <w:p w14:paraId="6BA6CB71" w14:textId="391F8DF6" w:rsidR="00DB56E1" w:rsidRPr="00B33603" w:rsidRDefault="004523C6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363,0</w:t>
            </w:r>
            <w:r w:rsidR="00C82278" w:rsidRPr="00B33603">
              <w:rPr>
                <w:sz w:val="28"/>
                <w:szCs w:val="28"/>
              </w:rPr>
              <w:t>7</w:t>
            </w:r>
            <w:r w:rsidRPr="00B33603">
              <w:rPr>
                <w:sz w:val="28"/>
                <w:szCs w:val="28"/>
              </w:rPr>
              <w:t>7</w:t>
            </w:r>
          </w:p>
        </w:tc>
        <w:tc>
          <w:tcPr>
            <w:tcW w:w="1382" w:type="dxa"/>
            <w:vAlign w:val="bottom"/>
          </w:tcPr>
          <w:p w14:paraId="78D794B3" w14:textId="467E6C3A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2,854</w:t>
            </w:r>
          </w:p>
        </w:tc>
        <w:tc>
          <w:tcPr>
            <w:tcW w:w="1382" w:type="dxa"/>
            <w:vAlign w:val="bottom"/>
          </w:tcPr>
          <w:p w14:paraId="0170918A" w14:textId="15DD2D6A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896</w:t>
            </w:r>
          </w:p>
        </w:tc>
        <w:tc>
          <w:tcPr>
            <w:tcW w:w="1382" w:type="dxa"/>
            <w:vAlign w:val="bottom"/>
          </w:tcPr>
          <w:p w14:paraId="568C0E02" w14:textId="3ED67609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25,902</w:t>
            </w:r>
          </w:p>
        </w:tc>
        <w:tc>
          <w:tcPr>
            <w:tcW w:w="1382" w:type="dxa"/>
            <w:vAlign w:val="bottom"/>
          </w:tcPr>
          <w:p w14:paraId="56024961" w14:textId="69D200B5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1,414</w:t>
            </w:r>
          </w:p>
        </w:tc>
        <w:tc>
          <w:tcPr>
            <w:tcW w:w="1382" w:type="dxa"/>
            <w:vAlign w:val="bottom"/>
          </w:tcPr>
          <w:p w14:paraId="30C5EDB3" w14:textId="38720189" w:rsidR="00DB56E1" w:rsidRPr="00B33603" w:rsidRDefault="004523C6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43CAF3D" w14:textId="5382593D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507,5</w:t>
            </w:r>
            <w:r w:rsidR="00C82278" w:rsidRPr="00B33603">
              <w:rPr>
                <w:sz w:val="28"/>
                <w:szCs w:val="28"/>
              </w:rPr>
              <w:t>7</w:t>
            </w:r>
            <w:r w:rsidRPr="00B33603">
              <w:rPr>
                <w:sz w:val="28"/>
                <w:szCs w:val="28"/>
              </w:rPr>
              <w:t>0</w:t>
            </w:r>
          </w:p>
        </w:tc>
      </w:tr>
      <w:tr w:rsidR="00DB56E1" w:rsidRPr="00B33603" w14:paraId="38A4643E" w14:textId="77777777">
        <w:tc>
          <w:tcPr>
            <w:tcW w:w="3686" w:type="dxa"/>
          </w:tcPr>
          <w:p w14:paraId="1731E333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82" w:type="dxa"/>
            <w:vAlign w:val="bottom"/>
          </w:tcPr>
          <w:p w14:paraId="6FE5EBB3" w14:textId="15A4E789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303,486</w:t>
            </w:r>
          </w:p>
        </w:tc>
        <w:tc>
          <w:tcPr>
            <w:tcW w:w="1382" w:type="dxa"/>
            <w:vAlign w:val="bottom"/>
          </w:tcPr>
          <w:p w14:paraId="62901980" w14:textId="4D46C7E2" w:rsidR="00DB56E1" w:rsidRPr="00B33603" w:rsidRDefault="008248D0" w:rsidP="00DA0E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1,37</w:t>
            </w:r>
            <w:r w:rsidR="00D57621" w:rsidRPr="00B33603">
              <w:rPr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4D2F3DDB" w14:textId="39E5BE24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701</w:t>
            </w:r>
          </w:p>
        </w:tc>
        <w:tc>
          <w:tcPr>
            <w:tcW w:w="1382" w:type="dxa"/>
            <w:vAlign w:val="bottom"/>
          </w:tcPr>
          <w:p w14:paraId="2864EC27" w14:textId="4F27AEFC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16,939</w:t>
            </w:r>
          </w:p>
        </w:tc>
        <w:tc>
          <w:tcPr>
            <w:tcW w:w="1382" w:type="dxa"/>
            <w:vAlign w:val="bottom"/>
          </w:tcPr>
          <w:p w14:paraId="42C455BB" w14:textId="3038DE1D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119BE4E" w14:textId="74507AB7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78</w:t>
            </w:r>
          </w:p>
        </w:tc>
        <w:tc>
          <w:tcPr>
            <w:tcW w:w="1382" w:type="dxa"/>
            <w:vAlign w:val="bottom"/>
          </w:tcPr>
          <w:p w14:paraId="53A661DE" w14:textId="362C1EF5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</w:t>
            </w:r>
            <w:r w:rsidR="00C82278" w:rsidRPr="00B33603">
              <w:rPr>
                <w:sz w:val="28"/>
                <w:szCs w:val="28"/>
              </w:rPr>
              <w:t>22</w:t>
            </w:r>
            <w:r w:rsidRPr="00B33603">
              <w:rPr>
                <w:sz w:val="28"/>
                <w:szCs w:val="28"/>
              </w:rPr>
              <w:t>,</w:t>
            </w:r>
            <w:r w:rsidR="00C82278" w:rsidRPr="00B33603">
              <w:rPr>
                <w:sz w:val="28"/>
                <w:szCs w:val="28"/>
              </w:rPr>
              <w:t>5</w:t>
            </w:r>
            <w:r w:rsidRPr="00B33603">
              <w:rPr>
                <w:sz w:val="28"/>
                <w:szCs w:val="28"/>
              </w:rPr>
              <w:t>80)</w:t>
            </w:r>
          </w:p>
        </w:tc>
        <w:tc>
          <w:tcPr>
            <w:tcW w:w="1382" w:type="dxa"/>
            <w:vAlign w:val="bottom"/>
          </w:tcPr>
          <w:p w14:paraId="31056FF2" w14:textId="6BF86975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</w:tr>
      <w:tr w:rsidR="00DB56E1" w:rsidRPr="00B33603" w14:paraId="0CCE4D74" w14:textId="77777777">
        <w:tc>
          <w:tcPr>
            <w:tcW w:w="3686" w:type="dxa"/>
          </w:tcPr>
          <w:p w14:paraId="15A66363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2" w:type="dxa"/>
            <w:vAlign w:val="bottom"/>
          </w:tcPr>
          <w:p w14:paraId="2B3F7DAB" w14:textId="2E29629D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416,913</w:t>
            </w:r>
          </w:p>
        </w:tc>
        <w:tc>
          <w:tcPr>
            <w:tcW w:w="1382" w:type="dxa"/>
            <w:vAlign w:val="bottom"/>
          </w:tcPr>
          <w:p w14:paraId="3DC4E582" w14:textId="35131417" w:rsidR="00DB56E1" w:rsidRPr="00B33603" w:rsidRDefault="008248D0" w:rsidP="00DA0E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364,4</w:t>
            </w:r>
            <w:r w:rsidR="00C82278" w:rsidRPr="00B33603">
              <w:rPr>
                <w:b/>
                <w:bCs/>
                <w:sz w:val="28"/>
                <w:szCs w:val="28"/>
              </w:rPr>
              <w:t>5</w:t>
            </w:r>
            <w:r w:rsidRPr="00B336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2" w:type="dxa"/>
            <w:vAlign w:val="bottom"/>
          </w:tcPr>
          <w:p w14:paraId="45A584A4" w14:textId="36C74386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3,555</w:t>
            </w:r>
          </w:p>
        </w:tc>
        <w:tc>
          <w:tcPr>
            <w:tcW w:w="1382" w:type="dxa"/>
            <w:vAlign w:val="bottom"/>
          </w:tcPr>
          <w:p w14:paraId="79DE6E4D" w14:textId="0A892461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17,835</w:t>
            </w:r>
          </w:p>
        </w:tc>
        <w:tc>
          <w:tcPr>
            <w:tcW w:w="1382" w:type="dxa"/>
            <w:vAlign w:val="bottom"/>
          </w:tcPr>
          <w:p w14:paraId="653A814C" w14:textId="25B51D7C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25,902</w:t>
            </w:r>
          </w:p>
        </w:tc>
        <w:tc>
          <w:tcPr>
            <w:tcW w:w="1382" w:type="dxa"/>
            <w:vAlign w:val="bottom"/>
          </w:tcPr>
          <w:p w14:paraId="107F2E3C" w14:textId="528B327B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1,492</w:t>
            </w:r>
          </w:p>
        </w:tc>
        <w:tc>
          <w:tcPr>
            <w:tcW w:w="1382" w:type="dxa"/>
            <w:vAlign w:val="bottom"/>
          </w:tcPr>
          <w:p w14:paraId="7A1D5D4E" w14:textId="1961A97D" w:rsidR="00DB56E1" w:rsidRPr="00B33603" w:rsidRDefault="008248D0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(3</w:t>
            </w:r>
            <w:r w:rsidR="00C82278" w:rsidRPr="00B33603">
              <w:rPr>
                <w:b/>
                <w:bCs/>
                <w:sz w:val="28"/>
                <w:szCs w:val="28"/>
              </w:rPr>
              <w:t>22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C82278" w:rsidRPr="00B33603">
              <w:rPr>
                <w:b/>
                <w:bCs/>
                <w:sz w:val="28"/>
                <w:szCs w:val="28"/>
              </w:rPr>
              <w:t>5</w:t>
            </w:r>
            <w:r w:rsidRPr="00B33603">
              <w:rPr>
                <w:b/>
                <w:bCs/>
                <w:sz w:val="28"/>
                <w:szCs w:val="28"/>
              </w:rPr>
              <w:t>80)</w:t>
            </w:r>
          </w:p>
        </w:tc>
        <w:tc>
          <w:tcPr>
            <w:tcW w:w="1382" w:type="dxa"/>
            <w:vAlign w:val="bottom"/>
          </w:tcPr>
          <w:p w14:paraId="53916B4D" w14:textId="68388AC6" w:rsidR="00DB56E1" w:rsidRPr="00B33603" w:rsidRDefault="006C3ABF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507,5</w:t>
            </w:r>
            <w:r w:rsidR="00C82278" w:rsidRPr="00B33603">
              <w:rPr>
                <w:b/>
                <w:bCs/>
                <w:sz w:val="28"/>
                <w:szCs w:val="28"/>
              </w:rPr>
              <w:t>7</w:t>
            </w:r>
            <w:r w:rsidRPr="00B33603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DB56E1" w:rsidRPr="00B33603" w14:paraId="03C26348" w14:textId="77777777">
        <w:trPr>
          <w:trHeight w:val="77"/>
        </w:trPr>
        <w:tc>
          <w:tcPr>
            <w:tcW w:w="3686" w:type="dxa"/>
          </w:tcPr>
          <w:p w14:paraId="617E24DE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2" w:type="dxa"/>
            <w:vAlign w:val="bottom"/>
          </w:tcPr>
          <w:p w14:paraId="3F594EA9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02B8674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2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D200E9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379AC49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DD3247E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BCF0C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3B2FCA3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492EE07" w14:textId="77777777" w:rsidR="00DB56E1" w:rsidRPr="00B33603" w:rsidRDefault="00DB56E1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exact"/>
              <w:rPr>
                <w:sz w:val="28"/>
                <w:szCs w:val="28"/>
                <w:cs/>
              </w:rPr>
            </w:pPr>
          </w:p>
        </w:tc>
      </w:tr>
      <w:tr w:rsidR="00DB56E1" w:rsidRPr="00B33603" w14:paraId="63B03F40" w14:textId="77777777">
        <w:tc>
          <w:tcPr>
            <w:tcW w:w="3686" w:type="dxa"/>
          </w:tcPr>
          <w:p w14:paraId="53676160" w14:textId="41EC4E36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82" w:type="dxa"/>
            <w:vAlign w:val="bottom"/>
          </w:tcPr>
          <w:p w14:paraId="400F7DC3" w14:textId="43CA6089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8,840</w:t>
            </w:r>
          </w:p>
        </w:tc>
        <w:tc>
          <w:tcPr>
            <w:tcW w:w="1382" w:type="dxa"/>
            <w:vAlign w:val="bottom"/>
          </w:tcPr>
          <w:p w14:paraId="2D586C2C" w14:textId="7AE4DFA1" w:rsidR="00DB56E1" w:rsidRPr="00B33603" w:rsidRDefault="008248D0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5,962</w:t>
            </w:r>
          </w:p>
        </w:tc>
        <w:tc>
          <w:tcPr>
            <w:tcW w:w="1382" w:type="dxa"/>
            <w:vAlign w:val="bottom"/>
          </w:tcPr>
          <w:p w14:paraId="343A8EA7" w14:textId="685397E9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</w:t>
            </w:r>
            <w:r w:rsidR="00A762D2" w:rsidRPr="00B33603">
              <w:rPr>
                <w:sz w:val="28"/>
                <w:szCs w:val="28"/>
              </w:rPr>
              <w:t>090</w:t>
            </w:r>
          </w:p>
        </w:tc>
        <w:tc>
          <w:tcPr>
            <w:tcW w:w="1382" w:type="dxa"/>
            <w:vAlign w:val="bottom"/>
          </w:tcPr>
          <w:p w14:paraId="457F7F20" w14:textId="5122CD77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902</w:t>
            </w:r>
          </w:p>
        </w:tc>
        <w:tc>
          <w:tcPr>
            <w:tcW w:w="1382" w:type="dxa"/>
            <w:vAlign w:val="bottom"/>
          </w:tcPr>
          <w:p w14:paraId="473CBC07" w14:textId="7DD9B75A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15,96</w:t>
            </w:r>
            <w:r w:rsidR="00C82278" w:rsidRPr="00B33603">
              <w:rPr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00062460" w14:textId="023DCA5C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(728)</w:t>
            </w:r>
          </w:p>
        </w:tc>
        <w:tc>
          <w:tcPr>
            <w:tcW w:w="1382" w:type="dxa"/>
            <w:vAlign w:val="bottom"/>
          </w:tcPr>
          <w:p w14:paraId="06AE2376" w14:textId="61899D0F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(279)</w:t>
            </w:r>
          </w:p>
        </w:tc>
        <w:tc>
          <w:tcPr>
            <w:tcW w:w="1382" w:type="dxa"/>
            <w:vAlign w:val="bottom"/>
          </w:tcPr>
          <w:p w14:paraId="61931C44" w14:textId="281E487D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35,</w:t>
            </w:r>
            <w:r w:rsidR="00A762D2" w:rsidRPr="00B33603">
              <w:rPr>
                <w:sz w:val="28"/>
                <w:szCs w:val="28"/>
              </w:rPr>
              <w:t>753</w:t>
            </w:r>
          </w:p>
        </w:tc>
      </w:tr>
      <w:tr w:rsidR="00DB56E1" w:rsidRPr="00B33603" w14:paraId="781E5894" w14:textId="77777777">
        <w:tc>
          <w:tcPr>
            <w:tcW w:w="3686" w:type="dxa"/>
          </w:tcPr>
          <w:p w14:paraId="7B776D1D" w14:textId="793A32AE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2FA1DCD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FA1B569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B97BC6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CE33DF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0A8BCC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5F75DD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396903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E7E8E1B" w14:textId="4E259A9B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(18,10</w:t>
            </w:r>
            <w:r w:rsidR="00F77E32" w:rsidRPr="00B33603">
              <w:rPr>
                <w:rFonts w:hint="cs"/>
                <w:sz w:val="28"/>
                <w:szCs w:val="28"/>
                <w:cs/>
              </w:rPr>
              <w:t>8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DB56E1" w:rsidRPr="00B33603" w14:paraId="2BEDA8A5" w14:textId="77777777">
        <w:tc>
          <w:tcPr>
            <w:tcW w:w="3686" w:type="dxa"/>
          </w:tcPr>
          <w:p w14:paraId="3F391D80" w14:textId="17D5024F" w:rsidR="00DB56E1" w:rsidRPr="00B33603" w:rsidRDefault="00B3395F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B56E1" w:rsidRPr="00B33603">
              <w:rPr>
                <w:rFonts w:ascii="Angsana New" w:hAnsi="Angsana New" w:hint="cs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382" w:type="dxa"/>
            <w:vAlign w:val="bottom"/>
          </w:tcPr>
          <w:p w14:paraId="0D2D9B88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B476B1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B3A265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0DCA5E0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BD461E9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DBCF1D2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495FEC0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95AD015" w14:textId="06E08747" w:rsidR="00DB56E1" w:rsidRPr="00B33603" w:rsidRDefault="00B3395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221</w:t>
            </w:r>
          </w:p>
        </w:tc>
      </w:tr>
      <w:tr w:rsidR="00DB56E1" w:rsidRPr="00B33603" w14:paraId="5D09137C" w14:textId="77777777">
        <w:tc>
          <w:tcPr>
            <w:tcW w:w="3686" w:type="dxa"/>
          </w:tcPr>
          <w:p w14:paraId="576B94E3" w14:textId="2162405C" w:rsidR="00DB56E1" w:rsidRPr="00B33603" w:rsidRDefault="008029A7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B56E1" w:rsidRPr="00B33603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82" w:type="dxa"/>
            <w:vAlign w:val="bottom"/>
          </w:tcPr>
          <w:p w14:paraId="553BA53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C3E76F6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366B3D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60E8F09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79201C4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5AB09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D3487F7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350C7AD" w14:textId="53FA543B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657</w:t>
            </w:r>
          </w:p>
        </w:tc>
      </w:tr>
      <w:tr w:rsidR="00DB56E1" w:rsidRPr="00B33603" w14:paraId="1E75F42C" w14:textId="77777777">
        <w:tc>
          <w:tcPr>
            <w:tcW w:w="3686" w:type="dxa"/>
          </w:tcPr>
          <w:p w14:paraId="403D5B81" w14:textId="0319265E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82" w:type="dxa"/>
            <w:vAlign w:val="bottom"/>
          </w:tcPr>
          <w:p w14:paraId="0CEC4D7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06398E7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7EDC03D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6F4DAB3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76C62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99C26FF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690EF42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137A307" w14:textId="62EF13C1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(8,8</w:t>
            </w:r>
            <w:r w:rsidR="00DC7EE0" w:rsidRPr="00B33603">
              <w:rPr>
                <w:rFonts w:hint="cs"/>
                <w:sz w:val="28"/>
                <w:szCs w:val="28"/>
                <w:cs/>
              </w:rPr>
              <w:t>64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DB56E1" w:rsidRPr="00B33603" w14:paraId="79CE15C8" w14:textId="77777777">
        <w:tc>
          <w:tcPr>
            <w:tcW w:w="3686" w:type="dxa"/>
          </w:tcPr>
          <w:p w14:paraId="50DEF00C" w14:textId="109749B3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AD4AD4" w:rsidRPr="00B3360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82" w:type="dxa"/>
            <w:vAlign w:val="bottom"/>
          </w:tcPr>
          <w:p w14:paraId="13ABDA2C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DD8D58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8844E1F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6B5DD58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9F949E4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B949043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6F2B6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CE14983" w14:textId="55A1F382" w:rsidR="00DB56E1" w:rsidRPr="00B33603" w:rsidRDefault="008248D0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</w:t>
            </w:r>
            <w:r w:rsidR="00A762D2" w:rsidRPr="00B33603">
              <w:rPr>
                <w:sz w:val="28"/>
                <w:szCs w:val="28"/>
              </w:rPr>
              <w:t>249</w:t>
            </w:r>
          </w:p>
        </w:tc>
      </w:tr>
      <w:tr w:rsidR="00DB56E1" w:rsidRPr="00B33603" w14:paraId="60F80C64" w14:textId="77777777">
        <w:tc>
          <w:tcPr>
            <w:tcW w:w="3686" w:type="dxa"/>
          </w:tcPr>
          <w:p w14:paraId="3A1AA40B" w14:textId="4E138612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2B140CF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B415650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4990FF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05FC2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3A6347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A376EBB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9FCA1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1872C7" w14:textId="73E84B63" w:rsidR="00DB56E1" w:rsidRPr="00B33603" w:rsidRDefault="00D5762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</w:t>
            </w:r>
            <w:r w:rsidR="004523C6" w:rsidRPr="00B33603">
              <w:rPr>
                <w:sz w:val="28"/>
                <w:szCs w:val="28"/>
              </w:rPr>
              <w:t>6,296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DB56E1" w:rsidRPr="00B33603" w14:paraId="298371FC" w14:textId="77777777">
        <w:tc>
          <w:tcPr>
            <w:tcW w:w="3686" w:type="dxa"/>
          </w:tcPr>
          <w:p w14:paraId="270038D6" w14:textId="735AA3E9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82" w:type="dxa"/>
            <w:vAlign w:val="bottom"/>
          </w:tcPr>
          <w:p w14:paraId="4E9141C8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5957FE8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358B07C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C7770A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D293D7C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28AC3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D62AE17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DBD7D79" w14:textId="20D805F9" w:rsidR="00DB56E1" w:rsidRPr="00B33603" w:rsidRDefault="00D5762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</w:t>
            </w:r>
            <w:r w:rsidR="004523C6" w:rsidRPr="00B33603">
              <w:rPr>
                <w:sz w:val="28"/>
                <w:szCs w:val="28"/>
              </w:rPr>
              <w:t>2,1</w:t>
            </w:r>
            <w:r w:rsidR="00446ED3" w:rsidRPr="00B33603">
              <w:rPr>
                <w:sz w:val="28"/>
                <w:szCs w:val="28"/>
              </w:rPr>
              <w:t>67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DB56E1" w:rsidRPr="00B33603" w14:paraId="3CA55776" w14:textId="77777777">
        <w:trPr>
          <w:trHeight w:val="177"/>
        </w:trPr>
        <w:tc>
          <w:tcPr>
            <w:tcW w:w="3686" w:type="dxa"/>
          </w:tcPr>
          <w:p w14:paraId="32B8A105" w14:textId="317377EC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2" w:type="dxa"/>
            <w:vAlign w:val="bottom"/>
          </w:tcPr>
          <w:p w14:paraId="700619CD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518B746" w14:textId="77777777" w:rsidR="00DB56E1" w:rsidRPr="00B33603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03BBE31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EFC1565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CDBB5B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7A99489A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5834523" w14:textId="77777777" w:rsidR="00DB56E1" w:rsidRPr="00B33603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004007" w14:textId="5314B980" w:rsidR="00DB56E1" w:rsidRPr="00B33603" w:rsidRDefault="004523C6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2,445</w:t>
            </w:r>
          </w:p>
        </w:tc>
      </w:tr>
      <w:tr w:rsidR="00DB56E1" w:rsidRPr="00B33603" w14:paraId="6C176301" w14:textId="77777777" w:rsidTr="006D690C">
        <w:trPr>
          <w:trHeight w:val="73"/>
        </w:trPr>
        <w:tc>
          <w:tcPr>
            <w:tcW w:w="3686" w:type="dxa"/>
          </w:tcPr>
          <w:p w14:paraId="2E191AB7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2" w:type="dxa"/>
            <w:vAlign w:val="bottom"/>
          </w:tcPr>
          <w:p w14:paraId="1422B7F3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12F7941C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3EF9BDCE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2" w:type="dxa"/>
            <w:vAlign w:val="bottom"/>
          </w:tcPr>
          <w:p w14:paraId="0DF35431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4AF192CC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30998263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0C2BE77C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0B5C3985" w14:textId="77777777" w:rsidR="00DB56E1" w:rsidRPr="00B33603" w:rsidRDefault="00DB56E1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B56E1" w:rsidRPr="00B33603" w14:paraId="0D2F26E7" w14:textId="77777777">
        <w:tc>
          <w:tcPr>
            <w:tcW w:w="3686" w:type="dxa"/>
          </w:tcPr>
          <w:p w14:paraId="583E0656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2" w:type="dxa"/>
            <w:vAlign w:val="bottom"/>
          </w:tcPr>
          <w:p w14:paraId="5E85FD83" w14:textId="23199A54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181</w:t>
            </w:r>
          </w:p>
        </w:tc>
        <w:tc>
          <w:tcPr>
            <w:tcW w:w="1382" w:type="dxa"/>
            <w:vAlign w:val="bottom"/>
          </w:tcPr>
          <w:p w14:paraId="555B767C" w14:textId="13BBC624" w:rsidR="00DB56E1" w:rsidRPr="00B33603" w:rsidRDefault="0093070F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46</w:t>
            </w:r>
          </w:p>
        </w:tc>
        <w:tc>
          <w:tcPr>
            <w:tcW w:w="1382" w:type="dxa"/>
            <w:vAlign w:val="bottom"/>
          </w:tcPr>
          <w:p w14:paraId="30DD6277" w14:textId="0540F235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228</w:t>
            </w:r>
          </w:p>
        </w:tc>
        <w:tc>
          <w:tcPr>
            <w:tcW w:w="1382" w:type="dxa"/>
            <w:vAlign w:val="bottom"/>
          </w:tcPr>
          <w:p w14:paraId="38174CE4" w14:textId="27988956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</w:t>
            </w:r>
          </w:p>
        </w:tc>
        <w:tc>
          <w:tcPr>
            <w:tcW w:w="1382" w:type="dxa"/>
            <w:vAlign w:val="bottom"/>
          </w:tcPr>
          <w:p w14:paraId="70EDA29D" w14:textId="46548EA7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380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7844E6E" w14:textId="2FC09ADD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78</w:t>
            </w:r>
          </w:p>
        </w:tc>
        <w:tc>
          <w:tcPr>
            <w:tcW w:w="1382" w:type="dxa"/>
            <w:vAlign w:val="bottom"/>
          </w:tcPr>
          <w:p w14:paraId="59C1B34B" w14:textId="53D28BC1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(83)</w:t>
            </w:r>
          </w:p>
        </w:tc>
        <w:tc>
          <w:tcPr>
            <w:tcW w:w="1382" w:type="dxa"/>
            <w:vAlign w:val="bottom"/>
          </w:tcPr>
          <w:p w14:paraId="77081C35" w14:textId="6F1F9AB1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839</w:t>
            </w:r>
          </w:p>
        </w:tc>
      </w:tr>
      <w:tr w:rsidR="00DB56E1" w:rsidRPr="00B33603" w14:paraId="5422F3B4" w14:textId="77777777">
        <w:tc>
          <w:tcPr>
            <w:tcW w:w="3686" w:type="dxa"/>
          </w:tcPr>
          <w:p w14:paraId="64F412F4" w14:textId="77777777" w:rsidR="00DB56E1" w:rsidRPr="00B33603" w:rsidRDefault="00DB56E1" w:rsidP="003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02880CD6" w14:textId="2DB3AB7D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(2,283)</w:t>
            </w:r>
          </w:p>
        </w:tc>
        <w:tc>
          <w:tcPr>
            <w:tcW w:w="1382" w:type="dxa"/>
            <w:vAlign w:val="bottom"/>
          </w:tcPr>
          <w:p w14:paraId="38611A53" w14:textId="313736BB" w:rsidR="00DB56E1" w:rsidRPr="00B33603" w:rsidRDefault="007F2D4B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(682)</w:t>
            </w:r>
          </w:p>
        </w:tc>
        <w:tc>
          <w:tcPr>
            <w:tcW w:w="1382" w:type="dxa"/>
            <w:vAlign w:val="bottom"/>
          </w:tcPr>
          <w:p w14:paraId="003BBEEC" w14:textId="6F564115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(1,199)</w:t>
            </w:r>
          </w:p>
        </w:tc>
        <w:tc>
          <w:tcPr>
            <w:tcW w:w="1382" w:type="dxa"/>
            <w:vAlign w:val="bottom"/>
          </w:tcPr>
          <w:p w14:paraId="0F1802E8" w14:textId="13A8AE6D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(75)</w:t>
            </w:r>
          </w:p>
        </w:tc>
        <w:tc>
          <w:tcPr>
            <w:tcW w:w="1382" w:type="dxa"/>
            <w:vAlign w:val="bottom"/>
          </w:tcPr>
          <w:p w14:paraId="27344757" w14:textId="3C26BD29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(1,855)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BA19A46" w14:textId="04FCFF42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(410)</w:t>
            </w:r>
          </w:p>
        </w:tc>
        <w:tc>
          <w:tcPr>
            <w:tcW w:w="1382" w:type="dxa"/>
            <w:vAlign w:val="bottom"/>
          </w:tcPr>
          <w:p w14:paraId="21A827EE" w14:textId="6EDBE56A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208</w:t>
            </w:r>
          </w:p>
        </w:tc>
        <w:tc>
          <w:tcPr>
            <w:tcW w:w="1382" w:type="dxa"/>
            <w:vAlign w:val="bottom"/>
          </w:tcPr>
          <w:p w14:paraId="4B10874A" w14:textId="77E4575A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(6,296)</w:t>
            </w:r>
          </w:p>
        </w:tc>
      </w:tr>
      <w:tr w:rsidR="00DB56E1" w:rsidRPr="00B33603" w14:paraId="664EF10E" w14:textId="77777777">
        <w:tc>
          <w:tcPr>
            <w:tcW w:w="3686" w:type="dxa"/>
          </w:tcPr>
          <w:p w14:paraId="5BEC27B7" w14:textId="77777777" w:rsidR="00DB56E1" w:rsidRPr="00B33603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0DBC83D5" w14:textId="1A8E3F46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(6,089)</w:t>
            </w:r>
          </w:p>
        </w:tc>
        <w:tc>
          <w:tcPr>
            <w:tcW w:w="1382" w:type="dxa"/>
            <w:vAlign w:val="bottom"/>
          </w:tcPr>
          <w:p w14:paraId="141A2885" w14:textId="00D60DA5" w:rsidR="00DB56E1" w:rsidRPr="00B33603" w:rsidRDefault="007F2D4B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(3,13</w:t>
            </w:r>
            <w:r w:rsidR="00CE6665" w:rsidRPr="00B33603">
              <w:rPr>
                <w:sz w:val="28"/>
                <w:szCs w:val="28"/>
              </w:rPr>
              <w:t>1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4A913B40" w14:textId="5E0F6EC4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(1,52</w:t>
            </w:r>
            <w:r w:rsidR="00F77E32" w:rsidRPr="00B33603">
              <w:rPr>
                <w:rFonts w:hint="cs"/>
                <w:sz w:val="28"/>
                <w:szCs w:val="28"/>
                <w:cs/>
              </w:rPr>
              <w:t>6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409AE449" w14:textId="1F879D10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(471)</w:t>
            </w:r>
          </w:p>
        </w:tc>
        <w:tc>
          <w:tcPr>
            <w:tcW w:w="1382" w:type="dxa"/>
            <w:vAlign w:val="bottom"/>
          </w:tcPr>
          <w:p w14:paraId="11349CCA" w14:textId="351F8F58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(7,261)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2A6FA3D0" w14:textId="0126C758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(210)</w:t>
            </w:r>
          </w:p>
        </w:tc>
        <w:tc>
          <w:tcPr>
            <w:tcW w:w="1382" w:type="dxa"/>
            <w:vAlign w:val="bottom"/>
          </w:tcPr>
          <w:p w14:paraId="17EC1F68" w14:textId="723542A8" w:rsidR="00DB56E1" w:rsidRPr="00B33603" w:rsidRDefault="007F2D4B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580</w:t>
            </w:r>
          </w:p>
        </w:tc>
        <w:tc>
          <w:tcPr>
            <w:tcW w:w="1382" w:type="dxa"/>
            <w:vAlign w:val="bottom"/>
          </w:tcPr>
          <w:p w14:paraId="587D9F23" w14:textId="54D6C310" w:rsidR="00DB56E1" w:rsidRPr="00B33603" w:rsidRDefault="0093070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(18,10</w:t>
            </w:r>
            <w:r w:rsidR="00F77E32" w:rsidRPr="00B33603">
              <w:rPr>
                <w:rFonts w:hint="cs"/>
                <w:sz w:val="28"/>
                <w:szCs w:val="28"/>
                <w:cs/>
              </w:rPr>
              <w:t>8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A8764E" w:rsidRPr="00B33603" w14:paraId="6C8A54BB" w14:textId="77777777">
        <w:tc>
          <w:tcPr>
            <w:tcW w:w="3686" w:type="dxa"/>
          </w:tcPr>
          <w:p w14:paraId="7D82A323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7B97BFD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1D65F91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1D2287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0C2819D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0F34570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3FBBDEFC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56648C8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002F553" w14:textId="77777777" w:rsidR="00A8764E" w:rsidRPr="00B33603" w:rsidRDefault="00A8764E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297C" w:rsidRPr="00B33603" w14:paraId="29262608" w14:textId="77777777">
        <w:tc>
          <w:tcPr>
            <w:tcW w:w="3686" w:type="dxa"/>
          </w:tcPr>
          <w:p w14:paraId="11E17323" w14:textId="77777777" w:rsidR="00C4297C" w:rsidRPr="00B33603" w:rsidRDefault="00C4297C" w:rsidP="00C4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382" w:type="dxa"/>
          </w:tcPr>
          <w:p w14:paraId="110ABA18" w14:textId="73C68624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148,172</w:t>
            </w:r>
          </w:p>
        </w:tc>
        <w:tc>
          <w:tcPr>
            <w:tcW w:w="1382" w:type="dxa"/>
          </w:tcPr>
          <w:p w14:paraId="6391DCEB" w14:textId="73CFE624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41,993</w:t>
            </w:r>
          </w:p>
        </w:tc>
        <w:tc>
          <w:tcPr>
            <w:tcW w:w="1382" w:type="dxa"/>
          </w:tcPr>
          <w:p w14:paraId="6DD51808" w14:textId="3972F5FD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57,654</w:t>
            </w:r>
          </w:p>
        </w:tc>
        <w:tc>
          <w:tcPr>
            <w:tcW w:w="1382" w:type="dxa"/>
          </w:tcPr>
          <w:p w14:paraId="2307E3FE" w14:textId="1BFF999F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12,583</w:t>
            </w:r>
          </w:p>
        </w:tc>
        <w:tc>
          <w:tcPr>
            <w:tcW w:w="1382" w:type="dxa"/>
          </w:tcPr>
          <w:p w14:paraId="00C24F22" w14:textId="6F5D4541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57,037</w:t>
            </w:r>
          </w:p>
        </w:tc>
        <w:tc>
          <w:tcPr>
            <w:tcW w:w="1382" w:type="dxa"/>
            <w:tcBorders>
              <w:left w:val="nil"/>
            </w:tcBorders>
          </w:tcPr>
          <w:p w14:paraId="3962863F" w14:textId="64D9847D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9,75</w:t>
            </w:r>
            <w:r w:rsidR="00C273E4" w:rsidRPr="00B33603">
              <w:rPr>
                <w:sz w:val="28"/>
                <w:szCs w:val="28"/>
              </w:rPr>
              <w:t>1</w:t>
            </w:r>
          </w:p>
        </w:tc>
        <w:tc>
          <w:tcPr>
            <w:tcW w:w="1382" w:type="dxa"/>
          </w:tcPr>
          <w:p w14:paraId="13C4EFE3" w14:textId="6934938A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(28,38</w:t>
            </w:r>
            <w:r w:rsidR="00C273E4" w:rsidRPr="00B33603">
              <w:rPr>
                <w:sz w:val="28"/>
                <w:szCs w:val="28"/>
              </w:rPr>
              <w:t>5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0533A3F8" w14:textId="36A82852" w:rsidR="00C4297C" w:rsidRPr="00B33603" w:rsidRDefault="00C4297C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29</w:t>
            </w:r>
            <w:r w:rsidR="00F00432" w:rsidRPr="00B33603">
              <w:rPr>
                <w:sz w:val="28"/>
                <w:szCs w:val="28"/>
              </w:rPr>
              <w:t>8</w:t>
            </w:r>
            <w:r w:rsidRPr="00B33603">
              <w:rPr>
                <w:sz w:val="28"/>
                <w:szCs w:val="28"/>
              </w:rPr>
              <w:t>,</w:t>
            </w:r>
            <w:r w:rsidR="002B7049" w:rsidRPr="00B33603">
              <w:rPr>
                <w:sz w:val="28"/>
                <w:szCs w:val="28"/>
              </w:rPr>
              <w:t>80</w:t>
            </w:r>
            <w:r w:rsidR="00275F6D" w:rsidRPr="00B33603">
              <w:rPr>
                <w:sz w:val="28"/>
                <w:szCs w:val="28"/>
              </w:rPr>
              <w:t>5</w:t>
            </w:r>
          </w:p>
        </w:tc>
      </w:tr>
      <w:tr w:rsidR="00C4297C" w:rsidRPr="00B33603" w14:paraId="2534533A" w14:textId="77777777">
        <w:tc>
          <w:tcPr>
            <w:tcW w:w="3686" w:type="dxa"/>
          </w:tcPr>
          <w:p w14:paraId="378DB894" w14:textId="77777777" w:rsidR="00C4297C" w:rsidRPr="00B33603" w:rsidRDefault="00C4297C" w:rsidP="00C4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82" w:type="dxa"/>
          </w:tcPr>
          <w:p w14:paraId="52EEDE08" w14:textId="650D57C2" w:rsidR="00C4297C" w:rsidRPr="00B33603" w:rsidRDefault="00AF76F3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5</w:t>
            </w:r>
            <w:r w:rsidR="00275F6D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735</w:t>
            </w:r>
          </w:p>
        </w:tc>
        <w:tc>
          <w:tcPr>
            <w:tcW w:w="1382" w:type="dxa"/>
          </w:tcPr>
          <w:p w14:paraId="30C8B1B3" w14:textId="4A128352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1E55DCDF" w14:textId="1921B397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18,919</w:t>
            </w:r>
          </w:p>
        </w:tc>
        <w:tc>
          <w:tcPr>
            <w:tcW w:w="1382" w:type="dxa"/>
          </w:tcPr>
          <w:p w14:paraId="5F071D5E" w14:textId="18B9A4F4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19</w:t>
            </w:r>
          </w:p>
        </w:tc>
        <w:tc>
          <w:tcPr>
            <w:tcW w:w="1382" w:type="dxa"/>
          </w:tcPr>
          <w:p w14:paraId="2EFE8E7E" w14:textId="62819554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left w:val="nil"/>
            </w:tcBorders>
          </w:tcPr>
          <w:p w14:paraId="76AD4E76" w14:textId="5820EE16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3,369</w:t>
            </w:r>
          </w:p>
        </w:tc>
        <w:tc>
          <w:tcPr>
            <w:tcW w:w="1382" w:type="dxa"/>
          </w:tcPr>
          <w:p w14:paraId="71A80B23" w14:textId="1B9B0CA0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6C02ABC" w14:textId="3C7A5C93" w:rsidR="00C4297C" w:rsidRPr="00B33603" w:rsidRDefault="00C4297C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28,</w:t>
            </w:r>
            <w:r w:rsidR="002B7049" w:rsidRPr="00B33603">
              <w:rPr>
                <w:sz w:val="28"/>
                <w:szCs w:val="28"/>
              </w:rPr>
              <w:t>042</w:t>
            </w:r>
          </w:p>
        </w:tc>
      </w:tr>
      <w:tr w:rsidR="00C4297C" w:rsidRPr="00B33603" w14:paraId="3B116E22" w14:textId="77777777">
        <w:tc>
          <w:tcPr>
            <w:tcW w:w="3686" w:type="dxa"/>
          </w:tcPr>
          <w:p w14:paraId="7E3AAE8A" w14:textId="3E562C6D" w:rsidR="00C4297C" w:rsidRPr="00B33603" w:rsidRDefault="00C4297C" w:rsidP="00C4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82" w:type="dxa"/>
          </w:tcPr>
          <w:p w14:paraId="2C46E409" w14:textId="0B2A2BE2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4,165</w:t>
            </w:r>
          </w:p>
        </w:tc>
        <w:tc>
          <w:tcPr>
            <w:tcW w:w="1382" w:type="dxa"/>
          </w:tcPr>
          <w:p w14:paraId="36A70982" w14:textId="4A3687D1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975</w:t>
            </w:r>
          </w:p>
        </w:tc>
        <w:tc>
          <w:tcPr>
            <w:tcW w:w="1382" w:type="dxa"/>
          </w:tcPr>
          <w:p w14:paraId="41248AB5" w14:textId="0E9B27FF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1,334</w:t>
            </w:r>
          </w:p>
        </w:tc>
        <w:tc>
          <w:tcPr>
            <w:tcW w:w="1382" w:type="dxa"/>
          </w:tcPr>
          <w:p w14:paraId="31EA0A5C" w14:textId="50E0B480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175</w:t>
            </w:r>
          </w:p>
        </w:tc>
        <w:tc>
          <w:tcPr>
            <w:tcW w:w="1382" w:type="dxa"/>
          </w:tcPr>
          <w:p w14:paraId="7A9C45A2" w14:textId="4327B869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12,594</w:t>
            </w:r>
          </w:p>
        </w:tc>
        <w:tc>
          <w:tcPr>
            <w:tcW w:w="1382" w:type="dxa"/>
            <w:tcBorders>
              <w:left w:val="nil"/>
            </w:tcBorders>
          </w:tcPr>
          <w:p w14:paraId="58284C5D" w14:textId="78109E99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29</w:t>
            </w:r>
          </w:p>
        </w:tc>
        <w:tc>
          <w:tcPr>
            <w:tcW w:w="1382" w:type="dxa"/>
          </w:tcPr>
          <w:p w14:paraId="1D067703" w14:textId="331C0E8C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C105ECC" w14:textId="5F97DA79" w:rsidR="00C4297C" w:rsidRPr="00B33603" w:rsidRDefault="00275F6D" w:rsidP="00C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19,272</w:t>
            </w:r>
          </w:p>
        </w:tc>
      </w:tr>
      <w:bookmarkEnd w:id="26"/>
      <w:tr w:rsidR="00724E86" w:rsidRPr="00B33603" w14:paraId="7ABAC45F" w14:textId="77777777" w:rsidTr="00B130B7">
        <w:tc>
          <w:tcPr>
            <w:tcW w:w="3686" w:type="dxa"/>
          </w:tcPr>
          <w:p w14:paraId="3CCF856D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</w:tcPr>
          <w:p w14:paraId="003E8D2E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4E86" w:rsidRPr="00B33603" w14:paraId="27EF9573" w14:textId="77777777" w:rsidTr="00B130B7">
        <w:tc>
          <w:tcPr>
            <w:tcW w:w="3686" w:type="dxa"/>
          </w:tcPr>
          <w:p w14:paraId="6A0C6639" w14:textId="77777777" w:rsidR="00724E86" w:rsidRPr="00B33603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78BA8EB7" w14:textId="113A23CF" w:rsidR="00724E86" w:rsidRPr="00B33603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566A2"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566A2"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E566A2"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029A7" w:rsidRPr="00B33603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82" w:type="dxa"/>
            <w:vAlign w:val="bottom"/>
          </w:tcPr>
          <w:p w14:paraId="280205E8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382" w:type="dxa"/>
            <w:vAlign w:val="bottom"/>
          </w:tcPr>
          <w:p w14:paraId="70A95FD5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382" w:type="dxa"/>
            <w:vAlign w:val="bottom"/>
          </w:tcPr>
          <w:p w14:paraId="2CCE6451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382" w:type="dxa"/>
            <w:vAlign w:val="bottom"/>
          </w:tcPr>
          <w:p w14:paraId="04EB4DAC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382" w:type="dxa"/>
            <w:vAlign w:val="bottom"/>
          </w:tcPr>
          <w:p w14:paraId="520F7595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B33603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382" w:type="dxa"/>
            <w:vAlign w:val="bottom"/>
          </w:tcPr>
          <w:p w14:paraId="361EB483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2" w:type="dxa"/>
            <w:vAlign w:val="bottom"/>
          </w:tcPr>
          <w:p w14:paraId="04DDF86F" w14:textId="0F3A722D" w:rsidR="007D7385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รายการตั</w:t>
            </w:r>
            <w:r w:rsidR="007D7385" w:rsidRPr="00B33603">
              <w:rPr>
                <w:rFonts w:hint="cs"/>
                <w:sz w:val="28"/>
                <w:szCs w:val="28"/>
                <w:cs/>
              </w:rPr>
              <w:t>ด</w:t>
            </w:r>
            <w:r w:rsidRPr="00B33603">
              <w:rPr>
                <w:rFonts w:hint="cs"/>
                <w:sz w:val="28"/>
                <w:szCs w:val="28"/>
                <w:cs/>
              </w:rPr>
              <w:t>บัญชี</w:t>
            </w:r>
          </w:p>
          <w:p w14:paraId="52FFE832" w14:textId="6BF082FC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82" w:type="dxa"/>
            <w:vAlign w:val="bottom"/>
          </w:tcPr>
          <w:p w14:paraId="3E7BA181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24E86" w:rsidRPr="00B33603" w14:paraId="7DD329E4" w14:textId="77777777" w:rsidTr="00B130B7">
        <w:trPr>
          <w:trHeight w:val="236"/>
        </w:trPr>
        <w:tc>
          <w:tcPr>
            <w:tcW w:w="3686" w:type="dxa"/>
          </w:tcPr>
          <w:p w14:paraId="2D453079" w14:textId="77777777" w:rsidR="00724E86" w:rsidRPr="00B33603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  <w:vAlign w:val="bottom"/>
          </w:tcPr>
          <w:p w14:paraId="526167AD" w14:textId="77777777" w:rsidR="00724E86" w:rsidRPr="00B33603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029A7" w:rsidRPr="00B33603" w14:paraId="04CD3EDB" w14:textId="77777777" w:rsidTr="00B130B7">
        <w:tc>
          <w:tcPr>
            <w:tcW w:w="3686" w:type="dxa"/>
            <w:vAlign w:val="bottom"/>
          </w:tcPr>
          <w:p w14:paraId="28FB0C10" w14:textId="44877EA1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82" w:type="dxa"/>
            <w:vAlign w:val="bottom"/>
          </w:tcPr>
          <w:p w14:paraId="420A7B95" w14:textId="4F1470C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156,054</w:t>
            </w:r>
          </w:p>
        </w:tc>
        <w:tc>
          <w:tcPr>
            <w:tcW w:w="1382" w:type="dxa"/>
            <w:vAlign w:val="bottom"/>
          </w:tcPr>
          <w:p w14:paraId="2733DEB1" w14:textId="0FF851F2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391,690</w:t>
            </w:r>
          </w:p>
        </w:tc>
        <w:tc>
          <w:tcPr>
            <w:tcW w:w="1382" w:type="dxa"/>
            <w:vAlign w:val="bottom"/>
          </w:tcPr>
          <w:p w14:paraId="0BF304CB" w14:textId="0D6E00D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3,781</w:t>
            </w:r>
          </w:p>
        </w:tc>
        <w:tc>
          <w:tcPr>
            <w:tcW w:w="1382" w:type="dxa"/>
            <w:vAlign w:val="bottom"/>
          </w:tcPr>
          <w:p w14:paraId="050BA715" w14:textId="66D42360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1,072</w:t>
            </w:r>
          </w:p>
        </w:tc>
        <w:tc>
          <w:tcPr>
            <w:tcW w:w="1382" w:type="dxa"/>
            <w:vAlign w:val="bottom"/>
          </w:tcPr>
          <w:p w14:paraId="2B15811C" w14:textId="7AFEAFBD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36,229</w:t>
            </w:r>
          </w:p>
        </w:tc>
        <w:tc>
          <w:tcPr>
            <w:tcW w:w="1382" w:type="dxa"/>
            <w:vAlign w:val="bottom"/>
          </w:tcPr>
          <w:p w14:paraId="7306D6A7" w14:textId="435F39DD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1,051</w:t>
            </w:r>
          </w:p>
        </w:tc>
        <w:tc>
          <w:tcPr>
            <w:tcW w:w="1382" w:type="dxa"/>
            <w:vAlign w:val="bottom"/>
          </w:tcPr>
          <w:p w14:paraId="6865A972" w14:textId="063FA3E1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F226018" w14:textId="60ABB7EF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589,877</w:t>
            </w:r>
          </w:p>
        </w:tc>
      </w:tr>
      <w:tr w:rsidR="008029A7" w:rsidRPr="00B33603" w14:paraId="325F73E0" w14:textId="77777777" w:rsidTr="00B130B7">
        <w:tc>
          <w:tcPr>
            <w:tcW w:w="3686" w:type="dxa"/>
          </w:tcPr>
          <w:p w14:paraId="50F10BA2" w14:textId="6C8D4A73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82" w:type="dxa"/>
            <w:vAlign w:val="bottom"/>
          </w:tcPr>
          <w:p w14:paraId="4A5828E8" w14:textId="32D4541B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336,939</w:t>
            </w:r>
          </w:p>
        </w:tc>
        <w:tc>
          <w:tcPr>
            <w:tcW w:w="1382" w:type="dxa"/>
            <w:vAlign w:val="bottom"/>
          </w:tcPr>
          <w:p w14:paraId="33262B11" w14:textId="4845FF62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1,998</w:t>
            </w:r>
          </w:p>
        </w:tc>
        <w:tc>
          <w:tcPr>
            <w:tcW w:w="1382" w:type="dxa"/>
            <w:vAlign w:val="bottom"/>
          </w:tcPr>
          <w:p w14:paraId="5A4EFC66" w14:textId="37819EAA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541</w:t>
            </w:r>
          </w:p>
        </w:tc>
        <w:tc>
          <w:tcPr>
            <w:tcW w:w="1382" w:type="dxa"/>
            <w:vAlign w:val="bottom"/>
          </w:tcPr>
          <w:p w14:paraId="2335AB00" w14:textId="4E7FAEC4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21,120</w:t>
            </w:r>
          </w:p>
        </w:tc>
        <w:tc>
          <w:tcPr>
            <w:tcW w:w="1382" w:type="dxa"/>
            <w:vAlign w:val="bottom"/>
          </w:tcPr>
          <w:p w14:paraId="5CEDDF96" w14:textId="759F4105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CA76D5D" w14:textId="66CF8C56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57</w:t>
            </w:r>
          </w:p>
        </w:tc>
        <w:tc>
          <w:tcPr>
            <w:tcW w:w="1382" w:type="dxa"/>
            <w:vAlign w:val="bottom"/>
          </w:tcPr>
          <w:p w14:paraId="2E1B4388" w14:textId="2ED3B4C4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(360,655)</w:t>
            </w:r>
          </w:p>
        </w:tc>
        <w:tc>
          <w:tcPr>
            <w:tcW w:w="1382" w:type="dxa"/>
            <w:vAlign w:val="bottom"/>
          </w:tcPr>
          <w:p w14:paraId="66FA7B77" w14:textId="16BBA5EB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</w:tr>
      <w:tr w:rsidR="008029A7" w:rsidRPr="00B33603" w14:paraId="64E6A8D1" w14:textId="77777777" w:rsidTr="00B130B7">
        <w:tc>
          <w:tcPr>
            <w:tcW w:w="3686" w:type="dxa"/>
          </w:tcPr>
          <w:p w14:paraId="12ED2495" w14:textId="1509AA6C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2" w:type="dxa"/>
            <w:vAlign w:val="bottom"/>
          </w:tcPr>
          <w:p w14:paraId="2EA11131" w14:textId="3BB22722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492,993</w:t>
            </w:r>
          </w:p>
        </w:tc>
        <w:tc>
          <w:tcPr>
            <w:tcW w:w="1382" w:type="dxa"/>
            <w:vAlign w:val="bottom"/>
          </w:tcPr>
          <w:p w14:paraId="741D4CF4" w14:textId="19E2EA75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393,688</w:t>
            </w:r>
          </w:p>
        </w:tc>
        <w:tc>
          <w:tcPr>
            <w:tcW w:w="1382" w:type="dxa"/>
            <w:vAlign w:val="bottom"/>
          </w:tcPr>
          <w:p w14:paraId="231E29C6" w14:textId="63BE8220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4,322</w:t>
            </w:r>
          </w:p>
        </w:tc>
        <w:tc>
          <w:tcPr>
            <w:tcW w:w="1382" w:type="dxa"/>
            <w:vAlign w:val="bottom"/>
          </w:tcPr>
          <w:p w14:paraId="57355197" w14:textId="08FD2B92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22,192</w:t>
            </w:r>
          </w:p>
        </w:tc>
        <w:tc>
          <w:tcPr>
            <w:tcW w:w="1382" w:type="dxa"/>
            <w:vAlign w:val="bottom"/>
          </w:tcPr>
          <w:p w14:paraId="338804B1" w14:textId="266492A9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36,229</w:t>
            </w:r>
          </w:p>
        </w:tc>
        <w:tc>
          <w:tcPr>
            <w:tcW w:w="1382" w:type="dxa"/>
            <w:vAlign w:val="bottom"/>
          </w:tcPr>
          <w:p w14:paraId="0428D74A" w14:textId="71E1F2D1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1,108</w:t>
            </w:r>
          </w:p>
        </w:tc>
        <w:tc>
          <w:tcPr>
            <w:tcW w:w="1382" w:type="dxa"/>
            <w:vAlign w:val="bottom"/>
          </w:tcPr>
          <w:p w14:paraId="2DD7F552" w14:textId="53943053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(360,655)</w:t>
            </w:r>
          </w:p>
        </w:tc>
        <w:tc>
          <w:tcPr>
            <w:tcW w:w="1382" w:type="dxa"/>
            <w:vAlign w:val="bottom"/>
          </w:tcPr>
          <w:p w14:paraId="50EB108C" w14:textId="0C63A70B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589,877</w:t>
            </w:r>
          </w:p>
        </w:tc>
      </w:tr>
      <w:tr w:rsidR="008029A7" w:rsidRPr="00B33603" w14:paraId="5F8697D5" w14:textId="77777777" w:rsidTr="00B130B7">
        <w:trPr>
          <w:trHeight w:val="77"/>
        </w:trPr>
        <w:tc>
          <w:tcPr>
            <w:tcW w:w="3686" w:type="dxa"/>
          </w:tcPr>
          <w:p w14:paraId="7FE75195" w14:textId="74CCB65E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3"/>
              <w:rPr>
                <w:rFonts w:ascii="Angsana New" w:hAnsi="Angsana New"/>
                <w:sz w:val="12"/>
                <w:szCs w:val="12"/>
                <w:cs/>
              </w:rPr>
            </w:pPr>
            <w:r w:rsidRPr="00B33603">
              <w:rPr>
                <w:rFonts w:ascii="Angsana New" w:hAnsi="Angsana New" w:hint="cs"/>
                <w:sz w:val="12"/>
                <w:szCs w:val="12"/>
                <w:cs/>
              </w:rPr>
              <w:t xml:space="preserve">  </w:t>
            </w:r>
          </w:p>
        </w:tc>
        <w:tc>
          <w:tcPr>
            <w:tcW w:w="1382" w:type="dxa"/>
            <w:vAlign w:val="bottom"/>
          </w:tcPr>
          <w:p w14:paraId="6831C467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5848863F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71530F20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1A78429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129ED64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728FF3BA" w14:textId="3A53305B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178629C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10FD4682" w14:textId="6F97B7B9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12"/>
                <w:szCs w:val="12"/>
                <w:cs/>
              </w:rPr>
            </w:pPr>
          </w:p>
        </w:tc>
      </w:tr>
      <w:tr w:rsidR="008029A7" w:rsidRPr="00B33603" w14:paraId="02B53D29" w14:textId="77777777" w:rsidTr="00B130B7">
        <w:tc>
          <w:tcPr>
            <w:tcW w:w="3686" w:type="dxa"/>
          </w:tcPr>
          <w:p w14:paraId="497B9F78" w14:textId="1BA722ED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82" w:type="dxa"/>
            <w:vAlign w:val="bottom"/>
          </w:tcPr>
          <w:p w14:paraId="26A19750" w14:textId="1DC27374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5,006</w:t>
            </w:r>
          </w:p>
        </w:tc>
        <w:tc>
          <w:tcPr>
            <w:tcW w:w="1382" w:type="dxa"/>
            <w:vAlign w:val="bottom"/>
          </w:tcPr>
          <w:p w14:paraId="20368DF0" w14:textId="28C5C86A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5,577</w:t>
            </w:r>
          </w:p>
        </w:tc>
        <w:tc>
          <w:tcPr>
            <w:tcW w:w="1382" w:type="dxa"/>
            <w:vAlign w:val="bottom"/>
          </w:tcPr>
          <w:p w14:paraId="67EFFAAA" w14:textId="73C9F106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4,817</w:t>
            </w:r>
          </w:p>
        </w:tc>
        <w:tc>
          <w:tcPr>
            <w:tcW w:w="1382" w:type="dxa"/>
            <w:vAlign w:val="bottom"/>
          </w:tcPr>
          <w:p w14:paraId="7C703AB9" w14:textId="4EF5464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972</w:t>
            </w:r>
          </w:p>
        </w:tc>
        <w:tc>
          <w:tcPr>
            <w:tcW w:w="1382" w:type="dxa"/>
            <w:vAlign w:val="bottom"/>
          </w:tcPr>
          <w:p w14:paraId="7889CBC8" w14:textId="3F1579A6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24,816</w:t>
            </w:r>
          </w:p>
        </w:tc>
        <w:tc>
          <w:tcPr>
            <w:tcW w:w="1382" w:type="dxa"/>
            <w:vAlign w:val="bottom"/>
          </w:tcPr>
          <w:p w14:paraId="595BAC2B" w14:textId="3B93C49B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(453)</w:t>
            </w:r>
          </w:p>
        </w:tc>
        <w:tc>
          <w:tcPr>
            <w:tcW w:w="1382" w:type="dxa"/>
            <w:vAlign w:val="bottom"/>
          </w:tcPr>
          <w:p w14:paraId="2CE8D8D8" w14:textId="6994715E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(326)</w:t>
            </w:r>
          </w:p>
        </w:tc>
        <w:tc>
          <w:tcPr>
            <w:tcW w:w="1382" w:type="dxa"/>
            <w:vAlign w:val="bottom"/>
          </w:tcPr>
          <w:p w14:paraId="7BD3AD88" w14:textId="421888EF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40,409</w:t>
            </w:r>
          </w:p>
        </w:tc>
      </w:tr>
      <w:tr w:rsidR="008029A7" w:rsidRPr="00B33603" w14:paraId="089099B6" w14:textId="77777777" w:rsidTr="00B130B7">
        <w:tc>
          <w:tcPr>
            <w:tcW w:w="3686" w:type="dxa"/>
          </w:tcPr>
          <w:p w14:paraId="7DF80005" w14:textId="48B098A0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2E25AD8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67E6882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A7C2EF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922E817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2E87D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31DC92E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BB922B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EE37F1F" w14:textId="39DC15B5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(20,056)</w:t>
            </w:r>
          </w:p>
        </w:tc>
      </w:tr>
      <w:tr w:rsidR="008029A7" w:rsidRPr="00B33603" w14:paraId="58CD84D0" w14:textId="77777777" w:rsidTr="00B130B7">
        <w:tc>
          <w:tcPr>
            <w:tcW w:w="3686" w:type="dxa"/>
          </w:tcPr>
          <w:p w14:paraId="2E659F9A" w14:textId="4B398397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ขาดทุนจากตราสารอนุพันธ์</w:t>
            </w:r>
          </w:p>
        </w:tc>
        <w:tc>
          <w:tcPr>
            <w:tcW w:w="1382" w:type="dxa"/>
            <w:vAlign w:val="bottom"/>
          </w:tcPr>
          <w:p w14:paraId="0BA8B18A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AF9F65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82E29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3BD98E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C15EB7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F7D828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22C1D6C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1717620" w14:textId="787A129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(106)</w:t>
            </w:r>
          </w:p>
        </w:tc>
      </w:tr>
      <w:tr w:rsidR="008029A7" w:rsidRPr="00B33603" w14:paraId="3425EE11" w14:textId="77777777" w:rsidTr="00B130B7">
        <w:tc>
          <w:tcPr>
            <w:tcW w:w="3686" w:type="dxa"/>
          </w:tcPr>
          <w:p w14:paraId="5F6CFB93" w14:textId="7E2829C8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82" w:type="dxa"/>
            <w:vAlign w:val="bottom"/>
          </w:tcPr>
          <w:p w14:paraId="72FC125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586893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9B0A8A5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42823B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78AE56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6907831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F5FB15E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5241426" w14:textId="65D7D278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(114)</w:t>
            </w:r>
          </w:p>
        </w:tc>
      </w:tr>
      <w:tr w:rsidR="008029A7" w:rsidRPr="00B33603" w14:paraId="6D766635" w14:textId="77777777" w:rsidTr="00B130B7">
        <w:tc>
          <w:tcPr>
            <w:tcW w:w="3686" w:type="dxa"/>
          </w:tcPr>
          <w:p w14:paraId="1574FE25" w14:textId="23B22654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382" w:type="dxa"/>
            <w:vAlign w:val="bottom"/>
          </w:tcPr>
          <w:p w14:paraId="44469301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28264BA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F5F2BD5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121524F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65F88E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A14B8FA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09103B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C09739" w14:textId="04752B1A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4,696</w:t>
            </w:r>
          </w:p>
        </w:tc>
      </w:tr>
      <w:tr w:rsidR="008029A7" w:rsidRPr="00B33603" w14:paraId="475BE445" w14:textId="77777777" w:rsidTr="00B130B7">
        <w:tc>
          <w:tcPr>
            <w:tcW w:w="3686" w:type="dxa"/>
          </w:tcPr>
          <w:p w14:paraId="139529B3" w14:textId="1E033BF8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382" w:type="dxa"/>
            <w:vAlign w:val="bottom"/>
          </w:tcPr>
          <w:p w14:paraId="5C6D6B3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CB6860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1418A9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A6EDC62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A097C6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8F695B1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6D9A76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6F8F1A9" w14:textId="7D20636B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2,159</w:t>
            </w:r>
          </w:p>
        </w:tc>
      </w:tr>
      <w:tr w:rsidR="008029A7" w:rsidRPr="00B33603" w14:paraId="47BD883F" w14:textId="77777777" w:rsidTr="00B130B7">
        <w:tc>
          <w:tcPr>
            <w:tcW w:w="3686" w:type="dxa"/>
          </w:tcPr>
          <w:p w14:paraId="2E2ACA1C" w14:textId="5E930744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ผลกำไรอื่น</w:t>
            </w:r>
          </w:p>
        </w:tc>
        <w:tc>
          <w:tcPr>
            <w:tcW w:w="1382" w:type="dxa"/>
            <w:vAlign w:val="bottom"/>
          </w:tcPr>
          <w:p w14:paraId="3A98560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29642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BF3C738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2E78C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DC2993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8339BE9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EF0F345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B14554" w14:textId="498A9E3C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871</w:t>
            </w:r>
          </w:p>
        </w:tc>
      </w:tr>
      <w:tr w:rsidR="008029A7" w:rsidRPr="00B33603" w14:paraId="63B9A599" w14:textId="77777777" w:rsidTr="00B130B7">
        <w:tc>
          <w:tcPr>
            <w:tcW w:w="3686" w:type="dxa"/>
          </w:tcPr>
          <w:p w14:paraId="4E7D7055" w14:textId="65E5382A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3D4B400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AE4FE07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DF21B1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C057B2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952331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7E4AAE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503A277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77CA458" w14:textId="25A89154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(7,001)</w:t>
            </w:r>
          </w:p>
        </w:tc>
      </w:tr>
      <w:tr w:rsidR="008029A7" w:rsidRPr="00B33603" w14:paraId="1FEF06EE" w14:textId="77777777" w:rsidTr="00B130B7">
        <w:tc>
          <w:tcPr>
            <w:tcW w:w="3686" w:type="dxa"/>
          </w:tcPr>
          <w:p w14:paraId="4D20C5D5" w14:textId="4EDC16D6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82" w:type="dxa"/>
            <w:vAlign w:val="bottom"/>
          </w:tcPr>
          <w:p w14:paraId="7D525A43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B5DAD08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3C3ECF1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E6595A4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2AA858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8903DE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665BED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E16BBC" w14:textId="6C64E8FB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(16,818)</w:t>
            </w:r>
          </w:p>
        </w:tc>
      </w:tr>
      <w:tr w:rsidR="008029A7" w:rsidRPr="00B33603" w14:paraId="60FE2454" w14:textId="77777777" w:rsidTr="00B130B7">
        <w:trPr>
          <w:trHeight w:val="177"/>
        </w:trPr>
        <w:tc>
          <w:tcPr>
            <w:tcW w:w="3686" w:type="dxa"/>
          </w:tcPr>
          <w:p w14:paraId="2FE9A710" w14:textId="2E7AA4E3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2" w:type="dxa"/>
            <w:vAlign w:val="bottom"/>
          </w:tcPr>
          <w:p w14:paraId="31BAD90B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558BB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C9E0B0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ABDA937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115E66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A5F4A78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4B8A825" w14:textId="777777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178961" w14:textId="555AED0B" w:rsidR="008029A7" w:rsidRPr="00B33603" w:rsidRDefault="008029A7" w:rsidP="008029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4,040</w:t>
            </w:r>
          </w:p>
        </w:tc>
      </w:tr>
      <w:tr w:rsidR="00AF6122" w:rsidRPr="00B33603" w14:paraId="5811A502" w14:textId="77777777" w:rsidTr="008029A7">
        <w:trPr>
          <w:trHeight w:val="68"/>
        </w:trPr>
        <w:tc>
          <w:tcPr>
            <w:tcW w:w="3686" w:type="dxa"/>
          </w:tcPr>
          <w:p w14:paraId="10C49F68" w14:textId="13C796D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62241A0B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1E07F9DB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33090294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7BB4AE32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5D8BAA79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5217DCF7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7884D6FB" w14:textId="77777777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1B384090" w14:textId="6AF27439" w:rsidR="00AF6122" w:rsidRPr="00B33603" w:rsidRDefault="00AF6122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B6D3A" w:rsidRPr="00B33603" w14:paraId="5DE25315" w14:textId="77777777" w:rsidTr="00B130B7">
        <w:tc>
          <w:tcPr>
            <w:tcW w:w="3686" w:type="dxa"/>
          </w:tcPr>
          <w:p w14:paraId="37F42F9E" w14:textId="23C8A8B6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2" w:type="dxa"/>
            <w:vAlign w:val="bottom"/>
          </w:tcPr>
          <w:p w14:paraId="2DD39DD6" w14:textId="5592534D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190</w:t>
            </w:r>
          </w:p>
        </w:tc>
        <w:tc>
          <w:tcPr>
            <w:tcW w:w="1382" w:type="dxa"/>
            <w:vAlign w:val="bottom"/>
          </w:tcPr>
          <w:p w14:paraId="2A5AE1A0" w14:textId="3662998B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63</w:t>
            </w:r>
          </w:p>
        </w:tc>
        <w:tc>
          <w:tcPr>
            <w:tcW w:w="1382" w:type="dxa"/>
            <w:vAlign w:val="bottom"/>
          </w:tcPr>
          <w:p w14:paraId="7B8E8A84" w14:textId="1D0A3A96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297</w:t>
            </w:r>
          </w:p>
        </w:tc>
        <w:tc>
          <w:tcPr>
            <w:tcW w:w="1382" w:type="dxa"/>
            <w:vAlign w:val="bottom"/>
          </w:tcPr>
          <w:p w14:paraId="2664F087" w14:textId="52EAB773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15</w:t>
            </w:r>
          </w:p>
        </w:tc>
        <w:tc>
          <w:tcPr>
            <w:tcW w:w="1382" w:type="dxa"/>
            <w:vAlign w:val="bottom"/>
          </w:tcPr>
          <w:p w14:paraId="096C2737" w14:textId="5A7D7915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343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52916FD" w14:textId="49CEC128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140</w:t>
            </w:r>
          </w:p>
        </w:tc>
        <w:tc>
          <w:tcPr>
            <w:tcW w:w="1382" w:type="dxa"/>
            <w:vAlign w:val="bottom"/>
          </w:tcPr>
          <w:p w14:paraId="6463AF9D" w14:textId="53FE4D5F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(157)</w:t>
            </w:r>
          </w:p>
        </w:tc>
        <w:tc>
          <w:tcPr>
            <w:tcW w:w="1382" w:type="dxa"/>
            <w:vAlign w:val="bottom"/>
          </w:tcPr>
          <w:p w14:paraId="5F5513B8" w14:textId="2081A14C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891</w:t>
            </w:r>
          </w:p>
        </w:tc>
      </w:tr>
      <w:tr w:rsidR="006B6D3A" w:rsidRPr="00B33603" w14:paraId="4336D283" w14:textId="77777777" w:rsidTr="00B130B7">
        <w:tc>
          <w:tcPr>
            <w:tcW w:w="3686" w:type="dxa"/>
          </w:tcPr>
          <w:p w14:paraId="4E9A3348" w14:textId="0B49526A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0CAE2528" w14:textId="60DE8AA4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(2,912)</w:t>
            </w:r>
          </w:p>
        </w:tc>
        <w:tc>
          <w:tcPr>
            <w:tcW w:w="1382" w:type="dxa"/>
            <w:vAlign w:val="bottom"/>
          </w:tcPr>
          <w:p w14:paraId="0FD41466" w14:textId="5B7C141F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(751)</w:t>
            </w:r>
          </w:p>
        </w:tc>
        <w:tc>
          <w:tcPr>
            <w:tcW w:w="1382" w:type="dxa"/>
            <w:vAlign w:val="bottom"/>
          </w:tcPr>
          <w:p w14:paraId="561F4E9E" w14:textId="6624BAB7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(1,574)</w:t>
            </w:r>
          </w:p>
        </w:tc>
        <w:tc>
          <w:tcPr>
            <w:tcW w:w="1382" w:type="dxa"/>
            <w:vAlign w:val="bottom"/>
          </w:tcPr>
          <w:p w14:paraId="0A17DAC5" w14:textId="0E4E5987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(82)</w:t>
            </w:r>
          </w:p>
        </w:tc>
        <w:tc>
          <w:tcPr>
            <w:tcW w:w="1382" w:type="dxa"/>
            <w:vAlign w:val="bottom"/>
          </w:tcPr>
          <w:p w14:paraId="50306319" w14:textId="52DAE00A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(1,835)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B56A460" w14:textId="58B08701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(99)</w:t>
            </w:r>
          </w:p>
        </w:tc>
        <w:tc>
          <w:tcPr>
            <w:tcW w:w="1382" w:type="dxa"/>
            <w:vAlign w:val="bottom"/>
          </w:tcPr>
          <w:p w14:paraId="75ECDF19" w14:textId="0C68D7B0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252</w:t>
            </w:r>
          </w:p>
        </w:tc>
        <w:tc>
          <w:tcPr>
            <w:tcW w:w="1382" w:type="dxa"/>
            <w:vAlign w:val="bottom"/>
          </w:tcPr>
          <w:p w14:paraId="1B37B566" w14:textId="51D379B3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(7,001)</w:t>
            </w:r>
          </w:p>
        </w:tc>
      </w:tr>
      <w:tr w:rsidR="006B6D3A" w:rsidRPr="00B33603" w14:paraId="122A2814" w14:textId="77777777" w:rsidTr="00B130B7">
        <w:tc>
          <w:tcPr>
            <w:tcW w:w="3686" w:type="dxa"/>
          </w:tcPr>
          <w:p w14:paraId="2936B7DE" w14:textId="6C5C7D86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3338960B" w14:textId="01CC5B58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(6,012)</w:t>
            </w:r>
          </w:p>
        </w:tc>
        <w:tc>
          <w:tcPr>
            <w:tcW w:w="1382" w:type="dxa"/>
            <w:vAlign w:val="bottom"/>
          </w:tcPr>
          <w:p w14:paraId="1CE0E809" w14:textId="76D4685D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(2,875)</w:t>
            </w:r>
          </w:p>
        </w:tc>
        <w:tc>
          <w:tcPr>
            <w:tcW w:w="1382" w:type="dxa"/>
            <w:vAlign w:val="bottom"/>
          </w:tcPr>
          <w:p w14:paraId="7B32520B" w14:textId="28931BA1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(1,762)</w:t>
            </w:r>
          </w:p>
        </w:tc>
        <w:tc>
          <w:tcPr>
            <w:tcW w:w="1382" w:type="dxa"/>
            <w:vAlign w:val="bottom"/>
          </w:tcPr>
          <w:p w14:paraId="548279B7" w14:textId="0B5943A3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(481)</w:t>
            </w:r>
          </w:p>
        </w:tc>
        <w:tc>
          <w:tcPr>
            <w:tcW w:w="1382" w:type="dxa"/>
            <w:vAlign w:val="bottom"/>
          </w:tcPr>
          <w:p w14:paraId="2C8435ED" w14:textId="4829E4E0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(9,061)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71593C5" w14:textId="12A9E008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(202)</w:t>
            </w:r>
          </w:p>
        </w:tc>
        <w:tc>
          <w:tcPr>
            <w:tcW w:w="1382" w:type="dxa"/>
            <w:vAlign w:val="bottom"/>
          </w:tcPr>
          <w:p w14:paraId="41D2E221" w14:textId="34098CE0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337</w:t>
            </w:r>
          </w:p>
        </w:tc>
        <w:tc>
          <w:tcPr>
            <w:tcW w:w="1382" w:type="dxa"/>
            <w:vAlign w:val="bottom"/>
          </w:tcPr>
          <w:p w14:paraId="5239E59A" w14:textId="37508173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(20,056)</w:t>
            </w:r>
          </w:p>
        </w:tc>
      </w:tr>
      <w:tr w:rsidR="00A92561" w:rsidRPr="00B33603" w14:paraId="05342973" w14:textId="77777777" w:rsidTr="00B130B7">
        <w:tc>
          <w:tcPr>
            <w:tcW w:w="3686" w:type="dxa"/>
          </w:tcPr>
          <w:p w14:paraId="765046A7" w14:textId="69CA93DB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00B36823" w14:textId="5FA9D074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7DAEB6BE" w14:textId="10AECBAF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32A5816D" w14:textId="1CC8AE60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1262EEEB" w14:textId="59D65C62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vAlign w:val="bottom"/>
          </w:tcPr>
          <w:p w14:paraId="78746950" w14:textId="0FA30EB2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24F907E4" w14:textId="7D777623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00B089FA" w14:textId="6AFC14BF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2" w:type="dxa"/>
            <w:vAlign w:val="bottom"/>
          </w:tcPr>
          <w:p w14:paraId="0FA9EEA0" w14:textId="63B4E34A" w:rsidR="00A92561" w:rsidRPr="00B33603" w:rsidRDefault="00A92561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B6D3A" w:rsidRPr="00B33603" w14:paraId="4DB922EB" w14:textId="77777777" w:rsidTr="00B130B7">
        <w:tc>
          <w:tcPr>
            <w:tcW w:w="3686" w:type="dxa"/>
          </w:tcPr>
          <w:p w14:paraId="3D26DE08" w14:textId="3273F1BE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382" w:type="dxa"/>
            <w:vAlign w:val="bottom"/>
          </w:tcPr>
          <w:p w14:paraId="1720B269" w14:textId="22047F42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157,</w:t>
            </w:r>
            <w:r w:rsidRPr="00B33603">
              <w:rPr>
                <w:rFonts w:hint="cs"/>
                <w:sz w:val="28"/>
                <w:szCs w:val="28"/>
                <w:cs/>
              </w:rPr>
              <w:t>5</w:t>
            </w:r>
            <w:r w:rsidRPr="00B33603">
              <w:rPr>
                <w:sz w:val="28"/>
                <w:szCs w:val="28"/>
              </w:rPr>
              <w:t>41</w:t>
            </w:r>
          </w:p>
        </w:tc>
        <w:tc>
          <w:tcPr>
            <w:tcW w:w="1382" w:type="dxa"/>
            <w:vAlign w:val="bottom"/>
          </w:tcPr>
          <w:p w14:paraId="5C692BAD" w14:textId="165AF68E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49,617</w:t>
            </w:r>
          </w:p>
        </w:tc>
        <w:tc>
          <w:tcPr>
            <w:tcW w:w="1382" w:type="dxa"/>
            <w:vAlign w:val="bottom"/>
          </w:tcPr>
          <w:p w14:paraId="49BD7B44" w14:textId="427E77CB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62,042</w:t>
            </w:r>
          </w:p>
        </w:tc>
        <w:tc>
          <w:tcPr>
            <w:tcW w:w="1382" w:type="dxa"/>
            <w:vAlign w:val="bottom"/>
          </w:tcPr>
          <w:p w14:paraId="052EBD5E" w14:textId="411A995B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10,518</w:t>
            </w:r>
          </w:p>
        </w:tc>
        <w:tc>
          <w:tcPr>
            <w:tcW w:w="1382" w:type="dxa"/>
            <w:vAlign w:val="bottom"/>
          </w:tcPr>
          <w:p w14:paraId="6D237492" w14:textId="49BCF9D9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62,030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43BF270" w14:textId="66C47F6A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3,179</w:t>
            </w:r>
          </w:p>
        </w:tc>
        <w:tc>
          <w:tcPr>
            <w:tcW w:w="1382" w:type="dxa"/>
            <w:vAlign w:val="bottom"/>
          </w:tcPr>
          <w:p w14:paraId="0AD06DA9" w14:textId="3CA81D8E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(28,385)</w:t>
            </w:r>
          </w:p>
        </w:tc>
        <w:tc>
          <w:tcPr>
            <w:tcW w:w="1382" w:type="dxa"/>
            <w:vAlign w:val="bottom"/>
          </w:tcPr>
          <w:p w14:paraId="790B9DFE" w14:textId="66C2B56D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316,542</w:t>
            </w:r>
          </w:p>
        </w:tc>
      </w:tr>
      <w:tr w:rsidR="006B6D3A" w:rsidRPr="00B33603" w14:paraId="24959104" w14:textId="77777777" w:rsidTr="00B130B7">
        <w:tc>
          <w:tcPr>
            <w:tcW w:w="3686" w:type="dxa"/>
          </w:tcPr>
          <w:p w14:paraId="527D5EC5" w14:textId="131FE824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82" w:type="dxa"/>
            <w:vAlign w:val="bottom"/>
          </w:tcPr>
          <w:p w14:paraId="2EA99DC2" w14:textId="43B144AB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6,258</w:t>
            </w:r>
          </w:p>
        </w:tc>
        <w:tc>
          <w:tcPr>
            <w:tcW w:w="1382" w:type="dxa"/>
            <w:vAlign w:val="bottom"/>
          </w:tcPr>
          <w:p w14:paraId="3C15EE6C" w14:textId="710536B5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06881FF" w14:textId="4AFE6394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21,722</w:t>
            </w:r>
          </w:p>
        </w:tc>
        <w:tc>
          <w:tcPr>
            <w:tcW w:w="1382" w:type="dxa"/>
            <w:vAlign w:val="bottom"/>
          </w:tcPr>
          <w:p w14:paraId="344FE888" w14:textId="384A0B84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22</w:t>
            </w:r>
          </w:p>
        </w:tc>
        <w:tc>
          <w:tcPr>
            <w:tcW w:w="1382" w:type="dxa"/>
            <w:vAlign w:val="bottom"/>
          </w:tcPr>
          <w:p w14:paraId="78987B86" w14:textId="5CF9F6C4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CC7C6E2" w14:textId="52FA8FD2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3,566</w:t>
            </w:r>
          </w:p>
        </w:tc>
        <w:tc>
          <w:tcPr>
            <w:tcW w:w="1382" w:type="dxa"/>
            <w:vAlign w:val="bottom"/>
          </w:tcPr>
          <w:p w14:paraId="672581AC" w14:textId="653CAB46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4EC9ED1" w14:textId="48E95DDF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31,568</w:t>
            </w:r>
          </w:p>
        </w:tc>
      </w:tr>
      <w:tr w:rsidR="006B6D3A" w:rsidRPr="00B33603" w14:paraId="77B7A62A" w14:textId="77777777" w:rsidTr="00950EDC">
        <w:trPr>
          <w:trHeight w:val="397"/>
        </w:trPr>
        <w:tc>
          <w:tcPr>
            <w:tcW w:w="3686" w:type="dxa"/>
            <w:vAlign w:val="center"/>
          </w:tcPr>
          <w:p w14:paraId="18E91F2C" w14:textId="23E65E60" w:rsidR="006B6D3A" w:rsidRPr="00B33603" w:rsidRDefault="006B6D3A" w:rsidP="006B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82" w:type="dxa"/>
            <w:vAlign w:val="center"/>
          </w:tcPr>
          <w:p w14:paraId="425D90DC" w14:textId="45367306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8,513</w:t>
            </w:r>
          </w:p>
        </w:tc>
        <w:tc>
          <w:tcPr>
            <w:tcW w:w="1382" w:type="dxa"/>
            <w:vAlign w:val="center"/>
          </w:tcPr>
          <w:p w14:paraId="1A8B1267" w14:textId="4F0BB551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1,541</w:t>
            </w:r>
          </w:p>
        </w:tc>
        <w:tc>
          <w:tcPr>
            <w:tcW w:w="1382" w:type="dxa"/>
            <w:vAlign w:val="center"/>
          </w:tcPr>
          <w:p w14:paraId="644DC206" w14:textId="6C119FC4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1,043</w:t>
            </w:r>
          </w:p>
        </w:tc>
        <w:tc>
          <w:tcPr>
            <w:tcW w:w="1382" w:type="dxa"/>
            <w:vAlign w:val="center"/>
          </w:tcPr>
          <w:p w14:paraId="16193A65" w14:textId="3C8F72AC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327</w:t>
            </w:r>
          </w:p>
        </w:tc>
        <w:tc>
          <w:tcPr>
            <w:tcW w:w="1382" w:type="dxa"/>
            <w:vAlign w:val="center"/>
          </w:tcPr>
          <w:p w14:paraId="60E202D7" w14:textId="35A06458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10,646</w:t>
            </w:r>
          </w:p>
        </w:tc>
        <w:tc>
          <w:tcPr>
            <w:tcW w:w="1382" w:type="dxa"/>
            <w:tcBorders>
              <w:left w:val="nil"/>
            </w:tcBorders>
            <w:vAlign w:val="center"/>
          </w:tcPr>
          <w:p w14:paraId="5993DD40" w14:textId="6E610668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183</w:t>
            </w:r>
          </w:p>
        </w:tc>
        <w:tc>
          <w:tcPr>
            <w:tcW w:w="1382" w:type="dxa"/>
            <w:vAlign w:val="center"/>
          </w:tcPr>
          <w:p w14:paraId="189BD6B7" w14:textId="784E6C4A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156</w:t>
            </w:r>
          </w:p>
        </w:tc>
        <w:tc>
          <w:tcPr>
            <w:tcW w:w="1382" w:type="dxa"/>
            <w:vAlign w:val="center"/>
          </w:tcPr>
          <w:p w14:paraId="2D88E4A0" w14:textId="7683598F" w:rsidR="006B6D3A" w:rsidRPr="00B33603" w:rsidRDefault="006B6D3A" w:rsidP="006B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22,409</w:t>
            </w:r>
          </w:p>
        </w:tc>
      </w:tr>
    </w:tbl>
    <w:p w14:paraId="2A2DEC4F" w14:textId="24093EF0" w:rsidR="00E005BD" w:rsidRPr="00B33603" w:rsidRDefault="00E005BD">
      <w:pPr>
        <w:rPr>
          <w:cs/>
        </w:rPr>
        <w:sectPr w:rsidR="00E005BD" w:rsidRPr="00B33603" w:rsidSect="00B86C44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FB8B61E" w14:textId="77777777" w:rsidR="00174126" w:rsidRPr="00B33603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B33603">
        <w:rPr>
          <w:rFonts w:eastAsia="Calibri" w:hint="cs"/>
          <w:b/>
          <w:bCs/>
          <w:i/>
          <w:iCs/>
          <w:cs/>
        </w:rPr>
        <w:lastRenderedPageBreak/>
        <w:t>การจำแนกรายได้</w:t>
      </w:r>
    </w:p>
    <w:p w14:paraId="0C2F5E77" w14:textId="77777777" w:rsidR="00174126" w:rsidRPr="00B33603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p w14:paraId="3A504D51" w14:textId="61824918" w:rsidR="00174126" w:rsidRPr="00B33603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B33603">
        <w:rPr>
          <w:rFonts w:hint="cs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B33603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3ECF6040" w14:textId="4DA65681" w:rsidR="00F421FF" w:rsidRPr="00B33603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B33603">
        <w:rPr>
          <w:rFonts w:eastAsia="Calibri" w:hint="cs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B33603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1ACD128" w14:textId="77777777" w:rsidR="001A19D4" w:rsidRPr="00B33603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B33603">
        <w:rPr>
          <w:rFonts w:hint="cs"/>
          <w:cs/>
        </w:rPr>
        <w:t>แยกตามที่ตั้งทางภูมิศาสตร์ของลูกค้า</w:t>
      </w:r>
      <w:r w:rsidRPr="00B33603">
        <w:rPr>
          <w:rFonts w:hint="cs"/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B33603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562672" w:rsidRPr="00B33603" w14:paraId="5B181D75" w14:textId="77777777" w:rsidTr="007B67BE">
        <w:trPr>
          <w:tblHeader/>
        </w:trPr>
        <w:tc>
          <w:tcPr>
            <w:tcW w:w="5850" w:type="dxa"/>
          </w:tcPr>
          <w:p w14:paraId="58AE8843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</w:tcPr>
          <w:p w14:paraId="45C38B73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672" w:rsidRPr="00B33603" w14:paraId="6FF09A5A" w14:textId="77777777" w:rsidTr="007B67BE">
        <w:trPr>
          <w:tblHeader/>
        </w:trPr>
        <w:tc>
          <w:tcPr>
            <w:tcW w:w="5850" w:type="dxa"/>
          </w:tcPr>
          <w:p w14:paraId="41758410" w14:textId="66A99206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B33603">
              <w:rPr>
                <w:rFonts w:eastAsia="Calibri" w:hint="cs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</w:tcPr>
          <w:p w14:paraId="545834C6" w14:textId="32E5F3CE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562672" w:rsidRPr="00B33603" w14:paraId="49020EAC" w14:textId="77777777" w:rsidTr="007B67BE">
        <w:trPr>
          <w:tblHeader/>
        </w:trPr>
        <w:tc>
          <w:tcPr>
            <w:tcW w:w="5850" w:type="dxa"/>
          </w:tcPr>
          <w:p w14:paraId="472F0B56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</w:tcPr>
          <w:p w14:paraId="72D2C96A" w14:textId="1BA172BB" w:rsidR="00562672" w:rsidRPr="00B33603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029A7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B85EC49" w14:textId="7832C351" w:rsidR="00562672" w:rsidRPr="00B33603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029A7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2672" w:rsidRPr="00B33603" w14:paraId="6C42F2EB" w14:textId="77777777" w:rsidTr="007B67BE">
        <w:trPr>
          <w:tblHeader/>
        </w:trPr>
        <w:tc>
          <w:tcPr>
            <w:tcW w:w="5850" w:type="dxa"/>
          </w:tcPr>
          <w:p w14:paraId="6EF9C588" w14:textId="7318DB69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</w:tcPr>
          <w:p w14:paraId="6029876B" w14:textId="77777777" w:rsidR="00562672" w:rsidRPr="00B33603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9A7" w:rsidRPr="00B33603" w14:paraId="768D8A02" w14:textId="77777777" w:rsidTr="007B67BE">
        <w:tc>
          <w:tcPr>
            <w:tcW w:w="5850" w:type="dxa"/>
          </w:tcPr>
          <w:p w14:paraId="5F6E1C54" w14:textId="4671E31D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</w:tcPr>
          <w:p w14:paraId="1E419F34" w14:textId="04AC4DC8" w:rsidR="008029A7" w:rsidRPr="00B33603" w:rsidRDefault="002E05C8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330,950</w:t>
            </w:r>
          </w:p>
        </w:tc>
        <w:tc>
          <w:tcPr>
            <w:tcW w:w="1620" w:type="dxa"/>
          </w:tcPr>
          <w:p w14:paraId="56855BD1" w14:textId="3EB389A5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412,117</w:t>
            </w:r>
          </w:p>
        </w:tc>
      </w:tr>
      <w:tr w:rsidR="008029A7" w:rsidRPr="00B33603" w14:paraId="2EFD28E1" w14:textId="77777777" w:rsidTr="007B67BE">
        <w:tc>
          <w:tcPr>
            <w:tcW w:w="5850" w:type="dxa"/>
          </w:tcPr>
          <w:p w14:paraId="73679FFF" w14:textId="468F1C74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10" w:type="dxa"/>
          </w:tcPr>
          <w:p w14:paraId="6971FD95" w14:textId="357C9F95" w:rsidR="008029A7" w:rsidRPr="00B33603" w:rsidRDefault="002E05C8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108,189</w:t>
            </w:r>
          </w:p>
        </w:tc>
        <w:tc>
          <w:tcPr>
            <w:tcW w:w="1620" w:type="dxa"/>
          </w:tcPr>
          <w:p w14:paraId="551A3863" w14:textId="064F29E8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88,272</w:t>
            </w:r>
          </w:p>
        </w:tc>
      </w:tr>
      <w:tr w:rsidR="008029A7" w:rsidRPr="00B33603" w14:paraId="0DA5C4D7" w14:textId="77777777" w:rsidTr="007B67BE">
        <w:tc>
          <w:tcPr>
            <w:tcW w:w="5850" w:type="dxa"/>
          </w:tcPr>
          <w:p w14:paraId="5795DEB2" w14:textId="48B8BC15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</w:tcPr>
          <w:p w14:paraId="2B8D3E56" w14:textId="42C099DC" w:rsidR="008029A7" w:rsidRPr="00B33603" w:rsidRDefault="002E05C8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25,902</w:t>
            </w:r>
          </w:p>
        </w:tc>
        <w:tc>
          <w:tcPr>
            <w:tcW w:w="1620" w:type="dxa"/>
          </w:tcPr>
          <w:p w14:paraId="649D43C1" w14:textId="02AF5977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36,229</w:t>
            </w:r>
          </w:p>
        </w:tc>
      </w:tr>
      <w:tr w:rsidR="008029A7" w:rsidRPr="00B33603" w14:paraId="682DB02E" w14:textId="77777777" w:rsidTr="007B67BE">
        <w:tc>
          <w:tcPr>
            <w:tcW w:w="5850" w:type="dxa"/>
          </w:tcPr>
          <w:p w14:paraId="7FDA7E1E" w14:textId="62ABBE6E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</w:tcPr>
          <w:p w14:paraId="7C254625" w14:textId="4713EBF0" w:rsidR="008029A7" w:rsidRPr="00B33603" w:rsidRDefault="002E05C8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12,170</w:t>
            </w:r>
          </w:p>
        </w:tc>
        <w:tc>
          <w:tcPr>
            <w:tcW w:w="1620" w:type="dxa"/>
          </w:tcPr>
          <w:p w14:paraId="3D010662" w14:textId="73390CCA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13,693</w:t>
            </w:r>
          </w:p>
        </w:tc>
      </w:tr>
      <w:tr w:rsidR="008029A7" w:rsidRPr="00B33603" w14:paraId="456FF74B" w14:textId="77777777" w:rsidTr="007B67BE">
        <w:tc>
          <w:tcPr>
            <w:tcW w:w="5850" w:type="dxa"/>
          </w:tcPr>
          <w:p w14:paraId="61E6E09F" w14:textId="63FF7A57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710" w:type="dxa"/>
          </w:tcPr>
          <w:p w14:paraId="71441B03" w14:textId="24376915" w:rsidR="008029A7" w:rsidRPr="00B33603" w:rsidRDefault="002E05C8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8,253</w:t>
            </w:r>
          </w:p>
        </w:tc>
        <w:tc>
          <w:tcPr>
            <w:tcW w:w="1620" w:type="dxa"/>
          </w:tcPr>
          <w:p w14:paraId="5CCD2777" w14:textId="6ED6F3C9" w:rsidR="008029A7" w:rsidRPr="00B33603" w:rsidRDefault="008029A7" w:rsidP="0080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11,871</w:t>
            </w:r>
          </w:p>
        </w:tc>
      </w:tr>
      <w:tr w:rsidR="008029A7" w:rsidRPr="00B33603" w14:paraId="7240F488" w14:textId="77777777" w:rsidTr="007B67BE">
        <w:trPr>
          <w:trHeight w:val="58"/>
        </w:trPr>
        <w:tc>
          <w:tcPr>
            <w:tcW w:w="5850" w:type="dxa"/>
          </w:tcPr>
          <w:p w14:paraId="28551CF1" w14:textId="7D01A5B2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</w:tcPr>
          <w:p w14:paraId="644410BB" w14:textId="634DAFC8" w:rsidR="008029A7" w:rsidRPr="00B33603" w:rsidRDefault="002E05C8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22,1</w:t>
            </w:r>
            <w:r w:rsidR="00F74B1C" w:rsidRPr="00B33603">
              <w:t>0</w:t>
            </w:r>
            <w:r w:rsidRPr="00B33603">
              <w:t>6</w:t>
            </w:r>
          </w:p>
        </w:tc>
        <w:tc>
          <w:tcPr>
            <w:tcW w:w="1620" w:type="dxa"/>
          </w:tcPr>
          <w:p w14:paraId="2242C534" w14:textId="65D5E6D5" w:rsidR="008029A7" w:rsidRPr="00B33603" w:rsidRDefault="008029A7" w:rsidP="00802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27,695</w:t>
            </w:r>
          </w:p>
        </w:tc>
      </w:tr>
      <w:tr w:rsidR="008029A7" w:rsidRPr="00B33603" w14:paraId="10F29738" w14:textId="77777777" w:rsidTr="007B67BE">
        <w:trPr>
          <w:trHeight w:val="58"/>
        </w:trPr>
        <w:tc>
          <w:tcPr>
            <w:tcW w:w="5850" w:type="dxa"/>
          </w:tcPr>
          <w:p w14:paraId="40F1F4C0" w14:textId="54B88D09" w:rsidR="008029A7" w:rsidRPr="00B33603" w:rsidRDefault="008029A7" w:rsidP="00802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D474098" w14:textId="1BD78A5A" w:rsidR="008029A7" w:rsidRPr="00B33603" w:rsidRDefault="00C4297C" w:rsidP="008029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507,5</w:t>
            </w:r>
            <w:r w:rsidR="00012988" w:rsidRPr="00B33603">
              <w:rPr>
                <w:b/>
                <w:bCs/>
              </w:rPr>
              <w:t>7</w:t>
            </w:r>
            <w:r w:rsidRPr="00B33603">
              <w:rPr>
                <w:b/>
                <w:bCs/>
              </w:rPr>
              <w:t>0</w:t>
            </w:r>
          </w:p>
        </w:tc>
        <w:tc>
          <w:tcPr>
            <w:tcW w:w="1620" w:type="dxa"/>
          </w:tcPr>
          <w:p w14:paraId="5185CEB3" w14:textId="1A44F249" w:rsidR="008029A7" w:rsidRPr="00B33603" w:rsidRDefault="008029A7" w:rsidP="008029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589,877</w:t>
            </w:r>
          </w:p>
        </w:tc>
      </w:tr>
    </w:tbl>
    <w:p w14:paraId="366E35BA" w14:textId="2682FB03" w:rsidR="00365687" w:rsidRPr="00B33603" w:rsidRDefault="0036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E158BD" w:rsidRPr="00B33603" w14:paraId="3B458C2E" w14:textId="77777777" w:rsidTr="007B67BE">
        <w:trPr>
          <w:tblHeader/>
        </w:trPr>
        <w:tc>
          <w:tcPr>
            <w:tcW w:w="5850" w:type="dxa"/>
          </w:tcPr>
          <w:p w14:paraId="47E8C705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</w:tcPr>
          <w:p w14:paraId="4827D5E5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158BD" w:rsidRPr="00B33603" w14:paraId="251FD83D" w14:textId="77777777" w:rsidTr="007B67BE">
        <w:trPr>
          <w:tblHeader/>
        </w:trPr>
        <w:tc>
          <w:tcPr>
            <w:tcW w:w="5850" w:type="dxa"/>
          </w:tcPr>
          <w:p w14:paraId="761FA051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</w:tcPr>
          <w:p w14:paraId="36563AF0" w14:textId="2441986D" w:rsidR="00562672" w:rsidRPr="00B33603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9555B2" w:rsidRPr="00B33603" w14:paraId="159B5348" w14:textId="77777777" w:rsidTr="007B67BE">
        <w:trPr>
          <w:tblHeader/>
        </w:trPr>
        <w:tc>
          <w:tcPr>
            <w:tcW w:w="5850" w:type="dxa"/>
          </w:tcPr>
          <w:p w14:paraId="51B767D6" w14:textId="77777777" w:rsidR="009555B2" w:rsidRPr="00B33603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</w:tcPr>
          <w:p w14:paraId="0417681E" w14:textId="0E257FCB" w:rsidR="009555B2" w:rsidRPr="00B33603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102058B" w14:textId="6E16F926" w:rsidR="009555B2" w:rsidRPr="00B33603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2672" w:rsidRPr="00B33603" w14:paraId="264BB10F" w14:textId="77777777" w:rsidTr="007B67BE">
        <w:trPr>
          <w:tblHeader/>
        </w:trPr>
        <w:tc>
          <w:tcPr>
            <w:tcW w:w="5850" w:type="dxa"/>
          </w:tcPr>
          <w:p w14:paraId="02D6A3F6" w14:textId="77777777" w:rsidR="00562672" w:rsidRPr="00B33603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</w:tcPr>
          <w:p w14:paraId="7F5CCDAF" w14:textId="77777777" w:rsidR="00562672" w:rsidRPr="00B33603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1C1F" w:rsidRPr="00B33603" w14:paraId="1CCC7921" w14:textId="77777777" w:rsidTr="007B67BE">
        <w:tc>
          <w:tcPr>
            <w:tcW w:w="5850" w:type="dxa"/>
          </w:tcPr>
          <w:p w14:paraId="40D44804" w14:textId="77777777" w:rsidR="004C1C1F" w:rsidRPr="00B33603" w:rsidRDefault="004C1C1F" w:rsidP="004C1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</w:tcPr>
          <w:p w14:paraId="2ADBAACE" w14:textId="1D3A7E64" w:rsidR="004C1C1F" w:rsidRPr="00B33603" w:rsidRDefault="00191A3E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123,659</w:t>
            </w:r>
          </w:p>
        </w:tc>
        <w:tc>
          <w:tcPr>
            <w:tcW w:w="1620" w:type="dxa"/>
          </w:tcPr>
          <w:p w14:paraId="48346326" w14:textId="43C767AB" w:rsidR="004C1C1F" w:rsidRPr="00B33603" w:rsidRDefault="004C1C1F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129,361</w:t>
            </w:r>
          </w:p>
        </w:tc>
      </w:tr>
      <w:tr w:rsidR="004C1C1F" w:rsidRPr="00B33603" w14:paraId="4136425C" w14:textId="77777777" w:rsidTr="007B67BE">
        <w:tc>
          <w:tcPr>
            <w:tcW w:w="5850" w:type="dxa"/>
          </w:tcPr>
          <w:p w14:paraId="6B4FB609" w14:textId="00E65DDD" w:rsidR="004C1C1F" w:rsidRPr="00B33603" w:rsidRDefault="004C1C1F" w:rsidP="004C1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</w:tcPr>
          <w:p w14:paraId="6C07694F" w14:textId="2744CEFC" w:rsidR="004C1C1F" w:rsidRPr="00B33603" w:rsidRDefault="00191A3E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37,984</w:t>
            </w:r>
          </w:p>
        </w:tc>
        <w:tc>
          <w:tcPr>
            <w:tcW w:w="1620" w:type="dxa"/>
          </w:tcPr>
          <w:p w14:paraId="735FE738" w14:textId="72E543C1" w:rsidR="004C1C1F" w:rsidRPr="00B33603" w:rsidRDefault="004C1C1F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39,858</w:t>
            </w:r>
          </w:p>
        </w:tc>
      </w:tr>
      <w:tr w:rsidR="00191A3E" w:rsidRPr="00B33603" w14:paraId="4A25DBA9" w14:textId="77777777" w:rsidTr="007B67BE">
        <w:tc>
          <w:tcPr>
            <w:tcW w:w="5850" w:type="dxa"/>
          </w:tcPr>
          <w:p w14:paraId="7D9A7209" w14:textId="56C42713" w:rsidR="00191A3E" w:rsidRPr="00B33603" w:rsidRDefault="00191A3E" w:rsidP="0019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</w:tcPr>
          <w:p w14:paraId="2915B71C" w14:textId="3E1BEE27" w:rsidR="00191A3E" w:rsidRPr="00B33603" w:rsidRDefault="00191A3E" w:rsidP="0019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14,382</w:t>
            </w:r>
          </w:p>
        </w:tc>
        <w:tc>
          <w:tcPr>
            <w:tcW w:w="1620" w:type="dxa"/>
          </w:tcPr>
          <w:p w14:paraId="411E801E" w14:textId="508C175F" w:rsidR="00191A3E" w:rsidRPr="00B33603" w:rsidRDefault="00191A3E" w:rsidP="0019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13,788</w:t>
            </w:r>
          </w:p>
        </w:tc>
      </w:tr>
      <w:tr w:rsidR="00191A3E" w:rsidRPr="00B33603" w14:paraId="16459C00" w14:textId="77777777">
        <w:tc>
          <w:tcPr>
            <w:tcW w:w="5850" w:type="dxa"/>
          </w:tcPr>
          <w:p w14:paraId="380FBF11" w14:textId="77777777" w:rsidR="00191A3E" w:rsidRPr="00B33603" w:rsidRDefault="00191A3E" w:rsidP="0019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710" w:type="dxa"/>
          </w:tcPr>
          <w:p w14:paraId="4F21C857" w14:textId="5BA8142A" w:rsidR="00191A3E" w:rsidRPr="00B33603" w:rsidRDefault="00191A3E" w:rsidP="0019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14,072</w:t>
            </w:r>
          </w:p>
        </w:tc>
        <w:tc>
          <w:tcPr>
            <w:tcW w:w="1620" w:type="dxa"/>
          </w:tcPr>
          <w:p w14:paraId="5E0F914A" w14:textId="28C8A11B" w:rsidR="00191A3E" w:rsidRPr="00B33603" w:rsidRDefault="00191A3E" w:rsidP="0019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16,693</w:t>
            </w:r>
          </w:p>
        </w:tc>
      </w:tr>
      <w:tr w:rsidR="00191A3E" w:rsidRPr="00B33603" w14:paraId="72FE0D8C" w14:textId="77777777" w:rsidTr="007B67BE">
        <w:trPr>
          <w:trHeight w:val="58"/>
        </w:trPr>
        <w:tc>
          <w:tcPr>
            <w:tcW w:w="5850" w:type="dxa"/>
          </w:tcPr>
          <w:p w14:paraId="52AF71F1" w14:textId="77777777" w:rsidR="00191A3E" w:rsidRPr="00B33603" w:rsidRDefault="00191A3E" w:rsidP="0019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</w:tcPr>
          <w:p w14:paraId="2FB30B22" w14:textId="3DF561B2" w:rsidR="00191A3E" w:rsidRPr="00B33603" w:rsidRDefault="00191A3E" w:rsidP="0019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10,442</w:t>
            </w:r>
          </w:p>
        </w:tc>
        <w:tc>
          <w:tcPr>
            <w:tcW w:w="1620" w:type="dxa"/>
          </w:tcPr>
          <w:p w14:paraId="02BEF65D" w14:textId="0FBBFC63" w:rsidR="00191A3E" w:rsidRPr="00B33603" w:rsidRDefault="00191A3E" w:rsidP="0019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B33603">
              <w:t>8,013</w:t>
            </w:r>
          </w:p>
        </w:tc>
      </w:tr>
      <w:tr w:rsidR="00191A3E" w:rsidRPr="00B33603" w14:paraId="31D6AA3D" w14:textId="77777777" w:rsidTr="007B67BE">
        <w:trPr>
          <w:trHeight w:val="58"/>
        </w:trPr>
        <w:tc>
          <w:tcPr>
            <w:tcW w:w="5850" w:type="dxa"/>
          </w:tcPr>
          <w:p w14:paraId="175AA3CF" w14:textId="77777777" w:rsidR="00191A3E" w:rsidRPr="00B33603" w:rsidRDefault="00191A3E" w:rsidP="0019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0B4AEEA1" w14:textId="4081F4DA" w:rsidR="00191A3E" w:rsidRPr="00B33603" w:rsidRDefault="00191A3E" w:rsidP="00191A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200,539</w:t>
            </w:r>
          </w:p>
        </w:tc>
        <w:tc>
          <w:tcPr>
            <w:tcW w:w="1620" w:type="dxa"/>
          </w:tcPr>
          <w:p w14:paraId="54B15354" w14:textId="350A7FD7" w:rsidR="00191A3E" w:rsidRPr="00B33603" w:rsidRDefault="00191A3E" w:rsidP="00191A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207,713</w:t>
            </w:r>
          </w:p>
        </w:tc>
      </w:tr>
    </w:tbl>
    <w:p w14:paraId="24E84BD1" w14:textId="3297C5DF" w:rsidR="009E45D4" w:rsidRPr="00B33603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B33603">
        <w:rPr>
          <w:rFonts w:eastAsia="Calibri" w:hint="cs"/>
          <w:b/>
          <w:bCs/>
          <w:i/>
          <w:iCs/>
          <w:cs/>
        </w:rPr>
        <w:lastRenderedPageBreak/>
        <w:t xml:space="preserve">ลูกค้ารายใหญ่ </w:t>
      </w:r>
    </w:p>
    <w:p w14:paraId="7EB14CDD" w14:textId="77777777" w:rsidR="00924C29" w:rsidRPr="00B33603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72DEC679" w14:textId="52FF663D" w:rsidR="00F421FF" w:rsidRPr="00B33603" w:rsidRDefault="00165A7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 xml:space="preserve">ปี </w:t>
      </w:r>
      <w:r w:rsidRPr="00B33603">
        <w:t>2568</w:t>
      </w:r>
      <w:r w:rsidRPr="00B33603">
        <w:rPr>
          <w:rFonts w:hint="cs"/>
          <w:cs/>
        </w:rPr>
        <w:t xml:space="preserve"> </w:t>
      </w:r>
      <w:r w:rsidR="00B40CFF" w:rsidRPr="00B33603">
        <w:rPr>
          <w:cs/>
        </w:rPr>
        <w:t>กลุ่มบริษัท</w:t>
      </w:r>
      <w:r w:rsidR="00723FA4" w:rsidRPr="00B33603">
        <w:rPr>
          <w:rFonts w:hint="cs"/>
          <w:cs/>
        </w:rPr>
        <w:t>ไม่</w:t>
      </w:r>
      <w:r w:rsidR="00B40CFF" w:rsidRPr="00B33603">
        <w:rPr>
          <w:cs/>
        </w:rPr>
        <w:t xml:space="preserve">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723FA4" w:rsidRPr="00B33603">
        <w:t>10</w:t>
      </w:r>
      <w:r w:rsidR="00B40CFF" w:rsidRPr="00B33603">
        <w:rPr>
          <w:cs/>
        </w:rPr>
        <w:t xml:space="preserve"> ของรายได้ทั้งหมดของกลุ่มบริษัท</w:t>
      </w:r>
      <w:r w:rsidR="004762B0" w:rsidRPr="00B33603">
        <w:rPr>
          <w:rFonts w:hint="cs"/>
          <w:cs/>
        </w:rPr>
        <w:t xml:space="preserve"> </w:t>
      </w:r>
      <w:r w:rsidR="006C6B5F" w:rsidRPr="00B33603">
        <w:rPr>
          <w:rFonts w:hint="cs"/>
          <w:i/>
          <w:iCs/>
          <w:cs/>
        </w:rPr>
        <w:t>(</w:t>
      </w:r>
      <w:r w:rsidR="00831CE1" w:rsidRPr="00B33603">
        <w:rPr>
          <w:i/>
          <w:iCs/>
        </w:rPr>
        <w:t>256</w:t>
      </w:r>
      <w:r w:rsidR="004C1C1F" w:rsidRPr="00B33603">
        <w:rPr>
          <w:i/>
          <w:iCs/>
        </w:rPr>
        <w:t>7</w:t>
      </w:r>
      <w:r w:rsidR="004762B0" w:rsidRPr="00B33603">
        <w:rPr>
          <w:rFonts w:hint="cs"/>
          <w:i/>
          <w:iCs/>
          <w:cs/>
        </w:rPr>
        <w:t>:</w:t>
      </w:r>
      <w:r w:rsidR="001E28C5" w:rsidRPr="00B33603">
        <w:rPr>
          <w:i/>
          <w:iCs/>
        </w:rPr>
        <w:t xml:space="preserve"> </w:t>
      </w:r>
      <w:r w:rsidR="0094540B" w:rsidRPr="00B33603">
        <w:rPr>
          <w:i/>
          <w:iCs/>
        </w:rPr>
        <w:t xml:space="preserve">30,840 </w:t>
      </w:r>
      <w:r w:rsidR="0094540B" w:rsidRPr="00B33603">
        <w:rPr>
          <w:rFonts w:hint="cs"/>
          <w:i/>
          <w:iCs/>
          <w:cs/>
        </w:rPr>
        <w:t>ล้านบาท</w:t>
      </w:r>
      <w:r w:rsidR="00706792" w:rsidRPr="00B33603">
        <w:rPr>
          <w:i/>
          <w:iCs/>
        </w:rPr>
        <w:t>)</w:t>
      </w:r>
    </w:p>
    <w:p w14:paraId="5C67B472" w14:textId="30DA7920" w:rsidR="00A6569E" w:rsidRPr="00B33603" w:rsidRDefault="00A6569E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20DFB178" w14:textId="328E58B8" w:rsidR="000263E6" w:rsidRPr="00B33603" w:rsidRDefault="000263E6" w:rsidP="0085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B33603">
        <w:rPr>
          <w:rFonts w:eastAsia="Calibri" w:hint="cs"/>
          <w:b/>
          <w:bCs/>
          <w:i/>
          <w:iCs/>
        </w:rPr>
        <w:tab/>
      </w:r>
      <w:r w:rsidR="00A6569E" w:rsidRPr="00B33603">
        <w:rPr>
          <w:rFonts w:eastAsia="Calibri" w:hint="cs"/>
          <w:b/>
          <w:bCs/>
          <w:i/>
          <w:iCs/>
        </w:rPr>
        <w:tab/>
      </w:r>
      <w:r w:rsidRPr="00B33603">
        <w:rPr>
          <w:rFonts w:eastAsia="Calibri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40A80FED" w14:textId="77777777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A77CDF1" w14:textId="40028D85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B33603">
        <w:rPr>
          <w:rFonts w:hint="cs"/>
        </w:rPr>
        <w:t>2520</w:t>
      </w:r>
      <w:r w:rsidRPr="00B33603">
        <w:rPr>
          <w:rFonts w:hint="cs"/>
          <w:cs/>
        </w:rPr>
        <w:t xml:space="preserve"> เกี่ยวกับ </w:t>
      </w:r>
      <w:r w:rsidR="008A0AA5" w:rsidRPr="00B33603">
        <w:rPr>
          <w:cs/>
        </w:rPr>
        <w:t>การผลิตน้ำมันเชื้อเพลิง และก๊าซหุงต้ม ซึ่งเป็นการปรับปรุงประสิทธิภาพด้านการใช้เทคโนโลยีดิจิทัล</w:t>
      </w:r>
      <w:r w:rsidR="008A0AA5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การผลิตไบโอดีเซล เอทานอล ก๊าชชีวภาพและการผลิตไฟฟ้าจากพลังงานแสงอาทิตย์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9834C1E" w14:textId="0D0BC397" w:rsidR="008A0AA5" w:rsidRPr="00B33603" w:rsidRDefault="008A0AA5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B33603">
        <w:rPr>
          <w:i/>
          <w:iCs/>
          <w:cs/>
        </w:rPr>
        <w:t>การผลิตน้ำมันเชื้อเพลิง และก๊าซหุงต้ม ซึ่งเป็นการปรับปรุงประสิทธิภาพด้านการใช้เทคโนโลยีดิจิทัล</w:t>
      </w:r>
    </w:p>
    <w:p w14:paraId="62ECD7D3" w14:textId="701E80B3" w:rsidR="008A0AA5" w:rsidRPr="00B33603" w:rsidRDefault="008A0AA5" w:rsidP="008A0AA5">
      <w:pPr>
        <w:pStyle w:val="ListParagraph"/>
        <w:numPr>
          <w:ilvl w:val="0"/>
          <w:numId w:val="17"/>
        </w:numPr>
        <w:ind w:left="1134" w:right="-45" w:hanging="594"/>
        <w:jc w:val="thaiDistribute"/>
        <w:rPr>
          <w:rFonts w:ascii="Angsana New" w:eastAsia="Times New Roman" w:hAnsi="Angsana New"/>
          <w:sz w:val="30"/>
          <w:szCs w:val="30"/>
        </w:rPr>
      </w:pPr>
      <w:r w:rsidRPr="00B33603">
        <w:rPr>
          <w:rFonts w:ascii="Angsana New" w:eastAsia="Times New Roman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</w:t>
      </w:r>
      <w:r w:rsidR="00EE015B" w:rsidRPr="00B33603">
        <w:rPr>
          <w:rFonts w:ascii="Angsana New" w:eastAsia="Times New Roman" w:hAnsi="Angsana New"/>
          <w:sz w:val="30"/>
          <w:szCs w:val="30"/>
        </w:rPr>
        <w:t xml:space="preserve"> 50 </w:t>
      </w:r>
      <w:r w:rsidRPr="00B33603">
        <w:rPr>
          <w:rFonts w:ascii="Angsana New" w:eastAsia="Times New Roman" w:hAnsi="Angsana New"/>
          <w:sz w:val="30"/>
          <w:szCs w:val="30"/>
          <w:cs/>
        </w:rPr>
        <w:t>ของเงินลงทุนในการปรับปรุงประสิทธิภาพ โดยไม่รวมค่าที่ดินและทุนหมุนเวียน มีกำหนดเวลาสามปี นับแต่วันที่เริ่มมีรายได้ภายหลังจากได้รับบัตรส่งเสริม</w:t>
      </w:r>
    </w:p>
    <w:p w14:paraId="0ED62648" w14:textId="4AAB251A" w:rsidR="008A0AA5" w:rsidRPr="00B33603" w:rsidRDefault="008A0AA5" w:rsidP="008A0AA5">
      <w:pPr>
        <w:pStyle w:val="ListParagraph"/>
        <w:numPr>
          <w:ilvl w:val="0"/>
          <w:numId w:val="17"/>
        </w:numPr>
        <w:ind w:left="1134" w:right="-45" w:hanging="594"/>
        <w:jc w:val="thaiDistribute"/>
        <w:rPr>
          <w:rFonts w:ascii="Angsana New" w:eastAsia="Times New Roman" w:hAnsi="Angsana New"/>
          <w:sz w:val="30"/>
          <w:szCs w:val="30"/>
        </w:rPr>
      </w:pPr>
      <w:r w:rsidRPr="00B33603">
        <w:rPr>
          <w:rFonts w:ascii="Angsana New" w:eastAsia="Times New Roman" w:hAnsi="Angsana New"/>
          <w:sz w:val="30"/>
          <w:szCs w:val="30"/>
          <w:cs/>
        </w:rPr>
        <w:t>ให้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</w:t>
      </w:r>
      <w:r w:rsidR="002447EB" w:rsidRPr="00B33603">
        <w:rPr>
          <w:rFonts w:ascii="Angsana New" w:eastAsia="Times New Roman" w:hAnsi="Angsana New" w:hint="cs"/>
          <w:sz w:val="30"/>
          <w:szCs w:val="30"/>
          <w:cs/>
        </w:rPr>
        <w:t>่</w:t>
      </w:r>
      <w:r w:rsidRPr="00B33603">
        <w:rPr>
          <w:rFonts w:ascii="Angsana New" w:eastAsia="Times New Roman" w:hAnsi="Angsana New"/>
          <w:sz w:val="30"/>
          <w:szCs w:val="30"/>
          <w:cs/>
        </w:rPr>
        <w:t>งเสริมได้รับยกเว้นภาษีเงินได้นิติบุคคลนั้น</w:t>
      </w:r>
    </w:p>
    <w:p w14:paraId="638B1C0E" w14:textId="77777777" w:rsidR="008A0AA5" w:rsidRPr="00B33603" w:rsidRDefault="008A0AA5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B383DAF" w14:textId="77777777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B33603">
        <w:rPr>
          <w:rFonts w:hint="cs"/>
          <w:i/>
          <w:iCs/>
          <w:cs/>
        </w:rPr>
        <w:t>การผลิตไบโอดีเซล การผลิตเอทานอล และการผลิตก๊าซชีวภาพ</w:t>
      </w:r>
    </w:p>
    <w:p w14:paraId="17A3482E" w14:textId="77777777" w:rsidR="000263E6" w:rsidRPr="00B33603" w:rsidRDefault="000263E6" w:rsidP="006C458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B33603">
        <w:rPr>
          <w:rFonts w:hint="cs"/>
        </w:rPr>
        <w:tab/>
      </w:r>
      <w:r w:rsidRPr="00B33603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B33603" w:rsidRDefault="000263E6" w:rsidP="006C458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B33603">
        <w:rPr>
          <w:rFonts w:hint="cs"/>
          <w:cs/>
        </w:rPr>
        <w:tab/>
      </w:r>
      <w:r w:rsidRPr="00B33603">
        <w:rPr>
          <w:rFonts w:hint="cs"/>
        </w:rPr>
        <w:tab/>
      </w:r>
      <w:r w:rsidRPr="00B33603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401949C4" w14:textId="77777777" w:rsidR="00DB56E1" w:rsidRPr="00B33603" w:rsidRDefault="00DB56E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1CBB69A8" w14:textId="77777777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B33603">
        <w:rPr>
          <w:rFonts w:hint="cs"/>
          <w:i/>
          <w:iCs/>
          <w:cs/>
        </w:rPr>
        <w:t>การผลิตไฟฟ้าจากพลังงานแสงอาทิตย์</w:t>
      </w:r>
    </w:p>
    <w:p w14:paraId="5CD11BE9" w14:textId="77777777" w:rsidR="000263E6" w:rsidRPr="00B33603" w:rsidRDefault="000263E6" w:rsidP="006C458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B33603">
        <w:rPr>
          <w:rFonts w:hint="cs"/>
        </w:rPr>
        <w:tab/>
      </w:r>
      <w:r w:rsidRPr="00B33603">
        <w:rPr>
          <w:rFonts w:hint="cs"/>
        </w:rPr>
        <w:tab/>
      </w:r>
      <w:r w:rsidRPr="00B33603">
        <w:rPr>
          <w:rFonts w:hint="cs"/>
        </w:rPr>
        <w:tab/>
      </w:r>
      <w:r w:rsidRPr="00B33603">
        <w:rPr>
          <w:rFonts w:hint="cs"/>
        </w:rPr>
        <w:tab/>
      </w:r>
      <w:r w:rsidRPr="00B33603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B33603" w:rsidRDefault="000263E6" w:rsidP="006C458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B33603">
        <w:rPr>
          <w:rFonts w:hint="cs"/>
        </w:rPr>
        <w:tab/>
      </w:r>
      <w:r w:rsidRPr="00B33603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B33603" w:rsidRDefault="000263E6" w:rsidP="006C458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B33603">
        <w:rPr>
          <w:rFonts w:hint="cs"/>
        </w:rPr>
        <w:tab/>
      </w:r>
      <w:r w:rsidRPr="00B33603">
        <w:rPr>
          <w:rFonts w:hint="cs"/>
          <w:cs/>
        </w:rPr>
        <w:t xml:space="preserve">ให้ได้รับลดหย่อนภาษีเงินได้นิติบุคคล ร้อยละ </w:t>
      </w:r>
      <w:r w:rsidR="00DE3F43" w:rsidRPr="00B33603">
        <w:rPr>
          <w:rFonts w:hint="cs"/>
        </w:rPr>
        <w:t>50</w:t>
      </w:r>
      <w:r w:rsidRPr="00B33603">
        <w:rPr>
          <w:rFonts w:hint="cs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18D1E9BF" w14:textId="77777777" w:rsidR="00D95752" w:rsidRPr="00B33603" w:rsidRDefault="00D95752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46B583A7" w14:textId="2F81922F" w:rsidR="0089115B" w:rsidRPr="00B33603" w:rsidRDefault="000263E6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7656F1A" w14:textId="59E50C26" w:rsidR="004D4E6E" w:rsidRPr="00B33603" w:rsidRDefault="004D4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 w:rsidRPr="00B33603">
        <w:rPr>
          <w:sz w:val="24"/>
          <w:szCs w:val="24"/>
        </w:rPr>
        <w:br w:type="page"/>
      </w:r>
    </w:p>
    <w:p w14:paraId="34C5E9E3" w14:textId="0A0D990F" w:rsidR="000263E6" w:rsidRPr="00B33603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imes New Roman" w:hAnsi="Times New Roman" w:cs="Times New Roman"/>
        </w:rPr>
      </w:pPr>
      <w:r w:rsidRPr="00B33603">
        <w:rPr>
          <w:rFonts w:asciiTheme="majorBidi" w:hAnsiTheme="majorBidi" w:cstheme="majorBidi"/>
        </w:rPr>
        <w:lastRenderedPageBreak/>
        <w:tab/>
      </w:r>
      <w:r w:rsidRPr="00B33603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B33603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B33603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3E6" w:rsidRPr="00B33603" w14:paraId="69A08D7C" w14:textId="77777777" w:rsidTr="009F0863">
        <w:trPr>
          <w:trHeight w:val="60"/>
        </w:trPr>
        <w:tc>
          <w:tcPr>
            <w:tcW w:w="1132" w:type="pct"/>
          </w:tcPr>
          <w:p w14:paraId="3A124C15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</w:tcPr>
          <w:p w14:paraId="6AFD8CDB" w14:textId="6FCE74BD" w:rsidR="000263E6" w:rsidRPr="00B33603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B33603">
              <w:rPr>
                <w:rFonts w:hint="cs"/>
              </w:rPr>
              <w:t>256</w:t>
            </w:r>
            <w:r w:rsidR="00D95752" w:rsidRPr="00B33603">
              <w:rPr>
                <w:rFonts w:hint="cs"/>
                <w:cs/>
              </w:rPr>
              <w:t>8</w:t>
            </w:r>
          </w:p>
        </w:tc>
        <w:tc>
          <w:tcPr>
            <w:tcW w:w="1933" w:type="pct"/>
            <w:gridSpan w:val="3"/>
            <w:vAlign w:val="bottom"/>
          </w:tcPr>
          <w:p w14:paraId="1C11957D" w14:textId="5C6A4A69" w:rsidR="000263E6" w:rsidRPr="00B33603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B33603">
              <w:rPr>
                <w:rFonts w:hint="cs"/>
              </w:rPr>
              <w:t>256</w:t>
            </w:r>
            <w:r w:rsidR="00D95752" w:rsidRPr="00B33603">
              <w:rPr>
                <w:rFonts w:hint="cs"/>
                <w:cs/>
              </w:rPr>
              <w:t>7</w:t>
            </w:r>
          </w:p>
        </w:tc>
      </w:tr>
      <w:tr w:rsidR="000263E6" w:rsidRPr="00B33603" w14:paraId="4CBDF087" w14:textId="77777777" w:rsidTr="00BD57C1">
        <w:trPr>
          <w:trHeight w:val="408"/>
        </w:trPr>
        <w:tc>
          <w:tcPr>
            <w:tcW w:w="1132" w:type="pct"/>
          </w:tcPr>
          <w:p w14:paraId="4F60CD46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FAFE09A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vAlign w:val="bottom"/>
          </w:tcPr>
          <w:p w14:paraId="58133037" w14:textId="77777777" w:rsidR="000263E6" w:rsidRPr="00B33603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</w:tcPr>
          <w:p w14:paraId="732D8126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33C08079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vAlign w:val="bottom"/>
          </w:tcPr>
          <w:p w14:paraId="7B0D6A8F" w14:textId="77777777" w:rsidR="000263E6" w:rsidRPr="00B33603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รวม</w:t>
            </w:r>
          </w:p>
        </w:tc>
      </w:tr>
      <w:tr w:rsidR="000263E6" w:rsidRPr="00B33603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B33603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B33603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95752" w:rsidRPr="00B33603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D95752" w:rsidRPr="00B33603" w:rsidRDefault="00D95752" w:rsidP="00D95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64373738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B33603">
              <w:t>324</w:t>
            </w:r>
          </w:p>
        </w:tc>
        <w:tc>
          <w:tcPr>
            <w:tcW w:w="645" w:type="pct"/>
          </w:tcPr>
          <w:p w14:paraId="3D29ECD4" w14:textId="79833249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227,126</w:t>
            </w:r>
          </w:p>
        </w:tc>
        <w:tc>
          <w:tcPr>
            <w:tcW w:w="645" w:type="pct"/>
            <w:vAlign w:val="bottom"/>
          </w:tcPr>
          <w:p w14:paraId="0C6F4A60" w14:textId="32E07FBD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227,450</w:t>
            </w:r>
          </w:p>
        </w:tc>
        <w:tc>
          <w:tcPr>
            <w:tcW w:w="645" w:type="pct"/>
          </w:tcPr>
          <w:p w14:paraId="2484F1AF" w14:textId="7A90EEE9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B33603">
              <w:t>186</w:t>
            </w:r>
          </w:p>
        </w:tc>
        <w:tc>
          <w:tcPr>
            <w:tcW w:w="645" w:type="pct"/>
          </w:tcPr>
          <w:p w14:paraId="1B3891E1" w14:textId="6345B3DC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326,938</w:t>
            </w:r>
          </w:p>
        </w:tc>
        <w:tc>
          <w:tcPr>
            <w:tcW w:w="643" w:type="pct"/>
            <w:vAlign w:val="bottom"/>
          </w:tcPr>
          <w:p w14:paraId="64412D44" w14:textId="3DDA89D0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327,124</w:t>
            </w:r>
          </w:p>
        </w:tc>
      </w:tr>
      <w:tr w:rsidR="00D95752" w:rsidRPr="00B33603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D95752" w:rsidRPr="00B33603" w:rsidRDefault="00D95752" w:rsidP="00D95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1DC158D6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B33603">
              <w:t>5,594</w:t>
            </w:r>
          </w:p>
        </w:tc>
        <w:tc>
          <w:tcPr>
            <w:tcW w:w="645" w:type="pct"/>
          </w:tcPr>
          <w:p w14:paraId="3B239B4A" w14:textId="66C381EF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599,812</w:t>
            </w:r>
          </w:p>
        </w:tc>
        <w:tc>
          <w:tcPr>
            <w:tcW w:w="645" w:type="pct"/>
            <w:vAlign w:val="bottom"/>
          </w:tcPr>
          <w:p w14:paraId="600934A1" w14:textId="17F7D650" w:rsidR="00D95752" w:rsidRPr="00B33603" w:rsidRDefault="002B7049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605,406</w:t>
            </w:r>
          </w:p>
        </w:tc>
        <w:tc>
          <w:tcPr>
            <w:tcW w:w="645" w:type="pct"/>
          </w:tcPr>
          <w:p w14:paraId="5C350105" w14:textId="1E87A624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B33603">
              <w:t>11,992</w:t>
            </w:r>
          </w:p>
        </w:tc>
        <w:tc>
          <w:tcPr>
            <w:tcW w:w="645" w:type="pct"/>
          </w:tcPr>
          <w:p w14:paraId="7874F24E" w14:textId="18E6C0AA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642,016</w:t>
            </w:r>
          </w:p>
        </w:tc>
        <w:tc>
          <w:tcPr>
            <w:tcW w:w="643" w:type="pct"/>
            <w:vAlign w:val="bottom"/>
          </w:tcPr>
          <w:p w14:paraId="3980A434" w14:textId="4E7D26B7" w:rsidR="00D95752" w:rsidRPr="00B33603" w:rsidRDefault="00D95752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654,008</w:t>
            </w:r>
          </w:p>
        </w:tc>
      </w:tr>
      <w:tr w:rsidR="00D95752" w:rsidRPr="00B33603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D95752" w:rsidRPr="00B33603" w:rsidRDefault="00D95752" w:rsidP="00D95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10243AF0" w:rsidR="00D95752" w:rsidRPr="00B33603" w:rsidRDefault="00197E05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B33603">
              <w:t>-</w:t>
            </w:r>
          </w:p>
        </w:tc>
        <w:tc>
          <w:tcPr>
            <w:tcW w:w="645" w:type="pct"/>
          </w:tcPr>
          <w:p w14:paraId="2DCC860A" w14:textId="58F5CAC0" w:rsidR="00D95752" w:rsidRPr="00B33603" w:rsidRDefault="00197E05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-</w:t>
            </w:r>
          </w:p>
        </w:tc>
        <w:tc>
          <w:tcPr>
            <w:tcW w:w="645" w:type="pct"/>
            <w:vAlign w:val="bottom"/>
          </w:tcPr>
          <w:p w14:paraId="1A3EF5A4" w14:textId="35D6BF29" w:rsidR="00D95752" w:rsidRPr="00B33603" w:rsidRDefault="004E7549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(3</w:t>
            </w:r>
            <w:r w:rsidR="002B7049" w:rsidRPr="00B33603">
              <w:t>25</w:t>
            </w:r>
            <w:r w:rsidRPr="00B33603">
              <w:t>,</w:t>
            </w:r>
            <w:r w:rsidR="002B7049" w:rsidRPr="00B33603">
              <w:t>286</w:t>
            </w:r>
            <w:r w:rsidRPr="00B33603">
              <w:t>)</w:t>
            </w:r>
          </w:p>
        </w:tc>
        <w:tc>
          <w:tcPr>
            <w:tcW w:w="645" w:type="pct"/>
          </w:tcPr>
          <w:p w14:paraId="7C625D68" w14:textId="522782B1" w:rsidR="00D95752" w:rsidRPr="00B33603" w:rsidRDefault="00D95752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B33603">
              <w:t>-</w:t>
            </w:r>
          </w:p>
        </w:tc>
        <w:tc>
          <w:tcPr>
            <w:tcW w:w="645" w:type="pct"/>
          </w:tcPr>
          <w:p w14:paraId="64A64DE6" w14:textId="7E7EDC21" w:rsidR="00D95752" w:rsidRPr="00B33603" w:rsidRDefault="00D95752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B33603">
              <w:t>-</w:t>
            </w:r>
          </w:p>
        </w:tc>
        <w:tc>
          <w:tcPr>
            <w:tcW w:w="643" w:type="pct"/>
            <w:vAlign w:val="bottom"/>
          </w:tcPr>
          <w:p w14:paraId="5B0758C7" w14:textId="38217469" w:rsidR="00D95752" w:rsidRPr="00B33603" w:rsidRDefault="00D95752" w:rsidP="00D957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B33603">
              <w:t>(391,255)</w:t>
            </w:r>
          </w:p>
        </w:tc>
      </w:tr>
      <w:tr w:rsidR="00D95752" w:rsidRPr="00B33603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D95752" w:rsidRPr="00B33603" w:rsidRDefault="00D95752" w:rsidP="00D95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10E11BA5" w:rsidR="00D95752" w:rsidRPr="00B33603" w:rsidRDefault="002B7049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5,918</w:t>
            </w:r>
          </w:p>
        </w:tc>
        <w:tc>
          <w:tcPr>
            <w:tcW w:w="645" w:type="pct"/>
          </w:tcPr>
          <w:p w14:paraId="4FF83500" w14:textId="7F5F1648" w:rsidR="00D95752" w:rsidRPr="00B33603" w:rsidRDefault="002B7049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</w:rPr>
            </w:pPr>
            <w:r w:rsidRPr="00B33603">
              <w:rPr>
                <w:b/>
                <w:bCs/>
              </w:rPr>
              <w:t>826,938</w:t>
            </w:r>
          </w:p>
        </w:tc>
        <w:tc>
          <w:tcPr>
            <w:tcW w:w="645" w:type="pct"/>
            <w:vAlign w:val="bottom"/>
          </w:tcPr>
          <w:p w14:paraId="00162E8D" w14:textId="34116727" w:rsidR="00D95752" w:rsidRPr="00B33603" w:rsidRDefault="002E05C8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B33603">
              <w:rPr>
                <w:b/>
                <w:bCs/>
              </w:rPr>
              <w:t>507,5</w:t>
            </w:r>
            <w:r w:rsidR="004E7549" w:rsidRPr="00B33603">
              <w:rPr>
                <w:rFonts w:hint="cs"/>
                <w:b/>
                <w:bCs/>
                <w:cs/>
              </w:rPr>
              <w:t>7</w:t>
            </w:r>
            <w:r w:rsidRPr="00B33603">
              <w:rPr>
                <w:b/>
                <w:bCs/>
              </w:rPr>
              <w:t>0</w:t>
            </w:r>
          </w:p>
        </w:tc>
        <w:tc>
          <w:tcPr>
            <w:tcW w:w="645" w:type="pct"/>
          </w:tcPr>
          <w:p w14:paraId="6E0479C3" w14:textId="7FBB16D5" w:rsidR="00D95752" w:rsidRPr="00B33603" w:rsidRDefault="00D95752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12,178</w:t>
            </w:r>
          </w:p>
        </w:tc>
        <w:tc>
          <w:tcPr>
            <w:tcW w:w="645" w:type="pct"/>
          </w:tcPr>
          <w:p w14:paraId="3CC023EE" w14:textId="78C38783" w:rsidR="00D95752" w:rsidRPr="00B33603" w:rsidRDefault="00D95752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968,954</w:t>
            </w:r>
          </w:p>
        </w:tc>
        <w:tc>
          <w:tcPr>
            <w:tcW w:w="643" w:type="pct"/>
            <w:vAlign w:val="bottom"/>
          </w:tcPr>
          <w:p w14:paraId="322F2CEA" w14:textId="2F86C2AD" w:rsidR="00D95752" w:rsidRPr="00B33603" w:rsidRDefault="00D95752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B33603">
              <w:rPr>
                <w:b/>
                <w:bCs/>
              </w:rPr>
              <w:t>589,877</w:t>
            </w:r>
          </w:p>
        </w:tc>
      </w:tr>
    </w:tbl>
    <w:p w14:paraId="68EE60B6" w14:textId="77777777" w:rsidR="009F0863" w:rsidRPr="00B33603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2312F745" w14:textId="77777777" w:rsidR="00F9072A" w:rsidRPr="00B33603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9BF24C8" w14:textId="3DA4837F" w:rsidR="000F5767" w:rsidRPr="00B33603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ค่าใช้จ่ายตาม</w:t>
      </w:r>
      <w:r w:rsidR="00845006"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ธรรมชาติ</w:t>
      </w:r>
    </w:p>
    <w:p w14:paraId="2373652E" w14:textId="77777777" w:rsidR="00AB0D64" w:rsidRPr="00B33603" w:rsidRDefault="00AB0D64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B33603" w14:paraId="62AD8B3F" w14:textId="77777777" w:rsidTr="00AD3C24">
        <w:trPr>
          <w:tblHeader/>
        </w:trPr>
        <w:tc>
          <w:tcPr>
            <w:tcW w:w="4590" w:type="dxa"/>
          </w:tcPr>
          <w:p w14:paraId="7F269BCD" w14:textId="77777777" w:rsidR="00DD7977" w:rsidRPr="00B33603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07341218" w14:textId="77777777" w:rsidR="00DD7977" w:rsidRPr="00B33603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3A6D7B1" w14:textId="77777777" w:rsidR="00DD7977" w:rsidRPr="00B33603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625BE" w:rsidRPr="00B33603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2625BE" w:rsidRPr="00B33603" w:rsidRDefault="002625BE" w:rsidP="002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47" w:type="dxa"/>
          </w:tcPr>
          <w:p w14:paraId="14F87E60" w14:textId="354B2ED4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8" w:type="dxa"/>
          </w:tcPr>
          <w:p w14:paraId="1C14F2AF" w14:textId="41283185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7" w:type="dxa"/>
          </w:tcPr>
          <w:p w14:paraId="6AAED3D3" w14:textId="38108993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8" w:type="dxa"/>
          </w:tcPr>
          <w:p w14:paraId="500144F4" w14:textId="1345E159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1C1F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7F3F" w:rsidRPr="00B33603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B33603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B33603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11AE" w:rsidRPr="00B33603" w14:paraId="19A9C983" w14:textId="77777777">
        <w:tc>
          <w:tcPr>
            <w:tcW w:w="4590" w:type="dxa"/>
          </w:tcPr>
          <w:p w14:paraId="11E28712" w14:textId="4122A61F" w:rsidR="000911AE" w:rsidRPr="00B33603" w:rsidRDefault="000911AE" w:rsidP="004C1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1147" w:type="dxa"/>
          </w:tcPr>
          <w:p w14:paraId="3A647390" w14:textId="2FF789D9" w:rsidR="000911AE" w:rsidRPr="00B33603" w:rsidRDefault="00302FF1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257,575</w:t>
            </w:r>
          </w:p>
        </w:tc>
        <w:tc>
          <w:tcPr>
            <w:tcW w:w="1148" w:type="dxa"/>
          </w:tcPr>
          <w:p w14:paraId="3AB233BB" w14:textId="6E088EBA" w:rsidR="000911AE" w:rsidRPr="00B33603" w:rsidRDefault="000911AE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326,035</w:t>
            </w:r>
          </w:p>
        </w:tc>
        <w:tc>
          <w:tcPr>
            <w:tcW w:w="1147" w:type="dxa"/>
            <w:vAlign w:val="bottom"/>
          </w:tcPr>
          <w:p w14:paraId="61774D4C" w14:textId="46700F5E" w:rsidR="000911AE" w:rsidRPr="00B33603" w:rsidRDefault="00302FF1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38DD3793" w14:textId="59587911" w:rsidR="000911AE" w:rsidRPr="00B33603" w:rsidRDefault="000911AE" w:rsidP="004C1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302FF1" w:rsidRPr="00B33603" w14:paraId="09508B0E" w14:textId="77777777">
        <w:tc>
          <w:tcPr>
            <w:tcW w:w="4590" w:type="dxa"/>
          </w:tcPr>
          <w:p w14:paraId="1E092DAD" w14:textId="1FFB93FA" w:rsidR="00302FF1" w:rsidRPr="00B33603" w:rsidRDefault="00302FF1" w:rsidP="00302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</w:tcPr>
          <w:p w14:paraId="612A139F" w14:textId="57402EEB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117,420</w:t>
            </w:r>
          </w:p>
        </w:tc>
        <w:tc>
          <w:tcPr>
            <w:tcW w:w="1148" w:type="dxa"/>
          </w:tcPr>
          <w:p w14:paraId="263FA96F" w14:textId="5454D9B7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100,585</w:t>
            </w:r>
          </w:p>
        </w:tc>
        <w:tc>
          <w:tcPr>
            <w:tcW w:w="1147" w:type="dxa"/>
            <w:vAlign w:val="bottom"/>
          </w:tcPr>
          <w:p w14:paraId="7353C5A9" w14:textId="1209C2AC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53,591</w:t>
            </w:r>
          </w:p>
        </w:tc>
        <w:tc>
          <w:tcPr>
            <w:tcW w:w="1148" w:type="dxa"/>
            <w:vAlign w:val="bottom"/>
          </w:tcPr>
          <w:p w14:paraId="6FD2E964" w14:textId="5BFD542B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42,869</w:t>
            </w:r>
          </w:p>
        </w:tc>
      </w:tr>
      <w:tr w:rsidR="00302FF1" w:rsidRPr="00B33603" w14:paraId="44D4F273" w14:textId="77777777">
        <w:tc>
          <w:tcPr>
            <w:tcW w:w="4590" w:type="dxa"/>
          </w:tcPr>
          <w:p w14:paraId="3174E53B" w14:textId="3A0439F4" w:rsidR="00302FF1" w:rsidRPr="00B33603" w:rsidRDefault="00302FF1" w:rsidP="00302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</w:tcPr>
          <w:p w14:paraId="6C8AD1C9" w14:textId="2E06606F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49,984</w:t>
            </w:r>
          </w:p>
        </w:tc>
        <w:tc>
          <w:tcPr>
            <w:tcW w:w="1148" w:type="dxa"/>
          </w:tcPr>
          <w:p w14:paraId="249F058E" w14:textId="3763F745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69,335</w:t>
            </w:r>
          </w:p>
        </w:tc>
        <w:tc>
          <w:tcPr>
            <w:tcW w:w="1147" w:type="dxa"/>
            <w:vAlign w:val="bottom"/>
          </w:tcPr>
          <w:p w14:paraId="03A4E40B" w14:textId="693F7507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119,862</w:t>
            </w:r>
          </w:p>
        </w:tc>
        <w:tc>
          <w:tcPr>
            <w:tcW w:w="1148" w:type="dxa"/>
            <w:vAlign w:val="bottom"/>
          </w:tcPr>
          <w:p w14:paraId="67CD2A19" w14:textId="00FB887A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138,906</w:t>
            </w:r>
          </w:p>
        </w:tc>
      </w:tr>
      <w:tr w:rsidR="00057C1A" w:rsidRPr="00B33603" w14:paraId="302DDD0F" w14:textId="77777777">
        <w:tc>
          <w:tcPr>
            <w:tcW w:w="4590" w:type="dxa"/>
          </w:tcPr>
          <w:p w14:paraId="029295E1" w14:textId="591B7F71" w:rsidR="00057C1A" w:rsidRPr="00B33603" w:rsidRDefault="00057C1A" w:rsidP="00057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7" w:type="dxa"/>
          </w:tcPr>
          <w:p w14:paraId="4C8C8F10" w14:textId="09C30738" w:rsidR="00057C1A" w:rsidRPr="00B33603" w:rsidRDefault="00057C1A" w:rsidP="0005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</w:t>
            </w:r>
            <w:r w:rsidRPr="00B33603">
              <w:rPr>
                <w:rFonts w:hint="cs"/>
                <w:cs/>
              </w:rPr>
              <w:t>8</w:t>
            </w:r>
            <w:r w:rsidRPr="00B33603">
              <w:t>,</w:t>
            </w:r>
            <w:r w:rsidRPr="00B33603">
              <w:rPr>
                <w:rFonts w:hint="cs"/>
                <w:cs/>
              </w:rPr>
              <w:t>108</w:t>
            </w:r>
          </w:p>
        </w:tc>
        <w:tc>
          <w:tcPr>
            <w:tcW w:w="1148" w:type="dxa"/>
          </w:tcPr>
          <w:p w14:paraId="475926BD" w14:textId="65BF735A" w:rsidR="00057C1A" w:rsidRPr="00B33603" w:rsidRDefault="00057C1A" w:rsidP="0005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20</w:t>
            </w:r>
            <w:r w:rsidRPr="00B33603">
              <w:t>,</w:t>
            </w:r>
            <w:r w:rsidRPr="00B33603">
              <w:rPr>
                <w:rFonts w:hint="cs"/>
                <w:cs/>
              </w:rPr>
              <w:t>0</w:t>
            </w:r>
            <w:r w:rsidRPr="00B33603">
              <w:t>56</w:t>
            </w:r>
          </w:p>
        </w:tc>
        <w:tc>
          <w:tcPr>
            <w:tcW w:w="1147" w:type="dxa"/>
            <w:vAlign w:val="bottom"/>
          </w:tcPr>
          <w:p w14:paraId="42300DE8" w14:textId="7CB925FF" w:rsidR="00057C1A" w:rsidRPr="00B33603" w:rsidRDefault="00057C1A" w:rsidP="0005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5,</w:t>
            </w:r>
            <w:r w:rsidRPr="00B33603">
              <w:rPr>
                <w:rFonts w:hint="cs"/>
                <w:cs/>
              </w:rPr>
              <w:t>345</w:t>
            </w:r>
          </w:p>
        </w:tc>
        <w:tc>
          <w:tcPr>
            <w:tcW w:w="1148" w:type="dxa"/>
            <w:vAlign w:val="bottom"/>
          </w:tcPr>
          <w:p w14:paraId="489250AD" w14:textId="65F3B3D3" w:rsidR="00057C1A" w:rsidRPr="00B33603" w:rsidRDefault="00057C1A" w:rsidP="0005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5,283</w:t>
            </w:r>
          </w:p>
        </w:tc>
      </w:tr>
      <w:tr w:rsidR="00302FF1" w:rsidRPr="00B33603" w14:paraId="74F36D27" w14:textId="77777777">
        <w:tc>
          <w:tcPr>
            <w:tcW w:w="4590" w:type="dxa"/>
          </w:tcPr>
          <w:p w14:paraId="6211D6DD" w14:textId="0AA1B011" w:rsidR="00302FF1" w:rsidRPr="00B33603" w:rsidRDefault="00302FF1" w:rsidP="00302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47" w:type="dxa"/>
          </w:tcPr>
          <w:p w14:paraId="616CB838" w14:textId="56683833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14,4</w:t>
            </w:r>
            <w:r w:rsidR="00BE475D" w:rsidRPr="00B33603">
              <w:t>70</w:t>
            </w:r>
          </w:p>
        </w:tc>
        <w:tc>
          <w:tcPr>
            <w:tcW w:w="1148" w:type="dxa"/>
          </w:tcPr>
          <w:p w14:paraId="22E437AE" w14:textId="39598E0A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20,338</w:t>
            </w:r>
          </w:p>
        </w:tc>
        <w:tc>
          <w:tcPr>
            <w:tcW w:w="1147" w:type="dxa"/>
            <w:vAlign w:val="bottom"/>
          </w:tcPr>
          <w:p w14:paraId="2838C0F0" w14:textId="3BC490B6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67,616</w:t>
            </w:r>
          </w:p>
        </w:tc>
        <w:tc>
          <w:tcPr>
            <w:tcW w:w="1148" w:type="dxa"/>
            <w:vAlign w:val="bottom"/>
          </w:tcPr>
          <w:p w14:paraId="244E8FE8" w14:textId="3B17BF16" w:rsidR="00302FF1" w:rsidRPr="00B33603" w:rsidRDefault="00302FF1" w:rsidP="0030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89,800</w:t>
            </w:r>
          </w:p>
        </w:tc>
      </w:tr>
      <w:tr w:rsidR="00BE475D" w:rsidRPr="00B33603" w14:paraId="4ABB107B" w14:textId="77777777">
        <w:tc>
          <w:tcPr>
            <w:tcW w:w="4590" w:type="dxa"/>
          </w:tcPr>
          <w:p w14:paraId="59FDCE50" w14:textId="6698A93C" w:rsidR="00BE475D" w:rsidRPr="00B33603" w:rsidRDefault="00BE475D" w:rsidP="00BE4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47" w:type="dxa"/>
          </w:tcPr>
          <w:p w14:paraId="78E0C6C0" w14:textId="09A1590A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9,460</w:t>
            </w:r>
          </w:p>
        </w:tc>
        <w:tc>
          <w:tcPr>
            <w:tcW w:w="1148" w:type="dxa"/>
          </w:tcPr>
          <w:p w14:paraId="62359EF8" w14:textId="0DE179E0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8,853</w:t>
            </w:r>
          </w:p>
        </w:tc>
        <w:tc>
          <w:tcPr>
            <w:tcW w:w="1147" w:type="dxa"/>
            <w:vAlign w:val="bottom"/>
          </w:tcPr>
          <w:p w14:paraId="3E208D99" w14:textId="1E0D446B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2,241</w:t>
            </w:r>
          </w:p>
        </w:tc>
        <w:tc>
          <w:tcPr>
            <w:tcW w:w="1148" w:type="dxa"/>
            <w:vAlign w:val="bottom"/>
          </w:tcPr>
          <w:p w14:paraId="01E509F1" w14:textId="7E067FA1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2,697</w:t>
            </w:r>
          </w:p>
        </w:tc>
      </w:tr>
      <w:tr w:rsidR="00BE475D" w:rsidRPr="00B33603" w14:paraId="5EEBFFC2" w14:textId="77777777">
        <w:tc>
          <w:tcPr>
            <w:tcW w:w="4590" w:type="dxa"/>
          </w:tcPr>
          <w:p w14:paraId="733A694D" w14:textId="79997C67" w:rsidR="00BE475D" w:rsidRPr="00B33603" w:rsidRDefault="00BE475D" w:rsidP="00BE4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ค่าใช้จ่ายในการผลิตทรัพยากรธรรมชาติ</w:t>
            </w:r>
          </w:p>
        </w:tc>
        <w:tc>
          <w:tcPr>
            <w:tcW w:w="1147" w:type="dxa"/>
          </w:tcPr>
          <w:p w14:paraId="22E6AFDA" w14:textId="0C1F3B30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8,513</w:t>
            </w:r>
          </w:p>
        </w:tc>
        <w:tc>
          <w:tcPr>
            <w:tcW w:w="1148" w:type="dxa"/>
          </w:tcPr>
          <w:p w14:paraId="06F501DC" w14:textId="5E7B7E40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9,324</w:t>
            </w:r>
          </w:p>
        </w:tc>
        <w:tc>
          <w:tcPr>
            <w:tcW w:w="1147" w:type="dxa"/>
            <w:vAlign w:val="bottom"/>
          </w:tcPr>
          <w:p w14:paraId="0055093A" w14:textId="1D3104E5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148" w:type="dxa"/>
            <w:vAlign w:val="bottom"/>
          </w:tcPr>
          <w:p w14:paraId="594FA14D" w14:textId="54FAA535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BE475D" w:rsidRPr="00B33603" w14:paraId="137F8DD8" w14:textId="77777777">
        <w:tc>
          <w:tcPr>
            <w:tcW w:w="4590" w:type="dxa"/>
          </w:tcPr>
          <w:p w14:paraId="2D1186A5" w14:textId="2F522FDC" w:rsidR="00BE475D" w:rsidRPr="00B33603" w:rsidRDefault="00244659" w:rsidP="00BE4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E475D" w:rsidRPr="00B33603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BE475D" w:rsidRPr="00B33603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ขาดทุนจากการด้อยค่าของสินทรัพย์</w:t>
            </w:r>
          </w:p>
        </w:tc>
        <w:tc>
          <w:tcPr>
            <w:tcW w:w="1147" w:type="dxa"/>
            <w:vAlign w:val="bottom"/>
          </w:tcPr>
          <w:p w14:paraId="14672310" w14:textId="23514E8F" w:rsidR="00BE475D" w:rsidRPr="00B33603" w:rsidRDefault="00BE475D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8,878</w:t>
            </w:r>
          </w:p>
        </w:tc>
        <w:tc>
          <w:tcPr>
            <w:tcW w:w="1148" w:type="dxa"/>
            <w:vAlign w:val="bottom"/>
          </w:tcPr>
          <w:p w14:paraId="53B8DC5A" w14:textId="490A30EA" w:rsidR="00BE475D" w:rsidRPr="00B33603" w:rsidRDefault="00244659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(</w:t>
            </w:r>
            <w:r w:rsidR="00BE475D" w:rsidRPr="00B33603">
              <w:t>4,062</w:t>
            </w:r>
            <w:r w:rsidRPr="00B33603">
              <w:rPr>
                <w:rFonts w:hint="cs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75EA43BB" w14:textId="474DE22B" w:rsidR="00BE475D" w:rsidRPr="00B33603" w:rsidRDefault="00244659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(</w:t>
            </w:r>
            <w:r w:rsidR="00BE475D" w:rsidRPr="00B33603">
              <w:t>2</w:t>
            </w:r>
            <w:r w:rsidRPr="00B33603">
              <w:rPr>
                <w:rFonts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735515F" w14:textId="66ADE3C6" w:rsidR="00BE475D" w:rsidRPr="00B33603" w:rsidRDefault="00244659" w:rsidP="00BE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(</w:t>
            </w:r>
            <w:r w:rsidR="00BE475D" w:rsidRPr="00B33603">
              <w:t>128</w:t>
            </w:r>
            <w:r w:rsidRPr="00B33603">
              <w:rPr>
                <w:rFonts w:hint="cs"/>
                <w:cs/>
              </w:rPr>
              <w:t>)</w:t>
            </w:r>
          </w:p>
        </w:tc>
      </w:tr>
    </w:tbl>
    <w:p w14:paraId="62BE098F" w14:textId="77777777" w:rsidR="00D95752" w:rsidRPr="00B33603" w:rsidRDefault="00D95752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5D7582EC" w14:textId="77777777" w:rsidR="00C7135A" w:rsidRPr="00B33603" w:rsidRDefault="00C7135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46FF0431" w14:textId="77777777" w:rsidR="00C7135A" w:rsidRPr="00B33603" w:rsidRDefault="00C7135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</w:p>
    <w:p w14:paraId="70096EFB" w14:textId="77777777" w:rsidR="00C7135A" w:rsidRPr="00B33603" w:rsidRDefault="00C7135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7C4AF2A9" w14:textId="77777777" w:rsidR="00C7135A" w:rsidRPr="00B33603" w:rsidRDefault="00C7135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2214C60F" w14:textId="77777777" w:rsidR="00C7135A" w:rsidRPr="00B33603" w:rsidRDefault="00C7135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05794567" w14:textId="77777777" w:rsidR="00920768" w:rsidRPr="00B33603" w:rsidRDefault="00920768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285A89B2" w14:textId="6D8AEB7E" w:rsidR="00A6569E" w:rsidRPr="00B33603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B33603">
        <w:rPr>
          <w:rFonts w:hint="cs"/>
          <w:i/>
          <w:iCs/>
          <w:cs/>
        </w:rPr>
        <w:lastRenderedPageBreak/>
        <w:t>โครงการสมทบเงินที่กำหนดไว้</w:t>
      </w:r>
    </w:p>
    <w:p w14:paraId="34613FAA" w14:textId="77777777" w:rsidR="00A6569E" w:rsidRPr="00B33603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11D439F9" w14:textId="77777777" w:rsidR="00A6569E" w:rsidRPr="00B33603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33603">
        <w:rPr>
          <w:rFonts w:hint="cs"/>
        </w:rPr>
        <w:t>3</w:t>
      </w:r>
      <w:r w:rsidRPr="00B33603">
        <w:rPr>
          <w:rFonts w:hint="cs"/>
          <w:cs/>
        </w:rPr>
        <w:t xml:space="preserve"> ถึง อัตราร้อยละ </w:t>
      </w:r>
      <w:r w:rsidRPr="00B33603">
        <w:rPr>
          <w:rFonts w:hint="cs"/>
        </w:rPr>
        <w:t>15</w:t>
      </w:r>
      <w:r w:rsidRPr="00B33603">
        <w:rPr>
          <w:rFonts w:hint="cs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33603">
        <w:rPr>
          <w:rFonts w:hint="cs"/>
        </w:rPr>
        <w:t>3</w:t>
      </w:r>
      <w:r w:rsidRPr="00B33603">
        <w:rPr>
          <w:rFonts w:hint="cs"/>
          <w:cs/>
        </w:rPr>
        <w:t xml:space="preserve"> ถึง อัตราร้อยละ </w:t>
      </w:r>
      <w:r w:rsidRPr="00B33603">
        <w:rPr>
          <w:rFonts w:hint="cs"/>
        </w:rPr>
        <w:t>10</w:t>
      </w:r>
      <w:r w:rsidRPr="00B33603">
        <w:rPr>
          <w:rFonts w:hint="cs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7D2BF1D" w14:textId="77777777" w:rsidR="00F9072A" w:rsidRPr="00B33603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61BD4189" w14:textId="1CFD6776" w:rsidR="00870CCC" w:rsidRPr="00B33603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B33603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B33603" w14:paraId="08453B6E" w14:textId="77777777" w:rsidTr="00AB0D6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7DF8A15B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B33603" w14:paraId="20129003" w14:textId="77777777" w:rsidTr="00AB0D64">
        <w:trPr>
          <w:trHeight w:val="408"/>
          <w:tblHeader/>
        </w:trPr>
        <w:tc>
          <w:tcPr>
            <w:tcW w:w="1772" w:type="pct"/>
          </w:tcPr>
          <w:p w14:paraId="6305A5A1" w14:textId="77777777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AAFF3F1" w14:textId="77777777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2AEA847F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4" w:type="pct"/>
          </w:tcPr>
          <w:p w14:paraId="3BFEE741" w14:textId="025E0E06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4" w:type="pct"/>
          </w:tcPr>
          <w:p w14:paraId="3CFA7B8F" w14:textId="3088D963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3" w:type="pct"/>
          </w:tcPr>
          <w:p w14:paraId="7062F9B5" w14:textId="177D4B4F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AA0" w:rsidRPr="00B33603" w14:paraId="28635E92" w14:textId="77777777" w:rsidTr="00AB0D64">
        <w:trPr>
          <w:trHeight w:val="408"/>
          <w:tblHeader/>
        </w:trPr>
        <w:tc>
          <w:tcPr>
            <w:tcW w:w="1772" w:type="pct"/>
          </w:tcPr>
          <w:p w14:paraId="032B954A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3A0AF553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B33603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B33603" w14:paraId="44237B38" w14:textId="77777777" w:rsidTr="00AD3C24">
        <w:trPr>
          <w:trHeight w:val="408"/>
        </w:trPr>
        <w:tc>
          <w:tcPr>
            <w:tcW w:w="1772" w:type="pct"/>
          </w:tcPr>
          <w:p w14:paraId="072FD7AA" w14:textId="77777777" w:rsidR="00827AA0" w:rsidRPr="00B33603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B33603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47C59FD" w14:textId="77777777" w:rsidR="00827AA0" w:rsidRPr="00B33603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194DF0E" w14:textId="77777777" w:rsidR="00827AA0" w:rsidRPr="00B33603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DF301" w14:textId="77777777" w:rsidR="00827AA0" w:rsidRPr="00B33603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5EA03BD0" w14:textId="77777777" w:rsidR="00827AA0" w:rsidRPr="00B33603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25964" w:rsidRPr="00B33603" w14:paraId="42D6FADC" w14:textId="77777777" w:rsidTr="00AD3C24">
        <w:trPr>
          <w:trHeight w:val="408"/>
        </w:trPr>
        <w:tc>
          <w:tcPr>
            <w:tcW w:w="1772" w:type="pct"/>
          </w:tcPr>
          <w:p w14:paraId="203AF953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4ED47C10" w14:textId="516E7D3C" w:rsidR="00A25964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1,169</w:t>
            </w:r>
          </w:p>
        </w:tc>
        <w:tc>
          <w:tcPr>
            <w:tcW w:w="674" w:type="pct"/>
            <w:vAlign w:val="bottom"/>
          </w:tcPr>
          <w:p w14:paraId="48A8565E" w14:textId="41C5C9B3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2,439</w:t>
            </w:r>
          </w:p>
        </w:tc>
        <w:tc>
          <w:tcPr>
            <w:tcW w:w="674" w:type="pct"/>
            <w:vAlign w:val="bottom"/>
          </w:tcPr>
          <w:p w14:paraId="7D0624D8" w14:textId="22C01D2D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37</w:t>
            </w:r>
            <w:r w:rsidR="002E05C8" w:rsidRPr="00B33603">
              <w:t>7</w:t>
            </w:r>
          </w:p>
        </w:tc>
        <w:tc>
          <w:tcPr>
            <w:tcW w:w="673" w:type="pct"/>
            <w:vAlign w:val="bottom"/>
          </w:tcPr>
          <w:p w14:paraId="6FC0645B" w14:textId="7C134A48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639</w:t>
            </w:r>
          </w:p>
        </w:tc>
      </w:tr>
      <w:tr w:rsidR="00A25964" w:rsidRPr="00B33603" w14:paraId="19B19F92" w14:textId="77777777" w:rsidTr="00AD3C24">
        <w:trPr>
          <w:trHeight w:val="408"/>
        </w:trPr>
        <w:tc>
          <w:tcPr>
            <w:tcW w:w="1772" w:type="pct"/>
          </w:tcPr>
          <w:p w14:paraId="4C6290E1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125ADB89" w14:textId="22286E7F" w:rsidR="00A25964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3,64</w:t>
            </w:r>
            <w:r w:rsidR="00D92D6E" w:rsidRPr="00B33603">
              <w:t>7</w:t>
            </w:r>
          </w:p>
        </w:tc>
        <w:tc>
          <w:tcPr>
            <w:tcW w:w="674" w:type="pct"/>
            <w:vAlign w:val="bottom"/>
          </w:tcPr>
          <w:p w14:paraId="42A4D363" w14:textId="563ABCEE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3,076</w:t>
            </w:r>
          </w:p>
        </w:tc>
        <w:tc>
          <w:tcPr>
            <w:tcW w:w="674" w:type="pct"/>
            <w:vAlign w:val="bottom"/>
          </w:tcPr>
          <w:p w14:paraId="484E54C8" w14:textId="177A112F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1,77</w:t>
            </w:r>
            <w:r w:rsidR="00921DC9" w:rsidRPr="00B33603">
              <w:t>7</w:t>
            </w:r>
          </w:p>
        </w:tc>
        <w:tc>
          <w:tcPr>
            <w:tcW w:w="673" w:type="pct"/>
            <w:vAlign w:val="bottom"/>
          </w:tcPr>
          <w:p w14:paraId="00175201" w14:textId="7F849CDC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1,600</w:t>
            </w:r>
          </w:p>
        </w:tc>
      </w:tr>
      <w:tr w:rsidR="00447562" w:rsidRPr="00B33603" w14:paraId="2E5CB260" w14:textId="77777777" w:rsidTr="00AD3C24">
        <w:trPr>
          <w:trHeight w:val="408"/>
        </w:trPr>
        <w:tc>
          <w:tcPr>
            <w:tcW w:w="1772" w:type="pct"/>
          </w:tcPr>
          <w:p w14:paraId="6ED31B5E" w14:textId="0285F66E" w:rsidR="00447562" w:rsidRPr="00B33603" w:rsidRDefault="00447562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  <w:vAlign w:val="bottom"/>
          </w:tcPr>
          <w:p w14:paraId="33CDE055" w14:textId="577DD0D9" w:rsidR="00447562" w:rsidRPr="00B33603" w:rsidRDefault="004D4E6E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4" w:type="pct"/>
            <w:vAlign w:val="bottom"/>
          </w:tcPr>
          <w:p w14:paraId="7C23E807" w14:textId="5252601C" w:rsidR="00447562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74" w:type="pct"/>
            <w:vAlign w:val="bottom"/>
          </w:tcPr>
          <w:p w14:paraId="08895BDE" w14:textId="7FC299D4" w:rsidR="00447562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74" w:type="pct"/>
            <w:vAlign w:val="bottom"/>
          </w:tcPr>
          <w:p w14:paraId="189608ED" w14:textId="42F5C38C" w:rsidR="00447562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</w:t>
            </w:r>
          </w:p>
        </w:tc>
        <w:tc>
          <w:tcPr>
            <w:tcW w:w="673" w:type="pct"/>
            <w:vAlign w:val="bottom"/>
          </w:tcPr>
          <w:p w14:paraId="4EE12531" w14:textId="59F79100" w:rsidR="00447562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17213980" w14:textId="77777777" w:rsidTr="00AD3C24">
        <w:trPr>
          <w:trHeight w:val="408"/>
        </w:trPr>
        <w:tc>
          <w:tcPr>
            <w:tcW w:w="1772" w:type="pct"/>
          </w:tcPr>
          <w:p w14:paraId="79CA57C8" w14:textId="1D3BAA90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5FCE2EE6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F06C22" w:rsidRPr="00B3360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4" w:type="pct"/>
            <w:vAlign w:val="bottom"/>
          </w:tcPr>
          <w:p w14:paraId="452EF69E" w14:textId="2EED5DA4" w:rsidR="00A25964" w:rsidRPr="00B33603" w:rsidRDefault="002E05C8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3</w:t>
            </w:r>
            <w:r w:rsidR="00D92D6E" w:rsidRPr="00B33603">
              <w:t>95</w:t>
            </w:r>
          </w:p>
        </w:tc>
        <w:tc>
          <w:tcPr>
            <w:tcW w:w="674" w:type="pct"/>
            <w:vAlign w:val="bottom"/>
          </w:tcPr>
          <w:p w14:paraId="35B7E982" w14:textId="3A1B37B6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40</w:t>
            </w:r>
            <w:r w:rsidRPr="00B33603">
              <w:rPr>
                <w:rFonts w:hint="cs"/>
                <w:cs/>
              </w:rPr>
              <w:t>6</w:t>
            </w:r>
          </w:p>
        </w:tc>
        <w:tc>
          <w:tcPr>
            <w:tcW w:w="674" w:type="pct"/>
            <w:vAlign w:val="bottom"/>
          </w:tcPr>
          <w:p w14:paraId="6B85FF75" w14:textId="3A40FA9C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344</w:t>
            </w:r>
          </w:p>
        </w:tc>
        <w:tc>
          <w:tcPr>
            <w:tcW w:w="673" w:type="pct"/>
            <w:vAlign w:val="bottom"/>
          </w:tcPr>
          <w:p w14:paraId="0EA6268A" w14:textId="225517C0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332</w:t>
            </w:r>
          </w:p>
        </w:tc>
      </w:tr>
      <w:tr w:rsidR="00A25964" w:rsidRPr="00B33603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vAlign w:val="bottom"/>
          </w:tcPr>
          <w:p w14:paraId="0AFF6593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68A98279" w:rsidR="00A25964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5,2</w:t>
            </w:r>
            <w:r w:rsidR="00D92D6E" w:rsidRPr="00B33603">
              <w:rPr>
                <w:b/>
                <w:bCs/>
              </w:rPr>
              <w:t>11</w:t>
            </w:r>
          </w:p>
        </w:tc>
        <w:tc>
          <w:tcPr>
            <w:tcW w:w="674" w:type="pct"/>
            <w:vAlign w:val="bottom"/>
          </w:tcPr>
          <w:p w14:paraId="2976C8CD" w14:textId="0BCCBF92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5,9</w:t>
            </w:r>
            <w:r w:rsidRPr="00B33603">
              <w:rPr>
                <w:rFonts w:hint="cs"/>
                <w:b/>
                <w:bCs/>
                <w:cs/>
              </w:rPr>
              <w:t>21</w:t>
            </w:r>
          </w:p>
        </w:tc>
        <w:tc>
          <w:tcPr>
            <w:tcW w:w="674" w:type="pct"/>
            <w:vAlign w:val="bottom"/>
          </w:tcPr>
          <w:p w14:paraId="4D021FDD" w14:textId="781EFDE8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2,50</w:t>
            </w:r>
            <w:r w:rsidR="00921DC9" w:rsidRPr="00B33603">
              <w:rPr>
                <w:b/>
                <w:bCs/>
              </w:rPr>
              <w:t>4</w:t>
            </w:r>
          </w:p>
        </w:tc>
        <w:tc>
          <w:tcPr>
            <w:tcW w:w="673" w:type="pct"/>
            <w:vAlign w:val="bottom"/>
          </w:tcPr>
          <w:p w14:paraId="658D4563" w14:textId="3DF37EF8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2,571</w:t>
            </w:r>
          </w:p>
        </w:tc>
      </w:tr>
      <w:tr w:rsidR="00A25964" w:rsidRPr="00B33603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รายการส่วนที่บันทึกรวมกับเงินกู้ยืม</w:t>
            </w:r>
          </w:p>
        </w:tc>
        <w:tc>
          <w:tcPr>
            <w:tcW w:w="533" w:type="pct"/>
            <w:vAlign w:val="bottom"/>
          </w:tcPr>
          <w:p w14:paraId="27574F28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51EFABC6" w:rsidR="00A25964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298</w:t>
            </w:r>
          </w:p>
        </w:tc>
        <w:tc>
          <w:tcPr>
            <w:tcW w:w="674" w:type="pct"/>
            <w:vAlign w:val="bottom"/>
          </w:tcPr>
          <w:p w14:paraId="038DD399" w14:textId="21928B57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177</w:t>
            </w:r>
          </w:p>
        </w:tc>
        <w:tc>
          <w:tcPr>
            <w:tcW w:w="674" w:type="pct"/>
            <w:vAlign w:val="bottom"/>
          </w:tcPr>
          <w:p w14:paraId="72FB43EF" w14:textId="47C2DA93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115</w:t>
            </w:r>
          </w:p>
        </w:tc>
        <w:tc>
          <w:tcPr>
            <w:tcW w:w="673" w:type="pct"/>
            <w:vAlign w:val="bottom"/>
          </w:tcPr>
          <w:p w14:paraId="2C6A203C" w14:textId="2EF6611A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79</w:t>
            </w:r>
          </w:p>
        </w:tc>
      </w:tr>
      <w:tr w:rsidR="00A25964" w:rsidRPr="00B33603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vAlign w:val="bottom"/>
          </w:tcPr>
          <w:p w14:paraId="0C9050B1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0ADB8AEE" w:rsidR="00A25964" w:rsidRPr="00B33603" w:rsidRDefault="002E05C8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1,502</w:t>
            </w:r>
          </w:p>
        </w:tc>
        <w:tc>
          <w:tcPr>
            <w:tcW w:w="674" w:type="pct"/>
            <w:vAlign w:val="bottom"/>
          </w:tcPr>
          <w:p w14:paraId="666CA45D" w14:textId="0BCAE56B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1,18</w:t>
            </w:r>
            <w:r w:rsidRPr="00B33603">
              <w:rPr>
                <w:rFonts w:hint="cs"/>
                <w:cs/>
              </w:rPr>
              <w:t>2</w:t>
            </w:r>
          </w:p>
        </w:tc>
        <w:tc>
          <w:tcPr>
            <w:tcW w:w="674" w:type="pct"/>
            <w:vAlign w:val="bottom"/>
          </w:tcPr>
          <w:p w14:paraId="70EA742D" w14:textId="19480635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</w:t>
            </w:r>
          </w:p>
        </w:tc>
        <w:tc>
          <w:tcPr>
            <w:tcW w:w="673" w:type="pct"/>
            <w:vAlign w:val="bottom"/>
          </w:tcPr>
          <w:p w14:paraId="6D77CDDE" w14:textId="2C429E8A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</w:t>
            </w:r>
          </w:p>
        </w:tc>
      </w:tr>
      <w:tr w:rsidR="00A25964" w:rsidRPr="00B33603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bottom"/>
          </w:tcPr>
          <w:p w14:paraId="58BCA227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607D30BC" w:rsidR="00A25964" w:rsidRPr="00B33603" w:rsidRDefault="002E05C8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7,0</w:t>
            </w:r>
            <w:r w:rsidR="00D92D6E" w:rsidRPr="00B33603">
              <w:rPr>
                <w:b/>
                <w:bCs/>
              </w:rPr>
              <w:t>11</w:t>
            </w:r>
          </w:p>
        </w:tc>
        <w:tc>
          <w:tcPr>
            <w:tcW w:w="674" w:type="pct"/>
            <w:vAlign w:val="bottom"/>
          </w:tcPr>
          <w:p w14:paraId="043B42F0" w14:textId="78330C84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7,280</w:t>
            </w:r>
          </w:p>
        </w:tc>
        <w:tc>
          <w:tcPr>
            <w:tcW w:w="674" w:type="pct"/>
            <w:vAlign w:val="bottom"/>
          </w:tcPr>
          <w:p w14:paraId="7083A7A8" w14:textId="07C6132E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2,62</w:t>
            </w:r>
            <w:r w:rsidR="00921DC9" w:rsidRPr="00B33603">
              <w:rPr>
                <w:b/>
                <w:bCs/>
              </w:rPr>
              <w:t>0</w:t>
            </w:r>
          </w:p>
        </w:tc>
        <w:tc>
          <w:tcPr>
            <w:tcW w:w="673" w:type="pct"/>
            <w:vAlign w:val="bottom"/>
          </w:tcPr>
          <w:p w14:paraId="05C3DA43" w14:textId="66823287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2,652</w:t>
            </w:r>
          </w:p>
        </w:tc>
      </w:tr>
      <w:tr w:rsidR="00A25964" w:rsidRPr="00B33603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ส่วนที่บันทึกเป็นต้นทุนของ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ที่ดิน อาคารและอุปกรณ์ระหว่าง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ก่อสร้าง</w:t>
            </w:r>
          </w:p>
        </w:tc>
        <w:tc>
          <w:tcPr>
            <w:tcW w:w="533" w:type="pct"/>
            <w:vAlign w:val="bottom"/>
          </w:tcPr>
          <w:p w14:paraId="32FC9E07" w14:textId="600627F9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33A6D" w:rsidRPr="00B33603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674" w:type="pct"/>
            <w:vAlign w:val="bottom"/>
          </w:tcPr>
          <w:p w14:paraId="2047530E" w14:textId="16378DFC" w:rsidR="00A25964" w:rsidRPr="00B33603" w:rsidRDefault="002E05C8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(7</w:t>
            </w:r>
            <w:r w:rsidR="00D92D6E" w:rsidRPr="00B33603">
              <w:t>15</w:t>
            </w:r>
            <w:r w:rsidRPr="00B33603">
              <w:t>)</w:t>
            </w:r>
          </w:p>
        </w:tc>
        <w:tc>
          <w:tcPr>
            <w:tcW w:w="674" w:type="pct"/>
            <w:vAlign w:val="bottom"/>
          </w:tcPr>
          <w:p w14:paraId="6B49F1C3" w14:textId="51234F7D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(279)</w:t>
            </w:r>
          </w:p>
        </w:tc>
        <w:tc>
          <w:tcPr>
            <w:tcW w:w="674" w:type="pct"/>
            <w:vAlign w:val="bottom"/>
          </w:tcPr>
          <w:p w14:paraId="0ECCB017" w14:textId="30BB2E6F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(7)</w:t>
            </w:r>
          </w:p>
        </w:tc>
        <w:tc>
          <w:tcPr>
            <w:tcW w:w="673" w:type="pct"/>
            <w:vAlign w:val="bottom"/>
          </w:tcPr>
          <w:p w14:paraId="5D8C2BB5" w14:textId="4C2C5310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33603">
              <w:t>(32)</w:t>
            </w:r>
          </w:p>
        </w:tc>
      </w:tr>
      <w:tr w:rsidR="00A25964" w:rsidRPr="00B33603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vAlign w:val="bottom"/>
          </w:tcPr>
          <w:p w14:paraId="58928BF8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7287A10A" w:rsidR="00A25964" w:rsidRPr="00B33603" w:rsidRDefault="002E05C8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6,</w:t>
            </w:r>
            <w:r w:rsidR="00197E05" w:rsidRPr="00B33603">
              <w:rPr>
                <w:b/>
                <w:bCs/>
              </w:rPr>
              <w:t>29</w:t>
            </w:r>
            <w:r w:rsidRPr="00B33603">
              <w:rPr>
                <w:b/>
                <w:bCs/>
              </w:rPr>
              <w:t>6</w:t>
            </w:r>
          </w:p>
        </w:tc>
        <w:tc>
          <w:tcPr>
            <w:tcW w:w="674" w:type="pct"/>
            <w:vAlign w:val="bottom"/>
          </w:tcPr>
          <w:p w14:paraId="587EE7E0" w14:textId="20CCEDFF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7,001</w:t>
            </w:r>
          </w:p>
        </w:tc>
        <w:tc>
          <w:tcPr>
            <w:tcW w:w="674" w:type="pct"/>
            <w:vAlign w:val="bottom"/>
          </w:tcPr>
          <w:p w14:paraId="17926727" w14:textId="35A5E1CD" w:rsidR="00A25964" w:rsidRPr="00B33603" w:rsidRDefault="00447562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2,613</w:t>
            </w:r>
          </w:p>
        </w:tc>
        <w:tc>
          <w:tcPr>
            <w:tcW w:w="673" w:type="pct"/>
            <w:vAlign w:val="bottom"/>
          </w:tcPr>
          <w:p w14:paraId="668BF06C" w14:textId="51A7B2E8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2,620</w:t>
            </w:r>
          </w:p>
        </w:tc>
      </w:tr>
    </w:tbl>
    <w:p w14:paraId="52C6A165" w14:textId="59935E37" w:rsidR="001F73DF" w:rsidRPr="00B33603" w:rsidRDefault="001F73D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CDBAB30" w14:textId="77777777" w:rsidR="0089115B" w:rsidRPr="00B33603" w:rsidRDefault="00891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B33603">
        <w:rPr>
          <w:b/>
          <w:bCs/>
          <w:sz w:val="28"/>
          <w:szCs w:val="28"/>
          <w:cs/>
        </w:rPr>
        <w:br w:type="page"/>
      </w:r>
    </w:p>
    <w:p w14:paraId="21CF3AC8" w14:textId="3C888824" w:rsidR="00223349" w:rsidRPr="00B33603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60EC687" w14:textId="77777777" w:rsidR="009E45D4" w:rsidRPr="00B33603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B33603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B33603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</w:tcPr>
          <w:p w14:paraId="5DF34352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B33603" w14:paraId="2CBD4C7B" w14:textId="77777777" w:rsidTr="00BA599A">
        <w:trPr>
          <w:trHeight w:val="408"/>
        </w:trPr>
        <w:tc>
          <w:tcPr>
            <w:tcW w:w="1772" w:type="pct"/>
          </w:tcPr>
          <w:p w14:paraId="167D4ADE" w14:textId="77777777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5FADEBA8" w14:textId="7AB90CB4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E367109" w14:textId="0BDD58B3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4" w:type="pct"/>
          </w:tcPr>
          <w:p w14:paraId="799B3A69" w14:textId="3813B8B1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4" w:type="pct"/>
          </w:tcPr>
          <w:p w14:paraId="531CCDAC" w14:textId="2F720910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4" w:type="pct"/>
          </w:tcPr>
          <w:p w14:paraId="130B1F52" w14:textId="56F93D39" w:rsidR="002625BE" w:rsidRPr="00B33603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B5A41" w:rsidRPr="00B33603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C6FA272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B33603" w14:paraId="16F16FE5" w14:textId="77777777" w:rsidTr="00BA599A">
        <w:trPr>
          <w:trHeight w:val="408"/>
        </w:trPr>
        <w:tc>
          <w:tcPr>
            <w:tcW w:w="1772" w:type="pct"/>
          </w:tcPr>
          <w:p w14:paraId="4F16FDB5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B33603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3D468973" w14:textId="77777777" w:rsidR="009B5A41" w:rsidRPr="00B33603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613E03C" w14:textId="77777777" w:rsidR="009B5A41" w:rsidRPr="00B33603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38E475F" w14:textId="77777777" w:rsidR="009B5A41" w:rsidRPr="00B33603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1454DEBB" w14:textId="77777777" w:rsidR="009B5A41" w:rsidRPr="00B33603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25964" w:rsidRPr="00B33603" w14:paraId="3F27031A" w14:textId="77777777" w:rsidTr="00BA599A">
        <w:trPr>
          <w:trHeight w:val="408"/>
        </w:trPr>
        <w:tc>
          <w:tcPr>
            <w:tcW w:w="1772" w:type="pct"/>
          </w:tcPr>
          <w:p w14:paraId="475E745D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08E0D43" w14:textId="58F518DF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2,251</w:t>
            </w:r>
          </w:p>
        </w:tc>
        <w:tc>
          <w:tcPr>
            <w:tcW w:w="674" w:type="pct"/>
            <w:vAlign w:val="bottom"/>
          </w:tcPr>
          <w:p w14:paraId="249F879A" w14:textId="0A66321F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10,323</w:t>
            </w:r>
          </w:p>
        </w:tc>
        <w:tc>
          <w:tcPr>
            <w:tcW w:w="674" w:type="pct"/>
            <w:vAlign w:val="bottom"/>
          </w:tcPr>
          <w:p w14:paraId="1721E4A2" w14:textId="1C09FC54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10</w:t>
            </w:r>
          </w:p>
        </w:tc>
        <w:tc>
          <w:tcPr>
            <w:tcW w:w="674" w:type="pct"/>
            <w:vAlign w:val="bottom"/>
          </w:tcPr>
          <w:p w14:paraId="0A4CCB7C" w14:textId="7703EC7F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5</w:t>
            </w:r>
          </w:p>
        </w:tc>
      </w:tr>
      <w:tr w:rsidR="00A25964" w:rsidRPr="00B33603" w14:paraId="7FD94B15" w14:textId="77777777" w:rsidTr="00BA599A">
        <w:trPr>
          <w:trHeight w:val="408"/>
        </w:trPr>
        <w:tc>
          <w:tcPr>
            <w:tcW w:w="1772" w:type="pct"/>
          </w:tcPr>
          <w:p w14:paraId="56AED8FB" w14:textId="632D982B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533" w:type="pct"/>
            <w:vAlign w:val="bottom"/>
          </w:tcPr>
          <w:p w14:paraId="0CC6FB8A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8AC9541" w14:textId="2040A135" w:rsidR="00A25964" w:rsidRPr="00B33603" w:rsidRDefault="00D92D6E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(31)</w:t>
            </w:r>
          </w:p>
        </w:tc>
        <w:tc>
          <w:tcPr>
            <w:tcW w:w="674" w:type="pct"/>
            <w:vAlign w:val="bottom"/>
          </w:tcPr>
          <w:p w14:paraId="1FE6BA54" w14:textId="2256EE1E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(102)</w:t>
            </w:r>
          </w:p>
        </w:tc>
        <w:tc>
          <w:tcPr>
            <w:tcW w:w="674" w:type="pct"/>
            <w:vAlign w:val="bottom"/>
          </w:tcPr>
          <w:p w14:paraId="7186E894" w14:textId="2132253F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(8)</w:t>
            </w:r>
          </w:p>
        </w:tc>
        <w:tc>
          <w:tcPr>
            <w:tcW w:w="674" w:type="pct"/>
            <w:vAlign w:val="bottom"/>
          </w:tcPr>
          <w:p w14:paraId="5F955B38" w14:textId="3C5207A6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</w:t>
            </w:r>
          </w:p>
        </w:tc>
      </w:tr>
      <w:tr w:rsidR="00A25964" w:rsidRPr="00B33603" w14:paraId="5F2A9F3A" w14:textId="77777777" w:rsidTr="00BA599A">
        <w:trPr>
          <w:trHeight w:val="408"/>
        </w:trPr>
        <w:tc>
          <w:tcPr>
            <w:tcW w:w="1772" w:type="pct"/>
          </w:tcPr>
          <w:p w14:paraId="4E22595E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bottom"/>
          </w:tcPr>
          <w:p w14:paraId="16CB44FE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700DB861" w:rsidR="00A25964" w:rsidRPr="00B33603" w:rsidRDefault="00D92D6E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2,220</w:t>
            </w:r>
          </w:p>
        </w:tc>
        <w:tc>
          <w:tcPr>
            <w:tcW w:w="674" w:type="pct"/>
            <w:vAlign w:val="bottom"/>
          </w:tcPr>
          <w:p w14:paraId="371F8085" w14:textId="194E80A5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10,221</w:t>
            </w:r>
          </w:p>
        </w:tc>
        <w:tc>
          <w:tcPr>
            <w:tcW w:w="674" w:type="pct"/>
            <w:vAlign w:val="bottom"/>
          </w:tcPr>
          <w:p w14:paraId="4E923C8A" w14:textId="1BCBAC38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</w:t>
            </w:r>
          </w:p>
        </w:tc>
        <w:tc>
          <w:tcPr>
            <w:tcW w:w="674" w:type="pct"/>
            <w:vAlign w:val="bottom"/>
          </w:tcPr>
          <w:p w14:paraId="5B296C3F" w14:textId="3537183D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</w:t>
            </w:r>
          </w:p>
        </w:tc>
      </w:tr>
      <w:tr w:rsidR="00CD12A6" w:rsidRPr="00B33603" w14:paraId="4F3B1206" w14:textId="77777777" w:rsidTr="00BA599A">
        <w:trPr>
          <w:trHeight w:val="408"/>
        </w:trPr>
        <w:tc>
          <w:tcPr>
            <w:tcW w:w="1772" w:type="pct"/>
          </w:tcPr>
          <w:p w14:paraId="012B54F5" w14:textId="77777777" w:rsidR="00CD12A6" w:rsidRPr="00B33603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vAlign w:val="bottom"/>
          </w:tcPr>
          <w:p w14:paraId="7666E928" w14:textId="77777777" w:rsidR="00CD12A6" w:rsidRPr="00B33603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25964" w:rsidRPr="00B33603" w14:paraId="347B78A2" w14:textId="77777777" w:rsidTr="00BA599A">
        <w:trPr>
          <w:trHeight w:val="408"/>
        </w:trPr>
        <w:tc>
          <w:tcPr>
            <w:tcW w:w="1772" w:type="pct"/>
          </w:tcPr>
          <w:p w14:paraId="282F3D5C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vAlign w:val="bottom"/>
          </w:tcPr>
          <w:p w14:paraId="3751A958" w14:textId="00D7F15F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585319D5" w:rsidR="00A25964" w:rsidRPr="00B33603" w:rsidRDefault="00D92D6E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(53)</w:t>
            </w:r>
          </w:p>
        </w:tc>
        <w:tc>
          <w:tcPr>
            <w:tcW w:w="674" w:type="pct"/>
            <w:vAlign w:val="bottom"/>
          </w:tcPr>
          <w:p w14:paraId="21ABA36F" w14:textId="7586B83B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6,597</w:t>
            </w:r>
          </w:p>
        </w:tc>
        <w:tc>
          <w:tcPr>
            <w:tcW w:w="674" w:type="pct"/>
            <w:vAlign w:val="bottom"/>
          </w:tcPr>
          <w:p w14:paraId="50A9926B" w14:textId="0329D553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314</w:t>
            </w:r>
          </w:p>
        </w:tc>
        <w:tc>
          <w:tcPr>
            <w:tcW w:w="674" w:type="pct"/>
            <w:vAlign w:val="bottom"/>
          </w:tcPr>
          <w:p w14:paraId="1462FC73" w14:textId="1F7EB7CE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33603">
              <w:t>(516)</w:t>
            </w:r>
          </w:p>
        </w:tc>
      </w:tr>
      <w:tr w:rsidR="00A25964" w:rsidRPr="00B33603" w14:paraId="16B7632C" w14:textId="77777777" w:rsidTr="00BA599A">
        <w:trPr>
          <w:trHeight w:val="408"/>
        </w:trPr>
        <w:tc>
          <w:tcPr>
            <w:tcW w:w="1772" w:type="pct"/>
          </w:tcPr>
          <w:p w14:paraId="7FCFA2CF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bottom"/>
          </w:tcPr>
          <w:p w14:paraId="5BA5D5BC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74D19B1E" w:rsidR="00A25964" w:rsidRPr="00B33603" w:rsidRDefault="00D92D6E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(53)</w:t>
            </w:r>
          </w:p>
        </w:tc>
        <w:tc>
          <w:tcPr>
            <w:tcW w:w="674" w:type="pct"/>
            <w:vAlign w:val="bottom"/>
          </w:tcPr>
          <w:p w14:paraId="60636397" w14:textId="7780DE8E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6,597</w:t>
            </w:r>
          </w:p>
        </w:tc>
        <w:tc>
          <w:tcPr>
            <w:tcW w:w="674" w:type="pct"/>
            <w:vAlign w:val="bottom"/>
          </w:tcPr>
          <w:p w14:paraId="5FF07A3C" w14:textId="766F50B3" w:rsidR="00A25964" w:rsidRPr="00B33603" w:rsidRDefault="00447562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314</w:t>
            </w:r>
          </w:p>
        </w:tc>
        <w:tc>
          <w:tcPr>
            <w:tcW w:w="674" w:type="pct"/>
            <w:vAlign w:val="bottom"/>
          </w:tcPr>
          <w:p w14:paraId="278E3C98" w14:textId="4D9FDC9A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(516)</w:t>
            </w:r>
          </w:p>
        </w:tc>
      </w:tr>
      <w:tr w:rsidR="00A25964" w:rsidRPr="00B33603" w14:paraId="7A5500AD" w14:textId="77777777" w:rsidTr="00BA599A">
        <w:trPr>
          <w:trHeight w:val="408"/>
        </w:trPr>
        <w:tc>
          <w:tcPr>
            <w:tcW w:w="1772" w:type="pct"/>
          </w:tcPr>
          <w:p w14:paraId="14643B32" w14:textId="6E1F0EEE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 ภาษีเงินได้</w:t>
            </w:r>
          </w:p>
        </w:tc>
        <w:tc>
          <w:tcPr>
            <w:tcW w:w="533" w:type="pct"/>
            <w:vAlign w:val="bottom"/>
          </w:tcPr>
          <w:p w14:paraId="643FA715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11AF70D9" w:rsidR="00A25964" w:rsidRPr="00B33603" w:rsidRDefault="00197E05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2,1</w:t>
            </w:r>
            <w:r w:rsidR="00D92D6E" w:rsidRPr="00B33603">
              <w:rPr>
                <w:b/>
                <w:bCs/>
              </w:rPr>
              <w:t>67</w:t>
            </w:r>
          </w:p>
        </w:tc>
        <w:tc>
          <w:tcPr>
            <w:tcW w:w="674" w:type="pct"/>
            <w:vAlign w:val="bottom"/>
          </w:tcPr>
          <w:p w14:paraId="1F66543D" w14:textId="6A978BB2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16,818</w:t>
            </w:r>
          </w:p>
        </w:tc>
        <w:tc>
          <w:tcPr>
            <w:tcW w:w="674" w:type="pct"/>
            <w:vAlign w:val="bottom"/>
          </w:tcPr>
          <w:p w14:paraId="33BA7051" w14:textId="79DA9841" w:rsidR="00A25964" w:rsidRPr="00B33603" w:rsidRDefault="00447562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316</w:t>
            </w:r>
          </w:p>
        </w:tc>
        <w:tc>
          <w:tcPr>
            <w:tcW w:w="674" w:type="pct"/>
            <w:vAlign w:val="bottom"/>
          </w:tcPr>
          <w:p w14:paraId="1273AA32" w14:textId="2383B849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(508)</w:t>
            </w:r>
          </w:p>
        </w:tc>
      </w:tr>
    </w:tbl>
    <w:p w14:paraId="2A07D5C0" w14:textId="3F71D873" w:rsidR="00336195" w:rsidRPr="00B33603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D89963D" w14:textId="40AB7A58" w:rsidR="00336195" w:rsidRPr="00B33603" w:rsidRDefault="00B95DE4" w:rsidP="00C76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B33603">
        <w:rPr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="00AF76F3" w:rsidRPr="00B33603">
        <w:t>12</w:t>
      </w:r>
      <w:r w:rsidRPr="00B33603">
        <w:rPr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  <w:r w:rsidR="00E1426A" w:rsidRPr="00B33603">
        <w:t xml:space="preserve"> </w:t>
      </w:r>
      <w:r w:rsidR="00336195" w:rsidRPr="00B33603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2"/>
        <w:gridCol w:w="1166"/>
        <w:gridCol w:w="1168"/>
        <w:gridCol w:w="1168"/>
        <w:gridCol w:w="1166"/>
      </w:tblGrid>
      <w:tr w:rsidR="006276A0" w:rsidRPr="00B33603" w14:paraId="1ABB40FA" w14:textId="77777777" w:rsidTr="00336195">
        <w:trPr>
          <w:trHeight w:val="408"/>
          <w:tblHeader/>
        </w:trPr>
        <w:tc>
          <w:tcPr>
            <w:tcW w:w="2458" w:type="pct"/>
          </w:tcPr>
          <w:p w14:paraId="0C4B1AE9" w14:textId="77777777" w:rsidR="006276A0" w:rsidRPr="00B33603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2"/>
          </w:tcPr>
          <w:p w14:paraId="38540601" w14:textId="77777777" w:rsidR="006276A0" w:rsidRPr="00B33603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1" w:type="pct"/>
            <w:gridSpan w:val="2"/>
          </w:tcPr>
          <w:p w14:paraId="0A773865" w14:textId="77777777" w:rsidR="006276A0" w:rsidRPr="00B33603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76A0" w:rsidRPr="00B33603" w14:paraId="62B517D5" w14:textId="77777777" w:rsidTr="00336195">
        <w:trPr>
          <w:trHeight w:val="408"/>
          <w:tblHeader/>
        </w:trPr>
        <w:tc>
          <w:tcPr>
            <w:tcW w:w="2458" w:type="pct"/>
          </w:tcPr>
          <w:p w14:paraId="6C005E31" w14:textId="283BC0F6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35" w:type="pct"/>
          </w:tcPr>
          <w:p w14:paraId="652A5D55" w14:textId="27D3E535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6" w:type="pct"/>
          </w:tcPr>
          <w:p w14:paraId="254B7680" w14:textId="13984B4A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6" w:type="pct"/>
          </w:tcPr>
          <w:p w14:paraId="5B0DC033" w14:textId="413CC523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5" w:type="pct"/>
          </w:tcPr>
          <w:p w14:paraId="39934B1B" w14:textId="3272127E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76A0" w:rsidRPr="00B33603" w14:paraId="22462833" w14:textId="77777777" w:rsidTr="00336195">
        <w:trPr>
          <w:trHeight w:val="408"/>
          <w:tblHeader/>
        </w:trPr>
        <w:tc>
          <w:tcPr>
            <w:tcW w:w="2458" w:type="pct"/>
          </w:tcPr>
          <w:p w14:paraId="7EEE25E7" w14:textId="77777777" w:rsidR="006276A0" w:rsidRPr="00B33603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2" w:type="pct"/>
            <w:gridSpan w:val="4"/>
          </w:tcPr>
          <w:p w14:paraId="1131102C" w14:textId="77777777" w:rsidR="006276A0" w:rsidRPr="00B33603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964" w:rsidRPr="00B33603" w14:paraId="11DE92A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062AE24" w14:textId="3BB4579E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5" w:type="pct"/>
            <w:vAlign w:val="bottom"/>
          </w:tcPr>
          <w:p w14:paraId="34BF4E8E" w14:textId="0273F31B" w:rsidR="00A25964" w:rsidRPr="00B33603" w:rsidRDefault="00F174AD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4,6</w:t>
            </w:r>
            <w:r w:rsidR="00D92D6E" w:rsidRPr="00B33603">
              <w:rPr>
                <w:b/>
                <w:bCs/>
              </w:rPr>
              <w:t>1</w:t>
            </w:r>
            <w:r w:rsidR="0094540B" w:rsidRPr="00B33603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636" w:type="pct"/>
            <w:vAlign w:val="bottom"/>
          </w:tcPr>
          <w:p w14:paraId="2A356F42" w14:textId="2E913217" w:rsidR="00A25964" w:rsidRPr="00B33603" w:rsidRDefault="00A25964" w:rsidP="00D957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20,858</w:t>
            </w:r>
          </w:p>
        </w:tc>
        <w:tc>
          <w:tcPr>
            <w:tcW w:w="636" w:type="pct"/>
            <w:vAlign w:val="bottom"/>
          </w:tcPr>
          <w:p w14:paraId="5EFA105D" w14:textId="0B77CF39" w:rsidR="00A25964" w:rsidRPr="00B33603" w:rsidRDefault="00447562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2,356</w:t>
            </w:r>
          </w:p>
        </w:tc>
        <w:tc>
          <w:tcPr>
            <w:tcW w:w="635" w:type="pct"/>
            <w:vAlign w:val="bottom"/>
          </w:tcPr>
          <w:p w14:paraId="3A52B460" w14:textId="1F12870A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</w:t>
            </w:r>
            <w:r w:rsidRPr="00B33603">
              <w:rPr>
                <w:rFonts w:hint="cs"/>
                <w:b/>
                <w:bCs/>
                <w:cs/>
              </w:rPr>
              <w:t>212</w:t>
            </w:r>
          </w:p>
        </w:tc>
      </w:tr>
      <w:tr w:rsidR="00CD12A6" w:rsidRPr="00B33603" w14:paraId="3CFB4D14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22ABF678" w14:textId="77777777" w:rsidR="00CD12A6" w:rsidRPr="00B33603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3A1B141D" w14:textId="0EF135D7" w:rsidR="00CD12A6" w:rsidRPr="00B33603" w:rsidRDefault="00F4796A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B33603">
              <w:t>20.00</w:t>
            </w:r>
          </w:p>
        </w:tc>
        <w:tc>
          <w:tcPr>
            <w:tcW w:w="636" w:type="pct"/>
            <w:vAlign w:val="bottom"/>
          </w:tcPr>
          <w:p w14:paraId="3BDF710E" w14:textId="6ACF543F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B33603">
              <w:t>20.00</w:t>
            </w:r>
          </w:p>
        </w:tc>
        <w:tc>
          <w:tcPr>
            <w:tcW w:w="636" w:type="pct"/>
          </w:tcPr>
          <w:p w14:paraId="0600FBBC" w14:textId="28955A80" w:rsidR="00CD12A6" w:rsidRPr="00B33603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</w:pPr>
            <w:r w:rsidRPr="00B33603">
              <w:t>20.00</w:t>
            </w:r>
          </w:p>
        </w:tc>
        <w:tc>
          <w:tcPr>
            <w:tcW w:w="635" w:type="pct"/>
          </w:tcPr>
          <w:p w14:paraId="6EC60002" w14:textId="327A1E5F" w:rsidR="00CD12A6" w:rsidRPr="00B33603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B33603">
              <w:t>20.00</w:t>
            </w:r>
          </w:p>
        </w:tc>
      </w:tr>
      <w:tr w:rsidR="00A25964" w:rsidRPr="00B33603" w14:paraId="2D14AEC8" w14:textId="77777777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FC8D7F4" w14:textId="1E2D8F9D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กำไรก่อนภาษีเงินได้คูณอัตราภาษี</w:t>
            </w:r>
          </w:p>
        </w:tc>
        <w:tc>
          <w:tcPr>
            <w:tcW w:w="635" w:type="pct"/>
            <w:vAlign w:val="bottom"/>
          </w:tcPr>
          <w:p w14:paraId="27115D65" w14:textId="4E556159" w:rsidR="00A25964" w:rsidRPr="00B33603" w:rsidRDefault="00F174AD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92</w:t>
            </w:r>
            <w:r w:rsidR="00D92D6E" w:rsidRPr="00B33603">
              <w:t>2</w:t>
            </w:r>
          </w:p>
        </w:tc>
        <w:tc>
          <w:tcPr>
            <w:tcW w:w="636" w:type="pct"/>
            <w:vAlign w:val="bottom"/>
          </w:tcPr>
          <w:p w14:paraId="6038B68B" w14:textId="35D63F78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4,172</w:t>
            </w:r>
          </w:p>
        </w:tc>
        <w:tc>
          <w:tcPr>
            <w:tcW w:w="636" w:type="pct"/>
            <w:vAlign w:val="bottom"/>
          </w:tcPr>
          <w:p w14:paraId="7ABFDDF1" w14:textId="4D4C57EF" w:rsidR="00A25964" w:rsidRPr="00B33603" w:rsidRDefault="00447562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471</w:t>
            </w:r>
          </w:p>
        </w:tc>
        <w:tc>
          <w:tcPr>
            <w:tcW w:w="635" w:type="pct"/>
          </w:tcPr>
          <w:p w14:paraId="2DB25286" w14:textId="2FAC0FF2" w:rsidR="00A25964" w:rsidRPr="00B33603" w:rsidRDefault="00A25964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B33603">
              <w:t>242</w:t>
            </w:r>
          </w:p>
        </w:tc>
      </w:tr>
      <w:tr w:rsidR="00A25964" w:rsidRPr="00B33603" w14:paraId="4154892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D81E8CE" w14:textId="7E0477C1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5" w:type="pct"/>
            <w:vAlign w:val="bottom"/>
          </w:tcPr>
          <w:p w14:paraId="4BCCD883" w14:textId="01A0F9B6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(521)</w:t>
            </w:r>
          </w:p>
        </w:tc>
        <w:tc>
          <w:tcPr>
            <w:tcW w:w="636" w:type="pct"/>
            <w:vAlign w:val="bottom"/>
          </w:tcPr>
          <w:p w14:paraId="0C9B03D7" w14:textId="69A2CE81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9,176</w:t>
            </w:r>
          </w:p>
        </w:tc>
        <w:tc>
          <w:tcPr>
            <w:tcW w:w="636" w:type="pct"/>
            <w:vAlign w:val="bottom"/>
          </w:tcPr>
          <w:p w14:paraId="31EF1850" w14:textId="64F9D5EF" w:rsidR="00A25964" w:rsidRPr="00B33603" w:rsidRDefault="001B646B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3C847A4C" w14:textId="0B15E48F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A25964" w:rsidRPr="00B33603" w14:paraId="09926D8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631E8B50" w14:textId="1552ED1A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 / รายจ่ายที่มีสิทธิหักได้เพิ่มขึ้น</w:t>
            </w:r>
          </w:p>
        </w:tc>
        <w:tc>
          <w:tcPr>
            <w:tcW w:w="635" w:type="pct"/>
            <w:vAlign w:val="bottom"/>
          </w:tcPr>
          <w:p w14:paraId="25D3565A" w14:textId="41EBB7E5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(294)</w:t>
            </w:r>
          </w:p>
        </w:tc>
        <w:tc>
          <w:tcPr>
            <w:tcW w:w="636" w:type="pct"/>
            <w:vAlign w:val="bottom"/>
          </w:tcPr>
          <w:p w14:paraId="37A48FD1" w14:textId="7F6BF998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(592)</w:t>
            </w:r>
          </w:p>
        </w:tc>
        <w:tc>
          <w:tcPr>
            <w:tcW w:w="636" w:type="pct"/>
            <w:vAlign w:val="bottom"/>
          </w:tcPr>
          <w:p w14:paraId="3F2E0597" w14:textId="1B19EDF9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(1</w:t>
            </w:r>
            <w:r w:rsidR="001B646B" w:rsidRPr="00B33603">
              <w:t>57</w:t>
            </w:r>
            <w:r w:rsidRPr="00B33603">
              <w:t>)</w:t>
            </w:r>
          </w:p>
        </w:tc>
        <w:tc>
          <w:tcPr>
            <w:tcW w:w="635" w:type="pct"/>
            <w:vAlign w:val="bottom"/>
          </w:tcPr>
          <w:p w14:paraId="63994254" w14:textId="4CBC7B36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</w:t>
            </w:r>
            <w:r w:rsidRPr="00B33603">
              <w:rPr>
                <w:rFonts w:hint="cs"/>
                <w:cs/>
              </w:rPr>
              <w:t>753</w:t>
            </w:r>
            <w:r w:rsidRPr="00B33603">
              <w:t>)</w:t>
            </w:r>
          </w:p>
        </w:tc>
      </w:tr>
      <w:tr w:rsidR="00A25964" w:rsidRPr="00B33603" w14:paraId="0837E1A0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517FB14C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35" w:type="pct"/>
            <w:vAlign w:val="bottom"/>
          </w:tcPr>
          <w:p w14:paraId="2AC19CBC" w14:textId="1C5E0923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1,936</w:t>
            </w:r>
          </w:p>
        </w:tc>
        <w:tc>
          <w:tcPr>
            <w:tcW w:w="636" w:type="pct"/>
            <w:vAlign w:val="bottom"/>
          </w:tcPr>
          <w:p w14:paraId="60A68FE4" w14:textId="3C7055F7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4,226</w:t>
            </w:r>
          </w:p>
        </w:tc>
        <w:tc>
          <w:tcPr>
            <w:tcW w:w="636" w:type="pct"/>
            <w:vAlign w:val="bottom"/>
          </w:tcPr>
          <w:p w14:paraId="70EB157C" w14:textId="5DC66820" w:rsidR="00A25964" w:rsidRPr="00B33603" w:rsidRDefault="00C62D47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10</w:t>
            </w:r>
          </w:p>
        </w:tc>
        <w:tc>
          <w:tcPr>
            <w:tcW w:w="635" w:type="pct"/>
            <w:vAlign w:val="bottom"/>
          </w:tcPr>
          <w:p w14:paraId="05A43953" w14:textId="63613B87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A25964" w:rsidRPr="00B33603" w14:paraId="5DBEF5C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1D61746" w14:textId="1D5DFB06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การปรับอัตราภาษี</w:t>
            </w:r>
          </w:p>
        </w:tc>
        <w:tc>
          <w:tcPr>
            <w:tcW w:w="635" w:type="pct"/>
            <w:vAlign w:val="bottom"/>
          </w:tcPr>
          <w:p w14:paraId="7D47B8B6" w14:textId="493AAB18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(181)</w:t>
            </w:r>
          </w:p>
        </w:tc>
        <w:tc>
          <w:tcPr>
            <w:tcW w:w="636" w:type="pct"/>
            <w:vAlign w:val="bottom"/>
          </w:tcPr>
          <w:p w14:paraId="4386079E" w14:textId="37EE1A49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(205)</w:t>
            </w:r>
          </w:p>
        </w:tc>
        <w:tc>
          <w:tcPr>
            <w:tcW w:w="636" w:type="pct"/>
            <w:vAlign w:val="bottom"/>
          </w:tcPr>
          <w:p w14:paraId="07DF08A7" w14:textId="0F3FB034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125B9064" w14:textId="7EC6ED0B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6223F4C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B37B064" w14:textId="3656D2D8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B3360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5" w:type="pct"/>
            <w:vAlign w:val="bottom"/>
          </w:tcPr>
          <w:p w14:paraId="7276916A" w14:textId="183188D5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1</w:t>
            </w:r>
            <w:r w:rsidR="00995350" w:rsidRPr="00B33603">
              <w:t>42</w:t>
            </w:r>
          </w:p>
        </w:tc>
        <w:tc>
          <w:tcPr>
            <w:tcW w:w="636" w:type="pct"/>
            <w:vAlign w:val="bottom"/>
          </w:tcPr>
          <w:p w14:paraId="49B58C57" w14:textId="56171A91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454</w:t>
            </w:r>
          </w:p>
        </w:tc>
        <w:tc>
          <w:tcPr>
            <w:tcW w:w="636" w:type="pct"/>
            <w:vAlign w:val="bottom"/>
          </w:tcPr>
          <w:p w14:paraId="54D5B0C2" w14:textId="19577D48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24EAE370" w14:textId="6B42A586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</w:tr>
      <w:tr w:rsidR="00A25964" w:rsidRPr="00B33603" w14:paraId="6F223BD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A13132C" w14:textId="4089CDE3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กำไรที่ได้มาจากกิจกรรมการส่งเสริม</w:t>
            </w:r>
          </w:p>
        </w:tc>
        <w:tc>
          <w:tcPr>
            <w:tcW w:w="635" w:type="pct"/>
            <w:vAlign w:val="bottom"/>
          </w:tcPr>
          <w:p w14:paraId="68D32E90" w14:textId="07C4A8FE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(103)</w:t>
            </w:r>
          </w:p>
        </w:tc>
        <w:tc>
          <w:tcPr>
            <w:tcW w:w="636" w:type="pct"/>
            <w:vAlign w:val="bottom"/>
          </w:tcPr>
          <w:p w14:paraId="08AE3145" w14:textId="60789883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(423)</w:t>
            </w:r>
          </w:p>
        </w:tc>
        <w:tc>
          <w:tcPr>
            <w:tcW w:w="636" w:type="pct"/>
            <w:vAlign w:val="bottom"/>
          </w:tcPr>
          <w:p w14:paraId="1DA4C736" w14:textId="4C6DE416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557B1D5C" w14:textId="51A20AD5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578281B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873A116" w14:textId="15A320B1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สูงไป) ต่ำไป</w:t>
            </w:r>
          </w:p>
        </w:tc>
        <w:tc>
          <w:tcPr>
            <w:tcW w:w="635" w:type="pct"/>
            <w:vAlign w:val="bottom"/>
          </w:tcPr>
          <w:p w14:paraId="26F79472" w14:textId="00FE80E6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(31)</w:t>
            </w:r>
          </w:p>
        </w:tc>
        <w:tc>
          <w:tcPr>
            <w:tcW w:w="636" w:type="pct"/>
            <w:vAlign w:val="bottom"/>
          </w:tcPr>
          <w:p w14:paraId="0306AFE3" w14:textId="5085D1C1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(102)</w:t>
            </w:r>
          </w:p>
        </w:tc>
        <w:tc>
          <w:tcPr>
            <w:tcW w:w="636" w:type="pct"/>
            <w:vAlign w:val="bottom"/>
          </w:tcPr>
          <w:p w14:paraId="32963C1B" w14:textId="6FE4A5DE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(8)</w:t>
            </w:r>
          </w:p>
        </w:tc>
        <w:tc>
          <w:tcPr>
            <w:tcW w:w="635" w:type="pct"/>
            <w:vAlign w:val="bottom"/>
          </w:tcPr>
          <w:p w14:paraId="488CAAD5" w14:textId="5CC97ACF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3</w:t>
            </w:r>
          </w:p>
        </w:tc>
      </w:tr>
      <w:tr w:rsidR="00A25964" w:rsidRPr="00B33603" w14:paraId="5B06475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068C1C2" w14:textId="1FCEDC1C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การใช้ประโยชน์จากขาดทุนทางภาษีที่ยังไม่ได้บันทึกในงวดก่อน</w:t>
            </w:r>
          </w:p>
        </w:tc>
        <w:tc>
          <w:tcPr>
            <w:tcW w:w="635" w:type="pct"/>
            <w:vAlign w:val="bottom"/>
          </w:tcPr>
          <w:p w14:paraId="3DDDFC34" w14:textId="61E69DF2" w:rsidR="00A25964" w:rsidRPr="00B33603" w:rsidRDefault="00D92D6E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</w:t>
            </w:r>
            <w:r w:rsidR="00ED7E98" w:rsidRPr="00B33603">
              <w:t>24</w:t>
            </w:r>
            <w:r w:rsidRPr="00B33603">
              <w:t>)</w:t>
            </w:r>
          </w:p>
        </w:tc>
        <w:tc>
          <w:tcPr>
            <w:tcW w:w="636" w:type="pct"/>
            <w:vAlign w:val="bottom"/>
          </w:tcPr>
          <w:p w14:paraId="082130BC" w14:textId="1C0AA1EE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(133)</w:t>
            </w:r>
          </w:p>
        </w:tc>
        <w:tc>
          <w:tcPr>
            <w:tcW w:w="636" w:type="pct"/>
            <w:vAlign w:val="bottom"/>
          </w:tcPr>
          <w:p w14:paraId="7C57479A" w14:textId="31BC2C69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3B62DEB3" w14:textId="192E61E3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23CCA20A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498A3081" w14:textId="774AF685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การรับรู้</w:t>
            </w:r>
            <w:r w:rsidR="00394C10" w:rsidRPr="00B336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94C10"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ขาดทุนทางภาษีที่ยังไม่ได้บันทึก</w:t>
            </w:r>
            <w:r w:rsidRPr="00B3360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635" w:type="pct"/>
            <w:vAlign w:val="bottom"/>
          </w:tcPr>
          <w:p w14:paraId="55739530" w14:textId="225F2E84" w:rsidR="00A25964" w:rsidRPr="00B33603" w:rsidRDefault="00995350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6" w:type="pct"/>
            <w:vAlign w:val="bottom"/>
          </w:tcPr>
          <w:p w14:paraId="4E2F387D" w14:textId="4B4C5F61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221</w:t>
            </w:r>
          </w:p>
        </w:tc>
        <w:tc>
          <w:tcPr>
            <w:tcW w:w="636" w:type="pct"/>
            <w:vAlign w:val="bottom"/>
          </w:tcPr>
          <w:p w14:paraId="0496FC63" w14:textId="1B008E3D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2F5D27CD" w14:textId="014A22EB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7AE35B7A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44B86A75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5" w:type="pct"/>
            <w:vAlign w:val="bottom"/>
          </w:tcPr>
          <w:p w14:paraId="71D8DDD2" w14:textId="7C074284" w:rsidR="00A25964" w:rsidRPr="00B33603" w:rsidRDefault="00D92D6E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321</w:t>
            </w:r>
          </w:p>
        </w:tc>
        <w:tc>
          <w:tcPr>
            <w:tcW w:w="636" w:type="pct"/>
            <w:vAlign w:val="bottom"/>
          </w:tcPr>
          <w:p w14:paraId="27C2C0E5" w14:textId="324A2568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24</w:t>
            </w:r>
          </w:p>
        </w:tc>
        <w:tc>
          <w:tcPr>
            <w:tcW w:w="636" w:type="pct"/>
            <w:vAlign w:val="bottom"/>
          </w:tcPr>
          <w:p w14:paraId="756ED18D" w14:textId="66A8D268" w:rsidR="00A25964" w:rsidRPr="00B33603" w:rsidRDefault="00A746EC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635" w:type="pct"/>
            <w:vAlign w:val="bottom"/>
          </w:tcPr>
          <w:p w14:paraId="376A0F8D" w14:textId="5EB5588C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B33603">
              <w:t>-</w:t>
            </w:r>
          </w:p>
        </w:tc>
      </w:tr>
      <w:tr w:rsidR="00A25964" w:rsidRPr="00B33603" w14:paraId="3839A072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7F394D8E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vAlign w:val="bottom"/>
          </w:tcPr>
          <w:p w14:paraId="546132B3" w14:textId="59592E62" w:rsidR="00A25964" w:rsidRPr="00B33603" w:rsidRDefault="00F174AD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2,1</w:t>
            </w:r>
            <w:r w:rsidR="00D92D6E" w:rsidRPr="00B33603">
              <w:rPr>
                <w:b/>
                <w:bCs/>
              </w:rPr>
              <w:t>67</w:t>
            </w:r>
          </w:p>
        </w:tc>
        <w:tc>
          <w:tcPr>
            <w:tcW w:w="636" w:type="pct"/>
            <w:vAlign w:val="bottom"/>
          </w:tcPr>
          <w:p w14:paraId="2FE2EF72" w14:textId="6D0EBD51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16,818</w:t>
            </w:r>
          </w:p>
        </w:tc>
        <w:tc>
          <w:tcPr>
            <w:tcW w:w="636" w:type="pct"/>
            <w:vAlign w:val="bottom"/>
          </w:tcPr>
          <w:p w14:paraId="3008A9E7" w14:textId="47AD83DF" w:rsidR="00A25964" w:rsidRPr="00B33603" w:rsidRDefault="00A746EC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316</w:t>
            </w:r>
          </w:p>
        </w:tc>
        <w:tc>
          <w:tcPr>
            <w:tcW w:w="635" w:type="pct"/>
            <w:vAlign w:val="bottom"/>
          </w:tcPr>
          <w:p w14:paraId="576AD351" w14:textId="11B3C754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(508)</w:t>
            </w:r>
          </w:p>
        </w:tc>
      </w:tr>
      <w:tr w:rsidR="00A25964" w:rsidRPr="00B33603" w14:paraId="6F6374E6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15CCFCF9" w14:textId="7E18822C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7411A1D6" w14:textId="27C43F7C" w:rsidR="00A25964" w:rsidRPr="00B33603" w:rsidRDefault="00D92D6E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46.99</w:t>
            </w:r>
          </w:p>
        </w:tc>
        <w:tc>
          <w:tcPr>
            <w:tcW w:w="636" w:type="pct"/>
            <w:vAlign w:val="bottom"/>
          </w:tcPr>
          <w:p w14:paraId="637A9696" w14:textId="505B62A3" w:rsidR="00A25964" w:rsidRPr="00B33603" w:rsidRDefault="00A25964" w:rsidP="00D9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80.63</w:t>
            </w:r>
          </w:p>
        </w:tc>
        <w:tc>
          <w:tcPr>
            <w:tcW w:w="636" w:type="pct"/>
            <w:vAlign w:val="bottom"/>
          </w:tcPr>
          <w:p w14:paraId="70EFDE78" w14:textId="7D411180" w:rsidR="00A25964" w:rsidRPr="00B33603" w:rsidRDefault="00A746EC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13.44</w:t>
            </w:r>
          </w:p>
        </w:tc>
        <w:tc>
          <w:tcPr>
            <w:tcW w:w="635" w:type="pct"/>
            <w:vAlign w:val="bottom"/>
          </w:tcPr>
          <w:p w14:paraId="3D36839A" w14:textId="330BC59D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(41.94)</w:t>
            </w:r>
          </w:p>
        </w:tc>
      </w:tr>
    </w:tbl>
    <w:p w14:paraId="5588801C" w14:textId="0C652580" w:rsidR="00336195" w:rsidRPr="00B33603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  <w:cs/>
        </w:rPr>
      </w:pPr>
    </w:p>
    <w:p w14:paraId="1F5C565A" w14:textId="77777777" w:rsidR="00336195" w:rsidRPr="00B33603" w:rsidRDefault="0033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B33603">
        <w:rPr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B33603" w14:paraId="277EAC86" w14:textId="77777777" w:rsidTr="00FE302E">
        <w:trPr>
          <w:tblHeader/>
        </w:trPr>
        <w:tc>
          <w:tcPr>
            <w:tcW w:w="4230" w:type="dxa"/>
          </w:tcPr>
          <w:p w14:paraId="6A565160" w14:textId="77777777" w:rsidR="00FE302E" w:rsidRPr="00B33603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0" w:type="dxa"/>
            <w:gridSpan w:val="4"/>
          </w:tcPr>
          <w:p w14:paraId="0C7CB6D4" w14:textId="77777777" w:rsidR="00FE302E" w:rsidRPr="00B33603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FE302E" w:rsidRPr="00B33603" w14:paraId="48B1340D" w14:textId="77777777" w:rsidTr="00BA599A">
        <w:trPr>
          <w:tblHeader/>
        </w:trPr>
        <w:tc>
          <w:tcPr>
            <w:tcW w:w="4230" w:type="dxa"/>
          </w:tcPr>
          <w:p w14:paraId="41AD4B6C" w14:textId="1CCA1082" w:rsidR="00FE302E" w:rsidRPr="00B33603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</w:tcPr>
          <w:p w14:paraId="303357A9" w14:textId="77777777" w:rsidR="00FE302E" w:rsidRPr="00B33603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3CB6B7AD" w14:textId="77777777" w:rsidR="00FE302E" w:rsidRPr="00B33603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B33603">
              <w:rPr>
                <w:rFonts w:hint="cs"/>
                <w:cs/>
              </w:rPr>
              <w:t>หนี้สิน</w:t>
            </w:r>
          </w:p>
        </w:tc>
      </w:tr>
      <w:tr w:rsidR="006276A0" w:rsidRPr="00B33603" w14:paraId="2A30D653" w14:textId="77777777" w:rsidTr="00BA599A">
        <w:trPr>
          <w:tblHeader/>
        </w:trPr>
        <w:tc>
          <w:tcPr>
            <w:tcW w:w="4230" w:type="dxa"/>
          </w:tcPr>
          <w:p w14:paraId="5126A625" w14:textId="07610504" w:rsidR="006276A0" w:rsidRPr="00B33603" w:rsidRDefault="006276A0" w:rsidP="0062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52C0C7F6" w14:textId="58EDF561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48C3FF22" w14:textId="52FA8773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221FA23B" w14:textId="44693E39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329F73F9" w14:textId="4871E230" w:rsidR="006276A0" w:rsidRPr="00B33603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5964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02E" w:rsidRPr="00B33603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B33603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B33603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964" w:rsidRPr="00B33603" w14:paraId="2D75BBA4" w14:textId="77777777" w:rsidTr="00BA599A">
        <w:trPr>
          <w:tblHeader/>
        </w:trPr>
        <w:tc>
          <w:tcPr>
            <w:tcW w:w="4230" w:type="dxa"/>
          </w:tcPr>
          <w:p w14:paraId="60B004E8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6BC37A5A" w:rsidR="00A25964" w:rsidRPr="00B33603" w:rsidRDefault="00862DF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19,670</w:t>
            </w:r>
          </w:p>
        </w:tc>
        <w:tc>
          <w:tcPr>
            <w:tcW w:w="1238" w:type="dxa"/>
          </w:tcPr>
          <w:p w14:paraId="65F62110" w14:textId="4E6C3B6A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18,612</w:t>
            </w:r>
          </w:p>
        </w:tc>
        <w:tc>
          <w:tcPr>
            <w:tcW w:w="1237" w:type="dxa"/>
          </w:tcPr>
          <w:p w14:paraId="2E5F4053" w14:textId="5FCF85CD" w:rsidR="00A25964" w:rsidRPr="00B33603" w:rsidRDefault="00862DF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(23,040)</w:t>
            </w:r>
          </w:p>
        </w:tc>
        <w:tc>
          <w:tcPr>
            <w:tcW w:w="1238" w:type="dxa"/>
          </w:tcPr>
          <w:p w14:paraId="17337E01" w14:textId="67890753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(22,369)</w:t>
            </w:r>
          </w:p>
        </w:tc>
      </w:tr>
      <w:tr w:rsidR="00A25964" w:rsidRPr="00B33603" w14:paraId="6BF3CD8B" w14:textId="77777777" w:rsidTr="00BA599A">
        <w:trPr>
          <w:tblHeader/>
        </w:trPr>
        <w:tc>
          <w:tcPr>
            <w:tcW w:w="4230" w:type="dxa"/>
          </w:tcPr>
          <w:p w14:paraId="18AC3CCD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4AC7E827" w:rsidR="00A25964" w:rsidRPr="00B33603" w:rsidRDefault="00862DF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(16,318)</w:t>
            </w:r>
          </w:p>
        </w:tc>
        <w:tc>
          <w:tcPr>
            <w:tcW w:w="1238" w:type="dxa"/>
          </w:tcPr>
          <w:p w14:paraId="38268E07" w14:textId="62F6DA90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(15,036)</w:t>
            </w:r>
          </w:p>
        </w:tc>
        <w:tc>
          <w:tcPr>
            <w:tcW w:w="1237" w:type="dxa"/>
          </w:tcPr>
          <w:p w14:paraId="3A236C20" w14:textId="73694F6E" w:rsidR="00A25964" w:rsidRPr="00B33603" w:rsidRDefault="00862DF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16,318</w:t>
            </w:r>
          </w:p>
        </w:tc>
        <w:tc>
          <w:tcPr>
            <w:tcW w:w="1238" w:type="dxa"/>
          </w:tcPr>
          <w:p w14:paraId="7BF7C955" w14:textId="46F8ABEB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15,036</w:t>
            </w:r>
          </w:p>
        </w:tc>
      </w:tr>
      <w:tr w:rsidR="00A25964" w:rsidRPr="00B33603" w14:paraId="29B3B7CF" w14:textId="77777777" w:rsidTr="00BA599A">
        <w:trPr>
          <w:tblHeader/>
        </w:trPr>
        <w:tc>
          <w:tcPr>
            <w:tcW w:w="4230" w:type="dxa"/>
          </w:tcPr>
          <w:p w14:paraId="03213D85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207C0EE7" w:rsidR="00A25964" w:rsidRPr="00B33603" w:rsidRDefault="00A746EC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3,35</w:t>
            </w:r>
            <w:r w:rsidR="00862DF4" w:rsidRPr="00B33603">
              <w:rPr>
                <w:b/>
                <w:bCs/>
              </w:rPr>
              <w:t>2</w:t>
            </w:r>
          </w:p>
        </w:tc>
        <w:tc>
          <w:tcPr>
            <w:tcW w:w="1238" w:type="dxa"/>
          </w:tcPr>
          <w:p w14:paraId="4D7E3CE8" w14:textId="293EDC08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3,576</w:t>
            </w:r>
          </w:p>
        </w:tc>
        <w:tc>
          <w:tcPr>
            <w:tcW w:w="1237" w:type="dxa"/>
          </w:tcPr>
          <w:p w14:paraId="7EF36D30" w14:textId="000C2DA8" w:rsidR="00A25964" w:rsidRPr="00B33603" w:rsidRDefault="00F174AD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(</w:t>
            </w:r>
            <w:r w:rsidR="00A746EC" w:rsidRPr="00B33603">
              <w:rPr>
                <w:b/>
                <w:bCs/>
              </w:rPr>
              <w:t>6,7</w:t>
            </w:r>
            <w:r w:rsidR="00862DF4" w:rsidRPr="00B33603">
              <w:rPr>
                <w:b/>
                <w:bCs/>
              </w:rPr>
              <w:t>22</w:t>
            </w:r>
            <w:r w:rsidRPr="00B33603">
              <w:rPr>
                <w:b/>
                <w:bCs/>
              </w:rPr>
              <w:t>)</w:t>
            </w:r>
          </w:p>
        </w:tc>
        <w:tc>
          <w:tcPr>
            <w:tcW w:w="1238" w:type="dxa"/>
          </w:tcPr>
          <w:p w14:paraId="5BB0D3A1" w14:textId="72A602AF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(7,333)</w:t>
            </w:r>
          </w:p>
        </w:tc>
      </w:tr>
    </w:tbl>
    <w:p w14:paraId="0968B2A7" w14:textId="77777777" w:rsidR="00FE302E" w:rsidRPr="00B33603" w:rsidRDefault="00FE302E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B33603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B33603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B33603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D1BD7" w:rsidRPr="00B33603" w14:paraId="28E78B6B" w14:textId="77777777" w:rsidTr="00FE302E">
        <w:trPr>
          <w:tblHeader/>
        </w:trPr>
        <w:tc>
          <w:tcPr>
            <w:tcW w:w="4230" w:type="dxa"/>
          </w:tcPr>
          <w:p w14:paraId="05A3ED37" w14:textId="1E3C805E" w:rsidR="000D1BD7" w:rsidRPr="00B33603" w:rsidRDefault="000D1BD7" w:rsidP="000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  <w:i/>
                <w:iCs/>
                <w:cs/>
              </w:rPr>
            </w:pPr>
            <w:r w:rsidRPr="00B33603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</w:tcPr>
          <w:p w14:paraId="7CCFFE64" w14:textId="77777777" w:rsidR="000D1BD7" w:rsidRPr="00B33603" w:rsidRDefault="000D1BD7" w:rsidP="000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B33603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0D1BD7" w:rsidRPr="00B33603" w:rsidRDefault="000D1BD7" w:rsidP="000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B33603">
              <w:rPr>
                <w:rFonts w:hint="cs"/>
                <w:cs/>
              </w:rPr>
              <w:t>หนี้สิน</w:t>
            </w:r>
          </w:p>
        </w:tc>
      </w:tr>
      <w:tr w:rsidR="000D1BD7" w:rsidRPr="00B33603" w14:paraId="4898FE5D" w14:textId="77777777" w:rsidTr="00FE302E">
        <w:trPr>
          <w:tblHeader/>
        </w:trPr>
        <w:tc>
          <w:tcPr>
            <w:tcW w:w="4230" w:type="dxa"/>
          </w:tcPr>
          <w:p w14:paraId="55DC471C" w14:textId="121552EB" w:rsidR="000D1BD7" w:rsidRPr="00B33603" w:rsidRDefault="000D1BD7" w:rsidP="000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  <w:i/>
                <w:iCs/>
                <w:cs/>
              </w:rPr>
            </w:pPr>
            <w:r w:rsidRPr="00B33603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b/>
                <w:bCs/>
                <w:i/>
                <w:iCs/>
              </w:rPr>
              <w:t>31</w:t>
            </w:r>
            <w:r w:rsidRPr="00B33603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7EA0E2B2" w14:textId="48A0228A" w:rsidR="000D1BD7" w:rsidRPr="00B33603" w:rsidRDefault="000D1BD7" w:rsidP="000D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7D25CB95" w14:textId="0C6468F6" w:rsidR="000D1BD7" w:rsidRPr="00B33603" w:rsidRDefault="000D1BD7" w:rsidP="000D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2E001C53" w14:textId="4C0C5E0E" w:rsidR="000D1BD7" w:rsidRPr="00B33603" w:rsidRDefault="000D1BD7" w:rsidP="000D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554B661B" w14:textId="1E673EA4" w:rsidR="000D1BD7" w:rsidRPr="00B33603" w:rsidRDefault="000D1BD7" w:rsidP="000D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C6FF7" w:rsidRPr="00B33603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DC6FF7" w:rsidRPr="00B33603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DC6FF7" w:rsidRPr="00B33603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964" w:rsidRPr="00B33603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27C41BE8" w:rsidR="00A25964" w:rsidRPr="00B33603" w:rsidRDefault="001B50A5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B33603">
              <w:t>2,72</w:t>
            </w:r>
            <w:r w:rsidR="005A368E" w:rsidRPr="00B33603">
              <w:rPr>
                <w:rFonts w:hint="cs"/>
                <w:cs/>
              </w:rPr>
              <w:t>4</w:t>
            </w:r>
          </w:p>
        </w:tc>
        <w:tc>
          <w:tcPr>
            <w:tcW w:w="1238" w:type="dxa"/>
          </w:tcPr>
          <w:p w14:paraId="268F099F" w14:textId="6DCF8E59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3,037</w:t>
            </w:r>
          </w:p>
        </w:tc>
        <w:tc>
          <w:tcPr>
            <w:tcW w:w="1237" w:type="dxa"/>
          </w:tcPr>
          <w:p w14:paraId="5870DBE5" w14:textId="0203D9CF" w:rsidR="00A25964" w:rsidRPr="00B33603" w:rsidRDefault="001B50A5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(1,71</w:t>
            </w:r>
            <w:r w:rsidR="005A368E" w:rsidRPr="00B33603">
              <w:rPr>
                <w:rFonts w:hint="cs"/>
                <w:cs/>
              </w:rPr>
              <w:t>1</w:t>
            </w:r>
            <w:r w:rsidRPr="00B33603">
              <w:t>)</w:t>
            </w:r>
          </w:p>
        </w:tc>
        <w:tc>
          <w:tcPr>
            <w:tcW w:w="1238" w:type="dxa"/>
          </w:tcPr>
          <w:p w14:paraId="7CB0D6CD" w14:textId="6281135A" w:rsidR="00A25964" w:rsidRPr="00B33603" w:rsidRDefault="00A25964" w:rsidP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(1,710)</w:t>
            </w:r>
          </w:p>
        </w:tc>
      </w:tr>
      <w:tr w:rsidR="00A25964" w:rsidRPr="00B33603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5B8303DE" w:rsidR="00A25964" w:rsidRPr="00B33603" w:rsidRDefault="001B50A5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(1,71</w:t>
            </w:r>
            <w:r w:rsidR="005A368E" w:rsidRPr="00B33603">
              <w:rPr>
                <w:rFonts w:hint="cs"/>
                <w:cs/>
              </w:rPr>
              <w:t>1</w:t>
            </w:r>
            <w:r w:rsidRPr="00B33603">
              <w:t>)</w:t>
            </w:r>
          </w:p>
        </w:tc>
        <w:tc>
          <w:tcPr>
            <w:tcW w:w="1238" w:type="dxa"/>
          </w:tcPr>
          <w:p w14:paraId="5A4548B4" w14:textId="30BACA0E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B33603">
              <w:t>(1,710)</w:t>
            </w:r>
          </w:p>
        </w:tc>
        <w:tc>
          <w:tcPr>
            <w:tcW w:w="1237" w:type="dxa"/>
          </w:tcPr>
          <w:p w14:paraId="2F030AF7" w14:textId="481D73D8" w:rsidR="00A25964" w:rsidRPr="00B33603" w:rsidRDefault="001B50A5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B33603">
              <w:t>1,71</w:t>
            </w:r>
            <w:r w:rsidR="005A368E" w:rsidRPr="00B33603">
              <w:rPr>
                <w:rFonts w:hint="cs"/>
                <w:cs/>
              </w:rPr>
              <w:t>1</w:t>
            </w:r>
          </w:p>
        </w:tc>
        <w:tc>
          <w:tcPr>
            <w:tcW w:w="1238" w:type="dxa"/>
          </w:tcPr>
          <w:p w14:paraId="22C87CF3" w14:textId="119D7C0C" w:rsidR="00A25964" w:rsidRPr="00B33603" w:rsidRDefault="00A25964" w:rsidP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B33603">
              <w:t>1,710</w:t>
            </w:r>
          </w:p>
        </w:tc>
      </w:tr>
      <w:tr w:rsidR="00A25964" w:rsidRPr="00B33603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A25964" w:rsidRPr="00B33603" w:rsidRDefault="00A25964" w:rsidP="00A2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62320320" w:rsidR="00A25964" w:rsidRPr="00B33603" w:rsidRDefault="00A746EC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1,013</w:t>
            </w:r>
          </w:p>
        </w:tc>
        <w:tc>
          <w:tcPr>
            <w:tcW w:w="1238" w:type="dxa"/>
          </w:tcPr>
          <w:p w14:paraId="349ACC7B" w14:textId="530302A0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1,327</w:t>
            </w:r>
          </w:p>
        </w:tc>
        <w:tc>
          <w:tcPr>
            <w:tcW w:w="1237" w:type="dxa"/>
          </w:tcPr>
          <w:p w14:paraId="31A35D98" w14:textId="562CBD1A" w:rsidR="00A25964" w:rsidRPr="00B33603" w:rsidRDefault="00A746EC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634A5650" w14:textId="21D2902C" w:rsidR="00A25964" w:rsidRPr="00B33603" w:rsidRDefault="00A25964" w:rsidP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</w:tr>
    </w:tbl>
    <w:p w14:paraId="12878E34" w14:textId="194B21F6" w:rsidR="00FE302E" w:rsidRPr="00B33603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B33603" w:rsidSect="00B86C44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5BB3A95" w14:textId="11CD20D0" w:rsidR="00FB7C34" w:rsidRPr="00B33603" w:rsidRDefault="00FE302E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B33603">
        <w:rPr>
          <w:rFonts w:hint="cs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5073" w:type="pct"/>
        <w:jc w:val="center"/>
        <w:tblLook w:val="01E0" w:firstRow="1" w:lastRow="1" w:firstColumn="1" w:lastColumn="1" w:noHBand="0" w:noVBand="0"/>
      </w:tblPr>
      <w:tblGrid>
        <w:gridCol w:w="4136"/>
        <w:gridCol w:w="1522"/>
        <w:gridCol w:w="1375"/>
        <w:gridCol w:w="1283"/>
        <w:gridCol w:w="1259"/>
        <w:gridCol w:w="1268"/>
        <w:gridCol w:w="1268"/>
        <w:gridCol w:w="1268"/>
        <w:gridCol w:w="1369"/>
      </w:tblGrid>
      <w:tr w:rsidR="00843942" w:rsidRPr="00B33603" w14:paraId="4270D5D5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78206924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  <w:vAlign w:val="bottom"/>
          </w:tcPr>
          <w:p w14:paraId="0E6E8F0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3942" w:rsidRPr="00B33603" w14:paraId="66C4B804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7DC8164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000ABF91" w14:textId="77777777" w:rsidR="00843942" w:rsidRPr="00B33603" w:rsidRDefault="00843942" w:rsidP="00446818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  <w:gridSpan w:val="2"/>
            <w:vAlign w:val="bottom"/>
          </w:tcPr>
          <w:p w14:paraId="3763CC35" w14:textId="77777777" w:rsidR="00843942" w:rsidRPr="00B33603" w:rsidRDefault="00843942" w:rsidP="004468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บันทึกเป็น 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รายจ่าย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/ 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427" w:type="pct"/>
            <w:vAlign w:val="bottom"/>
          </w:tcPr>
          <w:p w14:paraId="0A9DDF6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658F5059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460A447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  <w:vAlign w:val="bottom"/>
          </w:tcPr>
          <w:p w14:paraId="12F0824A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4" w:type="pct"/>
            <w:vAlign w:val="bottom"/>
          </w:tcPr>
          <w:p w14:paraId="2FC2FF3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843942" w:rsidRPr="00B33603" w14:paraId="440C55F2" w14:textId="77777777" w:rsidTr="00BE183C">
        <w:trPr>
          <w:trHeight w:hRule="exact" w:val="1814"/>
          <w:tblHeader/>
          <w:jc w:val="center"/>
        </w:trPr>
        <w:tc>
          <w:tcPr>
            <w:tcW w:w="1402" w:type="pct"/>
            <w:vAlign w:val="bottom"/>
          </w:tcPr>
          <w:p w14:paraId="23D45AA8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24A69368" w14:textId="77777777" w:rsidR="00843942" w:rsidRPr="00B33603" w:rsidRDefault="00843942" w:rsidP="00BE183C">
            <w:pPr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>1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  <w:p w14:paraId="2571D559" w14:textId="5BA42C66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="00BA0DAF"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66" w:type="pct"/>
            <w:vAlign w:val="bottom"/>
          </w:tcPr>
          <w:p w14:paraId="1B1285A2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435" w:type="pct"/>
            <w:vAlign w:val="bottom"/>
          </w:tcPr>
          <w:p w14:paraId="309D6A93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กำไรขาดทุน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427" w:type="pct"/>
            <w:vAlign w:val="bottom"/>
          </w:tcPr>
          <w:p w14:paraId="220E5143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430" w:type="pct"/>
            <w:vAlign w:val="bottom"/>
          </w:tcPr>
          <w:p w14:paraId="1A50323C" w14:textId="5929A52A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9" w:right="-37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ลดลงจากการจำหน่าย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เงินลงทุน</w:t>
            </w:r>
            <w:r w:rsidR="008F3B54" w:rsidRPr="00B33603">
              <w:rPr>
                <w:rFonts w:asciiTheme="majorBidi" w:eastAsia="Calibri" w:hAnsiTheme="majorBidi"/>
                <w:sz w:val="28"/>
                <w:szCs w:val="28"/>
                <w:cs/>
              </w:rPr>
              <w:t>/สัดส่วนการลงทุน</w:t>
            </w:r>
          </w:p>
        </w:tc>
        <w:tc>
          <w:tcPr>
            <w:tcW w:w="430" w:type="pct"/>
            <w:vAlign w:val="bottom"/>
          </w:tcPr>
          <w:p w14:paraId="11A3F8CC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430" w:type="pct"/>
            <w:vAlign w:val="bottom"/>
          </w:tcPr>
          <w:p w14:paraId="5A8C6B25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57F75DC1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464" w:type="pct"/>
            <w:vAlign w:val="bottom"/>
          </w:tcPr>
          <w:p w14:paraId="47D4A3DB" w14:textId="77777777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 xml:space="preserve">31 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439EF43B" w14:textId="21767F18" w:rsidR="00843942" w:rsidRPr="00B33603" w:rsidRDefault="00843942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="00BA0DAF"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843942" w:rsidRPr="00B33603" w14:paraId="7B6A67CA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284A0EF0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</w:tcPr>
          <w:p w14:paraId="3C2BE7DA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43942" w:rsidRPr="00B33603" w14:paraId="1FEB8ADB" w14:textId="77777777" w:rsidTr="00575E74">
        <w:trPr>
          <w:trHeight w:val="397"/>
          <w:jc w:val="center"/>
        </w:trPr>
        <w:tc>
          <w:tcPr>
            <w:tcW w:w="1402" w:type="pct"/>
          </w:tcPr>
          <w:p w14:paraId="3C1CA92B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3292A8F8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F68FD79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9D0DA75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C5989A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3201B823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0701D79B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CB91452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134D84C7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A0DAF" w:rsidRPr="00B33603" w14:paraId="392E2DD6" w14:textId="77777777" w:rsidTr="00575E74">
        <w:trPr>
          <w:trHeight w:val="397"/>
          <w:jc w:val="center"/>
        </w:trPr>
        <w:tc>
          <w:tcPr>
            <w:tcW w:w="1402" w:type="pct"/>
          </w:tcPr>
          <w:p w14:paraId="2A3AAEC1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516" w:type="pct"/>
            <w:vAlign w:val="bottom"/>
          </w:tcPr>
          <w:p w14:paraId="284EE89F" w14:textId="37A0848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466" w:type="pct"/>
            <w:vAlign w:val="bottom"/>
          </w:tcPr>
          <w:p w14:paraId="763EF2AD" w14:textId="3D239DC7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435" w:type="pct"/>
            <w:vAlign w:val="bottom"/>
          </w:tcPr>
          <w:p w14:paraId="67F0CBA9" w14:textId="1A68BF53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BC1F321" w14:textId="3F80996F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A98FF91" w14:textId="438B1FB3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A9161EC" w14:textId="4B4BF0D7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6668B81" w14:textId="3B6347A4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7702957F" w14:textId="55CC6C57" w:rsidR="00BA0DAF" w:rsidRPr="00B33603" w:rsidRDefault="004E3D59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293</w:t>
            </w:r>
          </w:p>
        </w:tc>
      </w:tr>
      <w:tr w:rsidR="00BA0DAF" w:rsidRPr="00B33603" w14:paraId="3900349B" w14:textId="77777777" w:rsidTr="00575E74">
        <w:trPr>
          <w:trHeight w:val="397"/>
          <w:jc w:val="center"/>
        </w:trPr>
        <w:tc>
          <w:tcPr>
            <w:tcW w:w="1402" w:type="pct"/>
          </w:tcPr>
          <w:p w14:paraId="3BA13898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3304EE7E" w14:textId="6ABFFBAD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466" w:type="pct"/>
            <w:vAlign w:val="bottom"/>
          </w:tcPr>
          <w:p w14:paraId="5F3E385B" w14:textId="6AE5734F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435" w:type="pct"/>
            <w:vAlign w:val="bottom"/>
          </w:tcPr>
          <w:p w14:paraId="7104DA11" w14:textId="7F8596EE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622EA44D" w14:textId="42FC24C4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2620DFE" w14:textId="5E1B5A3A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6BF91F3" w14:textId="5A6159E8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E4F1ED3" w14:textId="63C2F644" w:rsidR="00BA0DAF" w:rsidRPr="00B33603" w:rsidRDefault="001411A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2C5E4EC2" w14:textId="667A5EED" w:rsidR="00BA0DAF" w:rsidRPr="00B33603" w:rsidRDefault="004E3D59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679</w:t>
            </w:r>
          </w:p>
        </w:tc>
      </w:tr>
      <w:tr w:rsidR="001411AE" w:rsidRPr="00B33603" w14:paraId="10B6FD37" w14:textId="77777777" w:rsidTr="00575E74">
        <w:trPr>
          <w:trHeight w:val="397"/>
          <w:jc w:val="center"/>
        </w:trPr>
        <w:tc>
          <w:tcPr>
            <w:tcW w:w="1402" w:type="pct"/>
          </w:tcPr>
          <w:p w14:paraId="57EEE6C3" w14:textId="7777777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16" w:type="pct"/>
            <w:vAlign w:val="bottom"/>
          </w:tcPr>
          <w:p w14:paraId="0317B97C" w14:textId="0F32CA01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466" w:type="pct"/>
            <w:vAlign w:val="bottom"/>
          </w:tcPr>
          <w:p w14:paraId="40337A14" w14:textId="496E7880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35" w:type="pct"/>
            <w:vAlign w:val="bottom"/>
          </w:tcPr>
          <w:p w14:paraId="11DF154E" w14:textId="74119980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427" w:type="pct"/>
            <w:vAlign w:val="bottom"/>
          </w:tcPr>
          <w:p w14:paraId="3641191E" w14:textId="5861531F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A6D6E2F" w14:textId="28BEA774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328FC8E" w14:textId="352ACE41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66DBA9C" w14:textId="46376788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A9CE983" w14:textId="13E9A670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993</w:t>
            </w:r>
          </w:p>
        </w:tc>
      </w:tr>
      <w:tr w:rsidR="001411AE" w:rsidRPr="00B33603" w14:paraId="76929910" w14:textId="77777777" w:rsidTr="00575E74">
        <w:trPr>
          <w:trHeight w:val="397"/>
          <w:jc w:val="center"/>
        </w:trPr>
        <w:tc>
          <w:tcPr>
            <w:tcW w:w="1402" w:type="pct"/>
          </w:tcPr>
          <w:p w14:paraId="571CEA6A" w14:textId="7777777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516" w:type="pct"/>
            <w:vAlign w:val="bottom"/>
          </w:tcPr>
          <w:p w14:paraId="0B59D0A2" w14:textId="7C8BE7B4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12,515</w:t>
            </w:r>
          </w:p>
        </w:tc>
        <w:tc>
          <w:tcPr>
            <w:tcW w:w="466" w:type="pct"/>
            <w:vAlign w:val="bottom"/>
          </w:tcPr>
          <w:p w14:paraId="0FA58E74" w14:textId="61150A55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435" w:type="pct"/>
            <w:vAlign w:val="bottom"/>
          </w:tcPr>
          <w:p w14:paraId="5D56A313" w14:textId="52B18161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427" w:type="pct"/>
            <w:vAlign w:val="bottom"/>
          </w:tcPr>
          <w:p w14:paraId="5FBAECD0" w14:textId="568BB70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11BCA65" w14:textId="48F9739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2304E92" w14:textId="24D43ED9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24314A0" w14:textId="038D2DCD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464" w:type="pct"/>
            <w:vAlign w:val="bottom"/>
          </w:tcPr>
          <w:p w14:paraId="727B12F1" w14:textId="7F4E5EC0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13,895</w:t>
            </w:r>
          </w:p>
        </w:tc>
      </w:tr>
      <w:tr w:rsidR="001411AE" w:rsidRPr="00B33603" w14:paraId="48A975B1" w14:textId="77777777" w:rsidTr="00575E74">
        <w:trPr>
          <w:trHeight w:val="397"/>
          <w:jc w:val="center"/>
        </w:trPr>
        <w:tc>
          <w:tcPr>
            <w:tcW w:w="1402" w:type="pct"/>
          </w:tcPr>
          <w:p w14:paraId="71070235" w14:textId="7777777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16" w:type="pct"/>
            <w:vAlign w:val="bottom"/>
          </w:tcPr>
          <w:p w14:paraId="34EC8DC9" w14:textId="52E8B9A3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466" w:type="pct"/>
            <w:vAlign w:val="bottom"/>
          </w:tcPr>
          <w:p w14:paraId="72082C76" w14:textId="0340AC13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435" w:type="pct"/>
            <w:vAlign w:val="bottom"/>
          </w:tcPr>
          <w:p w14:paraId="3E9E9FE8" w14:textId="2E456EFE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666956A1" w14:textId="1456D3CA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22D4609" w14:textId="6207AC72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DE4C885" w14:textId="5B6F76DE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CED7CE4" w14:textId="5E2FFA3D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DDD2A38" w14:textId="3C62B9D6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2,222</w:t>
            </w:r>
          </w:p>
        </w:tc>
      </w:tr>
      <w:tr w:rsidR="001411AE" w:rsidRPr="00B33603" w14:paraId="53A8CE41" w14:textId="77777777" w:rsidTr="00575E74">
        <w:trPr>
          <w:trHeight w:val="397"/>
          <w:jc w:val="center"/>
        </w:trPr>
        <w:tc>
          <w:tcPr>
            <w:tcW w:w="1402" w:type="pct"/>
          </w:tcPr>
          <w:p w14:paraId="2814EEDA" w14:textId="77777777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516" w:type="pct"/>
            <w:vAlign w:val="bottom"/>
          </w:tcPr>
          <w:p w14:paraId="461BFC15" w14:textId="74742896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466" w:type="pct"/>
            <w:vAlign w:val="bottom"/>
          </w:tcPr>
          <w:p w14:paraId="3AA29822" w14:textId="6DB3DD38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vAlign w:val="bottom"/>
          </w:tcPr>
          <w:p w14:paraId="0AB3166A" w14:textId="04F7471E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(232)</w:t>
            </w:r>
          </w:p>
        </w:tc>
        <w:tc>
          <w:tcPr>
            <w:tcW w:w="427" w:type="pct"/>
            <w:vAlign w:val="bottom"/>
          </w:tcPr>
          <w:p w14:paraId="136F8D9E" w14:textId="719FDCF6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998A736" w14:textId="1CECAB4D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053A107" w14:textId="3E746C09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3555E4A" w14:textId="13615E8D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4D0F0111" w14:textId="4A62E77A" w:rsidR="001411AE" w:rsidRPr="00B33603" w:rsidRDefault="001411AE" w:rsidP="0014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702</w:t>
            </w:r>
          </w:p>
        </w:tc>
      </w:tr>
      <w:tr w:rsidR="00BA0DAF" w:rsidRPr="00B33603" w14:paraId="7C711A57" w14:textId="77777777" w:rsidTr="00575E74">
        <w:trPr>
          <w:trHeight w:val="397"/>
          <w:jc w:val="center"/>
        </w:trPr>
        <w:tc>
          <w:tcPr>
            <w:tcW w:w="1402" w:type="pct"/>
          </w:tcPr>
          <w:p w14:paraId="0DFD6EBB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4E8DAA9D" w14:textId="41CE7069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466" w:type="pct"/>
            <w:vAlign w:val="bottom"/>
          </w:tcPr>
          <w:p w14:paraId="2BD72918" w14:textId="2DFFCB36" w:rsidR="00BA0DAF" w:rsidRPr="00B33603" w:rsidRDefault="001411AE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435" w:type="pct"/>
            <w:vAlign w:val="bottom"/>
          </w:tcPr>
          <w:p w14:paraId="7850524F" w14:textId="5CD858F7" w:rsidR="00BA0DAF" w:rsidRPr="00B33603" w:rsidRDefault="001411AE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427" w:type="pct"/>
            <w:vAlign w:val="bottom"/>
          </w:tcPr>
          <w:p w14:paraId="3C72A3AD" w14:textId="2BFCD9DE" w:rsidR="00BA0DAF" w:rsidRPr="00B33603" w:rsidRDefault="00797F6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4FDEACF" w14:textId="1E3EEC26" w:rsidR="00BA0DAF" w:rsidRPr="00B33603" w:rsidRDefault="00797F6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C25BB32" w14:textId="6EF620C1" w:rsidR="00BA0DAF" w:rsidRPr="00B33603" w:rsidRDefault="00797F6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E8B6F9C" w14:textId="7E903E16" w:rsidR="00BA0DAF" w:rsidRPr="00B33603" w:rsidRDefault="001411AE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464" w:type="pct"/>
            <w:vAlign w:val="bottom"/>
          </w:tcPr>
          <w:p w14:paraId="4645BD04" w14:textId="27B11912" w:rsidR="00BA0DAF" w:rsidRPr="00B33603" w:rsidRDefault="004E3D59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886</w:t>
            </w:r>
          </w:p>
        </w:tc>
      </w:tr>
      <w:tr w:rsidR="00BA0DAF" w:rsidRPr="00B33603" w14:paraId="295D8CC0" w14:textId="77777777" w:rsidTr="00575E74">
        <w:trPr>
          <w:trHeight w:val="397"/>
          <w:jc w:val="center"/>
        </w:trPr>
        <w:tc>
          <w:tcPr>
            <w:tcW w:w="1402" w:type="pct"/>
          </w:tcPr>
          <w:p w14:paraId="1A0C7E48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6C55619A" w14:textId="57C33758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18,612</w:t>
            </w:r>
          </w:p>
        </w:tc>
        <w:tc>
          <w:tcPr>
            <w:tcW w:w="466" w:type="pct"/>
            <w:vAlign w:val="bottom"/>
          </w:tcPr>
          <w:p w14:paraId="228E3BCC" w14:textId="5F99C74F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435" w:type="pct"/>
            <w:vAlign w:val="bottom"/>
          </w:tcPr>
          <w:p w14:paraId="4598B57C" w14:textId="69DFFC41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(224)</w:t>
            </w:r>
          </w:p>
        </w:tc>
        <w:tc>
          <w:tcPr>
            <w:tcW w:w="427" w:type="pct"/>
            <w:vAlign w:val="bottom"/>
          </w:tcPr>
          <w:p w14:paraId="0E772E9E" w14:textId="50DD428C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D440B57" w14:textId="534ED524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673B4F8" w14:textId="1253AF95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FF22F97" w14:textId="0ABD6D92" w:rsidR="00BA0DAF" w:rsidRPr="00B33603" w:rsidRDefault="001411AE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419</w:t>
            </w:r>
          </w:p>
        </w:tc>
        <w:tc>
          <w:tcPr>
            <w:tcW w:w="464" w:type="pct"/>
            <w:vAlign w:val="bottom"/>
          </w:tcPr>
          <w:p w14:paraId="29186EC0" w14:textId="1FA57A3A" w:rsidR="00BA0DAF" w:rsidRPr="00B33603" w:rsidRDefault="00862DF4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19,670</w:t>
            </w:r>
          </w:p>
        </w:tc>
      </w:tr>
      <w:tr w:rsidR="00843942" w:rsidRPr="00B33603" w14:paraId="5A00FF95" w14:textId="77777777" w:rsidTr="001267BF">
        <w:trPr>
          <w:trHeight w:val="397"/>
          <w:jc w:val="center"/>
        </w:trPr>
        <w:tc>
          <w:tcPr>
            <w:tcW w:w="1402" w:type="pct"/>
            <w:vAlign w:val="bottom"/>
          </w:tcPr>
          <w:p w14:paraId="04ED62CB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21F3AC56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1C2727A0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527EA70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07597ED7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F63C1C5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10D56DF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7CA543E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280EC750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B33603" w14:paraId="45A2E7C5" w14:textId="77777777" w:rsidTr="001267BF">
        <w:trPr>
          <w:trHeight w:val="397"/>
          <w:jc w:val="center"/>
        </w:trPr>
        <w:tc>
          <w:tcPr>
            <w:tcW w:w="1402" w:type="pct"/>
            <w:vAlign w:val="bottom"/>
          </w:tcPr>
          <w:p w14:paraId="7359E7D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5B1F4452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598CE052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C867E29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EA2B29A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2AA9144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4493B6F1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1DE2233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71D2F8E2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E183C" w:rsidRPr="00B33603" w14:paraId="46DC8CFC" w14:textId="77777777" w:rsidTr="001267BF">
        <w:trPr>
          <w:trHeight w:val="397"/>
          <w:jc w:val="center"/>
        </w:trPr>
        <w:tc>
          <w:tcPr>
            <w:tcW w:w="1402" w:type="pct"/>
            <w:vAlign w:val="bottom"/>
          </w:tcPr>
          <w:p w14:paraId="6922766D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A2634FF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56CC0F13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D6B3014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442069D9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A8989F7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97EA44A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A71A9BD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45897F11" w14:textId="77777777" w:rsidR="00BE183C" w:rsidRPr="00B33603" w:rsidRDefault="00BE183C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B33603" w14:paraId="344E7B62" w14:textId="77777777" w:rsidTr="00575E74">
        <w:trPr>
          <w:trHeight w:val="397"/>
          <w:jc w:val="center"/>
        </w:trPr>
        <w:tc>
          <w:tcPr>
            <w:tcW w:w="1402" w:type="pct"/>
            <w:vAlign w:val="bottom"/>
          </w:tcPr>
          <w:p w14:paraId="0E746EED" w14:textId="77777777" w:rsidR="00843942" w:rsidRPr="00B33603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23D025B5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03435FA8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AB96DC6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46B5122F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B8769F8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4F92138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47C17D1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07AA88CB" w14:textId="77777777" w:rsidR="00843942" w:rsidRPr="00B33603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A0DAF" w:rsidRPr="00B33603" w14:paraId="325AED3F" w14:textId="77777777" w:rsidTr="00575E74">
        <w:trPr>
          <w:trHeight w:val="397"/>
          <w:jc w:val="center"/>
        </w:trPr>
        <w:tc>
          <w:tcPr>
            <w:tcW w:w="1402" w:type="pct"/>
          </w:tcPr>
          <w:p w14:paraId="41E03BD0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526372E7" w14:textId="11FD17A5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(17,180)</w:t>
            </w:r>
          </w:p>
        </w:tc>
        <w:tc>
          <w:tcPr>
            <w:tcW w:w="466" w:type="pct"/>
            <w:vAlign w:val="bottom"/>
          </w:tcPr>
          <w:p w14:paraId="4C3BE7AD" w14:textId="203033FE" w:rsidR="00BA0DAF" w:rsidRPr="00B33603" w:rsidRDefault="002F44BC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435" w:type="pct"/>
            <w:vAlign w:val="bottom"/>
          </w:tcPr>
          <w:p w14:paraId="3133B6EF" w14:textId="04D089C0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27FDB58F" w14:textId="4F414079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B2AF468" w14:textId="155344DE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9EF223B" w14:textId="3685A322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6011336" w14:textId="1E3425A5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(435)</w:t>
            </w:r>
          </w:p>
        </w:tc>
        <w:tc>
          <w:tcPr>
            <w:tcW w:w="464" w:type="pct"/>
            <w:vAlign w:val="bottom"/>
          </w:tcPr>
          <w:p w14:paraId="224B0065" w14:textId="4FB287BA" w:rsidR="00BA0DAF" w:rsidRPr="00B33603" w:rsidRDefault="00463DD4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(17,651)</w:t>
            </w:r>
          </w:p>
        </w:tc>
      </w:tr>
      <w:tr w:rsidR="00BA0DAF" w:rsidRPr="00B33603" w14:paraId="50F181A9" w14:textId="77777777" w:rsidTr="00575E74">
        <w:trPr>
          <w:trHeight w:val="397"/>
          <w:jc w:val="center"/>
        </w:trPr>
        <w:tc>
          <w:tcPr>
            <w:tcW w:w="1402" w:type="pct"/>
          </w:tcPr>
          <w:p w14:paraId="654C5975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516" w:type="pct"/>
            <w:vAlign w:val="bottom"/>
          </w:tcPr>
          <w:p w14:paraId="3D10D9F6" w14:textId="2C72560E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(2,062)</w:t>
            </w:r>
          </w:p>
        </w:tc>
        <w:tc>
          <w:tcPr>
            <w:tcW w:w="466" w:type="pct"/>
            <w:vAlign w:val="bottom"/>
          </w:tcPr>
          <w:p w14:paraId="4A8680E4" w14:textId="7EE08261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435" w:type="pct"/>
            <w:vAlign w:val="bottom"/>
          </w:tcPr>
          <w:p w14:paraId="250B9275" w14:textId="3FD028D1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47FE4DFF" w14:textId="2FBAAF1F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2031206" w14:textId="27DCFFE5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AD71040" w14:textId="6451C08B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7973734" w14:textId="2F5471DC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3F2D891A" w14:textId="2685EBAB" w:rsidR="00BA0DAF" w:rsidRPr="00B33603" w:rsidRDefault="00463DD4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(2,118)</w:t>
            </w:r>
          </w:p>
        </w:tc>
      </w:tr>
      <w:tr w:rsidR="00BA0DAF" w:rsidRPr="00B33603" w14:paraId="353783EF" w14:textId="77777777" w:rsidTr="00575E74">
        <w:trPr>
          <w:trHeight w:val="397"/>
          <w:jc w:val="center"/>
        </w:trPr>
        <w:tc>
          <w:tcPr>
            <w:tcW w:w="1402" w:type="pct"/>
          </w:tcPr>
          <w:p w14:paraId="5C081AB7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16" w:type="pct"/>
            <w:vAlign w:val="bottom"/>
          </w:tcPr>
          <w:p w14:paraId="3DF5D504" w14:textId="2101837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(1,345)</w:t>
            </w:r>
          </w:p>
        </w:tc>
        <w:tc>
          <w:tcPr>
            <w:tcW w:w="466" w:type="pct"/>
            <w:vAlign w:val="bottom"/>
          </w:tcPr>
          <w:p w14:paraId="1AF9E1EF" w14:textId="44818D0C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435" w:type="pct"/>
            <w:vAlign w:val="bottom"/>
          </w:tcPr>
          <w:p w14:paraId="7F5D3B61" w14:textId="55A0C4D6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36BBE2DD" w14:textId="13AC1D43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0FAFE0B" w14:textId="4CEB4CCF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7F0C9F5" w14:textId="79EE8740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B808D4E" w14:textId="5B2F2110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464" w:type="pct"/>
            <w:vAlign w:val="bottom"/>
          </w:tcPr>
          <w:p w14:paraId="5DB99FE2" w14:textId="18D83E02" w:rsidR="00BA0DAF" w:rsidRPr="00B33603" w:rsidRDefault="00463DD4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(1,487)</w:t>
            </w:r>
          </w:p>
        </w:tc>
      </w:tr>
      <w:tr w:rsidR="00BA0DAF" w:rsidRPr="00B33603" w14:paraId="0D82E22A" w14:textId="77777777" w:rsidTr="00575E74">
        <w:trPr>
          <w:trHeight w:val="397"/>
          <w:jc w:val="center"/>
        </w:trPr>
        <w:tc>
          <w:tcPr>
            <w:tcW w:w="1402" w:type="pct"/>
          </w:tcPr>
          <w:p w14:paraId="2DCD31B4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516" w:type="pct"/>
            <w:vAlign w:val="bottom"/>
          </w:tcPr>
          <w:p w14:paraId="33F8A3FA" w14:textId="25E7FBE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(1,324)</w:t>
            </w:r>
          </w:p>
        </w:tc>
        <w:tc>
          <w:tcPr>
            <w:tcW w:w="466" w:type="pct"/>
            <w:vAlign w:val="bottom"/>
          </w:tcPr>
          <w:p w14:paraId="64B782A3" w14:textId="6C30C7D6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435" w:type="pct"/>
            <w:vAlign w:val="bottom"/>
          </w:tcPr>
          <w:p w14:paraId="6F1B98BB" w14:textId="02CD63B9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0BF1EE5" w14:textId="1C7752E7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F10EC78" w14:textId="28B41F38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74C70B1" w14:textId="4EC78B39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A8BF982" w14:textId="2E9D41F7" w:rsidR="00BA0DAF" w:rsidRPr="00B33603" w:rsidRDefault="0080349D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464" w:type="pct"/>
            <w:vAlign w:val="bottom"/>
          </w:tcPr>
          <w:p w14:paraId="16EFEDCF" w14:textId="335ACA1F" w:rsidR="00BA0DAF" w:rsidRPr="00B33603" w:rsidRDefault="00463DD4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(1,332)</w:t>
            </w:r>
          </w:p>
        </w:tc>
      </w:tr>
      <w:tr w:rsidR="00BA0DAF" w:rsidRPr="00B33603" w14:paraId="393AAC12" w14:textId="77777777" w:rsidTr="00575E74">
        <w:trPr>
          <w:trHeight w:val="397"/>
          <w:jc w:val="center"/>
        </w:trPr>
        <w:tc>
          <w:tcPr>
            <w:tcW w:w="1402" w:type="pct"/>
          </w:tcPr>
          <w:p w14:paraId="712B0F11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1BEDE6A7" w14:textId="30EA00BB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(458)</w:t>
            </w:r>
          </w:p>
        </w:tc>
        <w:tc>
          <w:tcPr>
            <w:tcW w:w="466" w:type="pct"/>
            <w:vAlign w:val="bottom"/>
          </w:tcPr>
          <w:p w14:paraId="10B668AA" w14:textId="5B9B8A17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(344)</w:t>
            </w:r>
          </w:p>
        </w:tc>
        <w:tc>
          <w:tcPr>
            <w:tcW w:w="435" w:type="pct"/>
            <w:vAlign w:val="bottom"/>
          </w:tcPr>
          <w:p w14:paraId="40DA0CFC" w14:textId="684595C3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427" w:type="pct"/>
            <w:vAlign w:val="bottom"/>
          </w:tcPr>
          <w:p w14:paraId="0831077A" w14:textId="211E73C6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BF88452" w14:textId="284C30E6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7F9360C" w14:textId="5834F5FA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E9B58A7" w14:textId="162924BB" w:rsidR="00BA0DAF" w:rsidRPr="00B33603" w:rsidRDefault="0080349D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464" w:type="pct"/>
            <w:vAlign w:val="bottom"/>
          </w:tcPr>
          <w:p w14:paraId="08A4E6E6" w14:textId="2E8805FC" w:rsidR="00BA0DAF" w:rsidRPr="00B33603" w:rsidRDefault="00463DD4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(452)</w:t>
            </w:r>
          </w:p>
        </w:tc>
      </w:tr>
      <w:tr w:rsidR="00BA0DAF" w:rsidRPr="00B33603" w14:paraId="3B3526DE" w14:textId="77777777" w:rsidTr="00575E74">
        <w:trPr>
          <w:trHeight w:val="397"/>
          <w:jc w:val="center"/>
        </w:trPr>
        <w:tc>
          <w:tcPr>
            <w:tcW w:w="1402" w:type="pct"/>
          </w:tcPr>
          <w:p w14:paraId="1AE7EFF4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4EED2D12" w14:textId="34337C77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(22,369)</w:t>
            </w:r>
          </w:p>
        </w:tc>
        <w:tc>
          <w:tcPr>
            <w:tcW w:w="466" w:type="pct"/>
            <w:vAlign w:val="bottom"/>
          </w:tcPr>
          <w:p w14:paraId="7BE6E5AD" w14:textId="40C6E86C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(576)</w:t>
            </w:r>
          </w:p>
        </w:tc>
        <w:tc>
          <w:tcPr>
            <w:tcW w:w="435" w:type="pct"/>
            <w:vAlign w:val="bottom"/>
          </w:tcPr>
          <w:p w14:paraId="64060B64" w14:textId="1C3F9326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427" w:type="pct"/>
            <w:vAlign w:val="bottom"/>
          </w:tcPr>
          <w:p w14:paraId="56EFEABF" w14:textId="4DFCD0B3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D0D7F0C" w14:textId="76DF5032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9CFCB26" w14:textId="701480F4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3B137D6" w14:textId="739D96EF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(428)</w:t>
            </w:r>
          </w:p>
        </w:tc>
        <w:tc>
          <w:tcPr>
            <w:tcW w:w="464" w:type="pct"/>
            <w:vAlign w:val="bottom"/>
          </w:tcPr>
          <w:p w14:paraId="50B7EE13" w14:textId="61B13C74" w:rsidR="00BA0DAF" w:rsidRPr="00B33603" w:rsidRDefault="00463DD4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(23,040)</w:t>
            </w:r>
          </w:p>
        </w:tc>
      </w:tr>
      <w:tr w:rsidR="00BA0DAF" w:rsidRPr="00B33603" w14:paraId="66922FFB" w14:textId="77777777" w:rsidTr="00575E74">
        <w:trPr>
          <w:trHeight w:val="397"/>
          <w:jc w:val="center"/>
        </w:trPr>
        <w:tc>
          <w:tcPr>
            <w:tcW w:w="1402" w:type="pct"/>
          </w:tcPr>
          <w:p w14:paraId="0120F5EF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88778C9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031A23F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B2A070D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65D7875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1AE2E85D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DF8F2AF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282CE36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0F2DAEA9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0DAF" w:rsidRPr="00B33603" w14:paraId="3DB46527" w14:textId="77777777" w:rsidTr="00575E74">
        <w:trPr>
          <w:trHeight w:val="397"/>
          <w:jc w:val="center"/>
        </w:trPr>
        <w:tc>
          <w:tcPr>
            <w:tcW w:w="1402" w:type="pct"/>
          </w:tcPr>
          <w:p w14:paraId="11479EEE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6" w:type="pct"/>
            <w:vAlign w:val="bottom"/>
          </w:tcPr>
          <w:p w14:paraId="03A8D5C6" w14:textId="039250F6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(3,757)</w:t>
            </w:r>
          </w:p>
        </w:tc>
        <w:tc>
          <w:tcPr>
            <w:tcW w:w="466" w:type="pct"/>
            <w:vAlign w:val="bottom"/>
          </w:tcPr>
          <w:p w14:paraId="7F1DC114" w14:textId="731F1804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435" w:type="pct"/>
            <w:vAlign w:val="bottom"/>
          </w:tcPr>
          <w:p w14:paraId="3385064A" w14:textId="1DDB3DE6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427" w:type="pct"/>
            <w:vAlign w:val="bottom"/>
          </w:tcPr>
          <w:p w14:paraId="114F1FA0" w14:textId="7EE2670F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37CEF54" w14:textId="4E98A7BB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AF637D2" w14:textId="51677F62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2C81FA6" w14:textId="058002A7" w:rsidR="00BA0DAF" w:rsidRPr="00B33603" w:rsidRDefault="0080349D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(9)</w:t>
            </w:r>
          </w:p>
        </w:tc>
        <w:tc>
          <w:tcPr>
            <w:tcW w:w="464" w:type="pct"/>
            <w:vAlign w:val="bottom"/>
          </w:tcPr>
          <w:p w14:paraId="7272EB28" w14:textId="2683F41F" w:rsidR="00BA0DAF" w:rsidRPr="00B33603" w:rsidRDefault="00FF0158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(3,3</w:t>
            </w:r>
            <w:r w:rsidR="00463DD4"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70</w:t>
            </w: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B5F2249" w14:textId="77777777" w:rsidR="00843942" w:rsidRPr="00B33603" w:rsidRDefault="00843942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542A5C36" w14:textId="77777777" w:rsidR="00843942" w:rsidRPr="00B33603" w:rsidRDefault="00843942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204759F8" w14:textId="77777777" w:rsidR="00731086" w:rsidRPr="00B33603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0"/>
          <w:szCs w:val="10"/>
        </w:rPr>
      </w:pPr>
    </w:p>
    <w:p w14:paraId="4AE5905A" w14:textId="77777777" w:rsidR="00731086" w:rsidRPr="00B33603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4E7798D9" w14:textId="77777777" w:rsidR="00217C3C" w:rsidRPr="00B33603" w:rsidRDefault="00217C3C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p w14:paraId="086EBD7F" w14:textId="77777777" w:rsidR="00E829BE" w:rsidRPr="00B33603" w:rsidRDefault="00E829BE" w:rsidP="008439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tbl>
      <w:tblPr>
        <w:tblW w:w="5073" w:type="pct"/>
        <w:jc w:val="center"/>
        <w:tblLook w:val="01E0" w:firstRow="1" w:lastRow="1" w:firstColumn="1" w:lastColumn="1" w:noHBand="0" w:noVBand="0"/>
      </w:tblPr>
      <w:tblGrid>
        <w:gridCol w:w="4136"/>
        <w:gridCol w:w="1522"/>
        <w:gridCol w:w="1375"/>
        <w:gridCol w:w="1283"/>
        <w:gridCol w:w="1259"/>
        <w:gridCol w:w="1268"/>
        <w:gridCol w:w="1268"/>
        <w:gridCol w:w="1268"/>
        <w:gridCol w:w="1369"/>
      </w:tblGrid>
      <w:tr w:rsidR="00A25964" w:rsidRPr="00B33603" w14:paraId="267F4452" w14:textId="77777777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5DD456A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  <w:vAlign w:val="bottom"/>
          </w:tcPr>
          <w:p w14:paraId="360CDCC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5964" w:rsidRPr="00B33603" w14:paraId="375709ED" w14:textId="77777777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7B6CB8D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14FBA251" w14:textId="77777777" w:rsidR="00A25964" w:rsidRPr="00B33603" w:rsidRDefault="00A25964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  <w:gridSpan w:val="2"/>
            <w:vAlign w:val="bottom"/>
          </w:tcPr>
          <w:p w14:paraId="148EB64D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บันทึกเป็น 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รายจ่าย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/ 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427" w:type="pct"/>
            <w:vAlign w:val="bottom"/>
          </w:tcPr>
          <w:p w14:paraId="41F4564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559EC55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4706B6B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  <w:vAlign w:val="bottom"/>
          </w:tcPr>
          <w:p w14:paraId="679C3ED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4" w:type="pct"/>
            <w:vAlign w:val="bottom"/>
          </w:tcPr>
          <w:p w14:paraId="7024301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A25964" w:rsidRPr="00B33603" w14:paraId="5DB733AE" w14:textId="77777777" w:rsidTr="00BE183C">
        <w:trPr>
          <w:trHeight w:hRule="exact" w:val="1814"/>
          <w:tblHeader/>
          <w:jc w:val="center"/>
        </w:trPr>
        <w:tc>
          <w:tcPr>
            <w:tcW w:w="1402" w:type="pct"/>
            <w:vAlign w:val="bottom"/>
          </w:tcPr>
          <w:p w14:paraId="21249BE5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147D6F05" w14:textId="77777777" w:rsidR="00A25964" w:rsidRPr="00B33603" w:rsidRDefault="00A25964" w:rsidP="00BE183C">
            <w:pPr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>1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  <w:p w14:paraId="2B18C997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66" w:type="pct"/>
            <w:vAlign w:val="bottom"/>
          </w:tcPr>
          <w:p w14:paraId="70FA773A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435" w:type="pct"/>
            <w:vAlign w:val="bottom"/>
          </w:tcPr>
          <w:p w14:paraId="53BCCFF3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กำไรขาดทุน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427" w:type="pct"/>
            <w:vAlign w:val="bottom"/>
          </w:tcPr>
          <w:p w14:paraId="0D827C11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430" w:type="pct"/>
            <w:vAlign w:val="bottom"/>
          </w:tcPr>
          <w:p w14:paraId="61DE4308" w14:textId="783B33CE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9" w:right="-37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ลดลงจากการจำหน่าย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เงินลงทุน</w:t>
            </w:r>
            <w:r w:rsidRPr="00B33603">
              <w:rPr>
                <w:rFonts w:asciiTheme="majorBidi" w:eastAsia="Calibri" w:hAnsiTheme="majorBidi"/>
                <w:sz w:val="28"/>
                <w:szCs w:val="28"/>
                <w:cs/>
              </w:rPr>
              <w:t>/สัดส่วนการลงทุน</w:t>
            </w:r>
          </w:p>
        </w:tc>
        <w:tc>
          <w:tcPr>
            <w:tcW w:w="430" w:type="pct"/>
            <w:vAlign w:val="bottom"/>
          </w:tcPr>
          <w:p w14:paraId="26BE8637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430" w:type="pct"/>
            <w:vAlign w:val="bottom"/>
          </w:tcPr>
          <w:p w14:paraId="762FAC91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1DFC268C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464" w:type="pct"/>
            <w:vAlign w:val="bottom"/>
          </w:tcPr>
          <w:p w14:paraId="6D5F83AD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 xml:space="preserve">31 </w:t>
            </w: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044B743E" w14:textId="77777777" w:rsidR="00A25964" w:rsidRPr="00B33603" w:rsidRDefault="00A25964" w:rsidP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A25964" w:rsidRPr="00B33603" w14:paraId="4DAAD574" w14:textId="77777777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58468D2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</w:tcPr>
          <w:p w14:paraId="25A1DD1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5964" w:rsidRPr="00B33603" w14:paraId="0B22DBBB" w14:textId="77777777">
        <w:trPr>
          <w:trHeight w:val="397"/>
          <w:jc w:val="center"/>
        </w:trPr>
        <w:tc>
          <w:tcPr>
            <w:tcW w:w="1402" w:type="pct"/>
          </w:tcPr>
          <w:p w14:paraId="2DCB9BC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77241CE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F767EB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FE7615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2A8DDE9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1FA0D8C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78A89A7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73B8B9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42672C7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25964" w:rsidRPr="00B33603" w14:paraId="71103630" w14:textId="77777777">
        <w:trPr>
          <w:trHeight w:val="397"/>
          <w:jc w:val="center"/>
        </w:trPr>
        <w:tc>
          <w:tcPr>
            <w:tcW w:w="1402" w:type="pct"/>
          </w:tcPr>
          <w:p w14:paraId="5354555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516" w:type="pct"/>
            <w:vAlign w:val="bottom"/>
          </w:tcPr>
          <w:p w14:paraId="655BFF7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466" w:type="pct"/>
            <w:vAlign w:val="bottom"/>
          </w:tcPr>
          <w:p w14:paraId="15637B6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435" w:type="pct"/>
            <w:vAlign w:val="bottom"/>
          </w:tcPr>
          <w:p w14:paraId="2481E0B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27" w:type="pct"/>
            <w:vAlign w:val="bottom"/>
          </w:tcPr>
          <w:p w14:paraId="2597364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509510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176453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14A60B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4D6D317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306</w:t>
            </w:r>
          </w:p>
        </w:tc>
      </w:tr>
      <w:tr w:rsidR="00A25964" w:rsidRPr="00B33603" w14:paraId="7C913360" w14:textId="77777777">
        <w:trPr>
          <w:trHeight w:val="397"/>
          <w:jc w:val="center"/>
        </w:trPr>
        <w:tc>
          <w:tcPr>
            <w:tcW w:w="1402" w:type="pct"/>
          </w:tcPr>
          <w:p w14:paraId="15FBCEF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783FB99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466" w:type="pct"/>
            <w:vAlign w:val="bottom"/>
          </w:tcPr>
          <w:p w14:paraId="3FBEAF5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435" w:type="pct"/>
            <w:vAlign w:val="bottom"/>
          </w:tcPr>
          <w:p w14:paraId="115A6BE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54EA9D6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430" w:type="pct"/>
            <w:vAlign w:val="bottom"/>
          </w:tcPr>
          <w:p w14:paraId="47A5C83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DFDF41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430" w:type="pct"/>
            <w:vAlign w:val="bottom"/>
          </w:tcPr>
          <w:p w14:paraId="5289EC9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046860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</w:tr>
      <w:tr w:rsidR="00A25964" w:rsidRPr="00B33603" w14:paraId="10FF36F9" w14:textId="77777777">
        <w:trPr>
          <w:trHeight w:val="397"/>
          <w:jc w:val="center"/>
        </w:trPr>
        <w:tc>
          <w:tcPr>
            <w:tcW w:w="1402" w:type="pct"/>
          </w:tcPr>
          <w:p w14:paraId="696CF2D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16" w:type="pct"/>
            <w:vAlign w:val="bottom"/>
          </w:tcPr>
          <w:p w14:paraId="13AD23C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466" w:type="pct"/>
            <w:vAlign w:val="bottom"/>
          </w:tcPr>
          <w:p w14:paraId="74437FC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435" w:type="pct"/>
            <w:vAlign w:val="bottom"/>
          </w:tcPr>
          <w:p w14:paraId="5C8A15B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427" w:type="pct"/>
            <w:vAlign w:val="bottom"/>
          </w:tcPr>
          <w:p w14:paraId="386FE34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76ECD7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0CC602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430" w:type="pct"/>
            <w:vAlign w:val="bottom"/>
          </w:tcPr>
          <w:p w14:paraId="2B91E54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714B8B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993</w:t>
            </w:r>
          </w:p>
        </w:tc>
      </w:tr>
      <w:tr w:rsidR="00A25964" w:rsidRPr="00B33603" w14:paraId="7D1D03D8" w14:textId="77777777">
        <w:trPr>
          <w:trHeight w:val="397"/>
          <w:jc w:val="center"/>
        </w:trPr>
        <w:tc>
          <w:tcPr>
            <w:tcW w:w="1402" w:type="pct"/>
          </w:tcPr>
          <w:p w14:paraId="29ECB6E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516" w:type="pct"/>
            <w:vAlign w:val="bottom"/>
          </w:tcPr>
          <w:p w14:paraId="7931FB4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15,293</w:t>
            </w:r>
          </w:p>
        </w:tc>
        <w:tc>
          <w:tcPr>
            <w:tcW w:w="466" w:type="pct"/>
            <w:vAlign w:val="bottom"/>
          </w:tcPr>
          <w:p w14:paraId="0D81F5E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35" w:type="pct"/>
            <w:vAlign w:val="bottom"/>
          </w:tcPr>
          <w:p w14:paraId="4DC3D61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427" w:type="pct"/>
            <w:vAlign w:val="bottom"/>
          </w:tcPr>
          <w:p w14:paraId="6CFA1B0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1EAFAF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(1,167)</w:t>
            </w:r>
          </w:p>
        </w:tc>
        <w:tc>
          <w:tcPr>
            <w:tcW w:w="430" w:type="pct"/>
            <w:vAlign w:val="bottom"/>
          </w:tcPr>
          <w:p w14:paraId="3EAA841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E9B10B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(1,620)</w:t>
            </w:r>
          </w:p>
        </w:tc>
        <w:tc>
          <w:tcPr>
            <w:tcW w:w="464" w:type="pct"/>
            <w:vAlign w:val="bottom"/>
          </w:tcPr>
          <w:p w14:paraId="0DDD47E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12,515</w:t>
            </w:r>
          </w:p>
        </w:tc>
      </w:tr>
      <w:tr w:rsidR="00A25964" w:rsidRPr="00B33603" w14:paraId="0608B109" w14:textId="77777777">
        <w:trPr>
          <w:trHeight w:val="397"/>
          <w:jc w:val="center"/>
        </w:trPr>
        <w:tc>
          <w:tcPr>
            <w:tcW w:w="1402" w:type="pct"/>
          </w:tcPr>
          <w:p w14:paraId="5D2970E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16" w:type="pct"/>
            <w:vAlign w:val="bottom"/>
          </w:tcPr>
          <w:p w14:paraId="19DC218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466" w:type="pct"/>
            <w:vAlign w:val="bottom"/>
          </w:tcPr>
          <w:p w14:paraId="2CFE53C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435" w:type="pct"/>
            <w:vAlign w:val="bottom"/>
          </w:tcPr>
          <w:p w14:paraId="33E144E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641C0CB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320529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A0D7F1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430" w:type="pct"/>
            <w:vAlign w:val="bottom"/>
          </w:tcPr>
          <w:p w14:paraId="62D06D9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71091F7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2,134</w:t>
            </w:r>
          </w:p>
        </w:tc>
      </w:tr>
      <w:tr w:rsidR="00A25964" w:rsidRPr="00B33603" w14:paraId="2687BBC0" w14:textId="77777777">
        <w:trPr>
          <w:trHeight w:val="397"/>
          <w:jc w:val="center"/>
        </w:trPr>
        <w:tc>
          <w:tcPr>
            <w:tcW w:w="1402" w:type="pct"/>
          </w:tcPr>
          <w:p w14:paraId="167C5E8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516" w:type="pct"/>
            <w:vAlign w:val="bottom"/>
          </w:tcPr>
          <w:p w14:paraId="3C43BDC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466" w:type="pct"/>
            <w:vAlign w:val="bottom"/>
          </w:tcPr>
          <w:p w14:paraId="0DD47FD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435" w:type="pct"/>
            <w:vAlign w:val="bottom"/>
          </w:tcPr>
          <w:p w14:paraId="2C39414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2B8B444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8C608D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04E05C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30" w:type="pct"/>
            <w:vAlign w:val="bottom"/>
          </w:tcPr>
          <w:p w14:paraId="4C40B62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6998D09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934</w:t>
            </w:r>
          </w:p>
        </w:tc>
      </w:tr>
      <w:tr w:rsidR="00A25964" w:rsidRPr="00B33603" w14:paraId="51C15CEE" w14:textId="77777777">
        <w:trPr>
          <w:trHeight w:val="397"/>
          <w:jc w:val="center"/>
        </w:trPr>
        <w:tc>
          <w:tcPr>
            <w:tcW w:w="1402" w:type="pct"/>
          </w:tcPr>
          <w:p w14:paraId="403A8EB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2182C845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1,264</w:t>
            </w:r>
          </w:p>
        </w:tc>
        <w:tc>
          <w:tcPr>
            <w:tcW w:w="466" w:type="pct"/>
            <w:vAlign w:val="bottom"/>
          </w:tcPr>
          <w:p w14:paraId="3149D037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(232)</w:t>
            </w:r>
          </w:p>
        </w:tc>
        <w:tc>
          <w:tcPr>
            <w:tcW w:w="435" w:type="pct"/>
            <w:vAlign w:val="bottom"/>
          </w:tcPr>
          <w:p w14:paraId="77C59CF4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427" w:type="pct"/>
            <w:vAlign w:val="bottom"/>
          </w:tcPr>
          <w:p w14:paraId="732327B6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6B760B0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405053F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430" w:type="pct"/>
            <w:vAlign w:val="bottom"/>
          </w:tcPr>
          <w:p w14:paraId="2FA71C67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464" w:type="pct"/>
            <w:vAlign w:val="bottom"/>
          </w:tcPr>
          <w:p w14:paraId="38F95F14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1,014</w:t>
            </w:r>
          </w:p>
        </w:tc>
      </w:tr>
      <w:tr w:rsidR="00A25964" w:rsidRPr="00B33603" w14:paraId="357EF566" w14:textId="77777777">
        <w:trPr>
          <w:trHeight w:val="397"/>
          <w:jc w:val="center"/>
        </w:trPr>
        <w:tc>
          <w:tcPr>
            <w:tcW w:w="1402" w:type="pct"/>
          </w:tcPr>
          <w:p w14:paraId="0216E81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43D159DF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20,501</w:t>
            </w:r>
          </w:p>
        </w:tc>
        <w:tc>
          <w:tcPr>
            <w:tcW w:w="466" w:type="pct"/>
            <w:vAlign w:val="bottom"/>
          </w:tcPr>
          <w:p w14:paraId="5171925C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435" w:type="pct"/>
            <w:vAlign w:val="bottom"/>
          </w:tcPr>
          <w:p w14:paraId="0D08B5CE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(95)</w:t>
            </w:r>
          </w:p>
        </w:tc>
        <w:tc>
          <w:tcPr>
            <w:tcW w:w="427" w:type="pct"/>
            <w:vAlign w:val="bottom"/>
          </w:tcPr>
          <w:p w14:paraId="22336645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(9)</w:t>
            </w:r>
          </w:p>
        </w:tc>
        <w:tc>
          <w:tcPr>
            <w:tcW w:w="430" w:type="pct"/>
            <w:vAlign w:val="bottom"/>
          </w:tcPr>
          <w:p w14:paraId="28E73504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(1,167)</w:t>
            </w:r>
          </w:p>
        </w:tc>
        <w:tc>
          <w:tcPr>
            <w:tcW w:w="430" w:type="pct"/>
            <w:vAlign w:val="bottom"/>
          </w:tcPr>
          <w:p w14:paraId="48E9AD06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430" w:type="pct"/>
            <w:vAlign w:val="bottom"/>
          </w:tcPr>
          <w:p w14:paraId="479F9F76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(1,622)</w:t>
            </w:r>
          </w:p>
        </w:tc>
        <w:tc>
          <w:tcPr>
            <w:tcW w:w="464" w:type="pct"/>
            <w:vAlign w:val="bottom"/>
          </w:tcPr>
          <w:p w14:paraId="51B55B5E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18,612</w:t>
            </w:r>
          </w:p>
        </w:tc>
      </w:tr>
      <w:tr w:rsidR="00A25964" w:rsidRPr="00B33603" w14:paraId="68ECD801" w14:textId="77777777">
        <w:trPr>
          <w:trHeight w:val="397"/>
          <w:jc w:val="center"/>
        </w:trPr>
        <w:tc>
          <w:tcPr>
            <w:tcW w:w="1402" w:type="pct"/>
            <w:vAlign w:val="bottom"/>
          </w:tcPr>
          <w:p w14:paraId="6299122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2559988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793CC49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B4E970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01045D4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1F7B4B0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57FB1EE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57DD0F1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5699E4D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25964" w:rsidRPr="00B33603" w14:paraId="22658EDF" w14:textId="77777777">
        <w:trPr>
          <w:trHeight w:val="397"/>
          <w:jc w:val="center"/>
        </w:trPr>
        <w:tc>
          <w:tcPr>
            <w:tcW w:w="1402" w:type="pct"/>
            <w:vAlign w:val="bottom"/>
          </w:tcPr>
          <w:p w14:paraId="1766648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E2AE15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5E1381B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D647C1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02FA193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4FA5FAB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D8F3C7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B1025E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658B0C5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E183C" w:rsidRPr="00B33603" w14:paraId="1725DBA9" w14:textId="77777777">
        <w:trPr>
          <w:trHeight w:val="397"/>
          <w:jc w:val="center"/>
        </w:trPr>
        <w:tc>
          <w:tcPr>
            <w:tcW w:w="1402" w:type="pct"/>
            <w:vAlign w:val="bottom"/>
          </w:tcPr>
          <w:p w14:paraId="04CCB8FD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CE18439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29A4F08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4D6B4F4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BE8E6AF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50E68C95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37AC1522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5FB38D7F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06481A4E" w14:textId="77777777" w:rsidR="00BE183C" w:rsidRPr="00B33603" w:rsidRDefault="00BE1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25964" w:rsidRPr="00B33603" w14:paraId="16D9E8DC" w14:textId="77777777">
        <w:trPr>
          <w:trHeight w:val="397"/>
          <w:jc w:val="center"/>
        </w:trPr>
        <w:tc>
          <w:tcPr>
            <w:tcW w:w="1402" w:type="pct"/>
            <w:vAlign w:val="bottom"/>
          </w:tcPr>
          <w:p w14:paraId="61279EA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7FDD23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6F76839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0A3ECA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BB9F18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4773600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30377E7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5BFAEB6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442692C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25964" w:rsidRPr="00B33603" w14:paraId="092A0944" w14:textId="77777777">
        <w:trPr>
          <w:trHeight w:val="397"/>
          <w:jc w:val="center"/>
        </w:trPr>
        <w:tc>
          <w:tcPr>
            <w:tcW w:w="1402" w:type="pct"/>
            <w:vAlign w:val="bottom"/>
          </w:tcPr>
          <w:p w14:paraId="40C71078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2FCFAF8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4D8E7389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CF33B4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4A357A2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09B9A3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C77C90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4A671ED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71168CF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25964" w:rsidRPr="00B33603" w14:paraId="32C17F38" w14:textId="77777777">
        <w:trPr>
          <w:trHeight w:val="397"/>
          <w:jc w:val="center"/>
        </w:trPr>
        <w:tc>
          <w:tcPr>
            <w:tcW w:w="1402" w:type="pct"/>
          </w:tcPr>
          <w:p w14:paraId="2CB2382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4C21818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(15,324)</w:t>
            </w:r>
          </w:p>
        </w:tc>
        <w:tc>
          <w:tcPr>
            <w:tcW w:w="466" w:type="pct"/>
            <w:vAlign w:val="bottom"/>
          </w:tcPr>
          <w:p w14:paraId="3C72922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(7,361)</w:t>
            </w:r>
          </w:p>
        </w:tc>
        <w:tc>
          <w:tcPr>
            <w:tcW w:w="435" w:type="pct"/>
            <w:vAlign w:val="bottom"/>
          </w:tcPr>
          <w:p w14:paraId="125CA20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06C1B10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3,760</w:t>
            </w:r>
          </w:p>
        </w:tc>
        <w:tc>
          <w:tcPr>
            <w:tcW w:w="430" w:type="pct"/>
            <w:vAlign w:val="bottom"/>
          </w:tcPr>
          <w:p w14:paraId="4FB221E1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FCA8CA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430" w:type="pct"/>
            <w:vAlign w:val="bottom"/>
          </w:tcPr>
          <w:p w14:paraId="1881D8C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464" w:type="pct"/>
            <w:vAlign w:val="bottom"/>
          </w:tcPr>
          <w:p w14:paraId="486701E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(17,180)</w:t>
            </w:r>
          </w:p>
        </w:tc>
      </w:tr>
      <w:tr w:rsidR="00A25964" w:rsidRPr="00B33603" w14:paraId="162EAD62" w14:textId="77777777">
        <w:trPr>
          <w:trHeight w:val="397"/>
          <w:jc w:val="center"/>
        </w:trPr>
        <w:tc>
          <w:tcPr>
            <w:tcW w:w="1402" w:type="pct"/>
          </w:tcPr>
          <w:p w14:paraId="443A61E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516" w:type="pct"/>
            <w:vAlign w:val="bottom"/>
          </w:tcPr>
          <w:p w14:paraId="0ECBD87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(1,887)</w:t>
            </w:r>
          </w:p>
        </w:tc>
        <w:tc>
          <w:tcPr>
            <w:tcW w:w="466" w:type="pct"/>
            <w:vAlign w:val="bottom"/>
          </w:tcPr>
          <w:p w14:paraId="3D3BB0A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435" w:type="pct"/>
            <w:vAlign w:val="bottom"/>
          </w:tcPr>
          <w:p w14:paraId="35F5FB8C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38BFF8C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7B70E9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4B7376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430" w:type="pct"/>
            <w:vAlign w:val="bottom"/>
          </w:tcPr>
          <w:p w14:paraId="03D4687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06B984F7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(2,062)</w:t>
            </w:r>
          </w:p>
        </w:tc>
      </w:tr>
      <w:tr w:rsidR="00A25964" w:rsidRPr="00B33603" w14:paraId="38A8A7E8" w14:textId="77777777">
        <w:trPr>
          <w:trHeight w:val="397"/>
          <w:jc w:val="center"/>
        </w:trPr>
        <w:tc>
          <w:tcPr>
            <w:tcW w:w="1402" w:type="pct"/>
          </w:tcPr>
          <w:p w14:paraId="17BE3E2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16" w:type="pct"/>
            <w:vAlign w:val="bottom"/>
          </w:tcPr>
          <w:p w14:paraId="7864195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(1,721)</w:t>
            </w:r>
          </w:p>
        </w:tc>
        <w:tc>
          <w:tcPr>
            <w:tcW w:w="466" w:type="pct"/>
            <w:vAlign w:val="bottom"/>
          </w:tcPr>
          <w:p w14:paraId="332C118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435" w:type="pct"/>
            <w:vAlign w:val="bottom"/>
          </w:tcPr>
          <w:p w14:paraId="3CA8CDB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32E9D53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430" w:type="pct"/>
            <w:vAlign w:val="bottom"/>
          </w:tcPr>
          <w:p w14:paraId="4FA5FEC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430" w:type="pct"/>
            <w:vAlign w:val="bottom"/>
          </w:tcPr>
          <w:p w14:paraId="2E2C7ABA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430" w:type="pct"/>
            <w:vAlign w:val="bottom"/>
          </w:tcPr>
          <w:p w14:paraId="7B6D0842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464" w:type="pct"/>
            <w:vAlign w:val="bottom"/>
          </w:tcPr>
          <w:p w14:paraId="20E2D24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(1,345)</w:t>
            </w:r>
          </w:p>
        </w:tc>
      </w:tr>
      <w:tr w:rsidR="00A25964" w:rsidRPr="00B33603" w14:paraId="16BDDAB3" w14:textId="77777777">
        <w:trPr>
          <w:trHeight w:val="397"/>
          <w:jc w:val="center"/>
        </w:trPr>
        <w:tc>
          <w:tcPr>
            <w:tcW w:w="1402" w:type="pct"/>
          </w:tcPr>
          <w:p w14:paraId="393E542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516" w:type="pct"/>
            <w:vAlign w:val="bottom"/>
          </w:tcPr>
          <w:p w14:paraId="272E88E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(1,687)</w:t>
            </w:r>
          </w:p>
        </w:tc>
        <w:tc>
          <w:tcPr>
            <w:tcW w:w="466" w:type="pct"/>
            <w:vAlign w:val="bottom"/>
          </w:tcPr>
          <w:p w14:paraId="3F47A72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435" w:type="pct"/>
            <w:vAlign w:val="bottom"/>
          </w:tcPr>
          <w:p w14:paraId="3AE3EF0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5555253F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430" w:type="pct"/>
            <w:vAlign w:val="bottom"/>
          </w:tcPr>
          <w:p w14:paraId="3E82D5F3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C56B2F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51D09A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464" w:type="pct"/>
            <w:vAlign w:val="bottom"/>
          </w:tcPr>
          <w:p w14:paraId="2607DD34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(1,324)</w:t>
            </w:r>
          </w:p>
        </w:tc>
      </w:tr>
      <w:tr w:rsidR="00A25964" w:rsidRPr="00B33603" w14:paraId="6847FDF9" w14:textId="77777777">
        <w:trPr>
          <w:trHeight w:val="397"/>
          <w:jc w:val="center"/>
        </w:trPr>
        <w:tc>
          <w:tcPr>
            <w:tcW w:w="1402" w:type="pct"/>
          </w:tcPr>
          <w:p w14:paraId="0C7BD175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051F3379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466" w:type="pct"/>
            <w:vAlign w:val="bottom"/>
          </w:tcPr>
          <w:p w14:paraId="190664C1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435" w:type="pct"/>
            <w:vAlign w:val="bottom"/>
          </w:tcPr>
          <w:p w14:paraId="2553F1A5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427" w:type="pct"/>
            <w:vAlign w:val="bottom"/>
          </w:tcPr>
          <w:p w14:paraId="2069FCE4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D178847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AD3D047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430" w:type="pct"/>
            <w:vAlign w:val="bottom"/>
          </w:tcPr>
          <w:p w14:paraId="1AEA0E62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464" w:type="pct"/>
            <w:vAlign w:val="bottom"/>
          </w:tcPr>
          <w:p w14:paraId="2036903B" w14:textId="77777777" w:rsidR="00A25964" w:rsidRPr="00B33603" w:rsidRDefault="00A259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sz w:val="28"/>
                <w:szCs w:val="28"/>
              </w:rPr>
              <w:t>(458)</w:t>
            </w:r>
          </w:p>
        </w:tc>
      </w:tr>
      <w:tr w:rsidR="00A25964" w:rsidRPr="00B33603" w14:paraId="1AABF538" w14:textId="77777777">
        <w:trPr>
          <w:trHeight w:val="397"/>
          <w:jc w:val="center"/>
        </w:trPr>
        <w:tc>
          <w:tcPr>
            <w:tcW w:w="1402" w:type="pct"/>
          </w:tcPr>
          <w:p w14:paraId="2CE731C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3C6E07A5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(20,791)</w:t>
            </w:r>
          </w:p>
        </w:tc>
        <w:tc>
          <w:tcPr>
            <w:tcW w:w="466" w:type="pct"/>
            <w:vAlign w:val="bottom"/>
          </w:tcPr>
          <w:p w14:paraId="6428290B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(7,088)</w:t>
            </w:r>
          </w:p>
        </w:tc>
        <w:tc>
          <w:tcPr>
            <w:tcW w:w="435" w:type="pct"/>
            <w:vAlign w:val="bottom"/>
          </w:tcPr>
          <w:p w14:paraId="73BB7E9C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427" w:type="pct"/>
            <w:vAlign w:val="bottom"/>
          </w:tcPr>
          <w:p w14:paraId="7AF50AEC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3,764</w:t>
            </w:r>
          </w:p>
        </w:tc>
        <w:tc>
          <w:tcPr>
            <w:tcW w:w="430" w:type="pct"/>
            <w:vAlign w:val="bottom"/>
          </w:tcPr>
          <w:p w14:paraId="25B10170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430" w:type="pct"/>
            <w:vAlign w:val="bottom"/>
          </w:tcPr>
          <w:p w14:paraId="1290E95A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(511)</w:t>
            </w:r>
          </w:p>
        </w:tc>
        <w:tc>
          <w:tcPr>
            <w:tcW w:w="430" w:type="pct"/>
            <w:vAlign w:val="bottom"/>
          </w:tcPr>
          <w:p w14:paraId="5C54D5FE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1,971</w:t>
            </w:r>
          </w:p>
        </w:tc>
        <w:tc>
          <w:tcPr>
            <w:tcW w:w="464" w:type="pct"/>
            <w:vAlign w:val="bottom"/>
          </w:tcPr>
          <w:p w14:paraId="3DA2693C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(22,369)</w:t>
            </w:r>
          </w:p>
        </w:tc>
      </w:tr>
      <w:tr w:rsidR="00A25964" w:rsidRPr="00B33603" w14:paraId="7181EE7D" w14:textId="77777777">
        <w:trPr>
          <w:trHeight w:val="397"/>
          <w:jc w:val="center"/>
        </w:trPr>
        <w:tc>
          <w:tcPr>
            <w:tcW w:w="1402" w:type="pct"/>
          </w:tcPr>
          <w:p w14:paraId="51EB37B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7C44CA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50BE7EB6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70FDB3E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765AAC2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F8BD4E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272548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72210B0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70E738FB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5964" w:rsidRPr="00B33603" w14:paraId="646A9F26" w14:textId="77777777">
        <w:trPr>
          <w:trHeight w:val="397"/>
          <w:jc w:val="center"/>
        </w:trPr>
        <w:tc>
          <w:tcPr>
            <w:tcW w:w="1402" w:type="pct"/>
          </w:tcPr>
          <w:p w14:paraId="20A7349D" w14:textId="77777777" w:rsidR="00A25964" w:rsidRPr="00B33603" w:rsidRDefault="00A2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6" w:type="pct"/>
            <w:vAlign w:val="bottom"/>
          </w:tcPr>
          <w:p w14:paraId="499A209C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(290)</w:t>
            </w:r>
          </w:p>
        </w:tc>
        <w:tc>
          <w:tcPr>
            <w:tcW w:w="466" w:type="pct"/>
            <w:vAlign w:val="bottom"/>
          </w:tcPr>
          <w:p w14:paraId="38E1D5A4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(6,595)</w:t>
            </w:r>
          </w:p>
        </w:tc>
        <w:tc>
          <w:tcPr>
            <w:tcW w:w="435" w:type="pct"/>
            <w:vAlign w:val="bottom"/>
          </w:tcPr>
          <w:p w14:paraId="4ACDCDAB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7" w:type="pct"/>
            <w:vAlign w:val="bottom"/>
          </w:tcPr>
          <w:p w14:paraId="5457F1D6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3,755</w:t>
            </w:r>
          </w:p>
        </w:tc>
        <w:tc>
          <w:tcPr>
            <w:tcW w:w="430" w:type="pct"/>
            <w:vAlign w:val="bottom"/>
          </w:tcPr>
          <w:p w14:paraId="4CE57AFA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(980)</w:t>
            </w:r>
          </w:p>
        </w:tc>
        <w:tc>
          <w:tcPr>
            <w:tcW w:w="430" w:type="pct"/>
            <w:vAlign w:val="bottom"/>
          </w:tcPr>
          <w:p w14:paraId="1AABB9AA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8FE775D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464" w:type="pct"/>
            <w:vAlign w:val="bottom"/>
          </w:tcPr>
          <w:p w14:paraId="653604FF" w14:textId="77777777" w:rsidR="00A25964" w:rsidRPr="00B33603" w:rsidRDefault="00A25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(3,757)</w:t>
            </w:r>
          </w:p>
        </w:tc>
      </w:tr>
    </w:tbl>
    <w:p w14:paraId="08603761" w14:textId="77777777" w:rsidR="00217C3C" w:rsidRPr="00B33603" w:rsidRDefault="00217C3C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6A7694CD" w14:textId="77777777" w:rsidR="00A25964" w:rsidRPr="00B33603" w:rsidRDefault="00A25964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03A8C231" w14:textId="77777777" w:rsidR="00A25964" w:rsidRPr="00B33603" w:rsidRDefault="00A25964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210840A9" w14:textId="77777777" w:rsidR="00BE183C" w:rsidRPr="00B33603" w:rsidRDefault="00BE183C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1DB37DE0" w14:textId="77777777" w:rsidR="00A25964" w:rsidRPr="00B33603" w:rsidRDefault="00A25964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73C87927" w14:textId="77777777" w:rsidR="00A25964" w:rsidRPr="00B33603" w:rsidRDefault="00A25964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p w14:paraId="6E8E7DF2" w14:textId="77777777" w:rsidR="00A25964" w:rsidRPr="00B33603" w:rsidRDefault="00A25964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tbl>
      <w:tblPr>
        <w:tblW w:w="14631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195"/>
        <w:gridCol w:w="1304"/>
        <w:gridCol w:w="1305"/>
        <w:gridCol w:w="1304"/>
        <w:gridCol w:w="1305"/>
        <w:gridCol w:w="1304"/>
        <w:gridCol w:w="1305"/>
        <w:gridCol w:w="1304"/>
        <w:gridCol w:w="1305"/>
      </w:tblGrid>
      <w:tr w:rsidR="00EB6A96" w:rsidRPr="00B33603" w14:paraId="40DFD868" w14:textId="77777777" w:rsidTr="00EB6A96">
        <w:tc>
          <w:tcPr>
            <w:tcW w:w="4195" w:type="dxa"/>
          </w:tcPr>
          <w:p w14:paraId="15E82BC3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06E3889F" w14:textId="77777777" w:rsidR="00FF77D5" w:rsidRPr="00B33603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5218" w:type="dxa"/>
            <w:gridSpan w:val="4"/>
            <w:vAlign w:val="bottom"/>
          </w:tcPr>
          <w:p w14:paraId="61FCF8C0" w14:textId="77777777" w:rsidR="00FF77D5" w:rsidRPr="00B33603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A96" w:rsidRPr="00B33603" w14:paraId="2092785E" w14:textId="77777777" w:rsidTr="00EB6A96">
        <w:tc>
          <w:tcPr>
            <w:tcW w:w="4195" w:type="dxa"/>
            <w:vMerge w:val="restart"/>
          </w:tcPr>
          <w:p w14:paraId="667DF4E1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 w:val="restart"/>
            <w:vAlign w:val="bottom"/>
          </w:tcPr>
          <w:p w14:paraId="0928598C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6C00025C" w14:textId="3FF0B140" w:rsidR="00FF77D5" w:rsidRPr="00B33603" w:rsidRDefault="00FF77D5">
            <w:pPr>
              <w:spacing w:line="240" w:lineRule="auto"/>
              <w:jc w:val="center"/>
              <w:rPr>
                <w:cs/>
              </w:rPr>
            </w:pPr>
            <w:r w:rsidRPr="00B33603">
              <w:rPr>
                <w:rFonts w:hint="cs"/>
              </w:rPr>
              <w:t>256</w:t>
            </w:r>
            <w:r w:rsidR="00BA0DAF" w:rsidRPr="00B33603">
              <w:t>8</w:t>
            </w:r>
          </w:p>
        </w:tc>
        <w:tc>
          <w:tcPr>
            <w:tcW w:w="2609" w:type="dxa"/>
            <w:gridSpan w:val="2"/>
            <w:vAlign w:val="bottom"/>
          </w:tcPr>
          <w:p w14:paraId="57676D98" w14:textId="77777777" w:rsidR="00FF77D5" w:rsidRPr="00B33603" w:rsidRDefault="00FF77D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35E448E5" w14:textId="3B4E06BE" w:rsidR="00FF77D5" w:rsidRPr="00B33603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A0DAF" w:rsidRPr="00B336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4" w:type="dxa"/>
            <w:vMerge w:val="restart"/>
            <w:vAlign w:val="bottom"/>
          </w:tcPr>
          <w:p w14:paraId="11CD4985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0B8A1C02" w14:textId="3358B957" w:rsidR="00FF77D5" w:rsidRPr="00B33603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A0DAF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9" w:type="dxa"/>
            <w:gridSpan w:val="2"/>
            <w:vAlign w:val="bottom"/>
          </w:tcPr>
          <w:p w14:paraId="4C611E0A" w14:textId="77777777" w:rsidR="00FF77D5" w:rsidRPr="00B33603" w:rsidRDefault="00FF77D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44CA5101" w14:textId="7A24E380" w:rsidR="00FF77D5" w:rsidRPr="00B33603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36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A0DAF" w:rsidRPr="00B336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6A96" w:rsidRPr="00B33603" w14:paraId="0A1D3F15" w14:textId="77777777" w:rsidTr="00EB6A96">
        <w:tc>
          <w:tcPr>
            <w:tcW w:w="4195" w:type="dxa"/>
            <w:vMerge/>
          </w:tcPr>
          <w:p w14:paraId="2E20824B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30335069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05" w:type="dxa"/>
            <w:vAlign w:val="bottom"/>
          </w:tcPr>
          <w:p w14:paraId="3BA0ABD4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1DECBC22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1DFA2F35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Merge/>
            <w:vAlign w:val="bottom"/>
          </w:tcPr>
          <w:p w14:paraId="21F1C957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C5D437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676B1200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119E89E8" w14:textId="77777777" w:rsidR="00FF77D5" w:rsidRPr="00B33603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A96" w:rsidRPr="00B33603" w14:paraId="725AB1AC" w14:textId="77777777" w:rsidTr="00EB6A96">
        <w:tc>
          <w:tcPr>
            <w:tcW w:w="4195" w:type="dxa"/>
          </w:tcPr>
          <w:p w14:paraId="1F09CC24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36" w:type="dxa"/>
            <w:gridSpan w:val="8"/>
            <w:vAlign w:val="bottom"/>
          </w:tcPr>
          <w:p w14:paraId="55E94DCE" w14:textId="77777777" w:rsidR="00FF77D5" w:rsidRPr="00B33603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i/>
                <w:iCs/>
              </w:rPr>
            </w:pPr>
            <w:r w:rsidRPr="00B33603">
              <w:rPr>
                <w:i/>
                <w:iCs/>
              </w:rPr>
              <w:t>(</w:t>
            </w:r>
            <w:r w:rsidRPr="00B33603">
              <w:rPr>
                <w:rFonts w:hint="cs"/>
                <w:i/>
                <w:iCs/>
                <w:cs/>
              </w:rPr>
              <w:t>ล้านบาท</w:t>
            </w:r>
            <w:r w:rsidRPr="00B33603">
              <w:rPr>
                <w:i/>
                <w:iCs/>
              </w:rPr>
              <w:t>)</w:t>
            </w:r>
          </w:p>
        </w:tc>
      </w:tr>
      <w:tr w:rsidR="00BA0DAF" w:rsidRPr="00B33603" w14:paraId="7D55704B" w14:textId="77777777" w:rsidTr="00EB6A96">
        <w:tc>
          <w:tcPr>
            <w:tcW w:w="4195" w:type="dxa"/>
          </w:tcPr>
          <w:p w14:paraId="1C5F0B86" w14:textId="0964E3FB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0549C6DC" w14:textId="6BC076CE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1,718</w:t>
            </w:r>
          </w:p>
        </w:tc>
        <w:tc>
          <w:tcPr>
            <w:tcW w:w="1305" w:type="dxa"/>
            <w:vAlign w:val="bottom"/>
          </w:tcPr>
          <w:p w14:paraId="7A5E9BB8" w14:textId="5E0806B5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104</w:t>
            </w:r>
          </w:p>
        </w:tc>
        <w:tc>
          <w:tcPr>
            <w:tcW w:w="1304" w:type="dxa"/>
            <w:vAlign w:val="bottom"/>
          </w:tcPr>
          <w:p w14:paraId="1A88CBB8" w14:textId="74F63CDF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0CFC1EA6" w14:textId="43AD168F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1,822</w:t>
            </w:r>
          </w:p>
        </w:tc>
        <w:tc>
          <w:tcPr>
            <w:tcW w:w="1304" w:type="dxa"/>
            <w:vAlign w:val="bottom"/>
          </w:tcPr>
          <w:p w14:paraId="3F3080C0" w14:textId="1D374DB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1,874</w:t>
            </w:r>
          </w:p>
        </w:tc>
        <w:tc>
          <w:tcPr>
            <w:tcW w:w="1305" w:type="dxa"/>
            <w:vAlign w:val="bottom"/>
          </w:tcPr>
          <w:p w14:paraId="42C8134D" w14:textId="0227B95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(156)</w:t>
            </w:r>
          </w:p>
        </w:tc>
        <w:tc>
          <w:tcPr>
            <w:tcW w:w="1304" w:type="dxa"/>
            <w:vAlign w:val="bottom"/>
          </w:tcPr>
          <w:p w14:paraId="10994ABD" w14:textId="52C3CFB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63D4FF5D" w14:textId="6F8F71E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1,718</w:t>
            </w:r>
          </w:p>
        </w:tc>
      </w:tr>
      <w:tr w:rsidR="00BA0DAF" w:rsidRPr="00B33603" w14:paraId="5134C72A" w14:textId="77777777" w:rsidTr="00EB6A96">
        <w:trPr>
          <w:trHeight w:val="74"/>
        </w:trPr>
        <w:tc>
          <w:tcPr>
            <w:tcW w:w="4195" w:type="dxa"/>
          </w:tcPr>
          <w:p w14:paraId="27885403" w14:textId="233680D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B33603">
              <w:rPr>
                <w:cs/>
              </w:rPr>
              <w:t>ยอดขาดทุนยกไป</w:t>
            </w:r>
          </w:p>
        </w:tc>
        <w:tc>
          <w:tcPr>
            <w:tcW w:w="1304" w:type="dxa"/>
            <w:vAlign w:val="bottom"/>
          </w:tcPr>
          <w:p w14:paraId="340BC0F8" w14:textId="35E6165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464</w:t>
            </w:r>
          </w:p>
        </w:tc>
        <w:tc>
          <w:tcPr>
            <w:tcW w:w="1305" w:type="dxa"/>
            <w:vAlign w:val="bottom"/>
          </w:tcPr>
          <w:p w14:paraId="41F6C7AE" w14:textId="7AE77F7A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(464)</w:t>
            </w:r>
          </w:p>
        </w:tc>
        <w:tc>
          <w:tcPr>
            <w:tcW w:w="1304" w:type="dxa"/>
            <w:vAlign w:val="bottom"/>
          </w:tcPr>
          <w:p w14:paraId="33573308" w14:textId="1E126442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334D850F" w14:textId="429CF20C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4" w:type="dxa"/>
            <w:vAlign w:val="bottom"/>
          </w:tcPr>
          <w:p w14:paraId="3FF67168" w14:textId="385A381F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6C697E44" w14:textId="2B7F519A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464</w:t>
            </w:r>
          </w:p>
        </w:tc>
        <w:tc>
          <w:tcPr>
            <w:tcW w:w="1304" w:type="dxa"/>
            <w:vAlign w:val="bottom"/>
          </w:tcPr>
          <w:p w14:paraId="261DEE97" w14:textId="5EA5BFA9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6556E24E" w14:textId="5212DC1B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464</w:t>
            </w:r>
          </w:p>
        </w:tc>
      </w:tr>
      <w:tr w:rsidR="00BA0DAF" w:rsidRPr="00B33603" w14:paraId="5645F7C3" w14:textId="77777777" w:rsidTr="00EB6A96">
        <w:tc>
          <w:tcPr>
            <w:tcW w:w="4195" w:type="dxa"/>
          </w:tcPr>
          <w:p w14:paraId="51C1E176" w14:textId="1D406A2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4" w:type="dxa"/>
            <w:vAlign w:val="bottom"/>
          </w:tcPr>
          <w:p w14:paraId="15F33B38" w14:textId="3F037AE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454</w:t>
            </w:r>
          </w:p>
        </w:tc>
        <w:tc>
          <w:tcPr>
            <w:tcW w:w="1305" w:type="dxa"/>
            <w:vAlign w:val="bottom"/>
          </w:tcPr>
          <w:p w14:paraId="2F339488" w14:textId="3EDD592D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</w:t>
            </w:r>
            <w:r w:rsidR="005A368E" w:rsidRPr="00B33603">
              <w:rPr>
                <w:rFonts w:hint="cs"/>
                <w:cs/>
              </w:rPr>
              <w:t>9</w:t>
            </w:r>
          </w:p>
        </w:tc>
        <w:tc>
          <w:tcPr>
            <w:tcW w:w="1304" w:type="dxa"/>
            <w:vAlign w:val="bottom"/>
          </w:tcPr>
          <w:p w14:paraId="68D6004B" w14:textId="27916887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74D623BF" w14:textId="2E341CA8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48</w:t>
            </w:r>
            <w:r w:rsidR="005A368E" w:rsidRPr="00B33603">
              <w:rPr>
                <w:rFonts w:hint="cs"/>
                <w:cs/>
              </w:rPr>
              <w:t>3</w:t>
            </w:r>
          </w:p>
        </w:tc>
        <w:tc>
          <w:tcPr>
            <w:tcW w:w="1304" w:type="dxa"/>
            <w:vAlign w:val="bottom"/>
          </w:tcPr>
          <w:p w14:paraId="562642CF" w14:textId="74A1120B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418</w:t>
            </w:r>
          </w:p>
        </w:tc>
        <w:tc>
          <w:tcPr>
            <w:tcW w:w="1305" w:type="dxa"/>
            <w:vAlign w:val="bottom"/>
          </w:tcPr>
          <w:p w14:paraId="14DDD2BF" w14:textId="02765833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31</w:t>
            </w:r>
          </w:p>
        </w:tc>
        <w:tc>
          <w:tcPr>
            <w:tcW w:w="1304" w:type="dxa"/>
            <w:vAlign w:val="bottom"/>
          </w:tcPr>
          <w:p w14:paraId="1CEAB12C" w14:textId="6A4A8038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5</w:t>
            </w:r>
          </w:p>
        </w:tc>
        <w:tc>
          <w:tcPr>
            <w:tcW w:w="1305" w:type="dxa"/>
            <w:vAlign w:val="bottom"/>
          </w:tcPr>
          <w:p w14:paraId="729B98E8" w14:textId="11E0760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454</w:t>
            </w:r>
          </w:p>
        </w:tc>
      </w:tr>
      <w:tr w:rsidR="00BA0DAF" w:rsidRPr="00B33603" w14:paraId="653F0248" w14:textId="77777777" w:rsidTr="00EB6A96">
        <w:tc>
          <w:tcPr>
            <w:tcW w:w="4195" w:type="dxa"/>
          </w:tcPr>
          <w:p w14:paraId="553EDADE" w14:textId="49FC37F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4" w:type="dxa"/>
            <w:vAlign w:val="bottom"/>
          </w:tcPr>
          <w:p w14:paraId="675F471F" w14:textId="0394B2D8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195</w:t>
            </w:r>
          </w:p>
        </w:tc>
        <w:tc>
          <w:tcPr>
            <w:tcW w:w="1305" w:type="dxa"/>
            <w:vAlign w:val="bottom"/>
          </w:tcPr>
          <w:p w14:paraId="4D384D3F" w14:textId="1603BA77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(3)</w:t>
            </w:r>
          </w:p>
        </w:tc>
        <w:tc>
          <w:tcPr>
            <w:tcW w:w="1304" w:type="dxa"/>
            <w:vAlign w:val="bottom"/>
          </w:tcPr>
          <w:p w14:paraId="68AF4CB2" w14:textId="2815244C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281E26A0" w14:textId="6C86ACB3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192</w:t>
            </w:r>
          </w:p>
        </w:tc>
        <w:tc>
          <w:tcPr>
            <w:tcW w:w="1304" w:type="dxa"/>
            <w:vAlign w:val="bottom"/>
          </w:tcPr>
          <w:p w14:paraId="27BC996D" w14:textId="206010AD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204</w:t>
            </w:r>
          </w:p>
        </w:tc>
        <w:tc>
          <w:tcPr>
            <w:tcW w:w="1305" w:type="dxa"/>
            <w:vAlign w:val="bottom"/>
          </w:tcPr>
          <w:p w14:paraId="0956A126" w14:textId="0025B7E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(9)</w:t>
            </w:r>
          </w:p>
        </w:tc>
        <w:tc>
          <w:tcPr>
            <w:tcW w:w="1304" w:type="dxa"/>
            <w:vAlign w:val="bottom"/>
          </w:tcPr>
          <w:p w14:paraId="5B70EB45" w14:textId="6E01A00F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15FEA650" w14:textId="24C3E32D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195</w:t>
            </w:r>
          </w:p>
        </w:tc>
      </w:tr>
      <w:tr w:rsidR="00BA0DAF" w:rsidRPr="00B33603" w14:paraId="643EAC54" w14:textId="77777777" w:rsidTr="00EB6A96">
        <w:tc>
          <w:tcPr>
            <w:tcW w:w="4195" w:type="dxa"/>
          </w:tcPr>
          <w:p w14:paraId="3D477F57" w14:textId="5264F73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7AECF7C1" w14:textId="10D29DFE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97</w:t>
            </w:r>
          </w:p>
        </w:tc>
        <w:tc>
          <w:tcPr>
            <w:tcW w:w="1305" w:type="dxa"/>
            <w:vAlign w:val="bottom"/>
          </w:tcPr>
          <w:p w14:paraId="6FE9AE6E" w14:textId="6D8E1880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9</w:t>
            </w:r>
          </w:p>
        </w:tc>
        <w:tc>
          <w:tcPr>
            <w:tcW w:w="1304" w:type="dxa"/>
            <w:vAlign w:val="bottom"/>
          </w:tcPr>
          <w:p w14:paraId="72D5B3F5" w14:textId="7F4EE487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0B65C3E8" w14:textId="0A3AFAE4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106</w:t>
            </w:r>
          </w:p>
        </w:tc>
        <w:tc>
          <w:tcPr>
            <w:tcW w:w="1304" w:type="dxa"/>
            <w:vAlign w:val="bottom"/>
          </w:tcPr>
          <w:p w14:paraId="5A193F2C" w14:textId="30F02F96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109</w:t>
            </w:r>
          </w:p>
        </w:tc>
        <w:tc>
          <w:tcPr>
            <w:tcW w:w="1305" w:type="dxa"/>
            <w:vAlign w:val="bottom"/>
          </w:tcPr>
          <w:p w14:paraId="1599550D" w14:textId="068C4F99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(12)</w:t>
            </w:r>
          </w:p>
        </w:tc>
        <w:tc>
          <w:tcPr>
            <w:tcW w:w="1304" w:type="dxa"/>
            <w:vAlign w:val="bottom"/>
          </w:tcPr>
          <w:p w14:paraId="366093F0" w14:textId="6AC2C7DF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32182B37" w14:textId="752C2A7D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97</w:t>
            </w:r>
          </w:p>
        </w:tc>
      </w:tr>
      <w:tr w:rsidR="00BA0DAF" w:rsidRPr="00B33603" w14:paraId="3C83CFFB" w14:textId="77777777" w:rsidTr="00EB6A96">
        <w:trPr>
          <w:trHeight w:val="182"/>
        </w:trPr>
        <w:tc>
          <w:tcPr>
            <w:tcW w:w="4195" w:type="dxa"/>
          </w:tcPr>
          <w:p w14:paraId="5365FA11" w14:textId="7A3A607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B33603">
              <w:rPr>
                <w:rFonts w:hint="cs"/>
                <w:cs/>
              </w:rPr>
              <w:t>อื่น ๆ</w:t>
            </w:r>
          </w:p>
        </w:tc>
        <w:tc>
          <w:tcPr>
            <w:tcW w:w="1304" w:type="dxa"/>
            <w:vAlign w:val="bottom"/>
          </w:tcPr>
          <w:p w14:paraId="0A373911" w14:textId="5EC3D189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109</w:t>
            </w:r>
          </w:p>
        </w:tc>
        <w:tc>
          <w:tcPr>
            <w:tcW w:w="1305" w:type="dxa"/>
            <w:vAlign w:val="bottom"/>
          </w:tcPr>
          <w:p w14:paraId="03950152" w14:textId="6289B0D9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12</w:t>
            </w:r>
          </w:p>
        </w:tc>
        <w:tc>
          <w:tcPr>
            <w:tcW w:w="1304" w:type="dxa"/>
            <w:vAlign w:val="bottom"/>
          </w:tcPr>
          <w:p w14:paraId="0660467D" w14:textId="575259E9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367CD685" w14:textId="2EBA2360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121</w:t>
            </w:r>
          </w:p>
        </w:tc>
        <w:tc>
          <w:tcPr>
            <w:tcW w:w="1304" w:type="dxa"/>
            <w:vAlign w:val="bottom"/>
          </w:tcPr>
          <w:p w14:paraId="6E3E6D20" w14:textId="1BC8E59C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82</w:t>
            </w:r>
          </w:p>
        </w:tc>
        <w:tc>
          <w:tcPr>
            <w:tcW w:w="1305" w:type="dxa"/>
            <w:vAlign w:val="bottom"/>
          </w:tcPr>
          <w:p w14:paraId="6BED6965" w14:textId="51A19591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27</w:t>
            </w:r>
          </w:p>
        </w:tc>
        <w:tc>
          <w:tcPr>
            <w:tcW w:w="1304" w:type="dxa"/>
            <w:vAlign w:val="bottom"/>
          </w:tcPr>
          <w:p w14:paraId="0DF142CD" w14:textId="285625CE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7B9C76BB" w14:textId="558957D3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109</w:t>
            </w:r>
          </w:p>
        </w:tc>
      </w:tr>
      <w:tr w:rsidR="00BA0DAF" w:rsidRPr="00B33603" w14:paraId="70D4287D" w14:textId="77777777" w:rsidTr="00EB6A96">
        <w:tc>
          <w:tcPr>
            <w:tcW w:w="4195" w:type="dxa"/>
          </w:tcPr>
          <w:p w14:paraId="27CEA754" w14:textId="3B9E1FE9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DF5FE82" w14:textId="57905079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3,037</w:t>
            </w:r>
          </w:p>
        </w:tc>
        <w:tc>
          <w:tcPr>
            <w:tcW w:w="1305" w:type="dxa"/>
            <w:vAlign w:val="bottom"/>
          </w:tcPr>
          <w:p w14:paraId="21319586" w14:textId="2BE571D6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B33603">
              <w:rPr>
                <w:b/>
                <w:bCs/>
              </w:rPr>
              <w:t>(31</w:t>
            </w:r>
            <w:r w:rsidR="005A368E" w:rsidRPr="00B33603">
              <w:rPr>
                <w:rFonts w:hint="cs"/>
                <w:b/>
                <w:bCs/>
                <w:cs/>
              </w:rPr>
              <w:t>3</w:t>
            </w:r>
            <w:r w:rsidRPr="00B33603">
              <w:rPr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0641F66C" w14:textId="3AB75BCD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2B973E50" w14:textId="14B1F713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2,72</w:t>
            </w:r>
            <w:r w:rsidR="005A368E" w:rsidRPr="00B33603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304" w:type="dxa"/>
            <w:vAlign w:val="bottom"/>
          </w:tcPr>
          <w:p w14:paraId="643E5BED" w14:textId="0A500426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2,687</w:t>
            </w:r>
          </w:p>
        </w:tc>
        <w:tc>
          <w:tcPr>
            <w:tcW w:w="1305" w:type="dxa"/>
            <w:vAlign w:val="bottom"/>
          </w:tcPr>
          <w:p w14:paraId="47597D45" w14:textId="53CD8DDA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345</w:t>
            </w:r>
          </w:p>
        </w:tc>
        <w:tc>
          <w:tcPr>
            <w:tcW w:w="1304" w:type="dxa"/>
            <w:vAlign w:val="bottom"/>
          </w:tcPr>
          <w:p w14:paraId="4F27A8AA" w14:textId="7FCBEEAB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</w:t>
            </w:r>
          </w:p>
        </w:tc>
        <w:tc>
          <w:tcPr>
            <w:tcW w:w="1305" w:type="dxa"/>
            <w:vAlign w:val="bottom"/>
          </w:tcPr>
          <w:p w14:paraId="3F7E717A" w14:textId="28F4FFA9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3,037</w:t>
            </w:r>
          </w:p>
        </w:tc>
      </w:tr>
      <w:tr w:rsidR="00EB6A96" w:rsidRPr="00B33603" w14:paraId="108ECF1C" w14:textId="77777777" w:rsidTr="00EB6A96">
        <w:trPr>
          <w:trHeight w:val="198"/>
        </w:trPr>
        <w:tc>
          <w:tcPr>
            <w:tcW w:w="4195" w:type="dxa"/>
          </w:tcPr>
          <w:p w14:paraId="16223514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395B08DF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4702D39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0E83D839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30AC790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F96DCBD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99F418F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4DA2F160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F12D553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sz w:val="18"/>
                <w:szCs w:val="18"/>
              </w:rPr>
            </w:pPr>
          </w:p>
        </w:tc>
      </w:tr>
      <w:tr w:rsidR="00EB6A96" w:rsidRPr="00B33603" w14:paraId="0D165259" w14:textId="77777777" w:rsidTr="00EB6A96">
        <w:tc>
          <w:tcPr>
            <w:tcW w:w="4195" w:type="dxa"/>
          </w:tcPr>
          <w:p w14:paraId="51AC25AF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542E9379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19DC6E30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387BEA20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04D19A6E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781E2867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800EB55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1650F5B9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AEF6584" w14:textId="77777777" w:rsidR="00FF77D5" w:rsidRPr="00B33603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BA0DAF" w:rsidRPr="00B33603" w14:paraId="374B7507" w14:textId="77777777" w:rsidTr="00EB6A96">
        <w:tc>
          <w:tcPr>
            <w:tcW w:w="4195" w:type="dxa"/>
          </w:tcPr>
          <w:p w14:paraId="2C61C832" w14:textId="48D96A23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cs/>
              </w:rPr>
              <w:t>สิทธิการใช้สินทรัพย์</w:t>
            </w:r>
          </w:p>
        </w:tc>
        <w:tc>
          <w:tcPr>
            <w:tcW w:w="1304" w:type="dxa"/>
            <w:vAlign w:val="bottom"/>
          </w:tcPr>
          <w:p w14:paraId="3E49F1EB" w14:textId="01FC0261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(1,671)</w:t>
            </w:r>
          </w:p>
        </w:tc>
        <w:tc>
          <w:tcPr>
            <w:tcW w:w="1305" w:type="dxa"/>
            <w:vAlign w:val="bottom"/>
          </w:tcPr>
          <w:p w14:paraId="35D29059" w14:textId="16F5EF7B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(75)</w:t>
            </w:r>
          </w:p>
        </w:tc>
        <w:tc>
          <w:tcPr>
            <w:tcW w:w="1304" w:type="dxa"/>
            <w:vAlign w:val="bottom"/>
          </w:tcPr>
          <w:p w14:paraId="69F88736" w14:textId="2C159195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7E681D7F" w14:textId="4640E9A5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(1,746)</w:t>
            </w:r>
          </w:p>
        </w:tc>
        <w:tc>
          <w:tcPr>
            <w:tcW w:w="1304" w:type="dxa"/>
            <w:vAlign w:val="bottom"/>
          </w:tcPr>
          <w:p w14:paraId="7B408D24" w14:textId="473CC3A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(1,887)</w:t>
            </w:r>
          </w:p>
        </w:tc>
        <w:tc>
          <w:tcPr>
            <w:tcW w:w="1305" w:type="dxa"/>
            <w:vAlign w:val="bottom"/>
          </w:tcPr>
          <w:p w14:paraId="76738F97" w14:textId="4EA661FF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216</w:t>
            </w:r>
          </w:p>
        </w:tc>
        <w:tc>
          <w:tcPr>
            <w:tcW w:w="1304" w:type="dxa"/>
            <w:vAlign w:val="bottom"/>
          </w:tcPr>
          <w:p w14:paraId="4A589B40" w14:textId="098F98D3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4448C8C8" w14:textId="7E4A834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(1,671)</w:t>
            </w:r>
          </w:p>
        </w:tc>
      </w:tr>
      <w:tr w:rsidR="00BA0DAF" w:rsidRPr="00B33603" w14:paraId="195BCE4C" w14:textId="77777777" w:rsidTr="00EB6A96">
        <w:tc>
          <w:tcPr>
            <w:tcW w:w="4195" w:type="dxa"/>
          </w:tcPr>
          <w:p w14:paraId="69E2062E" w14:textId="57C9A78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1F14074D" w14:textId="166CBD4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(2)</w:t>
            </w:r>
          </w:p>
        </w:tc>
        <w:tc>
          <w:tcPr>
            <w:tcW w:w="1305" w:type="dxa"/>
            <w:vAlign w:val="bottom"/>
          </w:tcPr>
          <w:p w14:paraId="5E68E0B9" w14:textId="2EC07DB7" w:rsidR="00BA0DAF" w:rsidRPr="00B33603" w:rsidRDefault="005A368E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rPr>
                <w:rFonts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8820B8B" w14:textId="4E11D37E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3001DABE" w14:textId="07A0AD6E" w:rsidR="00BA0DAF" w:rsidRPr="00B33603" w:rsidRDefault="001B50A5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</w:t>
            </w:r>
            <w:r w:rsidR="005A368E" w:rsidRPr="00B33603">
              <w:rPr>
                <w:rFonts w:hint="cs"/>
                <w:cs/>
              </w:rPr>
              <w:t>2</w:t>
            </w:r>
            <w:r w:rsidRPr="00B33603">
              <w:t>)</w:t>
            </w:r>
          </w:p>
        </w:tc>
        <w:tc>
          <w:tcPr>
            <w:tcW w:w="1304" w:type="dxa"/>
            <w:vAlign w:val="bottom"/>
          </w:tcPr>
          <w:p w14:paraId="52317F9E" w14:textId="3D160C4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(3)</w:t>
            </w:r>
          </w:p>
        </w:tc>
        <w:tc>
          <w:tcPr>
            <w:tcW w:w="1305" w:type="dxa"/>
            <w:vAlign w:val="bottom"/>
          </w:tcPr>
          <w:p w14:paraId="4FF9AD02" w14:textId="00300090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1</w:t>
            </w:r>
          </w:p>
        </w:tc>
        <w:tc>
          <w:tcPr>
            <w:tcW w:w="1304" w:type="dxa"/>
            <w:vAlign w:val="bottom"/>
          </w:tcPr>
          <w:p w14:paraId="386F130C" w14:textId="23E43608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183A8DBA" w14:textId="757D7C92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B33603">
              <w:t>(2)</w:t>
            </w:r>
          </w:p>
        </w:tc>
      </w:tr>
      <w:tr w:rsidR="00BA0DAF" w:rsidRPr="00B33603" w14:paraId="06A2B47B" w14:textId="77777777" w:rsidTr="00EB6A96">
        <w:tc>
          <w:tcPr>
            <w:tcW w:w="4195" w:type="dxa"/>
          </w:tcPr>
          <w:p w14:paraId="64D5553F" w14:textId="35C14B7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B33603">
              <w:rPr>
                <w:rFonts w:hint="cs"/>
                <w:cs/>
              </w:rPr>
              <w:t>อื่น</w:t>
            </w:r>
            <w:r w:rsidRPr="00B33603">
              <w:t xml:space="preserve"> </w:t>
            </w:r>
            <w:r w:rsidRPr="00B33603">
              <w:rPr>
                <w:rFonts w:hint="cs"/>
                <w:cs/>
              </w:rPr>
              <w:t>ๆ</w:t>
            </w:r>
          </w:p>
        </w:tc>
        <w:tc>
          <w:tcPr>
            <w:tcW w:w="1304" w:type="dxa"/>
            <w:vAlign w:val="bottom"/>
          </w:tcPr>
          <w:p w14:paraId="67344B91" w14:textId="3EA74990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(37)</w:t>
            </w:r>
          </w:p>
        </w:tc>
        <w:tc>
          <w:tcPr>
            <w:tcW w:w="1305" w:type="dxa"/>
            <w:vAlign w:val="bottom"/>
          </w:tcPr>
          <w:p w14:paraId="5C43F947" w14:textId="1E72AE93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73</w:t>
            </w:r>
          </w:p>
        </w:tc>
        <w:tc>
          <w:tcPr>
            <w:tcW w:w="1304" w:type="dxa"/>
            <w:vAlign w:val="bottom"/>
          </w:tcPr>
          <w:p w14:paraId="36BEFF72" w14:textId="309FEF4E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1</w:t>
            </w:r>
          </w:p>
        </w:tc>
        <w:tc>
          <w:tcPr>
            <w:tcW w:w="1305" w:type="dxa"/>
            <w:vAlign w:val="bottom"/>
          </w:tcPr>
          <w:p w14:paraId="585A8C68" w14:textId="29571AD5" w:rsidR="00BA0DAF" w:rsidRPr="00B33603" w:rsidRDefault="001B50A5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37</w:t>
            </w:r>
          </w:p>
        </w:tc>
        <w:tc>
          <w:tcPr>
            <w:tcW w:w="1304" w:type="dxa"/>
            <w:vAlign w:val="bottom"/>
          </w:tcPr>
          <w:p w14:paraId="24C96360" w14:textId="092F383F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B33603">
              <w:t>8</w:t>
            </w:r>
          </w:p>
        </w:tc>
        <w:tc>
          <w:tcPr>
            <w:tcW w:w="1305" w:type="dxa"/>
            <w:vAlign w:val="bottom"/>
          </w:tcPr>
          <w:p w14:paraId="5CF61B70" w14:textId="167B66DD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B33603">
              <w:t>(45)</w:t>
            </w:r>
          </w:p>
        </w:tc>
        <w:tc>
          <w:tcPr>
            <w:tcW w:w="1304" w:type="dxa"/>
            <w:vAlign w:val="bottom"/>
          </w:tcPr>
          <w:p w14:paraId="68876F0D" w14:textId="25F72BA1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cs/>
              </w:rPr>
            </w:pPr>
            <w:r w:rsidRPr="00B33603">
              <w:t>-</w:t>
            </w:r>
          </w:p>
        </w:tc>
        <w:tc>
          <w:tcPr>
            <w:tcW w:w="1305" w:type="dxa"/>
            <w:vAlign w:val="bottom"/>
          </w:tcPr>
          <w:p w14:paraId="2EBC3DFC" w14:textId="528E0788" w:rsidR="00BA0DAF" w:rsidRPr="00B33603" w:rsidRDefault="00BA0DAF" w:rsidP="00BA0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cs/>
              </w:rPr>
            </w:pPr>
            <w:r w:rsidRPr="00B33603">
              <w:t>(37)</w:t>
            </w:r>
          </w:p>
        </w:tc>
      </w:tr>
      <w:tr w:rsidR="00BA0DAF" w:rsidRPr="00B33603" w14:paraId="15272A62" w14:textId="77777777" w:rsidTr="00EB6A96">
        <w:trPr>
          <w:trHeight w:val="327"/>
        </w:trPr>
        <w:tc>
          <w:tcPr>
            <w:tcW w:w="4195" w:type="dxa"/>
          </w:tcPr>
          <w:p w14:paraId="2AF2948C" w14:textId="4C91E934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7398BBD" w14:textId="3D0906A0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(1,710)</w:t>
            </w:r>
          </w:p>
        </w:tc>
        <w:tc>
          <w:tcPr>
            <w:tcW w:w="1305" w:type="dxa"/>
            <w:vAlign w:val="bottom"/>
          </w:tcPr>
          <w:p w14:paraId="35B29313" w14:textId="593E8E47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</w:t>
            </w:r>
            <w:r w:rsidR="005A368E" w:rsidRPr="00B33603">
              <w:rPr>
                <w:rFonts w:hint="cs"/>
                <w:b/>
                <w:bCs/>
                <w:cs/>
              </w:rPr>
              <w:t>2</w:t>
            </w:r>
            <w:r w:rsidRPr="00B33603">
              <w:rPr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1EC10956" w14:textId="529D7249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</w:t>
            </w:r>
          </w:p>
        </w:tc>
        <w:tc>
          <w:tcPr>
            <w:tcW w:w="1305" w:type="dxa"/>
            <w:vAlign w:val="bottom"/>
          </w:tcPr>
          <w:p w14:paraId="6E8FDC04" w14:textId="7A5039D2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(1,71</w:t>
            </w:r>
            <w:r w:rsidR="005A368E" w:rsidRPr="00B33603">
              <w:rPr>
                <w:rFonts w:hint="cs"/>
                <w:b/>
                <w:bCs/>
                <w:cs/>
              </w:rPr>
              <w:t>1</w:t>
            </w:r>
            <w:r w:rsidRPr="00B33603">
              <w:rPr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1FF87300" w14:textId="4DF1CA05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(1,882)</w:t>
            </w:r>
          </w:p>
        </w:tc>
        <w:tc>
          <w:tcPr>
            <w:tcW w:w="1305" w:type="dxa"/>
            <w:vAlign w:val="bottom"/>
          </w:tcPr>
          <w:p w14:paraId="1960900F" w14:textId="5EA3AF41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172</w:t>
            </w:r>
          </w:p>
        </w:tc>
        <w:tc>
          <w:tcPr>
            <w:tcW w:w="1304" w:type="dxa"/>
            <w:vAlign w:val="bottom"/>
          </w:tcPr>
          <w:p w14:paraId="288346C0" w14:textId="060CA374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4F3DE92C" w14:textId="1BEC2CA9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(1,710)</w:t>
            </w:r>
          </w:p>
        </w:tc>
      </w:tr>
      <w:tr w:rsidR="00BA0DAF" w:rsidRPr="00B33603" w14:paraId="61255A48" w14:textId="77777777" w:rsidTr="00EB6A96">
        <w:tc>
          <w:tcPr>
            <w:tcW w:w="4195" w:type="dxa"/>
          </w:tcPr>
          <w:p w14:paraId="1A91AC93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61963501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A7C4AA4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6D486944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0DFB40EE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AF69B3C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61AE5683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839DA65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E7C49BA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BA0DAF" w:rsidRPr="00B33603" w14:paraId="31A7952C" w14:textId="77777777" w:rsidTr="00EB6A96">
        <w:tc>
          <w:tcPr>
            <w:tcW w:w="4195" w:type="dxa"/>
          </w:tcPr>
          <w:p w14:paraId="710563B4" w14:textId="77777777" w:rsidR="00BA0DAF" w:rsidRPr="00B33603" w:rsidRDefault="00BA0DAF" w:rsidP="00B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</w:rPr>
            </w:pPr>
            <w:r w:rsidRPr="00B33603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76CEF1A4" w14:textId="7B8B3361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1,327</w:t>
            </w:r>
          </w:p>
        </w:tc>
        <w:tc>
          <w:tcPr>
            <w:tcW w:w="1305" w:type="dxa"/>
            <w:vAlign w:val="bottom"/>
          </w:tcPr>
          <w:p w14:paraId="7C190727" w14:textId="656804CE" w:rsidR="00BA0DAF" w:rsidRPr="00B33603" w:rsidRDefault="00157A5A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(315)</w:t>
            </w:r>
          </w:p>
        </w:tc>
        <w:tc>
          <w:tcPr>
            <w:tcW w:w="1304" w:type="dxa"/>
            <w:vAlign w:val="bottom"/>
          </w:tcPr>
          <w:p w14:paraId="673456A1" w14:textId="7D364657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</w:t>
            </w:r>
          </w:p>
        </w:tc>
        <w:tc>
          <w:tcPr>
            <w:tcW w:w="1305" w:type="dxa"/>
            <w:vAlign w:val="bottom"/>
          </w:tcPr>
          <w:p w14:paraId="5DEC5B3E" w14:textId="374F0561" w:rsidR="00BA0DAF" w:rsidRPr="00B33603" w:rsidRDefault="001B50A5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1,013</w:t>
            </w:r>
          </w:p>
        </w:tc>
        <w:tc>
          <w:tcPr>
            <w:tcW w:w="1304" w:type="dxa"/>
            <w:vAlign w:val="bottom"/>
          </w:tcPr>
          <w:p w14:paraId="4F7543EC" w14:textId="3D3C8F1C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805</w:t>
            </w:r>
          </w:p>
        </w:tc>
        <w:tc>
          <w:tcPr>
            <w:tcW w:w="1305" w:type="dxa"/>
            <w:vAlign w:val="bottom"/>
          </w:tcPr>
          <w:p w14:paraId="60BB8BE0" w14:textId="73D26000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517</w:t>
            </w:r>
          </w:p>
        </w:tc>
        <w:tc>
          <w:tcPr>
            <w:tcW w:w="1304" w:type="dxa"/>
            <w:vAlign w:val="bottom"/>
          </w:tcPr>
          <w:p w14:paraId="15F1F3BC" w14:textId="3B3A5AE6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5</w:t>
            </w:r>
          </w:p>
        </w:tc>
        <w:tc>
          <w:tcPr>
            <w:tcW w:w="1305" w:type="dxa"/>
            <w:vAlign w:val="bottom"/>
          </w:tcPr>
          <w:p w14:paraId="7E202139" w14:textId="3E58570F" w:rsidR="00BA0DAF" w:rsidRPr="00B33603" w:rsidRDefault="00BA0DAF" w:rsidP="00BA0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</w:rPr>
              <w:t>1,327</w:t>
            </w:r>
          </w:p>
        </w:tc>
      </w:tr>
    </w:tbl>
    <w:p w14:paraId="10DDF0CB" w14:textId="19EADED5" w:rsidR="00217C3C" w:rsidRPr="00B33603" w:rsidRDefault="00217C3C" w:rsidP="009A0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217C3C" w:rsidRPr="00B33603" w:rsidSect="00B86C44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17664BA" w14:textId="16B2E150" w:rsidR="005A5AAF" w:rsidRPr="00B33603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3360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252551D0" w14:textId="77777777" w:rsidR="007D7385" w:rsidRPr="00B33603" w:rsidRDefault="007D7385" w:rsidP="00735B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67" w:hanging="27"/>
        <w:rPr>
          <w:rFonts w:ascii="Angsana New" w:hAnsi="Angsana New"/>
          <w:sz w:val="24"/>
          <w:szCs w:val="24"/>
        </w:rPr>
      </w:pPr>
    </w:p>
    <w:tbl>
      <w:tblPr>
        <w:tblW w:w="961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12"/>
        <w:gridCol w:w="1275"/>
        <w:gridCol w:w="1276"/>
        <w:gridCol w:w="1276"/>
        <w:gridCol w:w="1276"/>
      </w:tblGrid>
      <w:tr w:rsidR="00552AFC" w:rsidRPr="00B33603" w14:paraId="05B11885" w14:textId="77777777" w:rsidTr="00735BF9">
        <w:trPr>
          <w:tblHeader/>
        </w:trPr>
        <w:tc>
          <w:tcPr>
            <w:tcW w:w="4512" w:type="dxa"/>
          </w:tcPr>
          <w:p w14:paraId="00FF5945" w14:textId="77777777" w:rsidR="00552AFC" w:rsidRPr="00B33603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1" w:type="dxa"/>
            <w:gridSpan w:val="2"/>
          </w:tcPr>
          <w:p w14:paraId="5F106F47" w14:textId="77777777" w:rsidR="00552AFC" w:rsidRPr="00B33603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489CE03" w14:textId="77777777" w:rsidR="00552AFC" w:rsidRPr="00B33603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30A9" w:rsidRPr="00B33603" w14:paraId="2680DC2B" w14:textId="77777777" w:rsidTr="00735BF9">
        <w:trPr>
          <w:tblHeader/>
        </w:trPr>
        <w:tc>
          <w:tcPr>
            <w:tcW w:w="4512" w:type="dxa"/>
          </w:tcPr>
          <w:p w14:paraId="7606481B" w14:textId="77777777" w:rsidR="007E30A9" w:rsidRPr="00B33603" w:rsidRDefault="007E30A9" w:rsidP="007E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A0930F0" w14:textId="7444F82C" w:rsidR="007E30A9" w:rsidRPr="00B33603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75F" w:rsidRPr="00B336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DA74E36" w14:textId="12BCA455" w:rsidR="007E30A9" w:rsidRPr="00B33603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75F" w:rsidRPr="00B336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6706475" w14:textId="111A8961" w:rsidR="007E30A9" w:rsidRPr="00B33603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75F" w:rsidRPr="00B336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0CA9346" w14:textId="3DF4D85D" w:rsidR="007E30A9" w:rsidRPr="00B33603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575F" w:rsidRPr="00B336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76A83" w:rsidRPr="00B33603" w14:paraId="3DF8B1A7" w14:textId="77777777" w:rsidTr="00735BF9">
        <w:trPr>
          <w:tblHeader/>
        </w:trPr>
        <w:tc>
          <w:tcPr>
            <w:tcW w:w="4512" w:type="dxa"/>
          </w:tcPr>
          <w:p w14:paraId="604F18B1" w14:textId="77777777" w:rsidR="00676A83" w:rsidRPr="00B33603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03" w:type="dxa"/>
            <w:gridSpan w:val="4"/>
          </w:tcPr>
          <w:p w14:paraId="557328FF" w14:textId="067AE34A" w:rsidR="00676A83" w:rsidRPr="00B33603" w:rsidRDefault="007650E6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3360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B3360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C575F" w:rsidRPr="00B33603" w14:paraId="2F9E1FEE" w14:textId="77777777" w:rsidTr="00735BF9">
        <w:tc>
          <w:tcPr>
            <w:tcW w:w="4512" w:type="dxa"/>
          </w:tcPr>
          <w:p w14:paraId="08C4268B" w14:textId="3BD4DCF1" w:rsidR="001C575F" w:rsidRPr="00B33603" w:rsidRDefault="001C575F" w:rsidP="001C5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75" w:type="dxa"/>
            <w:vAlign w:val="bottom"/>
          </w:tcPr>
          <w:p w14:paraId="680751EC" w14:textId="6B81F388" w:rsidR="001C575F" w:rsidRPr="00B33603" w:rsidRDefault="00EE3D17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2,880</w:t>
            </w:r>
          </w:p>
        </w:tc>
        <w:tc>
          <w:tcPr>
            <w:tcW w:w="1276" w:type="dxa"/>
            <w:vAlign w:val="bottom"/>
          </w:tcPr>
          <w:p w14:paraId="7BDECA1C" w14:textId="474B451D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2,184</w:t>
            </w:r>
          </w:p>
        </w:tc>
        <w:tc>
          <w:tcPr>
            <w:tcW w:w="1276" w:type="dxa"/>
            <w:vAlign w:val="bottom"/>
          </w:tcPr>
          <w:p w14:paraId="2CFC8C49" w14:textId="72352140" w:rsidR="001C575F" w:rsidRPr="00B33603" w:rsidRDefault="00EE3D17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2,039</w:t>
            </w:r>
          </w:p>
        </w:tc>
        <w:tc>
          <w:tcPr>
            <w:tcW w:w="1276" w:type="dxa"/>
            <w:vAlign w:val="bottom"/>
          </w:tcPr>
          <w:p w14:paraId="6F9E8696" w14:textId="0E9C1E72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1,721</w:t>
            </w:r>
          </w:p>
        </w:tc>
      </w:tr>
      <w:tr w:rsidR="001C575F" w:rsidRPr="00B33603" w14:paraId="2AD115D0" w14:textId="77777777" w:rsidTr="00735BF9">
        <w:tc>
          <w:tcPr>
            <w:tcW w:w="4512" w:type="dxa"/>
          </w:tcPr>
          <w:p w14:paraId="75681EFD" w14:textId="77777777" w:rsidR="001C575F" w:rsidRPr="00B33603" w:rsidRDefault="001C575F" w:rsidP="001C5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right="-45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36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ดอกเบี้ยจ่ายสะสมสำหรับปีของหุ้นกู้</w:t>
            </w:r>
          </w:p>
          <w:p w14:paraId="6EDB1521" w14:textId="2781AF9E" w:rsidR="001C575F" w:rsidRPr="00B33603" w:rsidRDefault="001C575F" w:rsidP="001C5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3603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275" w:type="dxa"/>
            <w:vAlign w:val="bottom"/>
          </w:tcPr>
          <w:p w14:paraId="65C6761E" w14:textId="5A667DB1" w:rsidR="001C575F" w:rsidRPr="00B33603" w:rsidRDefault="00E07532" w:rsidP="001C575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9AE42BB" w14:textId="06BEF54E" w:rsidR="001C575F" w:rsidRPr="00B33603" w:rsidRDefault="001C575F" w:rsidP="001C575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(400)</w:t>
            </w:r>
          </w:p>
        </w:tc>
        <w:tc>
          <w:tcPr>
            <w:tcW w:w="1276" w:type="dxa"/>
            <w:vAlign w:val="bottom"/>
          </w:tcPr>
          <w:p w14:paraId="7D42ADA3" w14:textId="1AF215DB" w:rsidR="001C575F" w:rsidRPr="00B33603" w:rsidRDefault="00E07532" w:rsidP="001C575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020C3EC7" w14:textId="7E58C7C3" w:rsidR="001C575F" w:rsidRPr="00B33603" w:rsidRDefault="001C575F" w:rsidP="001C575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(400)</w:t>
            </w:r>
          </w:p>
        </w:tc>
      </w:tr>
      <w:tr w:rsidR="001C575F" w:rsidRPr="00B33603" w14:paraId="1EC07945" w14:textId="77777777" w:rsidTr="00735BF9">
        <w:tc>
          <w:tcPr>
            <w:tcW w:w="4512" w:type="dxa"/>
          </w:tcPr>
          <w:p w14:paraId="7D925187" w14:textId="28A099B3" w:rsidR="001C575F" w:rsidRPr="00B33603" w:rsidRDefault="001C575F" w:rsidP="001C5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75" w:type="dxa"/>
            <w:vAlign w:val="bottom"/>
          </w:tcPr>
          <w:p w14:paraId="714EA206" w14:textId="67EF9223" w:rsidR="001C575F" w:rsidRPr="00B33603" w:rsidRDefault="00090008" w:rsidP="001C57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8F3CB3" w:rsidRPr="00B33603">
              <w:rPr>
                <w:rFonts w:asciiTheme="majorBidi" w:hAnsiTheme="majorBidi" w:cstheme="majorBidi"/>
                <w:b/>
                <w:bCs/>
              </w:rPr>
              <w:t>2,880</w:t>
            </w:r>
          </w:p>
        </w:tc>
        <w:tc>
          <w:tcPr>
            <w:tcW w:w="1276" w:type="dxa"/>
            <w:vAlign w:val="bottom"/>
          </w:tcPr>
          <w:p w14:paraId="70AAB54A" w14:textId="6BDEFBFE" w:rsidR="001C575F" w:rsidRPr="00B33603" w:rsidRDefault="008F3CB3" w:rsidP="001C57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1,784</w:t>
            </w:r>
          </w:p>
        </w:tc>
        <w:tc>
          <w:tcPr>
            <w:tcW w:w="1276" w:type="dxa"/>
            <w:vAlign w:val="bottom"/>
          </w:tcPr>
          <w:p w14:paraId="5FF9D47D" w14:textId="052F3C43" w:rsidR="001C575F" w:rsidRPr="00B33603" w:rsidRDefault="008F3CB3" w:rsidP="001C57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2,039</w:t>
            </w:r>
          </w:p>
        </w:tc>
        <w:tc>
          <w:tcPr>
            <w:tcW w:w="1276" w:type="dxa"/>
            <w:vAlign w:val="bottom"/>
          </w:tcPr>
          <w:p w14:paraId="0E599BF3" w14:textId="75E4C6E1" w:rsidR="001C575F" w:rsidRPr="00B33603" w:rsidRDefault="001C575F" w:rsidP="001C57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1,321</w:t>
            </w:r>
          </w:p>
        </w:tc>
      </w:tr>
      <w:tr w:rsidR="001C575F" w:rsidRPr="00B33603" w14:paraId="0E66BF44" w14:textId="77777777" w:rsidTr="00735BF9">
        <w:tc>
          <w:tcPr>
            <w:tcW w:w="4512" w:type="dxa"/>
          </w:tcPr>
          <w:p w14:paraId="603BB59E" w14:textId="3E446AB5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bottom"/>
          </w:tcPr>
          <w:p w14:paraId="6DB3452A" w14:textId="45613BEA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1714323" w14:textId="17D79AFB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1295854" w14:textId="2BA5EF3C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A2E5459" w14:textId="5A5C8D4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104A76" w:rsidRPr="00B33603" w14:paraId="50FA6DC0" w14:textId="77777777" w:rsidTr="00735BF9">
        <w:tc>
          <w:tcPr>
            <w:tcW w:w="4512" w:type="dxa"/>
          </w:tcPr>
          <w:p w14:paraId="440802BF" w14:textId="7234DA28" w:rsidR="00104A76" w:rsidRPr="00B33603" w:rsidRDefault="00104A76" w:rsidP="00104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025E345B" w14:textId="06AE9272" w:rsidR="00104A76" w:rsidRPr="00B33603" w:rsidRDefault="00104A76" w:rsidP="0010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30B27CD" w14:textId="173C7DB0" w:rsidR="00104A76" w:rsidRPr="00B33603" w:rsidRDefault="00104A76" w:rsidP="0010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E02CBC7" w14:textId="5DE78DEC" w:rsidR="00104A76" w:rsidRPr="00B33603" w:rsidRDefault="00104A76" w:rsidP="0010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C5055DB" w14:textId="60C0C236" w:rsidR="00104A76" w:rsidRPr="00B33603" w:rsidRDefault="00104A76" w:rsidP="0010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4458B" w:rsidRPr="00B33603" w14:paraId="75E4D333" w14:textId="77777777" w:rsidTr="00735BF9">
        <w:tc>
          <w:tcPr>
            <w:tcW w:w="4512" w:type="dxa"/>
          </w:tcPr>
          <w:p w14:paraId="65144B0A" w14:textId="78939105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75" w:type="dxa"/>
            <w:vAlign w:val="bottom"/>
          </w:tcPr>
          <w:p w14:paraId="568FB1CC" w14:textId="77777777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1A4BFEA" w14:textId="77777777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86367ED" w14:textId="77777777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896A27F" w14:textId="77777777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4458B" w:rsidRPr="00B33603" w14:paraId="57D6FB03" w14:textId="77777777">
        <w:tc>
          <w:tcPr>
            <w:tcW w:w="4512" w:type="dxa"/>
            <w:vAlign w:val="bottom"/>
          </w:tcPr>
          <w:p w14:paraId="0FA28066" w14:textId="502F5FAE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</w:t>
            </w: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B336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  <w:vAlign w:val="bottom"/>
          </w:tcPr>
          <w:p w14:paraId="68247F3A" w14:textId="6F57265D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1</w:t>
            </w:r>
            <w:r w:rsidRPr="00B33603">
              <w:rPr>
                <w:rFonts w:asciiTheme="majorBidi" w:hAnsiTheme="majorBidi" w:cstheme="majorBidi"/>
              </w:rPr>
              <w:t>,377</w:t>
            </w:r>
          </w:p>
        </w:tc>
        <w:tc>
          <w:tcPr>
            <w:tcW w:w="1276" w:type="dxa"/>
            <w:vAlign w:val="bottom"/>
          </w:tcPr>
          <w:p w14:paraId="5B31BA6C" w14:textId="13151719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1</w:t>
            </w:r>
            <w:r w:rsidRPr="00B33603">
              <w:rPr>
                <w:rFonts w:asciiTheme="majorBidi" w:hAnsiTheme="majorBidi" w:cstheme="majorBidi"/>
              </w:rPr>
              <w:t>,377</w:t>
            </w:r>
          </w:p>
        </w:tc>
        <w:tc>
          <w:tcPr>
            <w:tcW w:w="1276" w:type="dxa"/>
            <w:vAlign w:val="bottom"/>
          </w:tcPr>
          <w:p w14:paraId="1DC99FB9" w14:textId="4A760EEF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1</w:t>
            </w:r>
            <w:r w:rsidRPr="00B33603">
              <w:rPr>
                <w:rFonts w:asciiTheme="majorBidi" w:hAnsiTheme="majorBidi" w:cstheme="majorBidi"/>
              </w:rPr>
              <w:t>,377</w:t>
            </w:r>
          </w:p>
        </w:tc>
        <w:tc>
          <w:tcPr>
            <w:tcW w:w="1276" w:type="dxa"/>
            <w:vAlign w:val="bottom"/>
          </w:tcPr>
          <w:p w14:paraId="5B01318E" w14:textId="19C23F68" w:rsidR="0064458B" w:rsidRPr="00B33603" w:rsidRDefault="0064458B" w:rsidP="00644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1</w:t>
            </w:r>
            <w:r w:rsidRPr="00B33603">
              <w:rPr>
                <w:rFonts w:asciiTheme="majorBidi" w:hAnsiTheme="majorBidi" w:cstheme="majorBidi"/>
              </w:rPr>
              <w:t>,377</w:t>
            </w:r>
          </w:p>
        </w:tc>
      </w:tr>
      <w:tr w:rsidR="0064458B" w:rsidRPr="00B33603" w14:paraId="6806D71A" w14:textId="77777777" w:rsidTr="00735BF9">
        <w:tc>
          <w:tcPr>
            <w:tcW w:w="4512" w:type="dxa"/>
          </w:tcPr>
          <w:p w14:paraId="12870DF3" w14:textId="75DEBF43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</w:t>
            </w:r>
            <w:r w:rsidRPr="00B33603">
              <w:rPr>
                <w:rFonts w:asciiTheme="majorBidi" w:hAnsiTheme="majorBidi"/>
                <w:sz w:val="30"/>
                <w:szCs w:val="30"/>
                <w:cs/>
              </w:rPr>
              <w:t>เพิ่มหุ้นสามัญ</w:t>
            </w:r>
          </w:p>
        </w:tc>
        <w:tc>
          <w:tcPr>
            <w:tcW w:w="1275" w:type="dxa"/>
            <w:vAlign w:val="bottom"/>
          </w:tcPr>
          <w:p w14:paraId="622ECF69" w14:textId="59D8ADCF" w:rsidR="0064458B" w:rsidRPr="00B33603" w:rsidRDefault="0064458B" w:rsidP="00644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38D7C876" w14:textId="796FA954" w:rsidR="0064458B" w:rsidRPr="00B33603" w:rsidRDefault="0064458B" w:rsidP="00644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9321E20" w14:textId="6890C23A" w:rsidR="0064458B" w:rsidRPr="00B33603" w:rsidRDefault="0064458B" w:rsidP="00644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22BA8180" w14:textId="4C072DD4" w:rsidR="0064458B" w:rsidRPr="00B33603" w:rsidRDefault="0064458B" w:rsidP="00644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</w:tr>
      <w:tr w:rsidR="0064458B" w:rsidRPr="00B33603" w14:paraId="28970047" w14:textId="77777777" w:rsidTr="00735BF9">
        <w:tc>
          <w:tcPr>
            <w:tcW w:w="4512" w:type="dxa"/>
          </w:tcPr>
          <w:p w14:paraId="19C5793C" w14:textId="70C5D5EB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1" w:right="-45" w:hanging="311"/>
              <w:rPr>
                <w:rFonts w:asciiTheme="majorBidi" w:hAnsi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B3360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33603">
              <w:rPr>
                <w:rFonts w:asciiTheme="majorBidi" w:hAnsiTheme="majorBidi"/>
                <w:sz w:val="30"/>
                <w:szCs w:val="30"/>
              </w:rPr>
              <w:br/>
            </w:r>
            <w:r w:rsidRPr="00B33603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B336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5" w:type="dxa"/>
            <w:vAlign w:val="bottom"/>
          </w:tcPr>
          <w:p w14:paraId="47C8B841" w14:textId="49BD82AB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1,383</w:t>
            </w:r>
          </w:p>
        </w:tc>
        <w:tc>
          <w:tcPr>
            <w:tcW w:w="1276" w:type="dxa"/>
            <w:vAlign w:val="bottom"/>
          </w:tcPr>
          <w:p w14:paraId="7A517E0F" w14:textId="064ABC5B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76" w:type="dxa"/>
            <w:vAlign w:val="bottom"/>
          </w:tcPr>
          <w:p w14:paraId="235E0D99" w14:textId="7C28A78D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1,383</w:t>
            </w:r>
          </w:p>
        </w:tc>
        <w:tc>
          <w:tcPr>
            <w:tcW w:w="1276" w:type="dxa"/>
            <w:vAlign w:val="bottom"/>
          </w:tcPr>
          <w:p w14:paraId="6A3C5BB4" w14:textId="3EB0CAC7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</w:tr>
      <w:tr w:rsidR="0064458B" w:rsidRPr="00B33603" w14:paraId="503AA844" w14:textId="77777777" w:rsidTr="00735BF9">
        <w:tc>
          <w:tcPr>
            <w:tcW w:w="4512" w:type="dxa"/>
          </w:tcPr>
          <w:p w14:paraId="22445FE2" w14:textId="77777777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41F22BD" w14:textId="77777777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9848AFF" w14:textId="77777777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CD52669" w14:textId="77777777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2F78CF" w14:textId="77777777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4458B" w:rsidRPr="00B33603" w14:paraId="5AD1439D" w14:textId="77777777" w:rsidTr="00735BF9">
        <w:tc>
          <w:tcPr>
            <w:tcW w:w="4512" w:type="dxa"/>
            <w:vAlign w:val="bottom"/>
          </w:tcPr>
          <w:p w14:paraId="16C43A85" w14:textId="3CE94A90" w:rsidR="0064458B" w:rsidRPr="00B33603" w:rsidRDefault="0064458B" w:rsidP="0064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Align w:val="bottom"/>
          </w:tcPr>
          <w:p w14:paraId="0105B73E" w14:textId="0509ECA5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cs/>
              </w:rPr>
              <w:t>2.08</w:t>
            </w:r>
          </w:p>
        </w:tc>
        <w:tc>
          <w:tcPr>
            <w:tcW w:w="1276" w:type="dxa"/>
            <w:vAlign w:val="bottom"/>
          </w:tcPr>
          <w:p w14:paraId="53537E78" w14:textId="0C0F52CD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1.30</w:t>
            </w:r>
          </w:p>
        </w:tc>
        <w:tc>
          <w:tcPr>
            <w:tcW w:w="1276" w:type="dxa"/>
            <w:vAlign w:val="bottom"/>
          </w:tcPr>
          <w:p w14:paraId="45279D3B" w14:textId="4164FDB9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cs/>
              </w:rPr>
              <w:t>1.47</w:t>
            </w:r>
          </w:p>
        </w:tc>
        <w:tc>
          <w:tcPr>
            <w:tcW w:w="1276" w:type="dxa"/>
            <w:vAlign w:val="bottom"/>
          </w:tcPr>
          <w:p w14:paraId="1BC7CB5C" w14:textId="169063F3" w:rsidR="0064458B" w:rsidRPr="00B33603" w:rsidRDefault="0064458B" w:rsidP="00644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0.96</w:t>
            </w:r>
          </w:p>
        </w:tc>
      </w:tr>
    </w:tbl>
    <w:p w14:paraId="05F048CD" w14:textId="0C038774" w:rsidR="009E40CD" w:rsidRPr="00B33603" w:rsidRDefault="009E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0D555BFB" w14:textId="254D9FE8" w:rsidR="00223349" w:rsidRPr="00B33603" w:rsidRDefault="004762B0" w:rsidP="00A270F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2DFC3C8F" w14:textId="041736AE" w:rsidR="0000305B" w:rsidRPr="00B33603" w:rsidRDefault="0000305B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24"/>
          <w:szCs w:val="24"/>
          <w:rtl/>
          <w:cs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477"/>
        <w:gridCol w:w="1478"/>
      </w:tblGrid>
      <w:tr w:rsidR="00C448E6" w:rsidRPr="00B33603" w14:paraId="1E143343" w14:textId="77777777" w:rsidTr="00426C65">
        <w:trPr>
          <w:tblHeader/>
        </w:trPr>
        <w:tc>
          <w:tcPr>
            <w:tcW w:w="3150" w:type="dxa"/>
            <w:vAlign w:val="bottom"/>
          </w:tcPr>
          <w:p w14:paraId="56687643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vAlign w:val="bottom"/>
          </w:tcPr>
          <w:p w14:paraId="008DCB79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vAlign w:val="bottom"/>
          </w:tcPr>
          <w:p w14:paraId="5AC3A058" w14:textId="63549853" w:rsidR="00C448E6" w:rsidRPr="00B33603" w:rsidRDefault="000C0650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กำหนด</w:t>
            </w:r>
            <w:r w:rsidR="00C448E6" w:rsidRPr="00B33603">
              <w:rPr>
                <w:rFonts w:hint="cs"/>
                <w:b/>
                <w:bCs/>
                <w:cs/>
              </w:rPr>
              <w:t>จ่าย</w:t>
            </w:r>
          </w:p>
        </w:tc>
        <w:tc>
          <w:tcPr>
            <w:tcW w:w="1477" w:type="dxa"/>
            <w:vAlign w:val="bottom"/>
          </w:tcPr>
          <w:p w14:paraId="6586DB1B" w14:textId="18E459FA" w:rsidR="00C448E6" w:rsidRPr="00B33603" w:rsidRDefault="00C448E6" w:rsidP="0003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อัตราต่อหุ้น</w:t>
            </w:r>
          </w:p>
        </w:tc>
        <w:tc>
          <w:tcPr>
            <w:tcW w:w="1478" w:type="dxa"/>
            <w:vAlign w:val="bottom"/>
          </w:tcPr>
          <w:p w14:paraId="0190763A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cs/>
              </w:rPr>
              <w:t>จำนวนเงิน</w:t>
            </w:r>
          </w:p>
        </w:tc>
      </w:tr>
      <w:tr w:rsidR="00C448E6" w:rsidRPr="00B33603" w14:paraId="50A6807E" w14:textId="77777777" w:rsidTr="00426C65">
        <w:trPr>
          <w:tblHeader/>
        </w:trPr>
        <w:tc>
          <w:tcPr>
            <w:tcW w:w="3150" w:type="dxa"/>
          </w:tcPr>
          <w:p w14:paraId="07FF60EB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ADD3B1F" w14:textId="77777777" w:rsidR="00C448E6" w:rsidRPr="00B33603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7" w:type="dxa"/>
          </w:tcPr>
          <w:p w14:paraId="6431D5F9" w14:textId="77777777" w:rsidR="00C448E6" w:rsidRPr="00B33603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78" w:type="dxa"/>
          </w:tcPr>
          <w:p w14:paraId="66EA96C2" w14:textId="77777777" w:rsidR="00C448E6" w:rsidRPr="00B33603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36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192A" w:rsidRPr="00B33603" w14:paraId="5A8867E0" w14:textId="77777777" w:rsidTr="00426C65">
        <w:tc>
          <w:tcPr>
            <w:tcW w:w="3150" w:type="dxa"/>
          </w:tcPr>
          <w:p w14:paraId="1E9C50D2" w14:textId="1052FF48" w:rsidR="00F9192A" w:rsidRPr="00B33603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1C575F"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755" w:type="dxa"/>
          </w:tcPr>
          <w:p w14:paraId="6DD5431B" w14:textId="77777777" w:rsidR="00F9192A" w:rsidRPr="00B33603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F9192A" w:rsidRPr="00B33603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190B70D" w14:textId="77777777" w:rsidR="00F9192A" w:rsidRPr="00B33603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7CB3A4D" w14:textId="77777777" w:rsidR="00F9192A" w:rsidRPr="00B33603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1C575F" w:rsidRPr="00B33603" w14:paraId="18BBC861" w14:textId="77777777">
        <w:tc>
          <w:tcPr>
            <w:tcW w:w="3150" w:type="dxa"/>
          </w:tcPr>
          <w:p w14:paraId="538D930E" w14:textId="4D3CBD9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B33603">
              <w:rPr>
                <w:cs/>
              </w:rPr>
              <w:t>เงินปันผล</w:t>
            </w:r>
            <w:r w:rsidRPr="00B33603">
              <w:rPr>
                <w:rFonts w:hint="cs"/>
                <w:cs/>
              </w:rPr>
              <w:t>ประจำปี</w:t>
            </w:r>
            <w:r w:rsidRPr="00B33603">
              <w:rPr>
                <w:cs/>
              </w:rPr>
              <w:t xml:space="preserve"> </w:t>
            </w:r>
            <w:r w:rsidRPr="00B33603">
              <w:t>256</w:t>
            </w:r>
            <w:r w:rsidRPr="00B33603">
              <w:rPr>
                <w:rFonts w:hint="cs"/>
                <w:cs/>
              </w:rPr>
              <w:t>7</w:t>
            </w:r>
          </w:p>
        </w:tc>
        <w:tc>
          <w:tcPr>
            <w:tcW w:w="1755" w:type="dxa"/>
          </w:tcPr>
          <w:p w14:paraId="794F68D5" w14:textId="67A62BE4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11 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B3360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55" w:type="dxa"/>
          </w:tcPr>
          <w:p w14:paraId="7675B108" w14:textId="1F002FA2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24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B3360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7" w:type="dxa"/>
          </w:tcPr>
          <w:p w14:paraId="1C157146" w14:textId="7CD9D6B9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B33603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478" w:type="dxa"/>
          </w:tcPr>
          <w:p w14:paraId="7DA75D86" w14:textId="057C4A51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</w:pPr>
            <w:r w:rsidRPr="00B33603">
              <w:rPr>
                <w:rFonts w:asciiTheme="majorBidi" w:hAnsiTheme="majorBidi" w:cstheme="majorBidi"/>
              </w:rPr>
              <w:t>1,445</w:t>
            </w:r>
          </w:p>
        </w:tc>
      </w:tr>
      <w:tr w:rsidR="001C575F" w:rsidRPr="00B33603" w14:paraId="22F9D91B" w14:textId="77777777" w:rsidTr="00F9192A">
        <w:tc>
          <w:tcPr>
            <w:tcW w:w="3150" w:type="dxa"/>
          </w:tcPr>
          <w:p w14:paraId="41B0624A" w14:textId="02677F91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B33603">
              <w:rPr>
                <w:cs/>
              </w:rPr>
              <w:t>เงินปันผลระหว่างกาลสำหรับงวด</w:t>
            </w:r>
            <w:r w:rsidRPr="00B33603">
              <w:rPr>
                <w:cs/>
              </w:rPr>
              <w:br/>
              <w:t>ครึ่งปี</w:t>
            </w:r>
            <w:r w:rsidRPr="00B33603">
              <w:rPr>
                <w:rFonts w:hint="cs"/>
                <w:cs/>
              </w:rPr>
              <w:t>แรก</w:t>
            </w:r>
            <w:r w:rsidRPr="00B33603">
              <w:rPr>
                <w:cs/>
              </w:rPr>
              <w:t xml:space="preserve">ของปี </w:t>
            </w:r>
            <w:r w:rsidRPr="00B33603">
              <w:t>256</w:t>
            </w:r>
            <w:r w:rsidRPr="00B33603">
              <w:rPr>
                <w:rFonts w:hint="cs"/>
                <w:cs/>
              </w:rPr>
              <w:t>7</w:t>
            </w:r>
          </w:p>
        </w:tc>
        <w:tc>
          <w:tcPr>
            <w:tcW w:w="1755" w:type="dxa"/>
            <w:vAlign w:val="bottom"/>
          </w:tcPr>
          <w:p w14:paraId="26B7767E" w14:textId="204492F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22 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B336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55" w:type="dxa"/>
            <w:vAlign w:val="bottom"/>
          </w:tcPr>
          <w:p w14:paraId="67498FCB" w14:textId="430867BE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17 </w:t>
            </w:r>
            <w:r w:rsidRPr="00B3360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B33603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477" w:type="dxa"/>
            <w:vAlign w:val="bottom"/>
          </w:tcPr>
          <w:p w14:paraId="0C1E5EA7" w14:textId="4A751BD0" w:rsidR="001C575F" w:rsidRPr="00B33603" w:rsidRDefault="001C575F" w:rsidP="001C57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B33603">
              <w:rPr>
                <w:rFonts w:asciiTheme="majorBidi" w:hAnsiTheme="majorBidi" w:cstheme="majorBidi"/>
              </w:rPr>
              <w:t>(0.60)</w:t>
            </w:r>
          </w:p>
        </w:tc>
        <w:tc>
          <w:tcPr>
            <w:tcW w:w="1478" w:type="dxa"/>
            <w:vAlign w:val="bottom"/>
          </w:tcPr>
          <w:p w14:paraId="0421E278" w14:textId="14F54B5B" w:rsidR="001C575F" w:rsidRPr="00B33603" w:rsidRDefault="001C575F" w:rsidP="001C57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(825)</w:t>
            </w:r>
          </w:p>
        </w:tc>
      </w:tr>
      <w:tr w:rsidR="001C575F" w:rsidRPr="00B33603" w14:paraId="7876D976" w14:textId="77777777" w:rsidTr="00426C65">
        <w:tc>
          <w:tcPr>
            <w:tcW w:w="6660" w:type="dxa"/>
            <w:gridSpan w:val="3"/>
          </w:tcPr>
          <w:p w14:paraId="0B78386F" w14:textId="496E168E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B33603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B33603">
              <w:rPr>
                <w:rFonts w:hint="cs"/>
                <w:b/>
                <w:bCs/>
              </w:rPr>
              <w:t>256</w:t>
            </w:r>
            <w:r w:rsidRPr="00B33603">
              <w:rPr>
                <w:b/>
                <w:bCs/>
              </w:rPr>
              <w:t>8</w:t>
            </w:r>
          </w:p>
        </w:tc>
        <w:tc>
          <w:tcPr>
            <w:tcW w:w="1477" w:type="dxa"/>
          </w:tcPr>
          <w:p w14:paraId="1E19BA64" w14:textId="6278582F" w:rsidR="001C575F" w:rsidRPr="00B33603" w:rsidRDefault="001C575F" w:rsidP="001C575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0.45</w:t>
            </w:r>
          </w:p>
        </w:tc>
        <w:tc>
          <w:tcPr>
            <w:tcW w:w="1478" w:type="dxa"/>
          </w:tcPr>
          <w:p w14:paraId="5C104D6B" w14:textId="37F02095" w:rsidR="001C575F" w:rsidRPr="00B33603" w:rsidRDefault="001C575F" w:rsidP="001C575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</w:tr>
      <w:tr w:rsidR="00B937DD" w:rsidRPr="00B33603" w14:paraId="7EF1DB29" w14:textId="77777777" w:rsidTr="00426C65">
        <w:tc>
          <w:tcPr>
            <w:tcW w:w="3150" w:type="dxa"/>
          </w:tcPr>
          <w:p w14:paraId="54687F1A" w14:textId="77777777" w:rsidR="00B937DD" w:rsidRPr="00B33603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  <w:p w14:paraId="1D410F0F" w14:textId="77777777" w:rsidR="001C70BC" w:rsidRPr="00B33603" w:rsidRDefault="001C70BC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  <w:p w14:paraId="5B8F05CA" w14:textId="77777777" w:rsidR="001C70BC" w:rsidRPr="00B33603" w:rsidRDefault="001C70BC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  <w:p w14:paraId="18C244F0" w14:textId="77777777" w:rsidR="001C70BC" w:rsidRPr="00B33603" w:rsidRDefault="001C70BC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  <w:p w14:paraId="132B47E5" w14:textId="2BF0FAFB" w:rsidR="001C70BC" w:rsidRPr="00B33603" w:rsidRDefault="001C70BC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14:paraId="7E71DA3B" w14:textId="77777777" w:rsidR="00B937DD" w:rsidRPr="00B33603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B937DD" w:rsidRPr="00B33603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99867FB" w14:textId="77777777" w:rsidR="00B937DD" w:rsidRPr="00B33603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56D9DCA0" w14:textId="77777777" w:rsidR="00B937DD" w:rsidRPr="00B33603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1C575F" w:rsidRPr="00B33603" w14:paraId="5A4D465D" w14:textId="77777777" w:rsidTr="00426C65">
        <w:tc>
          <w:tcPr>
            <w:tcW w:w="3150" w:type="dxa"/>
          </w:tcPr>
          <w:p w14:paraId="624D8DD3" w14:textId="17D13394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lastRenderedPageBreak/>
              <w:t>2567</w:t>
            </w:r>
          </w:p>
        </w:tc>
        <w:tc>
          <w:tcPr>
            <w:tcW w:w="1755" w:type="dxa"/>
          </w:tcPr>
          <w:p w14:paraId="5446B683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37D497C8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71CFA57A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60C20A5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1C575F" w:rsidRPr="00B33603" w14:paraId="19C7C6F5" w14:textId="77777777" w:rsidTr="00462F50">
        <w:tc>
          <w:tcPr>
            <w:tcW w:w="3150" w:type="dxa"/>
          </w:tcPr>
          <w:p w14:paraId="1F71A976" w14:textId="590F8D2D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B33603">
              <w:rPr>
                <w:cs/>
              </w:rPr>
              <w:t>เงินปันผลระหว่างกาลสำหรับงวด</w:t>
            </w:r>
            <w:r w:rsidRPr="00B33603">
              <w:rPr>
                <w:cs/>
              </w:rPr>
              <w:br/>
              <w:t>ครึ่งปี</w:t>
            </w:r>
            <w:r w:rsidRPr="00B33603">
              <w:rPr>
                <w:rFonts w:hint="cs"/>
                <w:cs/>
              </w:rPr>
              <w:t>แรก</w:t>
            </w:r>
            <w:r w:rsidRPr="00B33603">
              <w:rPr>
                <w:cs/>
              </w:rPr>
              <w:t xml:space="preserve">ของปี </w:t>
            </w:r>
            <w:r w:rsidRPr="00B33603">
              <w:t>2567</w:t>
            </w:r>
          </w:p>
        </w:tc>
        <w:tc>
          <w:tcPr>
            <w:tcW w:w="1755" w:type="dxa"/>
            <w:vAlign w:val="bottom"/>
          </w:tcPr>
          <w:p w14:paraId="667EC731" w14:textId="744D78E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22 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B336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55" w:type="dxa"/>
            <w:vAlign w:val="bottom"/>
          </w:tcPr>
          <w:p w14:paraId="28AC8CE7" w14:textId="132C83D4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17 </w:t>
            </w:r>
            <w:r w:rsidRPr="00B33603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B33603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477" w:type="dxa"/>
            <w:vAlign w:val="bottom"/>
          </w:tcPr>
          <w:p w14:paraId="7EA6352F" w14:textId="3C1482B2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i/>
                <w:iCs/>
              </w:rPr>
            </w:pPr>
            <w:r w:rsidRPr="00B33603"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1478" w:type="dxa"/>
            <w:vAlign w:val="bottom"/>
          </w:tcPr>
          <w:p w14:paraId="49533FEA" w14:textId="23B90EF2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825</w:t>
            </w:r>
          </w:p>
        </w:tc>
      </w:tr>
      <w:tr w:rsidR="001C575F" w:rsidRPr="00B33603" w14:paraId="1037B358" w14:textId="77777777">
        <w:tc>
          <w:tcPr>
            <w:tcW w:w="3150" w:type="dxa"/>
          </w:tcPr>
          <w:p w14:paraId="3189FFB1" w14:textId="5E0948C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B33603">
              <w:rPr>
                <w:cs/>
              </w:rPr>
              <w:t>เงินปันผล</w:t>
            </w:r>
            <w:r w:rsidRPr="00B33603">
              <w:rPr>
                <w:rFonts w:hint="cs"/>
                <w:cs/>
              </w:rPr>
              <w:t>ประจำปี</w:t>
            </w:r>
            <w:r w:rsidRPr="00B33603">
              <w:rPr>
                <w:cs/>
              </w:rPr>
              <w:t xml:space="preserve"> </w:t>
            </w:r>
            <w:r w:rsidRPr="00B33603">
              <w:t>2566</w:t>
            </w:r>
          </w:p>
        </w:tc>
        <w:tc>
          <w:tcPr>
            <w:tcW w:w="1755" w:type="dxa"/>
            <w:vAlign w:val="bottom"/>
          </w:tcPr>
          <w:p w14:paraId="1622ED43" w14:textId="675E3BB6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11 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B336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55" w:type="dxa"/>
            <w:vAlign w:val="bottom"/>
          </w:tcPr>
          <w:p w14:paraId="54F4F383" w14:textId="323121E5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24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B336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7" w:type="dxa"/>
            <w:vAlign w:val="bottom"/>
          </w:tcPr>
          <w:p w14:paraId="542ED011" w14:textId="45A2ADA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B33603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478" w:type="dxa"/>
            <w:vAlign w:val="bottom"/>
          </w:tcPr>
          <w:p w14:paraId="22F0F019" w14:textId="21620FDA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2,754</w:t>
            </w:r>
          </w:p>
        </w:tc>
      </w:tr>
      <w:tr w:rsidR="001C575F" w:rsidRPr="00B33603" w14:paraId="29DE643B" w14:textId="77777777" w:rsidTr="00C43252">
        <w:tc>
          <w:tcPr>
            <w:tcW w:w="3150" w:type="dxa"/>
          </w:tcPr>
          <w:p w14:paraId="20285B67" w14:textId="0369FC5E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cs/>
              </w:rPr>
            </w:pPr>
            <w:r w:rsidRPr="00B33603">
              <w:rPr>
                <w:cs/>
              </w:rPr>
              <w:t>เงินปันผลระหว่างกาลสำหรับงวด</w:t>
            </w:r>
            <w:r w:rsidRPr="00B33603">
              <w:rPr>
                <w:cs/>
              </w:rPr>
              <w:br/>
              <w:t>ครึ่งปี</w:t>
            </w:r>
            <w:r w:rsidRPr="00B33603">
              <w:rPr>
                <w:rFonts w:hint="cs"/>
                <w:cs/>
              </w:rPr>
              <w:t>แรก</w:t>
            </w:r>
            <w:r w:rsidRPr="00B33603">
              <w:rPr>
                <w:cs/>
              </w:rPr>
              <w:t xml:space="preserve">ของปี </w:t>
            </w:r>
            <w:r w:rsidRPr="00B33603">
              <w:t>2566</w:t>
            </w:r>
          </w:p>
        </w:tc>
        <w:tc>
          <w:tcPr>
            <w:tcW w:w="1755" w:type="dxa"/>
            <w:vAlign w:val="bottom"/>
          </w:tcPr>
          <w:p w14:paraId="47475350" w14:textId="5D2701B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 xml:space="preserve">24 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B3360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55" w:type="dxa"/>
            <w:vAlign w:val="bottom"/>
          </w:tcPr>
          <w:p w14:paraId="1653F630" w14:textId="51B826E0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19</w:t>
            </w:r>
            <w:r w:rsidRPr="00B33603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B3360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7" w:type="dxa"/>
            <w:vAlign w:val="bottom"/>
          </w:tcPr>
          <w:p w14:paraId="2E1845E9" w14:textId="595D6349" w:rsidR="001C575F" w:rsidRPr="00B33603" w:rsidRDefault="001C575F" w:rsidP="001C57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B33603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478" w:type="dxa"/>
            <w:vAlign w:val="bottom"/>
          </w:tcPr>
          <w:p w14:paraId="743ED781" w14:textId="75B725FC" w:rsidR="001C575F" w:rsidRPr="00B33603" w:rsidRDefault="001C575F" w:rsidP="001C57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(689)</w:t>
            </w:r>
          </w:p>
        </w:tc>
      </w:tr>
      <w:tr w:rsidR="001C575F" w:rsidRPr="00B33603" w14:paraId="614EC820" w14:textId="77777777" w:rsidTr="00A27504">
        <w:trPr>
          <w:trHeight w:val="477"/>
        </w:trPr>
        <w:tc>
          <w:tcPr>
            <w:tcW w:w="6660" w:type="dxa"/>
            <w:gridSpan w:val="3"/>
          </w:tcPr>
          <w:p w14:paraId="333977E3" w14:textId="43647E9A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B33603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B33603">
              <w:rPr>
                <w:rFonts w:hint="cs"/>
                <w:b/>
                <w:bCs/>
              </w:rPr>
              <w:t>256</w:t>
            </w:r>
            <w:r w:rsidRPr="00B33603">
              <w:rPr>
                <w:b/>
                <w:bCs/>
              </w:rPr>
              <w:t>7</w:t>
            </w:r>
          </w:p>
        </w:tc>
        <w:tc>
          <w:tcPr>
            <w:tcW w:w="1477" w:type="dxa"/>
          </w:tcPr>
          <w:p w14:paraId="3EB91063" w14:textId="67E0285F" w:rsidR="001C575F" w:rsidRPr="00B33603" w:rsidRDefault="001C575F" w:rsidP="001C575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2.10</w:t>
            </w:r>
          </w:p>
        </w:tc>
        <w:tc>
          <w:tcPr>
            <w:tcW w:w="1478" w:type="dxa"/>
          </w:tcPr>
          <w:p w14:paraId="5CB68665" w14:textId="629967D5" w:rsidR="001C575F" w:rsidRPr="00B33603" w:rsidRDefault="001C575F" w:rsidP="001C575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B33603">
              <w:rPr>
                <w:rFonts w:asciiTheme="majorBidi" w:hAnsiTheme="majorBidi" w:cstheme="majorBidi"/>
                <w:b/>
                <w:bCs/>
              </w:rPr>
              <w:t>2,890</w:t>
            </w:r>
          </w:p>
        </w:tc>
      </w:tr>
    </w:tbl>
    <w:p w14:paraId="1F86CF30" w14:textId="77777777" w:rsidR="00735BF9" w:rsidRPr="00B33603" w:rsidRDefault="00735BF9" w:rsidP="001710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30"/>
          <w:szCs w:val="30"/>
        </w:rPr>
      </w:pPr>
    </w:p>
    <w:p w14:paraId="6956C7AC" w14:textId="17D81A28" w:rsidR="00941926" w:rsidRPr="00B33603" w:rsidRDefault="00941926" w:rsidP="0094192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41370AF2" w14:textId="77777777" w:rsidR="00941926" w:rsidRPr="00B33603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24"/>
          <w:szCs w:val="24"/>
        </w:rPr>
      </w:pPr>
    </w:p>
    <w:p w14:paraId="77ABAA3F" w14:textId="77777777" w:rsidR="00941926" w:rsidRPr="00B33603" w:rsidRDefault="00941926" w:rsidP="006C458D">
      <w:pPr>
        <w:pStyle w:val="ListParagraph"/>
        <w:numPr>
          <w:ilvl w:val="1"/>
          <w:numId w:val="9"/>
        </w:numPr>
        <w:tabs>
          <w:tab w:val="left" w:pos="810"/>
        </w:tabs>
        <w:ind w:left="54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FAF25E8" w14:textId="77777777" w:rsidR="00941926" w:rsidRPr="00B33603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24"/>
          <w:szCs w:val="24"/>
        </w:rPr>
      </w:pPr>
    </w:p>
    <w:p w14:paraId="47A1B26C" w14:textId="4D4DE1DD" w:rsidR="00941926" w:rsidRPr="00B33603" w:rsidRDefault="00941926" w:rsidP="0094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941926" w:rsidRPr="00B33603" w:rsidSect="00B86C44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B33603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3402D7" w:rsidRPr="00B33603" w14:paraId="3D312EF3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093BD8C1" w14:textId="77777777" w:rsidR="003402D7" w:rsidRPr="00B33603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57F716C4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02D7" w:rsidRPr="00B33603" w14:paraId="05ACCFD5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22E300A3" w14:textId="77777777" w:rsidR="003402D7" w:rsidRPr="00B33603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9C3751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790310EA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402D7" w:rsidRPr="00B33603" w14:paraId="755AF9C1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51ADC45E" w14:textId="1A43795C" w:rsidR="003402D7" w:rsidRPr="00B33603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13E1E" w:rsidRPr="00B3360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113E1E" w:rsidRPr="00B3360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12532783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B336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B1F8C82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245E0862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46745112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77570597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607E5AD4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A6F6349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4E40D36A" w14:textId="77777777" w:rsidR="003402D7" w:rsidRPr="00B33603" w:rsidRDefault="003402D7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 xml:space="preserve">ระดับ </w:t>
            </w:r>
            <w:r w:rsidRPr="00B33603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27FB78EE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02D7" w:rsidRPr="00B33603" w14:paraId="4E1E6380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3E2C6344" w14:textId="77777777" w:rsidR="003402D7" w:rsidRPr="00B33603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47E8EECF" w14:textId="77777777" w:rsidR="003402D7" w:rsidRPr="00B33603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B33603" w14:paraId="0BF87102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00F41532" w14:textId="60699B02" w:rsidR="005F3E7F" w:rsidRPr="00B33603" w:rsidRDefault="005F3E7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1C575F" w:rsidRPr="00B33603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198" w:type="dxa"/>
            <w:gridSpan w:val="9"/>
            <w:vAlign w:val="bottom"/>
          </w:tcPr>
          <w:p w14:paraId="2EDDBF16" w14:textId="77777777" w:rsidR="005F3E7F" w:rsidRPr="00B33603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402D7" w:rsidRPr="00B33603" w14:paraId="7594959F" w14:textId="77777777">
        <w:trPr>
          <w:trHeight w:val="261"/>
          <w:tblHeader/>
        </w:trPr>
        <w:tc>
          <w:tcPr>
            <w:tcW w:w="3360" w:type="dxa"/>
          </w:tcPr>
          <w:p w14:paraId="7EDBF957" w14:textId="77777777" w:rsidR="003402D7" w:rsidRPr="00B33603" w:rsidRDefault="003402D7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57F9889F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1AFB2C15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0D6DFD2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3E554BFD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6950F470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61BE4A1F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5C2E7481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7D38729E" w14:textId="77777777" w:rsidR="003402D7" w:rsidRPr="00B33603" w:rsidRDefault="003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79921DF7" w14:textId="77777777" w:rsidR="003402D7" w:rsidRPr="00B33603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3740" w:rsidRPr="00B33603" w14:paraId="4E549D47" w14:textId="77777777" w:rsidTr="00006111">
        <w:trPr>
          <w:trHeight w:val="261"/>
          <w:tblHeader/>
        </w:trPr>
        <w:tc>
          <w:tcPr>
            <w:tcW w:w="3360" w:type="dxa"/>
          </w:tcPr>
          <w:p w14:paraId="603CEF91" w14:textId="77777777" w:rsidR="00113740" w:rsidRPr="00B33603" w:rsidRDefault="00113740" w:rsidP="00113740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1CBF82CB" w14:textId="4316177F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A09558C" w14:textId="49F279C4" w:rsidR="00113740" w:rsidRPr="00B33603" w:rsidRDefault="00E35871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44" w:type="dxa"/>
            <w:vAlign w:val="bottom"/>
          </w:tcPr>
          <w:p w14:paraId="5323D7B7" w14:textId="195820FC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44" w:type="dxa"/>
            <w:vAlign w:val="bottom"/>
          </w:tcPr>
          <w:p w14:paraId="21176B10" w14:textId="507F0B9C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A7307A7" w14:textId="1EA5309E" w:rsidR="00113740" w:rsidRPr="00B33603" w:rsidRDefault="00E35871" w:rsidP="008721D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228" w:type="dxa"/>
            <w:vAlign w:val="bottom"/>
          </w:tcPr>
          <w:p w14:paraId="49F9460B" w14:textId="2A99FD69" w:rsidR="00113740" w:rsidRPr="00B33603" w:rsidRDefault="00E35871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244" w:type="dxa"/>
            <w:vAlign w:val="bottom"/>
          </w:tcPr>
          <w:p w14:paraId="7B00EC8F" w14:textId="77AE7E55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D801E9C" w14:textId="0E627DB6" w:rsidR="00113740" w:rsidRPr="00B33603" w:rsidRDefault="00113740" w:rsidP="0011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67233FD4" w14:textId="7D101F1C" w:rsidR="00113740" w:rsidRPr="00B33603" w:rsidRDefault="00E35871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113740" w:rsidRPr="00B33603" w14:paraId="26E14B46" w14:textId="77777777" w:rsidTr="00006111">
        <w:trPr>
          <w:trHeight w:val="261"/>
          <w:tblHeader/>
        </w:trPr>
        <w:tc>
          <w:tcPr>
            <w:tcW w:w="3360" w:type="dxa"/>
          </w:tcPr>
          <w:p w14:paraId="1F2290E6" w14:textId="77777777" w:rsidR="00113740" w:rsidRPr="00B33603" w:rsidRDefault="00113740" w:rsidP="00113740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vAlign w:val="bottom"/>
          </w:tcPr>
          <w:p w14:paraId="0C1D94CF" w14:textId="28753B43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65E28717" w14:textId="2C053256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244" w:type="dxa"/>
            <w:vAlign w:val="bottom"/>
          </w:tcPr>
          <w:p w14:paraId="3E65588B" w14:textId="75F50AA6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102A882" w14:textId="100F67D3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E075F29" w14:textId="65182E86" w:rsidR="00113740" w:rsidRPr="00B33603" w:rsidRDefault="00113740" w:rsidP="008721D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228" w:type="dxa"/>
            <w:vAlign w:val="bottom"/>
          </w:tcPr>
          <w:p w14:paraId="2BDAA33A" w14:textId="6AE0B47D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DB4C14E" w14:textId="42690DB4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A68DA5B" w14:textId="45D9FD4A" w:rsidR="00113740" w:rsidRPr="00B33603" w:rsidRDefault="00113740" w:rsidP="0011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vAlign w:val="bottom"/>
          </w:tcPr>
          <w:p w14:paraId="438D82D7" w14:textId="0BDB7AD7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CE6665" w:rsidRPr="00B33603" w14:paraId="450A47E4" w14:textId="77777777" w:rsidTr="008721D5">
        <w:trPr>
          <w:trHeight w:val="261"/>
          <w:tblHeader/>
        </w:trPr>
        <w:tc>
          <w:tcPr>
            <w:tcW w:w="3360" w:type="dxa"/>
          </w:tcPr>
          <w:p w14:paraId="2C1175C0" w14:textId="77777777" w:rsidR="00CE6665" w:rsidRPr="00B33603" w:rsidRDefault="00CE6665" w:rsidP="00CE6665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4DF1EDE" w14:textId="77777777" w:rsidR="00CE6665" w:rsidRPr="00B33603" w:rsidRDefault="00CE6665" w:rsidP="00CE6665">
            <w:pPr>
              <w:spacing w:line="240" w:lineRule="auto"/>
              <w:ind w:left="168" w:right="-90" w:hanging="18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6EAFF580" w14:textId="2D3991B5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F6A1AF2" w14:textId="565ABCB3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244" w:type="dxa"/>
            <w:vAlign w:val="bottom"/>
          </w:tcPr>
          <w:p w14:paraId="5498A209" w14:textId="6DA72619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244" w:type="dxa"/>
            <w:vAlign w:val="bottom"/>
          </w:tcPr>
          <w:p w14:paraId="7E8D114D" w14:textId="3068F394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04DDB59B" w14:textId="7076D2DD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228" w:type="dxa"/>
            <w:vAlign w:val="bottom"/>
          </w:tcPr>
          <w:p w14:paraId="488CADE3" w14:textId="6F86A0E4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7F7A83E" w14:textId="1160EB52" w:rsidR="00CE6665" w:rsidRPr="00B33603" w:rsidRDefault="00CE6665" w:rsidP="00CE666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1,612</w:t>
            </w:r>
          </w:p>
        </w:tc>
        <w:tc>
          <w:tcPr>
            <w:tcW w:w="1244" w:type="dxa"/>
            <w:vAlign w:val="bottom"/>
          </w:tcPr>
          <w:p w14:paraId="7D90EB17" w14:textId="3369CAAF" w:rsidR="00CE6665" w:rsidRPr="00B33603" w:rsidRDefault="00CE6665" w:rsidP="00CE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</w:rPr>
              <w:t>923</w:t>
            </w:r>
          </w:p>
        </w:tc>
        <w:tc>
          <w:tcPr>
            <w:tcW w:w="1245" w:type="dxa"/>
            <w:vAlign w:val="bottom"/>
          </w:tcPr>
          <w:p w14:paraId="48C83E49" w14:textId="16A25B50" w:rsidR="00CE6665" w:rsidRPr="00B33603" w:rsidRDefault="00CE6665" w:rsidP="00CE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2,535</w:t>
            </w:r>
          </w:p>
        </w:tc>
      </w:tr>
      <w:tr w:rsidR="00F66CC2" w:rsidRPr="00B33603" w14:paraId="7FA13393" w14:textId="77777777" w:rsidTr="00663026">
        <w:trPr>
          <w:trHeight w:val="261"/>
          <w:tblHeader/>
        </w:trPr>
        <w:tc>
          <w:tcPr>
            <w:tcW w:w="3360" w:type="dxa"/>
          </w:tcPr>
          <w:p w14:paraId="3674D9B5" w14:textId="77777777" w:rsidR="00F66CC2" w:rsidRPr="00B33603" w:rsidRDefault="00F66CC2" w:rsidP="00F66CC2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เงินให้กู้ยืม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33603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3BD0D377" w14:textId="53AA5B14" w:rsidR="00F66CC2" w:rsidRPr="00B33603" w:rsidRDefault="00F66CC2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54D467C" w14:textId="25BC9CB0" w:rsidR="00F66CC2" w:rsidRPr="00B33603" w:rsidRDefault="00F66CC2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095DD1D" w14:textId="65C8AA36" w:rsidR="00F66CC2" w:rsidRPr="00B33603" w:rsidRDefault="00CE6665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605061BF" w14:textId="118E6FA4" w:rsidR="00F66CC2" w:rsidRPr="00B33603" w:rsidRDefault="00F66CC2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261" w:type="dxa"/>
            <w:vAlign w:val="bottom"/>
          </w:tcPr>
          <w:p w14:paraId="06C2CFC8" w14:textId="547AA8FF" w:rsidR="00F66CC2" w:rsidRPr="00B33603" w:rsidRDefault="00CE6665" w:rsidP="008721D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228" w:type="dxa"/>
            <w:vAlign w:val="bottom"/>
          </w:tcPr>
          <w:p w14:paraId="7AA9D4A4" w14:textId="49360380" w:rsidR="00F66CC2" w:rsidRPr="00B33603" w:rsidRDefault="00CE6665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04F7F21" w14:textId="67F41346" w:rsidR="00F66CC2" w:rsidRPr="00B33603" w:rsidRDefault="00CE6665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1,743</w:t>
            </w:r>
          </w:p>
        </w:tc>
        <w:tc>
          <w:tcPr>
            <w:tcW w:w="1244" w:type="dxa"/>
            <w:vAlign w:val="bottom"/>
          </w:tcPr>
          <w:p w14:paraId="64CCF006" w14:textId="696494DF" w:rsidR="00F66CC2" w:rsidRPr="00B33603" w:rsidRDefault="00CE6665" w:rsidP="00F6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25210A9F" w14:textId="060FACB1" w:rsidR="00F66CC2" w:rsidRPr="00B33603" w:rsidRDefault="00CE6665" w:rsidP="00F66CC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1,743</w:t>
            </w:r>
          </w:p>
        </w:tc>
      </w:tr>
      <w:tr w:rsidR="00113740" w:rsidRPr="00B33603" w14:paraId="7BDC0729" w14:textId="77777777" w:rsidTr="00006111">
        <w:trPr>
          <w:trHeight w:val="261"/>
          <w:tblHeader/>
        </w:trPr>
        <w:tc>
          <w:tcPr>
            <w:tcW w:w="3360" w:type="dxa"/>
          </w:tcPr>
          <w:p w14:paraId="664488FC" w14:textId="77777777" w:rsidR="00113740" w:rsidRPr="00B33603" w:rsidRDefault="00113740" w:rsidP="0011374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vAlign w:val="bottom"/>
          </w:tcPr>
          <w:p w14:paraId="6E480BAD" w14:textId="7439E2E6" w:rsidR="00113740" w:rsidRPr="00B33603" w:rsidRDefault="008B4734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44" w:type="dxa"/>
            <w:vAlign w:val="bottom"/>
          </w:tcPr>
          <w:p w14:paraId="5CF4EDC6" w14:textId="1EF4B88A" w:rsidR="00113740" w:rsidRPr="00B33603" w:rsidRDefault="007B01D8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10</w:t>
            </w:r>
            <w:r w:rsidR="008B4734" w:rsidRPr="00B336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4" w:type="dxa"/>
            <w:vAlign w:val="bottom"/>
          </w:tcPr>
          <w:p w14:paraId="3B529D92" w14:textId="25DFB032" w:rsidR="00113740" w:rsidRPr="00B33603" w:rsidRDefault="007B01D8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B73BF4E" w14:textId="117726E3" w:rsidR="00113740" w:rsidRPr="00B33603" w:rsidRDefault="007B01D8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527F084C" w14:textId="038AE1EC" w:rsidR="00113740" w:rsidRPr="00B33603" w:rsidRDefault="00B10F92" w:rsidP="008721D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11</w:t>
            </w:r>
            <w:r w:rsidR="007B01D8" w:rsidRPr="00B336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8" w:type="dxa"/>
            <w:vAlign w:val="bottom"/>
          </w:tcPr>
          <w:p w14:paraId="6E6E3A47" w14:textId="5DDC08CE" w:rsidR="00113740" w:rsidRPr="00B33603" w:rsidRDefault="002A5AE4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5BE9A80" w14:textId="323F1529" w:rsidR="00113740" w:rsidRPr="00B33603" w:rsidRDefault="007B01D8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</w:t>
            </w:r>
            <w:r w:rsidR="002A5AE4" w:rsidRPr="00B3360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44" w:type="dxa"/>
            <w:vAlign w:val="bottom"/>
          </w:tcPr>
          <w:p w14:paraId="4C39D8C5" w14:textId="3305D127" w:rsidR="00113740" w:rsidRPr="00B33603" w:rsidRDefault="007B01D8" w:rsidP="0011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623DE737" w14:textId="4C86874F" w:rsidR="00113740" w:rsidRPr="00B33603" w:rsidRDefault="00113740" w:rsidP="0011374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11</w:t>
            </w:r>
            <w:r w:rsidR="007B01D8" w:rsidRPr="00B3360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C2E69" w:rsidRPr="00B33603" w14:paraId="14CD07FF" w14:textId="77777777" w:rsidTr="00006111">
        <w:trPr>
          <w:trHeight w:val="261"/>
          <w:tblHeader/>
        </w:trPr>
        <w:tc>
          <w:tcPr>
            <w:tcW w:w="3360" w:type="dxa"/>
          </w:tcPr>
          <w:p w14:paraId="430BBC76" w14:textId="77777777" w:rsidR="001C2E69" w:rsidRPr="00B33603" w:rsidRDefault="001C2E69" w:rsidP="001C2E69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449CB6B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E0D8577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7C5E58C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E03F1FE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86777B6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59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468642B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3D7CAC4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88AB8DD" w14:textId="77777777" w:rsidR="001C2E69" w:rsidRPr="00B33603" w:rsidRDefault="001C2E69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2CE2D333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69" w:rsidRPr="00B33603" w14:paraId="24A6CF92" w14:textId="77777777" w:rsidTr="00006111">
        <w:trPr>
          <w:trHeight w:val="261"/>
          <w:tblHeader/>
        </w:trPr>
        <w:tc>
          <w:tcPr>
            <w:tcW w:w="3360" w:type="dxa"/>
          </w:tcPr>
          <w:p w14:paraId="18B88B85" w14:textId="77777777" w:rsidR="001C2E69" w:rsidRPr="00B33603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vAlign w:val="bottom"/>
          </w:tcPr>
          <w:p w14:paraId="7ACD2489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AFF96F4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A4ED9CC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E0621B4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C47D1E1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59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A4B7643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C04B3CB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B724937" w14:textId="77777777" w:rsidR="001C2E69" w:rsidRPr="00B33603" w:rsidRDefault="001C2E69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7A6F8DFB" w14:textId="77777777" w:rsidR="001C2E69" w:rsidRPr="00B33603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69" w:rsidRPr="00B33603" w14:paraId="11DED515" w14:textId="77777777" w:rsidTr="00006111">
        <w:trPr>
          <w:trHeight w:val="261"/>
          <w:tblHeader/>
        </w:trPr>
        <w:tc>
          <w:tcPr>
            <w:tcW w:w="3360" w:type="dxa"/>
          </w:tcPr>
          <w:p w14:paraId="2E75D168" w14:textId="77777777" w:rsidR="001C2E69" w:rsidRPr="00B33603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78EF538D" w14:textId="08867C32" w:rsidR="001C2E69" w:rsidRPr="00B33603" w:rsidRDefault="009D24BB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0654116" w14:textId="2A573AF2" w:rsidR="001C2E69" w:rsidRPr="00B33603" w:rsidRDefault="009D24BB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77E9C05" w14:textId="6F7D12E7" w:rsidR="001C2E69" w:rsidRPr="00B33603" w:rsidRDefault="009D24BB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F343A0A" w14:textId="0273643C" w:rsidR="001C2E69" w:rsidRPr="00B33603" w:rsidRDefault="00CC4DE8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261" w:type="dxa"/>
            <w:vAlign w:val="bottom"/>
          </w:tcPr>
          <w:p w14:paraId="41A383C0" w14:textId="66699183" w:rsidR="001C2E69" w:rsidRPr="00B33603" w:rsidRDefault="00CC4DE8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228" w:type="dxa"/>
            <w:vAlign w:val="bottom"/>
          </w:tcPr>
          <w:p w14:paraId="390228CE" w14:textId="2C9FC648" w:rsidR="001C2E69" w:rsidRPr="00B33603" w:rsidRDefault="009D24BB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2E42853" w14:textId="10C1F1EB" w:rsidR="001C2E69" w:rsidRPr="00B33603" w:rsidRDefault="008C6212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9,588</w:t>
            </w:r>
          </w:p>
        </w:tc>
        <w:tc>
          <w:tcPr>
            <w:tcW w:w="1244" w:type="dxa"/>
            <w:vAlign w:val="bottom"/>
          </w:tcPr>
          <w:p w14:paraId="25EBC88D" w14:textId="6E9ED209" w:rsidR="001C2E69" w:rsidRPr="00B33603" w:rsidRDefault="008C6212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45" w:type="dxa"/>
            <w:vAlign w:val="bottom"/>
          </w:tcPr>
          <w:p w14:paraId="61799F3D" w14:textId="1A398B40" w:rsidR="001C2E69" w:rsidRPr="00B33603" w:rsidRDefault="009D24BB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9,708</w:t>
            </w:r>
          </w:p>
        </w:tc>
      </w:tr>
      <w:tr w:rsidR="001C2E69" w:rsidRPr="00B33603" w14:paraId="2184B0C0" w14:textId="77777777" w:rsidTr="00006111">
        <w:trPr>
          <w:trHeight w:val="261"/>
          <w:tblHeader/>
        </w:trPr>
        <w:tc>
          <w:tcPr>
            <w:tcW w:w="3360" w:type="dxa"/>
          </w:tcPr>
          <w:p w14:paraId="2CA14C04" w14:textId="77777777" w:rsidR="001C2E69" w:rsidRPr="00B33603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42EDF092" w14:textId="09E785CC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D32F6F1" w14:textId="1204A38D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7385696" w14:textId="570313CA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75EACED" w14:textId="3E462DEE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261" w:type="dxa"/>
            <w:vAlign w:val="bottom"/>
          </w:tcPr>
          <w:p w14:paraId="061D0AA5" w14:textId="453F8B1F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228" w:type="dxa"/>
            <w:vAlign w:val="bottom"/>
          </w:tcPr>
          <w:p w14:paraId="232E09E0" w14:textId="31C9085E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83D971D" w14:textId="5ECC37D6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  <w:tc>
          <w:tcPr>
            <w:tcW w:w="1244" w:type="dxa"/>
            <w:vAlign w:val="bottom"/>
          </w:tcPr>
          <w:p w14:paraId="2DDB0AFA" w14:textId="5B86E635" w:rsidR="001C2E69" w:rsidRPr="00B33603" w:rsidRDefault="00683384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vAlign w:val="bottom"/>
          </w:tcPr>
          <w:p w14:paraId="4740F1AF" w14:textId="575F9BC4" w:rsidR="001C2E69" w:rsidRPr="00B33603" w:rsidRDefault="00683384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</w:tr>
      <w:tr w:rsidR="001C2E69" w:rsidRPr="00B33603" w14:paraId="5845E5A2" w14:textId="77777777" w:rsidTr="00006111">
        <w:trPr>
          <w:trHeight w:val="261"/>
          <w:tblHeader/>
        </w:trPr>
        <w:tc>
          <w:tcPr>
            <w:tcW w:w="3360" w:type="dxa"/>
          </w:tcPr>
          <w:p w14:paraId="7A7D77FC" w14:textId="77777777" w:rsidR="001C2E69" w:rsidRPr="00B33603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vAlign w:val="bottom"/>
          </w:tcPr>
          <w:p w14:paraId="3A70EE44" w14:textId="6E5E6B2F" w:rsidR="001C2E69" w:rsidRPr="00B33603" w:rsidRDefault="00F66CC2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44" w:type="dxa"/>
            <w:vAlign w:val="bottom"/>
          </w:tcPr>
          <w:p w14:paraId="197179F3" w14:textId="103B38FE" w:rsidR="001C2E69" w:rsidRPr="00B33603" w:rsidRDefault="00F66CC2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44" w:type="dxa"/>
            <w:vAlign w:val="bottom"/>
          </w:tcPr>
          <w:p w14:paraId="3160318D" w14:textId="3189201C" w:rsidR="001C2E69" w:rsidRPr="00B33603" w:rsidRDefault="00D30C85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259B2A2" w14:textId="6ACD191E" w:rsidR="001C2E69" w:rsidRPr="00B33603" w:rsidRDefault="00F66CC2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5626C478" w14:textId="1804F9C7" w:rsidR="001C2E69" w:rsidRPr="00B33603" w:rsidRDefault="00CE163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28" w:type="dxa"/>
            <w:vAlign w:val="bottom"/>
          </w:tcPr>
          <w:p w14:paraId="284C24B5" w14:textId="423976A3" w:rsidR="001C2E69" w:rsidRPr="00B33603" w:rsidRDefault="00D30C85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C2909ED" w14:textId="18A644C1" w:rsidR="001C2E69" w:rsidRPr="00B33603" w:rsidRDefault="00D30C85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44" w:type="dxa"/>
            <w:vAlign w:val="bottom"/>
          </w:tcPr>
          <w:p w14:paraId="1D6E783B" w14:textId="3DA84CD9" w:rsidR="001C2E69" w:rsidRPr="00B33603" w:rsidRDefault="00D30C85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32072C94" w14:textId="5C65A360" w:rsidR="001C2E69" w:rsidRPr="00B33603" w:rsidRDefault="00D30C85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</w:tbl>
    <w:p w14:paraId="097DBC9A" w14:textId="77777777" w:rsidR="00DA0C00" w:rsidRPr="00B33603" w:rsidRDefault="00DA0C00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113E1E" w:rsidRPr="00B33603" w14:paraId="108B26E8" w14:textId="77777777" w:rsidTr="005F3E7F">
        <w:trPr>
          <w:trHeight w:val="261"/>
          <w:tblHeader/>
        </w:trPr>
        <w:tc>
          <w:tcPr>
            <w:tcW w:w="3360" w:type="dxa"/>
            <w:vAlign w:val="bottom"/>
          </w:tcPr>
          <w:p w14:paraId="6557A968" w14:textId="77777777" w:rsidR="00113E1E" w:rsidRPr="00B33603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F0AE8A0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13E1E" w:rsidRPr="00B33603" w14:paraId="078DA86E" w14:textId="77777777" w:rsidTr="005F3E7F">
        <w:trPr>
          <w:trHeight w:val="261"/>
          <w:tblHeader/>
        </w:trPr>
        <w:tc>
          <w:tcPr>
            <w:tcW w:w="3360" w:type="dxa"/>
            <w:vAlign w:val="bottom"/>
          </w:tcPr>
          <w:p w14:paraId="45605198" w14:textId="77777777" w:rsidR="00113E1E" w:rsidRPr="00B33603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B2720B8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471EE6EB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13E1E" w:rsidRPr="00B33603" w14:paraId="0BFACA7F" w14:textId="77777777" w:rsidTr="005F3E7F">
        <w:trPr>
          <w:trHeight w:val="261"/>
          <w:tblHeader/>
        </w:trPr>
        <w:tc>
          <w:tcPr>
            <w:tcW w:w="3360" w:type="dxa"/>
            <w:vAlign w:val="bottom"/>
          </w:tcPr>
          <w:p w14:paraId="60833C61" w14:textId="39A258F9" w:rsidR="00113E1E" w:rsidRPr="00B33603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B3360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25B04CD3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B336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77801098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07097E2D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123A27A4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5C0F8742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5AC4D028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4B727EEC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027C0F43" w14:textId="77777777" w:rsidR="00113E1E" w:rsidRPr="00B33603" w:rsidRDefault="00113E1E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 xml:space="preserve">ระดับ </w:t>
            </w:r>
            <w:r w:rsidRPr="00B33603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6C62238D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E1E" w:rsidRPr="00B33603" w14:paraId="61FE5472" w14:textId="77777777" w:rsidTr="005F3E7F">
        <w:trPr>
          <w:trHeight w:val="261"/>
          <w:tblHeader/>
        </w:trPr>
        <w:tc>
          <w:tcPr>
            <w:tcW w:w="3360" w:type="dxa"/>
            <w:vAlign w:val="bottom"/>
          </w:tcPr>
          <w:p w14:paraId="2F370E54" w14:textId="77777777" w:rsidR="00113E1E" w:rsidRPr="00B33603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E2D7C16" w14:textId="77777777" w:rsidR="00113E1E" w:rsidRPr="00B33603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B33603" w14:paraId="7E88274C" w14:textId="77777777" w:rsidTr="005F3E7F">
        <w:trPr>
          <w:trHeight w:val="261"/>
          <w:tblHeader/>
        </w:trPr>
        <w:tc>
          <w:tcPr>
            <w:tcW w:w="3360" w:type="dxa"/>
            <w:vAlign w:val="bottom"/>
          </w:tcPr>
          <w:p w14:paraId="08362933" w14:textId="0C2525DB" w:rsidR="005F3E7F" w:rsidRPr="00B33603" w:rsidRDefault="005F3E7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="00BC6628"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56</w:t>
            </w:r>
            <w:r w:rsidR="00735BF9"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11198" w:type="dxa"/>
            <w:gridSpan w:val="9"/>
            <w:vAlign w:val="bottom"/>
          </w:tcPr>
          <w:p w14:paraId="20D74BEB" w14:textId="77777777" w:rsidR="005F3E7F" w:rsidRPr="00B33603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C6628" w:rsidRPr="00B33603" w14:paraId="2F5D62A1" w14:textId="77777777" w:rsidTr="005F3E7F">
        <w:trPr>
          <w:trHeight w:val="261"/>
          <w:tblHeader/>
        </w:trPr>
        <w:tc>
          <w:tcPr>
            <w:tcW w:w="3360" w:type="dxa"/>
          </w:tcPr>
          <w:p w14:paraId="74FA8E60" w14:textId="25CF8C81" w:rsidR="00BC6628" w:rsidRPr="00B33603" w:rsidRDefault="00BC6628" w:rsidP="00BC6628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4B34E778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47A0C454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7D98AD45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653C1957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4DA50063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4E0CB160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57FDA0CA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80E5B52" w14:textId="77777777" w:rsidR="00BC6628" w:rsidRPr="00B33603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19D22EE2" w14:textId="77777777" w:rsidR="00BC6628" w:rsidRPr="00B33603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C575F" w:rsidRPr="00B33603" w14:paraId="2126D36D" w14:textId="77777777">
        <w:trPr>
          <w:trHeight w:val="261"/>
          <w:tblHeader/>
        </w:trPr>
        <w:tc>
          <w:tcPr>
            <w:tcW w:w="3360" w:type="dxa"/>
          </w:tcPr>
          <w:p w14:paraId="2C9D7BC1" w14:textId="1817CE6E" w:rsidR="001C575F" w:rsidRPr="00B33603" w:rsidRDefault="001C575F" w:rsidP="001C575F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30A1569C" w14:textId="6C123760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8845AB1" w14:textId="43D8AA55" w:rsidR="001C575F" w:rsidRPr="00B33603" w:rsidRDefault="00E35871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44" w:type="dxa"/>
            <w:vAlign w:val="bottom"/>
          </w:tcPr>
          <w:p w14:paraId="4897FEBC" w14:textId="4C698D48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1244" w:type="dxa"/>
            <w:vAlign w:val="bottom"/>
          </w:tcPr>
          <w:p w14:paraId="0A144240" w14:textId="1566C3A1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63E3D75" w14:textId="6A35D3BA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</w:t>
            </w:r>
            <w:r w:rsidR="00E35871" w:rsidRPr="00B33603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228" w:type="dxa"/>
            <w:vAlign w:val="bottom"/>
          </w:tcPr>
          <w:p w14:paraId="5CC891C9" w14:textId="2B4F7092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</w:t>
            </w:r>
            <w:r w:rsidR="00E35871" w:rsidRPr="00B33603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244" w:type="dxa"/>
            <w:vAlign w:val="bottom"/>
          </w:tcPr>
          <w:p w14:paraId="158DB585" w14:textId="2A3C228E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8797F90" w14:textId="72AE824B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681FA5C1" w14:textId="2B71577D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1,</w:t>
            </w:r>
            <w:r w:rsidR="00E35871" w:rsidRPr="00B33603">
              <w:rPr>
                <w:sz w:val="28"/>
                <w:szCs w:val="28"/>
                <w:lang w:val="en-GB" w:bidi="ar-SA"/>
              </w:rPr>
              <w:t>097</w:t>
            </w:r>
          </w:p>
        </w:tc>
      </w:tr>
      <w:tr w:rsidR="001C575F" w:rsidRPr="00B33603" w14:paraId="730A3F37" w14:textId="77777777">
        <w:trPr>
          <w:trHeight w:val="261"/>
          <w:tblHeader/>
        </w:trPr>
        <w:tc>
          <w:tcPr>
            <w:tcW w:w="3360" w:type="dxa"/>
          </w:tcPr>
          <w:p w14:paraId="6989CF2B" w14:textId="325CBE55" w:rsidR="001C575F" w:rsidRPr="00B33603" w:rsidRDefault="001C575F" w:rsidP="001C575F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vAlign w:val="bottom"/>
          </w:tcPr>
          <w:p w14:paraId="66DD84E7" w14:textId="49EFF6C4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B407B6A" w14:textId="7DE9F24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244" w:type="dxa"/>
            <w:vAlign w:val="bottom"/>
          </w:tcPr>
          <w:p w14:paraId="53CB881E" w14:textId="1568B76D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231D558" w14:textId="6D52A6E8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0CD260C5" w14:textId="432CDD06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228" w:type="dxa"/>
            <w:vAlign w:val="bottom"/>
          </w:tcPr>
          <w:p w14:paraId="7DD72A33" w14:textId="3967BC91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27ACF0D" w14:textId="051D972C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C660E8B" w14:textId="53ABB208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vAlign w:val="bottom"/>
          </w:tcPr>
          <w:p w14:paraId="7248EF1E" w14:textId="46A0B66E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673</w:t>
            </w:r>
          </w:p>
        </w:tc>
      </w:tr>
      <w:tr w:rsidR="00260749" w:rsidRPr="00B33603" w14:paraId="0BB1C1F7" w14:textId="77777777" w:rsidTr="005F3E7F">
        <w:trPr>
          <w:trHeight w:val="261"/>
          <w:tblHeader/>
        </w:trPr>
        <w:tc>
          <w:tcPr>
            <w:tcW w:w="3360" w:type="dxa"/>
          </w:tcPr>
          <w:p w14:paraId="71C1425F" w14:textId="77777777" w:rsidR="00260749" w:rsidRPr="00B33603" w:rsidRDefault="00260749" w:rsidP="00260749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DA4D8C8" w14:textId="1E1C1B11" w:rsidR="00260749" w:rsidRPr="00B33603" w:rsidRDefault="00260749" w:rsidP="00260749">
            <w:pPr>
              <w:spacing w:line="240" w:lineRule="auto"/>
              <w:ind w:left="168" w:right="-90" w:hanging="18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381D7CD9" w14:textId="34A509A5" w:rsidR="00260749" w:rsidRPr="00B33603" w:rsidRDefault="00260749" w:rsidP="0026074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E4B64FA" w14:textId="475AA1DD" w:rsidR="00260749" w:rsidRPr="00B33603" w:rsidRDefault="00260749" w:rsidP="0026074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244" w:type="dxa"/>
            <w:vAlign w:val="bottom"/>
          </w:tcPr>
          <w:p w14:paraId="0D6DA3FD" w14:textId="5A74EB7D" w:rsidR="00260749" w:rsidRPr="00B33603" w:rsidRDefault="00260749" w:rsidP="002607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1,025</w:t>
            </w:r>
          </w:p>
        </w:tc>
        <w:tc>
          <w:tcPr>
            <w:tcW w:w="1244" w:type="dxa"/>
            <w:vAlign w:val="bottom"/>
          </w:tcPr>
          <w:p w14:paraId="4238DA3B" w14:textId="16C887A8" w:rsidR="00260749" w:rsidRPr="00B33603" w:rsidRDefault="00260749" w:rsidP="0026074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A18E18D" w14:textId="400BC2B7" w:rsidR="00260749" w:rsidRPr="00B33603" w:rsidRDefault="00260749" w:rsidP="0026074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1228" w:type="dxa"/>
            <w:vAlign w:val="bottom"/>
          </w:tcPr>
          <w:p w14:paraId="4791A913" w14:textId="2AA7A38A" w:rsidR="00260749" w:rsidRPr="00B33603" w:rsidRDefault="00260749" w:rsidP="0026074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A10295A" w14:textId="3DBF588B" w:rsidR="00260749" w:rsidRPr="00B33603" w:rsidRDefault="00260749" w:rsidP="0026074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bidi="th-TH"/>
              </w:rPr>
              <w:t>1,670</w:t>
            </w:r>
          </w:p>
        </w:tc>
        <w:tc>
          <w:tcPr>
            <w:tcW w:w="1244" w:type="dxa"/>
            <w:vAlign w:val="bottom"/>
          </w:tcPr>
          <w:p w14:paraId="190F274E" w14:textId="5BFF52B1" w:rsidR="00260749" w:rsidRPr="00B33603" w:rsidRDefault="00260749" w:rsidP="0026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lang w:val="en-GB" w:bidi="ar-SA"/>
              </w:rPr>
              <w:t>1,030</w:t>
            </w:r>
          </w:p>
        </w:tc>
        <w:tc>
          <w:tcPr>
            <w:tcW w:w="1245" w:type="dxa"/>
            <w:vAlign w:val="bottom"/>
          </w:tcPr>
          <w:p w14:paraId="7563AB5B" w14:textId="33A6891C" w:rsidR="00260749" w:rsidRPr="00B33603" w:rsidRDefault="00260749" w:rsidP="0026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2,700</w:t>
            </w:r>
          </w:p>
        </w:tc>
      </w:tr>
      <w:tr w:rsidR="001C575F" w:rsidRPr="00B33603" w14:paraId="189084D0" w14:textId="77777777" w:rsidTr="005F3E7F">
        <w:trPr>
          <w:trHeight w:val="261"/>
          <w:tblHeader/>
        </w:trPr>
        <w:tc>
          <w:tcPr>
            <w:tcW w:w="3360" w:type="dxa"/>
          </w:tcPr>
          <w:p w14:paraId="69E49F0E" w14:textId="620CB18D" w:rsidR="001C575F" w:rsidRPr="00B33603" w:rsidRDefault="001C575F" w:rsidP="001C575F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เงินให้กู้ยืม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33603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02B6D938" w14:textId="2FC4F393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BB7F9DC" w14:textId="574645D2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BF92F77" w14:textId="6FFC001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419E97BC" w14:textId="5703CACD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  <w:tc>
          <w:tcPr>
            <w:tcW w:w="1261" w:type="dxa"/>
            <w:vAlign w:val="bottom"/>
          </w:tcPr>
          <w:p w14:paraId="7C2FE747" w14:textId="498E6660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  <w:tc>
          <w:tcPr>
            <w:tcW w:w="1228" w:type="dxa"/>
            <w:vAlign w:val="bottom"/>
          </w:tcPr>
          <w:p w14:paraId="54C882C8" w14:textId="7BE2F6B5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B4E1364" w14:textId="4D0A67EC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  <w:tc>
          <w:tcPr>
            <w:tcW w:w="1244" w:type="dxa"/>
            <w:vAlign w:val="bottom"/>
          </w:tcPr>
          <w:p w14:paraId="6D4AA9E8" w14:textId="280F52B0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64652D87" w14:textId="3A863115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1,209</w:t>
            </w:r>
          </w:p>
        </w:tc>
      </w:tr>
      <w:tr w:rsidR="00BF2ACD" w:rsidRPr="00B33603" w14:paraId="4112140D" w14:textId="77777777">
        <w:trPr>
          <w:trHeight w:val="261"/>
          <w:tblHeader/>
        </w:trPr>
        <w:tc>
          <w:tcPr>
            <w:tcW w:w="3360" w:type="dxa"/>
          </w:tcPr>
          <w:p w14:paraId="3D6AD69B" w14:textId="43958954" w:rsidR="00BF2ACD" w:rsidRPr="00B33603" w:rsidRDefault="00BF2ACD" w:rsidP="00BF2ACD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vAlign w:val="bottom"/>
          </w:tcPr>
          <w:p w14:paraId="46B7C2CA" w14:textId="60A313AF" w:rsidR="00BF2ACD" w:rsidRPr="00B33603" w:rsidRDefault="00BF2ACD" w:rsidP="00BF2AC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244" w:type="dxa"/>
            <w:vAlign w:val="bottom"/>
          </w:tcPr>
          <w:p w14:paraId="12B887FE" w14:textId="38793770" w:rsidR="00BF2ACD" w:rsidRPr="00B33603" w:rsidRDefault="00BF2ACD" w:rsidP="00BF2AC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44" w:type="dxa"/>
            <w:vAlign w:val="bottom"/>
          </w:tcPr>
          <w:p w14:paraId="4C45CF20" w14:textId="373CA6C9" w:rsidR="00BF2ACD" w:rsidRPr="00B33603" w:rsidRDefault="00BF2ACD" w:rsidP="00BF2A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D27CCC7" w14:textId="5ABD6C78" w:rsidR="00BF2ACD" w:rsidRPr="00B33603" w:rsidRDefault="00BF2ACD" w:rsidP="00BF2AC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AE7B313" w14:textId="38B46F56" w:rsidR="00BF2ACD" w:rsidRPr="00B33603" w:rsidRDefault="00BF2ACD" w:rsidP="00BF2AC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28" w:type="dxa"/>
            <w:vAlign w:val="bottom"/>
          </w:tcPr>
          <w:p w14:paraId="55CDD65D" w14:textId="763AB5B2" w:rsidR="00BF2ACD" w:rsidRPr="00B33603" w:rsidRDefault="00BF2ACD" w:rsidP="00BF2AC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54A58E5E" w14:textId="1268945E" w:rsidR="00BF2ACD" w:rsidRPr="00B33603" w:rsidRDefault="00BF2ACD" w:rsidP="00BF2AC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244" w:type="dxa"/>
            <w:vAlign w:val="bottom"/>
          </w:tcPr>
          <w:p w14:paraId="6E538B28" w14:textId="1D9EFEBA" w:rsidR="00BF2ACD" w:rsidRPr="00B33603" w:rsidRDefault="00BF2ACD" w:rsidP="00B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160E63A9" w14:textId="266C16D7" w:rsidR="00BF2ACD" w:rsidRPr="00B33603" w:rsidRDefault="00BF2ACD" w:rsidP="00B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720</w:t>
            </w:r>
          </w:p>
        </w:tc>
      </w:tr>
      <w:tr w:rsidR="001C575F" w:rsidRPr="00B33603" w14:paraId="2442D1A2" w14:textId="77777777">
        <w:trPr>
          <w:trHeight w:val="261"/>
          <w:tblHeader/>
        </w:trPr>
        <w:tc>
          <w:tcPr>
            <w:tcW w:w="3360" w:type="dxa"/>
          </w:tcPr>
          <w:p w14:paraId="3A0E4B85" w14:textId="77777777" w:rsidR="001C575F" w:rsidRPr="00B33603" w:rsidRDefault="001C575F" w:rsidP="001C575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51740B47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6BE17416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32F7344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E65DA89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47D83A5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0E3054E5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6F3583B8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730B2253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D30CD5B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</w:p>
        </w:tc>
      </w:tr>
      <w:tr w:rsidR="001C575F" w:rsidRPr="00B33603" w14:paraId="110F6908" w14:textId="77777777">
        <w:trPr>
          <w:trHeight w:val="261"/>
          <w:tblHeader/>
        </w:trPr>
        <w:tc>
          <w:tcPr>
            <w:tcW w:w="3360" w:type="dxa"/>
          </w:tcPr>
          <w:p w14:paraId="327108D2" w14:textId="246DB51F" w:rsidR="001C575F" w:rsidRPr="00B33603" w:rsidRDefault="001C575F" w:rsidP="001C575F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B33603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vAlign w:val="bottom"/>
          </w:tcPr>
          <w:p w14:paraId="356C3961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3E216F5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3976AE0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2EC0438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36AA0F2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5CAD647D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2F503ED" w14:textId="77777777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CA45FE3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8FF3134" w14:textId="7777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</w:p>
        </w:tc>
      </w:tr>
      <w:tr w:rsidR="001C575F" w:rsidRPr="00B33603" w14:paraId="6D83948E" w14:textId="77777777">
        <w:trPr>
          <w:trHeight w:val="261"/>
          <w:tblHeader/>
        </w:trPr>
        <w:tc>
          <w:tcPr>
            <w:tcW w:w="3360" w:type="dxa"/>
          </w:tcPr>
          <w:p w14:paraId="173D17A3" w14:textId="2AD69077" w:rsidR="001C575F" w:rsidRPr="00B33603" w:rsidRDefault="001C575F" w:rsidP="001C575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1DC07B22" w14:textId="09B9250B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C4077F0" w14:textId="7C0CAEB7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0463DAA" w14:textId="0C4BF0B5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1B89493" w14:textId="2783F911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9,358</w:t>
            </w:r>
          </w:p>
        </w:tc>
        <w:tc>
          <w:tcPr>
            <w:tcW w:w="1261" w:type="dxa"/>
            <w:vAlign w:val="bottom"/>
          </w:tcPr>
          <w:p w14:paraId="1128A1DF" w14:textId="73A1EC9E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9,358</w:t>
            </w:r>
          </w:p>
        </w:tc>
        <w:tc>
          <w:tcPr>
            <w:tcW w:w="1228" w:type="dxa"/>
            <w:vAlign w:val="bottom"/>
          </w:tcPr>
          <w:p w14:paraId="5ED6B303" w14:textId="4EC5D5D5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D9E7379" w14:textId="72E11BDE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9,218</w:t>
            </w:r>
          </w:p>
        </w:tc>
        <w:tc>
          <w:tcPr>
            <w:tcW w:w="1244" w:type="dxa"/>
            <w:vAlign w:val="bottom"/>
          </w:tcPr>
          <w:p w14:paraId="72C0CCAF" w14:textId="5D467777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120</w:t>
            </w:r>
          </w:p>
        </w:tc>
        <w:tc>
          <w:tcPr>
            <w:tcW w:w="1245" w:type="dxa"/>
            <w:vAlign w:val="bottom"/>
          </w:tcPr>
          <w:p w14:paraId="69794CC8" w14:textId="133FEDF5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9,338</w:t>
            </w:r>
          </w:p>
        </w:tc>
      </w:tr>
      <w:tr w:rsidR="001C575F" w:rsidRPr="00B33603" w14:paraId="73D424A0" w14:textId="77777777">
        <w:trPr>
          <w:trHeight w:val="261"/>
          <w:tblHeader/>
        </w:trPr>
        <w:tc>
          <w:tcPr>
            <w:tcW w:w="3360" w:type="dxa"/>
          </w:tcPr>
          <w:p w14:paraId="6BE70E1C" w14:textId="35D8DF06" w:rsidR="001C575F" w:rsidRPr="00B33603" w:rsidRDefault="001C575F" w:rsidP="001C575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B33603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1A153233" w14:textId="757A0606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A3382E7" w14:textId="4A32E03F" w:rsidR="001C575F" w:rsidRPr="00B33603" w:rsidRDefault="001C575F" w:rsidP="001C575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531B07B" w14:textId="3583713B" w:rsidR="001C575F" w:rsidRPr="00B33603" w:rsidRDefault="001C575F" w:rsidP="001C57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E4C5359" w14:textId="065B4690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79,04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61" w:type="dxa"/>
            <w:vAlign w:val="bottom"/>
          </w:tcPr>
          <w:p w14:paraId="1126500E" w14:textId="2A525798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79,04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28" w:type="dxa"/>
            <w:vAlign w:val="bottom"/>
          </w:tcPr>
          <w:p w14:paraId="05D9F0F2" w14:textId="2EF01B50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4FD2ED0" w14:textId="637682BB" w:rsidR="001C575F" w:rsidRPr="00B33603" w:rsidRDefault="001C575F" w:rsidP="001C575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79,867</w:t>
            </w:r>
          </w:p>
        </w:tc>
        <w:tc>
          <w:tcPr>
            <w:tcW w:w="1244" w:type="dxa"/>
            <w:vAlign w:val="bottom"/>
          </w:tcPr>
          <w:p w14:paraId="4FF98C32" w14:textId="20233B95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vAlign w:val="bottom"/>
          </w:tcPr>
          <w:p w14:paraId="33844191" w14:textId="721C308F" w:rsidR="001C575F" w:rsidRPr="00B33603" w:rsidRDefault="001C575F" w:rsidP="001C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79,867</w:t>
            </w:r>
          </w:p>
        </w:tc>
      </w:tr>
      <w:tr w:rsidR="00655E32" w:rsidRPr="00B33603" w14:paraId="28FD552E" w14:textId="77777777">
        <w:trPr>
          <w:trHeight w:val="261"/>
          <w:tblHeader/>
        </w:trPr>
        <w:tc>
          <w:tcPr>
            <w:tcW w:w="3360" w:type="dxa"/>
          </w:tcPr>
          <w:p w14:paraId="2C8DFCDF" w14:textId="75BBE787" w:rsidR="00655E32" w:rsidRPr="00B33603" w:rsidRDefault="00655E32" w:rsidP="00655E32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vAlign w:val="bottom"/>
          </w:tcPr>
          <w:p w14:paraId="5E2ABC78" w14:textId="4669D5A9" w:rsidR="00655E32" w:rsidRPr="00B33603" w:rsidRDefault="00655E32" w:rsidP="00655E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44" w:type="dxa"/>
            <w:vAlign w:val="bottom"/>
          </w:tcPr>
          <w:p w14:paraId="288D300C" w14:textId="76E79D64" w:rsidR="00655E32" w:rsidRPr="00B33603" w:rsidRDefault="00655E32" w:rsidP="00655E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244" w:type="dxa"/>
            <w:vAlign w:val="bottom"/>
          </w:tcPr>
          <w:p w14:paraId="4B78F7C7" w14:textId="18AAED43" w:rsidR="00655E32" w:rsidRPr="00B33603" w:rsidRDefault="00655E32" w:rsidP="00655E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AC668B4" w14:textId="383358DC" w:rsidR="00655E32" w:rsidRPr="00B33603" w:rsidRDefault="00655E32" w:rsidP="00655E32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28ABB24F" w14:textId="78FD456C" w:rsidR="00655E32" w:rsidRPr="00B33603" w:rsidRDefault="00655E32" w:rsidP="00655E3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28" w:type="dxa"/>
            <w:vAlign w:val="bottom"/>
          </w:tcPr>
          <w:p w14:paraId="5DE45059" w14:textId="69189CE1" w:rsidR="00655E32" w:rsidRPr="00B33603" w:rsidRDefault="00655E32" w:rsidP="00655E3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AEB4365" w14:textId="7C39B895" w:rsidR="00655E32" w:rsidRPr="00B33603" w:rsidRDefault="00655E32" w:rsidP="00655E3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1244" w:type="dxa"/>
            <w:vAlign w:val="bottom"/>
          </w:tcPr>
          <w:p w14:paraId="4E854418" w14:textId="7CDF6EC5" w:rsidR="00655E32" w:rsidRPr="00B33603" w:rsidRDefault="00655E32" w:rsidP="0065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699234B8" w14:textId="5A4EAE47" w:rsidR="00655E32" w:rsidRPr="00B33603" w:rsidRDefault="00655E32" w:rsidP="0065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 w:bidi="ar-SA"/>
              </w:rPr>
            </w:pPr>
            <w:r w:rsidRPr="00B33603">
              <w:rPr>
                <w:sz w:val="28"/>
                <w:szCs w:val="28"/>
                <w:lang w:val="en-GB" w:bidi="ar-SA"/>
              </w:rPr>
              <w:t>171</w:t>
            </w:r>
          </w:p>
        </w:tc>
      </w:tr>
    </w:tbl>
    <w:p w14:paraId="69C9B988" w14:textId="77777777" w:rsidR="005F3E7F" w:rsidRPr="00B33603" w:rsidRDefault="005F3E7F"/>
    <w:p w14:paraId="147CC7A2" w14:textId="77777777" w:rsidR="00185BA4" w:rsidRPr="00B33603" w:rsidRDefault="00185BA4">
      <w:pPr>
        <w:rPr>
          <w:sz w:val="22"/>
          <w:szCs w:val="22"/>
        </w:rPr>
      </w:pPr>
    </w:p>
    <w:tbl>
      <w:tblPr>
        <w:tblW w:w="14092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3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1403EF" w:rsidRPr="00B33603" w14:paraId="75FB72D3" w14:textId="77777777" w:rsidTr="00BA53FD">
        <w:trPr>
          <w:trHeight w:val="261"/>
        </w:trPr>
        <w:tc>
          <w:tcPr>
            <w:tcW w:w="3373" w:type="dxa"/>
            <w:vAlign w:val="bottom"/>
          </w:tcPr>
          <w:p w14:paraId="596E46EA" w14:textId="77777777" w:rsidR="001403EF" w:rsidRPr="00B33603" w:rsidRDefault="001403E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76A368E1" w14:textId="4F897BBB" w:rsidR="001403EF" w:rsidRPr="00B33603" w:rsidRDefault="001403E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03EF" w:rsidRPr="00B33603" w14:paraId="1814E9EC" w14:textId="77777777" w:rsidTr="002F060D">
        <w:trPr>
          <w:trHeight w:val="261"/>
        </w:trPr>
        <w:tc>
          <w:tcPr>
            <w:tcW w:w="3373" w:type="dxa"/>
            <w:vAlign w:val="bottom"/>
          </w:tcPr>
          <w:p w14:paraId="4A7108DB" w14:textId="77777777" w:rsidR="001403EF" w:rsidRPr="00B33603" w:rsidRDefault="001403E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  <w:vAlign w:val="bottom"/>
          </w:tcPr>
          <w:p w14:paraId="6D6D8B4E" w14:textId="43DDB881" w:rsidR="001403EF" w:rsidRPr="00B33603" w:rsidRDefault="001403E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1E860FB2" w14:textId="0BB36E88" w:rsidR="001403EF" w:rsidRPr="00B33603" w:rsidRDefault="001403E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C372DB" w:rsidRPr="00B33603" w14:paraId="31736BD4" w14:textId="77777777" w:rsidTr="001403EF">
        <w:trPr>
          <w:trHeight w:val="261"/>
        </w:trPr>
        <w:tc>
          <w:tcPr>
            <w:tcW w:w="3373" w:type="dxa"/>
            <w:vAlign w:val="bottom"/>
          </w:tcPr>
          <w:p w14:paraId="755EB66F" w14:textId="4788BF01" w:rsidR="00C372DB" w:rsidRPr="00B33603" w:rsidRDefault="00C372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1" w:type="dxa"/>
            <w:vAlign w:val="bottom"/>
          </w:tcPr>
          <w:p w14:paraId="4D89A6E7" w14:textId="7F410AD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B336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191" w:type="dxa"/>
            <w:vAlign w:val="bottom"/>
          </w:tcPr>
          <w:p w14:paraId="0914D6E2" w14:textId="2D0E9372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34D4B905" w14:textId="28817290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5FCACB22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01DFBAC9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1" w:type="dxa"/>
            <w:vAlign w:val="bottom"/>
          </w:tcPr>
          <w:p w14:paraId="7F0D65EA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91" w:type="dxa"/>
            <w:vAlign w:val="bottom"/>
          </w:tcPr>
          <w:p w14:paraId="400BCB5B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91" w:type="dxa"/>
            <w:vAlign w:val="bottom"/>
          </w:tcPr>
          <w:p w14:paraId="1F852A84" w14:textId="77777777" w:rsidR="00C372DB" w:rsidRPr="00B33603" w:rsidRDefault="00C372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52BCD63B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403EF" w:rsidRPr="00B33603" w14:paraId="6358AEA3" w14:textId="77777777" w:rsidTr="00086352">
        <w:trPr>
          <w:trHeight w:val="261"/>
        </w:trPr>
        <w:tc>
          <w:tcPr>
            <w:tcW w:w="3373" w:type="dxa"/>
            <w:vAlign w:val="bottom"/>
          </w:tcPr>
          <w:p w14:paraId="33FC680D" w14:textId="77777777" w:rsidR="001403EF" w:rsidRPr="00B33603" w:rsidRDefault="001403E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  <w:vAlign w:val="bottom"/>
          </w:tcPr>
          <w:p w14:paraId="753091DD" w14:textId="0A454C48" w:rsidR="001403EF" w:rsidRPr="00B33603" w:rsidRDefault="001403E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372DB" w:rsidRPr="00B33603" w14:paraId="42F36E03" w14:textId="77777777" w:rsidTr="001403EF">
        <w:trPr>
          <w:trHeight w:val="261"/>
        </w:trPr>
        <w:tc>
          <w:tcPr>
            <w:tcW w:w="3373" w:type="dxa"/>
            <w:vAlign w:val="bottom"/>
          </w:tcPr>
          <w:p w14:paraId="5D155255" w14:textId="4E3D9884" w:rsidR="00C372DB" w:rsidRPr="00B33603" w:rsidRDefault="00C372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191" w:type="dxa"/>
            <w:vAlign w:val="bottom"/>
          </w:tcPr>
          <w:p w14:paraId="3437B5DD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</w:tcPr>
          <w:p w14:paraId="3D022A44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848B97F" w14:textId="108798EB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90131A6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DDA9874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6176A65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B594669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AEEF9F2" w14:textId="77777777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6046DC2" w14:textId="11E90A2A" w:rsidR="00C372DB" w:rsidRPr="00B33603" w:rsidRDefault="00C372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372DB" w:rsidRPr="00B33603" w14:paraId="65ED25B1" w14:textId="77777777" w:rsidTr="001403EF">
        <w:trPr>
          <w:trHeight w:val="261"/>
        </w:trPr>
        <w:tc>
          <w:tcPr>
            <w:tcW w:w="3373" w:type="dxa"/>
          </w:tcPr>
          <w:p w14:paraId="5C309E05" w14:textId="77777777" w:rsidR="00C372DB" w:rsidRPr="00B33603" w:rsidRDefault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02B1ADB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25E116E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0B212C3" w14:textId="171C43B4" w:rsidR="00C372DB" w:rsidRPr="00B33603" w:rsidRDefault="00C372DB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A867617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36D337C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F5D01CD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47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E1AE293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50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872F7B9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45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D963146" w14:textId="77777777" w:rsidR="00C372DB" w:rsidRPr="00B33603" w:rsidRDefault="00C372DB" w:rsidP="00A9457E">
            <w:pPr>
              <w:pStyle w:val="acctfourfigures"/>
              <w:tabs>
                <w:tab w:val="clear" w:pos="765"/>
                <w:tab w:val="decimal" w:pos="48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2DB" w:rsidRPr="00B33603" w14:paraId="2081827A" w14:textId="77777777" w:rsidTr="001403EF">
        <w:trPr>
          <w:trHeight w:val="261"/>
        </w:trPr>
        <w:tc>
          <w:tcPr>
            <w:tcW w:w="3373" w:type="dxa"/>
          </w:tcPr>
          <w:p w14:paraId="55CBDA48" w14:textId="77777777" w:rsidR="00C372DB" w:rsidRPr="00B33603" w:rsidRDefault="00C372DB" w:rsidP="00C372D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0881D3FA" w14:textId="2E969B1C" w:rsidR="00C372DB" w:rsidRPr="00B33603" w:rsidRDefault="008721D5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AEB5A63" w14:textId="60D0E5EF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1" w:type="dxa"/>
            <w:vAlign w:val="bottom"/>
          </w:tcPr>
          <w:p w14:paraId="77ADCCCC" w14:textId="5DCF75E9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114</w:t>
            </w:r>
          </w:p>
        </w:tc>
        <w:tc>
          <w:tcPr>
            <w:tcW w:w="1191" w:type="dxa"/>
            <w:vAlign w:val="bottom"/>
          </w:tcPr>
          <w:p w14:paraId="6196AA0A" w14:textId="5E6D4D8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C062C41" w14:textId="4F898FBA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43DCA5A9" w14:textId="3525BF8A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02CC1B8A" w14:textId="0431CFA1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B493A1F" w14:textId="05F6F35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347B1EB" w14:textId="62EC415F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</w:tr>
      <w:tr w:rsidR="00C372DB" w:rsidRPr="00B33603" w14:paraId="75EE29DE" w14:textId="77777777" w:rsidTr="001403EF">
        <w:trPr>
          <w:trHeight w:val="261"/>
        </w:trPr>
        <w:tc>
          <w:tcPr>
            <w:tcW w:w="3373" w:type="dxa"/>
          </w:tcPr>
          <w:p w14:paraId="237750C6" w14:textId="77777777" w:rsidR="00C372DB" w:rsidRPr="00B33603" w:rsidRDefault="00C372DB" w:rsidP="00C372D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362763A" w14:textId="77777777" w:rsidR="00C372DB" w:rsidRPr="00B33603" w:rsidRDefault="00C372DB" w:rsidP="00C372DB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635E4EAF" w14:textId="62C9455B" w:rsidR="00C372DB" w:rsidRPr="00B33603" w:rsidRDefault="008721D5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D1C0ECD" w14:textId="4911FCC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3FD7195" w14:textId="31F773A3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1CFB2B16" w14:textId="4A78A1B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AB0A92E" w14:textId="13E836EE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165740C6" w14:textId="4E8FFFD5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C5CB775" w14:textId="05567123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BF6E0F0" w14:textId="00EA4CD4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4920446F" w14:textId="4FF47D73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C372DB" w:rsidRPr="00B33603" w14:paraId="3A2E3CF8" w14:textId="77777777" w:rsidTr="001403EF">
        <w:trPr>
          <w:trHeight w:val="261"/>
        </w:trPr>
        <w:tc>
          <w:tcPr>
            <w:tcW w:w="3373" w:type="dxa"/>
          </w:tcPr>
          <w:p w14:paraId="5DB031B8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4B705269" w14:textId="68CC5755" w:rsidR="00C372DB" w:rsidRPr="00B33603" w:rsidRDefault="008B4734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586E0EC5" w14:textId="50994C8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</w:t>
            </w:r>
            <w:r w:rsidR="008B4734" w:rsidRPr="00B336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1" w:type="dxa"/>
            <w:vAlign w:val="bottom"/>
          </w:tcPr>
          <w:p w14:paraId="2F165592" w14:textId="3870BF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6DD8A33" w14:textId="2BF3695F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7C0B76ED" w14:textId="03626534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</w:tcPr>
          <w:p w14:paraId="5EDE6F56" w14:textId="70D1323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6621F38" w14:textId="65A0DB8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  <w:vAlign w:val="bottom"/>
          </w:tcPr>
          <w:p w14:paraId="4D546D2D" w14:textId="67128024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AED3C47" w14:textId="3CDFC579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C372DB" w:rsidRPr="00B33603" w14:paraId="49E34266" w14:textId="77777777" w:rsidTr="001403EF">
        <w:trPr>
          <w:trHeight w:val="261"/>
        </w:trPr>
        <w:tc>
          <w:tcPr>
            <w:tcW w:w="3373" w:type="dxa"/>
          </w:tcPr>
          <w:p w14:paraId="1AE5D362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DEB0F8B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3114928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DC0497F" w14:textId="3A29DD0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4D06CAC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789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AE5CCAA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CE968DA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1685DE5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500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BE6E6D8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32BF57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2DB" w:rsidRPr="00B33603" w14:paraId="73949F43" w14:textId="77777777" w:rsidTr="001403EF">
        <w:trPr>
          <w:trHeight w:val="261"/>
        </w:trPr>
        <w:tc>
          <w:tcPr>
            <w:tcW w:w="3373" w:type="dxa"/>
          </w:tcPr>
          <w:p w14:paraId="2E771C12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2A7CB04A" w14:textId="24267335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10A655B" w14:textId="77777777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C83C0E1" w14:textId="793067C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58B41D8" w14:textId="1B9FD46D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A69C799" w14:textId="5313047B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71B010B" w14:textId="60F9327E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203A8E9" w14:textId="70B1683F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173C909" w14:textId="1D26B31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F448AA" w14:textId="166E3652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2DB" w:rsidRPr="00B33603" w14:paraId="7C662DA0" w14:textId="77777777" w:rsidTr="001403EF">
        <w:trPr>
          <w:trHeight w:val="261"/>
        </w:trPr>
        <w:tc>
          <w:tcPr>
            <w:tcW w:w="3373" w:type="dxa"/>
          </w:tcPr>
          <w:p w14:paraId="27AEB0B2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73BD711B" w14:textId="5E769923" w:rsidR="00C372DB" w:rsidRPr="00B33603" w:rsidRDefault="008721D5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D5D864C" w14:textId="7F6F5B05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5A90DD9" w14:textId="16DF3E1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1850D2F" w14:textId="5CA164B3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68578542" w14:textId="594C3A96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00A0363C" w14:textId="661693D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D4D410A" w14:textId="6223593E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37C4DAAD" w14:textId="34DC1469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605ED1D" w14:textId="4CC22A9D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C372DB" w:rsidRPr="00B33603" w14:paraId="7C8880E5" w14:textId="77777777" w:rsidTr="001403EF">
        <w:trPr>
          <w:trHeight w:val="261"/>
        </w:trPr>
        <w:tc>
          <w:tcPr>
            <w:tcW w:w="3373" w:type="dxa"/>
          </w:tcPr>
          <w:p w14:paraId="76F146E3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213964BC" w14:textId="06DDAED5" w:rsidR="00C372DB" w:rsidRPr="00B33603" w:rsidRDefault="008721D5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95A7CE5" w14:textId="6E03CF8A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1DA33EC" w14:textId="57F5BCD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B06C458" w14:textId="3B825E9C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6DA7351D" w14:textId="6133BD34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42AD8EDF" w14:textId="48AAE15F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74EEC3D" w14:textId="2199206D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  <w:tc>
          <w:tcPr>
            <w:tcW w:w="1191" w:type="dxa"/>
            <w:vAlign w:val="bottom"/>
          </w:tcPr>
          <w:p w14:paraId="49C990DD" w14:textId="0A7DB66A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4C74AAC" w14:textId="5AC4969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</w:tr>
      <w:tr w:rsidR="00C372DB" w:rsidRPr="00B33603" w14:paraId="20D77F83" w14:textId="77777777" w:rsidTr="001403EF">
        <w:trPr>
          <w:trHeight w:val="261"/>
        </w:trPr>
        <w:tc>
          <w:tcPr>
            <w:tcW w:w="3373" w:type="dxa"/>
          </w:tcPr>
          <w:p w14:paraId="1BC5DE49" w14:textId="77777777" w:rsidR="00C372DB" w:rsidRPr="00B33603" w:rsidRDefault="00C372DB" w:rsidP="00C372D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10ED4B33" w14:textId="0188D010" w:rsidR="00C372DB" w:rsidRPr="00B33603" w:rsidRDefault="008721D5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E4ACEBA" w14:textId="233DE3BC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7A6A8B3C" w14:textId="6F76092C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46C8756" w14:textId="36855DF1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290E8E7" w14:textId="3C67182D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7C43A6A7" w14:textId="5A175BE0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A5D5279" w14:textId="29582C2C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7931C4E5" w14:textId="36A35373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55B7656" w14:textId="7525F158" w:rsidR="00C372DB" w:rsidRPr="00B33603" w:rsidRDefault="00C372DB" w:rsidP="00C372D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</w:tbl>
    <w:p w14:paraId="27F85A80" w14:textId="7DB4958C" w:rsidR="008F3C28" w:rsidRPr="00B33603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609092" w14:textId="77777777" w:rsidR="00B937DD" w:rsidRPr="00B33603" w:rsidRDefault="00B937DD">
      <w:pPr>
        <w:rPr>
          <w:rFonts w:asciiTheme="majorBidi" w:hAnsiTheme="majorBidi" w:cstheme="majorBidi"/>
        </w:rPr>
      </w:pPr>
      <w:r w:rsidRPr="00B33603">
        <w:rPr>
          <w:rFonts w:asciiTheme="majorBidi" w:hAnsiTheme="majorBidi" w:cstheme="majorBidi"/>
        </w:rPr>
        <w:br w:type="page"/>
      </w:r>
    </w:p>
    <w:tbl>
      <w:tblPr>
        <w:tblW w:w="1409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8721D5" w:rsidRPr="00B33603" w14:paraId="53E7FCA6" w14:textId="77777777" w:rsidTr="00906634">
        <w:trPr>
          <w:trHeight w:val="261"/>
        </w:trPr>
        <w:tc>
          <w:tcPr>
            <w:tcW w:w="3375" w:type="dxa"/>
            <w:vAlign w:val="bottom"/>
          </w:tcPr>
          <w:p w14:paraId="482B0246" w14:textId="77777777" w:rsidR="008721D5" w:rsidRPr="00B33603" w:rsidRDefault="008721D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35031FCE" w14:textId="2D1A1A3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721D5" w:rsidRPr="00B33603" w14:paraId="514651BB" w14:textId="77777777" w:rsidTr="00673AAC">
        <w:trPr>
          <w:trHeight w:val="261"/>
        </w:trPr>
        <w:tc>
          <w:tcPr>
            <w:tcW w:w="3375" w:type="dxa"/>
            <w:vAlign w:val="bottom"/>
          </w:tcPr>
          <w:p w14:paraId="05D44BD8" w14:textId="77777777" w:rsidR="008721D5" w:rsidRPr="00B33603" w:rsidRDefault="008721D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3C6E4149" w14:textId="745C3EC4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6CCB609D" w14:textId="0BDB4169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8721D5" w:rsidRPr="00B33603" w14:paraId="7B29C117" w14:textId="77777777" w:rsidTr="008721D5">
        <w:trPr>
          <w:trHeight w:val="261"/>
        </w:trPr>
        <w:tc>
          <w:tcPr>
            <w:tcW w:w="3375" w:type="dxa"/>
            <w:vAlign w:val="bottom"/>
          </w:tcPr>
          <w:p w14:paraId="11BA65F4" w14:textId="26641D60" w:rsidR="008721D5" w:rsidRPr="00B33603" w:rsidRDefault="008721D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B3360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1" w:type="dxa"/>
          </w:tcPr>
          <w:p w14:paraId="69B31856" w14:textId="0742CD1B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B336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191" w:type="dxa"/>
            <w:vAlign w:val="bottom"/>
          </w:tcPr>
          <w:p w14:paraId="36E5EE26" w14:textId="3679620B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2DEDFD99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1E26AF99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4D2B5254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1" w:type="dxa"/>
            <w:vAlign w:val="bottom"/>
          </w:tcPr>
          <w:p w14:paraId="120240E0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91" w:type="dxa"/>
            <w:vAlign w:val="bottom"/>
          </w:tcPr>
          <w:p w14:paraId="7B7F9B7A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91" w:type="dxa"/>
            <w:vAlign w:val="bottom"/>
          </w:tcPr>
          <w:p w14:paraId="697C89CF" w14:textId="77777777" w:rsidR="008721D5" w:rsidRPr="00B33603" w:rsidRDefault="008721D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36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69BFB904" w14:textId="77777777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21D5" w:rsidRPr="00B33603" w14:paraId="46F7B00D" w14:textId="77777777" w:rsidTr="00674A80">
        <w:trPr>
          <w:trHeight w:val="261"/>
        </w:trPr>
        <w:tc>
          <w:tcPr>
            <w:tcW w:w="3375" w:type="dxa"/>
            <w:vAlign w:val="bottom"/>
          </w:tcPr>
          <w:p w14:paraId="0BE18C1D" w14:textId="77777777" w:rsidR="008721D5" w:rsidRPr="00B33603" w:rsidRDefault="008721D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66C8F8A5" w14:textId="58A48224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21D5" w:rsidRPr="00B33603" w14:paraId="70C2BB12" w14:textId="77777777" w:rsidTr="00E77143">
        <w:trPr>
          <w:trHeight w:val="261"/>
        </w:trPr>
        <w:tc>
          <w:tcPr>
            <w:tcW w:w="3375" w:type="dxa"/>
            <w:vAlign w:val="bottom"/>
          </w:tcPr>
          <w:p w14:paraId="3A6791F9" w14:textId="45020DC1" w:rsidR="008721D5" w:rsidRPr="00B33603" w:rsidRDefault="008721D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719" w:type="dxa"/>
            <w:gridSpan w:val="9"/>
          </w:tcPr>
          <w:p w14:paraId="3257E396" w14:textId="6888473E" w:rsidR="008721D5" w:rsidRPr="00B33603" w:rsidRDefault="008721D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21D5" w:rsidRPr="00B33603" w14:paraId="41766938" w14:textId="77777777" w:rsidTr="008721D5">
        <w:trPr>
          <w:trHeight w:val="261"/>
        </w:trPr>
        <w:tc>
          <w:tcPr>
            <w:tcW w:w="3375" w:type="dxa"/>
          </w:tcPr>
          <w:p w14:paraId="2729C1F5" w14:textId="77777777" w:rsidR="008721D5" w:rsidRPr="00B33603" w:rsidRDefault="008721D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9DD6B0E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802A8AD" w14:textId="7C9ACDFD" w:rsidR="008721D5" w:rsidRPr="00B33603" w:rsidRDefault="008721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0DB210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74F903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1B81C2D5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C1C1794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CC17D6E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5F5B7AE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E947C6F" w14:textId="77777777" w:rsidR="008721D5" w:rsidRPr="00B33603" w:rsidRDefault="008721D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1D5" w:rsidRPr="00B33603" w14:paraId="5A9A6A86" w14:textId="77777777" w:rsidTr="008721D5">
        <w:trPr>
          <w:trHeight w:val="261"/>
        </w:trPr>
        <w:tc>
          <w:tcPr>
            <w:tcW w:w="3375" w:type="dxa"/>
          </w:tcPr>
          <w:p w14:paraId="76AF5A57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</w:tcPr>
          <w:p w14:paraId="03A17FEE" w14:textId="6B1EAF71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029A302" w14:textId="1E60D393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1" w:type="dxa"/>
            <w:vAlign w:val="bottom"/>
          </w:tcPr>
          <w:p w14:paraId="185F50AE" w14:textId="360A923C" w:rsidR="008721D5" w:rsidRPr="00B33603" w:rsidRDefault="008721D5" w:rsidP="00F02A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59</w:t>
            </w:r>
          </w:p>
        </w:tc>
        <w:tc>
          <w:tcPr>
            <w:tcW w:w="1191" w:type="dxa"/>
            <w:vAlign w:val="bottom"/>
          </w:tcPr>
          <w:p w14:paraId="1BA6EB98" w14:textId="5B260F99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DA8EB86" w14:textId="261BBF0C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17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191" w:type="dxa"/>
            <w:vAlign w:val="bottom"/>
          </w:tcPr>
          <w:p w14:paraId="0460748F" w14:textId="04556106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17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191" w:type="dxa"/>
            <w:vAlign w:val="bottom"/>
          </w:tcPr>
          <w:p w14:paraId="0364559D" w14:textId="416D2879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B351C56" w14:textId="5A8F2A6E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F8CE0D6" w14:textId="71C7460C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17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8721D5" w:rsidRPr="00B33603" w14:paraId="57BE0ACA" w14:textId="77777777" w:rsidTr="008721D5">
        <w:trPr>
          <w:trHeight w:val="261"/>
        </w:trPr>
        <w:tc>
          <w:tcPr>
            <w:tcW w:w="3375" w:type="dxa"/>
          </w:tcPr>
          <w:p w14:paraId="70F58F63" w14:textId="77777777" w:rsidR="008721D5" w:rsidRPr="00B33603" w:rsidRDefault="008721D5" w:rsidP="00F02A4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178ABAB5" w14:textId="77777777" w:rsidR="008721D5" w:rsidRPr="00B33603" w:rsidRDefault="008721D5" w:rsidP="00F02A4B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7CF861B0" w14:textId="1E40C8B0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0298167" w14:textId="65B5728C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1356297B" w14:textId="3EB9093A" w:rsidR="008721D5" w:rsidRPr="00B33603" w:rsidRDefault="008721D5" w:rsidP="00F02A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6B821E16" w14:textId="359FD880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9C919FD" w14:textId="79AF14C0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32F7039C" w14:textId="65B3FD5A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524586" w14:textId="5FB02CFA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441F4F3" w14:textId="7D5A7BB0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215F153A" w14:textId="4E264DA6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8721D5" w:rsidRPr="00B33603" w14:paraId="5001CBB0" w14:textId="77777777" w:rsidTr="008721D5">
        <w:trPr>
          <w:trHeight w:val="261"/>
        </w:trPr>
        <w:tc>
          <w:tcPr>
            <w:tcW w:w="3375" w:type="dxa"/>
          </w:tcPr>
          <w:p w14:paraId="30B0D47B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191" w:type="dxa"/>
          </w:tcPr>
          <w:p w14:paraId="2C08196F" w14:textId="365FBF29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AD43825" w14:textId="5FC88E4D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A7AA588" w14:textId="6A5483C8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1E2D0DD4" w14:textId="76EB50C4" w:rsidR="008721D5" w:rsidRPr="00B33603" w:rsidRDefault="008721D5" w:rsidP="00F02A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191" w:type="dxa"/>
            <w:vAlign w:val="bottom"/>
          </w:tcPr>
          <w:p w14:paraId="41783311" w14:textId="0AF70B58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91" w:type="dxa"/>
            <w:vAlign w:val="bottom"/>
          </w:tcPr>
          <w:p w14:paraId="3B4BDDBB" w14:textId="0014582B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8861E81" w14:textId="030455D3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91" w:type="dxa"/>
            <w:vAlign w:val="bottom"/>
          </w:tcPr>
          <w:p w14:paraId="7C4D3751" w14:textId="0882818F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9501351" w14:textId="4BD307A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8721D5" w:rsidRPr="00B33603" w14:paraId="2EBC19A3" w14:textId="77777777" w:rsidTr="008721D5">
        <w:trPr>
          <w:trHeight w:val="261"/>
        </w:trPr>
        <w:tc>
          <w:tcPr>
            <w:tcW w:w="3375" w:type="dxa"/>
          </w:tcPr>
          <w:p w14:paraId="6FF000CB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</w:tcPr>
          <w:p w14:paraId="05C8CF0D" w14:textId="12355CB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55B4E20" w14:textId="4DC47BA9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191" w:type="dxa"/>
            <w:vAlign w:val="bottom"/>
          </w:tcPr>
          <w:p w14:paraId="7AD10E7E" w14:textId="22A83B01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125F50E" w14:textId="46FAE309" w:rsidR="008721D5" w:rsidRPr="00B33603" w:rsidRDefault="008721D5" w:rsidP="00F02A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6836E889" w14:textId="5AE356EA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191" w:type="dxa"/>
          </w:tcPr>
          <w:p w14:paraId="1D83B06E" w14:textId="76451361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0142B93" w14:textId="1147815B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191" w:type="dxa"/>
            <w:vAlign w:val="bottom"/>
          </w:tcPr>
          <w:p w14:paraId="00D8886A" w14:textId="766205BE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DF5EE1A" w14:textId="29484CE9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8721D5" w:rsidRPr="00B33603" w14:paraId="5560BB1A" w14:textId="77777777" w:rsidTr="008721D5">
        <w:trPr>
          <w:trHeight w:val="261"/>
        </w:trPr>
        <w:tc>
          <w:tcPr>
            <w:tcW w:w="3375" w:type="dxa"/>
          </w:tcPr>
          <w:p w14:paraId="01305E6B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577CF73A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7A2E2AF" w14:textId="03BBD23C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EDF316B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377E1C3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91CD47A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2100F9C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D338B7E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D7B46FA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D5EB55F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1D5" w:rsidRPr="00B33603" w14:paraId="4697F96F" w14:textId="77777777" w:rsidTr="008721D5">
        <w:trPr>
          <w:trHeight w:val="261"/>
        </w:trPr>
        <w:tc>
          <w:tcPr>
            <w:tcW w:w="3375" w:type="dxa"/>
          </w:tcPr>
          <w:p w14:paraId="7AF6BA1F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</w:tcPr>
          <w:p w14:paraId="60D82EBD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64F23C2" w14:textId="70254515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51BA3EB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06C2B11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0BCE399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97435CF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A40F5C7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921BA3F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DF2CC64" w14:textId="7777777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1D5" w:rsidRPr="00B33603" w14:paraId="6CD12911" w14:textId="77777777" w:rsidTr="008721D5">
        <w:trPr>
          <w:trHeight w:val="261"/>
        </w:trPr>
        <w:tc>
          <w:tcPr>
            <w:tcW w:w="3375" w:type="dxa"/>
          </w:tcPr>
          <w:p w14:paraId="4F4900BF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</w:tcPr>
          <w:p w14:paraId="0C4C0ECB" w14:textId="2432A3A3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AE8F08" w14:textId="6085E917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B1F21C" w14:textId="3EA21713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AA1EB98" w14:textId="42B68428" w:rsidR="008721D5" w:rsidRPr="00B33603" w:rsidRDefault="008721D5" w:rsidP="00F02A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191" w:type="dxa"/>
            <w:vAlign w:val="bottom"/>
          </w:tcPr>
          <w:p w14:paraId="40D814BD" w14:textId="59802D49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191" w:type="dxa"/>
            <w:vAlign w:val="bottom"/>
          </w:tcPr>
          <w:p w14:paraId="3CA06D6D" w14:textId="77DEAC54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192D579" w14:textId="145B47AF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191" w:type="dxa"/>
            <w:vAlign w:val="bottom"/>
          </w:tcPr>
          <w:p w14:paraId="29146BDC" w14:textId="1784FBC0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F7A95CA" w14:textId="0D6C8CDF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8721D5" w:rsidRPr="00B33603" w14:paraId="46A7341E" w14:textId="77777777" w:rsidTr="008721D5">
        <w:trPr>
          <w:trHeight w:val="261"/>
        </w:trPr>
        <w:tc>
          <w:tcPr>
            <w:tcW w:w="3375" w:type="dxa"/>
          </w:tcPr>
          <w:p w14:paraId="2F216458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</w:tcPr>
          <w:p w14:paraId="237A39F2" w14:textId="45BC5ECF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F133E7D" w14:textId="5CE049C0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05115EF" w14:textId="2A66AA3D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1C3211B" w14:textId="20DBBD2F" w:rsidR="008721D5" w:rsidRPr="00B33603" w:rsidRDefault="008721D5" w:rsidP="00F02A4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46,565</w:t>
            </w:r>
          </w:p>
        </w:tc>
        <w:tc>
          <w:tcPr>
            <w:tcW w:w="1191" w:type="dxa"/>
            <w:vAlign w:val="bottom"/>
          </w:tcPr>
          <w:p w14:paraId="05D9D3E4" w14:textId="6CBA198D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46,565</w:t>
            </w:r>
          </w:p>
        </w:tc>
        <w:tc>
          <w:tcPr>
            <w:tcW w:w="1191" w:type="dxa"/>
            <w:vAlign w:val="bottom"/>
          </w:tcPr>
          <w:p w14:paraId="10A28575" w14:textId="6FD9727B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5E692C0" w14:textId="043AA32F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47,821</w:t>
            </w:r>
          </w:p>
        </w:tc>
        <w:tc>
          <w:tcPr>
            <w:tcW w:w="1191" w:type="dxa"/>
            <w:vAlign w:val="bottom"/>
          </w:tcPr>
          <w:p w14:paraId="3998A0E6" w14:textId="1A8980E3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F616688" w14:textId="44EB3D29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47,821</w:t>
            </w:r>
          </w:p>
        </w:tc>
      </w:tr>
      <w:tr w:rsidR="008721D5" w:rsidRPr="00B33603" w14:paraId="799F16F1" w14:textId="77777777" w:rsidTr="008721D5">
        <w:trPr>
          <w:trHeight w:val="261"/>
        </w:trPr>
        <w:tc>
          <w:tcPr>
            <w:tcW w:w="3375" w:type="dxa"/>
          </w:tcPr>
          <w:p w14:paraId="17872C08" w14:textId="77777777" w:rsidR="008721D5" w:rsidRPr="00B33603" w:rsidRDefault="008721D5" w:rsidP="00F02A4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6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</w:tcPr>
          <w:p w14:paraId="61CBA545" w14:textId="668E06AF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7B0ED2C" w14:textId="230DC1AC" w:rsidR="008721D5" w:rsidRPr="00B33603" w:rsidRDefault="008721D5" w:rsidP="00F02A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91" w:type="dxa"/>
            <w:vAlign w:val="bottom"/>
          </w:tcPr>
          <w:p w14:paraId="198788A7" w14:textId="6D4520AA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F923612" w14:textId="62B15C8F" w:rsidR="008721D5" w:rsidRPr="00B33603" w:rsidRDefault="008721D5" w:rsidP="00F02A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73154B7" w14:textId="1F6A3D27" w:rsidR="008721D5" w:rsidRPr="00B33603" w:rsidRDefault="008721D5" w:rsidP="00F02A4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91" w:type="dxa"/>
            <w:vAlign w:val="bottom"/>
          </w:tcPr>
          <w:p w14:paraId="2A8BB3D8" w14:textId="4F52BFF7" w:rsidR="008721D5" w:rsidRPr="00B33603" w:rsidRDefault="008721D5" w:rsidP="00F02A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C7F2442" w14:textId="42FA935C" w:rsidR="008721D5" w:rsidRPr="00B33603" w:rsidRDefault="008721D5" w:rsidP="00F02A4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91" w:type="dxa"/>
            <w:vAlign w:val="bottom"/>
          </w:tcPr>
          <w:p w14:paraId="449EDA0F" w14:textId="277FFD71" w:rsidR="008721D5" w:rsidRPr="00B33603" w:rsidRDefault="008721D5" w:rsidP="00F02A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D204260" w14:textId="1FBEA5A4" w:rsidR="008721D5" w:rsidRPr="00B33603" w:rsidRDefault="008721D5" w:rsidP="00F02A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13DA0CC8" w14:textId="2F28FDF1" w:rsidR="008F3C28" w:rsidRPr="00B33603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BD058B0" w14:textId="18BF911E" w:rsidR="008F3C28" w:rsidRPr="00B33603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A914FF3" w14:textId="6818A924" w:rsidR="00FE302E" w:rsidRPr="00B33603" w:rsidRDefault="00FE302E">
      <w:pPr>
        <w:rPr>
          <w:cs/>
        </w:rPr>
        <w:sectPr w:rsidR="00FE302E" w:rsidRPr="00B33603" w:rsidSect="00B86C44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AD3727" w14:textId="0A163432" w:rsidR="00B937DD" w:rsidRPr="00B33603" w:rsidRDefault="00B937DD" w:rsidP="00C5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lastRenderedPageBreak/>
        <w:t xml:space="preserve">มูลค่ายุติธรรมระดับ </w:t>
      </w:r>
      <w:r w:rsidR="00423C1C" w:rsidRPr="00B33603">
        <w:rPr>
          <w:rFonts w:hint="cs"/>
        </w:rPr>
        <w:t>2</w:t>
      </w:r>
      <w:r w:rsidRPr="00B33603">
        <w:rPr>
          <w:rFonts w:hint="cs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10297E8E" w14:textId="77777777" w:rsidR="00B937DD" w:rsidRPr="00B33603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2E8C795" w14:textId="77777777" w:rsidR="00B937DD" w:rsidRPr="00B33603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B33603">
        <w:rPr>
          <w:rFonts w:hint="cs"/>
          <w:cs/>
        </w:rPr>
        <w:t xml:space="preserve">มูลค่ายุติธรรมระดับ </w:t>
      </w:r>
      <w:r w:rsidRPr="00B33603">
        <w:rPr>
          <w:rFonts w:hint="cs"/>
        </w:rPr>
        <w:t xml:space="preserve">3 </w:t>
      </w:r>
      <w:r w:rsidRPr="00B33603">
        <w:rPr>
          <w:rFonts w:hint="cs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73D74BC" w14:textId="77777777" w:rsidR="00B937DD" w:rsidRPr="00B33603" w:rsidRDefault="00B937DD" w:rsidP="006C458D">
      <w:pPr>
        <w:pStyle w:val="ListParagraph"/>
        <w:numPr>
          <w:ilvl w:val="0"/>
          <w:numId w:val="13"/>
        </w:numPr>
        <w:tabs>
          <w:tab w:val="decimal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172431A" w14:textId="55FD0C49" w:rsidR="009A78B8" w:rsidRPr="00B33603" w:rsidRDefault="009A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 w:rsidRPr="00B33603">
        <w:rPr>
          <w:sz w:val="20"/>
          <w:szCs w:val="20"/>
          <w:cs/>
        </w:rPr>
        <w:br w:type="page"/>
      </w:r>
    </w:p>
    <w:p w14:paraId="4EA23E02" w14:textId="0732ED4C" w:rsidR="00D174E2" w:rsidRPr="00B33603" w:rsidRDefault="00D174E2" w:rsidP="006C458D">
      <w:pPr>
        <w:pStyle w:val="ListParagraph"/>
        <w:numPr>
          <w:ilvl w:val="1"/>
          <w:numId w:val="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47C633FB" w14:textId="77777777" w:rsidR="003C1743" w:rsidRPr="00B33603" w:rsidRDefault="003C1743" w:rsidP="0070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29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1077"/>
        <w:gridCol w:w="1077"/>
        <w:gridCol w:w="1077"/>
        <w:gridCol w:w="1077"/>
        <w:gridCol w:w="1077"/>
        <w:gridCol w:w="1077"/>
      </w:tblGrid>
      <w:tr w:rsidR="00E35871" w:rsidRPr="00B33603" w14:paraId="44BCE1CE" w14:textId="77777777" w:rsidTr="006E442C">
        <w:trPr>
          <w:tblHeader/>
        </w:trPr>
        <w:tc>
          <w:tcPr>
            <w:tcW w:w="2833" w:type="dxa"/>
            <w:vAlign w:val="bottom"/>
            <w:hideMark/>
          </w:tcPr>
          <w:p w14:paraId="26D59AFC" w14:textId="0AA6B786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62" w:type="dxa"/>
            <w:gridSpan w:val="6"/>
            <w:vAlign w:val="bottom"/>
          </w:tcPr>
          <w:p w14:paraId="50CC3292" w14:textId="005C947C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4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35871" w:rsidRPr="00B33603" w14:paraId="43E03C37" w14:textId="77777777" w:rsidTr="00E35871">
        <w:trPr>
          <w:tblHeader/>
        </w:trPr>
        <w:tc>
          <w:tcPr>
            <w:tcW w:w="2833" w:type="dxa"/>
            <w:vAlign w:val="bottom"/>
          </w:tcPr>
          <w:p w14:paraId="2ADBDB89" w14:textId="4CE6FA8B" w:rsidR="00E35871" w:rsidRPr="00B33603" w:rsidRDefault="00E35871" w:rsidP="00ED4A1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77" w:type="dxa"/>
            <w:vAlign w:val="bottom"/>
          </w:tcPr>
          <w:p w14:paraId="54267D4D" w14:textId="77777777" w:rsidR="00E35871" w:rsidRPr="00B33603" w:rsidRDefault="00E35871" w:rsidP="00ED4A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F81CE5E" w14:textId="63A1CA30" w:rsidR="00E35871" w:rsidRPr="00B33603" w:rsidRDefault="00E35871" w:rsidP="00ED4A1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</w:rPr>
              <w:t>1</w:t>
            </w:r>
            <w:r w:rsidRPr="00B33603">
              <w:rPr>
                <w:rFonts w:asciiTheme="majorBidi" w:hAnsiTheme="majorBidi" w:hint="cs"/>
                <w:cs/>
              </w:rPr>
              <w:t xml:space="preserve"> </w:t>
            </w:r>
            <w:r w:rsidRPr="00B3360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077" w:type="dxa"/>
            <w:vAlign w:val="bottom"/>
          </w:tcPr>
          <w:p w14:paraId="41D6BD72" w14:textId="50D67DC3" w:rsidR="00E35871" w:rsidRPr="00B33603" w:rsidRDefault="00E35871" w:rsidP="00ED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077" w:type="dxa"/>
            <w:vAlign w:val="bottom"/>
          </w:tcPr>
          <w:p w14:paraId="4FA37203" w14:textId="77777777" w:rsidR="00E35871" w:rsidRPr="00B33603" w:rsidRDefault="00E35871" w:rsidP="00ED4A1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62E9B53" w14:textId="4C59C491" w:rsidR="00E35871" w:rsidRPr="00B33603" w:rsidRDefault="00E35871" w:rsidP="00ED4A1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077" w:type="dxa"/>
            <w:vAlign w:val="bottom"/>
          </w:tcPr>
          <w:p w14:paraId="2509A1FC" w14:textId="023EFFF6" w:rsidR="00E35871" w:rsidRPr="00B33603" w:rsidRDefault="00E35871" w:rsidP="00ED4A1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1077" w:type="dxa"/>
            <w:vAlign w:val="bottom"/>
          </w:tcPr>
          <w:p w14:paraId="2AD6C299" w14:textId="333A8E3D" w:rsidR="00E35871" w:rsidRPr="00B33603" w:rsidRDefault="00E35871" w:rsidP="00ED4A1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ผล</w:t>
            </w:r>
            <w:r w:rsidRPr="00B33603">
              <w:rPr>
                <w:rFonts w:asciiTheme="majorBidi" w:hAnsiTheme="majorBidi" w:cstheme="majorBidi"/>
                <w:cs/>
              </w:rPr>
              <w:br/>
            </w:r>
            <w:r w:rsidRPr="00B33603">
              <w:rPr>
                <w:rFonts w:asciiTheme="majorBidi" w:hAnsiTheme="majorBidi" w:cstheme="majorBidi" w:hint="cs"/>
                <w:cs/>
              </w:rPr>
              <w:t>กระทบ</w:t>
            </w:r>
          </w:p>
          <w:p w14:paraId="4CD4D52F" w14:textId="0BF42BD8" w:rsidR="00E35871" w:rsidRPr="00B33603" w:rsidRDefault="00E35871" w:rsidP="00ED4A1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จากการแปลงค่างบการเงิน</w:t>
            </w:r>
          </w:p>
        </w:tc>
        <w:tc>
          <w:tcPr>
            <w:tcW w:w="1077" w:type="dxa"/>
            <w:vAlign w:val="bottom"/>
          </w:tcPr>
          <w:p w14:paraId="3142C327" w14:textId="77777777" w:rsidR="00E35871" w:rsidRPr="00B33603" w:rsidRDefault="00E35871" w:rsidP="00ED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C0340F8" w14:textId="69458628" w:rsidR="00E35871" w:rsidRPr="00B33603" w:rsidRDefault="00E35871" w:rsidP="00ED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</w:rPr>
              <w:t>3</w:t>
            </w:r>
            <w:r w:rsidRPr="00B33603">
              <w:rPr>
                <w:rFonts w:asciiTheme="majorBidi" w:hAnsiTheme="majorBidi" w:cstheme="majorBidi"/>
              </w:rPr>
              <w:t>1</w:t>
            </w:r>
            <w:r w:rsidRPr="00B33603">
              <w:rPr>
                <w:rFonts w:asciiTheme="majorBidi" w:hAnsiTheme="majorBidi" w:cstheme="majorBidi" w:hint="cs"/>
              </w:rPr>
              <w:t xml:space="preserve"> </w:t>
            </w:r>
            <w:r w:rsidRPr="00B3360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35871" w:rsidRPr="00B33603" w14:paraId="189A84CD" w14:textId="77777777" w:rsidTr="007630BB">
        <w:tc>
          <w:tcPr>
            <w:tcW w:w="2833" w:type="dxa"/>
          </w:tcPr>
          <w:p w14:paraId="1D2F82B7" w14:textId="1D0F3C7C" w:rsidR="00E35871" w:rsidRPr="00B33603" w:rsidRDefault="00E358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462" w:type="dxa"/>
            <w:gridSpan w:val="6"/>
            <w:vAlign w:val="center"/>
          </w:tcPr>
          <w:p w14:paraId="5AD42BA0" w14:textId="3267EAF5" w:rsidR="00E35871" w:rsidRPr="00B33603" w:rsidRDefault="00E35871" w:rsidP="001E786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B336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35871" w:rsidRPr="00B33603" w14:paraId="5DA2F0E0" w14:textId="77777777" w:rsidTr="00E35871">
        <w:tc>
          <w:tcPr>
            <w:tcW w:w="2833" w:type="dxa"/>
          </w:tcPr>
          <w:p w14:paraId="6C9F2B14" w14:textId="03038F97" w:rsidR="00E35871" w:rsidRPr="00B33603" w:rsidRDefault="00E358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077" w:type="dxa"/>
          </w:tcPr>
          <w:p w14:paraId="314488D1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32BFBF4" w14:textId="77777777" w:rsidR="00E35871" w:rsidRPr="00B33603" w:rsidRDefault="00E3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3C3C66F" w14:textId="671A3339" w:rsidR="00E35871" w:rsidRPr="00B33603" w:rsidRDefault="00E3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11B3DE8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A05D20" w14:textId="231140E0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B21756F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35871" w:rsidRPr="00B33603" w14:paraId="227B7609" w14:textId="77777777" w:rsidTr="00E35871">
        <w:tc>
          <w:tcPr>
            <w:tcW w:w="2833" w:type="dxa"/>
          </w:tcPr>
          <w:p w14:paraId="5B398A47" w14:textId="7D2FCEA5" w:rsidR="00E35871" w:rsidRPr="00B33603" w:rsidRDefault="00E35871" w:rsidP="00EE0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77" w:type="dxa"/>
          </w:tcPr>
          <w:p w14:paraId="497AAFBE" w14:textId="77777777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7" w:type="dxa"/>
          </w:tcPr>
          <w:p w14:paraId="6FF76B8F" w14:textId="77777777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7" w:type="dxa"/>
          </w:tcPr>
          <w:p w14:paraId="01E6455E" w14:textId="77777777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7" w:type="dxa"/>
          </w:tcPr>
          <w:p w14:paraId="623B80B3" w14:textId="77777777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7" w:type="dxa"/>
          </w:tcPr>
          <w:p w14:paraId="79FFC74A" w14:textId="3B38155F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7" w:type="dxa"/>
          </w:tcPr>
          <w:p w14:paraId="5C862D0F" w14:textId="629A79A5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E35871" w:rsidRPr="00B33603" w14:paraId="6014F895" w14:textId="77777777" w:rsidTr="00E35871">
        <w:tc>
          <w:tcPr>
            <w:tcW w:w="2833" w:type="dxa"/>
          </w:tcPr>
          <w:p w14:paraId="618A02C2" w14:textId="77777777" w:rsidR="00E35871" w:rsidRPr="00B33603" w:rsidRDefault="00E358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ตราสาร</w:t>
            </w:r>
            <w:r w:rsidRPr="00B33603">
              <w:rPr>
                <w:rFonts w:hint="cs"/>
                <w:cs/>
              </w:rPr>
              <w:t>ทุน</w:t>
            </w:r>
            <w:r w:rsidRPr="00B33603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B33603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77" w:type="dxa"/>
          </w:tcPr>
          <w:p w14:paraId="0698A50C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FE76FEC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F3AE755" w14:textId="796DAF35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3A63213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1C96FBC" w14:textId="6D71E460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7D0608F" w14:textId="77777777" w:rsidR="00E35871" w:rsidRPr="00B33603" w:rsidRDefault="00E3587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35871" w:rsidRPr="00B33603" w14:paraId="45C9F426" w14:textId="77777777" w:rsidTr="00E35871">
        <w:tc>
          <w:tcPr>
            <w:tcW w:w="2833" w:type="dxa"/>
          </w:tcPr>
          <w:p w14:paraId="1F915388" w14:textId="3316BA71" w:rsidR="00E35871" w:rsidRPr="00B33603" w:rsidRDefault="00E35871" w:rsidP="00EE015B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8" w:hanging="34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 ขาดทุน</w:t>
            </w:r>
          </w:p>
        </w:tc>
        <w:tc>
          <w:tcPr>
            <w:tcW w:w="1077" w:type="dxa"/>
            <w:vAlign w:val="bottom"/>
          </w:tcPr>
          <w:p w14:paraId="253E555C" w14:textId="32D4DC3D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077" w:type="dxa"/>
            <w:vAlign w:val="bottom"/>
          </w:tcPr>
          <w:p w14:paraId="445677A4" w14:textId="66905319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7" w:type="dxa"/>
            <w:vAlign w:val="bottom"/>
          </w:tcPr>
          <w:p w14:paraId="7D1929A9" w14:textId="1313E41D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077" w:type="dxa"/>
            <w:vAlign w:val="bottom"/>
          </w:tcPr>
          <w:p w14:paraId="144EB817" w14:textId="1962BE71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0B87B5FC" w14:textId="37B814BE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7" w:type="dxa"/>
            <w:vAlign w:val="bottom"/>
          </w:tcPr>
          <w:p w14:paraId="4435249A" w14:textId="49D73771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E35871" w:rsidRPr="00B33603" w14:paraId="5A4C0675" w14:textId="77777777" w:rsidTr="00E35871">
        <w:tc>
          <w:tcPr>
            <w:tcW w:w="2833" w:type="dxa"/>
          </w:tcPr>
          <w:p w14:paraId="6FA8253A" w14:textId="34BB465F" w:rsidR="00E35871" w:rsidRPr="00B33603" w:rsidRDefault="00E35871" w:rsidP="00EE015B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8" w:hanging="34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77" w:type="dxa"/>
            <w:vAlign w:val="bottom"/>
          </w:tcPr>
          <w:p w14:paraId="20A91097" w14:textId="760F992C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1077" w:type="dxa"/>
            <w:vAlign w:val="bottom"/>
          </w:tcPr>
          <w:p w14:paraId="4D319C13" w14:textId="52A74955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7" w:type="dxa"/>
            <w:vAlign w:val="bottom"/>
          </w:tcPr>
          <w:p w14:paraId="39F938F7" w14:textId="053BAF15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1077" w:type="dxa"/>
            <w:vAlign w:val="bottom"/>
          </w:tcPr>
          <w:p w14:paraId="67F37925" w14:textId="64830CAF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  <w:tc>
          <w:tcPr>
            <w:tcW w:w="1077" w:type="dxa"/>
            <w:vAlign w:val="bottom"/>
          </w:tcPr>
          <w:p w14:paraId="2FD35F8A" w14:textId="791A821A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077" w:type="dxa"/>
            <w:vAlign w:val="bottom"/>
          </w:tcPr>
          <w:p w14:paraId="67163715" w14:textId="3BE47909" w:rsidR="00E35871" w:rsidRPr="00B33603" w:rsidRDefault="00E35871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656DE7" w:rsidRPr="00B33603" w14:paraId="309D4EA7" w14:textId="77777777" w:rsidTr="00E35871">
        <w:tc>
          <w:tcPr>
            <w:tcW w:w="2833" w:type="dxa"/>
          </w:tcPr>
          <w:p w14:paraId="6AF302D6" w14:textId="77777777" w:rsidR="00656DE7" w:rsidRPr="00B33603" w:rsidRDefault="00656DE7" w:rsidP="00656DE7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8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77" w:type="dxa"/>
            <w:vAlign w:val="bottom"/>
          </w:tcPr>
          <w:p w14:paraId="07C0C714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vAlign w:val="bottom"/>
          </w:tcPr>
          <w:p w14:paraId="09A1FD25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vAlign w:val="bottom"/>
          </w:tcPr>
          <w:p w14:paraId="267934BB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vAlign w:val="bottom"/>
          </w:tcPr>
          <w:p w14:paraId="12E8BDEE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vAlign w:val="bottom"/>
          </w:tcPr>
          <w:p w14:paraId="05CB1EB1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vAlign w:val="bottom"/>
          </w:tcPr>
          <w:p w14:paraId="5C652DDD" w14:textId="77777777" w:rsidR="00656DE7" w:rsidRPr="00B33603" w:rsidRDefault="00656DE7" w:rsidP="00EE015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35871" w:rsidRPr="00B33603" w14:paraId="1242D4F3" w14:textId="77777777" w:rsidTr="00E35871">
        <w:tc>
          <w:tcPr>
            <w:tcW w:w="2833" w:type="dxa"/>
            <w:hideMark/>
          </w:tcPr>
          <w:p w14:paraId="31A08A93" w14:textId="35A33CAB" w:rsidR="00E35871" w:rsidRPr="00B33603" w:rsidRDefault="00E35871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77" w:type="dxa"/>
            <w:vAlign w:val="bottom"/>
          </w:tcPr>
          <w:p w14:paraId="76F0FB98" w14:textId="77777777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67F4C7D4" w14:textId="77777777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59A8ADB4" w14:textId="033D766C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0C892FE" w14:textId="77777777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371CC721" w14:textId="6AAD7560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661016AD" w14:textId="77777777" w:rsidR="00E35871" w:rsidRPr="00B33603" w:rsidRDefault="00E35871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</w:tr>
      <w:tr w:rsidR="00E35871" w:rsidRPr="00B33603" w14:paraId="2D0B8E87" w14:textId="77777777" w:rsidTr="00E35871">
        <w:tc>
          <w:tcPr>
            <w:tcW w:w="2833" w:type="dxa"/>
          </w:tcPr>
          <w:p w14:paraId="3FCB5232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77" w:type="dxa"/>
          </w:tcPr>
          <w:p w14:paraId="761D25E5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EDB7F1F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5A8B7E8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DDDF125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4A40B7B" w14:textId="69C521BD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B0FED32" w14:textId="7E8B4462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</w:tr>
      <w:tr w:rsidR="00E35871" w:rsidRPr="00B33603" w14:paraId="4DB341B9" w14:textId="77777777" w:rsidTr="00E35871">
        <w:tc>
          <w:tcPr>
            <w:tcW w:w="2833" w:type="dxa"/>
          </w:tcPr>
          <w:p w14:paraId="03E48F0B" w14:textId="77777777" w:rsidR="00E35871" w:rsidRPr="00B33603" w:rsidRDefault="00E35871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ตราสาร</w:t>
            </w:r>
            <w:r w:rsidRPr="00B33603">
              <w:rPr>
                <w:rFonts w:hint="cs"/>
                <w:cs/>
              </w:rPr>
              <w:t>ทุน</w:t>
            </w:r>
            <w:r w:rsidRPr="00B33603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B33603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77" w:type="dxa"/>
            <w:vAlign w:val="bottom"/>
          </w:tcPr>
          <w:p w14:paraId="72504174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69319C63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782E1F06" w14:textId="34A2EB82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7137081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1C691408" w14:textId="6310FFDB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06322B49" w14:textId="77777777" w:rsidR="00E35871" w:rsidRPr="00B33603" w:rsidRDefault="00E35871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</w:tr>
      <w:tr w:rsidR="00E35871" w:rsidRPr="00B33603" w14:paraId="19CACC3C" w14:textId="77777777" w:rsidTr="00E35871">
        <w:tc>
          <w:tcPr>
            <w:tcW w:w="2833" w:type="dxa"/>
          </w:tcPr>
          <w:p w14:paraId="70ED2481" w14:textId="77777777" w:rsidR="00E35871" w:rsidRPr="00B33603" w:rsidRDefault="00E35871" w:rsidP="00EE015B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8" w:hanging="34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49E61F2" w14:textId="5EFBE06A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E8FC5C6" w14:textId="2E4EF7DF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B0BCDAB" w14:textId="536E44DB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077" w:type="dxa"/>
            <w:vAlign w:val="bottom"/>
          </w:tcPr>
          <w:p w14:paraId="54D44AD9" w14:textId="04F56503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vAlign w:val="bottom"/>
          </w:tcPr>
          <w:p w14:paraId="3EDE0086" w14:textId="61D69E0C" w:rsidR="00E35871" w:rsidRPr="00B33603" w:rsidRDefault="00E35871" w:rsidP="00EE0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5C6E1A1" w14:textId="7B96F90F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19</w:t>
            </w:r>
          </w:p>
        </w:tc>
      </w:tr>
      <w:tr w:rsidR="00E35871" w:rsidRPr="00B33603" w14:paraId="14F2AB9C" w14:textId="77777777" w:rsidTr="00E35871">
        <w:tc>
          <w:tcPr>
            <w:tcW w:w="2833" w:type="dxa"/>
            <w:hideMark/>
          </w:tcPr>
          <w:p w14:paraId="1409DF1C" w14:textId="0F878614" w:rsidR="00E35871" w:rsidRPr="00B33603" w:rsidRDefault="00E35871" w:rsidP="00EE015B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8" w:hanging="34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9C0E952" w14:textId="39DEC31A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1,827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5714EF9" w14:textId="2BF77A41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33448AA" w14:textId="094C84C9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(801)</w:t>
            </w:r>
          </w:p>
        </w:tc>
        <w:tc>
          <w:tcPr>
            <w:tcW w:w="1077" w:type="dxa"/>
            <w:vAlign w:val="bottom"/>
          </w:tcPr>
          <w:p w14:paraId="3F16FDBE" w14:textId="4C77769C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vAlign w:val="bottom"/>
          </w:tcPr>
          <w:p w14:paraId="37D49A9E" w14:textId="4BA09978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23C78C9" w14:textId="05D16936" w:rsidR="00E35871" w:rsidRPr="00B33603" w:rsidRDefault="00E35871" w:rsidP="0080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1,078</w:t>
            </w:r>
          </w:p>
        </w:tc>
      </w:tr>
    </w:tbl>
    <w:p w14:paraId="11F09FBB" w14:textId="125D1331" w:rsidR="00742BA3" w:rsidRPr="00B33603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sz w:val="20"/>
          <w:szCs w:val="20"/>
        </w:rPr>
      </w:pPr>
    </w:p>
    <w:tbl>
      <w:tblPr>
        <w:tblStyle w:val="TableGrid"/>
        <w:tblW w:w="92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658"/>
        <w:gridCol w:w="1658"/>
        <w:gridCol w:w="1686"/>
      </w:tblGrid>
      <w:tr w:rsidR="00763314" w:rsidRPr="00B33603" w14:paraId="1C9A5580" w14:textId="77777777" w:rsidTr="00656DE7">
        <w:trPr>
          <w:tblHeader/>
        </w:trPr>
        <w:tc>
          <w:tcPr>
            <w:tcW w:w="4238" w:type="dxa"/>
            <w:vAlign w:val="bottom"/>
          </w:tcPr>
          <w:p w14:paraId="0E132586" w14:textId="77777777" w:rsidR="00763314" w:rsidRPr="00B33603" w:rsidRDefault="0076331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002" w:type="dxa"/>
            <w:gridSpan w:val="3"/>
            <w:vAlign w:val="bottom"/>
          </w:tcPr>
          <w:p w14:paraId="0F932FB8" w14:textId="77777777" w:rsidR="00763314" w:rsidRPr="00B33603" w:rsidRDefault="0076331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63314" w:rsidRPr="00B33603" w14:paraId="2B0A5C0E" w14:textId="77777777" w:rsidTr="00656DE7">
        <w:trPr>
          <w:tblHeader/>
        </w:trPr>
        <w:tc>
          <w:tcPr>
            <w:tcW w:w="4238" w:type="dxa"/>
            <w:vAlign w:val="bottom"/>
            <w:hideMark/>
          </w:tcPr>
          <w:p w14:paraId="67CED70E" w14:textId="77777777" w:rsidR="00763314" w:rsidRPr="00B33603" w:rsidRDefault="0076331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58" w:type="dxa"/>
            <w:vAlign w:val="bottom"/>
            <w:hideMark/>
          </w:tcPr>
          <w:p w14:paraId="051D1FD6" w14:textId="77777777" w:rsidR="00763314" w:rsidRPr="00B33603" w:rsidRDefault="0076331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5B0FDC" w14:textId="77777777" w:rsidR="00763314" w:rsidRPr="00B33603" w:rsidRDefault="0076331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</w:rPr>
              <w:t>1</w:t>
            </w:r>
            <w:r w:rsidRPr="00B33603">
              <w:rPr>
                <w:rFonts w:asciiTheme="majorBidi" w:hAnsiTheme="majorBidi" w:hint="cs"/>
                <w:cs/>
              </w:rPr>
              <w:t xml:space="preserve"> </w:t>
            </w:r>
            <w:r w:rsidRPr="00B3360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58" w:type="dxa"/>
            <w:vAlign w:val="bottom"/>
            <w:hideMark/>
          </w:tcPr>
          <w:p w14:paraId="457C50D3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86" w:type="dxa"/>
            <w:vAlign w:val="bottom"/>
            <w:hideMark/>
          </w:tcPr>
          <w:p w14:paraId="4D3589B1" w14:textId="77777777" w:rsidR="00763314" w:rsidRPr="00B33603" w:rsidRDefault="0076331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9F01961" w14:textId="77777777" w:rsidR="00763314" w:rsidRPr="00B33603" w:rsidRDefault="0076331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 w:hint="cs"/>
              </w:rPr>
              <w:t>3</w:t>
            </w:r>
            <w:r w:rsidRPr="00B33603">
              <w:rPr>
                <w:rFonts w:asciiTheme="majorBidi" w:hAnsiTheme="majorBidi" w:cstheme="majorBidi"/>
              </w:rPr>
              <w:t>1</w:t>
            </w:r>
            <w:r w:rsidRPr="00B33603">
              <w:rPr>
                <w:rFonts w:asciiTheme="majorBidi" w:hAnsiTheme="majorBidi" w:cstheme="majorBidi" w:hint="cs"/>
              </w:rPr>
              <w:t xml:space="preserve"> </w:t>
            </w:r>
            <w:r w:rsidRPr="00B3360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63314" w:rsidRPr="00B33603" w14:paraId="526E1096" w14:textId="77777777" w:rsidTr="00656DE7">
        <w:trPr>
          <w:tblHeader/>
        </w:trPr>
        <w:tc>
          <w:tcPr>
            <w:tcW w:w="4238" w:type="dxa"/>
            <w:hideMark/>
          </w:tcPr>
          <w:p w14:paraId="477A594E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58" w:type="dxa"/>
          </w:tcPr>
          <w:p w14:paraId="3BC0E578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</w:tcPr>
          <w:p w14:paraId="72300827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86" w:type="dxa"/>
          </w:tcPr>
          <w:p w14:paraId="37B5BF06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0F2BC1BA" w14:textId="77777777" w:rsidTr="00656DE7">
        <w:tc>
          <w:tcPr>
            <w:tcW w:w="4238" w:type="dxa"/>
          </w:tcPr>
          <w:p w14:paraId="637F284D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658" w:type="dxa"/>
          </w:tcPr>
          <w:p w14:paraId="2039FBB3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</w:tcPr>
          <w:p w14:paraId="6B79C0D1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86" w:type="dxa"/>
          </w:tcPr>
          <w:p w14:paraId="38E6F402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32142249" w14:textId="77777777" w:rsidTr="00656DE7">
        <w:tc>
          <w:tcPr>
            <w:tcW w:w="4238" w:type="dxa"/>
            <w:hideMark/>
          </w:tcPr>
          <w:p w14:paraId="1CB3BD9C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58" w:type="dxa"/>
            <w:vAlign w:val="bottom"/>
          </w:tcPr>
          <w:p w14:paraId="367DD6A0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  <w:vAlign w:val="bottom"/>
          </w:tcPr>
          <w:p w14:paraId="149F8082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6" w:type="dxa"/>
            <w:vAlign w:val="bottom"/>
          </w:tcPr>
          <w:p w14:paraId="4611C089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024DFC97" w14:textId="77777777" w:rsidTr="00656DE7">
        <w:tc>
          <w:tcPr>
            <w:tcW w:w="4238" w:type="dxa"/>
          </w:tcPr>
          <w:p w14:paraId="49740E2E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ตราสาร</w:t>
            </w:r>
            <w:r w:rsidRPr="00B33603">
              <w:rPr>
                <w:rFonts w:hint="cs"/>
                <w:cs/>
              </w:rPr>
              <w:t>ทุน</w:t>
            </w:r>
            <w:r w:rsidRPr="00B33603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B33603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658" w:type="dxa"/>
          </w:tcPr>
          <w:p w14:paraId="0450D561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</w:tcPr>
          <w:p w14:paraId="2C169579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6" w:type="dxa"/>
          </w:tcPr>
          <w:p w14:paraId="79711560" w14:textId="77777777" w:rsidR="00763314" w:rsidRPr="00B33603" w:rsidRDefault="0076331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1383AB64" w14:textId="77777777" w:rsidTr="00656DE7">
        <w:tc>
          <w:tcPr>
            <w:tcW w:w="4238" w:type="dxa"/>
            <w:hideMark/>
          </w:tcPr>
          <w:p w14:paraId="04DFD1F3" w14:textId="77777777" w:rsidR="00763314" w:rsidRPr="00B33603" w:rsidRDefault="00763314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58" w:type="dxa"/>
            <w:tcBorders>
              <w:top w:val="nil"/>
              <w:left w:val="nil"/>
            </w:tcBorders>
          </w:tcPr>
          <w:p w14:paraId="19860763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</w:tcPr>
          <w:p w14:paraId="45D61C99" w14:textId="70FA057A" w:rsidR="00763314" w:rsidRPr="00B33603" w:rsidRDefault="00FD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686" w:type="dxa"/>
            <w:tcBorders>
              <w:top w:val="nil"/>
              <w:left w:val="nil"/>
              <w:right w:val="nil"/>
            </w:tcBorders>
          </w:tcPr>
          <w:p w14:paraId="4213FAA7" w14:textId="4D57ABD9" w:rsidR="00763314" w:rsidRPr="00B33603" w:rsidRDefault="00FD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14</w:t>
            </w:r>
          </w:p>
        </w:tc>
      </w:tr>
      <w:tr w:rsidR="00763314" w:rsidRPr="00B33603" w14:paraId="1DC8DB3F" w14:textId="77777777" w:rsidTr="00656DE7">
        <w:tc>
          <w:tcPr>
            <w:tcW w:w="4238" w:type="dxa"/>
            <w:hideMark/>
          </w:tcPr>
          <w:p w14:paraId="3D52E32F" w14:textId="77777777" w:rsidR="00763314" w:rsidRPr="00B33603" w:rsidRDefault="00763314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FE26355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B0984E1" w14:textId="4F58D199" w:rsidR="00763314" w:rsidRPr="00B33603" w:rsidRDefault="00FD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573B6CC6" w14:textId="6D4AE5BD" w:rsidR="00763314" w:rsidRPr="00B33603" w:rsidRDefault="00FD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/>
              </w:rPr>
              <w:t>114</w:t>
            </w:r>
          </w:p>
        </w:tc>
      </w:tr>
      <w:tr w:rsidR="00763314" w:rsidRPr="00B33603" w14:paraId="1412F9BA" w14:textId="77777777" w:rsidTr="00656DE7">
        <w:tc>
          <w:tcPr>
            <w:tcW w:w="4238" w:type="dxa"/>
          </w:tcPr>
          <w:p w14:paraId="50C63900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</w:rPr>
              <w:lastRenderedPageBreak/>
              <w:t>256</w:t>
            </w:r>
            <w:r w:rsidRPr="00B33603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876B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0C95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7B83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776123BA" w14:textId="77777777" w:rsidTr="00656DE7">
        <w:tc>
          <w:tcPr>
            <w:tcW w:w="4238" w:type="dxa"/>
          </w:tcPr>
          <w:p w14:paraId="370323B2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336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3650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5BF3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5EA8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5D1C60F1" w14:textId="77777777" w:rsidTr="00656DE7">
        <w:tc>
          <w:tcPr>
            <w:tcW w:w="4238" w:type="dxa"/>
          </w:tcPr>
          <w:p w14:paraId="64A48876" w14:textId="77777777" w:rsidR="00763314" w:rsidRPr="00B33603" w:rsidRDefault="00763314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B33603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B33603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F44E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1B37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06BC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63314" w:rsidRPr="00B33603" w14:paraId="3F0FEEC6" w14:textId="77777777" w:rsidTr="00656DE7">
        <w:tc>
          <w:tcPr>
            <w:tcW w:w="4238" w:type="dxa"/>
          </w:tcPr>
          <w:p w14:paraId="24BFE720" w14:textId="77777777" w:rsidR="00763314" w:rsidRPr="00B33603" w:rsidRDefault="00763314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8DD7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FD85B6D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5A385B35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19</w:t>
            </w:r>
          </w:p>
        </w:tc>
      </w:tr>
      <w:tr w:rsidR="00763314" w:rsidRPr="00B33603" w14:paraId="45C29F67" w14:textId="77777777" w:rsidTr="00656DE7">
        <w:tc>
          <w:tcPr>
            <w:tcW w:w="4238" w:type="dxa"/>
          </w:tcPr>
          <w:p w14:paraId="6147F8B2" w14:textId="77777777" w:rsidR="00763314" w:rsidRPr="00B33603" w:rsidRDefault="00763314">
            <w:pPr>
              <w:pStyle w:val="ListParagraph"/>
              <w:numPr>
                <w:ilvl w:val="0"/>
                <w:numId w:val="13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</w:tcPr>
          <w:p w14:paraId="211CAB8B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</w:tcPr>
          <w:p w14:paraId="63EDB608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(161)</w:t>
            </w:r>
          </w:p>
        </w:tc>
        <w:tc>
          <w:tcPr>
            <w:tcW w:w="1686" w:type="dxa"/>
            <w:tcBorders>
              <w:top w:val="nil"/>
              <w:left w:val="nil"/>
              <w:right w:val="nil"/>
            </w:tcBorders>
          </w:tcPr>
          <w:p w14:paraId="316D3623" w14:textId="77777777" w:rsidR="00763314" w:rsidRPr="00B33603" w:rsidRDefault="0076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B33603">
              <w:rPr>
                <w:rFonts w:asciiTheme="majorBidi" w:hAnsiTheme="majorBidi" w:cstheme="majorBidi"/>
              </w:rPr>
              <w:t>159</w:t>
            </w:r>
          </w:p>
        </w:tc>
      </w:tr>
    </w:tbl>
    <w:p w14:paraId="73CAFBA2" w14:textId="77777777" w:rsidR="00EE015B" w:rsidRPr="00B33603" w:rsidRDefault="00E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sz w:val="20"/>
          <w:szCs w:val="20"/>
          <w:cs/>
        </w:rPr>
      </w:pPr>
    </w:p>
    <w:p w14:paraId="255B3167" w14:textId="764A0D64" w:rsidR="00BD57C1" w:rsidRPr="00B33603" w:rsidRDefault="00BD57C1" w:rsidP="006C458D">
      <w:pPr>
        <w:pStyle w:val="ListParagraph"/>
        <w:numPr>
          <w:ilvl w:val="1"/>
          <w:numId w:val="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3EA98562" w14:textId="764308F9" w:rsidR="00BD57C1" w:rsidRPr="00B33603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  <w:sz w:val="20"/>
          <w:szCs w:val="20"/>
        </w:rPr>
      </w:pPr>
    </w:p>
    <w:p w14:paraId="3FD16B71" w14:textId="193C234E" w:rsidR="00BD57C1" w:rsidRPr="00B33603" w:rsidRDefault="00BD57C1" w:rsidP="00BD57C1">
      <w:pPr>
        <w:ind w:left="540"/>
        <w:jc w:val="both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0EB37F65" w14:textId="77777777" w:rsidR="00815CEA" w:rsidRPr="00B33603" w:rsidRDefault="00815CEA" w:rsidP="00BD57C1">
      <w:pPr>
        <w:spacing w:line="240" w:lineRule="auto"/>
        <w:ind w:left="540" w:right="-7"/>
        <w:jc w:val="thaiDistribute"/>
        <w:rPr>
          <w:sz w:val="20"/>
          <w:szCs w:val="20"/>
        </w:rPr>
      </w:pPr>
    </w:p>
    <w:p w14:paraId="6AF7A033" w14:textId="63535367" w:rsidR="00BD57C1" w:rsidRPr="00B33603" w:rsidRDefault="00BD57C1" w:rsidP="00BD57C1">
      <w:pPr>
        <w:spacing w:line="240" w:lineRule="auto"/>
        <w:ind w:left="540" w:right="-7"/>
        <w:jc w:val="thaiDistribute"/>
      </w:pPr>
      <w:r w:rsidRPr="00B33603">
        <w:rPr>
          <w:rFonts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B33603" w:rsidRDefault="00BD57C1" w:rsidP="00BD57C1">
      <w:pPr>
        <w:spacing w:line="240" w:lineRule="auto"/>
        <w:ind w:left="540" w:right="-7"/>
        <w:jc w:val="thaiDistribute"/>
        <w:rPr>
          <w:sz w:val="20"/>
          <w:szCs w:val="20"/>
        </w:rPr>
      </w:pPr>
    </w:p>
    <w:p w14:paraId="355859AF" w14:textId="3F8D193B" w:rsidR="00426F1F" w:rsidRPr="00B33603" w:rsidRDefault="00BD57C1" w:rsidP="00E0060B">
      <w:pPr>
        <w:spacing w:line="240" w:lineRule="auto"/>
        <w:ind w:left="540" w:right="-7"/>
        <w:jc w:val="thaiDistribute"/>
      </w:pPr>
      <w:r w:rsidRPr="00B33603">
        <w:rPr>
          <w:rFonts w:hint="cs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53533975" w14:textId="0CEC7A07" w:rsidR="00341FD2" w:rsidRPr="00B33603" w:rsidRDefault="0034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21B8F06B" w14:textId="704CF4AB" w:rsidR="00BD57C1" w:rsidRPr="00B33603" w:rsidRDefault="00F17DCC" w:rsidP="00E72299">
      <w:pPr>
        <w:spacing w:line="240" w:lineRule="auto"/>
        <w:ind w:left="540" w:right="-7"/>
        <w:jc w:val="thaiDistribute"/>
      </w:pPr>
      <w:r w:rsidRPr="00B33603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1DA0661" w14:textId="77777777" w:rsidR="00012007" w:rsidRPr="00B33603" w:rsidRDefault="00012007" w:rsidP="00E72299">
      <w:pPr>
        <w:spacing w:line="240" w:lineRule="auto"/>
        <w:ind w:left="540" w:right="-7"/>
        <w:jc w:val="thaiDistribute"/>
      </w:pPr>
    </w:p>
    <w:p w14:paraId="221C27AF" w14:textId="77777777" w:rsidR="009A78B8" w:rsidRPr="00B33603" w:rsidRDefault="009A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B33603">
        <w:rPr>
          <w:b/>
          <w:bCs/>
          <w:i/>
          <w:iCs/>
          <w:cs/>
        </w:rPr>
        <w:br w:type="page"/>
      </w:r>
    </w:p>
    <w:p w14:paraId="04BC1DD7" w14:textId="1F1FCD85" w:rsidR="00BD57C1" w:rsidRPr="00B33603" w:rsidRDefault="00BD57C1" w:rsidP="00763314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</w:rPr>
        <w:lastRenderedPageBreak/>
        <w:tab/>
      </w:r>
      <w:r w:rsidRPr="00B33603">
        <w:rPr>
          <w:rFonts w:hint="cs"/>
          <w:b/>
          <w:bCs/>
          <w:i/>
          <w:iCs/>
          <w:cs/>
        </w:rPr>
        <w:tab/>
        <w:t>(</w:t>
      </w:r>
      <w:r w:rsidR="00BC7531" w:rsidRPr="00B33603">
        <w:rPr>
          <w:rFonts w:hint="cs"/>
          <w:b/>
          <w:bCs/>
          <w:i/>
          <w:iCs/>
          <w:cs/>
        </w:rPr>
        <w:t>ค</w:t>
      </w:r>
      <w:r w:rsidRPr="00B33603">
        <w:rPr>
          <w:rFonts w:hint="cs"/>
          <w:b/>
          <w:bCs/>
          <w:i/>
          <w:iCs/>
          <w:cs/>
        </w:rPr>
        <w:t>.</w:t>
      </w:r>
      <w:r w:rsidR="00D52C0E" w:rsidRPr="00B33603">
        <w:rPr>
          <w:rFonts w:hint="cs"/>
          <w:b/>
          <w:bCs/>
          <w:i/>
          <w:iCs/>
        </w:rPr>
        <w:t>1</w:t>
      </w:r>
      <w:r w:rsidRPr="00B33603">
        <w:rPr>
          <w:rFonts w:hint="cs"/>
          <w:b/>
          <w:bCs/>
          <w:i/>
          <w:iCs/>
          <w:cs/>
        </w:rPr>
        <w:t>) ความเสี่ยงด้านเครดิต</w:t>
      </w:r>
    </w:p>
    <w:p w14:paraId="491D1258" w14:textId="7B559CF2" w:rsidR="00BD57C1" w:rsidRPr="00B33603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  <w:sz w:val="20"/>
          <w:szCs w:val="20"/>
        </w:rPr>
      </w:pPr>
    </w:p>
    <w:p w14:paraId="3A24E410" w14:textId="3E136CB7" w:rsidR="00BD57C1" w:rsidRPr="00B33603" w:rsidRDefault="00BD57C1" w:rsidP="00BD57C1">
      <w:pPr>
        <w:ind w:left="900"/>
        <w:jc w:val="thaiDistribute"/>
        <w:rPr>
          <w:cs/>
        </w:rPr>
      </w:pPr>
      <w:r w:rsidRPr="00B33603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B33603">
        <w:rPr>
          <w:rFonts w:hint="cs"/>
          <w:cs/>
        </w:rPr>
        <w:t>เงินให้กู้ยืมแก่กิจการที่เกี่ยวข้องกัน</w:t>
      </w:r>
      <w:r w:rsidRPr="00B33603">
        <w:rPr>
          <w:rFonts w:hint="cs"/>
          <w:cs/>
        </w:rPr>
        <w:t>ของกลุ่มบริษัท</w:t>
      </w:r>
    </w:p>
    <w:p w14:paraId="50430490" w14:textId="17BE1ACD" w:rsidR="005575E4" w:rsidRPr="00B33603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1E72EE18" w14:textId="6C60CCB0" w:rsidR="00BD57C1" w:rsidRPr="00B33603" w:rsidRDefault="00BD57C1" w:rsidP="00BD57C1">
      <w:pPr>
        <w:tabs>
          <w:tab w:val="left" w:pos="810"/>
        </w:tabs>
        <w:contextualSpacing/>
        <w:jc w:val="thaiDistribute"/>
      </w:pPr>
      <w:r w:rsidRPr="00B33603">
        <w:rPr>
          <w:rFonts w:hint="cs"/>
        </w:rPr>
        <w:tab/>
      </w:r>
      <w:r w:rsidRPr="00B33603">
        <w:rPr>
          <w:rFonts w:hint="cs"/>
        </w:rPr>
        <w:tab/>
      </w:r>
      <w:r w:rsidRPr="00B33603">
        <w:rPr>
          <w:rFonts w:hint="cs"/>
        </w:rPr>
        <w:tab/>
      </w:r>
      <w:r w:rsidRPr="00B33603">
        <w:rPr>
          <w:rFonts w:hint="cs"/>
          <w:cs/>
        </w:rPr>
        <w:t>(</w:t>
      </w:r>
      <w:r w:rsidR="00BC7531" w:rsidRPr="00B33603">
        <w:rPr>
          <w:rFonts w:hint="cs"/>
          <w:cs/>
        </w:rPr>
        <w:t>ค</w:t>
      </w:r>
      <w:r w:rsidRPr="00B33603">
        <w:rPr>
          <w:rFonts w:hint="cs"/>
          <w:cs/>
        </w:rPr>
        <w:t>.</w:t>
      </w:r>
      <w:r w:rsidR="00D52C0E" w:rsidRPr="00B33603">
        <w:rPr>
          <w:rFonts w:hint="cs"/>
        </w:rPr>
        <w:t>1</w:t>
      </w:r>
      <w:r w:rsidRPr="00B33603">
        <w:rPr>
          <w:rFonts w:hint="cs"/>
          <w:cs/>
        </w:rPr>
        <w:t>.</w:t>
      </w:r>
      <w:r w:rsidR="00D52C0E" w:rsidRPr="00B33603">
        <w:rPr>
          <w:rFonts w:hint="cs"/>
        </w:rPr>
        <w:t>1</w:t>
      </w:r>
      <w:r w:rsidRPr="00B33603">
        <w:rPr>
          <w:rFonts w:hint="cs"/>
          <w:cs/>
        </w:rPr>
        <w:t>)</w:t>
      </w:r>
      <w:r w:rsidRPr="00B33603">
        <w:rPr>
          <w:rFonts w:hint="cs"/>
          <w:i/>
          <w:iCs/>
          <w:cs/>
        </w:rPr>
        <w:t xml:space="preserve">  </w:t>
      </w:r>
      <w:r w:rsidRPr="00B33603">
        <w:rPr>
          <w:rFonts w:hint="cs"/>
          <w:cs/>
        </w:rPr>
        <w:t>ลูกหนี้การค้า</w:t>
      </w:r>
    </w:p>
    <w:p w14:paraId="373D39E7" w14:textId="42E33022" w:rsidR="00BD57C1" w:rsidRPr="00B33603" w:rsidRDefault="00BD57C1" w:rsidP="00BD57C1">
      <w:pPr>
        <w:tabs>
          <w:tab w:val="left" w:pos="810"/>
        </w:tabs>
        <w:contextualSpacing/>
        <w:jc w:val="thaiDistribute"/>
        <w:rPr>
          <w:sz w:val="20"/>
          <w:szCs w:val="20"/>
        </w:rPr>
      </w:pPr>
    </w:p>
    <w:p w14:paraId="26CF0093" w14:textId="0336581D" w:rsidR="00BD57C1" w:rsidRPr="00B33603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</w:t>
      </w:r>
      <w:r w:rsidR="006C2040" w:rsidRPr="00B33603">
        <w:rPr>
          <w:rFonts w:hint="cs"/>
          <w:cs/>
        </w:rPr>
        <w:t>ได้</w:t>
      </w:r>
      <w:r w:rsidRPr="00B33603">
        <w:rPr>
          <w:rFonts w:hint="cs"/>
          <w:cs/>
        </w:rPr>
        <w:t xml:space="preserve"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6DF006A" w14:textId="77777777" w:rsidR="00A432DD" w:rsidRPr="00B33603" w:rsidRDefault="00A432DD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sz w:val="20"/>
          <w:szCs w:val="20"/>
          <w:cs/>
        </w:rPr>
      </w:pPr>
    </w:p>
    <w:p w14:paraId="349712E2" w14:textId="18FD2719" w:rsidR="00A432DD" w:rsidRPr="00B33603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="00BC7531" w:rsidRPr="00B33603">
        <w:rPr>
          <w:rFonts w:hint="cs"/>
        </w:rPr>
        <w:t>1</w:t>
      </w:r>
      <w:r w:rsidRPr="00B33603">
        <w:rPr>
          <w:rFonts w:hint="cs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ทั้งนี้ระยะเวลาการให้สินเชื่อแก่ลูกค้าของกลุ่มบริษัทโดยปกติมีระยะเวลาตั้งแต่ </w:t>
      </w:r>
      <w:r w:rsidR="00BC7531" w:rsidRPr="00B33603">
        <w:rPr>
          <w:rFonts w:hint="cs"/>
        </w:rPr>
        <w:t>1</w:t>
      </w:r>
      <w:r w:rsidRPr="00B33603">
        <w:rPr>
          <w:rFonts w:hint="cs"/>
          <w:cs/>
        </w:rPr>
        <w:t xml:space="preserve"> </w:t>
      </w:r>
      <w:r w:rsidRPr="00B33603">
        <w:rPr>
          <w:rFonts w:hint="cs"/>
        </w:rPr>
        <w:t>-</w:t>
      </w:r>
      <w:r w:rsidRPr="00B33603">
        <w:rPr>
          <w:rFonts w:hint="cs"/>
          <w:cs/>
        </w:rPr>
        <w:t xml:space="preserve"> </w:t>
      </w:r>
      <w:r w:rsidR="00BC7531" w:rsidRPr="00B33603">
        <w:rPr>
          <w:rFonts w:hint="cs"/>
        </w:rPr>
        <w:t>120</w:t>
      </w:r>
      <w:r w:rsidRPr="00B33603">
        <w:rPr>
          <w:rFonts w:hint="cs"/>
          <w:cs/>
        </w:rPr>
        <w:t xml:space="preserve"> วัน</w:t>
      </w:r>
    </w:p>
    <w:p w14:paraId="1DF579A0" w14:textId="77777777" w:rsidR="00BB6B7D" w:rsidRPr="00B33603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sz w:val="20"/>
          <w:szCs w:val="20"/>
        </w:rPr>
      </w:pPr>
    </w:p>
    <w:p w14:paraId="3DDC7445" w14:textId="299AF60B" w:rsidR="00DB5CF0" w:rsidRPr="00B33603" w:rsidRDefault="00A432DD" w:rsidP="00A070CE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 xml:space="preserve">ข้อมูลเกี่ยวกับลูกหนี้การค้าเปิดเผยในหมายเหตุข้อ </w:t>
      </w:r>
      <w:r w:rsidR="007D6334" w:rsidRPr="00B33603">
        <w:t>6</w:t>
      </w:r>
    </w:p>
    <w:p w14:paraId="2EA619AE" w14:textId="77777777" w:rsidR="00A070CE" w:rsidRPr="00B33603" w:rsidRDefault="00A070CE" w:rsidP="00A070C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sz w:val="22"/>
          <w:szCs w:val="22"/>
        </w:rPr>
      </w:pPr>
    </w:p>
    <w:p w14:paraId="08C4F085" w14:textId="7A77FDA7" w:rsidR="008760A4" w:rsidRPr="00B33603" w:rsidRDefault="00B91262" w:rsidP="00B91262">
      <w:pPr>
        <w:tabs>
          <w:tab w:val="clear" w:pos="1644"/>
          <w:tab w:val="left" w:pos="810"/>
          <w:tab w:val="left" w:pos="1276"/>
        </w:tabs>
        <w:contextualSpacing/>
        <w:jc w:val="thaiDistribute"/>
      </w:pPr>
      <w:r w:rsidRPr="00B33603">
        <w:tab/>
      </w:r>
      <w:r w:rsidRPr="00B33603">
        <w:tab/>
      </w:r>
      <w:r w:rsidRPr="00B33603">
        <w:tab/>
      </w:r>
      <w:r w:rsidR="008760A4" w:rsidRPr="00B33603">
        <w:rPr>
          <w:rFonts w:hint="cs"/>
          <w:cs/>
        </w:rPr>
        <w:t>(</w:t>
      </w:r>
      <w:r w:rsidR="00BC7531" w:rsidRPr="00B33603">
        <w:rPr>
          <w:rFonts w:hint="cs"/>
          <w:cs/>
        </w:rPr>
        <w:t>ค</w:t>
      </w:r>
      <w:r w:rsidR="008760A4" w:rsidRPr="00B33603">
        <w:rPr>
          <w:rFonts w:hint="cs"/>
          <w:cs/>
        </w:rPr>
        <w:t>.</w:t>
      </w:r>
      <w:r w:rsidR="00D52C0E" w:rsidRPr="00B33603">
        <w:rPr>
          <w:rFonts w:hint="cs"/>
        </w:rPr>
        <w:t>1</w:t>
      </w:r>
      <w:r w:rsidR="008760A4" w:rsidRPr="00B33603">
        <w:rPr>
          <w:rFonts w:hint="cs"/>
          <w:cs/>
        </w:rPr>
        <w:t>.</w:t>
      </w:r>
      <w:r w:rsidR="00A070CE" w:rsidRPr="00B33603">
        <w:rPr>
          <w:rFonts w:hint="cs"/>
          <w:cs/>
        </w:rPr>
        <w:t>2</w:t>
      </w:r>
      <w:r w:rsidR="008760A4" w:rsidRPr="00B33603">
        <w:rPr>
          <w:rFonts w:hint="cs"/>
          <w:cs/>
        </w:rPr>
        <w:t>)</w:t>
      </w:r>
      <w:r w:rsidRPr="00B33603">
        <w:t xml:space="preserve">  </w:t>
      </w:r>
      <w:r w:rsidR="008760A4" w:rsidRPr="00B33603">
        <w:rPr>
          <w:rFonts w:hint="cs"/>
          <w:cs/>
        </w:rPr>
        <w:t xml:space="preserve">เงินสดและรายการเทียบเท่าเงินสด และอนุพันธ์ </w:t>
      </w:r>
    </w:p>
    <w:p w14:paraId="064BC2E3" w14:textId="77777777" w:rsidR="008760A4" w:rsidRPr="00B33603" w:rsidRDefault="008760A4" w:rsidP="00B91262">
      <w:pPr>
        <w:tabs>
          <w:tab w:val="left" w:pos="810"/>
        </w:tabs>
        <w:contextualSpacing/>
        <w:jc w:val="thaiDistribute"/>
        <w:rPr>
          <w:sz w:val="20"/>
          <w:szCs w:val="20"/>
        </w:rPr>
      </w:pPr>
      <w:r w:rsidRPr="00B33603">
        <w:rPr>
          <w:rFonts w:hint="cs"/>
          <w:sz w:val="20"/>
          <w:szCs w:val="20"/>
        </w:rPr>
        <w:tab/>
      </w:r>
    </w:p>
    <w:p w14:paraId="23802428" w14:textId="0972903F" w:rsidR="008760A4" w:rsidRPr="00B33603" w:rsidRDefault="008760A4" w:rsidP="00B91262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F92F95" w:rsidRPr="00B33603">
        <w:rPr>
          <w:rFonts w:hint="cs"/>
          <w:cs/>
        </w:rPr>
        <w:t>มี</w:t>
      </w:r>
      <w:r w:rsidRPr="00B33603">
        <w:rPr>
          <w:rFonts w:hint="cs"/>
          <w:cs/>
        </w:rPr>
        <w:t>จำกัดเนื่องจากคู่สัญญาเป็นธนาคารและสถาบันการเงิน</w:t>
      </w:r>
      <w:r w:rsidR="00F92F95" w:rsidRPr="00B33603">
        <w:rPr>
          <w:rFonts w:hint="cs"/>
          <w:cs/>
        </w:rPr>
        <w:t>ซึ่ง</w:t>
      </w:r>
      <w:r w:rsidRPr="00B33603">
        <w:rPr>
          <w:rFonts w:hint="cs"/>
          <w:cs/>
        </w:rPr>
        <w:t>กลุ่มบริษัทพิจารณาว่ามีความเสี่ยงด้านเครดิตต่ำ</w:t>
      </w:r>
    </w:p>
    <w:p w14:paraId="736A6035" w14:textId="77777777" w:rsidR="004856E2" w:rsidRPr="00B33603" w:rsidRDefault="004856E2">
      <w:pPr>
        <w:rPr>
          <w:sz w:val="20"/>
          <w:szCs w:val="20"/>
        </w:rPr>
      </w:pPr>
    </w:p>
    <w:p w14:paraId="2316FED7" w14:textId="7C973F47" w:rsidR="008760A4" w:rsidRPr="00B33603" w:rsidRDefault="008760A4" w:rsidP="008760A4">
      <w:pPr>
        <w:pStyle w:val="ListParagraph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C7531"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="00DE3F43" w:rsidRPr="00B33603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B3360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43B38A0" w14:textId="77777777" w:rsidR="008760A4" w:rsidRPr="00B33603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2EF826A5" w14:textId="18EA650B" w:rsidR="008760A4" w:rsidRPr="00B33603" w:rsidRDefault="008760A4" w:rsidP="008760A4">
      <w:pPr>
        <w:spacing w:line="240" w:lineRule="auto"/>
        <w:ind w:left="900"/>
        <w:jc w:val="thaiDistribute"/>
      </w:pPr>
      <w:r w:rsidRPr="00B33603">
        <w:rPr>
          <w:rFonts w:hint="cs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9B269A2" w14:textId="77777777" w:rsidR="00980740" w:rsidRPr="00B33603" w:rsidRDefault="00980740" w:rsidP="0040774E">
      <w:pPr>
        <w:spacing w:line="240" w:lineRule="auto"/>
        <w:jc w:val="thaiDistribute"/>
        <w:rPr>
          <w:sz w:val="20"/>
          <w:szCs w:val="20"/>
        </w:rPr>
      </w:pPr>
    </w:p>
    <w:p w14:paraId="04BBC71A" w14:textId="5CF8E12C" w:rsidR="000F7439" w:rsidRPr="00B33603" w:rsidRDefault="008760A4" w:rsidP="008760A4">
      <w:pPr>
        <w:spacing w:line="240" w:lineRule="auto"/>
        <w:ind w:left="900"/>
        <w:jc w:val="thaiDistribute"/>
      </w:pPr>
      <w:r w:rsidRPr="00B33603">
        <w:rPr>
          <w:rFonts w:hint="cs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0E6C75" w:rsidRPr="00B33603">
        <w:rPr>
          <w:rFonts w:hint="cs"/>
          <w:cs/>
        </w:rPr>
        <w:t>แสดง</w:t>
      </w:r>
      <w:r w:rsidRPr="00B33603">
        <w:rPr>
          <w:rFonts w:hint="cs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D61B05F" w14:textId="2C09D9CE" w:rsidR="002634F2" w:rsidRPr="00B33603" w:rsidRDefault="0026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  <w:r w:rsidRPr="00B33603">
        <w:rPr>
          <w:sz w:val="22"/>
          <w:szCs w:val="22"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B33603" w14:paraId="66072001" w14:textId="77777777" w:rsidTr="00012007">
        <w:trPr>
          <w:tblHeader/>
        </w:trPr>
        <w:tc>
          <w:tcPr>
            <w:tcW w:w="2705" w:type="dxa"/>
            <w:vAlign w:val="bottom"/>
          </w:tcPr>
          <w:p w14:paraId="321BBC42" w14:textId="13F02077" w:rsidR="00E80E71" w:rsidRPr="00B33603" w:rsidRDefault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825" w:type="dxa"/>
            <w:gridSpan w:val="5"/>
            <w:vAlign w:val="bottom"/>
          </w:tcPr>
          <w:p w14:paraId="6D11FC40" w14:textId="77777777" w:rsidR="00E80E71" w:rsidRPr="00B33603" w:rsidRDefault="00E80E7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E71" w:rsidRPr="00B33603" w14:paraId="265189A2" w14:textId="77777777" w:rsidTr="00012007">
        <w:trPr>
          <w:tblHeader/>
        </w:trPr>
        <w:tc>
          <w:tcPr>
            <w:tcW w:w="2705" w:type="dxa"/>
            <w:vAlign w:val="bottom"/>
          </w:tcPr>
          <w:p w14:paraId="3A63B0D6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1D83DFDB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672F8D6D" w14:textId="77777777" w:rsidR="00E80E71" w:rsidRPr="00B33603" w:rsidRDefault="00E80E7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B33603" w14:paraId="45AE72AB" w14:textId="77777777" w:rsidTr="00012007">
        <w:trPr>
          <w:tblHeader/>
        </w:trPr>
        <w:tc>
          <w:tcPr>
            <w:tcW w:w="2705" w:type="dxa"/>
            <w:vAlign w:val="bottom"/>
            <w:hideMark/>
          </w:tcPr>
          <w:p w14:paraId="2119C912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75437A5F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38BA8F9D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682452AC" w14:textId="09EF0DAC" w:rsidR="00E80E71" w:rsidRPr="00B33603" w:rsidRDefault="00E80E7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54848C1D" w14:textId="32EC2A32" w:rsidR="00E80E71" w:rsidRPr="00B33603" w:rsidRDefault="00E80E7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7C00297F" w14:textId="77777777" w:rsidR="00E80E71" w:rsidRPr="00B33603" w:rsidRDefault="00E80E71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2D44DBBB" w14:textId="77777777" w:rsidR="00E80E71" w:rsidRPr="00B33603" w:rsidRDefault="00E80E7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B33603" w14:paraId="39D26003" w14:textId="77777777">
        <w:tc>
          <w:tcPr>
            <w:tcW w:w="2705" w:type="dxa"/>
            <w:vAlign w:val="bottom"/>
          </w:tcPr>
          <w:p w14:paraId="5071ECE0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3D9936A6" w14:textId="77777777" w:rsidR="00E80E71" w:rsidRPr="00B33603" w:rsidRDefault="00E80E71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B33603" w14:paraId="4A52C05E" w14:textId="77777777">
        <w:tc>
          <w:tcPr>
            <w:tcW w:w="2705" w:type="dxa"/>
          </w:tcPr>
          <w:p w14:paraId="56BA2788" w14:textId="1366C09D" w:rsidR="00E80E71" w:rsidRPr="00B33603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762B2" w:rsidRPr="00B33603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5" w:type="dxa"/>
          </w:tcPr>
          <w:p w14:paraId="3E8B8172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F1C19E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D9D7DA6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DEA2C6F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B78413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B33603" w14:paraId="033520B9" w14:textId="77777777">
        <w:tc>
          <w:tcPr>
            <w:tcW w:w="2705" w:type="dxa"/>
            <w:hideMark/>
          </w:tcPr>
          <w:p w14:paraId="63AAAC8A" w14:textId="77777777" w:rsidR="00E80E71" w:rsidRPr="00B33603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25AA1488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E27C8D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3D0EA36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B61447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434A89B" w14:textId="77777777" w:rsidR="00E80E71" w:rsidRPr="00B33603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30273" w:rsidRPr="00B33603" w14:paraId="7F99B11C" w14:textId="77777777" w:rsidTr="00DC7483">
        <w:tc>
          <w:tcPr>
            <w:tcW w:w="2705" w:type="dxa"/>
            <w:hideMark/>
          </w:tcPr>
          <w:p w14:paraId="28350797" w14:textId="161ED505" w:rsidR="006F2167" w:rsidRPr="00B33603" w:rsidRDefault="00F30273" w:rsidP="006F216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  <w:r w:rsidR="009B137B" w:rsidRPr="00B33603">
              <w:rPr>
                <w:rFonts w:hint="cs"/>
                <w:sz w:val="28"/>
                <w:szCs w:val="28"/>
                <w:cs/>
              </w:rPr>
              <w:t>และเจ้าหนี้</w:t>
            </w:r>
            <w:r w:rsidR="00A84311" w:rsidRPr="00B33603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="009B137B" w:rsidRPr="00B33603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1570F00C" w14:textId="280DBC4B" w:rsidR="00F30273" w:rsidRPr="00B33603" w:rsidRDefault="00DF560F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26</w:t>
            </w:r>
            <w:r w:rsidR="006A7FCE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449</w:t>
            </w:r>
          </w:p>
        </w:tc>
        <w:tc>
          <w:tcPr>
            <w:tcW w:w="1365" w:type="dxa"/>
            <w:vAlign w:val="bottom"/>
          </w:tcPr>
          <w:p w14:paraId="28B5ABB7" w14:textId="3D61CEA7" w:rsidR="009A1B65" w:rsidRPr="00B33603" w:rsidRDefault="00DF560F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26</w:t>
            </w:r>
            <w:r w:rsidR="006A7FCE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449</w:t>
            </w:r>
          </w:p>
        </w:tc>
        <w:tc>
          <w:tcPr>
            <w:tcW w:w="1365" w:type="dxa"/>
            <w:vAlign w:val="bottom"/>
          </w:tcPr>
          <w:p w14:paraId="5C895D87" w14:textId="3C62E8AF" w:rsidR="00F30273" w:rsidRPr="00B33603" w:rsidRDefault="006A7FCE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1CD5D9EA" w14:textId="39854F93" w:rsidR="00F30273" w:rsidRPr="00B33603" w:rsidRDefault="006A7FCE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3159FA0" w14:textId="7175E4E8" w:rsidR="00F30273" w:rsidRPr="00B33603" w:rsidRDefault="00DF560F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26,449</w:t>
            </w:r>
          </w:p>
        </w:tc>
      </w:tr>
      <w:tr w:rsidR="00671EB2" w:rsidRPr="00B33603" w14:paraId="76C54FF1" w14:textId="77777777" w:rsidTr="00DC7483">
        <w:tc>
          <w:tcPr>
            <w:tcW w:w="2705" w:type="dxa"/>
          </w:tcPr>
          <w:p w14:paraId="3E043409" w14:textId="2A795B76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365" w:type="dxa"/>
            <w:vAlign w:val="bottom"/>
          </w:tcPr>
          <w:p w14:paraId="424D117D" w14:textId="3C314639" w:rsidR="00671EB2" w:rsidRPr="00B33603" w:rsidRDefault="00A37868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1,368</w:t>
            </w:r>
          </w:p>
        </w:tc>
        <w:tc>
          <w:tcPr>
            <w:tcW w:w="1365" w:type="dxa"/>
            <w:vAlign w:val="bottom"/>
          </w:tcPr>
          <w:p w14:paraId="21A4C88C" w14:textId="495FC402" w:rsidR="00671EB2" w:rsidRPr="00B33603" w:rsidRDefault="00A37868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49AE580F" w14:textId="61A34686" w:rsidR="00671EB2" w:rsidRPr="00B33603" w:rsidRDefault="00A37868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1,368</w:t>
            </w:r>
          </w:p>
        </w:tc>
        <w:tc>
          <w:tcPr>
            <w:tcW w:w="1365" w:type="dxa"/>
            <w:vAlign w:val="bottom"/>
          </w:tcPr>
          <w:p w14:paraId="40750FF1" w14:textId="4FD5740C" w:rsidR="00671EB2" w:rsidRPr="00B33603" w:rsidRDefault="00A37868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65F157E1" w14:textId="6AAE187F" w:rsidR="00671EB2" w:rsidRPr="00B33603" w:rsidRDefault="00A37868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1,368</w:t>
            </w:r>
          </w:p>
        </w:tc>
      </w:tr>
      <w:tr w:rsidR="00671EB2" w:rsidRPr="00B33603" w14:paraId="7A8E1385" w14:textId="77777777">
        <w:tc>
          <w:tcPr>
            <w:tcW w:w="2705" w:type="dxa"/>
          </w:tcPr>
          <w:p w14:paraId="5BB06927" w14:textId="22DFADFF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19BEE9D1" w14:textId="37DB2E3C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50</w:t>
            </w:r>
          </w:p>
        </w:tc>
        <w:tc>
          <w:tcPr>
            <w:tcW w:w="1365" w:type="dxa"/>
          </w:tcPr>
          <w:p w14:paraId="4C1CB8F0" w14:textId="2DC0D241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50</w:t>
            </w:r>
          </w:p>
        </w:tc>
        <w:tc>
          <w:tcPr>
            <w:tcW w:w="1365" w:type="dxa"/>
          </w:tcPr>
          <w:p w14:paraId="04EFAA01" w14:textId="594ED011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959A188" w14:textId="3F910ED1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E96CEF2" w14:textId="7A4D93D2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50</w:t>
            </w:r>
          </w:p>
        </w:tc>
      </w:tr>
      <w:tr w:rsidR="00671EB2" w:rsidRPr="00B33603" w14:paraId="1FC8417C" w14:textId="77777777">
        <w:tc>
          <w:tcPr>
            <w:tcW w:w="2705" w:type="dxa"/>
            <w:hideMark/>
          </w:tcPr>
          <w:p w14:paraId="5B9C255C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10522D97" w14:textId="41EAEA65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30,285</w:t>
            </w:r>
          </w:p>
        </w:tc>
        <w:tc>
          <w:tcPr>
            <w:tcW w:w="1365" w:type="dxa"/>
          </w:tcPr>
          <w:p w14:paraId="3BABB44D" w14:textId="2F4D8A0D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24,449</w:t>
            </w:r>
          </w:p>
        </w:tc>
        <w:tc>
          <w:tcPr>
            <w:tcW w:w="1365" w:type="dxa"/>
          </w:tcPr>
          <w:p w14:paraId="4530BB86" w14:textId="16B2ADEE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5,722</w:t>
            </w:r>
          </w:p>
        </w:tc>
        <w:tc>
          <w:tcPr>
            <w:tcW w:w="1365" w:type="dxa"/>
          </w:tcPr>
          <w:p w14:paraId="7996DD71" w14:textId="574AC37A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B33603">
              <w:rPr>
                <w:sz w:val="28"/>
                <w:szCs w:val="28"/>
              </w:rPr>
              <w:t>1,599</w:t>
            </w:r>
          </w:p>
        </w:tc>
        <w:tc>
          <w:tcPr>
            <w:tcW w:w="1365" w:type="dxa"/>
          </w:tcPr>
          <w:p w14:paraId="2BBA291F" w14:textId="246B8406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31,770</w:t>
            </w:r>
          </w:p>
        </w:tc>
      </w:tr>
      <w:tr w:rsidR="00671EB2" w:rsidRPr="00B33603" w14:paraId="0CFA5725" w14:textId="77777777">
        <w:trPr>
          <w:trHeight w:val="119"/>
        </w:trPr>
        <w:tc>
          <w:tcPr>
            <w:tcW w:w="2705" w:type="dxa"/>
            <w:hideMark/>
          </w:tcPr>
          <w:p w14:paraId="608506DD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6A653DCD" w14:textId="02523BCD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11,008</w:t>
            </w:r>
          </w:p>
        </w:tc>
        <w:tc>
          <w:tcPr>
            <w:tcW w:w="1365" w:type="dxa"/>
            <w:vAlign w:val="bottom"/>
          </w:tcPr>
          <w:p w14:paraId="4900C26E" w14:textId="33F515A4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1,699</w:t>
            </w:r>
          </w:p>
        </w:tc>
        <w:tc>
          <w:tcPr>
            <w:tcW w:w="1365" w:type="dxa"/>
            <w:vAlign w:val="bottom"/>
          </w:tcPr>
          <w:p w14:paraId="3D2FD173" w14:textId="2CCE7B11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5,091</w:t>
            </w:r>
          </w:p>
        </w:tc>
        <w:tc>
          <w:tcPr>
            <w:tcW w:w="1365" w:type="dxa"/>
            <w:vAlign w:val="bottom"/>
          </w:tcPr>
          <w:p w14:paraId="6E82FA4C" w14:textId="0C42939B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7,172</w:t>
            </w:r>
          </w:p>
        </w:tc>
        <w:tc>
          <w:tcPr>
            <w:tcW w:w="1365" w:type="dxa"/>
            <w:vAlign w:val="bottom"/>
          </w:tcPr>
          <w:p w14:paraId="31C9276D" w14:textId="715968CB" w:rsidR="00671EB2" w:rsidRPr="00B33603" w:rsidRDefault="006A7FCE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13,962</w:t>
            </w:r>
          </w:p>
        </w:tc>
      </w:tr>
      <w:tr w:rsidR="00671EB2" w:rsidRPr="00B33603" w14:paraId="74514758" w14:textId="77777777">
        <w:tc>
          <w:tcPr>
            <w:tcW w:w="2705" w:type="dxa"/>
            <w:hideMark/>
          </w:tcPr>
          <w:p w14:paraId="7AEDD20C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0A00BA0" w14:textId="71DCD719" w:rsidR="00671EB2" w:rsidRPr="00B33603" w:rsidRDefault="006A7FCE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92,413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6EAB6F0" w14:textId="379E073F" w:rsidR="00671EB2" w:rsidRPr="00B33603" w:rsidRDefault="006A7FCE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12,750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5790FC5" w14:textId="119D055A" w:rsidR="00671EB2" w:rsidRPr="00B33603" w:rsidRDefault="006A7FCE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55,237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05ED8B4" w14:textId="512EB46E" w:rsidR="00671EB2" w:rsidRPr="00B33603" w:rsidRDefault="006A7FCE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28,617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AC2696" w14:textId="725DA8AF" w:rsidR="00671EB2" w:rsidRPr="00B33603" w:rsidRDefault="006A7FCE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96,604</w:t>
            </w:r>
          </w:p>
        </w:tc>
      </w:tr>
      <w:tr w:rsidR="00671EB2" w:rsidRPr="00B33603" w14:paraId="580BC3D2" w14:textId="77777777">
        <w:tc>
          <w:tcPr>
            <w:tcW w:w="2705" w:type="dxa"/>
          </w:tcPr>
          <w:p w14:paraId="6D2AE8BC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22F788C" w14:textId="74402BBC" w:rsidR="00671EB2" w:rsidRPr="00B33603" w:rsidRDefault="00A37868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</w:t>
            </w:r>
            <w:r w:rsidR="00DF560F" w:rsidRPr="00B33603">
              <w:rPr>
                <w:b/>
                <w:bCs/>
                <w:sz w:val="28"/>
                <w:szCs w:val="28"/>
              </w:rPr>
              <w:t>61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DF560F" w:rsidRPr="00B33603">
              <w:rPr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2305D44" w14:textId="3A4D4B6B" w:rsidR="00671EB2" w:rsidRPr="00B33603" w:rsidRDefault="007B2098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65</w:t>
            </w:r>
            <w:r w:rsidR="00A37868" w:rsidRPr="00B33603">
              <w:rPr>
                <w:b/>
                <w:bCs/>
                <w:sz w:val="28"/>
                <w:szCs w:val="28"/>
              </w:rPr>
              <w:t>,</w:t>
            </w:r>
            <w:r w:rsidRPr="00B33603">
              <w:rPr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76BB57" w14:textId="47E8F306" w:rsidR="00671EB2" w:rsidRPr="00B33603" w:rsidRDefault="00115E09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67,418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9FDD6F1" w14:textId="2F80804D" w:rsidR="00671EB2" w:rsidRPr="00B33603" w:rsidRDefault="00115E09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37,388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A2BA953" w14:textId="7D09C9CC" w:rsidR="00671EB2" w:rsidRPr="00B33603" w:rsidRDefault="00115E09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</w:t>
            </w:r>
            <w:r w:rsidR="007B2098" w:rsidRPr="00B33603">
              <w:rPr>
                <w:b/>
                <w:bCs/>
                <w:sz w:val="28"/>
                <w:szCs w:val="28"/>
              </w:rPr>
              <w:t>70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7B2098" w:rsidRPr="00B33603">
              <w:rPr>
                <w:b/>
                <w:bCs/>
                <w:sz w:val="28"/>
                <w:szCs w:val="28"/>
              </w:rPr>
              <w:t>203</w:t>
            </w:r>
          </w:p>
        </w:tc>
      </w:tr>
      <w:tr w:rsidR="00671EB2" w:rsidRPr="00B33603" w14:paraId="5DEBB2D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66433FE" w14:textId="77777777" w:rsidR="00671EB2" w:rsidRPr="00B33603" w:rsidRDefault="00671EB2" w:rsidP="00671EB2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D2B75E8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572EE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6B03EA6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602626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A429FD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167EE54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C4F7" w14:textId="77777777" w:rsidR="00671EB2" w:rsidRPr="00B33603" w:rsidRDefault="00671EB2" w:rsidP="00671EB2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1461B29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8CCF28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F41484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C3BD67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7461420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3B7739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E5326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388C6F" w14:textId="29FB0BF0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703792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10AD30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D0D969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317C38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1185CF5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67E79B74" w14:textId="77777777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43AB0D" w14:textId="722C1EFB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05D981" w14:textId="7F66055E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(160)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1760427" w14:textId="09A784FC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(52)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78A214A" w14:textId="367B2766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2BD48C" w14:textId="029309FE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(258)</w:t>
            </w:r>
          </w:p>
        </w:tc>
      </w:tr>
      <w:tr w:rsidR="00671EB2" w:rsidRPr="00B33603" w14:paraId="75A2C1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56FCCDD" w14:textId="77777777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132416" w14:textId="5DF3187C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5C25C1" w14:textId="790EAA3A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114B6" w14:textId="5CAF1F5B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45B6A" w14:textId="14113B4A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D3CE6B" w14:textId="113843B4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252</w:t>
            </w:r>
          </w:p>
        </w:tc>
      </w:tr>
      <w:tr w:rsidR="00671EB2" w:rsidRPr="00B33603" w14:paraId="7F0FEA49" w14:textId="77777777">
        <w:tc>
          <w:tcPr>
            <w:tcW w:w="2705" w:type="dxa"/>
            <w:hideMark/>
          </w:tcPr>
          <w:p w14:paraId="7FEDE044" w14:textId="77777777" w:rsidR="00671EB2" w:rsidRPr="00B33603" w:rsidRDefault="00671EB2" w:rsidP="00671EB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</w:tcPr>
          <w:p w14:paraId="63C194CD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4765F4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C32FD38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6B290490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FA1037F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1D5DE950" w14:textId="77777777">
        <w:tc>
          <w:tcPr>
            <w:tcW w:w="2705" w:type="dxa"/>
          </w:tcPr>
          <w:p w14:paraId="48C41187" w14:textId="7A6D2631" w:rsidR="00671EB2" w:rsidRPr="00B33603" w:rsidRDefault="00671EB2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24E1433C" w14:textId="040B0CEC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(2,460)</w:t>
            </w:r>
          </w:p>
        </w:tc>
        <w:tc>
          <w:tcPr>
            <w:tcW w:w="1365" w:type="dxa"/>
          </w:tcPr>
          <w:p w14:paraId="70DD0A71" w14:textId="65D32B36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(2,460)</w:t>
            </w:r>
          </w:p>
        </w:tc>
        <w:tc>
          <w:tcPr>
            <w:tcW w:w="1365" w:type="dxa"/>
          </w:tcPr>
          <w:p w14:paraId="6AE69359" w14:textId="712D9FD0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2AAFB8BE" w14:textId="7E58EFA9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324F0ACB" w14:textId="34EF2566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(2,460)</w:t>
            </w:r>
          </w:p>
        </w:tc>
      </w:tr>
      <w:tr w:rsidR="00671EB2" w:rsidRPr="00B33603" w14:paraId="22153E15" w14:textId="77777777">
        <w:tc>
          <w:tcPr>
            <w:tcW w:w="2705" w:type="dxa"/>
            <w:hideMark/>
          </w:tcPr>
          <w:p w14:paraId="751CD9BB" w14:textId="77777777" w:rsidR="00671EB2" w:rsidRPr="00B33603" w:rsidRDefault="00671EB2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ED9E327" w14:textId="6A9CEB3C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803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7EC31B3" w14:textId="37215D9F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803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B3B7478" w14:textId="16118058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2F014A2" w14:textId="387572CE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545A33" w14:textId="193B7666" w:rsidR="00671EB2" w:rsidRPr="00B33603" w:rsidRDefault="00115E09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803</w:t>
            </w:r>
          </w:p>
        </w:tc>
      </w:tr>
      <w:tr w:rsidR="00671EB2" w:rsidRPr="00B33603" w14:paraId="25AFCFF0" w14:textId="77777777">
        <w:tc>
          <w:tcPr>
            <w:tcW w:w="2705" w:type="dxa"/>
          </w:tcPr>
          <w:p w14:paraId="29E11497" w14:textId="5F7001A4" w:rsidR="00671EB2" w:rsidRPr="00B33603" w:rsidRDefault="00671EB2" w:rsidP="00671EB2">
            <w:pPr>
              <w:spacing w:line="240" w:lineRule="auto"/>
              <w:ind w:left="172" w:right="-24" w:hanging="180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สัญญา</w:t>
            </w:r>
            <w:r w:rsidR="00711605" w:rsidRPr="00B33603">
              <w:rPr>
                <w:rFonts w:hint="cs"/>
                <w:sz w:val="28"/>
                <w:szCs w:val="28"/>
                <w:cs/>
              </w:rPr>
              <w:t>แลกเปลี่ยนราคาน้ำมัน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ADFA837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1452B23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594996F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0CF083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17C3952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6BE11BAF" w14:textId="77777777">
        <w:tc>
          <w:tcPr>
            <w:tcW w:w="2705" w:type="dxa"/>
          </w:tcPr>
          <w:p w14:paraId="4CBDB5D1" w14:textId="6AF01537" w:rsidR="00671EB2" w:rsidRPr="00B33603" w:rsidRDefault="00671EB2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4F4FD67" w14:textId="5ECC83AC" w:rsidR="00671EB2" w:rsidRPr="00B33603" w:rsidRDefault="00115E09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(598)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5AA102A" w14:textId="1C65E7EC" w:rsidR="00671EB2" w:rsidRPr="00B33603" w:rsidRDefault="00115E09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(598)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83AFA7E" w14:textId="0C7EFD0A" w:rsidR="00671EB2" w:rsidRPr="00B33603" w:rsidRDefault="00115E09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9A88872" w14:textId="7EBE2ADE" w:rsidR="00671EB2" w:rsidRPr="00B33603" w:rsidRDefault="00115E09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873AA1" w14:textId="410657B3" w:rsidR="00671EB2" w:rsidRPr="00B33603" w:rsidRDefault="00115E09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(598)</w:t>
            </w:r>
          </w:p>
        </w:tc>
      </w:tr>
      <w:tr w:rsidR="00671EB2" w:rsidRPr="00B33603" w14:paraId="13E4C17A" w14:textId="77777777">
        <w:tc>
          <w:tcPr>
            <w:tcW w:w="2705" w:type="dxa"/>
          </w:tcPr>
          <w:p w14:paraId="7B76C89E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6FB492A" w14:textId="123756EF" w:rsidR="00671EB2" w:rsidRPr="00B33603" w:rsidRDefault="00115E09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(2,260)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1329C29" w14:textId="1072FECA" w:rsidR="00671EB2" w:rsidRPr="00B33603" w:rsidRDefault="00115E09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(2,256)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D9DAACF" w14:textId="26A54F0C" w:rsidR="00671EB2" w:rsidRPr="00B33603" w:rsidRDefault="00115E09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4AE9FD7" w14:textId="183B01B3" w:rsidR="00671EB2" w:rsidRPr="00B33603" w:rsidRDefault="00115E09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A36D060" w14:textId="1E7B8F6B" w:rsidR="00671EB2" w:rsidRPr="00B33603" w:rsidRDefault="00115E09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(2,261)</w:t>
            </w:r>
          </w:p>
        </w:tc>
      </w:tr>
      <w:tr w:rsidR="00671EB2" w:rsidRPr="00B33603" w14:paraId="70A8A5D2" w14:textId="77777777">
        <w:tc>
          <w:tcPr>
            <w:tcW w:w="2705" w:type="dxa"/>
          </w:tcPr>
          <w:p w14:paraId="4B4AEA34" w14:textId="77777777" w:rsidR="002634F2" w:rsidRPr="00B33603" w:rsidRDefault="002634F2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  <w:p w14:paraId="03ED6D1C" w14:textId="77777777" w:rsidR="002634F2" w:rsidRPr="00B33603" w:rsidRDefault="002634F2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  <w:p w14:paraId="256C697E" w14:textId="77777777" w:rsidR="002634F2" w:rsidRPr="00B33603" w:rsidRDefault="002634F2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  <w:p w14:paraId="6DD17B8D" w14:textId="77777777" w:rsidR="002634F2" w:rsidRPr="00B33603" w:rsidRDefault="002634F2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  <w:p w14:paraId="052BD8BB" w14:textId="77777777" w:rsidR="00711605" w:rsidRPr="00B33603" w:rsidRDefault="00711605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  <w:p w14:paraId="5091DE4E" w14:textId="77777777" w:rsidR="002634F2" w:rsidRPr="00B33603" w:rsidRDefault="002634F2" w:rsidP="002634F2">
            <w:pPr>
              <w:spacing w:line="240" w:lineRule="auto"/>
              <w:ind w:right="-2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70A3DAA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EC68B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E7B0D87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1C2B8FB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63F2CDA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671EB2" w:rsidRPr="00B33603" w14:paraId="40ACFFA2" w14:textId="77777777" w:rsidTr="00E80E71">
        <w:tc>
          <w:tcPr>
            <w:tcW w:w="2705" w:type="dxa"/>
            <w:vAlign w:val="bottom"/>
          </w:tcPr>
          <w:p w14:paraId="683E8DBA" w14:textId="77777777" w:rsidR="00711605" w:rsidRPr="00B33603" w:rsidRDefault="00711605" w:rsidP="00671EB2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2D0006C" w14:textId="77777777" w:rsidR="00671EB2" w:rsidRPr="00B33603" w:rsidRDefault="00671EB2" w:rsidP="00671EB2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71EB2" w:rsidRPr="00B33603" w14:paraId="3A5821A9" w14:textId="77777777" w:rsidTr="00E530B7">
        <w:tc>
          <w:tcPr>
            <w:tcW w:w="2705" w:type="dxa"/>
          </w:tcPr>
          <w:p w14:paraId="70D053E8" w14:textId="78A0D677" w:rsidR="00671EB2" w:rsidRPr="00B33603" w:rsidRDefault="00671EB2" w:rsidP="00671EB2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33603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032FD7A2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DF51FF4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7D3E9AD9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F1792A3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D1F06E3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671EB2" w:rsidRPr="00B33603" w14:paraId="0BC0D620" w14:textId="77777777" w:rsidTr="00E530B7">
        <w:tc>
          <w:tcPr>
            <w:tcW w:w="2705" w:type="dxa"/>
            <w:hideMark/>
          </w:tcPr>
          <w:p w14:paraId="47D7BFDE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3AE89592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CF55BB7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AC0C7A3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16766DA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03B3DDB" w14:textId="77777777" w:rsidR="00671EB2" w:rsidRPr="00B33603" w:rsidRDefault="00671EB2" w:rsidP="00671EB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671EB2" w:rsidRPr="00B33603" w14:paraId="1FAAC664" w14:textId="77777777" w:rsidTr="00753348">
        <w:tc>
          <w:tcPr>
            <w:tcW w:w="2705" w:type="dxa"/>
            <w:hideMark/>
          </w:tcPr>
          <w:p w14:paraId="7FE33BC0" w14:textId="1893F0BF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  <w:r w:rsidR="00397C6F" w:rsidRPr="00B33603">
              <w:rPr>
                <w:rFonts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365" w:type="dxa"/>
            <w:vAlign w:val="bottom"/>
          </w:tcPr>
          <w:p w14:paraId="4B782272" w14:textId="0D7DA501" w:rsidR="00671EB2" w:rsidRPr="00B33603" w:rsidRDefault="00DF560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34</w:t>
            </w:r>
            <w:r w:rsidR="00671EB2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252</w:t>
            </w:r>
          </w:p>
        </w:tc>
        <w:tc>
          <w:tcPr>
            <w:tcW w:w="1365" w:type="dxa"/>
            <w:vAlign w:val="bottom"/>
          </w:tcPr>
          <w:p w14:paraId="366A1976" w14:textId="23099390" w:rsidR="00671EB2" w:rsidRPr="00B33603" w:rsidRDefault="00DF560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34</w:t>
            </w:r>
            <w:r w:rsidR="00671EB2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250</w:t>
            </w:r>
          </w:p>
        </w:tc>
        <w:tc>
          <w:tcPr>
            <w:tcW w:w="1365" w:type="dxa"/>
            <w:vAlign w:val="bottom"/>
          </w:tcPr>
          <w:p w14:paraId="2E15E9C3" w14:textId="5C334CE0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</w:t>
            </w:r>
          </w:p>
        </w:tc>
        <w:tc>
          <w:tcPr>
            <w:tcW w:w="1365" w:type="dxa"/>
            <w:vAlign w:val="bottom"/>
          </w:tcPr>
          <w:p w14:paraId="67550DEC" w14:textId="55CF1F4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448439D0" w14:textId="5E962D68" w:rsidR="00671EB2" w:rsidRPr="00B33603" w:rsidRDefault="00DF560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34</w:t>
            </w:r>
            <w:r w:rsidR="00671EB2" w:rsidRPr="00B33603">
              <w:rPr>
                <w:sz w:val="28"/>
                <w:szCs w:val="28"/>
              </w:rPr>
              <w:t>,</w:t>
            </w:r>
            <w:r w:rsidRPr="00B33603">
              <w:rPr>
                <w:sz w:val="28"/>
                <w:szCs w:val="28"/>
              </w:rPr>
              <w:t>252</w:t>
            </w:r>
          </w:p>
        </w:tc>
      </w:tr>
      <w:tr w:rsidR="00753348" w:rsidRPr="00B33603" w14:paraId="599290F7" w14:textId="77777777" w:rsidTr="00753348">
        <w:tc>
          <w:tcPr>
            <w:tcW w:w="2705" w:type="dxa"/>
          </w:tcPr>
          <w:p w14:paraId="6CB77783" w14:textId="01F00EE0" w:rsidR="00753348" w:rsidRPr="00B33603" w:rsidRDefault="00753348" w:rsidP="00753348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365" w:type="dxa"/>
            <w:vAlign w:val="bottom"/>
          </w:tcPr>
          <w:p w14:paraId="5570DBF8" w14:textId="6F515A04" w:rsidR="00753348" w:rsidRPr="00B33603" w:rsidRDefault="00927DD3" w:rsidP="0075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1,751</w:t>
            </w:r>
          </w:p>
        </w:tc>
        <w:tc>
          <w:tcPr>
            <w:tcW w:w="1365" w:type="dxa"/>
            <w:vAlign w:val="bottom"/>
          </w:tcPr>
          <w:p w14:paraId="65B38AD7" w14:textId="104F1B82" w:rsidR="00753348" w:rsidRPr="00B33603" w:rsidRDefault="00927DD3" w:rsidP="0075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3E23A77" w14:textId="6C9CB5E1" w:rsidR="00753348" w:rsidRPr="00B33603" w:rsidRDefault="00927DD3" w:rsidP="0075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1,751</w:t>
            </w:r>
          </w:p>
        </w:tc>
        <w:tc>
          <w:tcPr>
            <w:tcW w:w="1365" w:type="dxa"/>
            <w:vAlign w:val="bottom"/>
          </w:tcPr>
          <w:p w14:paraId="08E9B157" w14:textId="3FB3D1FA" w:rsidR="00753348" w:rsidRPr="00B33603" w:rsidRDefault="00927DD3" w:rsidP="0075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0844FC60" w14:textId="3B9F68BC" w:rsidR="00753348" w:rsidRPr="00B33603" w:rsidRDefault="00927DD3" w:rsidP="0075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1,751</w:t>
            </w:r>
          </w:p>
        </w:tc>
      </w:tr>
      <w:tr w:rsidR="00671EB2" w:rsidRPr="00B33603" w14:paraId="2432F4B5" w14:textId="77777777" w:rsidTr="00E530B7">
        <w:tc>
          <w:tcPr>
            <w:tcW w:w="2705" w:type="dxa"/>
            <w:hideMark/>
          </w:tcPr>
          <w:p w14:paraId="7589BE65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405A2140" w14:textId="70D49E4A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100</w:t>
            </w:r>
          </w:p>
        </w:tc>
        <w:tc>
          <w:tcPr>
            <w:tcW w:w="1365" w:type="dxa"/>
          </w:tcPr>
          <w:p w14:paraId="789F68B2" w14:textId="74836CC2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100</w:t>
            </w:r>
          </w:p>
        </w:tc>
        <w:tc>
          <w:tcPr>
            <w:tcW w:w="1365" w:type="dxa"/>
          </w:tcPr>
          <w:p w14:paraId="56BA554B" w14:textId="4C9A2B4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D3C33A7" w14:textId="26E7CB1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889A95C" w14:textId="2671B32D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100</w:t>
            </w:r>
          </w:p>
        </w:tc>
      </w:tr>
      <w:tr w:rsidR="00671EB2" w:rsidRPr="00B33603" w14:paraId="48AE4E03" w14:textId="77777777" w:rsidTr="00E530B7">
        <w:tc>
          <w:tcPr>
            <w:tcW w:w="2705" w:type="dxa"/>
            <w:hideMark/>
          </w:tcPr>
          <w:p w14:paraId="51E285C4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7A328B03" w14:textId="068DCD5B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48,462</w:t>
            </w:r>
          </w:p>
        </w:tc>
        <w:tc>
          <w:tcPr>
            <w:tcW w:w="1365" w:type="dxa"/>
          </w:tcPr>
          <w:p w14:paraId="66356F29" w14:textId="25310BED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25,023</w:t>
            </w:r>
          </w:p>
        </w:tc>
        <w:tc>
          <w:tcPr>
            <w:tcW w:w="1365" w:type="dxa"/>
          </w:tcPr>
          <w:p w14:paraId="4C72D601" w14:textId="44A79216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23,903</w:t>
            </w:r>
          </w:p>
        </w:tc>
        <w:tc>
          <w:tcPr>
            <w:tcW w:w="1365" w:type="dxa"/>
          </w:tcPr>
          <w:p w14:paraId="536054CC" w14:textId="636ABE76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1,587</w:t>
            </w:r>
          </w:p>
        </w:tc>
        <w:tc>
          <w:tcPr>
            <w:tcW w:w="1365" w:type="dxa"/>
          </w:tcPr>
          <w:p w14:paraId="2D4845E6" w14:textId="1EB7EE15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50,513</w:t>
            </w:r>
          </w:p>
        </w:tc>
      </w:tr>
      <w:tr w:rsidR="00671EB2" w:rsidRPr="00B33603" w14:paraId="08A5D4A8" w14:textId="77777777" w:rsidTr="00E530B7">
        <w:trPr>
          <w:trHeight w:val="119"/>
        </w:trPr>
        <w:tc>
          <w:tcPr>
            <w:tcW w:w="2705" w:type="dxa"/>
            <w:hideMark/>
          </w:tcPr>
          <w:p w14:paraId="61F3B18A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5CEEDCEA" w14:textId="44C6D4E1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11,045</w:t>
            </w:r>
          </w:p>
        </w:tc>
        <w:tc>
          <w:tcPr>
            <w:tcW w:w="1365" w:type="dxa"/>
            <w:vAlign w:val="bottom"/>
          </w:tcPr>
          <w:p w14:paraId="0C8471CB" w14:textId="5923383B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</w:t>
            </w:r>
            <w:r w:rsidRPr="00B33603">
              <w:rPr>
                <w:rFonts w:hint="cs"/>
                <w:sz w:val="28"/>
                <w:szCs w:val="28"/>
                <w:cs/>
              </w:rPr>
              <w:t>7</w:t>
            </w:r>
            <w:r w:rsidRPr="00B33603">
              <w:rPr>
                <w:sz w:val="28"/>
                <w:szCs w:val="28"/>
              </w:rPr>
              <w:t>96</w:t>
            </w:r>
          </w:p>
        </w:tc>
        <w:tc>
          <w:tcPr>
            <w:tcW w:w="1365" w:type="dxa"/>
            <w:vAlign w:val="bottom"/>
          </w:tcPr>
          <w:p w14:paraId="49398A19" w14:textId="7393222E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4,596</w:t>
            </w:r>
          </w:p>
        </w:tc>
        <w:tc>
          <w:tcPr>
            <w:tcW w:w="1365" w:type="dxa"/>
            <w:vAlign w:val="bottom"/>
          </w:tcPr>
          <w:p w14:paraId="5424B4EF" w14:textId="1F240850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6,828</w:t>
            </w:r>
          </w:p>
        </w:tc>
        <w:tc>
          <w:tcPr>
            <w:tcW w:w="1365" w:type="dxa"/>
            <w:vAlign w:val="bottom"/>
          </w:tcPr>
          <w:p w14:paraId="2BF8F398" w14:textId="249F1E75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13,220</w:t>
            </w:r>
          </w:p>
        </w:tc>
      </w:tr>
      <w:tr w:rsidR="00671EB2" w:rsidRPr="00B33603" w14:paraId="632209A3" w14:textId="77777777" w:rsidTr="00E530B7">
        <w:tc>
          <w:tcPr>
            <w:tcW w:w="2705" w:type="dxa"/>
            <w:hideMark/>
          </w:tcPr>
          <w:p w14:paraId="5CDBDA9D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95EB1F7" w14:textId="13626E0A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79,048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CCAE773" w14:textId="03F8BE6E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1,895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CA5E399" w14:textId="4CDAABA7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52,305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90C9776" w14:textId="77144D3C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29,330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B4BB9C2" w14:textId="25B27F4C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83,530</w:t>
            </w:r>
          </w:p>
        </w:tc>
      </w:tr>
      <w:tr w:rsidR="00671EB2" w:rsidRPr="00B33603" w14:paraId="4711333C" w14:textId="77777777" w:rsidTr="00E530B7">
        <w:tc>
          <w:tcPr>
            <w:tcW w:w="2705" w:type="dxa"/>
          </w:tcPr>
          <w:p w14:paraId="2BD89AF7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FBDCD06" w14:textId="53FCD76C" w:rsidR="00671EB2" w:rsidRPr="00B33603" w:rsidRDefault="00671EB2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</w:t>
            </w:r>
            <w:r w:rsidR="00727374" w:rsidRPr="00B33603">
              <w:rPr>
                <w:b/>
                <w:bCs/>
                <w:sz w:val="28"/>
                <w:szCs w:val="28"/>
              </w:rPr>
              <w:t>74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727374" w:rsidRPr="00B33603">
              <w:rPr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6AF403A" w14:textId="5BF748EC" w:rsidR="00671EB2" w:rsidRPr="00B33603" w:rsidRDefault="00727374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63</w:t>
            </w:r>
            <w:r w:rsidR="00671EB2" w:rsidRPr="00B33603">
              <w:rPr>
                <w:b/>
                <w:bCs/>
                <w:sz w:val="28"/>
                <w:szCs w:val="28"/>
              </w:rPr>
              <w:t>,</w:t>
            </w:r>
            <w:r w:rsidRPr="00B33603">
              <w:rPr>
                <w:b/>
                <w:bCs/>
                <w:sz w:val="28"/>
                <w:szCs w:val="28"/>
              </w:rPr>
              <w:t>064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2B1E85A" w14:textId="3645A0D2" w:rsidR="00671EB2" w:rsidRPr="00B33603" w:rsidRDefault="00671EB2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8</w:t>
            </w:r>
            <w:r w:rsidR="00727374" w:rsidRPr="00B33603">
              <w:rPr>
                <w:b/>
                <w:bCs/>
                <w:sz w:val="28"/>
                <w:szCs w:val="28"/>
              </w:rPr>
              <w:t>2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727374" w:rsidRPr="00B33603">
              <w:rPr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1B6841" w14:textId="5EC0C6C9" w:rsidR="00671EB2" w:rsidRPr="00B33603" w:rsidRDefault="00671EB2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37,745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6B726B" w14:textId="1969211B" w:rsidR="00671EB2" w:rsidRPr="00B33603" w:rsidRDefault="00671EB2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</w:t>
            </w:r>
            <w:r w:rsidR="00727374" w:rsidRPr="00B33603">
              <w:rPr>
                <w:b/>
                <w:bCs/>
                <w:sz w:val="28"/>
                <w:szCs w:val="28"/>
              </w:rPr>
              <w:t>83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727374" w:rsidRPr="00B33603">
              <w:rPr>
                <w:b/>
                <w:bCs/>
                <w:sz w:val="28"/>
                <w:szCs w:val="28"/>
              </w:rPr>
              <w:t>366</w:t>
            </w:r>
          </w:p>
        </w:tc>
      </w:tr>
      <w:tr w:rsidR="00671EB2" w:rsidRPr="00B33603" w14:paraId="22C6A05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9E75FC2" w14:textId="77777777" w:rsidR="00671EB2" w:rsidRPr="00B33603" w:rsidRDefault="00671EB2" w:rsidP="00671EB2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182F3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75FFB2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2281B6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F66245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6129AB9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2F1DD19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13FF5" w14:textId="215FDB56" w:rsidR="00671EB2" w:rsidRPr="00B33603" w:rsidRDefault="00671EB2" w:rsidP="00671EB2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FF6F7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820FBD0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E0CFEA5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6694F62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7CCEF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4FDB3177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C13" w14:textId="2044B784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BF2D2C" w14:textId="5238707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6DD659" w14:textId="7C43DB13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C63F10" w14:textId="3E87D6A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7B358F" w14:textId="13D070E6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26A029" w14:textId="3B3FA602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10FB7233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70583A4" w14:textId="62A226FA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97E327" w14:textId="765D430C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5C6E" w14:textId="649E6079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(145)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B244F16" w14:textId="1FF883F8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7265" w14:textId="33794FFD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20F247" w14:textId="6CAEDCFE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(145)</w:t>
            </w:r>
          </w:p>
        </w:tc>
      </w:tr>
      <w:tr w:rsidR="00671EB2" w:rsidRPr="00B33603" w14:paraId="600AD450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958D14B" w14:textId="21F3AF61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61D7A6" w14:textId="25AF554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1CB70F" w14:textId="5E59500E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143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7206BC" w14:textId="5C7AA71A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B50A2B" w14:textId="33AB6FD1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FAF382C" w14:textId="792B3925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143</w:t>
            </w:r>
          </w:p>
        </w:tc>
      </w:tr>
      <w:tr w:rsidR="00671EB2" w:rsidRPr="00B33603" w14:paraId="0F868146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340A133" w14:textId="0A3C2BBE" w:rsidR="00671EB2" w:rsidRPr="00B33603" w:rsidRDefault="00671EB2" w:rsidP="00671EB2">
            <w:pPr>
              <w:spacing w:line="240" w:lineRule="auto"/>
              <w:ind w:left="172" w:right="-24" w:hanging="180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174FE71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051F185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AB4533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8A6CBF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7AD691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01FCF15A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3BFF2B0" w14:textId="4166CFB2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5CE3AB5" w14:textId="203AB7E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AEF364" w14:textId="07AEFE41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9BC21A9" w14:textId="5F5CC074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(52)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644489" w14:textId="04500EDE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(46)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A6043A" w14:textId="0E56FD45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(112)</w:t>
            </w:r>
          </w:p>
        </w:tc>
      </w:tr>
      <w:tr w:rsidR="00671EB2" w:rsidRPr="00B33603" w14:paraId="07F4AB38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7D24C17" w14:textId="3A3EF065" w:rsidR="00671EB2" w:rsidRPr="00B33603" w:rsidRDefault="00671EB2" w:rsidP="00671EB2">
            <w:pPr>
              <w:pStyle w:val="ListParagraph"/>
              <w:numPr>
                <w:ilvl w:val="0"/>
                <w:numId w:val="12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BDFE13" w14:textId="1B99329A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8C8F225" w14:textId="5F37049A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1,577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FE6E13" w14:textId="5CB86CCC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D1B9AC" w14:textId="2A32BAAF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CCF58B" w14:textId="7730869D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1,668</w:t>
            </w:r>
          </w:p>
        </w:tc>
      </w:tr>
      <w:tr w:rsidR="00671EB2" w:rsidRPr="00B33603" w14:paraId="5B0AA43E" w14:textId="77777777" w:rsidTr="00E530B7">
        <w:tc>
          <w:tcPr>
            <w:tcW w:w="2705" w:type="dxa"/>
            <w:hideMark/>
          </w:tcPr>
          <w:p w14:paraId="407B57AD" w14:textId="144958AA" w:rsidR="00671EB2" w:rsidRPr="00B33603" w:rsidRDefault="00711605" w:rsidP="00671EB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  <w:cs/>
              </w:rPr>
              <w:t>สัญญา</w:t>
            </w:r>
            <w:r w:rsidRPr="00B33603">
              <w:rPr>
                <w:rFonts w:hint="cs"/>
                <w:sz w:val="28"/>
                <w:szCs w:val="28"/>
                <w:cs/>
              </w:rPr>
              <w:t>แลกเปลี่ยนราคาน้ำมัน</w:t>
            </w:r>
          </w:p>
        </w:tc>
        <w:tc>
          <w:tcPr>
            <w:tcW w:w="1365" w:type="dxa"/>
          </w:tcPr>
          <w:p w14:paraId="56DF54B9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311A0FA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04F548E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A6CB7B6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C845055" w14:textId="77777777" w:rsidR="00671EB2" w:rsidRPr="00B33603" w:rsidRDefault="00671EB2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71EB2" w:rsidRPr="00B33603" w14:paraId="3871C319" w14:textId="77777777" w:rsidTr="00E530B7">
        <w:tc>
          <w:tcPr>
            <w:tcW w:w="2705" w:type="dxa"/>
            <w:hideMark/>
          </w:tcPr>
          <w:p w14:paraId="20A009F0" w14:textId="1DE5A579" w:rsidR="00671EB2" w:rsidRPr="00B33603" w:rsidRDefault="00671EB2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6A9FBBA" w14:textId="2A5BA77C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(35)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350D3C0" w14:textId="24FE0D56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(35)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5E5D0E6" w14:textId="1277C197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88468B6" w14:textId="1F072EC0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BA873DD" w14:textId="1EBDDE56" w:rsidR="00671EB2" w:rsidRPr="00B33603" w:rsidRDefault="00671EB2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(35)</w:t>
            </w:r>
          </w:p>
        </w:tc>
      </w:tr>
      <w:tr w:rsidR="00671EB2" w:rsidRPr="00B33603" w14:paraId="0C01B464" w14:textId="77777777" w:rsidTr="00E530B7">
        <w:tc>
          <w:tcPr>
            <w:tcW w:w="2705" w:type="dxa"/>
          </w:tcPr>
          <w:p w14:paraId="7F565970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B22935" w14:textId="34D60C4E" w:rsidR="00671EB2" w:rsidRPr="00B33603" w:rsidRDefault="00671EB2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1,52</w:t>
            </w: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C698E1F" w14:textId="0DE6A3B7" w:rsidR="00671EB2" w:rsidRPr="00B33603" w:rsidRDefault="00671EB2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1,526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7BD1AF6" w14:textId="3928198F" w:rsidR="00671EB2" w:rsidRPr="00B33603" w:rsidRDefault="00671EB2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4FF10A5" w14:textId="2D3698C8" w:rsidR="00671EB2" w:rsidRPr="00B33603" w:rsidRDefault="00671EB2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A76D623" w14:textId="0B23397C" w:rsidR="00671EB2" w:rsidRPr="00B33603" w:rsidRDefault="00671EB2" w:rsidP="00671E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1,519</w:t>
            </w:r>
          </w:p>
        </w:tc>
      </w:tr>
    </w:tbl>
    <w:p w14:paraId="41CEF7D5" w14:textId="23C460A7" w:rsidR="00711605" w:rsidRPr="00B33603" w:rsidRDefault="00711605">
      <w:pPr>
        <w:rPr>
          <w:cs/>
        </w:rPr>
      </w:pPr>
    </w:p>
    <w:p w14:paraId="3FBCAC6D" w14:textId="77777777" w:rsidR="00711605" w:rsidRPr="00B33603" w:rsidRDefault="0071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33603">
        <w:rPr>
          <w:cs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B33603" w14:paraId="5AC0B779" w14:textId="77777777" w:rsidTr="00012007">
        <w:trPr>
          <w:tblHeader/>
        </w:trPr>
        <w:tc>
          <w:tcPr>
            <w:tcW w:w="2705" w:type="dxa"/>
            <w:vAlign w:val="bottom"/>
          </w:tcPr>
          <w:p w14:paraId="68D19C5C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C685CE6" w14:textId="77777777" w:rsidR="00E80E71" w:rsidRPr="00B33603" w:rsidRDefault="00E80E7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E71" w:rsidRPr="00B33603" w14:paraId="0F601B02" w14:textId="77777777" w:rsidTr="00012007">
        <w:trPr>
          <w:tblHeader/>
        </w:trPr>
        <w:tc>
          <w:tcPr>
            <w:tcW w:w="2705" w:type="dxa"/>
            <w:vAlign w:val="bottom"/>
          </w:tcPr>
          <w:p w14:paraId="2E4B8795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29D24D0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019A168F" w14:textId="77777777" w:rsidR="00E80E71" w:rsidRPr="00B33603" w:rsidRDefault="00E80E7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B33603" w14:paraId="27A8A2CF" w14:textId="77777777" w:rsidTr="00012007">
        <w:trPr>
          <w:tblHeader/>
        </w:trPr>
        <w:tc>
          <w:tcPr>
            <w:tcW w:w="2705" w:type="dxa"/>
            <w:vAlign w:val="bottom"/>
            <w:hideMark/>
          </w:tcPr>
          <w:p w14:paraId="74F8D1E6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08995669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D94C0F3" w14:textId="77777777" w:rsidR="00E80E71" w:rsidRPr="00B33603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4EBB1D11" w14:textId="291B882C" w:rsidR="00E80E71" w:rsidRPr="00B33603" w:rsidRDefault="00E80E7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7B56F980" w14:textId="2043C8D1" w:rsidR="00E80E71" w:rsidRPr="00B33603" w:rsidRDefault="00E80E7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52AEAC05" w14:textId="77777777" w:rsidR="00E80E71" w:rsidRPr="00B33603" w:rsidRDefault="00E80E71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120A13DC" w14:textId="77777777" w:rsidR="00E80E71" w:rsidRPr="00B33603" w:rsidRDefault="00E80E7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B33603" w14:paraId="13326400" w14:textId="77777777">
        <w:tc>
          <w:tcPr>
            <w:tcW w:w="2705" w:type="dxa"/>
            <w:vAlign w:val="bottom"/>
          </w:tcPr>
          <w:p w14:paraId="0B7AA868" w14:textId="77777777" w:rsidR="00E80E71" w:rsidRPr="00B33603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7B9B6303" w14:textId="77777777" w:rsidR="00E80E71" w:rsidRPr="00B33603" w:rsidRDefault="00E80E71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B33603" w14:paraId="7E500D2B" w14:textId="77777777">
        <w:tc>
          <w:tcPr>
            <w:tcW w:w="2705" w:type="dxa"/>
          </w:tcPr>
          <w:p w14:paraId="0F331BDC" w14:textId="5C71A010" w:rsidR="00E80E71" w:rsidRPr="00B33603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762B2" w:rsidRPr="00B33603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5" w:type="dxa"/>
          </w:tcPr>
          <w:p w14:paraId="36C081D1" w14:textId="77777777" w:rsidR="00E80E71" w:rsidRPr="00B33603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40FFED" w14:textId="77777777" w:rsidR="00E80E71" w:rsidRPr="00B33603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A6E822" w14:textId="77777777" w:rsidR="00E80E71" w:rsidRPr="00B33603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82453AB" w14:textId="77777777" w:rsidR="00E80E71" w:rsidRPr="00B33603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4AA8F80" w14:textId="77777777" w:rsidR="00E80E71" w:rsidRPr="00B33603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B33603" w14:paraId="4822683E" w14:textId="77777777">
        <w:tc>
          <w:tcPr>
            <w:tcW w:w="2705" w:type="dxa"/>
            <w:hideMark/>
          </w:tcPr>
          <w:p w14:paraId="60162B7F" w14:textId="77777777" w:rsidR="00E80E71" w:rsidRPr="00B33603" w:rsidRDefault="00E80E71" w:rsidP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4D8F9129" w14:textId="0680C0EF" w:rsidR="00E80E71" w:rsidRPr="00B33603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7C0AC8F" w14:textId="09B1D68E" w:rsidR="00E80E71" w:rsidRPr="00B33603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5A8BB8C" w14:textId="55145FF3" w:rsidR="00E80E71" w:rsidRPr="00B33603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52FBC48" w14:textId="3F30FADA" w:rsidR="00E80E71" w:rsidRPr="00B33603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356E880" w14:textId="1510C3B7" w:rsidR="00E80E71" w:rsidRPr="00B33603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931A9" w:rsidRPr="00B33603" w14:paraId="5B23CBAA" w14:textId="77777777" w:rsidTr="00BE5AD7">
        <w:tc>
          <w:tcPr>
            <w:tcW w:w="2705" w:type="dxa"/>
            <w:hideMark/>
          </w:tcPr>
          <w:p w14:paraId="6B05E205" w14:textId="1E6B98EF" w:rsidR="004931A9" w:rsidRPr="00B33603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  <w:r w:rsidR="004040C0" w:rsidRPr="00B33603">
              <w:rPr>
                <w:rFonts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365" w:type="dxa"/>
            <w:vAlign w:val="bottom"/>
          </w:tcPr>
          <w:p w14:paraId="5BBCCF4D" w14:textId="5A097EA8" w:rsidR="004931A9" w:rsidRPr="00B33603" w:rsidRDefault="00F911BF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</w:t>
            </w:r>
            <w:r w:rsidR="00BE4D3F" w:rsidRPr="00B33603">
              <w:rPr>
                <w:sz w:val="28"/>
                <w:szCs w:val="28"/>
              </w:rPr>
              <w:t>803</w:t>
            </w:r>
          </w:p>
        </w:tc>
        <w:tc>
          <w:tcPr>
            <w:tcW w:w="1365" w:type="dxa"/>
            <w:vAlign w:val="bottom"/>
          </w:tcPr>
          <w:p w14:paraId="7569B5FB" w14:textId="49B56BE2" w:rsidR="004931A9" w:rsidRPr="00B33603" w:rsidRDefault="00F911BF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</w:t>
            </w:r>
            <w:r w:rsidR="00BE4D3F" w:rsidRPr="00B33603">
              <w:rPr>
                <w:sz w:val="28"/>
                <w:szCs w:val="28"/>
              </w:rPr>
              <w:t>803</w:t>
            </w:r>
          </w:p>
        </w:tc>
        <w:tc>
          <w:tcPr>
            <w:tcW w:w="1365" w:type="dxa"/>
            <w:vAlign w:val="bottom"/>
          </w:tcPr>
          <w:p w14:paraId="7377456F" w14:textId="2FE35BB0" w:rsidR="004931A9" w:rsidRPr="00B33603" w:rsidRDefault="00F911BF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41AF98DA" w14:textId="40413D17" w:rsidR="004931A9" w:rsidRPr="00B33603" w:rsidRDefault="00F911BF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0887C1D5" w14:textId="002F81A1" w:rsidR="004931A9" w:rsidRPr="00B33603" w:rsidRDefault="00F911BF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</w:t>
            </w:r>
            <w:r w:rsidR="00BE4D3F" w:rsidRPr="00B33603">
              <w:rPr>
                <w:sz w:val="28"/>
                <w:szCs w:val="28"/>
              </w:rPr>
              <w:t>803</w:t>
            </w:r>
          </w:p>
        </w:tc>
      </w:tr>
      <w:tr w:rsidR="00671EB2" w:rsidRPr="00B33603" w14:paraId="2BB07048" w14:textId="77777777">
        <w:tc>
          <w:tcPr>
            <w:tcW w:w="2705" w:type="dxa"/>
            <w:hideMark/>
          </w:tcPr>
          <w:p w14:paraId="4EB9187F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  <w:vAlign w:val="bottom"/>
          </w:tcPr>
          <w:p w14:paraId="2DED9EEC" w14:textId="46D96EBD" w:rsidR="00671EB2" w:rsidRPr="00B33603" w:rsidRDefault="00F911B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11,866</w:t>
            </w:r>
          </w:p>
        </w:tc>
        <w:tc>
          <w:tcPr>
            <w:tcW w:w="1365" w:type="dxa"/>
            <w:vAlign w:val="bottom"/>
          </w:tcPr>
          <w:p w14:paraId="0FF694F6" w14:textId="07469498" w:rsidR="00671EB2" w:rsidRPr="00B33603" w:rsidRDefault="00F911B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11,433</w:t>
            </w:r>
          </w:p>
        </w:tc>
        <w:tc>
          <w:tcPr>
            <w:tcW w:w="1365" w:type="dxa"/>
            <w:vAlign w:val="bottom"/>
          </w:tcPr>
          <w:p w14:paraId="01BD50F3" w14:textId="656805A9" w:rsidR="00671EB2" w:rsidRPr="00B33603" w:rsidRDefault="00F911B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43</w:t>
            </w:r>
            <w:r w:rsidR="00BE4D3F" w:rsidRPr="00B33603">
              <w:rPr>
                <w:sz w:val="28"/>
                <w:szCs w:val="28"/>
              </w:rPr>
              <w:t>3</w:t>
            </w:r>
          </w:p>
        </w:tc>
        <w:tc>
          <w:tcPr>
            <w:tcW w:w="1365" w:type="dxa"/>
            <w:vAlign w:val="bottom"/>
          </w:tcPr>
          <w:p w14:paraId="56D73ADD" w14:textId="510C72D5" w:rsidR="00671EB2" w:rsidRPr="00B33603" w:rsidRDefault="00F911B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19FA2028" w14:textId="4B51EF30" w:rsidR="00671EB2" w:rsidRPr="00B33603" w:rsidRDefault="00F911BF" w:rsidP="0067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11,86</w:t>
            </w:r>
            <w:r w:rsidR="00BE4D3F" w:rsidRPr="00B33603">
              <w:rPr>
                <w:sz w:val="28"/>
                <w:szCs w:val="28"/>
              </w:rPr>
              <w:t>6</w:t>
            </w:r>
          </w:p>
        </w:tc>
      </w:tr>
      <w:tr w:rsidR="00F911BF" w:rsidRPr="00B33603" w14:paraId="20726A82" w14:textId="77777777">
        <w:trPr>
          <w:trHeight w:val="119"/>
        </w:trPr>
        <w:tc>
          <w:tcPr>
            <w:tcW w:w="2705" w:type="dxa"/>
            <w:hideMark/>
          </w:tcPr>
          <w:p w14:paraId="2AD03427" w14:textId="77777777" w:rsidR="00F911BF" w:rsidRPr="00B33603" w:rsidRDefault="00F911BF" w:rsidP="00F911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</w:tcPr>
          <w:p w14:paraId="106D8646" w14:textId="681881A8" w:rsidR="00F911BF" w:rsidRPr="00B33603" w:rsidRDefault="00263250" w:rsidP="00F9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9,111</w:t>
            </w:r>
          </w:p>
        </w:tc>
        <w:tc>
          <w:tcPr>
            <w:tcW w:w="1365" w:type="dxa"/>
          </w:tcPr>
          <w:p w14:paraId="54C4F78E" w14:textId="27C784AC" w:rsidR="00F911BF" w:rsidRPr="00B33603" w:rsidRDefault="00263250" w:rsidP="00F9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1,518</w:t>
            </w:r>
          </w:p>
        </w:tc>
        <w:tc>
          <w:tcPr>
            <w:tcW w:w="1365" w:type="dxa"/>
          </w:tcPr>
          <w:p w14:paraId="2359F168" w14:textId="2F7C04FD" w:rsidR="00F911BF" w:rsidRPr="00B33603" w:rsidRDefault="00263250" w:rsidP="00F9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4,946</w:t>
            </w:r>
          </w:p>
        </w:tc>
        <w:tc>
          <w:tcPr>
            <w:tcW w:w="1365" w:type="dxa"/>
          </w:tcPr>
          <w:p w14:paraId="4C8EEF0F" w14:textId="47FFA961" w:rsidR="00F911BF" w:rsidRPr="00B33603" w:rsidRDefault="00263250" w:rsidP="00F9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4,465</w:t>
            </w:r>
          </w:p>
        </w:tc>
        <w:tc>
          <w:tcPr>
            <w:tcW w:w="1365" w:type="dxa"/>
          </w:tcPr>
          <w:p w14:paraId="2275E8D8" w14:textId="159B9447" w:rsidR="00F911BF" w:rsidRPr="00B33603" w:rsidRDefault="00263250" w:rsidP="00F9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10,929</w:t>
            </w:r>
          </w:p>
        </w:tc>
      </w:tr>
      <w:tr w:rsidR="00671EB2" w:rsidRPr="00B33603" w14:paraId="549B846A" w14:textId="77777777">
        <w:tc>
          <w:tcPr>
            <w:tcW w:w="2705" w:type="dxa"/>
            <w:hideMark/>
          </w:tcPr>
          <w:p w14:paraId="606CAE01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45C3FB8" w14:textId="19A790D1" w:rsidR="00671EB2" w:rsidRPr="00B33603" w:rsidRDefault="00F911BF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52,368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2054A24" w14:textId="283FBE16" w:rsidR="00671EB2" w:rsidRPr="00B33603" w:rsidRDefault="00F911BF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7,000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FA07D1" w14:textId="259C6489" w:rsidR="00671EB2" w:rsidRPr="00B33603" w:rsidRDefault="00F911BF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30,400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60AB45D" w14:textId="16B2EA43" w:rsidR="00671EB2" w:rsidRPr="00B33603" w:rsidRDefault="00F911BF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15,100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3B65304" w14:textId="774A5905" w:rsidR="00671EB2" w:rsidRPr="00B33603" w:rsidRDefault="00F911BF" w:rsidP="00671E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52,500</w:t>
            </w:r>
          </w:p>
        </w:tc>
      </w:tr>
      <w:tr w:rsidR="00671EB2" w:rsidRPr="00B33603" w14:paraId="52234E79" w14:textId="77777777">
        <w:tc>
          <w:tcPr>
            <w:tcW w:w="2705" w:type="dxa"/>
          </w:tcPr>
          <w:p w14:paraId="6D33A6AE" w14:textId="77777777" w:rsidR="00671EB2" w:rsidRPr="00B33603" w:rsidRDefault="00671EB2" w:rsidP="00671EB2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18E48AF" w14:textId="28E8397D" w:rsidR="00671EB2" w:rsidRPr="00B33603" w:rsidRDefault="00263250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85,148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A875BEE" w14:textId="62B89C45" w:rsidR="00671EB2" w:rsidRPr="00B33603" w:rsidRDefault="00263250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31,754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5DEAB21" w14:textId="2D565F44" w:rsidR="00671EB2" w:rsidRPr="00B33603" w:rsidRDefault="00263250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35,779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57D998" w14:textId="0C117A7A" w:rsidR="00671EB2" w:rsidRPr="00B33603" w:rsidRDefault="00263250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19,565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43766E" w14:textId="530809EA" w:rsidR="00671EB2" w:rsidRPr="00B33603" w:rsidRDefault="00263250" w:rsidP="00671EB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87,098</w:t>
            </w:r>
          </w:p>
        </w:tc>
      </w:tr>
      <w:tr w:rsidR="00671EB2" w:rsidRPr="00B33603" w14:paraId="111C28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F86631B" w14:textId="77777777" w:rsidR="00671EB2" w:rsidRPr="00B33603" w:rsidRDefault="00671EB2" w:rsidP="00671EB2">
            <w:pPr>
              <w:spacing w:line="240" w:lineRule="exact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94D2E8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56BEECA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8B4936D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88807C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B5DE41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71EB2" w:rsidRPr="00B33603" w14:paraId="1D9D69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7E062" w14:textId="77777777" w:rsidR="00671EB2" w:rsidRPr="00B33603" w:rsidRDefault="00671EB2" w:rsidP="00671EB2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647B105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5EE71B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D4DA51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C8114B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4C491B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71EB2" w:rsidRPr="00B33603" w14:paraId="6ECF2246" w14:textId="77777777">
        <w:tc>
          <w:tcPr>
            <w:tcW w:w="2705" w:type="dxa"/>
            <w:hideMark/>
          </w:tcPr>
          <w:p w14:paraId="6774703E" w14:textId="303D1DD4" w:rsidR="00671EB2" w:rsidRPr="00B33603" w:rsidRDefault="00671EB2" w:rsidP="00671EB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7902D6C2" w14:textId="77777777" w:rsidR="00671EB2" w:rsidRPr="00B33603" w:rsidRDefault="00671EB2" w:rsidP="00671EB2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CF5C151" w14:textId="77777777" w:rsidR="00671EB2" w:rsidRPr="00B33603" w:rsidRDefault="00671EB2" w:rsidP="00671EB2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062F8B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75ACFB9" w14:textId="77777777" w:rsidR="00671EB2" w:rsidRPr="00B33603" w:rsidRDefault="00671EB2" w:rsidP="00671EB2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1DFB929" w14:textId="77777777" w:rsidR="00671EB2" w:rsidRPr="00B33603" w:rsidRDefault="00671EB2" w:rsidP="00671EB2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671EB2" w:rsidRPr="00B33603" w14:paraId="119F0637" w14:textId="77777777">
        <w:tc>
          <w:tcPr>
            <w:tcW w:w="2705" w:type="dxa"/>
            <w:hideMark/>
          </w:tcPr>
          <w:p w14:paraId="16FC2DB3" w14:textId="1F53EFB5" w:rsidR="00671EB2" w:rsidRPr="00B33603" w:rsidRDefault="00671EB2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</w:t>
            </w:r>
            <w:r w:rsidR="00BE4D3F" w:rsidRPr="00B33603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371F7B4" w14:textId="01265C09" w:rsidR="00671EB2" w:rsidRPr="00B33603" w:rsidRDefault="00BB4AA4" w:rsidP="00BE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BE4D3F" w:rsidRPr="00B33603">
              <w:rPr>
                <w:sz w:val="28"/>
                <w:szCs w:val="28"/>
              </w:rPr>
              <w:t>1,734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6389FC4" w14:textId="619D4E7D" w:rsidR="00671EB2" w:rsidRPr="00B33603" w:rsidRDefault="00BB4AA4" w:rsidP="00BE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BE4D3F" w:rsidRPr="00B33603">
              <w:rPr>
                <w:sz w:val="28"/>
                <w:szCs w:val="28"/>
              </w:rPr>
              <w:t>1,734</w:t>
            </w:r>
            <w:r w:rsidRPr="00B33603">
              <w:rPr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555E0D7" w14:textId="7F93AFAC" w:rsidR="00671EB2" w:rsidRPr="00B33603" w:rsidRDefault="00BE4D3F" w:rsidP="00BE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A9F929D" w14:textId="5FC764B3" w:rsidR="00671EB2" w:rsidRPr="00B33603" w:rsidRDefault="00BE4D3F" w:rsidP="00BE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6C86A33" w14:textId="235D7308" w:rsidR="00671EB2" w:rsidRPr="00B33603" w:rsidRDefault="00BB4AA4" w:rsidP="00BE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</w:t>
            </w:r>
            <w:r w:rsidR="00BE4D3F" w:rsidRPr="00B33603">
              <w:rPr>
                <w:sz w:val="28"/>
                <w:szCs w:val="28"/>
              </w:rPr>
              <w:t>1,734</w:t>
            </w:r>
            <w:r w:rsidRPr="00B33603">
              <w:rPr>
                <w:sz w:val="28"/>
                <w:szCs w:val="28"/>
              </w:rPr>
              <w:t>)</w:t>
            </w:r>
          </w:p>
        </w:tc>
      </w:tr>
      <w:tr w:rsidR="00BE4D3F" w:rsidRPr="00B33603" w14:paraId="0ECBA79C" w14:textId="77777777">
        <w:tc>
          <w:tcPr>
            <w:tcW w:w="2705" w:type="dxa"/>
          </w:tcPr>
          <w:p w14:paraId="37307778" w14:textId="1D9364E3" w:rsidR="00BE4D3F" w:rsidRPr="00B33603" w:rsidRDefault="00BE4D3F" w:rsidP="00671EB2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96404AB" w14:textId="008A800E" w:rsidR="00BE4D3F" w:rsidRPr="00B33603" w:rsidRDefault="00BE4D3F" w:rsidP="00BB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D13F84C" w14:textId="4F713C3F" w:rsidR="00BE4D3F" w:rsidRPr="00B33603" w:rsidRDefault="00BE4D3F" w:rsidP="00BB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32297631" w14:textId="505C32B9" w:rsidR="00BE4D3F" w:rsidRPr="00B33603" w:rsidRDefault="00BE4D3F" w:rsidP="00BB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BA815EE" w14:textId="462115C0" w:rsidR="00BE4D3F" w:rsidRPr="00B33603" w:rsidRDefault="00BE4D3F" w:rsidP="00BB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A5E4D62" w14:textId="5701EA99" w:rsidR="00BE4D3F" w:rsidRPr="00B33603" w:rsidRDefault="00BE4D3F" w:rsidP="00BB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401</w:t>
            </w:r>
          </w:p>
        </w:tc>
      </w:tr>
      <w:tr w:rsidR="00711605" w:rsidRPr="00B33603" w14:paraId="042A9C64" w14:textId="77777777">
        <w:tc>
          <w:tcPr>
            <w:tcW w:w="2705" w:type="dxa"/>
          </w:tcPr>
          <w:p w14:paraId="570AC5FF" w14:textId="17C0C52F" w:rsidR="00711605" w:rsidRPr="00B33603" w:rsidRDefault="00711605" w:rsidP="00711605">
            <w:pPr>
              <w:ind w:left="215" w:right="-24" w:hanging="215"/>
              <w:contextualSpacing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  <w:cs/>
              </w:rPr>
              <w:t>สัญญา</w:t>
            </w:r>
            <w:r w:rsidRPr="00B33603">
              <w:rPr>
                <w:rFonts w:hint="cs"/>
                <w:sz w:val="28"/>
                <w:szCs w:val="28"/>
                <w:cs/>
              </w:rPr>
              <w:t>แลกเปลี่ยนราคาน้ำมัน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35AA1ED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702D637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2E0E302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8719434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84F4584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11605" w:rsidRPr="00B33603" w14:paraId="41C13A18" w14:textId="77777777">
        <w:tc>
          <w:tcPr>
            <w:tcW w:w="2705" w:type="dxa"/>
          </w:tcPr>
          <w:p w14:paraId="17B49B25" w14:textId="1898A488" w:rsidR="00711605" w:rsidRPr="00B33603" w:rsidRDefault="00711605" w:rsidP="00711605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6B08E4C" w14:textId="2C904ECE" w:rsidR="00711605" w:rsidRPr="00B33603" w:rsidRDefault="00711605" w:rsidP="00711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(340)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3E4FA166" w14:textId="2682A691" w:rsidR="00711605" w:rsidRPr="00B33603" w:rsidRDefault="00711605" w:rsidP="00711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(340)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FEF8AD8" w14:textId="230A1C4B" w:rsidR="00711605" w:rsidRPr="00B33603" w:rsidRDefault="00711605" w:rsidP="00711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3AE2A33" w14:textId="55EC23EA" w:rsidR="00711605" w:rsidRPr="00B33603" w:rsidRDefault="00711605" w:rsidP="00711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B95ED65" w14:textId="7D3CDD7E" w:rsidR="00711605" w:rsidRPr="00B33603" w:rsidRDefault="00711605" w:rsidP="00711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(340)</w:t>
            </w:r>
          </w:p>
        </w:tc>
      </w:tr>
      <w:tr w:rsidR="00711605" w:rsidRPr="00B33603" w14:paraId="78DEE71E" w14:textId="77777777">
        <w:tc>
          <w:tcPr>
            <w:tcW w:w="2705" w:type="dxa"/>
          </w:tcPr>
          <w:p w14:paraId="1CBE1DBC" w14:textId="77777777" w:rsidR="00711605" w:rsidRPr="00B33603" w:rsidRDefault="00711605" w:rsidP="0071160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4878026" w14:textId="547FDE14" w:rsidR="00711605" w:rsidRPr="00B33603" w:rsidRDefault="00711605" w:rsidP="00711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(1,673)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D4C1D41" w14:textId="137D9E2C" w:rsidR="00711605" w:rsidRPr="00B33603" w:rsidRDefault="00711605" w:rsidP="00711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(1,673)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C0B0C3A" w14:textId="5529BA13" w:rsidR="00711605" w:rsidRPr="00B33603" w:rsidRDefault="00711605" w:rsidP="00711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EE0B6BC" w14:textId="3CD45EAB" w:rsidR="00711605" w:rsidRPr="00B33603" w:rsidRDefault="00711605" w:rsidP="00711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DCEFD79" w14:textId="3A4091F3" w:rsidR="00711605" w:rsidRPr="00B33603" w:rsidRDefault="00711605" w:rsidP="00711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(1,673)</w:t>
            </w:r>
          </w:p>
        </w:tc>
      </w:tr>
      <w:tr w:rsidR="00711605" w:rsidRPr="00B33603" w14:paraId="55500CB3" w14:textId="77777777">
        <w:tc>
          <w:tcPr>
            <w:tcW w:w="2705" w:type="dxa"/>
          </w:tcPr>
          <w:p w14:paraId="720F725A" w14:textId="77777777" w:rsidR="00711605" w:rsidRPr="00B33603" w:rsidRDefault="00711605" w:rsidP="0071160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5A2CC72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18A2507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BBB61CD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A3AA4C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C9019F" w14:textId="77777777" w:rsidR="00711605" w:rsidRPr="00B33603" w:rsidRDefault="00711605" w:rsidP="00711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7DD5008E" w14:textId="09C4582E" w:rsidR="002634F2" w:rsidRPr="00B33603" w:rsidRDefault="002634F2"/>
    <w:p w14:paraId="4C77A5EA" w14:textId="77777777" w:rsidR="002634F2" w:rsidRPr="00B33603" w:rsidRDefault="0026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33603">
        <w:br w:type="page"/>
      </w:r>
    </w:p>
    <w:p w14:paraId="7476B9D7" w14:textId="77777777" w:rsidR="00423F25" w:rsidRPr="00B33603" w:rsidRDefault="00423F25"/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423F25" w:rsidRPr="00B33603" w14:paraId="340B3F35" w14:textId="77777777">
        <w:tc>
          <w:tcPr>
            <w:tcW w:w="2705" w:type="dxa"/>
            <w:vAlign w:val="bottom"/>
          </w:tcPr>
          <w:p w14:paraId="3651A7DA" w14:textId="7173729D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8F682F8" w14:textId="403ABED2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F25" w:rsidRPr="00B33603" w14:paraId="7A3F30D3" w14:textId="77777777">
        <w:tc>
          <w:tcPr>
            <w:tcW w:w="2705" w:type="dxa"/>
            <w:vAlign w:val="bottom"/>
          </w:tcPr>
          <w:p w14:paraId="22766FFB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4B2B831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3FCB6DC7" w14:textId="6794F6B8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23F25" w:rsidRPr="00B33603" w14:paraId="0D5ABA54" w14:textId="77777777">
        <w:tc>
          <w:tcPr>
            <w:tcW w:w="2705" w:type="dxa"/>
            <w:vAlign w:val="bottom"/>
          </w:tcPr>
          <w:p w14:paraId="17ADE842" w14:textId="10F20622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</w:tcPr>
          <w:p w14:paraId="2FE200CC" w14:textId="77777777" w:rsidR="00423F25" w:rsidRPr="00B33603" w:rsidRDefault="00423F25" w:rsidP="00423F25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05B3E91F" w14:textId="0C455FAA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</w:tcPr>
          <w:p w14:paraId="62030621" w14:textId="5C73B028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</w:tcPr>
          <w:p w14:paraId="290EFED9" w14:textId="5D39DF99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1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Pr="00B33603">
              <w:rPr>
                <w:sz w:val="28"/>
                <w:szCs w:val="28"/>
              </w:rPr>
              <w:br/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</w:tcPr>
          <w:p w14:paraId="3F53A306" w14:textId="1043CE19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B33603">
              <w:rPr>
                <w:rFonts w:hint="cs"/>
                <w:sz w:val="28"/>
                <w:szCs w:val="28"/>
              </w:rPr>
              <w:t>5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</w:tcPr>
          <w:p w14:paraId="06A1EF01" w14:textId="14463C92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423F25" w:rsidRPr="00B33603" w14:paraId="1F54F999" w14:textId="77777777">
        <w:tc>
          <w:tcPr>
            <w:tcW w:w="2705" w:type="dxa"/>
          </w:tcPr>
          <w:p w14:paraId="563A47FB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25" w:type="dxa"/>
            <w:gridSpan w:val="5"/>
          </w:tcPr>
          <w:p w14:paraId="03744A59" w14:textId="44F1205D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23F25" w:rsidRPr="00B33603" w14:paraId="4FA34BF9" w14:textId="77777777">
        <w:tc>
          <w:tcPr>
            <w:tcW w:w="2705" w:type="dxa"/>
          </w:tcPr>
          <w:p w14:paraId="52AC794C" w14:textId="095FD647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33603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3DB633A6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1E83562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454AE6C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0FB41318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0A4D397E" w14:textId="77777777" w:rsidR="00423F25" w:rsidRPr="00B33603" w:rsidRDefault="00423F25" w:rsidP="00423F2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423F25" w:rsidRPr="00B33603" w14:paraId="51837EB4" w14:textId="77777777">
        <w:tc>
          <w:tcPr>
            <w:tcW w:w="2705" w:type="dxa"/>
            <w:hideMark/>
          </w:tcPr>
          <w:p w14:paraId="2E84A94D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325FA8AB" w14:textId="77777777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AD67CB8" w14:textId="77777777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17B5518" w14:textId="77777777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637C40AD" w14:textId="77777777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CA0736" w14:textId="77777777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23F25" w:rsidRPr="00B33603" w14:paraId="6710621A" w14:textId="77777777" w:rsidTr="00DF560F">
        <w:tc>
          <w:tcPr>
            <w:tcW w:w="2705" w:type="dxa"/>
            <w:hideMark/>
          </w:tcPr>
          <w:p w14:paraId="3CA0A24C" w14:textId="703F9B1D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5" w:type="dxa"/>
            <w:vAlign w:val="bottom"/>
          </w:tcPr>
          <w:p w14:paraId="797F0E74" w14:textId="1BF631FB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6</w:t>
            </w:r>
            <w:r w:rsidRPr="00B33603">
              <w:rPr>
                <w:sz w:val="28"/>
                <w:szCs w:val="28"/>
              </w:rPr>
              <w:t>,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367</w:t>
            </w:r>
          </w:p>
        </w:tc>
        <w:tc>
          <w:tcPr>
            <w:tcW w:w="1365" w:type="dxa"/>
            <w:vAlign w:val="bottom"/>
          </w:tcPr>
          <w:p w14:paraId="1A5A77F9" w14:textId="735D4BA1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6</w:t>
            </w:r>
            <w:r w:rsidRPr="00B33603">
              <w:rPr>
                <w:sz w:val="28"/>
                <w:szCs w:val="28"/>
              </w:rPr>
              <w:t>,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367</w:t>
            </w:r>
          </w:p>
        </w:tc>
        <w:tc>
          <w:tcPr>
            <w:tcW w:w="1365" w:type="dxa"/>
            <w:vAlign w:val="bottom"/>
          </w:tcPr>
          <w:p w14:paraId="1BB93A71" w14:textId="6CAF018B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2C03B042" w14:textId="426AC4A8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248D9817" w14:textId="0CC03C85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6</w:t>
            </w:r>
            <w:r w:rsidRPr="00B33603">
              <w:rPr>
                <w:sz w:val="28"/>
                <w:szCs w:val="28"/>
              </w:rPr>
              <w:t>,</w:t>
            </w:r>
            <w:r w:rsidR="00DF560F" w:rsidRPr="00B33603">
              <w:rPr>
                <w:rFonts w:hint="cs"/>
                <w:sz w:val="28"/>
                <w:szCs w:val="28"/>
                <w:cs/>
              </w:rPr>
              <w:t>367</w:t>
            </w:r>
          </w:p>
        </w:tc>
      </w:tr>
      <w:tr w:rsidR="00423F25" w:rsidRPr="00B33603" w14:paraId="267EAA1B" w14:textId="77777777">
        <w:tc>
          <w:tcPr>
            <w:tcW w:w="2705" w:type="dxa"/>
            <w:hideMark/>
          </w:tcPr>
          <w:p w14:paraId="7A905EAD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  <w:vAlign w:val="bottom"/>
          </w:tcPr>
          <w:p w14:paraId="0F8D0DE2" w14:textId="67C11ABF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19,633</w:t>
            </w:r>
          </w:p>
        </w:tc>
        <w:tc>
          <w:tcPr>
            <w:tcW w:w="1365" w:type="dxa"/>
            <w:vAlign w:val="bottom"/>
          </w:tcPr>
          <w:p w14:paraId="315A5478" w14:textId="10E59F79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10,800</w:t>
            </w:r>
          </w:p>
        </w:tc>
        <w:tc>
          <w:tcPr>
            <w:tcW w:w="1365" w:type="dxa"/>
            <w:vAlign w:val="bottom"/>
          </w:tcPr>
          <w:p w14:paraId="7167505D" w14:textId="779E0955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8,921</w:t>
            </w:r>
          </w:p>
        </w:tc>
        <w:tc>
          <w:tcPr>
            <w:tcW w:w="1365" w:type="dxa"/>
            <w:vAlign w:val="bottom"/>
          </w:tcPr>
          <w:p w14:paraId="2382F8A6" w14:textId="1556E430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7289AB54" w14:textId="6A080C95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19,721</w:t>
            </w:r>
          </w:p>
        </w:tc>
      </w:tr>
      <w:tr w:rsidR="00423F25" w:rsidRPr="00B33603" w14:paraId="2AA290E5" w14:textId="77777777">
        <w:trPr>
          <w:trHeight w:val="119"/>
        </w:trPr>
        <w:tc>
          <w:tcPr>
            <w:tcW w:w="2705" w:type="dxa"/>
            <w:hideMark/>
          </w:tcPr>
          <w:p w14:paraId="6450998F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</w:tcPr>
          <w:p w14:paraId="031FF54B" w14:textId="566FCE45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8,590</w:t>
            </w:r>
          </w:p>
        </w:tc>
        <w:tc>
          <w:tcPr>
            <w:tcW w:w="1365" w:type="dxa"/>
          </w:tcPr>
          <w:p w14:paraId="7C11F8C3" w14:textId="02357A72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1,464</w:t>
            </w:r>
          </w:p>
        </w:tc>
        <w:tc>
          <w:tcPr>
            <w:tcW w:w="1365" w:type="dxa"/>
          </w:tcPr>
          <w:p w14:paraId="58814BB9" w14:textId="1AE82F39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4,229</w:t>
            </w:r>
          </w:p>
        </w:tc>
        <w:tc>
          <w:tcPr>
            <w:tcW w:w="1365" w:type="dxa"/>
          </w:tcPr>
          <w:p w14:paraId="7342E4ED" w14:textId="3966170D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4,804</w:t>
            </w:r>
          </w:p>
        </w:tc>
        <w:tc>
          <w:tcPr>
            <w:tcW w:w="1365" w:type="dxa"/>
          </w:tcPr>
          <w:p w14:paraId="68554770" w14:textId="3A3B5901" w:rsidR="00423F25" w:rsidRPr="00B33603" w:rsidRDefault="00423F25" w:rsidP="0042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10,497</w:t>
            </w:r>
          </w:p>
        </w:tc>
      </w:tr>
      <w:tr w:rsidR="00423F25" w:rsidRPr="00B33603" w14:paraId="4076A62F" w14:textId="77777777">
        <w:tc>
          <w:tcPr>
            <w:tcW w:w="2705" w:type="dxa"/>
            <w:hideMark/>
          </w:tcPr>
          <w:p w14:paraId="399D68AC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6C57343" w14:textId="4B1614D7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46,565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E3B6F1" w14:textId="5A0D211E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DEE2115" w14:textId="0917FAFD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29,940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377DAD3" w14:textId="5F76A083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16,600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812B355" w14:textId="3219097E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46,600</w:t>
            </w:r>
          </w:p>
        </w:tc>
      </w:tr>
      <w:tr w:rsidR="00423F25" w:rsidRPr="00B33603" w14:paraId="378E8A04" w14:textId="77777777">
        <w:tc>
          <w:tcPr>
            <w:tcW w:w="2705" w:type="dxa"/>
          </w:tcPr>
          <w:p w14:paraId="22D23EE7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6C3F7FC" w14:textId="7262F7F7" w:rsidR="00423F25" w:rsidRPr="00B33603" w:rsidRDefault="00DF560F" w:rsidP="00423F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91</w:t>
            </w:r>
            <w:r w:rsidR="00423F25" w:rsidRPr="00B33603">
              <w:rPr>
                <w:b/>
                <w:bCs/>
                <w:sz w:val="28"/>
                <w:szCs w:val="28"/>
              </w:rPr>
              <w:t>,</w:t>
            </w: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155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0D771B" w14:textId="452C67E9" w:rsidR="00423F25" w:rsidRPr="00B33603" w:rsidRDefault="00423F25" w:rsidP="00423F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</w:t>
            </w:r>
            <w:r w:rsidR="00DF560F" w:rsidRPr="00B33603">
              <w:rPr>
                <w:rFonts w:hint="cs"/>
                <w:b/>
                <w:bCs/>
                <w:sz w:val="28"/>
                <w:szCs w:val="28"/>
                <w:cs/>
              </w:rPr>
              <w:t>8</w:t>
            </w:r>
            <w:r w:rsidRPr="00B33603">
              <w:rPr>
                <w:b/>
                <w:bCs/>
                <w:sz w:val="28"/>
                <w:szCs w:val="28"/>
              </w:rPr>
              <w:t>,</w:t>
            </w:r>
            <w:r w:rsidR="00DF560F" w:rsidRPr="00B33603">
              <w:rPr>
                <w:rFonts w:hint="cs"/>
                <w:b/>
                <w:bCs/>
                <w:sz w:val="28"/>
                <w:szCs w:val="28"/>
                <w:cs/>
              </w:rPr>
              <w:t>691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9F2AB0" w14:textId="145BD80D" w:rsidR="00423F25" w:rsidRPr="00B33603" w:rsidRDefault="00423F25" w:rsidP="00423F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43,090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73580A7" w14:textId="1117BFC0" w:rsidR="00423F25" w:rsidRPr="00B33603" w:rsidRDefault="00423F25" w:rsidP="00423F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21,404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A952A8F" w14:textId="4101B6F3" w:rsidR="00423F25" w:rsidRPr="00B33603" w:rsidRDefault="00DF560F" w:rsidP="00423F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93</w:t>
            </w:r>
            <w:r w:rsidR="00423F25" w:rsidRPr="00B33603">
              <w:rPr>
                <w:b/>
                <w:bCs/>
                <w:sz w:val="28"/>
                <w:szCs w:val="28"/>
              </w:rPr>
              <w:t>,</w:t>
            </w: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185</w:t>
            </w:r>
          </w:p>
        </w:tc>
      </w:tr>
      <w:tr w:rsidR="00423F25" w:rsidRPr="00B33603" w14:paraId="0558B7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2517BAA" w14:textId="77777777" w:rsidR="00423F25" w:rsidRPr="00B33603" w:rsidRDefault="00423F25" w:rsidP="00423F25">
            <w:pPr>
              <w:spacing w:line="240" w:lineRule="exact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021C26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FEAD27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74598B7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00A5BB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E2DD82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23F25" w:rsidRPr="00B33603" w14:paraId="605DBA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8F7C0" w14:textId="77777777" w:rsidR="00423F25" w:rsidRPr="00B33603" w:rsidRDefault="00423F25" w:rsidP="00423F25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9541F1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0F6F14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C251267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3FE5D8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613C93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23F25" w:rsidRPr="00B33603" w14:paraId="67FBC1CD" w14:textId="77777777">
        <w:tc>
          <w:tcPr>
            <w:tcW w:w="2705" w:type="dxa"/>
            <w:hideMark/>
          </w:tcPr>
          <w:p w14:paraId="06CB9E2E" w14:textId="77777777" w:rsidR="00423F25" w:rsidRPr="00B33603" w:rsidRDefault="00423F25" w:rsidP="00423F25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4C7FF917" w14:textId="77777777" w:rsidR="00423F25" w:rsidRPr="00B33603" w:rsidRDefault="00423F25" w:rsidP="00423F25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6483D1E7" w14:textId="77777777" w:rsidR="00423F25" w:rsidRPr="00B33603" w:rsidRDefault="00423F25" w:rsidP="00423F25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186FFF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48D64C0" w14:textId="77777777" w:rsidR="00423F25" w:rsidRPr="00B33603" w:rsidRDefault="00423F25" w:rsidP="00423F25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2F5EEECC" w14:textId="77777777" w:rsidR="00423F25" w:rsidRPr="00B33603" w:rsidRDefault="00423F25" w:rsidP="00423F25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423F25" w:rsidRPr="00B33603" w14:paraId="4C362092" w14:textId="77777777">
        <w:tc>
          <w:tcPr>
            <w:tcW w:w="2705" w:type="dxa"/>
            <w:hideMark/>
          </w:tcPr>
          <w:p w14:paraId="0787A65A" w14:textId="77777777" w:rsidR="00423F25" w:rsidRPr="00B33603" w:rsidRDefault="00423F25" w:rsidP="00423F25">
            <w:pPr>
              <w:pStyle w:val="ListParagraph"/>
              <w:numPr>
                <w:ilvl w:val="0"/>
                <w:numId w:val="10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A058B48" w14:textId="21FCDDA3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1BD3906" w14:textId="4168FFAC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13417C5D" w14:textId="54FC142B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24CC5D0" w14:textId="0FAA6B44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64DA815" w14:textId="4BB045E2" w:rsidR="00423F25" w:rsidRPr="00B33603" w:rsidRDefault="00423F25" w:rsidP="004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1,563</w:t>
            </w:r>
          </w:p>
        </w:tc>
      </w:tr>
      <w:tr w:rsidR="00423F25" w:rsidRPr="00B33603" w14:paraId="74301B7D" w14:textId="77777777">
        <w:tc>
          <w:tcPr>
            <w:tcW w:w="2705" w:type="dxa"/>
          </w:tcPr>
          <w:p w14:paraId="538C4CF1" w14:textId="77777777" w:rsidR="00423F25" w:rsidRPr="00B33603" w:rsidRDefault="00423F25" w:rsidP="00423F2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8709377" w14:textId="74462742" w:rsidR="00423F25" w:rsidRPr="00B33603" w:rsidRDefault="00423F25" w:rsidP="00423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1D614DF" w14:textId="0322973E" w:rsidR="00423F25" w:rsidRPr="00B33603" w:rsidRDefault="00423F25" w:rsidP="00423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CEB8448" w14:textId="5F83F99C" w:rsidR="00423F25" w:rsidRPr="00B33603" w:rsidRDefault="00423F25" w:rsidP="00423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23E8CC1" w14:textId="10979561" w:rsidR="00423F25" w:rsidRPr="00B33603" w:rsidRDefault="00423F25" w:rsidP="00423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4AAB6B6" w14:textId="1C2D6DCF" w:rsidR="00423F25" w:rsidRPr="00B33603" w:rsidRDefault="00423F25" w:rsidP="00423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1,563</w:t>
            </w:r>
          </w:p>
        </w:tc>
      </w:tr>
    </w:tbl>
    <w:p w14:paraId="14BC26DB" w14:textId="77777777" w:rsidR="002634F2" w:rsidRPr="00B33603" w:rsidRDefault="002634F2" w:rsidP="00876E46">
      <w:pPr>
        <w:spacing w:line="240" w:lineRule="auto"/>
        <w:ind w:left="900"/>
        <w:jc w:val="thaiDistribute"/>
      </w:pPr>
    </w:p>
    <w:p w14:paraId="45A67E61" w14:textId="2524ED9B" w:rsidR="00F92F95" w:rsidRPr="00B33603" w:rsidRDefault="008760A4" w:rsidP="00876E46">
      <w:pPr>
        <w:spacing w:line="240" w:lineRule="auto"/>
        <w:ind w:left="900"/>
        <w:jc w:val="thaiDistribute"/>
      </w:pPr>
      <w:r w:rsidRPr="00B33603">
        <w:rPr>
          <w:rFonts w:hint="cs"/>
          <w:cs/>
        </w:rPr>
        <w:t>กระแสเงินสดเข้า</w:t>
      </w:r>
      <w:r w:rsidR="0000764F" w:rsidRPr="00B33603">
        <w:rPr>
          <w:rFonts w:hint="cs"/>
          <w:cs/>
        </w:rPr>
        <w:t>และ</w:t>
      </w:r>
      <w:r w:rsidRPr="00B33603">
        <w:rPr>
          <w:rFonts w:hint="cs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8550B02" w14:textId="77777777" w:rsidR="00FE0C01" w:rsidRPr="00B33603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4"/>
          <w:szCs w:val="24"/>
          <w:cs/>
        </w:rPr>
      </w:pPr>
    </w:p>
    <w:p w14:paraId="3495A6CF" w14:textId="77777777" w:rsidR="00AF0349" w:rsidRPr="00B33603" w:rsidRDefault="00AF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B33603">
        <w:rPr>
          <w:b/>
          <w:bCs/>
          <w:i/>
          <w:iCs/>
          <w:cs/>
        </w:rPr>
        <w:br w:type="page"/>
      </w:r>
    </w:p>
    <w:p w14:paraId="70283A7F" w14:textId="003CB919" w:rsidR="006128A5" w:rsidRPr="00B33603" w:rsidRDefault="006128A5" w:rsidP="006128A5">
      <w:pPr>
        <w:spacing w:line="240" w:lineRule="auto"/>
        <w:ind w:firstLine="450"/>
        <w:rPr>
          <w:b/>
          <w:bCs/>
          <w:i/>
          <w:iCs/>
        </w:rPr>
      </w:pPr>
      <w:r w:rsidRPr="00B33603">
        <w:rPr>
          <w:rFonts w:hint="cs"/>
          <w:b/>
          <w:bCs/>
          <w:i/>
          <w:iCs/>
          <w:cs/>
        </w:rPr>
        <w:lastRenderedPageBreak/>
        <w:t>(</w:t>
      </w:r>
      <w:r w:rsidR="00BC7531" w:rsidRPr="00B33603">
        <w:rPr>
          <w:rFonts w:hint="cs"/>
          <w:b/>
          <w:bCs/>
          <w:i/>
          <w:iCs/>
          <w:cs/>
        </w:rPr>
        <w:t>ค</w:t>
      </w:r>
      <w:r w:rsidRPr="00B33603">
        <w:rPr>
          <w:rFonts w:hint="cs"/>
          <w:b/>
          <w:bCs/>
          <w:i/>
          <w:iCs/>
          <w:cs/>
        </w:rPr>
        <w:t>.</w:t>
      </w:r>
      <w:r w:rsidR="00DE3F43" w:rsidRPr="00B33603">
        <w:rPr>
          <w:rFonts w:hint="cs"/>
          <w:b/>
          <w:bCs/>
          <w:i/>
          <w:iCs/>
        </w:rPr>
        <w:t>3</w:t>
      </w:r>
      <w:r w:rsidRPr="00B33603">
        <w:rPr>
          <w:rFonts w:hint="cs"/>
          <w:b/>
          <w:bCs/>
          <w:i/>
          <w:iCs/>
          <w:cs/>
        </w:rPr>
        <w:t>) ความเสี่ยงด้านตลาด</w:t>
      </w:r>
    </w:p>
    <w:p w14:paraId="5258FBEB" w14:textId="77777777" w:rsidR="006128A5" w:rsidRPr="00B33603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4"/>
          <w:szCs w:val="24"/>
        </w:rPr>
      </w:pPr>
    </w:p>
    <w:p w14:paraId="3AC541DC" w14:textId="4845B504" w:rsidR="006128A5" w:rsidRPr="00B33603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  <w:r w:rsidRPr="00B33603">
        <w:rPr>
          <w:rFonts w:hint="cs"/>
          <w:cs/>
        </w:rPr>
        <w:t>กลุ่มบริษัท</w:t>
      </w:r>
      <w:r w:rsidR="00F92F95" w:rsidRPr="00B33603">
        <w:rPr>
          <w:rFonts w:hint="cs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F18C9B9" w14:textId="77777777" w:rsidR="002634F2" w:rsidRPr="00B33603" w:rsidRDefault="002634F2" w:rsidP="006128A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C1F35AC" w14:textId="2A677C50" w:rsidR="006128A5" w:rsidRPr="00B33603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(ค.</w:t>
      </w:r>
      <w:r w:rsidR="00DE3F43" w:rsidRPr="00B33603">
        <w:rPr>
          <w:rFonts w:ascii="Angsana New" w:hAnsi="Angsana New" w:hint="cs"/>
          <w:sz w:val="30"/>
          <w:szCs w:val="30"/>
          <w:lang w:val="en-US"/>
        </w:rPr>
        <w:t>3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52C0E" w:rsidRPr="00B33603">
        <w:rPr>
          <w:rFonts w:ascii="Angsana New" w:hAnsi="Angsana New" w:hint="cs"/>
          <w:sz w:val="30"/>
          <w:szCs w:val="30"/>
          <w:lang w:val="en-US"/>
        </w:rPr>
        <w:t>1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228AA79" w14:textId="77777777" w:rsidR="00F92F95" w:rsidRPr="00B33603" w:rsidRDefault="00F92F95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sz w:val="24"/>
          <w:szCs w:val="24"/>
        </w:rPr>
      </w:pPr>
    </w:p>
    <w:p w14:paraId="0A2A03E3" w14:textId="40EED8B1" w:rsidR="0058759C" w:rsidRPr="00B33603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>กลุ่มบริษัท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</w:r>
      <w:r w:rsidR="000F7439" w:rsidRPr="00B33603">
        <w:rPr>
          <w:rFonts w:hint="cs"/>
          <w:cs/>
        </w:rPr>
        <w:t>ซื้อ ขาย การให้กู้ยืมและการกู้ยืม</w:t>
      </w:r>
      <w:r w:rsidRPr="00B33603">
        <w:rPr>
          <w:rFonts w:hint="cs"/>
          <w:cs/>
        </w:rPr>
        <w:t xml:space="preserve">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สกุลเงินที่ใช้ในการดำเนินงานของกลุ่มบริษัทเป็นบาท สกุลเงินที่ใช้ในธุรกรรมเหล่านี้โดยหลักเป็นเงินเหรียญสหรัฐฯ </w:t>
      </w:r>
    </w:p>
    <w:p w14:paraId="1B28ECDF" w14:textId="77777777" w:rsidR="00FE0C01" w:rsidRPr="00B33603" w:rsidRDefault="00FE0C01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sz w:val="24"/>
          <w:szCs w:val="24"/>
        </w:rPr>
      </w:pPr>
    </w:p>
    <w:p w14:paraId="06E2E804" w14:textId="74349CB5" w:rsidR="00870063" w:rsidRPr="00B33603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</w:t>
      </w:r>
      <w:r w:rsidR="000F6272" w:rsidRPr="00B33603">
        <w:rPr>
          <w:rFonts w:hint="cs"/>
          <w:cs/>
        </w:rPr>
        <w:t xml:space="preserve"> </w:t>
      </w:r>
      <w:r w:rsidRPr="00B33603">
        <w:rPr>
          <w:rFonts w:hint="cs"/>
          <w:cs/>
        </w:rPr>
        <w:t>ขาย</w:t>
      </w:r>
      <w:r w:rsidR="000F6272" w:rsidRPr="00B33603">
        <w:rPr>
          <w:rFonts w:hint="cs"/>
          <w:cs/>
        </w:rPr>
        <w:t>และเงินให้กู้ยืม</w:t>
      </w:r>
      <w:r w:rsidRPr="00B33603">
        <w:rPr>
          <w:rFonts w:hint="cs"/>
          <w:cs/>
        </w:rPr>
        <w:t>ในสกุลเงินตราต่างประเทศที่คาดการณ์ว่าจะเกิดขึ้นในภายหลัง</w:t>
      </w:r>
      <w:r w:rsidR="000F6272" w:rsidRPr="00B33603">
        <w:rPr>
          <w:rFonts w:hint="cs"/>
          <w:cs/>
        </w:rPr>
        <w:t xml:space="preserve"> 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19A274A5" w14:textId="77777777" w:rsidR="002A53E4" w:rsidRPr="00B33603" w:rsidRDefault="002A53E4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sz w:val="24"/>
          <w:szCs w:val="24"/>
        </w:rPr>
      </w:pPr>
    </w:p>
    <w:p w14:paraId="31A6D05B" w14:textId="077E76DB" w:rsidR="00742BA3" w:rsidRPr="00B33603" w:rsidRDefault="00F83DC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>กลุ่มบริษัทใช้สัญญา</w:t>
      </w:r>
      <w:r w:rsidR="0058759C" w:rsidRPr="00B33603">
        <w:rPr>
          <w:rFonts w:hint="cs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</w:t>
      </w:r>
      <w:r w:rsidR="0058759C" w:rsidRPr="00B33603">
        <w:rPr>
          <w:rFonts w:hint="cs"/>
          <w:spacing w:val="-2"/>
          <w:cs/>
        </w:rPr>
        <w:t>เกี่ยวกับการกู้ยืมสกุลเงินตราต่างประเทศ มีสัญญาที่กำหนดให้เป็นการป้องการความเสี่ยงกระแสเงิน</w:t>
      </w:r>
      <w:r w:rsidR="0058759C" w:rsidRPr="00B33603">
        <w:rPr>
          <w:rFonts w:hint="cs"/>
          <w:cs/>
        </w:rPr>
        <w:t>สด</w:t>
      </w:r>
    </w:p>
    <w:p w14:paraId="65680702" w14:textId="77777777" w:rsidR="00876E46" w:rsidRPr="00B33603" w:rsidRDefault="00876E4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sz w:val="24"/>
          <w:szCs w:val="24"/>
          <w:cs/>
        </w:rPr>
      </w:pPr>
    </w:p>
    <w:p w14:paraId="0F1EAE5C" w14:textId="55B2B86C" w:rsidR="00302D91" w:rsidRPr="00B33603" w:rsidRDefault="00F83DC6" w:rsidP="0098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</w:pPr>
      <w:r w:rsidRPr="00B33603">
        <w:rPr>
          <w:rFonts w:hint="cs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22780FEE" w14:textId="12C79EAA" w:rsidR="00073E3B" w:rsidRPr="00B33603" w:rsidRDefault="00073E3B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  <w:cs/>
        </w:rPr>
        <w:sectPr w:rsidR="00073E3B" w:rsidRPr="00B33603" w:rsidSect="00B86C44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4632" w:type="pct"/>
        <w:tblLook w:val="01E0" w:firstRow="1" w:lastRow="1" w:firstColumn="1" w:lastColumn="1" w:noHBand="0" w:noVBand="0"/>
      </w:tblPr>
      <w:tblGrid>
        <w:gridCol w:w="4536"/>
        <w:gridCol w:w="1307"/>
        <w:gridCol w:w="1307"/>
        <w:gridCol w:w="1312"/>
        <w:gridCol w:w="1306"/>
        <w:gridCol w:w="1314"/>
        <w:gridCol w:w="326"/>
        <w:gridCol w:w="2058"/>
      </w:tblGrid>
      <w:tr w:rsidR="002E1023" w:rsidRPr="00B33603" w14:paraId="6E05BB44" w14:textId="77777777" w:rsidTr="003D3DB5">
        <w:trPr>
          <w:tblHeader/>
        </w:trPr>
        <w:tc>
          <w:tcPr>
            <w:tcW w:w="1684" w:type="pct"/>
          </w:tcPr>
          <w:p w14:paraId="76D55C5E" w14:textId="77777777" w:rsidR="002E1023" w:rsidRPr="00B33603" w:rsidRDefault="002E1023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pct"/>
            <w:gridSpan w:val="5"/>
          </w:tcPr>
          <w:p w14:paraId="0F004642" w14:textId="77777777" w:rsidR="002E1023" w:rsidRPr="00B33603" w:rsidRDefault="002E1023" w:rsidP="00424862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76111FE2" w14:textId="3C1D165D" w:rsidR="002E1023" w:rsidRPr="00B33603" w:rsidRDefault="002E1023" w:rsidP="00302D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173D0E58" w14:textId="77777777" w:rsidR="002E1023" w:rsidRPr="00B33603" w:rsidRDefault="002E1023" w:rsidP="003D3DB5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023" w:rsidRPr="00B33603" w14:paraId="5920861B" w14:textId="77777777" w:rsidTr="003D3DB5">
        <w:trPr>
          <w:tblHeader/>
        </w:trPr>
        <w:tc>
          <w:tcPr>
            <w:tcW w:w="1684" w:type="pct"/>
            <w:vAlign w:val="bottom"/>
          </w:tcPr>
          <w:p w14:paraId="33C8C35F" w14:textId="77777777" w:rsidR="002E1023" w:rsidRPr="00B33603" w:rsidRDefault="002E1023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CEE1D35" w14:textId="18931110" w:rsidR="002E1023" w:rsidRPr="00B33603" w:rsidRDefault="002E1023" w:rsidP="00742BA3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5" w:type="pct"/>
          </w:tcPr>
          <w:p w14:paraId="05E35DB0" w14:textId="77777777" w:rsidR="002E1023" w:rsidRPr="00B33603" w:rsidRDefault="002E1023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485" w:type="pct"/>
          </w:tcPr>
          <w:p w14:paraId="61AD2E87" w14:textId="77777777" w:rsidR="002E1023" w:rsidRPr="00B33603" w:rsidRDefault="002E1023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7E8DDDE9" w14:textId="185DCDCF" w:rsidR="002E1023" w:rsidRPr="00B33603" w:rsidRDefault="002E1023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87" w:type="pct"/>
            <w:vAlign w:val="bottom"/>
          </w:tcPr>
          <w:p w14:paraId="3E9EC3F1" w14:textId="7ED42A46" w:rsidR="002E1023" w:rsidRPr="00B33603" w:rsidRDefault="002E1023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485" w:type="pct"/>
          </w:tcPr>
          <w:p w14:paraId="1F32B179" w14:textId="23C1030D" w:rsidR="002E1023" w:rsidRPr="00B33603" w:rsidRDefault="002E1023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871D98" w14:textId="27CA83E5" w:rsidR="002E1023" w:rsidRPr="00B33603" w:rsidRDefault="002E1023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87" w:type="pct"/>
          </w:tcPr>
          <w:p w14:paraId="071D6353" w14:textId="77777777" w:rsidR="002E1023" w:rsidRPr="00B33603" w:rsidRDefault="002E1023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F5D79" w14:textId="76CF3B28" w:rsidR="002E1023" w:rsidRPr="00B33603" w:rsidRDefault="002E1023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" w:type="pct"/>
          </w:tcPr>
          <w:p w14:paraId="19318E67" w14:textId="77777777" w:rsidR="002E1023" w:rsidRPr="00B33603" w:rsidRDefault="002E1023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1D30B5AD" w14:textId="5EF23AE2" w:rsidR="002E1023" w:rsidRPr="00B33603" w:rsidRDefault="002E1023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</w:tr>
      <w:tr w:rsidR="002E1023" w:rsidRPr="00B33603" w14:paraId="18F089EE" w14:textId="77777777" w:rsidTr="003D3DB5">
        <w:trPr>
          <w:tblHeader/>
        </w:trPr>
        <w:tc>
          <w:tcPr>
            <w:tcW w:w="1684" w:type="pct"/>
            <w:vAlign w:val="bottom"/>
          </w:tcPr>
          <w:p w14:paraId="4FC59AD7" w14:textId="77777777" w:rsidR="002E1023" w:rsidRPr="00B33603" w:rsidRDefault="002E1023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pct"/>
            <w:gridSpan w:val="5"/>
          </w:tcPr>
          <w:p w14:paraId="50EC087A" w14:textId="77777777" w:rsidR="002E1023" w:rsidRPr="00B33603" w:rsidRDefault="002E1023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1" w:type="pct"/>
          </w:tcPr>
          <w:p w14:paraId="0A0E1ADF" w14:textId="77777777" w:rsidR="002E1023" w:rsidRPr="00B33603" w:rsidRDefault="002E1023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4" w:type="pct"/>
          </w:tcPr>
          <w:p w14:paraId="29057647" w14:textId="5A47B275" w:rsidR="002E1023" w:rsidRPr="00B33603" w:rsidRDefault="00656DE7" w:rsidP="0065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after="0"/>
              <w:ind w:left="-108" w:right="1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</w:t>
            </w:r>
            <w:r w:rsidR="002E1023"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1023" w:rsidRPr="00B33603" w14:paraId="089CDB03" w14:textId="77777777" w:rsidTr="003D3DB5">
        <w:tc>
          <w:tcPr>
            <w:tcW w:w="1684" w:type="pct"/>
          </w:tcPr>
          <w:p w14:paraId="44306E64" w14:textId="5DCDFDED" w:rsidR="002E1023" w:rsidRPr="00B33603" w:rsidRDefault="002E1023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85" w:type="pct"/>
            <w:vAlign w:val="bottom"/>
          </w:tcPr>
          <w:p w14:paraId="1107DADB" w14:textId="77777777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563C5F1" w14:textId="77777777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02F019AF" w14:textId="77777777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FADAC35" w14:textId="5964968A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14:paraId="14B43843" w14:textId="77777777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60DF0EFF" w14:textId="77777777" w:rsidR="002E1023" w:rsidRPr="00B33603" w:rsidRDefault="002E1023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684F305D" w14:textId="77777777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023" w:rsidRPr="00B33603" w14:paraId="12B4C965" w14:textId="77777777" w:rsidTr="003D3DB5">
        <w:tc>
          <w:tcPr>
            <w:tcW w:w="1684" w:type="pct"/>
          </w:tcPr>
          <w:p w14:paraId="5EE82ABA" w14:textId="77777777" w:rsidR="002E1023" w:rsidRPr="00B33603" w:rsidRDefault="002E1023" w:rsidP="00F803E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85" w:type="pct"/>
            <w:vAlign w:val="bottom"/>
          </w:tcPr>
          <w:p w14:paraId="0BBC156A" w14:textId="45223190" w:rsidR="002E1023" w:rsidRPr="00B33603" w:rsidRDefault="00384748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485" w:type="pct"/>
            <w:vAlign w:val="bottom"/>
          </w:tcPr>
          <w:p w14:paraId="498E2FF1" w14:textId="1630239A" w:rsidR="002E1023" w:rsidRPr="00B33603" w:rsidRDefault="002D484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487" w:type="pct"/>
          </w:tcPr>
          <w:p w14:paraId="74CFDB9F" w14:textId="1B0D95B7" w:rsidR="002E1023" w:rsidRPr="00B33603" w:rsidRDefault="004D36F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485" w:type="pct"/>
            <w:vAlign w:val="bottom"/>
          </w:tcPr>
          <w:p w14:paraId="6ED1FF5F" w14:textId="7C0F0CA9" w:rsidR="002E1023" w:rsidRPr="00B33603" w:rsidRDefault="004D36F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45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87" w:type="pct"/>
            <w:vAlign w:val="bottom"/>
          </w:tcPr>
          <w:p w14:paraId="093EE304" w14:textId="2210DB42" w:rsidR="002E1023" w:rsidRPr="00B33603" w:rsidRDefault="004D36F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5,96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" w:type="pct"/>
          </w:tcPr>
          <w:p w14:paraId="4C97BB89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7402619D" w14:textId="14F3E5B9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</w:tr>
      <w:tr w:rsidR="002E1023" w:rsidRPr="00B33603" w14:paraId="45E1D846" w14:textId="77777777" w:rsidTr="003D3DB5">
        <w:tc>
          <w:tcPr>
            <w:tcW w:w="1684" w:type="pct"/>
          </w:tcPr>
          <w:p w14:paraId="3C9EE1E9" w14:textId="73FEF287" w:rsidR="002E1023" w:rsidRPr="00B33603" w:rsidRDefault="002E1023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85" w:type="pct"/>
            <w:vAlign w:val="bottom"/>
          </w:tcPr>
          <w:p w14:paraId="364D86A8" w14:textId="4DE4D45D" w:rsidR="002E1023" w:rsidRPr="00B33603" w:rsidRDefault="00371D31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12,499</w:t>
            </w:r>
          </w:p>
        </w:tc>
        <w:tc>
          <w:tcPr>
            <w:tcW w:w="485" w:type="pct"/>
            <w:vAlign w:val="bottom"/>
          </w:tcPr>
          <w:p w14:paraId="57339ACB" w14:textId="5EBE1EA4" w:rsidR="002E1023" w:rsidRPr="00B33603" w:rsidRDefault="00AC3CBB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7F001879" w14:textId="5E0F6309" w:rsidR="002E1023" w:rsidRPr="00B33603" w:rsidRDefault="007932F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485" w:type="pct"/>
            <w:vAlign w:val="bottom"/>
          </w:tcPr>
          <w:p w14:paraId="71C64DB0" w14:textId="47172A49" w:rsidR="002E1023" w:rsidRPr="00B33603" w:rsidRDefault="00AC3CBB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487" w:type="pct"/>
            <w:vAlign w:val="bottom"/>
          </w:tcPr>
          <w:p w14:paraId="5F9F4103" w14:textId="2E184CA7" w:rsidR="002E1023" w:rsidRPr="00B33603" w:rsidRDefault="0057298C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12,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9</w:t>
            </w:r>
            <w:r w:rsidRPr="00B3360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1" w:type="pct"/>
          </w:tcPr>
          <w:p w14:paraId="7B8DF577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100ECD38" w14:textId="162CA5A7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</w:tr>
      <w:tr w:rsidR="002E1023" w:rsidRPr="00B33603" w14:paraId="6D701FB4" w14:textId="77777777" w:rsidTr="003D3DB5">
        <w:tc>
          <w:tcPr>
            <w:tcW w:w="1684" w:type="pct"/>
          </w:tcPr>
          <w:p w14:paraId="414D872E" w14:textId="0EFE7883" w:rsidR="002E1023" w:rsidRPr="00B33603" w:rsidRDefault="002E1023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Pr="00B33603">
              <w:rPr>
                <w:rFonts w:ascii="Angsana New" w:hAnsi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485" w:type="pct"/>
            <w:vAlign w:val="bottom"/>
          </w:tcPr>
          <w:p w14:paraId="5647C5F4" w14:textId="3934E7DF" w:rsidR="002E1023" w:rsidRPr="00B33603" w:rsidRDefault="005551DA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  <w:vAlign w:val="bottom"/>
          </w:tcPr>
          <w:p w14:paraId="1A81FE1B" w14:textId="19ACB186" w:rsidR="002E1023" w:rsidRPr="00B33603" w:rsidRDefault="0057298C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07FE0AD5" w14:textId="112314A2" w:rsidR="002E1023" w:rsidRPr="00B33603" w:rsidRDefault="0057298C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  <w:vAlign w:val="bottom"/>
          </w:tcPr>
          <w:p w14:paraId="37F2499F" w14:textId="14A77D72" w:rsidR="002E1023" w:rsidRPr="00B33603" w:rsidRDefault="001B4E0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87" w:type="pct"/>
            <w:vAlign w:val="bottom"/>
          </w:tcPr>
          <w:p w14:paraId="64FF3419" w14:textId="03CDFA3E" w:rsidR="002E1023" w:rsidRPr="00B33603" w:rsidRDefault="001B4E0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" w:type="pct"/>
          </w:tcPr>
          <w:p w14:paraId="2D7E8D08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6AF53F99" w14:textId="21260AB7" w:rsidR="002E1023" w:rsidRPr="00B33603" w:rsidRDefault="002D540E" w:rsidP="002D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023" w:rsidRPr="00B33603" w14:paraId="28BECE63" w14:textId="77777777" w:rsidTr="003D3DB5">
        <w:tc>
          <w:tcPr>
            <w:tcW w:w="1684" w:type="pct"/>
          </w:tcPr>
          <w:p w14:paraId="63EA1112" w14:textId="77777777" w:rsidR="002E1023" w:rsidRPr="00B33603" w:rsidRDefault="002E1023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485" w:type="pct"/>
            <w:vAlign w:val="bottom"/>
          </w:tcPr>
          <w:p w14:paraId="259DDB66" w14:textId="0F5CF4BE" w:rsidR="002E1023" w:rsidRPr="00B33603" w:rsidRDefault="008C77E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(10,3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35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85" w:type="pct"/>
            <w:vAlign w:val="bottom"/>
          </w:tcPr>
          <w:p w14:paraId="33F69532" w14:textId="134F3C50" w:rsidR="002E1023" w:rsidRPr="00B33603" w:rsidRDefault="008C77E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4A7A71A6" w14:textId="61C97412" w:rsidR="002E1023" w:rsidRPr="00B33603" w:rsidRDefault="008C77E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  <w:vAlign w:val="bottom"/>
          </w:tcPr>
          <w:p w14:paraId="15C68166" w14:textId="0876BA6C" w:rsidR="002E1023" w:rsidRPr="00B33603" w:rsidRDefault="008C77E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  <w:vAlign w:val="bottom"/>
          </w:tcPr>
          <w:p w14:paraId="7B5EDE8C" w14:textId="4DE0A6AF" w:rsidR="002E1023" w:rsidRPr="00B33603" w:rsidRDefault="008C77E9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(10,3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35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018C9F6B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0ACC7768" w14:textId="4B75DC08" w:rsidR="002E1023" w:rsidRPr="00B33603" w:rsidRDefault="002D540E" w:rsidP="002D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023" w:rsidRPr="00B33603" w14:paraId="2743A1FE" w14:textId="77777777" w:rsidTr="003D3DB5">
        <w:tc>
          <w:tcPr>
            <w:tcW w:w="1684" w:type="pct"/>
          </w:tcPr>
          <w:p w14:paraId="7AE593B5" w14:textId="1E3E1946" w:rsidR="002E1023" w:rsidRPr="00B33603" w:rsidRDefault="002E1023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85" w:type="pct"/>
            <w:vAlign w:val="bottom"/>
          </w:tcPr>
          <w:p w14:paraId="546084B5" w14:textId="3FD231A3" w:rsidR="002E1023" w:rsidRPr="00B33603" w:rsidRDefault="00FA2FCE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(9,640)</w:t>
            </w:r>
          </w:p>
        </w:tc>
        <w:tc>
          <w:tcPr>
            <w:tcW w:w="485" w:type="pct"/>
            <w:vAlign w:val="bottom"/>
          </w:tcPr>
          <w:p w14:paraId="15CFFAA2" w14:textId="33FD538A" w:rsidR="002E1023" w:rsidRPr="00B33603" w:rsidRDefault="00557EC4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(157)</w:t>
            </w:r>
          </w:p>
        </w:tc>
        <w:tc>
          <w:tcPr>
            <w:tcW w:w="487" w:type="pct"/>
          </w:tcPr>
          <w:p w14:paraId="66CEDB63" w14:textId="469D624C" w:rsidR="002E1023" w:rsidRPr="00B33603" w:rsidRDefault="00557EC4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485" w:type="pct"/>
            <w:vAlign w:val="bottom"/>
          </w:tcPr>
          <w:p w14:paraId="28C34A32" w14:textId="1BCE1670" w:rsidR="002E1023" w:rsidRPr="00B33603" w:rsidRDefault="009C40D0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4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87" w:type="pct"/>
            <w:vAlign w:val="bottom"/>
          </w:tcPr>
          <w:p w14:paraId="670222D9" w14:textId="3B13255C" w:rsidR="002E1023" w:rsidRPr="00B33603" w:rsidRDefault="009C40D0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(9,87</w:t>
            </w:r>
            <w:r w:rsidR="005551DA" w:rsidRPr="00B33603">
              <w:rPr>
                <w:rFonts w:ascii="Angsana New" w:hAnsi="Angsana New"/>
                <w:sz w:val="30"/>
                <w:szCs w:val="30"/>
              </w:rPr>
              <w:t>4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57FFD1FF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0C280473" w14:textId="6AEFD9A2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(1,717)</w:t>
            </w:r>
          </w:p>
        </w:tc>
      </w:tr>
      <w:tr w:rsidR="002E1023" w:rsidRPr="00B33603" w14:paraId="22BCDF6F" w14:textId="77777777" w:rsidTr="003D3DB5">
        <w:tc>
          <w:tcPr>
            <w:tcW w:w="1684" w:type="pct"/>
          </w:tcPr>
          <w:p w14:paraId="3B0082CF" w14:textId="32C78117" w:rsidR="002E1023" w:rsidRPr="00B33603" w:rsidRDefault="002E1023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หนี้สินทางการเงินไม่หมุนเวียน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85" w:type="pct"/>
            <w:vAlign w:val="bottom"/>
          </w:tcPr>
          <w:p w14:paraId="1DA706AF" w14:textId="7902742D" w:rsidR="002E1023" w:rsidRPr="00B33603" w:rsidRDefault="007F037B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485" w:type="pct"/>
            <w:vAlign w:val="bottom"/>
          </w:tcPr>
          <w:p w14:paraId="2BB825FE" w14:textId="6E2FE1F3" w:rsidR="002E1023" w:rsidRPr="00B33603" w:rsidRDefault="007F037B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3E911805" w14:textId="3DFC0E01" w:rsidR="002E1023" w:rsidRPr="00B33603" w:rsidRDefault="007F037B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  <w:vAlign w:val="bottom"/>
          </w:tcPr>
          <w:p w14:paraId="52964083" w14:textId="09B21768" w:rsidR="002E1023" w:rsidRPr="00B33603" w:rsidRDefault="007F037B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  <w:vAlign w:val="bottom"/>
          </w:tcPr>
          <w:p w14:paraId="6935C71E" w14:textId="4EC73FE6" w:rsidR="002E1023" w:rsidRPr="00B33603" w:rsidRDefault="005551DA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21" w:type="pct"/>
          </w:tcPr>
          <w:p w14:paraId="4F24A875" w14:textId="77777777" w:rsidR="002E1023" w:rsidRPr="00B33603" w:rsidRDefault="002E102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4C5F732F" w14:textId="0386F8AD" w:rsidR="002E1023" w:rsidRPr="00B33603" w:rsidRDefault="002D540E" w:rsidP="003D3DB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023" w:rsidRPr="00B33603" w14:paraId="4050038A" w14:textId="77777777" w:rsidTr="003D3DB5">
        <w:tc>
          <w:tcPr>
            <w:tcW w:w="1684" w:type="pct"/>
          </w:tcPr>
          <w:p w14:paraId="42D47D11" w14:textId="2E373163" w:rsidR="002E1023" w:rsidRPr="00B33603" w:rsidRDefault="002E1023" w:rsidP="0031113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485" w:type="pct"/>
            <w:vAlign w:val="bottom"/>
          </w:tcPr>
          <w:p w14:paraId="6CCEC38C" w14:textId="283D317E" w:rsidR="002E1023" w:rsidRPr="00B33603" w:rsidRDefault="005551D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973CA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37)</w:t>
            </w:r>
          </w:p>
        </w:tc>
        <w:tc>
          <w:tcPr>
            <w:tcW w:w="485" w:type="pct"/>
            <w:vAlign w:val="bottom"/>
          </w:tcPr>
          <w:p w14:paraId="5330D1E9" w14:textId="53FD0315" w:rsidR="002E1023" w:rsidRPr="00B33603" w:rsidRDefault="005973C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487" w:type="pct"/>
          </w:tcPr>
          <w:p w14:paraId="1B987E63" w14:textId="55440A1B" w:rsidR="002E1023" w:rsidRPr="00B33603" w:rsidRDefault="008E744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485" w:type="pct"/>
            <w:vAlign w:val="bottom"/>
          </w:tcPr>
          <w:p w14:paraId="12F1C1D2" w14:textId="1A021F86" w:rsidR="002E1023" w:rsidRPr="00B33603" w:rsidRDefault="002D540E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E4F31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09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5FA55786" w14:textId="18BBA4B4" w:rsidR="002E1023" w:rsidRPr="00B33603" w:rsidRDefault="002D540E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5551DA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9E4F31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651B9F65" w14:textId="77777777" w:rsidR="002E1023" w:rsidRPr="00B33603" w:rsidRDefault="002E1023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6FBEDF39" w14:textId="400CF61B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</w:tr>
      <w:tr w:rsidR="002E1023" w:rsidRPr="00B33603" w14:paraId="3577AF0E" w14:textId="77777777" w:rsidTr="003D3DB5">
        <w:tc>
          <w:tcPr>
            <w:tcW w:w="1684" w:type="pct"/>
          </w:tcPr>
          <w:p w14:paraId="0F929A55" w14:textId="01068178" w:rsidR="002E1023" w:rsidRPr="00B33603" w:rsidRDefault="002E1023" w:rsidP="007F1C2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485" w:type="pct"/>
            <w:vAlign w:val="bottom"/>
          </w:tcPr>
          <w:p w14:paraId="06375CAA" w14:textId="2260C078" w:rsidR="002E1023" w:rsidRPr="00B33603" w:rsidRDefault="00343068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485" w:type="pct"/>
          </w:tcPr>
          <w:p w14:paraId="14EA9890" w14:textId="375DBB52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4BC558C4" w14:textId="21E8109B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</w:tcPr>
          <w:p w14:paraId="06EB85A3" w14:textId="5ED1DFA6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14726FF8" w14:textId="5FDF34C9" w:rsidR="002E1023" w:rsidRPr="00B33603" w:rsidRDefault="00343068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1" w:type="pct"/>
          </w:tcPr>
          <w:p w14:paraId="053E47F3" w14:textId="525C64A0" w:rsidR="002E1023" w:rsidRPr="00B33603" w:rsidRDefault="002E1023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415AFA5D" w14:textId="42525CC8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023" w:rsidRPr="00B33603" w14:paraId="4864FD58" w14:textId="77777777" w:rsidTr="003D3DB5">
        <w:tc>
          <w:tcPr>
            <w:tcW w:w="1684" w:type="pct"/>
          </w:tcPr>
          <w:p w14:paraId="3F969B62" w14:textId="7CEFDC02" w:rsidR="002E1023" w:rsidRPr="00B33603" w:rsidRDefault="002E1023" w:rsidP="007F1C2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485" w:type="pct"/>
            <w:vAlign w:val="bottom"/>
          </w:tcPr>
          <w:p w14:paraId="0FD3D812" w14:textId="41F088B3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485" w:type="pct"/>
          </w:tcPr>
          <w:p w14:paraId="4D14D95E" w14:textId="6CD3F3EC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33E3D925" w14:textId="1A4199B3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</w:tcPr>
          <w:p w14:paraId="470E2CCB" w14:textId="61B23055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05D9451C" w14:textId="16886196" w:rsidR="002E1023" w:rsidRPr="00B33603" w:rsidRDefault="00E81BD0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21" w:type="pct"/>
          </w:tcPr>
          <w:p w14:paraId="7B3D0315" w14:textId="77777777" w:rsidR="002E1023" w:rsidRPr="00B33603" w:rsidRDefault="002E1023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6EAC3A82" w14:textId="1B992E1B" w:rsidR="002E1023" w:rsidRPr="00B33603" w:rsidRDefault="002E1023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</w:tr>
      <w:tr w:rsidR="002E1023" w:rsidRPr="00B33603" w14:paraId="0D7C0FBB" w14:textId="77777777" w:rsidTr="003D3DB5">
        <w:tc>
          <w:tcPr>
            <w:tcW w:w="1684" w:type="pct"/>
          </w:tcPr>
          <w:p w14:paraId="58A49561" w14:textId="2C21DE23" w:rsidR="002E1023" w:rsidRPr="00B33603" w:rsidRDefault="002E1023" w:rsidP="00F803E7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485" w:type="pct"/>
            <w:vAlign w:val="bottom"/>
          </w:tcPr>
          <w:p w14:paraId="3D0398AF" w14:textId="74D8D610" w:rsidR="002E1023" w:rsidRPr="00B33603" w:rsidRDefault="00E81BD0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485" w:type="pct"/>
          </w:tcPr>
          <w:p w14:paraId="4E05415F" w14:textId="0BF51196" w:rsidR="002E1023" w:rsidRPr="00B33603" w:rsidRDefault="00E81BD0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</w:tcPr>
          <w:p w14:paraId="16CAD8E7" w14:textId="53B05FC3" w:rsidR="002E1023" w:rsidRPr="00B33603" w:rsidRDefault="00E81BD0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5" w:type="pct"/>
          </w:tcPr>
          <w:p w14:paraId="3AA9C483" w14:textId="3056A57D" w:rsidR="002E1023" w:rsidRPr="00B33603" w:rsidRDefault="00E81BD0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1DE497C1" w14:textId="12AF5EC9" w:rsidR="002E1023" w:rsidRPr="00B33603" w:rsidRDefault="00E81BD0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121" w:type="pct"/>
          </w:tcPr>
          <w:p w14:paraId="659E897F" w14:textId="77777777" w:rsidR="002E1023" w:rsidRPr="00B33603" w:rsidRDefault="002E1023" w:rsidP="00F803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0E0DCACB" w14:textId="2D2A9952" w:rsidR="002E1023" w:rsidRPr="00B33603" w:rsidRDefault="002E1023" w:rsidP="003D3DB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2E1023" w:rsidRPr="00B33603" w14:paraId="5F16F6E1" w14:textId="77777777" w:rsidTr="003D3DB5">
        <w:tc>
          <w:tcPr>
            <w:tcW w:w="1684" w:type="pct"/>
          </w:tcPr>
          <w:p w14:paraId="6E2A9191" w14:textId="77777777" w:rsidR="002E1023" w:rsidRPr="00B33603" w:rsidRDefault="002E1023" w:rsidP="00F639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485" w:type="pct"/>
            <w:vAlign w:val="bottom"/>
          </w:tcPr>
          <w:p w14:paraId="721F6195" w14:textId="27EE61F0" w:rsidR="002E1023" w:rsidRPr="00B33603" w:rsidRDefault="005551DA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E4F31" w:rsidRPr="00B33603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85" w:type="pct"/>
            <w:vAlign w:val="bottom"/>
          </w:tcPr>
          <w:p w14:paraId="38EF7F59" w14:textId="0A85144F" w:rsidR="002E1023" w:rsidRPr="00B33603" w:rsidRDefault="00A820C0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487" w:type="pct"/>
          </w:tcPr>
          <w:p w14:paraId="4B3C88E0" w14:textId="1E3F71BB" w:rsidR="002E1023" w:rsidRPr="00B33603" w:rsidRDefault="00A820C0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485" w:type="pct"/>
            <w:vAlign w:val="bottom"/>
          </w:tcPr>
          <w:p w14:paraId="56F55AAA" w14:textId="24E01D2A" w:rsidR="002E1023" w:rsidRPr="00B33603" w:rsidRDefault="00A820C0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E4F31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09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1DA403BA" w14:textId="1F6861D2" w:rsidR="002E1023" w:rsidRPr="00B33603" w:rsidRDefault="009E4F31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21" w:type="pct"/>
          </w:tcPr>
          <w:p w14:paraId="382FB37D" w14:textId="77777777" w:rsidR="002E1023" w:rsidRPr="00B33603" w:rsidRDefault="002E1023" w:rsidP="00F639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19058FBD" w14:textId="4163589E" w:rsidR="002E1023" w:rsidRPr="00B33603" w:rsidRDefault="002E1023" w:rsidP="003D3DB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right="1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5,316</w:t>
            </w:r>
          </w:p>
        </w:tc>
      </w:tr>
    </w:tbl>
    <w:p w14:paraId="2FABF755" w14:textId="514025EA" w:rsidR="00DE3ECD" w:rsidRPr="00B33603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sz w:val="28"/>
          <w:szCs w:val="28"/>
        </w:rPr>
      </w:pPr>
      <w:r w:rsidRPr="00B33603">
        <w:rPr>
          <w:sz w:val="28"/>
          <w:szCs w:val="28"/>
          <w:cs/>
        </w:rPr>
        <w:tab/>
      </w:r>
    </w:p>
    <w:p w14:paraId="73FC5B6A" w14:textId="77777777" w:rsidR="00870063" w:rsidRPr="00B33603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sz w:val="28"/>
          <w:szCs w:val="28"/>
        </w:rPr>
      </w:pPr>
      <w:r w:rsidRPr="00B33603">
        <w:rPr>
          <w:sz w:val="28"/>
          <w:szCs w:val="28"/>
        </w:rPr>
        <w:tab/>
      </w:r>
    </w:p>
    <w:p w14:paraId="6FD79F59" w14:textId="34E9826D" w:rsidR="00721C82" w:rsidRPr="00B33603" w:rsidRDefault="00721C82" w:rsidP="003D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B33603">
        <w:rPr>
          <w:sz w:val="28"/>
          <w:szCs w:val="28"/>
          <w:cs/>
        </w:rPr>
        <w:br w:type="page"/>
      </w:r>
    </w:p>
    <w:p w14:paraId="557E3EF0" w14:textId="77777777" w:rsidR="004C2366" w:rsidRPr="00B33603" w:rsidRDefault="00FD3601" w:rsidP="00F67656">
      <w:pPr>
        <w:rPr>
          <w:rFonts w:asciiTheme="majorBidi" w:hAnsiTheme="majorBidi" w:cstheme="majorBidi"/>
          <w:i/>
          <w:iCs/>
          <w:strike/>
          <w:sz w:val="28"/>
          <w:szCs w:val="28"/>
        </w:rPr>
      </w:pPr>
      <w:r w:rsidRPr="00B33603">
        <w:rPr>
          <w:sz w:val="28"/>
          <w:szCs w:val="28"/>
        </w:rPr>
        <w:lastRenderedPageBreak/>
        <w:tab/>
      </w:r>
    </w:p>
    <w:tbl>
      <w:tblPr>
        <w:tblpPr w:leftFromText="180" w:rightFromText="180" w:vertAnchor="text" w:horzAnchor="page" w:tblpX="1418" w:tblpYSpec="inside"/>
        <w:tblW w:w="4632" w:type="pct"/>
        <w:tblLook w:val="01E0" w:firstRow="1" w:lastRow="1" w:firstColumn="1" w:lastColumn="1" w:noHBand="0" w:noVBand="0"/>
      </w:tblPr>
      <w:tblGrid>
        <w:gridCol w:w="4392"/>
        <w:gridCol w:w="1371"/>
        <w:gridCol w:w="1368"/>
        <w:gridCol w:w="1371"/>
        <w:gridCol w:w="1371"/>
        <w:gridCol w:w="1188"/>
        <w:gridCol w:w="342"/>
        <w:gridCol w:w="2063"/>
      </w:tblGrid>
      <w:tr w:rsidR="003D3DB5" w:rsidRPr="00B33603" w14:paraId="137BDBA6" w14:textId="77777777" w:rsidTr="003D3DB5">
        <w:trPr>
          <w:tblHeader/>
        </w:trPr>
        <w:tc>
          <w:tcPr>
            <w:tcW w:w="1631" w:type="pct"/>
          </w:tcPr>
          <w:p w14:paraId="6741609E" w14:textId="77777777" w:rsidR="003D3DB5" w:rsidRPr="00B33603" w:rsidRDefault="003D3DB5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6" w:type="pct"/>
            <w:gridSpan w:val="5"/>
          </w:tcPr>
          <w:p w14:paraId="522468A9" w14:textId="77777777" w:rsidR="003D3DB5" w:rsidRPr="00B33603" w:rsidRDefault="003D3DB5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9CFFE60" w14:textId="77777777" w:rsidR="003D3DB5" w:rsidRPr="00B33603" w:rsidRDefault="003D3DB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07AF3160" w14:textId="77777777" w:rsidR="003D3DB5" w:rsidRPr="00B33603" w:rsidRDefault="003D3DB5" w:rsidP="003D3DB5">
            <w:pPr>
              <w:pStyle w:val="BodyText"/>
              <w:tabs>
                <w:tab w:val="clear" w:pos="4451"/>
                <w:tab w:val="clear" w:pos="4678"/>
                <w:tab w:val="clear" w:pos="5387"/>
                <w:tab w:val="left" w:pos="1032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DB5" w:rsidRPr="00B33603" w14:paraId="138A9809" w14:textId="77777777" w:rsidTr="003D3DB5">
        <w:trPr>
          <w:tblHeader/>
        </w:trPr>
        <w:tc>
          <w:tcPr>
            <w:tcW w:w="1631" w:type="pct"/>
            <w:vAlign w:val="bottom"/>
          </w:tcPr>
          <w:p w14:paraId="11A61E83" w14:textId="77777777" w:rsidR="003D3DB5" w:rsidRPr="00B33603" w:rsidRDefault="003D3DB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2CED4BB3" w14:textId="77777777" w:rsidR="003D3DB5" w:rsidRPr="00B33603" w:rsidRDefault="003D3DB5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09" w:type="pct"/>
          </w:tcPr>
          <w:p w14:paraId="267DF024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508" w:type="pct"/>
          </w:tcPr>
          <w:p w14:paraId="48724DF3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642537F2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9" w:type="pct"/>
            <w:vAlign w:val="bottom"/>
          </w:tcPr>
          <w:p w14:paraId="02E0227F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509" w:type="pct"/>
          </w:tcPr>
          <w:p w14:paraId="6B9824F8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CF3F33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41" w:type="pct"/>
          </w:tcPr>
          <w:p w14:paraId="17B850BC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FE0189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" w:type="pct"/>
          </w:tcPr>
          <w:p w14:paraId="6F8D91F3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2525056D" w14:textId="77777777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2"/>
              </w:tabs>
              <w:spacing w:after="0"/>
              <w:ind w:left="-1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</w:tr>
      <w:tr w:rsidR="003D3DB5" w:rsidRPr="00B33603" w14:paraId="07A13BEA" w14:textId="77777777" w:rsidTr="003D3DB5">
        <w:trPr>
          <w:tblHeader/>
        </w:trPr>
        <w:tc>
          <w:tcPr>
            <w:tcW w:w="1631" w:type="pct"/>
            <w:vAlign w:val="bottom"/>
          </w:tcPr>
          <w:p w14:paraId="46F74DBD" w14:textId="77777777" w:rsidR="003D3DB5" w:rsidRPr="00B33603" w:rsidRDefault="003D3DB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6" w:type="pct"/>
            <w:gridSpan w:val="5"/>
          </w:tcPr>
          <w:p w14:paraId="186E158B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7" w:type="pct"/>
          </w:tcPr>
          <w:p w14:paraId="523D2CB8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5B4712D3" w14:textId="77777777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2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3DB5" w:rsidRPr="00B33603" w14:paraId="3F09FBA6" w14:textId="77777777" w:rsidTr="003D3DB5">
        <w:tc>
          <w:tcPr>
            <w:tcW w:w="1631" w:type="pct"/>
          </w:tcPr>
          <w:p w14:paraId="4F843A9A" w14:textId="0D5C977C" w:rsidR="003D3DB5" w:rsidRPr="00B33603" w:rsidRDefault="003D3DB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9" w:type="pct"/>
            <w:vAlign w:val="bottom"/>
          </w:tcPr>
          <w:p w14:paraId="1EC9016F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2048D0D9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2480E049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7F2926FC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68C982E9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5B01E1B" w14:textId="77777777" w:rsidR="003D3DB5" w:rsidRPr="00B33603" w:rsidRDefault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07FB625" w14:textId="77777777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DB5" w:rsidRPr="00B33603" w14:paraId="71501CBD" w14:textId="77777777" w:rsidTr="003D3DB5">
        <w:tc>
          <w:tcPr>
            <w:tcW w:w="1631" w:type="pct"/>
          </w:tcPr>
          <w:p w14:paraId="7D07E851" w14:textId="77777777" w:rsidR="003D3DB5" w:rsidRPr="00B33603" w:rsidRDefault="003D3DB5" w:rsidP="008D5AD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09" w:type="pct"/>
            <w:vAlign w:val="bottom"/>
          </w:tcPr>
          <w:p w14:paraId="33686389" w14:textId="2284046E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5,734</w:t>
            </w:r>
          </w:p>
        </w:tc>
        <w:tc>
          <w:tcPr>
            <w:tcW w:w="508" w:type="pct"/>
            <w:vAlign w:val="bottom"/>
          </w:tcPr>
          <w:p w14:paraId="46BF5F34" w14:textId="58C25509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509" w:type="pct"/>
          </w:tcPr>
          <w:p w14:paraId="36B41EF7" w14:textId="21CA8932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509" w:type="pct"/>
            <w:vAlign w:val="bottom"/>
          </w:tcPr>
          <w:p w14:paraId="3714B1BD" w14:textId="39F6C034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441" w:type="pct"/>
            <w:vAlign w:val="bottom"/>
          </w:tcPr>
          <w:p w14:paraId="2FF3687E" w14:textId="6FCAF39F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127" w:type="pct"/>
          </w:tcPr>
          <w:p w14:paraId="27FC7288" w14:textId="77777777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1AC28D32" w14:textId="559EDEC1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</w:tr>
      <w:tr w:rsidR="003D3DB5" w:rsidRPr="00B33603" w14:paraId="4EE90F3A" w14:textId="77777777" w:rsidTr="003D3DB5">
        <w:tc>
          <w:tcPr>
            <w:tcW w:w="1631" w:type="pct"/>
          </w:tcPr>
          <w:p w14:paraId="296B82AF" w14:textId="57B4D379" w:rsidR="003D3DB5" w:rsidRPr="00B33603" w:rsidRDefault="003D3DB5" w:rsidP="008D5A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09" w:type="pct"/>
            <w:vAlign w:val="bottom"/>
          </w:tcPr>
          <w:p w14:paraId="1C814F84" w14:textId="3698C6AA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14,937</w:t>
            </w:r>
          </w:p>
        </w:tc>
        <w:tc>
          <w:tcPr>
            <w:tcW w:w="508" w:type="pct"/>
            <w:vAlign w:val="bottom"/>
          </w:tcPr>
          <w:p w14:paraId="27D4298F" w14:textId="0B4113B9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9" w:type="pct"/>
          </w:tcPr>
          <w:p w14:paraId="114B2C0B" w14:textId="0667B8FA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509" w:type="pct"/>
            <w:vAlign w:val="bottom"/>
          </w:tcPr>
          <w:p w14:paraId="0BE5545A" w14:textId="4E624B79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</w:p>
        </w:tc>
        <w:tc>
          <w:tcPr>
            <w:tcW w:w="441" w:type="pct"/>
            <w:vAlign w:val="bottom"/>
          </w:tcPr>
          <w:p w14:paraId="77E1B691" w14:textId="22905AE2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15,244</w:t>
            </w:r>
          </w:p>
        </w:tc>
        <w:tc>
          <w:tcPr>
            <w:tcW w:w="127" w:type="pct"/>
          </w:tcPr>
          <w:p w14:paraId="2925C985" w14:textId="77777777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9B0BC13" w14:textId="4410EBC3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3D3DB5" w:rsidRPr="00B33603" w14:paraId="69731AF1" w14:textId="77777777" w:rsidTr="003D3DB5">
        <w:tc>
          <w:tcPr>
            <w:tcW w:w="1631" w:type="pct"/>
          </w:tcPr>
          <w:p w14:paraId="3F9AE739" w14:textId="7B65FE24" w:rsidR="003D3DB5" w:rsidRPr="00B33603" w:rsidRDefault="003D3DB5" w:rsidP="008D5A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Pr="00B33603">
              <w:rPr>
                <w:rFonts w:ascii="Angsana New" w:hAnsi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509" w:type="pct"/>
            <w:vAlign w:val="bottom"/>
          </w:tcPr>
          <w:p w14:paraId="34A55BAF" w14:textId="6A91F037" w:rsidR="003D3DB5" w:rsidRPr="00B33603" w:rsidRDefault="006B44E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8" w:type="pct"/>
            <w:vAlign w:val="bottom"/>
          </w:tcPr>
          <w:p w14:paraId="46BB2A95" w14:textId="13015B8B" w:rsidR="003D3DB5" w:rsidRPr="00B33603" w:rsidRDefault="006B44E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</w:tcPr>
          <w:p w14:paraId="155D6016" w14:textId="435E8C79" w:rsidR="003D3DB5" w:rsidRPr="00B33603" w:rsidRDefault="006B44E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  <w:vAlign w:val="bottom"/>
          </w:tcPr>
          <w:p w14:paraId="3A3BEA2F" w14:textId="2D8269B3" w:rsidR="003D3DB5" w:rsidRPr="00B33603" w:rsidRDefault="006B44E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41" w:type="pct"/>
            <w:vAlign w:val="bottom"/>
          </w:tcPr>
          <w:p w14:paraId="2793DDC6" w14:textId="36314183" w:rsidR="003D3DB5" w:rsidRPr="00B33603" w:rsidRDefault="006B44E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6EAFC074" w14:textId="77777777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677725F0" w14:textId="2DDE27C7" w:rsidR="003D3DB5" w:rsidRPr="00B33603" w:rsidRDefault="006B44E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DB5" w:rsidRPr="00B33603" w14:paraId="76420EAC" w14:textId="77777777" w:rsidTr="003D3DB5">
        <w:tc>
          <w:tcPr>
            <w:tcW w:w="1631" w:type="pct"/>
          </w:tcPr>
          <w:p w14:paraId="5DF9F418" w14:textId="77777777" w:rsidR="003D3DB5" w:rsidRPr="00B33603" w:rsidRDefault="003D3DB5" w:rsidP="008D5A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509" w:type="pct"/>
            <w:vAlign w:val="bottom"/>
          </w:tcPr>
          <w:p w14:paraId="59161642" w14:textId="74E2B70F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(9,784)</w:t>
            </w:r>
          </w:p>
        </w:tc>
        <w:tc>
          <w:tcPr>
            <w:tcW w:w="508" w:type="pct"/>
            <w:vAlign w:val="bottom"/>
          </w:tcPr>
          <w:p w14:paraId="3F60BE24" w14:textId="63546858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9" w:type="pct"/>
          </w:tcPr>
          <w:p w14:paraId="7D6B2E96" w14:textId="399CC5FF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  <w:vAlign w:val="bottom"/>
          </w:tcPr>
          <w:p w14:paraId="13E72396" w14:textId="06936B7C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41" w:type="pct"/>
            <w:vAlign w:val="bottom"/>
          </w:tcPr>
          <w:p w14:paraId="254CE4F8" w14:textId="71619507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(9,784)</w:t>
            </w:r>
          </w:p>
        </w:tc>
        <w:tc>
          <w:tcPr>
            <w:tcW w:w="127" w:type="pct"/>
          </w:tcPr>
          <w:p w14:paraId="11F8CFC5" w14:textId="77777777" w:rsidR="003D3DB5" w:rsidRPr="00B33603" w:rsidRDefault="003D3DB5" w:rsidP="008D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11476B99" w14:textId="3D944DA0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DB5" w:rsidRPr="00B33603" w14:paraId="23E31B07" w14:textId="77777777" w:rsidTr="003D3DB5">
        <w:tc>
          <w:tcPr>
            <w:tcW w:w="1631" w:type="pct"/>
          </w:tcPr>
          <w:p w14:paraId="075221EF" w14:textId="4F21B5C1" w:rsidR="003D3DB5" w:rsidRPr="00B33603" w:rsidRDefault="003D3DB5" w:rsidP="00A453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09" w:type="pct"/>
            <w:vAlign w:val="bottom"/>
          </w:tcPr>
          <w:p w14:paraId="74EC753C" w14:textId="192492B5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(19,956)</w:t>
            </w:r>
          </w:p>
        </w:tc>
        <w:tc>
          <w:tcPr>
            <w:tcW w:w="508" w:type="pct"/>
            <w:vAlign w:val="bottom"/>
          </w:tcPr>
          <w:p w14:paraId="2E5A6D78" w14:textId="2B1CDBE2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09" w:type="pct"/>
          </w:tcPr>
          <w:p w14:paraId="5E265302" w14:textId="0D2C3470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509" w:type="pct"/>
            <w:vAlign w:val="bottom"/>
          </w:tcPr>
          <w:p w14:paraId="7F4B5953" w14:textId="73E45D2A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360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441" w:type="pct"/>
            <w:vAlign w:val="bottom"/>
          </w:tcPr>
          <w:p w14:paraId="08AED10C" w14:textId="1AD7021B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(20,226)</w:t>
            </w:r>
          </w:p>
        </w:tc>
        <w:tc>
          <w:tcPr>
            <w:tcW w:w="127" w:type="pct"/>
          </w:tcPr>
          <w:p w14:paraId="359671A2" w14:textId="77777777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67921723" w14:textId="45788460" w:rsidR="003D3DB5" w:rsidRPr="00B33603" w:rsidRDefault="003D3DB5" w:rsidP="00D0103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(3,207)</w:t>
            </w:r>
          </w:p>
        </w:tc>
      </w:tr>
      <w:tr w:rsidR="003D3DB5" w:rsidRPr="00B33603" w14:paraId="49D207C1" w14:textId="77777777" w:rsidTr="003D3DB5">
        <w:tc>
          <w:tcPr>
            <w:tcW w:w="1631" w:type="pct"/>
          </w:tcPr>
          <w:p w14:paraId="6BEAFEB0" w14:textId="77777777" w:rsidR="003D3DB5" w:rsidRPr="00B33603" w:rsidRDefault="003D3DB5" w:rsidP="00A4533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09" w:type="pct"/>
            <w:vAlign w:val="bottom"/>
          </w:tcPr>
          <w:p w14:paraId="3139870C" w14:textId="78D876A7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(9,069)</w:t>
            </w:r>
          </w:p>
        </w:tc>
        <w:tc>
          <w:tcPr>
            <w:tcW w:w="508" w:type="pct"/>
            <w:vAlign w:val="bottom"/>
          </w:tcPr>
          <w:p w14:paraId="06FE9A6D" w14:textId="554BCF7C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509" w:type="pct"/>
          </w:tcPr>
          <w:p w14:paraId="7076EA83" w14:textId="002F7FAF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509" w:type="pct"/>
            <w:vAlign w:val="bottom"/>
          </w:tcPr>
          <w:p w14:paraId="1D0F9628" w14:textId="5ADD90F6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E64105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7A004C07" w14:textId="2CFB27EE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(7,8</w:t>
            </w:r>
            <w:r w:rsidR="00E64105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8719E07" w14:textId="77777777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39C86B8E" w14:textId="2DDD236B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3D3DB5" w:rsidRPr="00B33603" w14:paraId="2E88BDD3" w14:textId="77777777" w:rsidTr="003D3DB5">
        <w:tc>
          <w:tcPr>
            <w:tcW w:w="1631" w:type="pct"/>
          </w:tcPr>
          <w:p w14:paraId="176800CE" w14:textId="77777777" w:rsidR="003D3DB5" w:rsidRPr="00B33603" w:rsidRDefault="003D3DB5" w:rsidP="00A45333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509" w:type="pct"/>
            <w:vAlign w:val="bottom"/>
          </w:tcPr>
          <w:p w14:paraId="0BF3AD24" w14:textId="18FE4AD2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508" w:type="pct"/>
          </w:tcPr>
          <w:p w14:paraId="1E45EA70" w14:textId="1C7737A4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</w:tcPr>
          <w:p w14:paraId="7B3F928A" w14:textId="6B32ACE3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</w:tcPr>
          <w:p w14:paraId="50E5BFC1" w14:textId="5B30CD8B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18FA2043" w14:textId="0ABCB571" w:rsidR="003D3DB5" w:rsidRPr="00B33603" w:rsidRDefault="003D3DB5" w:rsidP="00A45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27" w:type="pct"/>
          </w:tcPr>
          <w:p w14:paraId="4EB47950" w14:textId="77777777" w:rsidR="003D3DB5" w:rsidRPr="00B33603" w:rsidRDefault="003D3DB5" w:rsidP="00A453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7C9EDD22" w14:textId="27657094" w:rsidR="003D3DB5" w:rsidRPr="00B33603" w:rsidRDefault="003D3DB5" w:rsidP="003D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DB5" w:rsidRPr="00B33603" w14:paraId="68D572B6" w14:textId="77777777" w:rsidTr="003D3DB5">
        <w:tc>
          <w:tcPr>
            <w:tcW w:w="1631" w:type="pct"/>
          </w:tcPr>
          <w:p w14:paraId="4EE71607" w14:textId="77777777" w:rsidR="003D3DB5" w:rsidRPr="00B33603" w:rsidRDefault="003D3DB5" w:rsidP="00A4533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509" w:type="pct"/>
            <w:vAlign w:val="bottom"/>
          </w:tcPr>
          <w:p w14:paraId="1244E43C" w14:textId="667BF919" w:rsidR="003D3DB5" w:rsidRPr="00B33603" w:rsidRDefault="003D3DB5" w:rsidP="00A4533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508" w:type="pct"/>
          </w:tcPr>
          <w:p w14:paraId="77F49587" w14:textId="2E6B4BF5" w:rsidR="003D3DB5" w:rsidRPr="00B33603" w:rsidRDefault="003D3DB5" w:rsidP="00A4533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</w:tcPr>
          <w:p w14:paraId="7D196409" w14:textId="7176CDD1" w:rsidR="003D3DB5" w:rsidRPr="00B33603" w:rsidRDefault="003D3DB5" w:rsidP="00A4533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9" w:type="pct"/>
          </w:tcPr>
          <w:p w14:paraId="521FA12F" w14:textId="49BBA7FB" w:rsidR="003D3DB5" w:rsidRPr="00B33603" w:rsidRDefault="003D3DB5" w:rsidP="00A4533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227761EA" w14:textId="024F0A9D" w:rsidR="003D3DB5" w:rsidRPr="00B33603" w:rsidRDefault="003D3DB5" w:rsidP="00A4533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127" w:type="pct"/>
          </w:tcPr>
          <w:p w14:paraId="58F41FAE" w14:textId="77777777" w:rsidR="003D3DB5" w:rsidRPr="00B33603" w:rsidRDefault="003D3DB5" w:rsidP="00A453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8702F9A" w14:textId="782E2112" w:rsidR="003D3DB5" w:rsidRPr="00B33603" w:rsidRDefault="003D3DB5" w:rsidP="003D3DB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</w:tr>
      <w:tr w:rsidR="003D3DB5" w:rsidRPr="00B33603" w14:paraId="6B171CAE" w14:textId="77777777" w:rsidTr="003D3DB5">
        <w:tc>
          <w:tcPr>
            <w:tcW w:w="1631" w:type="pct"/>
          </w:tcPr>
          <w:p w14:paraId="5F9E980B" w14:textId="77777777" w:rsidR="003D3DB5" w:rsidRPr="00B33603" w:rsidRDefault="003D3DB5" w:rsidP="00A4533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09" w:type="pct"/>
            <w:vAlign w:val="bottom"/>
          </w:tcPr>
          <w:p w14:paraId="623BB55C" w14:textId="61A5273E" w:rsidR="003D3DB5" w:rsidRPr="00B33603" w:rsidRDefault="003D3DB5" w:rsidP="00A4533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(7,398)</w:t>
            </w:r>
          </w:p>
        </w:tc>
        <w:tc>
          <w:tcPr>
            <w:tcW w:w="508" w:type="pct"/>
            <w:vAlign w:val="bottom"/>
          </w:tcPr>
          <w:p w14:paraId="27A982AF" w14:textId="6F4779AF" w:rsidR="003D3DB5" w:rsidRPr="00B33603" w:rsidRDefault="003D3DB5" w:rsidP="00A4533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509" w:type="pct"/>
          </w:tcPr>
          <w:p w14:paraId="2D073B82" w14:textId="33E64A64" w:rsidR="003D3DB5" w:rsidRPr="00B33603" w:rsidRDefault="003D3DB5" w:rsidP="00A4533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509" w:type="pct"/>
            <w:vAlign w:val="bottom"/>
          </w:tcPr>
          <w:p w14:paraId="0982AC18" w14:textId="3A4EFA03" w:rsidR="003D3DB5" w:rsidRPr="00B33603" w:rsidRDefault="003D3DB5" w:rsidP="00A4533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E64105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7510BB3B" w14:textId="2B4FE988" w:rsidR="003D3DB5" w:rsidRPr="00B33603" w:rsidRDefault="003D3DB5" w:rsidP="00A4533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(6,1</w:t>
            </w:r>
            <w:r w:rsidR="00E64105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DEBAE36" w14:textId="77777777" w:rsidR="003D3DB5" w:rsidRPr="00B33603" w:rsidRDefault="003D3DB5" w:rsidP="00A453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7587171E" w14:textId="0FC0A3A6" w:rsidR="003D3DB5" w:rsidRPr="00B33603" w:rsidRDefault="003D3DB5" w:rsidP="003D3DB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left" w:pos="1032"/>
              </w:tabs>
              <w:spacing w:after="0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</w:rPr>
              <w:t>1,595</w:t>
            </w:r>
          </w:p>
        </w:tc>
      </w:tr>
    </w:tbl>
    <w:p w14:paraId="4AC79EF1" w14:textId="5699632B" w:rsidR="00302D91" w:rsidRPr="00B33603" w:rsidRDefault="00302D91" w:rsidP="00F67656">
      <w:pPr>
        <w:rPr>
          <w:rFonts w:asciiTheme="majorBidi" w:hAnsiTheme="majorBidi" w:cstheme="majorBidi"/>
          <w:i/>
          <w:iCs/>
          <w:strike/>
          <w:sz w:val="28"/>
          <w:szCs w:val="28"/>
        </w:rPr>
      </w:pPr>
    </w:p>
    <w:p w14:paraId="008B01FB" w14:textId="77777777" w:rsidR="001A710C" w:rsidRPr="00B33603" w:rsidRDefault="001A710C">
      <w:pPr>
        <w:rPr>
          <w:cs/>
        </w:rPr>
      </w:pPr>
    </w:p>
    <w:p w14:paraId="3B495BF9" w14:textId="77777777" w:rsidR="00F53E29" w:rsidRPr="00B33603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12C71C61" w14:textId="77777777" w:rsidR="00F92F95" w:rsidRPr="00B33603" w:rsidRDefault="00F92F95" w:rsidP="00D36DC2">
      <w:pPr>
        <w:pStyle w:val="block"/>
        <w:tabs>
          <w:tab w:val="left" w:pos="72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92F95" w:rsidRPr="00B33603" w:rsidSect="00B86C44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42AA043" w14:textId="54AC1A43" w:rsidR="00712E68" w:rsidRPr="00B33603" w:rsidRDefault="00712E68" w:rsidP="003A301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B33603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19CD0478" w14:textId="77777777" w:rsidR="003A3015" w:rsidRPr="00B33603" w:rsidRDefault="003A3015" w:rsidP="003A301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22531C75" w14:textId="0485B201" w:rsidR="00712E68" w:rsidRPr="00B33603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Pr="00B3360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เงินบาท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ที่มีต่อ</w:t>
      </w:r>
      <w:r w:rsidR="00F92F95" w:rsidRPr="00B33603">
        <w:rPr>
          <w:rFonts w:ascii="Angsana New" w:hAnsi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</w:t>
      </w:r>
      <w:r w:rsidR="00F92F95" w:rsidRPr="00B33603">
        <w:rPr>
          <w:rFonts w:ascii="Angsana New" w:hAnsi="Angsana New" w:hint="cs"/>
          <w:sz w:val="30"/>
          <w:szCs w:val="30"/>
          <w:cs/>
          <w:lang w:val="en-US" w:bidi="th-TH"/>
        </w:rPr>
        <w:t>รายงาน</w:t>
      </w:r>
      <w:r w:rsidR="00C127D9"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44422C" w:rsidRPr="00B33603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C127D9" w:rsidRPr="00B33603">
        <w:rPr>
          <w:rFonts w:ascii="Angsana New" w:hAnsi="Angsana New" w:hint="cs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B33603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24"/>
          <w:szCs w:val="24"/>
          <w:shd w:val="clear" w:color="auto" w:fill="E6E6E6"/>
          <w:cs/>
          <w:lang w:bidi="th-TH"/>
        </w:rPr>
      </w:pPr>
    </w:p>
    <w:tbl>
      <w:tblPr>
        <w:tblW w:w="8289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6"/>
        <w:gridCol w:w="1276"/>
        <w:gridCol w:w="1169"/>
        <w:gridCol w:w="1169"/>
        <w:gridCol w:w="1169"/>
        <w:gridCol w:w="1170"/>
      </w:tblGrid>
      <w:tr w:rsidR="00FF3797" w:rsidRPr="00B33603" w14:paraId="00309570" w14:textId="77777777" w:rsidTr="00FF3797">
        <w:trPr>
          <w:trHeight w:val="218"/>
          <w:tblHeader/>
        </w:trPr>
        <w:tc>
          <w:tcPr>
            <w:tcW w:w="2336" w:type="dxa"/>
          </w:tcPr>
          <w:p w14:paraId="3667B8C6" w14:textId="4851C2FD" w:rsidR="00FF3797" w:rsidRPr="00B33603" w:rsidRDefault="00FF3797" w:rsidP="00F77040">
            <w:pPr>
              <w:spacing w:line="240" w:lineRule="auto"/>
              <w:rPr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ผลกระทบต่อกำไรหรือ</w:t>
            </w:r>
          </w:p>
        </w:tc>
        <w:tc>
          <w:tcPr>
            <w:tcW w:w="1276" w:type="dxa"/>
          </w:tcPr>
          <w:p w14:paraId="44285EF8" w14:textId="77777777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38" w:type="dxa"/>
            <w:gridSpan w:val="2"/>
            <w:hideMark/>
          </w:tcPr>
          <w:p w14:paraId="5BD01E2B" w14:textId="54456BC0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39" w:type="dxa"/>
            <w:gridSpan w:val="2"/>
            <w:hideMark/>
          </w:tcPr>
          <w:p w14:paraId="6E5CFBB1" w14:textId="5941B5C1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3797" w:rsidRPr="00B33603" w14:paraId="0E43DED5" w14:textId="77777777" w:rsidTr="00FF3797">
        <w:trPr>
          <w:tblHeader/>
        </w:trPr>
        <w:tc>
          <w:tcPr>
            <w:tcW w:w="2336" w:type="dxa"/>
          </w:tcPr>
          <w:p w14:paraId="62E19EF6" w14:textId="7FDFD094" w:rsidR="00FF3797" w:rsidRPr="00B33603" w:rsidRDefault="00FF3797" w:rsidP="00444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6" w:type="dxa"/>
            <w:hideMark/>
          </w:tcPr>
          <w:p w14:paraId="049C22D5" w14:textId="77777777" w:rsidR="00FF3797" w:rsidRPr="00B33603" w:rsidRDefault="00FF3797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69" w:type="dxa"/>
            <w:hideMark/>
          </w:tcPr>
          <w:p w14:paraId="74F0F09C" w14:textId="77777777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69" w:type="dxa"/>
            <w:hideMark/>
          </w:tcPr>
          <w:p w14:paraId="1EE51FDA" w14:textId="77777777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169" w:type="dxa"/>
            <w:hideMark/>
          </w:tcPr>
          <w:p w14:paraId="44F30BE7" w14:textId="77777777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70" w:type="dxa"/>
            <w:hideMark/>
          </w:tcPr>
          <w:p w14:paraId="4C69B4A4" w14:textId="77777777" w:rsidR="00FF3797" w:rsidRPr="00B33603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12E68" w:rsidRPr="00B33603" w14:paraId="1C4AEB1B" w14:textId="77777777" w:rsidTr="00FF3797">
        <w:trPr>
          <w:tblHeader/>
        </w:trPr>
        <w:tc>
          <w:tcPr>
            <w:tcW w:w="2336" w:type="dxa"/>
          </w:tcPr>
          <w:p w14:paraId="5CC85064" w14:textId="77777777" w:rsidR="00712E68" w:rsidRPr="00B33603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BC10351" w14:textId="77777777" w:rsidR="00712E68" w:rsidRPr="00B33603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677" w:type="dxa"/>
            <w:gridSpan w:val="4"/>
            <w:hideMark/>
          </w:tcPr>
          <w:p w14:paraId="06A8FEFD" w14:textId="7A61C835" w:rsidR="00712E68" w:rsidRPr="00B33603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3797" w:rsidRPr="00B33603" w14:paraId="2FF04225" w14:textId="77777777" w:rsidTr="00FF3797">
        <w:tc>
          <w:tcPr>
            <w:tcW w:w="2336" w:type="dxa"/>
          </w:tcPr>
          <w:p w14:paraId="727E40F0" w14:textId="6A6F0B48" w:rsidR="00FF3797" w:rsidRPr="00B33603" w:rsidRDefault="00FF3797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B33603">
              <w:rPr>
                <w:rFonts w:hint="cs"/>
                <w:b/>
                <w:bCs/>
                <w:i/>
                <w:iCs/>
              </w:rPr>
              <w:t>256</w:t>
            </w:r>
            <w:r w:rsidR="008D5AD3" w:rsidRPr="00B33603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276" w:type="dxa"/>
          </w:tcPr>
          <w:p w14:paraId="708E2421" w14:textId="77777777" w:rsidR="00FF3797" w:rsidRPr="00B33603" w:rsidRDefault="00FF3797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80D0A64" w14:textId="77777777" w:rsidR="00FF3797" w:rsidRPr="00B33603" w:rsidRDefault="00FF3797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0899A019" w14:textId="77777777" w:rsidR="00FF3797" w:rsidRPr="00B33603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8F8091" w14:textId="77777777" w:rsidR="00FF3797" w:rsidRPr="00B33603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85BEAA" w14:textId="77777777" w:rsidR="00FF3797" w:rsidRPr="00B33603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C7C" w:rsidRPr="00B33603" w14:paraId="4DB58306" w14:textId="77777777" w:rsidTr="00FF3797">
        <w:tc>
          <w:tcPr>
            <w:tcW w:w="2336" w:type="dxa"/>
          </w:tcPr>
          <w:p w14:paraId="2F265CBC" w14:textId="6F545CD2" w:rsidR="00C11C7C" w:rsidRPr="00B33603" w:rsidRDefault="00C11C7C" w:rsidP="00C11C7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6DC06339" w14:textId="63CB1353" w:rsidR="00C11C7C" w:rsidRPr="00B33603" w:rsidRDefault="00D36605" w:rsidP="00C11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3 - 5</w:t>
            </w:r>
          </w:p>
        </w:tc>
        <w:tc>
          <w:tcPr>
            <w:tcW w:w="1169" w:type="dxa"/>
          </w:tcPr>
          <w:p w14:paraId="08AB7420" w14:textId="6650092F" w:rsidR="00C11C7C" w:rsidRPr="00B33603" w:rsidRDefault="00F509A9" w:rsidP="00C11C7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D36605" w:rsidRPr="00B336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301)</w:t>
            </w:r>
          </w:p>
        </w:tc>
        <w:tc>
          <w:tcPr>
            <w:tcW w:w="1169" w:type="dxa"/>
          </w:tcPr>
          <w:p w14:paraId="7AA455CD" w14:textId="6E493D4A" w:rsidR="00C11C7C" w:rsidRPr="00B33603" w:rsidRDefault="00D36605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169" w:type="dxa"/>
          </w:tcPr>
          <w:p w14:paraId="7EEFA14D" w14:textId="60C3641E" w:rsidR="00C11C7C" w:rsidRPr="00B33603" w:rsidRDefault="002001CD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159</w:t>
            </w:r>
          </w:p>
        </w:tc>
        <w:tc>
          <w:tcPr>
            <w:tcW w:w="1170" w:type="dxa"/>
          </w:tcPr>
          <w:p w14:paraId="47EF9860" w14:textId="380C85C3" w:rsidR="00C11C7C" w:rsidRPr="00B33603" w:rsidRDefault="007A4B2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="002001CD" w:rsidRPr="00B33603">
              <w:rPr>
                <w:rFonts w:ascii="Angsana New" w:hAnsi="Angsana New"/>
                <w:sz w:val="30"/>
                <w:szCs w:val="30"/>
              </w:rPr>
              <w:t>159</w:t>
            </w:r>
            <w:r w:rsidRPr="00B336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16B7" w:rsidRPr="00B33603" w14:paraId="4517B0F5" w14:textId="77777777" w:rsidTr="00FF3797">
        <w:tc>
          <w:tcPr>
            <w:tcW w:w="2336" w:type="dxa"/>
          </w:tcPr>
          <w:p w14:paraId="47706973" w14:textId="1F043699" w:rsidR="007016B7" w:rsidRPr="00B33603" w:rsidRDefault="007016B7" w:rsidP="007016B7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3E8A4CAD" w14:textId="0883902B" w:rsidR="007016B7" w:rsidRPr="00B33603" w:rsidRDefault="00F65F66" w:rsidP="00F65F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2 - 10</w:t>
            </w:r>
          </w:p>
        </w:tc>
        <w:tc>
          <w:tcPr>
            <w:tcW w:w="1169" w:type="dxa"/>
          </w:tcPr>
          <w:p w14:paraId="5AAC51E7" w14:textId="430361A1" w:rsidR="007016B7" w:rsidRPr="00B33603" w:rsidRDefault="007016B7" w:rsidP="007016B7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169" w:type="dxa"/>
          </w:tcPr>
          <w:p w14:paraId="5FBD518D" w14:textId="490C2175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169" w:type="dxa"/>
          </w:tcPr>
          <w:p w14:paraId="64093DBA" w14:textId="2C0A0870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2268B4" w14:textId="1CF50F4C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16B7" w:rsidRPr="00B33603" w14:paraId="508B12FD" w14:textId="77777777" w:rsidTr="00FF3797">
        <w:tc>
          <w:tcPr>
            <w:tcW w:w="2336" w:type="dxa"/>
          </w:tcPr>
          <w:p w14:paraId="22F28C44" w14:textId="3BA648EB" w:rsidR="007016B7" w:rsidRPr="00B33603" w:rsidRDefault="007016B7" w:rsidP="007016B7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76" w:type="dxa"/>
          </w:tcPr>
          <w:p w14:paraId="4DFBCB31" w14:textId="4C5ADCBF" w:rsidR="007016B7" w:rsidRPr="00B33603" w:rsidRDefault="007016B7" w:rsidP="007016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4FAF035F" w14:textId="6E07D9A9" w:rsidR="007016B7" w:rsidRPr="00B33603" w:rsidRDefault="002A2DA8" w:rsidP="007016B7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14</w:t>
            </w:r>
          </w:p>
        </w:tc>
        <w:tc>
          <w:tcPr>
            <w:tcW w:w="1169" w:type="dxa"/>
          </w:tcPr>
          <w:p w14:paraId="082134EC" w14:textId="62FF7358" w:rsidR="007016B7" w:rsidRPr="00B33603" w:rsidRDefault="002A2DA8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169" w:type="dxa"/>
          </w:tcPr>
          <w:p w14:paraId="7CF7FA4D" w14:textId="17F26ECE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04A617F" w14:textId="0058916F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16B7" w:rsidRPr="00B33603" w14:paraId="688DD332" w14:textId="77777777" w:rsidTr="00FF3797">
        <w:tc>
          <w:tcPr>
            <w:tcW w:w="2336" w:type="dxa"/>
          </w:tcPr>
          <w:p w14:paraId="3296A2AF" w14:textId="66E4EB89" w:rsidR="007016B7" w:rsidRPr="00B33603" w:rsidRDefault="007016B7" w:rsidP="007016B7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cs/>
              </w:rPr>
              <w:t>เงินยูโร</w:t>
            </w:r>
          </w:p>
        </w:tc>
        <w:tc>
          <w:tcPr>
            <w:tcW w:w="1276" w:type="dxa"/>
          </w:tcPr>
          <w:p w14:paraId="57EBD489" w14:textId="54D37961" w:rsidR="007016B7" w:rsidRPr="00B33603" w:rsidRDefault="007016B7" w:rsidP="007016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0D45781F" w14:textId="747198B3" w:rsidR="007016B7" w:rsidRPr="00B33603" w:rsidRDefault="002A2DA8" w:rsidP="007016B7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16</w:t>
            </w:r>
          </w:p>
        </w:tc>
        <w:tc>
          <w:tcPr>
            <w:tcW w:w="1169" w:type="dxa"/>
          </w:tcPr>
          <w:p w14:paraId="3D1DE367" w14:textId="2CED5056" w:rsidR="007016B7" w:rsidRPr="00B33603" w:rsidRDefault="002A2DA8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169" w:type="dxa"/>
          </w:tcPr>
          <w:p w14:paraId="3EA9AB5A" w14:textId="4A919E91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E1F79BC" w14:textId="60CFF2FD" w:rsidR="007016B7" w:rsidRPr="00B33603" w:rsidRDefault="007016B7" w:rsidP="007016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B2C" w:rsidRPr="00B33603" w14:paraId="0862F723" w14:textId="77777777" w:rsidTr="00FF3797">
        <w:tc>
          <w:tcPr>
            <w:tcW w:w="2336" w:type="dxa"/>
          </w:tcPr>
          <w:p w14:paraId="010CFCC6" w14:textId="77777777" w:rsidR="007A4B2C" w:rsidRPr="00B33603" w:rsidRDefault="007A4B2C" w:rsidP="007A4B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A49F9F0" w14:textId="77777777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3066D5E" w14:textId="77777777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11CCA82F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75E729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A77C93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B2C" w:rsidRPr="00B33603" w14:paraId="6081C1DA" w14:textId="77777777" w:rsidTr="00FF3797">
        <w:tc>
          <w:tcPr>
            <w:tcW w:w="2336" w:type="dxa"/>
          </w:tcPr>
          <w:p w14:paraId="08C4E1BA" w14:textId="122E7BCD" w:rsidR="007A4B2C" w:rsidRPr="00B33603" w:rsidRDefault="007A4B2C" w:rsidP="007A4B2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B33603">
              <w:rPr>
                <w:rFonts w:hint="cs"/>
                <w:b/>
                <w:bCs/>
                <w:i/>
                <w:iCs/>
              </w:rPr>
              <w:t>256</w:t>
            </w:r>
            <w:r w:rsidRPr="00B3360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276" w:type="dxa"/>
          </w:tcPr>
          <w:p w14:paraId="04144962" w14:textId="77777777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94FD98B" w14:textId="77777777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2D7849CA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8D9D71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DDE341B" w14:textId="77777777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B2C" w:rsidRPr="00B33603" w14:paraId="374AE8F2" w14:textId="77777777" w:rsidTr="00FF3797">
        <w:tc>
          <w:tcPr>
            <w:tcW w:w="2336" w:type="dxa"/>
          </w:tcPr>
          <w:p w14:paraId="012A3152" w14:textId="53BDBCE7" w:rsidR="007A4B2C" w:rsidRPr="00B33603" w:rsidRDefault="007A4B2C" w:rsidP="007A4B2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4AB2C758" w14:textId="3D918DEB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3 - 5</w:t>
            </w:r>
          </w:p>
        </w:tc>
        <w:tc>
          <w:tcPr>
            <w:tcW w:w="1169" w:type="dxa"/>
          </w:tcPr>
          <w:p w14:paraId="4796496B" w14:textId="1BE51D23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(352)</w:t>
            </w:r>
          </w:p>
        </w:tc>
        <w:tc>
          <w:tcPr>
            <w:tcW w:w="1169" w:type="dxa"/>
          </w:tcPr>
          <w:p w14:paraId="60D3E33B" w14:textId="4F7DA2AC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169" w:type="dxa"/>
          </w:tcPr>
          <w:p w14:paraId="00B0A360" w14:textId="3DDA3FE9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170" w:type="dxa"/>
          </w:tcPr>
          <w:p w14:paraId="09590614" w14:textId="413FB673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7A4B2C" w:rsidRPr="00B33603" w14:paraId="74EBDBB3" w14:textId="77777777" w:rsidTr="00FF3797">
        <w:tc>
          <w:tcPr>
            <w:tcW w:w="2336" w:type="dxa"/>
          </w:tcPr>
          <w:p w14:paraId="43895967" w14:textId="2380DFD4" w:rsidR="007A4B2C" w:rsidRPr="00B33603" w:rsidRDefault="007A4B2C" w:rsidP="007A4B2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07379F62" w14:textId="77B4272D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69" w:type="dxa"/>
          </w:tcPr>
          <w:p w14:paraId="7BEA39B5" w14:textId="72CE79DA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169" w:type="dxa"/>
          </w:tcPr>
          <w:p w14:paraId="63B4BD0D" w14:textId="1896481F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169" w:type="dxa"/>
          </w:tcPr>
          <w:p w14:paraId="27C595EF" w14:textId="00ABF64C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6215AF1D" w14:textId="0A66EF7B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B2C" w:rsidRPr="00B33603" w14:paraId="11652032" w14:textId="77777777" w:rsidTr="00FF3797">
        <w:tc>
          <w:tcPr>
            <w:tcW w:w="2336" w:type="dxa"/>
          </w:tcPr>
          <w:p w14:paraId="1948E271" w14:textId="22179AE3" w:rsidR="007A4B2C" w:rsidRPr="00B33603" w:rsidRDefault="007A4B2C" w:rsidP="007A4B2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B33603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76" w:type="dxa"/>
          </w:tcPr>
          <w:p w14:paraId="1C23CAD7" w14:textId="1025C6E3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24296B84" w14:textId="35EA778F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28</w:t>
            </w:r>
          </w:p>
        </w:tc>
        <w:tc>
          <w:tcPr>
            <w:tcW w:w="1169" w:type="dxa"/>
          </w:tcPr>
          <w:p w14:paraId="640E7B22" w14:textId="43E7BEE5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169" w:type="dxa"/>
          </w:tcPr>
          <w:p w14:paraId="1A96B72F" w14:textId="22D5F3B9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22FE508E" w14:textId="1640BB3B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B2C" w:rsidRPr="00B33603" w14:paraId="18C6090C" w14:textId="77777777" w:rsidTr="00FF3797">
        <w:tc>
          <w:tcPr>
            <w:tcW w:w="2336" w:type="dxa"/>
            <w:hideMark/>
          </w:tcPr>
          <w:p w14:paraId="4FD76C89" w14:textId="06B1D8FF" w:rsidR="007A4B2C" w:rsidRPr="00B33603" w:rsidRDefault="007A4B2C" w:rsidP="007A4B2C">
            <w:pPr>
              <w:spacing w:line="240" w:lineRule="auto"/>
              <w:ind w:left="98" w:hanging="90"/>
              <w:jc w:val="thaiDistribute"/>
            </w:pPr>
            <w:r w:rsidRPr="00B33603">
              <w:rPr>
                <w:rFonts w:hint="cs"/>
                <w:cs/>
              </w:rPr>
              <w:t>เงินยูโร</w:t>
            </w:r>
          </w:p>
        </w:tc>
        <w:tc>
          <w:tcPr>
            <w:tcW w:w="1276" w:type="dxa"/>
          </w:tcPr>
          <w:p w14:paraId="166B930C" w14:textId="6B9D3A1C" w:rsidR="007A4B2C" w:rsidRPr="00B33603" w:rsidRDefault="007A4B2C" w:rsidP="007A4B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37F4ED94" w14:textId="51FA5770" w:rsidR="007A4B2C" w:rsidRPr="00B33603" w:rsidRDefault="007A4B2C" w:rsidP="007A4B2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1169" w:type="dxa"/>
          </w:tcPr>
          <w:p w14:paraId="3FF5030F" w14:textId="740D91F6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169" w:type="dxa"/>
          </w:tcPr>
          <w:p w14:paraId="0270949F" w14:textId="3406FD45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58C5010C" w14:textId="252D770E" w:rsidR="007A4B2C" w:rsidRPr="00B33603" w:rsidRDefault="007A4B2C" w:rsidP="007A4B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32B1E5A" w14:textId="416C5BBA" w:rsidR="00712E68" w:rsidRPr="00B33603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C21E059" w14:textId="525D682D" w:rsidR="00FD3601" w:rsidRPr="00B33603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BC7531" w:rsidRPr="00B33603">
        <w:rPr>
          <w:rFonts w:ascii="Angsana New" w:hAnsi="Angsana New" w:hint="cs"/>
          <w:sz w:val="30"/>
          <w:szCs w:val="30"/>
          <w:cs/>
          <w:lang w:bidi="th-TH"/>
        </w:rPr>
        <w:t>ค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B33603">
        <w:rPr>
          <w:rFonts w:ascii="Angsana New" w:hAnsi="Angsana New" w:hint="cs"/>
          <w:sz w:val="30"/>
          <w:szCs w:val="30"/>
          <w:lang w:val="en-US"/>
        </w:rPr>
        <w:t>3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B33603">
        <w:rPr>
          <w:rFonts w:ascii="Angsana New" w:hAnsi="Angsana New" w:hint="cs"/>
          <w:sz w:val="30"/>
          <w:szCs w:val="30"/>
          <w:lang w:val="en-US"/>
        </w:rPr>
        <w:t>2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B33603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77C75A91" w14:textId="6E04EC93" w:rsidR="00BF2E69" w:rsidRPr="00B33603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  <w:r w:rsidRPr="00B33603">
        <w:rPr>
          <w:rFonts w:hint="cs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33603">
        <w:rPr>
          <w:rFonts w:hint="cs"/>
        </w:rPr>
        <w:t xml:space="preserve"> </w:t>
      </w:r>
      <w:r w:rsidRPr="00B33603">
        <w:rPr>
          <w:rFonts w:hint="cs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B33603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sz w:val="24"/>
          <w:szCs w:val="24"/>
        </w:rPr>
      </w:pPr>
    </w:p>
    <w:p w14:paraId="27CC89F4" w14:textId="77777777" w:rsidR="00BF2E69" w:rsidRPr="00B33603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sz w:val="30"/>
          <w:szCs w:val="30"/>
          <w:shd w:val="clear" w:color="auto" w:fill="E6E6E6"/>
          <w:lang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3389E96A" w14:textId="5A672976" w:rsidR="0044422C" w:rsidRPr="00B33603" w:rsidRDefault="00BF2E69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532E19A" w14:textId="77777777" w:rsidR="00CD6F88" w:rsidRPr="00B33603" w:rsidRDefault="00CD6F88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7842D78E" w14:textId="0ABCB9DC" w:rsidR="00BF2E69" w:rsidRPr="00B33603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B33603" w:rsidRDefault="004D48A8" w:rsidP="004D48A8">
      <w:pPr>
        <w:pStyle w:val="block"/>
        <w:spacing w:after="0" w:line="240" w:lineRule="auto"/>
        <w:ind w:left="1354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949F924" w14:textId="77777777" w:rsidR="002F3ADA" w:rsidRPr="00B33603" w:rsidRDefault="002F3ADA" w:rsidP="002F3ADA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45E7AA7A" w14:textId="239AE946" w:rsidR="002F3ADA" w:rsidRPr="00B33603" w:rsidRDefault="002F3ADA" w:rsidP="006C458D">
      <w:pPr>
        <w:pStyle w:val="BodyText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</w:t>
      </w:r>
      <w:r w:rsidR="00BA56D2" w:rsidRPr="00B33603">
        <w:rPr>
          <w:rFonts w:ascii="Angsana New" w:hAnsi="Angsana New" w:hint="cs"/>
          <w:sz w:val="30"/>
          <w:szCs w:val="30"/>
          <w:cs/>
        </w:rPr>
        <w:t>ญา</w:t>
      </w:r>
      <w:r w:rsidRPr="00B33603">
        <w:rPr>
          <w:rFonts w:ascii="Angsana New" w:hAnsi="Angsana New" w:hint="cs"/>
          <w:sz w:val="30"/>
          <w:szCs w:val="30"/>
          <w:cs/>
        </w:rPr>
        <w:t>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6383E056" w14:textId="77777777" w:rsidR="002F3ADA" w:rsidRPr="00B33603" w:rsidRDefault="002F3ADA" w:rsidP="006C458D">
      <w:pPr>
        <w:pStyle w:val="BodyText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B33603">
        <w:rPr>
          <w:rFonts w:ascii="Angsana New" w:hAnsi="Angsana New" w:hint="cs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67884D6" w14:textId="372CD978" w:rsidR="00FD3601" w:rsidRPr="00B33603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rPr>
          <w:sz w:val="24"/>
          <w:szCs w:val="24"/>
        </w:rPr>
      </w:pPr>
    </w:p>
    <w:tbl>
      <w:tblPr>
        <w:tblStyle w:val="TableGrid"/>
        <w:tblW w:w="8469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94"/>
        <w:gridCol w:w="1195"/>
        <w:gridCol w:w="1195"/>
        <w:gridCol w:w="1195"/>
      </w:tblGrid>
      <w:tr w:rsidR="00FF3797" w:rsidRPr="00B33603" w14:paraId="4EEC80E3" w14:textId="77777777" w:rsidTr="00FF3797">
        <w:trPr>
          <w:tblHeader/>
        </w:trPr>
        <w:tc>
          <w:tcPr>
            <w:tcW w:w="3690" w:type="dxa"/>
            <w:hideMark/>
          </w:tcPr>
          <w:p w14:paraId="098FE4DC" w14:textId="77777777" w:rsidR="00FF3797" w:rsidRPr="00B33603" w:rsidRDefault="00FF3797" w:rsidP="00545C7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9" w:type="dxa"/>
            <w:gridSpan w:val="2"/>
          </w:tcPr>
          <w:p w14:paraId="704B7C8C" w14:textId="14565993" w:rsidR="00FF3797" w:rsidRPr="00B33603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0" w:type="dxa"/>
            <w:gridSpan w:val="2"/>
          </w:tcPr>
          <w:p w14:paraId="6AD02A1D" w14:textId="4FB7217C" w:rsidR="00FF3797" w:rsidRPr="00B33603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05A42" w:rsidRPr="00B33603" w14:paraId="7AB9E3E5" w14:textId="77777777" w:rsidTr="00805A42">
        <w:trPr>
          <w:tblHeader/>
        </w:trPr>
        <w:tc>
          <w:tcPr>
            <w:tcW w:w="3690" w:type="dxa"/>
            <w:hideMark/>
          </w:tcPr>
          <w:p w14:paraId="62196319" w14:textId="77777777" w:rsidR="00805A42" w:rsidRPr="00B33603" w:rsidRDefault="00805A42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94" w:type="dxa"/>
            <w:hideMark/>
          </w:tcPr>
          <w:p w14:paraId="02FB9FBC" w14:textId="512DD2A4" w:rsidR="00805A42" w:rsidRPr="00B33603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D5AD3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95" w:type="dxa"/>
            <w:hideMark/>
          </w:tcPr>
          <w:p w14:paraId="47B7101A" w14:textId="447CFA54" w:rsidR="00805A42" w:rsidRPr="00B33603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D5AD3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95" w:type="dxa"/>
            <w:hideMark/>
          </w:tcPr>
          <w:p w14:paraId="54206183" w14:textId="4A73D130" w:rsidR="00805A42" w:rsidRPr="00B33603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D5AD3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95" w:type="dxa"/>
            <w:hideMark/>
          </w:tcPr>
          <w:p w14:paraId="1DCA7366" w14:textId="5068AB86" w:rsidR="00805A42" w:rsidRPr="00B33603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8D5AD3"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9916B1" w:rsidRPr="00B33603" w14:paraId="41504320" w14:textId="77777777">
        <w:trPr>
          <w:tblHeader/>
        </w:trPr>
        <w:tc>
          <w:tcPr>
            <w:tcW w:w="3690" w:type="dxa"/>
          </w:tcPr>
          <w:p w14:paraId="48D64897" w14:textId="77777777" w:rsidR="009916B1" w:rsidRPr="00B33603" w:rsidRDefault="009916B1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9" w:type="dxa"/>
            <w:gridSpan w:val="4"/>
          </w:tcPr>
          <w:p w14:paraId="440650A3" w14:textId="29C0B00E" w:rsidR="009916B1" w:rsidRPr="00B33603" w:rsidRDefault="009916B1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916B1" w:rsidRPr="00B33603" w14:paraId="0A1BAB39" w14:textId="77777777">
        <w:trPr>
          <w:tblHeader/>
        </w:trPr>
        <w:tc>
          <w:tcPr>
            <w:tcW w:w="8469" w:type="dxa"/>
            <w:gridSpan w:val="5"/>
          </w:tcPr>
          <w:p w14:paraId="2EB8FF02" w14:textId="4E82E658" w:rsidR="009916B1" w:rsidRPr="00B33603" w:rsidRDefault="009916B1" w:rsidP="009916B1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</w:tr>
      <w:tr w:rsidR="008D5AD3" w:rsidRPr="00B33603" w14:paraId="14946A4B" w14:textId="77777777" w:rsidTr="00805A42">
        <w:trPr>
          <w:tblHeader/>
        </w:trPr>
        <w:tc>
          <w:tcPr>
            <w:tcW w:w="3690" w:type="dxa"/>
          </w:tcPr>
          <w:p w14:paraId="2468B081" w14:textId="76196C29" w:rsidR="008D5AD3" w:rsidRPr="00B33603" w:rsidRDefault="008D5AD3" w:rsidP="008D5AD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5F481928" w14:textId="5BC144B5" w:rsidR="008D5AD3" w:rsidRPr="00B33603" w:rsidRDefault="00CD27A6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11,38</w:t>
            </w:r>
            <w:r w:rsidR="00F21D0F" w:rsidRPr="00B3360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95" w:type="dxa"/>
          </w:tcPr>
          <w:p w14:paraId="6BF9FAA1" w14:textId="0B7F0697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14,513</w:t>
            </w:r>
          </w:p>
        </w:tc>
        <w:tc>
          <w:tcPr>
            <w:tcW w:w="1195" w:type="dxa"/>
          </w:tcPr>
          <w:p w14:paraId="7010F04A" w14:textId="641508DA" w:rsidR="008D5AD3" w:rsidRPr="00B33603" w:rsidRDefault="007A4B2C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3,297</w:t>
            </w:r>
          </w:p>
        </w:tc>
        <w:tc>
          <w:tcPr>
            <w:tcW w:w="1195" w:type="dxa"/>
          </w:tcPr>
          <w:p w14:paraId="54DF462F" w14:textId="5AE0B9EF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3,110</w:t>
            </w:r>
          </w:p>
        </w:tc>
      </w:tr>
      <w:tr w:rsidR="008D5AD3" w:rsidRPr="00B33603" w14:paraId="24B76866" w14:textId="77777777" w:rsidTr="00805A42">
        <w:trPr>
          <w:tblHeader/>
        </w:trPr>
        <w:tc>
          <w:tcPr>
            <w:tcW w:w="3690" w:type="dxa"/>
          </w:tcPr>
          <w:p w14:paraId="72701EB5" w14:textId="147227B9" w:rsidR="008D5AD3" w:rsidRPr="00B33603" w:rsidRDefault="008D5AD3" w:rsidP="008D5AD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</w:tcPr>
          <w:p w14:paraId="52570D60" w14:textId="24490A9B" w:rsidR="008D5AD3" w:rsidRPr="00B33603" w:rsidRDefault="00C13B2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67ABD" w:rsidRPr="00B33603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67ABD" w:rsidRPr="00B33603"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70A8ED05" w14:textId="01D0CF02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(87,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544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1B99CE28" w14:textId="1068FF8E" w:rsidR="008D5AD3" w:rsidRPr="00B33603" w:rsidRDefault="007A4B2C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(53,23</w:t>
            </w:r>
            <w:r w:rsidR="002001CD" w:rsidRPr="00B3360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76869963" w14:textId="435D2827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(48,165)</w:t>
            </w:r>
          </w:p>
        </w:tc>
      </w:tr>
      <w:tr w:rsidR="008866EC" w:rsidRPr="00B33603" w14:paraId="17E7247C" w14:textId="77777777">
        <w:tc>
          <w:tcPr>
            <w:tcW w:w="8469" w:type="dxa"/>
            <w:gridSpan w:val="5"/>
          </w:tcPr>
          <w:p w14:paraId="3125F2FA" w14:textId="505B08BC" w:rsidR="008866EC" w:rsidRPr="00B33603" w:rsidRDefault="008866EC" w:rsidP="008866EC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</w:tr>
      <w:tr w:rsidR="008D5AD3" w:rsidRPr="00B33603" w14:paraId="098620AF" w14:textId="77777777" w:rsidTr="00FF3797">
        <w:tc>
          <w:tcPr>
            <w:tcW w:w="3690" w:type="dxa"/>
            <w:hideMark/>
          </w:tcPr>
          <w:p w14:paraId="6D0FC83C" w14:textId="77777777" w:rsidR="008D5AD3" w:rsidRPr="00B33603" w:rsidRDefault="008D5AD3" w:rsidP="008D5AD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1181919F" w14:textId="043BF1E0" w:rsidR="008D5AD3" w:rsidRPr="00B33603" w:rsidRDefault="00C67ABD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(5,578)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60407B" w14:textId="1688642F" w:rsidR="008D5AD3" w:rsidRPr="00B33603" w:rsidRDefault="008D5AD3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D5E509C" w14:textId="6E997CC2" w:rsidR="008D5AD3" w:rsidRPr="00B33603" w:rsidRDefault="00C67ABD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FCC107" w14:textId="11DB8D5A" w:rsidR="008D5AD3" w:rsidRPr="00B33603" w:rsidRDefault="008D5AD3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33603">
              <w:rPr>
                <w:rFonts w:ascii="Angsana New" w:hAnsi="Angsana New"/>
                <w:sz w:val="30"/>
                <w:szCs w:val="30"/>
                <w:lang w:val="en-US" w:bidi="th-TH"/>
              </w:rPr>
              <w:t>10,533</w:t>
            </w: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D5AD3" w:rsidRPr="00B33603" w14:paraId="2BFB796A" w14:textId="77777777" w:rsidTr="00FF3797">
        <w:tc>
          <w:tcPr>
            <w:tcW w:w="3690" w:type="dxa"/>
          </w:tcPr>
          <w:p w14:paraId="3C968F24" w14:textId="77777777" w:rsidR="008D5AD3" w:rsidRPr="00B33603" w:rsidRDefault="008D5AD3" w:rsidP="008D5AD3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</w:t>
            </w:r>
          </w:p>
          <w:p w14:paraId="79A085B4" w14:textId="04D36356" w:rsidR="008D5AD3" w:rsidRPr="00B33603" w:rsidRDefault="008D5AD3" w:rsidP="008D5AD3">
            <w:pPr>
              <w:pStyle w:val="block"/>
              <w:spacing w:after="0" w:line="240" w:lineRule="atLeast"/>
              <w:ind w:left="166" w:hanging="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E364A12" w14:textId="4FD70872" w:rsidR="008D5AD3" w:rsidRPr="00B33603" w:rsidRDefault="00C67ABD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(97,698)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0270FC" w14:textId="69411AD5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</w:t>
            </w: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,680)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53447935" w14:textId="4F1DFD53" w:rsidR="008D5AD3" w:rsidRPr="00B33603" w:rsidRDefault="007A4B2C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67ABD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49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67ABD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937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229002" w14:textId="4D7883F3" w:rsidR="008D5AD3" w:rsidRPr="00B33603" w:rsidRDefault="008D5AD3" w:rsidP="008D5AD3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(55,588)</w:t>
            </w:r>
          </w:p>
        </w:tc>
      </w:tr>
      <w:tr w:rsidR="008D5AD3" w:rsidRPr="00B33603" w14:paraId="16E8AB8C" w14:textId="77777777" w:rsidTr="00FF3797">
        <w:tc>
          <w:tcPr>
            <w:tcW w:w="3690" w:type="dxa"/>
            <w:hideMark/>
          </w:tcPr>
          <w:p w14:paraId="696DA56E" w14:textId="77777777" w:rsidR="008D5AD3" w:rsidRPr="00B33603" w:rsidRDefault="008D5AD3" w:rsidP="008D5AD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E706991" w14:textId="64340E5B" w:rsidR="008D5AD3" w:rsidRPr="00B33603" w:rsidRDefault="00C67ABD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1,705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D46A19" w14:textId="57D1C3A2" w:rsidR="008D5AD3" w:rsidRPr="00B33603" w:rsidRDefault="008D5AD3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220F247" w14:textId="6D885916" w:rsidR="008D5AD3" w:rsidRPr="00B33603" w:rsidRDefault="007A4B2C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6DC9EF" w14:textId="42DF4B92" w:rsidR="008D5AD3" w:rsidRPr="00B33603" w:rsidRDefault="008D5AD3" w:rsidP="008D5AD3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AD3" w:rsidRPr="00B33603" w14:paraId="6DC79CD8" w14:textId="77777777" w:rsidTr="00FF3797">
        <w:tc>
          <w:tcPr>
            <w:tcW w:w="3690" w:type="dxa"/>
          </w:tcPr>
          <w:p w14:paraId="7709C58A" w14:textId="77777777" w:rsidR="008D5AD3" w:rsidRPr="00B33603" w:rsidRDefault="008D5AD3" w:rsidP="008D5AD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4CEC3B5D" w14:textId="7581932D" w:rsidR="008D5AD3" w:rsidRPr="00B33603" w:rsidRDefault="00C67ABD" w:rsidP="008D5AD3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(95,993)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40B098EF" w14:textId="6D8C5041" w:rsidR="008D5AD3" w:rsidRPr="00B33603" w:rsidRDefault="008D5AD3" w:rsidP="008D5AD3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(104,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47BBA7C2" w14:textId="11FDD210" w:rsidR="008D5AD3" w:rsidRPr="00B33603" w:rsidRDefault="007A4B2C" w:rsidP="008D5AD3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67ABD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49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7ABD" w:rsidRPr="00B336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937</w:t>
            </w: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2789D546" w14:textId="7692DF1B" w:rsidR="008D5AD3" w:rsidRPr="00B33603" w:rsidRDefault="008D5AD3" w:rsidP="008D5AD3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36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(55,588)</w:t>
            </w:r>
          </w:p>
        </w:tc>
      </w:tr>
    </w:tbl>
    <w:p w14:paraId="31D09B8D" w14:textId="77777777" w:rsidR="00BC533A" w:rsidRPr="00B33603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B33603">
        <w:rPr>
          <w:i/>
          <w:iCs/>
          <w:cs/>
        </w:rPr>
        <w:br w:type="page"/>
      </w:r>
    </w:p>
    <w:p w14:paraId="2EDA9987" w14:textId="2C86289B" w:rsidR="00FD3601" w:rsidRPr="00B33603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B33603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497B5003" w14:textId="64798980" w:rsidR="00DD0A0D" w:rsidRPr="00B33603" w:rsidRDefault="00227E42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</w:t>
      </w:r>
      <w:r w:rsidR="00DC1C7F"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ดังนั้นการเปลี่ยนแปลงในอัตราดอกเบี้ย ณ วันที่รายงานไม่ส่งผลต่อกำไรหรือขาดทุน</w:t>
      </w:r>
    </w:p>
    <w:p w14:paraId="5499156A" w14:textId="77777777" w:rsidR="00DA0C00" w:rsidRPr="00B33603" w:rsidRDefault="00DA0C00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i/>
          <w:iCs/>
          <w:sz w:val="24"/>
          <w:szCs w:val="22"/>
          <w:cs/>
        </w:rPr>
      </w:pPr>
    </w:p>
    <w:p w14:paraId="21600991" w14:textId="625DF48A" w:rsidR="00FD3601" w:rsidRPr="00B33603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  <w:r w:rsidRPr="00B3360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</w:p>
    <w:p w14:paraId="3C2A4961" w14:textId="77777777" w:rsidR="00FD3601" w:rsidRPr="00B33603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bidi="th-TH"/>
        </w:rPr>
      </w:pPr>
    </w:p>
    <w:p w14:paraId="781B6048" w14:textId="17C5EB7A" w:rsidR="0044422C" w:rsidRPr="00B33603" w:rsidRDefault="00FD3601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C127D9" w:rsidRPr="00B33603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27E42" w:rsidRPr="00B33603">
        <w:rPr>
          <w:rFonts w:ascii="Angsana New" w:hAnsi="Angsana New" w:hint="cs"/>
          <w:sz w:val="30"/>
          <w:szCs w:val="30"/>
          <w:lang w:val="en-US" w:bidi="th-TH"/>
        </w:rPr>
        <w:t>0.2</w:t>
      </w:r>
      <w:r w:rsidR="00C127D9" w:rsidRPr="00B33603">
        <w:rPr>
          <w:rFonts w:ascii="Angsana New" w:hAnsi="Angsana New" w:hint="cs"/>
          <w:sz w:val="30"/>
          <w:szCs w:val="30"/>
          <w:lang w:val="en-US" w:bidi="th-TH"/>
        </w:rPr>
        <w:t>5</w:t>
      </w:r>
      <w:r w:rsidR="00C127D9"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วันที่รายงาน </w:t>
      </w:r>
      <w:r w:rsidR="0044422C" w:rsidRPr="00B33603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99E9D5B" w14:textId="77777777" w:rsidR="00AD6825" w:rsidRPr="00B33603" w:rsidRDefault="00AD6825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8505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240"/>
        <w:gridCol w:w="1240"/>
        <w:gridCol w:w="1240"/>
        <w:gridCol w:w="1241"/>
      </w:tblGrid>
      <w:tr w:rsidR="00CB32AC" w:rsidRPr="00B33603" w14:paraId="6609E67E" w14:textId="77777777" w:rsidTr="008D5EA3">
        <w:tc>
          <w:tcPr>
            <w:tcW w:w="3544" w:type="dxa"/>
          </w:tcPr>
          <w:p w14:paraId="42FB82A9" w14:textId="77777777" w:rsidR="00CB32AC" w:rsidRPr="00B33603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6CBB7E1E" w14:textId="77777777" w:rsidR="00CB32AC" w:rsidRPr="00B33603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45D06044" w14:textId="101C9996" w:rsidR="00CB32AC" w:rsidRPr="00B33603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2AC" w:rsidRPr="00B33603" w14:paraId="0CB00EBE" w14:textId="77777777" w:rsidTr="008D5EA3">
        <w:tc>
          <w:tcPr>
            <w:tcW w:w="3544" w:type="dxa"/>
          </w:tcPr>
          <w:p w14:paraId="24DC6F27" w14:textId="77777777" w:rsidR="00CB32AC" w:rsidRPr="00B33603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37A0FCEA" w14:textId="77777777" w:rsidR="00CB32AC" w:rsidRPr="00B33603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81" w:type="dxa"/>
            <w:gridSpan w:val="2"/>
            <w:hideMark/>
          </w:tcPr>
          <w:p w14:paraId="24BD4941" w14:textId="22CA7A3E" w:rsidR="00CB32AC" w:rsidRPr="00B33603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</w:tr>
      <w:tr w:rsidR="00CB32AC" w:rsidRPr="00B33603" w14:paraId="056D82A7" w14:textId="77777777" w:rsidTr="008D5EA3">
        <w:trPr>
          <w:trHeight w:val="362"/>
        </w:trPr>
        <w:tc>
          <w:tcPr>
            <w:tcW w:w="3544" w:type="dxa"/>
            <w:hideMark/>
          </w:tcPr>
          <w:p w14:paraId="5932577A" w14:textId="77777777" w:rsidR="00CB32AC" w:rsidRPr="00B33603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0A146C0" w14:textId="77777777" w:rsidR="00CB32AC" w:rsidRPr="00B33603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2D5F5" w14:textId="4AF7DBCD" w:rsidR="00CB32AC" w:rsidRPr="00B33603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40" w:type="dxa"/>
            <w:hideMark/>
          </w:tcPr>
          <w:p w14:paraId="73A654FC" w14:textId="77777777" w:rsidR="00CB32AC" w:rsidRPr="00B33603" w:rsidRDefault="00CB32AC" w:rsidP="008D5EA3">
            <w:pPr>
              <w:pStyle w:val="NoSpacing"/>
              <w:tabs>
                <w:tab w:val="clear" w:pos="2807"/>
                <w:tab w:val="clear" w:pos="3742"/>
                <w:tab w:val="left" w:pos="12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33E714C3" w14:textId="279AAB32" w:rsidR="00CB32AC" w:rsidRPr="00B33603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71CE7770" w14:textId="1182CE7B" w:rsidR="00CB32AC" w:rsidRPr="00B33603" w:rsidRDefault="00CB32AC" w:rsidP="005E152D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742EF4C" w14:textId="02AE3FB3" w:rsidR="00CB32AC" w:rsidRPr="00B33603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B0C8862" w14:textId="4F172DC0" w:rsidR="00CB32AC" w:rsidRPr="00B33603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3C7EEBFE" w14:textId="77777777" w:rsidR="00CB32AC" w:rsidRPr="00B33603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66420245" w14:textId="6DE31A90" w:rsidR="00CB32AC" w:rsidRPr="00B33603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1" w:type="dxa"/>
            <w:hideMark/>
          </w:tcPr>
          <w:p w14:paraId="10809118" w14:textId="77777777" w:rsidR="00CB32AC" w:rsidRPr="00B33603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อัตราดอกเบี้ยลดลง</w:t>
            </w:r>
          </w:p>
          <w:p w14:paraId="698A9B1C" w14:textId="6C30357B" w:rsidR="00CB32AC" w:rsidRPr="00B33603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33603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FD3601" w:rsidRPr="00B33603" w14:paraId="589515EC" w14:textId="77777777" w:rsidTr="008D5EA3">
        <w:tc>
          <w:tcPr>
            <w:tcW w:w="3544" w:type="dxa"/>
          </w:tcPr>
          <w:p w14:paraId="5539EF59" w14:textId="77777777" w:rsidR="00FD3601" w:rsidRPr="00B33603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  <w:hideMark/>
          </w:tcPr>
          <w:p w14:paraId="2AA00964" w14:textId="77777777" w:rsidR="00FD3601" w:rsidRPr="00B33603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32AC" w:rsidRPr="00B33603" w14:paraId="2407DAD8" w14:textId="77777777" w:rsidTr="008D5EA3">
        <w:tc>
          <w:tcPr>
            <w:tcW w:w="3544" w:type="dxa"/>
          </w:tcPr>
          <w:p w14:paraId="12A46A8F" w14:textId="106B3547" w:rsidR="00CB32AC" w:rsidRPr="00B33603" w:rsidRDefault="00CB32AC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D5AD3" w:rsidRPr="00B336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40" w:type="dxa"/>
          </w:tcPr>
          <w:p w14:paraId="48989F75" w14:textId="77777777" w:rsidR="00CB32AC" w:rsidRPr="00B33603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85E28C" w14:textId="77777777" w:rsidR="00CB32AC" w:rsidRPr="00B33603" w:rsidRDefault="00CB32AC" w:rsidP="006E4831">
            <w:pPr>
              <w:pStyle w:val="NoSpacing"/>
              <w:ind w:lef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00A2D61" w14:textId="77777777" w:rsidR="00CB32AC" w:rsidRPr="00B33603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7B01FB" w14:textId="77777777" w:rsidR="00CB32AC" w:rsidRPr="00B33603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AD3" w:rsidRPr="00B33603" w14:paraId="46202719" w14:textId="77777777" w:rsidTr="008D5EA3">
        <w:tc>
          <w:tcPr>
            <w:tcW w:w="3544" w:type="dxa"/>
            <w:hideMark/>
          </w:tcPr>
          <w:p w14:paraId="6A76DB58" w14:textId="77777777" w:rsidR="008D5AD3" w:rsidRPr="00B33603" w:rsidRDefault="008D5AD3" w:rsidP="008D5AD3">
            <w:pPr>
              <w:pStyle w:val="NoSpacing"/>
              <w:tabs>
                <w:tab w:val="clear" w:pos="3742"/>
                <w:tab w:val="left" w:pos="3560"/>
              </w:tabs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vAlign w:val="bottom"/>
          </w:tcPr>
          <w:p w14:paraId="6CC9AC49" w14:textId="614F8003" w:rsidR="008D5AD3" w:rsidRPr="00B33603" w:rsidRDefault="00C67ABD" w:rsidP="008D5AD3">
            <w:pPr>
              <w:pStyle w:val="NoSpacing"/>
              <w:tabs>
                <w:tab w:val="clear" w:pos="907"/>
                <w:tab w:val="left" w:pos="9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240" w:type="dxa"/>
            <w:vAlign w:val="bottom"/>
          </w:tcPr>
          <w:p w14:paraId="22E2E620" w14:textId="5A0898BD" w:rsidR="008D5AD3" w:rsidRPr="00B33603" w:rsidRDefault="00C67ABD" w:rsidP="008D5AD3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240" w:type="dxa"/>
            <w:vAlign w:val="bottom"/>
          </w:tcPr>
          <w:p w14:paraId="0EACE86B" w14:textId="06C531FA" w:rsidR="008D5AD3" w:rsidRPr="00B33603" w:rsidRDefault="00C67ABD" w:rsidP="008D5AD3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D8DDB39" w14:textId="647C858C" w:rsidR="008D5AD3" w:rsidRPr="00B33603" w:rsidRDefault="00C67ABD" w:rsidP="008D5AD3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5AD3" w:rsidRPr="00B33603" w14:paraId="4D4F4F2D" w14:textId="77777777" w:rsidTr="008D5EA3">
        <w:tc>
          <w:tcPr>
            <w:tcW w:w="3544" w:type="dxa"/>
          </w:tcPr>
          <w:p w14:paraId="6D1A45E5" w14:textId="77777777" w:rsidR="008D5AD3" w:rsidRPr="00B33603" w:rsidRDefault="008D5AD3" w:rsidP="008D5AD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F8611F" w14:textId="77777777" w:rsidR="008D5AD3" w:rsidRPr="00B33603" w:rsidRDefault="008D5AD3" w:rsidP="008D5AD3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43216C7" w14:textId="77777777" w:rsidR="008D5AD3" w:rsidRPr="00B33603" w:rsidRDefault="008D5AD3" w:rsidP="008D5AD3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7ABD9949" w14:textId="12962122" w:rsidR="008D5AD3" w:rsidRPr="00B33603" w:rsidRDefault="008D5AD3" w:rsidP="008D5AD3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7DEB775E" w14:textId="2481D56B" w:rsidR="008D5AD3" w:rsidRPr="00B33603" w:rsidRDefault="008D5AD3" w:rsidP="008D5AD3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AD3" w:rsidRPr="00B33603" w14:paraId="29819FBE" w14:textId="77777777" w:rsidTr="008D5EA3">
        <w:tc>
          <w:tcPr>
            <w:tcW w:w="3544" w:type="dxa"/>
          </w:tcPr>
          <w:p w14:paraId="769D5F44" w14:textId="7D4B11EF" w:rsidR="008D5AD3" w:rsidRPr="00B33603" w:rsidRDefault="008D5AD3" w:rsidP="008D5AD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336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E5C9F74" w14:textId="77777777" w:rsidR="008D5AD3" w:rsidRPr="00B33603" w:rsidRDefault="008D5AD3" w:rsidP="008D5AD3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676E99F" w14:textId="77777777" w:rsidR="008D5AD3" w:rsidRPr="00B33603" w:rsidRDefault="008D5AD3" w:rsidP="008D5AD3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4C787BC6" w14:textId="77777777" w:rsidR="008D5AD3" w:rsidRPr="00B33603" w:rsidRDefault="008D5AD3" w:rsidP="008D5AD3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0C40B58D" w14:textId="77777777" w:rsidR="008D5AD3" w:rsidRPr="00B33603" w:rsidRDefault="008D5AD3" w:rsidP="008D5AD3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499A" w:rsidRPr="00B33603" w14:paraId="05D5D4B9" w14:textId="77777777" w:rsidTr="008D5EA3">
        <w:tc>
          <w:tcPr>
            <w:tcW w:w="3544" w:type="dxa"/>
          </w:tcPr>
          <w:p w14:paraId="1E593ED8" w14:textId="3E4E5BB3" w:rsidR="0095499A" w:rsidRPr="00B33603" w:rsidRDefault="0095499A" w:rsidP="0095499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60CC9971" w14:textId="207D1EEE" w:rsidR="0095499A" w:rsidRPr="00B33603" w:rsidRDefault="0095499A" w:rsidP="0095499A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(78)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7B3C9B3" w14:textId="708536BB" w:rsidR="0095499A" w:rsidRPr="00B33603" w:rsidRDefault="0095499A" w:rsidP="0095499A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44F8CA6" w14:textId="41919D8B" w:rsidR="0095499A" w:rsidRPr="00B33603" w:rsidRDefault="0095499A" w:rsidP="009549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419B81F8" w14:textId="1447BCD9" w:rsidR="0095499A" w:rsidRPr="00B33603" w:rsidRDefault="0095499A" w:rsidP="009549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360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</w:tbl>
    <w:p w14:paraId="551EE69B" w14:textId="00A67C6E" w:rsidR="00FD3601" w:rsidRPr="00B33603" w:rsidRDefault="00FD3601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7CCB55F4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DC40851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7D87A576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1A90DE9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A10B831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AC4A734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6E00529F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5A975C2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7F24ED1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0C6162E3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55185AA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E9A3E81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778B8F3" w14:textId="77777777" w:rsidR="00763314" w:rsidRPr="00B33603" w:rsidRDefault="00763314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2E8ACE5" w14:textId="5CB6AC03" w:rsidR="0068268C" w:rsidRPr="00B33603" w:rsidRDefault="0030391A" w:rsidP="006C458D">
      <w:pPr>
        <w:pStyle w:val="ListParagraph"/>
        <w:numPr>
          <w:ilvl w:val="1"/>
          <w:numId w:val="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6221EDFA" w14:textId="77777777" w:rsidR="0068268C" w:rsidRPr="00B33603" w:rsidRDefault="0068268C" w:rsidP="0068268C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8DF27B" w14:textId="62B00883" w:rsidR="0068268C" w:rsidRPr="00B33603" w:rsidRDefault="00FF3B47" w:rsidP="0068268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BC7531" w:rsidRPr="00B3360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ง</w:t>
      </w:r>
      <w:r w:rsidR="0068268C" w:rsidRPr="00B33603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>.</w:t>
      </w:r>
      <w:r w:rsidR="0068268C" w:rsidRPr="00B33603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>1</w:t>
      </w:r>
      <w:r w:rsidRPr="00B3360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  <w:r w:rsidR="0068268C" w:rsidRPr="00B33603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 xml:space="preserve"> </w:t>
      </w:r>
      <w:r w:rsidR="0068268C" w:rsidRPr="00B3360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B33603" w:rsidRDefault="008A3B3E" w:rsidP="008A3B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EDDDC87" w14:textId="4C107023" w:rsidR="00763314" w:rsidRPr="00B33603" w:rsidRDefault="0068268C" w:rsidP="00763314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E566A2" w:rsidRPr="00B33603">
        <w:rPr>
          <w:rFonts w:ascii="Angsana New" w:hAnsi="Angsana New" w:hint="cs"/>
          <w:sz w:val="30"/>
          <w:szCs w:val="30"/>
          <w:lang w:val="en-US" w:bidi="th-TH"/>
        </w:rPr>
        <w:t xml:space="preserve">31 </w:t>
      </w:r>
      <w:r w:rsidR="00E566A2"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E566A2" w:rsidRPr="00B33603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8D5AD3" w:rsidRPr="00B33603">
        <w:rPr>
          <w:rFonts w:ascii="Angsana New" w:hAnsi="Angsana New"/>
          <w:sz w:val="30"/>
          <w:szCs w:val="30"/>
          <w:lang w:val="en-US" w:bidi="th-TH"/>
        </w:rPr>
        <w:t>8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A26F6" w:rsidRPr="00B3360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EA26F6" w:rsidRPr="00B33603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8D5AD3" w:rsidRPr="00B33603">
        <w:rPr>
          <w:rFonts w:ascii="Angsana New" w:hAnsi="Angsana New"/>
          <w:sz w:val="30"/>
          <w:szCs w:val="30"/>
          <w:lang w:val="en-US" w:bidi="th-TH"/>
        </w:rPr>
        <w:t>7</w:t>
      </w:r>
      <w:r w:rsidR="00EA26F6" w:rsidRPr="00B3360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</w:t>
      </w:r>
      <w:r w:rsidR="00271705" w:rsidRPr="00B3360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t>อัตราดอกเบี้ย</w:t>
      </w:r>
      <w:r w:rsidR="00132270" w:rsidRPr="00B33603">
        <w:rPr>
          <w:rFonts w:ascii="Angsana New" w:hAnsi="Angsana New" w:hint="cs"/>
          <w:sz w:val="30"/>
          <w:szCs w:val="30"/>
          <w:cs/>
          <w:lang w:val="en-US" w:bidi="th-TH"/>
        </w:rPr>
        <w:t>และราคาน้ำมัน</w:t>
      </w:r>
    </w:p>
    <w:p w14:paraId="70B38BC4" w14:textId="77777777" w:rsidR="00763314" w:rsidRPr="00B33603" w:rsidRDefault="00763314" w:rsidP="00763314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Style w:val="TableGrid"/>
        <w:tblW w:w="893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54"/>
        <w:gridCol w:w="1054"/>
        <w:gridCol w:w="1054"/>
        <w:gridCol w:w="1054"/>
        <w:gridCol w:w="1054"/>
        <w:gridCol w:w="1054"/>
      </w:tblGrid>
      <w:tr w:rsidR="00763314" w:rsidRPr="00B33603" w14:paraId="67ABB0D0" w14:textId="77777777">
        <w:trPr>
          <w:tblHeader/>
        </w:trPr>
        <w:tc>
          <w:tcPr>
            <w:tcW w:w="2609" w:type="dxa"/>
          </w:tcPr>
          <w:p w14:paraId="3305D471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6324" w:type="dxa"/>
            <w:gridSpan w:val="6"/>
          </w:tcPr>
          <w:p w14:paraId="01B3BECF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63314" w:rsidRPr="00B33603" w14:paraId="3597EE42" w14:textId="77777777">
        <w:trPr>
          <w:tblHeader/>
        </w:trPr>
        <w:tc>
          <w:tcPr>
            <w:tcW w:w="2609" w:type="dxa"/>
          </w:tcPr>
          <w:p w14:paraId="40AAFC73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shd w:val="clear" w:color="auto" w:fill="E6E6E6"/>
                <w:rtl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3162" w:type="dxa"/>
            <w:gridSpan w:val="3"/>
          </w:tcPr>
          <w:p w14:paraId="7AA38CEF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B33603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3162" w:type="dxa"/>
            <w:gridSpan w:val="3"/>
          </w:tcPr>
          <w:p w14:paraId="6F629FC3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B33603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</w:tr>
      <w:tr w:rsidR="00763314" w:rsidRPr="00B33603" w14:paraId="566304FC" w14:textId="77777777">
        <w:trPr>
          <w:tblHeader/>
        </w:trPr>
        <w:tc>
          <w:tcPr>
            <w:tcW w:w="2609" w:type="dxa"/>
          </w:tcPr>
          <w:p w14:paraId="209C1B8B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162" w:type="dxa"/>
            <w:gridSpan w:val="3"/>
          </w:tcPr>
          <w:p w14:paraId="1FD95480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การครบกำหนด</w:t>
            </w:r>
          </w:p>
        </w:tc>
        <w:tc>
          <w:tcPr>
            <w:tcW w:w="3162" w:type="dxa"/>
            <w:gridSpan w:val="3"/>
          </w:tcPr>
          <w:p w14:paraId="6F8B8465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การครบกำหนด</w:t>
            </w:r>
          </w:p>
        </w:tc>
      </w:tr>
      <w:tr w:rsidR="00763314" w:rsidRPr="00B33603" w14:paraId="0D03943C" w14:textId="77777777">
        <w:trPr>
          <w:tblHeader/>
        </w:trPr>
        <w:tc>
          <w:tcPr>
            <w:tcW w:w="2609" w:type="dxa"/>
          </w:tcPr>
          <w:p w14:paraId="2FC31FC6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6BA6BBCE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67FB59C" w14:textId="77777777" w:rsidR="00763314" w:rsidRPr="00B33603" w:rsidRDefault="00763314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1C67118B" w14:textId="77777777" w:rsidR="00763314" w:rsidRPr="00B33603" w:rsidRDefault="00763314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ปี แต่ไม่เกิน </w:t>
            </w: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5 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3918BC51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4FD3975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19202AB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597D0055" w14:textId="77777777" w:rsidR="00763314" w:rsidRPr="00B33603" w:rsidRDefault="00763314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2B82AF26" w14:textId="77777777" w:rsidR="00763314" w:rsidRPr="00B33603" w:rsidRDefault="00763314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ปี แต่ไม่เกิน </w:t>
            </w: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4F8603D2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34D5FE9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A655892" w14:textId="77777777" w:rsidR="00763314" w:rsidRPr="00B33603" w:rsidRDefault="00763314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</w:tr>
      <w:tr w:rsidR="00763314" w:rsidRPr="00B33603" w14:paraId="45BACFFC" w14:textId="77777777">
        <w:tc>
          <w:tcPr>
            <w:tcW w:w="2609" w:type="dxa"/>
          </w:tcPr>
          <w:p w14:paraId="5D5A884E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54" w:type="dxa"/>
          </w:tcPr>
          <w:p w14:paraId="752BEF40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1865F10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AF9C98C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BB5C672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78ABAEF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0325385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63314" w:rsidRPr="00B33603" w14:paraId="7FF0956F" w14:textId="77777777" w:rsidTr="00C461E5">
        <w:tc>
          <w:tcPr>
            <w:tcW w:w="2609" w:type="dxa"/>
          </w:tcPr>
          <w:p w14:paraId="2AC9D901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สัญญาแลกเปลี่ยนเงินตรา</w:t>
            </w:r>
          </w:p>
          <w:p w14:paraId="1C96C8C4" w14:textId="77777777" w:rsidR="00763314" w:rsidRPr="00B33603" w:rsidRDefault="007633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1054" w:type="dxa"/>
            <w:vAlign w:val="bottom"/>
          </w:tcPr>
          <w:p w14:paraId="5FA0D307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7CCACDA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21003F5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B74A2E5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49A23AD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85780AF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63314" w:rsidRPr="00B33603" w14:paraId="0373E6CA" w14:textId="77777777" w:rsidTr="00C461E5">
        <w:tc>
          <w:tcPr>
            <w:tcW w:w="2609" w:type="dxa"/>
          </w:tcPr>
          <w:p w14:paraId="4BA1B7B0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ความเสี่ยงสุทธิ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  <w:tc>
          <w:tcPr>
            <w:tcW w:w="1054" w:type="dxa"/>
            <w:vAlign w:val="bottom"/>
          </w:tcPr>
          <w:p w14:paraId="1610B83A" w14:textId="226B5E8E" w:rsidR="00763314" w:rsidRPr="00B33603" w:rsidRDefault="00C67ABD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1054" w:type="dxa"/>
            <w:vAlign w:val="bottom"/>
          </w:tcPr>
          <w:p w14:paraId="1A784205" w14:textId="509CBC54" w:rsidR="00763314" w:rsidRPr="00B33603" w:rsidRDefault="00C67ABD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054" w:type="dxa"/>
            <w:vAlign w:val="bottom"/>
          </w:tcPr>
          <w:p w14:paraId="12896F18" w14:textId="38E06781" w:rsidR="00763314" w:rsidRPr="00B33603" w:rsidRDefault="00C67ABD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(8)</w:t>
            </w:r>
          </w:p>
        </w:tc>
        <w:tc>
          <w:tcPr>
            <w:tcW w:w="1054" w:type="dxa"/>
          </w:tcPr>
          <w:p w14:paraId="3D77A4D1" w14:textId="77777777" w:rsidR="00763314" w:rsidRPr="00B33603" w:rsidRDefault="00763314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054" w:type="dxa"/>
          </w:tcPr>
          <w:p w14:paraId="31FAA923" w14:textId="77777777" w:rsidR="00763314" w:rsidRPr="00B33603" w:rsidRDefault="00763314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054" w:type="dxa"/>
          </w:tcPr>
          <w:p w14:paraId="78377AEE" w14:textId="77777777" w:rsidR="00763314" w:rsidRPr="00B33603" w:rsidRDefault="00763314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</w:tr>
      <w:tr w:rsidR="00763314" w:rsidRPr="00B33603" w14:paraId="53A6152F" w14:textId="77777777" w:rsidTr="00C461E5">
        <w:tc>
          <w:tcPr>
            <w:tcW w:w="2609" w:type="dxa"/>
          </w:tcPr>
          <w:p w14:paraId="10697D45" w14:textId="77777777" w:rsidR="00763314" w:rsidRPr="00B33603" w:rsidRDefault="00763314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39F78826" w14:textId="1BF8747E" w:rsidR="00763314" w:rsidRPr="00B33603" w:rsidRDefault="00C67ABD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682EE99A" w14:textId="53CDD786" w:rsidR="00763314" w:rsidRPr="00B33603" w:rsidRDefault="00C67ABD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6AC4A3F1" w14:textId="2ABAED07" w:rsidR="00763314" w:rsidRPr="00B33603" w:rsidRDefault="00C67ABD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14D23D14" w14:textId="77777777" w:rsidR="00763314" w:rsidRPr="00B33603" w:rsidRDefault="00763314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607DEABA" w14:textId="77777777" w:rsidR="00763314" w:rsidRPr="00B33603" w:rsidRDefault="00763314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59A2BFD4" w14:textId="77777777" w:rsidR="00763314" w:rsidRPr="00B33603" w:rsidRDefault="00763314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>31.07</w:t>
            </w:r>
          </w:p>
        </w:tc>
      </w:tr>
      <w:tr w:rsidR="00763314" w:rsidRPr="00B33603" w14:paraId="52C54EFE" w14:textId="77777777" w:rsidTr="00C461E5">
        <w:tc>
          <w:tcPr>
            <w:tcW w:w="2609" w:type="dxa"/>
          </w:tcPr>
          <w:p w14:paraId="25879EDE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EE6689D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8483131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493FCB2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C51EE9E" w14:textId="77777777" w:rsidR="00763314" w:rsidRPr="00B33603" w:rsidRDefault="00763314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E3BCE7C" w14:textId="77777777" w:rsidR="00763314" w:rsidRPr="00B33603" w:rsidRDefault="00763314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76D2F89" w14:textId="77777777" w:rsidR="00763314" w:rsidRPr="00B33603" w:rsidRDefault="00763314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63314" w:rsidRPr="00B33603" w14:paraId="338AAE59" w14:textId="77777777" w:rsidTr="00C461E5">
        <w:tc>
          <w:tcPr>
            <w:tcW w:w="2609" w:type="dxa"/>
          </w:tcPr>
          <w:p w14:paraId="76745743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สัญญาซื้อขายเงินตรา</w:t>
            </w:r>
          </w:p>
          <w:p w14:paraId="6844A23E" w14:textId="77777777" w:rsidR="00763314" w:rsidRPr="00B33603" w:rsidRDefault="00763314">
            <w:pPr>
              <w:pStyle w:val="block"/>
              <w:spacing w:after="0" w:line="240" w:lineRule="atLeast"/>
              <w:ind w:left="16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1054" w:type="dxa"/>
            <w:vAlign w:val="bottom"/>
          </w:tcPr>
          <w:p w14:paraId="2C111CEF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78FD2B2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392B048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D81AE25" w14:textId="77777777" w:rsidR="00763314" w:rsidRPr="00B33603" w:rsidRDefault="00763314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302A22D" w14:textId="77777777" w:rsidR="00763314" w:rsidRPr="00B33603" w:rsidRDefault="00763314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7145EEF" w14:textId="77777777" w:rsidR="00763314" w:rsidRPr="00B33603" w:rsidRDefault="00763314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63314" w:rsidRPr="00B33603" w14:paraId="7BEA3EF4" w14:textId="77777777" w:rsidTr="00C461E5">
        <w:tc>
          <w:tcPr>
            <w:tcW w:w="2609" w:type="dxa"/>
          </w:tcPr>
          <w:p w14:paraId="6A4F56A9" w14:textId="77777777" w:rsidR="00763314" w:rsidRPr="00B33603" w:rsidRDefault="007633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ความเสี่ยงสุทธิ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  <w:vAlign w:val="bottom"/>
          </w:tcPr>
          <w:p w14:paraId="00BC726E" w14:textId="613377E9" w:rsidR="00763314" w:rsidRPr="00B33603" w:rsidRDefault="00C67ABD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587EA20D" w14:textId="0E8C13B8" w:rsidR="00763314" w:rsidRPr="00B33603" w:rsidRDefault="00C67AB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0D1BC07E" w14:textId="2EDD26CD" w:rsidR="00763314" w:rsidRPr="00B33603" w:rsidRDefault="00C67AB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</w:tcPr>
          <w:p w14:paraId="7CB452B3" w14:textId="77777777" w:rsidR="00763314" w:rsidRPr="00B33603" w:rsidRDefault="00763314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4,486</w:t>
            </w:r>
          </w:p>
        </w:tc>
        <w:tc>
          <w:tcPr>
            <w:tcW w:w="1054" w:type="dxa"/>
          </w:tcPr>
          <w:p w14:paraId="2CD58E52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</w:tcPr>
          <w:p w14:paraId="17C1ABD8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63314" w:rsidRPr="00B33603" w14:paraId="0EB258F9" w14:textId="77777777" w:rsidTr="00C461E5">
        <w:tc>
          <w:tcPr>
            <w:tcW w:w="2609" w:type="dxa"/>
          </w:tcPr>
          <w:p w14:paraId="647E0D66" w14:textId="77777777" w:rsidR="00763314" w:rsidRPr="00B33603" w:rsidRDefault="00763314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อัตราสัญญาซื้อขายเงินตราต่างประเทศล่วงหน้าโดยเฉลี่ยของเงินบาทต่อเงินเหรียญสหรัฐอเมริกา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52D4FE82" w14:textId="75265FB6" w:rsidR="00763314" w:rsidRPr="00B33603" w:rsidRDefault="00C67ABD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5034B61D" w14:textId="5C32AFC4" w:rsidR="00763314" w:rsidRPr="00B33603" w:rsidRDefault="00C67AB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113B5E2A" w14:textId="1F8DECB7" w:rsidR="00763314" w:rsidRPr="00B33603" w:rsidRDefault="00C67AB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2D982CC1" w14:textId="77777777" w:rsidR="00763314" w:rsidRPr="00B33603" w:rsidRDefault="00763314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35.64</w:t>
            </w:r>
          </w:p>
        </w:tc>
        <w:tc>
          <w:tcPr>
            <w:tcW w:w="1054" w:type="dxa"/>
            <w:vAlign w:val="bottom"/>
          </w:tcPr>
          <w:p w14:paraId="41F9A422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211A72C9" w14:textId="77777777" w:rsidR="00763314" w:rsidRPr="00B33603" w:rsidRDefault="0076331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71705" w:rsidRPr="00B33603" w14:paraId="501EBA37" w14:textId="77777777" w:rsidTr="00C461E5">
        <w:tc>
          <w:tcPr>
            <w:tcW w:w="2609" w:type="dxa"/>
          </w:tcPr>
          <w:p w14:paraId="5D96C4D1" w14:textId="2522BCD4" w:rsidR="00271705" w:rsidRPr="00B33603" w:rsidRDefault="00271705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C096F92" w14:textId="77777777" w:rsidR="00271705" w:rsidRPr="00B33603" w:rsidRDefault="002717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10A3897" w14:textId="77777777" w:rsidR="00271705" w:rsidRPr="00B33603" w:rsidRDefault="002717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029B8C5" w14:textId="77777777" w:rsidR="00271705" w:rsidRPr="00B33603" w:rsidRDefault="002717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BA23515" w14:textId="77777777" w:rsidR="00271705" w:rsidRPr="00B33603" w:rsidRDefault="002717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8DB4676" w14:textId="77777777" w:rsidR="00271705" w:rsidRPr="00B33603" w:rsidRDefault="002717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F2B02FF" w14:textId="77777777" w:rsidR="00271705" w:rsidRPr="00B33603" w:rsidRDefault="002717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123A0096" w14:textId="77777777" w:rsidTr="00C461E5">
        <w:tc>
          <w:tcPr>
            <w:tcW w:w="2609" w:type="dxa"/>
          </w:tcPr>
          <w:p w14:paraId="6ACD80D1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68D3C41D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F1785D9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64768C3A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2EE8854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3F0D0A4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880DA0D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4D8E377E" w14:textId="77777777" w:rsidTr="00C461E5">
        <w:tc>
          <w:tcPr>
            <w:tcW w:w="2609" w:type="dxa"/>
          </w:tcPr>
          <w:p w14:paraId="2629AFC6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848F3E8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1C1CEDF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329EE58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AA97BB1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2FAE0FC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D95F96B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3DEAE6B4" w14:textId="77777777" w:rsidTr="00C461E5">
        <w:tc>
          <w:tcPr>
            <w:tcW w:w="2609" w:type="dxa"/>
          </w:tcPr>
          <w:p w14:paraId="3F1D89A2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6B35E9F6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E5D619B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F7625B1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290BB7C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5756920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44ECBBC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28DE1C61" w14:textId="77777777" w:rsidTr="00C461E5">
        <w:tc>
          <w:tcPr>
            <w:tcW w:w="2609" w:type="dxa"/>
          </w:tcPr>
          <w:p w14:paraId="09738C5A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DC1D8E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766A7A8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83A8E0F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9688780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A23203A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0982C09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746B36D6" w14:textId="77777777" w:rsidTr="00C461E5">
        <w:tc>
          <w:tcPr>
            <w:tcW w:w="2609" w:type="dxa"/>
          </w:tcPr>
          <w:p w14:paraId="66679D04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FFFA0B5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CC51C10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D289A0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7F683B0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726B221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528C88DC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4C946E65" w14:textId="77777777" w:rsidTr="00C461E5">
        <w:tc>
          <w:tcPr>
            <w:tcW w:w="2609" w:type="dxa"/>
          </w:tcPr>
          <w:p w14:paraId="20F8FD32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B1637B7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6E642512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2EF0938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7416F8C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46155A2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51EE06C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3D4BC644" w14:textId="77777777" w:rsidTr="00C461E5">
        <w:tc>
          <w:tcPr>
            <w:tcW w:w="2609" w:type="dxa"/>
          </w:tcPr>
          <w:p w14:paraId="16AA9540" w14:textId="77777777" w:rsidR="00132270" w:rsidRPr="00B33603" w:rsidRDefault="00132270" w:rsidP="00271705">
            <w:pPr>
              <w:pStyle w:val="block"/>
              <w:spacing w:after="0" w:line="240" w:lineRule="atLeast"/>
              <w:ind w:left="181" w:hanging="18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92C6CA0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8500EB1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22506A9A" w14:textId="77777777" w:rsidR="00132270" w:rsidRPr="00B33603" w:rsidRDefault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21668AC" w14:textId="77777777" w:rsidR="00132270" w:rsidRPr="00B33603" w:rsidRDefault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0BA2FFB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1CF6B14" w14:textId="77777777" w:rsidR="00132270" w:rsidRPr="00B33603" w:rsidRDefault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2270" w:rsidRPr="00B33603" w14:paraId="542D9874" w14:textId="77777777" w:rsidTr="00C461E5">
        <w:tc>
          <w:tcPr>
            <w:tcW w:w="2609" w:type="dxa"/>
          </w:tcPr>
          <w:p w14:paraId="74FD3F6A" w14:textId="72787ED3" w:rsidR="00132270" w:rsidRPr="00B33603" w:rsidRDefault="00132270" w:rsidP="00132270">
            <w:pPr>
              <w:pStyle w:val="block"/>
              <w:spacing w:after="0" w:line="240" w:lineRule="atLeast"/>
              <w:ind w:left="181" w:hanging="181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ความเสี่ยงด้านราคาน้ำมัน</w:t>
            </w:r>
          </w:p>
        </w:tc>
        <w:tc>
          <w:tcPr>
            <w:tcW w:w="1054" w:type="dxa"/>
            <w:vAlign w:val="bottom"/>
          </w:tcPr>
          <w:p w14:paraId="3276B753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0F63C1B3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10A9BA4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F018B1E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942BBA4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0255B55" w14:textId="77777777" w:rsidR="00132270" w:rsidRPr="00B33603" w:rsidRDefault="00132270" w:rsidP="00132270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11605" w:rsidRPr="00B33603" w14:paraId="2D87682A" w14:textId="77777777" w:rsidTr="00C461E5">
        <w:tc>
          <w:tcPr>
            <w:tcW w:w="2609" w:type="dxa"/>
          </w:tcPr>
          <w:p w14:paraId="113C761D" w14:textId="60414442" w:rsidR="00711605" w:rsidRPr="00B33603" w:rsidRDefault="00711605" w:rsidP="00711605">
            <w:pPr>
              <w:pStyle w:val="block"/>
              <w:spacing w:after="0" w:line="240" w:lineRule="atLeast"/>
              <w:ind w:left="181" w:hanging="181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สัญญา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แลกเปลี่ยนราคาน้ำมัน</w:t>
            </w:r>
          </w:p>
        </w:tc>
        <w:tc>
          <w:tcPr>
            <w:tcW w:w="1054" w:type="dxa"/>
            <w:vAlign w:val="bottom"/>
          </w:tcPr>
          <w:p w14:paraId="578BF480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2F2FB4A8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43268EC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CF0020C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E8B57CF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2B464B0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11605" w:rsidRPr="00B33603" w14:paraId="4ED3C009" w14:textId="77777777" w:rsidTr="00C461E5">
        <w:tc>
          <w:tcPr>
            <w:tcW w:w="2609" w:type="dxa"/>
          </w:tcPr>
          <w:p w14:paraId="7366AA2E" w14:textId="28B008BC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ความเสี่ยงสุทธิ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  <w:tc>
          <w:tcPr>
            <w:tcW w:w="1054" w:type="dxa"/>
            <w:vAlign w:val="bottom"/>
          </w:tcPr>
          <w:p w14:paraId="449BAACF" w14:textId="5F07BF6D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22F4AA08" w14:textId="4747A9AA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1F2BBECA" w14:textId="2344BC45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6C43029A" w14:textId="1EF770EB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61C7C920" w14:textId="15B3B6A6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487BC224" w14:textId="2A72B88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11605" w:rsidRPr="00B33603" w14:paraId="6EE17E7D" w14:textId="77777777" w:rsidTr="00666D71">
        <w:tc>
          <w:tcPr>
            <w:tcW w:w="2609" w:type="dxa"/>
          </w:tcPr>
          <w:p w14:paraId="7D60FCE1" w14:textId="1ED0FAE5" w:rsidR="00711605" w:rsidRPr="00B33603" w:rsidRDefault="00711605" w:rsidP="00711605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อัตรา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แลก</w:t>
            </w:r>
            <w:r w:rsidRPr="00B3360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เปลี่ยนราคาน้ำมัน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ล่วงหน้าโดยเฉลี่ย </w:t>
            </w:r>
            <w:r w:rsidRPr="00B3360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เงินเหรียญสหรัฐต่อบาร์เรล</w:t>
            </w:r>
            <w:r w:rsidRPr="00B3360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0CD23003" w14:textId="412CE046" w:rsidR="00711605" w:rsidRPr="00B33603" w:rsidRDefault="00711605" w:rsidP="00711605">
            <w:pPr>
              <w:pStyle w:val="block"/>
              <w:spacing w:after="0" w:line="240" w:lineRule="atLeast"/>
              <w:ind w:left="-161" w:right="-13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15.50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- </w:t>
            </w: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16.65</w:t>
            </w:r>
          </w:p>
        </w:tc>
        <w:tc>
          <w:tcPr>
            <w:tcW w:w="1054" w:type="dxa"/>
            <w:vAlign w:val="bottom"/>
          </w:tcPr>
          <w:p w14:paraId="7688A8B2" w14:textId="370CFCAE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73BCAB0C" w14:textId="08467FCC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27FAEB44" w14:textId="13A16DC2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60204593" w14:textId="32FC6B3E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511A093E" w14:textId="18AAF31B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11605" w:rsidRPr="00B33603" w14:paraId="5740D022" w14:textId="77777777" w:rsidTr="00C461E5">
        <w:tc>
          <w:tcPr>
            <w:tcW w:w="2609" w:type="dxa"/>
          </w:tcPr>
          <w:p w14:paraId="5A3F44B1" w14:textId="77777777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83B1C15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1EB12D0B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E19C98E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E55F5CD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2C36934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DA7BE6A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11605" w:rsidRPr="00B33603" w14:paraId="7ECC7014" w14:textId="77777777" w:rsidTr="00C461E5">
        <w:tc>
          <w:tcPr>
            <w:tcW w:w="2609" w:type="dxa"/>
          </w:tcPr>
          <w:p w14:paraId="241E8B80" w14:textId="77777777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54" w:type="dxa"/>
            <w:vAlign w:val="bottom"/>
          </w:tcPr>
          <w:p w14:paraId="42DA732F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181A911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63FC697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7B291C2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88E7F8A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DBFB696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11605" w:rsidRPr="00B33603" w14:paraId="5CC075F2" w14:textId="77777777" w:rsidTr="00C461E5">
        <w:tc>
          <w:tcPr>
            <w:tcW w:w="2609" w:type="dxa"/>
          </w:tcPr>
          <w:p w14:paraId="03F4BC6F" w14:textId="77777777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54" w:type="dxa"/>
            <w:vAlign w:val="bottom"/>
          </w:tcPr>
          <w:p w14:paraId="5EEDA9E4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E9B792D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0D849C07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3626281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6069BDE9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53A785AF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11605" w:rsidRPr="00B33603" w14:paraId="2C3B8ED1" w14:textId="77777777" w:rsidTr="00C461E5">
        <w:tc>
          <w:tcPr>
            <w:tcW w:w="2609" w:type="dxa"/>
          </w:tcPr>
          <w:p w14:paraId="5E79A9EA" w14:textId="77777777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ความเสี่ยงสุทธิ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  <w:vAlign w:val="bottom"/>
          </w:tcPr>
          <w:p w14:paraId="7C787083" w14:textId="74ACE001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1054" w:type="dxa"/>
            <w:vAlign w:val="bottom"/>
          </w:tcPr>
          <w:p w14:paraId="3381511E" w14:textId="51E01CD9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(15)</w:t>
            </w:r>
          </w:p>
        </w:tc>
        <w:tc>
          <w:tcPr>
            <w:tcW w:w="1054" w:type="dxa"/>
            <w:vAlign w:val="bottom"/>
          </w:tcPr>
          <w:p w14:paraId="0311CBBC" w14:textId="1DBF8C3F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4" w:type="dxa"/>
          </w:tcPr>
          <w:p w14:paraId="5CC1AAFC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54" w:type="dxa"/>
          </w:tcPr>
          <w:p w14:paraId="0CC96E87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4" w:type="dxa"/>
          </w:tcPr>
          <w:p w14:paraId="26A1E785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711605" w:rsidRPr="00B33603" w14:paraId="05F21E66" w14:textId="77777777" w:rsidTr="00C461E5">
        <w:tc>
          <w:tcPr>
            <w:tcW w:w="2609" w:type="dxa"/>
          </w:tcPr>
          <w:p w14:paraId="03E2B5EE" w14:textId="77777777" w:rsidR="00711605" w:rsidRPr="00B33603" w:rsidRDefault="00711605" w:rsidP="007116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อัตราดอกเบี้ยคงที่เฉลี่ย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1054" w:type="dxa"/>
            <w:vAlign w:val="bottom"/>
          </w:tcPr>
          <w:p w14:paraId="2B6A224F" w14:textId="513163F1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3.76</w:t>
            </w:r>
          </w:p>
        </w:tc>
        <w:tc>
          <w:tcPr>
            <w:tcW w:w="1054" w:type="dxa"/>
            <w:vAlign w:val="bottom"/>
          </w:tcPr>
          <w:p w14:paraId="21B3090B" w14:textId="5090AB9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3.76</w:t>
            </w:r>
          </w:p>
        </w:tc>
        <w:tc>
          <w:tcPr>
            <w:tcW w:w="1054" w:type="dxa"/>
            <w:vAlign w:val="bottom"/>
          </w:tcPr>
          <w:p w14:paraId="6C6EA464" w14:textId="4F28D702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3.57</w:t>
            </w:r>
          </w:p>
        </w:tc>
        <w:tc>
          <w:tcPr>
            <w:tcW w:w="1054" w:type="dxa"/>
            <w:vAlign w:val="bottom"/>
          </w:tcPr>
          <w:p w14:paraId="6BA56F69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3.57</w:t>
            </w:r>
          </w:p>
        </w:tc>
        <w:tc>
          <w:tcPr>
            <w:tcW w:w="1054" w:type="dxa"/>
          </w:tcPr>
          <w:p w14:paraId="44AFFC51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3.57</w:t>
            </w:r>
          </w:p>
        </w:tc>
        <w:tc>
          <w:tcPr>
            <w:tcW w:w="1054" w:type="dxa"/>
          </w:tcPr>
          <w:p w14:paraId="2E6F7BEE" w14:textId="77777777" w:rsidR="00711605" w:rsidRPr="00B33603" w:rsidRDefault="00711605" w:rsidP="00711605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3.57</w:t>
            </w:r>
          </w:p>
        </w:tc>
      </w:tr>
    </w:tbl>
    <w:p w14:paraId="4D4775BD" w14:textId="4A93140D" w:rsidR="00333570" w:rsidRPr="00B33603" w:rsidRDefault="00333570">
      <w:pPr>
        <w:rPr>
          <w:cs/>
        </w:rPr>
      </w:pPr>
    </w:p>
    <w:tbl>
      <w:tblPr>
        <w:tblStyle w:val="TableGrid"/>
        <w:tblW w:w="893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54"/>
        <w:gridCol w:w="1054"/>
        <w:gridCol w:w="1054"/>
        <w:gridCol w:w="1054"/>
        <w:gridCol w:w="1054"/>
        <w:gridCol w:w="1054"/>
      </w:tblGrid>
      <w:tr w:rsidR="00AB19AB" w:rsidRPr="00B33603" w14:paraId="263A64AE" w14:textId="77777777" w:rsidTr="00E631AB">
        <w:trPr>
          <w:tblHeader/>
        </w:trPr>
        <w:tc>
          <w:tcPr>
            <w:tcW w:w="2609" w:type="dxa"/>
          </w:tcPr>
          <w:p w14:paraId="6BC9D1FF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6324" w:type="dxa"/>
            <w:gridSpan w:val="6"/>
          </w:tcPr>
          <w:p w14:paraId="388A21AB" w14:textId="6478CDCF" w:rsidR="00AB19AB" w:rsidRPr="00B33603" w:rsidRDefault="00AB19AB" w:rsidP="00E631A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FA1180"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ก</w:t>
            </w:r>
            <w:r w:rsidR="00FA1180"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ารเงิน</w:t>
            </w:r>
            <w:r w:rsidRPr="00B3360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B19AB" w:rsidRPr="00B33603" w14:paraId="745F217F" w14:textId="77777777" w:rsidTr="00E631AB">
        <w:trPr>
          <w:tblHeader/>
        </w:trPr>
        <w:tc>
          <w:tcPr>
            <w:tcW w:w="2609" w:type="dxa"/>
          </w:tcPr>
          <w:p w14:paraId="29352C99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6"/>
                <w:szCs w:val="26"/>
                <w:shd w:val="clear" w:color="auto" w:fill="E6E6E6"/>
                <w:rtl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3162" w:type="dxa"/>
            <w:gridSpan w:val="3"/>
          </w:tcPr>
          <w:p w14:paraId="77FCA4B3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B33603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3162" w:type="dxa"/>
            <w:gridSpan w:val="3"/>
          </w:tcPr>
          <w:p w14:paraId="32474CEE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B33603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</w:tr>
      <w:tr w:rsidR="00AB19AB" w:rsidRPr="00B33603" w14:paraId="16B6FDCA" w14:textId="77777777" w:rsidTr="00E631AB">
        <w:trPr>
          <w:tblHeader/>
        </w:trPr>
        <w:tc>
          <w:tcPr>
            <w:tcW w:w="2609" w:type="dxa"/>
          </w:tcPr>
          <w:p w14:paraId="0094F994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162" w:type="dxa"/>
            <w:gridSpan w:val="3"/>
          </w:tcPr>
          <w:p w14:paraId="6E3760BB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การครบกำหนด</w:t>
            </w:r>
          </w:p>
        </w:tc>
        <w:tc>
          <w:tcPr>
            <w:tcW w:w="3162" w:type="dxa"/>
            <w:gridSpan w:val="3"/>
          </w:tcPr>
          <w:p w14:paraId="5D86C817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การครบกำหนด</w:t>
            </w:r>
          </w:p>
        </w:tc>
      </w:tr>
      <w:tr w:rsidR="00AB19AB" w:rsidRPr="00B33603" w14:paraId="5132BD95" w14:textId="77777777" w:rsidTr="00E631AB">
        <w:trPr>
          <w:tblHeader/>
        </w:trPr>
        <w:tc>
          <w:tcPr>
            <w:tcW w:w="2609" w:type="dxa"/>
          </w:tcPr>
          <w:p w14:paraId="0532E349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0C462424" w14:textId="77777777" w:rsidR="00AB19AB" w:rsidRPr="00B33603" w:rsidRDefault="00AB19AB" w:rsidP="00E631A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9E52A87" w14:textId="77777777" w:rsidR="00AB19AB" w:rsidRPr="00B33603" w:rsidRDefault="00AB19AB" w:rsidP="00E631AB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679D78BF" w14:textId="77777777" w:rsidR="00AB19AB" w:rsidRPr="00B33603" w:rsidRDefault="00AB19AB" w:rsidP="00E631AB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ปี แต่ไม่เกิน </w:t>
            </w: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5 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1F2E3365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A7674C5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D6A838E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3A45BE32" w14:textId="77777777" w:rsidR="00AB19AB" w:rsidRPr="00B33603" w:rsidRDefault="00AB19AB" w:rsidP="00E631AB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209E5550" w14:textId="77777777" w:rsidR="00AB19AB" w:rsidRPr="00B33603" w:rsidRDefault="00AB19AB" w:rsidP="00E631AB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1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ปี แต่ไม่เกิน </w:t>
            </w:r>
            <w:r w:rsidRPr="00B33603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753BAD09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D6A1D58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AF4822D" w14:textId="77777777" w:rsidR="00AB19AB" w:rsidRPr="00B33603" w:rsidRDefault="00AB19AB" w:rsidP="00E631AB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มากกว่า 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5 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</w:p>
        </w:tc>
      </w:tr>
      <w:tr w:rsidR="00333570" w:rsidRPr="00B33603" w14:paraId="4632B94D" w14:textId="77777777" w:rsidTr="00A87BD6">
        <w:trPr>
          <w:tblHeader/>
        </w:trPr>
        <w:tc>
          <w:tcPr>
            <w:tcW w:w="2609" w:type="dxa"/>
          </w:tcPr>
          <w:p w14:paraId="220A6F2B" w14:textId="3106695E" w:rsidR="00333570" w:rsidRPr="00B33603" w:rsidRDefault="00333570" w:rsidP="0033357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ความเสี่ยงด้านราคาน้ำมัน</w:t>
            </w:r>
          </w:p>
        </w:tc>
        <w:tc>
          <w:tcPr>
            <w:tcW w:w="1054" w:type="dxa"/>
            <w:vAlign w:val="bottom"/>
          </w:tcPr>
          <w:p w14:paraId="05578AD5" w14:textId="77777777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0A75C86D" w14:textId="77777777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6396B62B" w14:textId="77777777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</w:tcPr>
          <w:p w14:paraId="27D76EC8" w14:textId="77777777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</w:tcPr>
          <w:p w14:paraId="0EC1BC5C" w14:textId="77777777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</w:tcPr>
          <w:p w14:paraId="3963D6C3" w14:textId="77777777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33570" w:rsidRPr="00B33603" w14:paraId="010A789D" w14:textId="77777777" w:rsidTr="00A87BD6">
        <w:trPr>
          <w:tblHeader/>
        </w:trPr>
        <w:tc>
          <w:tcPr>
            <w:tcW w:w="2609" w:type="dxa"/>
          </w:tcPr>
          <w:p w14:paraId="39439F0D" w14:textId="4E0436D9" w:rsidR="00333570" w:rsidRPr="00B33603" w:rsidRDefault="00711605" w:rsidP="0033357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สัญญา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แลกเปลี่ยนราคาน้ำมัน</w:t>
            </w:r>
          </w:p>
        </w:tc>
        <w:tc>
          <w:tcPr>
            <w:tcW w:w="1054" w:type="dxa"/>
            <w:vAlign w:val="bottom"/>
          </w:tcPr>
          <w:p w14:paraId="72398585" w14:textId="77777777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23C42A51" w14:textId="77777777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37982797" w14:textId="77777777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</w:tcPr>
          <w:p w14:paraId="63338E3D" w14:textId="77777777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</w:tcPr>
          <w:p w14:paraId="4BE4B7D1" w14:textId="77777777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4" w:type="dxa"/>
          </w:tcPr>
          <w:p w14:paraId="206C97DB" w14:textId="77777777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33570" w:rsidRPr="00B33603" w14:paraId="4CBB711E" w14:textId="77777777" w:rsidTr="00A87BD6">
        <w:trPr>
          <w:tblHeader/>
        </w:trPr>
        <w:tc>
          <w:tcPr>
            <w:tcW w:w="2609" w:type="dxa"/>
          </w:tcPr>
          <w:p w14:paraId="5CAD332C" w14:textId="3CE0F432" w:rsidR="00333570" w:rsidRPr="00B33603" w:rsidRDefault="00333570" w:rsidP="0033357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ความเสี่ยงสุทธิ</w:t>
            </w:r>
            <w:r w:rsidRPr="00B33603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  <w:tc>
          <w:tcPr>
            <w:tcW w:w="1054" w:type="dxa"/>
            <w:vAlign w:val="bottom"/>
          </w:tcPr>
          <w:p w14:paraId="7B90F79F" w14:textId="10FB7CBD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03788A66" w14:textId="147BB347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42621371" w14:textId="5F38296F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4790AC38" w14:textId="28E9D343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142BB5D7" w14:textId="04D99E0D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6BEBB63F" w14:textId="779EE5E9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333570" w:rsidRPr="00B33603" w14:paraId="7695EBB5" w14:textId="77777777" w:rsidTr="00A87BD6">
        <w:trPr>
          <w:tblHeader/>
        </w:trPr>
        <w:tc>
          <w:tcPr>
            <w:tcW w:w="2609" w:type="dxa"/>
          </w:tcPr>
          <w:p w14:paraId="663B6ED1" w14:textId="521A727D" w:rsidR="00333570" w:rsidRPr="00B33603" w:rsidRDefault="00711605" w:rsidP="00132270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อัตรา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แลก</w:t>
            </w:r>
            <w:r w:rsidRPr="00B3360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เปลี่ยนราคาน้ำมัน</w:t>
            </w: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ล่วงหน้าโดยเฉลี่ย </w:t>
            </w:r>
            <w:r w:rsidR="00333570" w:rsidRPr="00B3360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="00333570" w:rsidRPr="00B336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เงินเหรียญสหรัฐต่อบาร์เรล</w:t>
            </w:r>
            <w:r w:rsidR="00333570" w:rsidRPr="00B3360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11172D15" w14:textId="0329A160" w:rsidR="00333570" w:rsidRPr="00B33603" w:rsidRDefault="00333570" w:rsidP="00132270">
            <w:pPr>
              <w:pStyle w:val="block"/>
              <w:spacing w:after="0" w:line="240" w:lineRule="atLeast"/>
              <w:ind w:left="-161" w:right="-133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/>
                <w:sz w:val="26"/>
                <w:szCs w:val="26"/>
                <w:lang w:val="en-US"/>
              </w:rPr>
              <w:t>15.50 - 16.65</w:t>
            </w:r>
          </w:p>
        </w:tc>
        <w:tc>
          <w:tcPr>
            <w:tcW w:w="1054" w:type="dxa"/>
            <w:vAlign w:val="bottom"/>
          </w:tcPr>
          <w:p w14:paraId="41293A59" w14:textId="6C2EDF21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65B03941" w14:textId="5D32E6F4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3491530C" w14:textId="04D30320" w:rsidR="00333570" w:rsidRPr="00B33603" w:rsidRDefault="00333570" w:rsidP="00333570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462BC46F" w14:textId="2E2B85FE" w:rsidR="00333570" w:rsidRPr="00B33603" w:rsidRDefault="00333570" w:rsidP="00333570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181B9E55" w14:textId="56C030EC" w:rsidR="00333570" w:rsidRPr="00B33603" w:rsidRDefault="00333570" w:rsidP="00333570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360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</w:tbl>
    <w:p w14:paraId="3942D161" w14:textId="62E6CC51" w:rsidR="008A3B3E" w:rsidRPr="00B33603" w:rsidRDefault="007B4ECB" w:rsidP="00763314">
      <w:pPr>
        <w:pStyle w:val="block"/>
        <w:spacing w:after="0" w:line="240" w:lineRule="atLeast"/>
        <w:ind w:left="1080"/>
        <w:jc w:val="thaiDistribute"/>
        <w:rPr>
          <w:sz w:val="20"/>
        </w:rPr>
      </w:pPr>
      <w:r w:rsidRPr="00B33603">
        <w:rPr>
          <w:cs/>
        </w:rPr>
        <w:br w:type="page"/>
      </w:r>
    </w:p>
    <w:p w14:paraId="5E30E55E" w14:textId="17B442F2" w:rsidR="00BB2912" w:rsidRPr="00B33603" w:rsidRDefault="00BB291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4DC1D18" w14:textId="77777777" w:rsidR="00BB2912" w:rsidRPr="00B33603" w:rsidRDefault="00BB2912" w:rsidP="00BB291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933" w:type="dxa"/>
        <w:tblInd w:w="990" w:type="dxa"/>
        <w:tblLook w:val="04A0" w:firstRow="1" w:lastRow="0" w:firstColumn="1" w:lastColumn="0" w:noHBand="0" w:noVBand="1"/>
      </w:tblPr>
      <w:tblGrid>
        <w:gridCol w:w="3033"/>
        <w:gridCol w:w="1966"/>
        <w:gridCol w:w="1967"/>
        <w:gridCol w:w="1967"/>
      </w:tblGrid>
      <w:tr w:rsidR="00CB32AC" w:rsidRPr="00B33603" w14:paraId="7A44D275" w14:textId="77777777" w:rsidTr="004C0957">
        <w:trPr>
          <w:tblHeader/>
        </w:trPr>
        <w:tc>
          <w:tcPr>
            <w:tcW w:w="3033" w:type="dxa"/>
            <w:vAlign w:val="bottom"/>
          </w:tcPr>
          <w:p w14:paraId="075EF591" w14:textId="77777777" w:rsidR="00CB32AC" w:rsidRPr="00B33603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900" w:type="dxa"/>
            <w:gridSpan w:val="3"/>
            <w:vAlign w:val="bottom"/>
          </w:tcPr>
          <w:p w14:paraId="51DBD9F1" w14:textId="529B8A3E" w:rsidR="00CB32AC" w:rsidRPr="00B33603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งบการเงิ</w:t>
            </w:r>
            <w:r w:rsidR="00BE0569"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น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รวม</w:t>
            </w:r>
          </w:p>
        </w:tc>
      </w:tr>
      <w:tr w:rsidR="00CB32AC" w:rsidRPr="00B33603" w14:paraId="789CCA28" w14:textId="77777777" w:rsidTr="004C0957">
        <w:trPr>
          <w:tblHeader/>
        </w:trPr>
        <w:tc>
          <w:tcPr>
            <w:tcW w:w="3033" w:type="dxa"/>
            <w:vAlign w:val="bottom"/>
          </w:tcPr>
          <w:p w14:paraId="36C54910" w14:textId="77777777" w:rsidR="00CB32AC" w:rsidRPr="00B33603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966" w:type="dxa"/>
            <w:vAlign w:val="bottom"/>
          </w:tcPr>
          <w:p w14:paraId="4990B418" w14:textId="77777777" w:rsidR="00CB32AC" w:rsidRPr="00B33603" w:rsidRDefault="00CB32AC" w:rsidP="00545C7D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1967" w:type="dxa"/>
            <w:vAlign w:val="bottom"/>
          </w:tcPr>
          <w:p w14:paraId="427DD529" w14:textId="1DA4816F" w:rsidR="00CB32AC" w:rsidRPr="00B33603" w:rsidRDefault="00CB32AC" w:rsidP="00F24249">
            <w:pPr>
              <w:pStyle w:val="block"/>
              <w:spacing w:after="0" w:line="240" w:lineRule="auto"/>
              <w:ind w:left="-131" w:right="-105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สำรองสำหรับ</w:t>
            </w:r>
            <w:r w:rsidR="00C67ABD" w:rsidRPr="00B33603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br/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การป้องกัน</w:t>
            </w:r>
            <w:r w:rsidRPr="00B336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eastAsia="en-GB" w:bidi="th-TH"/>
              </w:rPr>
              <w:t>ความเสี่ยง</w:t>
            </w:r>
            <w:r w:rsidR="00C67ABD" w:rsidRPr="00B33603">
              <w:rPr>
                <w:rFonts w:ascii="Angsana New" w:hAnsi="Angsana New"/>
                <w:spacing w:val="-4"/>
                <w:sz w:val="28"/>
                <w:szCs w:val="28"/>
                <w:lang w:val="en-US" w:eastAsia="en-GB" w:bidi="th-TH"/>
              </w:rPr>
              <w:br/>
            </w:r>
            <w:r w:rsidRPr="00B336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eastAsia="en-GB" w:bidi="th-TH"/>
              </w:rPr>
              <w:t>ในกระแสเงินสด</w:t>
            </w:r>
          </w:p>
        </w:tc>
        <w:tc>
          <w:tcPr>
            <w:tcW w:w="1967" w:type="dxa"/>
            <w:vAlign w:val="bottom"/>
          </w:tcPr>
          <w:p w14:paraId="462A1F7D" w14:textId="77777777" w:rsidR="00CB32AC" w:rsidRPr="00B33603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5906E56F" w14:textId="77777777" w:rsidR="00CB32AC" w:rsidRPr="00B33603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CB32AC" w:rsidRPr="00B33603" w14:paraId="05772419" w14:textId="77777777" w:rsidTr="004C0957">
        <w:tc>
          <w:tcPr>
            <w:tcW w:w="3033" w:type="dxa"/>
          </w:tcPr>
          <w:p w14:paraId="6EFA633D" w14:textId="77777777" w:rsidR="00CB32AC" w:rsidRPr="00B33603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900" w:type="dxa"/>
            <w:gridSpan w:val="3"/>
          </w:tcPr>
          <w:p w14:paraId="1165B255" w14:textId="138E4AB2" w:rsidR="00CB32AC" w:rsidRPr="00B33603" w:rsidRDefault="00CB32AC" w:rsidP="00CB32AC">
            <w:pPr>
              <w:pStyle w:val="block"/>
              <w:spacing w:after="0" w:line="240" w:lineRule="atLeast"/>
              <w:ind w:lef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B3360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B33603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CB32AC" w:rsidRPr="00B33603" w14:paraId="3F31A23D" w14:textId="77777777" w:rsidTr="004C0957">
        <w:tc>
          <w:tcPr>
            <w:tcW w:w="3033" w:type="dxa"/>
          </w:tcPr>
          <w:p w14:paraId="3F9591AE" w14:textId="6690FB59" w:rsidR="00CB32AC" w:rsidRPr="00B33603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8D5AD3" w:rsidRPr="00B336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966" w:type="dxa"/>
          </w:tcPr>
          <w:p w14:paraId="680291E1" w14:textId="77777777" w:rsidR="00CB32AC" w:rsidRPr="00B33603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28530400" w14:textId="77777777" w:rsidR="00CB32AC" w:rsidRPr="00B33603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44139B17" w14:textId="77777777" w:rsidR="00CB32AC" w:rsidRPr="00B33603" w:rsidRDefault="00CB32AC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B33603" w14:paraId="4776CC2E" w14:textId="77777777" w:rsidTr="004C0957">
        <w:tc>
          <w:tcPr>
            <w:tcW w:w="3033" w:type="dxa"/>
          </w:tcPr>
          <w:p w14:paraId="12B6D502" w14:textId="79D37AEC" w:rsidR="00E765E8" w:rsidRPr="00B33603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966" w:type="dxa"/>
          </w:tcPr>
          <w:p w14:paraId="0B166B05" w14:textId="77777777" w:rsidR="00E765E8" w:rsidRPr="00B33603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7614689E" w14:textId="77777777" w:rsidR="00E765E8" w:rsidRPr="00B33603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07FE7262" w14:textId="77777777" w:rsidR="00E765E8" w:rsidRPr="00B33603" w:rsidRDefault="00E765E8" w:rsidP="00E765E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B33603" w14:paraId="3BD3E205" w14:textId="77777777" w:rsidTr="004C2366">
        <w:tc>
          <w:tcPr>
            <w:tcW w:w="3033" w:type="dxa"/>
          </w:tcPr>
          <w:p w14:paraId="246CDD34" w14:textId="5FEDA243" w:rsidR="00E765E8" w:rsidRPr="00B33603" w:rsidRDefault="00333F6D" w:rsidP="00333F6D">
            <w:pPr>
              <w:pStyle w:val="block"/>
              <w:spacing w:after="0" w:line="240" w:lineRule="atLeast"/>
              <w:ind w:left="175" w:hanging="17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966" w:type="dxa"/>
            <w:vAlign w:val="bottom"/>
          </w:tcPr>
          <w:p w14:paraId="7F6ECDF5" w14:textId="641B2F86" w:rsidR="00E765E8" w:rsidRPr="00B33603" w:rsidRDefault="00C67ABD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vAlign w:val="bottom"/>
          </w:tcPr>
          <w:p w14:paraId="58E02770" w14:textId="6538CE94" w:rsidR="00E765E8" w:rsidRPr="00B33603" w:rsidRDefault="00C67ABD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2</w:t>
            </w:r>
          </w:p>
        </w:tc>
        <w:tc>
          <w:tcPr>
            <w:tcW w:w="1967" w:type="dxa"/>
            <w:vAlign w:val="bottom"/>
          </w:tcPr>
          <w:p w14:paraId="2A55E235" w14:textId="01FB0D49" w:rsidR="00E765E8" w:rsidRPr="00B33603" w:rsidRDefault="00C67ABD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E765E8" w:rsidRPr="00B33603" w14:paraId="2E35E60E" w14:textId="77777777" w:rsidTr="004C0957">
        <w:tc>
          <w:tcPr>
            <w:tcW w:w="3033" w:type="dxa"/>
          </w:tcPr>
          <w:p w14:paraId="4C750BE6" w14:textId="77777777" w:rsidR="00E765E8" w:rsidRPr="00B33603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</w:tcPr>
          <w:p w14:paraId="415648C0" w14:textId="4239720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60410C53" w14:textId="0367DA9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452EC484" w14:textId="43112291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-81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800F9B" w:rsidRPr="00B33603" w14:paraId="4A1DF05F" w14:textId="77777777" w:rsidTr="00800F9B">
        <w:tc>
          <w:tcPr>
            <w:tcW w:w="3033" w:type="dxa"/>
          </w:tcPr>
          <w:p w14:paraId="64C7625A" w14:textId="77777777" w:rsidR="00800F9B" w:rsidRPr="00B33603" w:rsidRDefault="00800F9B" w:rsidP="00800F9B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vAlign w:val="bottom"/>
          </w:tcPr>
          <w:p w14:paraId="50150A89" w14:textId="173968B0" w:rsidR="00800F9B" w:rsidRPr="00B33603" w:rsidRDefault="00C67ABD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vAlign w:val="bottom"/>
          </w:tcPr>
          <w:p w14:paraId="48831580" w14:textId="60136BCB" w:rsidR="00800F9B" w:rsidRPr="00B33603" w:rsidRDefault="00C67ABD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(26)</w:t>
            </w:r>
          </w:p>
        </w:tc>
        <w:tc>
          <w:tcPr>
            <w:tcW w:w="1967" w:type="dxa"/>
            <w:vAlign w:val="bottom"/>
          </w:tcPr>
          <w:p w14:paraId="17D7BA97" w14:textId="1071E024" w:rsidR="00800F9B" w:rsidRPr="00B33603" w:rsidRDefault="00C67ABD" w:rsidP="007F60DF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333570" w:rsidRPr="00B33603" w14:paraId="7426552A" w14:textId="77777777" w:rsidTr="00800F9B">
        <w:tc>
          <w:tcPr>
            <w:tcW w:w="3033" w:type="dxa"/>
          </w:tcPr>
          <w:p w14:paraId="5535E511" w14:textId="43AD87F7" w:rsidR="00333570" w:rsidRPr="00B33603" w:rsidRDefault="00333570" w:rsidP="003335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ความเสี่ยงด้านราคาน้ำมัน</w:t>
            </w:r>
          </w:p>
        </w:tc>
        <w:tc>
          <w:tcPr>
            <w:tcW w:w="1966" w:type="dxa"/>
            <w:vAlign w:val="bottom"/>
          </w:tcPr>
          <w:p w14:paraId="0FA1996A" w14:textId="77777777" w:rsidR="00333570" w:rsidRPr="00B33603" w:rsidRDefault="00333570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vAlign w:val="bottom"/>
          </w:tcPr>
          <w:p w14:paraId="458741FD" w14:textId="77777777" w:rsidR="00333570" w:rsidRPr="00B33603" w:rsidRDefault="00333570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vAlign w:val="bottom"/>
          </w:tcPr>
          <w:p w14:paraId="70FB4F83" w14:textId="77777777" w:rsidR="00333570" w:rsidRPr="00B33603" w:rsidRDefault="00333570" w:rsidP="007F60DF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33570" w:rsidRPr="00B33603" w14:paraId="177B2A77" w14:textId="77777777" w:rsidTr="00800F9B">
        <w:tc>
          <w:tcPr>
            <w:tcW w:w="3033" w:type="dxa"/>
          </w:tcPr>
          <w:p w14:paraId="232298AD" w14:textId="7999FC33" w:rsidR="00333570" w:rsidRPr="00B33603" w:rsidRDefault="00333570" w:rsidP="00800F9B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สัญญา</w:t>
            </w:r>
            <w:r w:rsidR="00244659"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ซื้อขาย</w:t>
            </w:r>
            <w:r w:rsidR="002B2DF0"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น้ำมัน</w:t>
            </w:r>
          </w:p>
        </w:tc>
        <w:tc>
          <w:tcPr>
            <w:tcW w:w="1966" w:type="dxa"/>
            <w:vAlign w:val="bottom"/>
          </w:tcPr>
          <w:p w14:paraId="0147F148" w14:textId="055A6FD2" w:rsidR="00333570" w:rsidRPr="00B33603" w:rsidRDefault="00333570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-</w:t>
            </w:r>
          </w:p>
        </w:tc>
        <w:tc>
          <w:tcPr>
            <w:tcW w:w="1967" w:type="dxa"/>
            <w:vAlign w:val="bottom"/>
          </w:tcPr>
          <w:p w14:paraId="3FFFFA43" w14:textId="00061B85" w:rsidR="00333570" w:rsidRPr="00B33603" w:rsidRDefault="00333570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3</w:t>
            </w:r>
          </w:p>
        </w:tc>
        <w:tc>
          <w:tcPr>
            <w:tcW w:w="1967" w:type="dxa"/>
            <w:vAlign w:val="bottom"/>
          </w:tcPr>
          <w:p w14:paraId="5A30A6C8" w14:textId="79808F19" w:rsidR="00333570" w:rsidRPr="00B33603" w:rsidRDefault="00333570" w:rsidP="007F60DF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-</w:t>
            </w:r>
          </w:p>
        </w:tc>
      </w:tr>
      <w:tr w:rsidR="00E765E8" w:rsidRPr="00B33603" w14:paraId="191F8C53" w14:textId="77777777" w:rsidTr="004C0957">
        <w:trPr>
          <w:trHeight w:val="74"/>
        </w:trPr>
        <w:tc>
          <w:tcPr>
            <w:tcW w:w="3033" w:type="dxa"/>
          </w:tcPr>
          <w:p w14:paraId="153DC195" w14:textId="77777777" w:rsidR="00E765E8" w:rsidRPr="00B33603" w:rsidRDefault="00E765E8" w:rsidP="00E765E8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966" w:type="dxa"/>
          </w:tcPr>
          <w:p w14:paraId="7D382739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043533D3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310B49EB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B33603" w14:paraId="76BE7F2B" w14:textId="77777777" w:rsidTr="004C0957">
        <w:tc>
          <w:tcPr>
            <w:tcW w:w="3033" w:type="dxa"/>
          </w:tcPr>
          <w:p w14:paraId="2CC3E3B3" w14:textId="306D0388" w:rsidR="00E765E8" w:rsidRPr="00B33603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8D5AD3" w:rsidRPr="00B336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966" w:type="dxa"/>
          </w:tcPr>
          <w:p w14:paraId="72030C09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48F112F3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774A4178" w14:textId="77777777" w:rsidR="00E765E8" w:rsidRPr="00B33603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4C2366" w:rsidRPr="00B33603" w14:paraId="4CD2AF67" w14:textId="77777777" w:rsidTr="004C0957">
        <w:tc>
          <w:tcPr>
            <w:tcW w:w="3033" w:type="dxa"/>
          </w:tcPr>
          <w:p w14:paraId="3CB5A359" w14:textId="1344704E" w:rsidR="004C2366" w:rsidRPr="00B33603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966" w:type="dxa"/>
          </w:tcPr>
          <w:p w14:paraId="1F485C76" w14:textId="77777777" w:rsidR="004C2366" w:rsidRPr="00B33603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19CA5C5B" w14:textId="77777777" w:rsidR="004C2366" w:rsidRPr="00B33603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281F1E1B" w14:textId="77777777" w:rsidR="004C2366" w:rsidRPr="00B33603" w:rsidRDefault="004C2366" w:rsidP="00800F9B">
            <w:pPr>
              <w:pStyle w:val="block"/>
              <w:tabs>
                <w:tab w:val="decimal" w:pos="1434"/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8D5AD3" w:rsidRPr="00B33603" w14:paraId="50EF868F" w14:textId="77777777" w:rsidTr="004C2366">
        <w:tc>
          <w:tcPr>
            <w:tcW w:w="3033" w:type="dxa"/>
          </w:tcPr>
          <w:p w14:paraId="499FD8BC" w14:textId="43A37313" w:rsidR="008D5AD3" w:rsidRPr="00B33603" w:rsidRDefault="008D5AD3" w:rsidP="0095499A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เงินกู้ยืมจากสถาบันการเงินที่เป็</w:t>
            </w:r>
            <w:r w:rsidR="0095499A"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น</w:t>
            </w: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เงินตราต่างประเทศ</w:t>
            </w:r>
          </w:p>
        </w:tc>
        <w:tc>
          <w:tcPr>
            <w:tcW w:w="1966" w:type="dxa"/>
            <w:vAlign w:val="bottom"/>
          </w:tcPr>
          <w:p w14:paraId="0A45C5D6" w14:textId="7A8983BA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vAlign w:val="bottom"/>
          </w:tcPr>
          <w:p w14:paraId="18310D82" w14:textId="02847EFD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(2)</w:t>
            </w:r>
          </w:p>
        </w:tc>
        <w:tc>
          <w:tcPr>
            <w:tcW w:w="1967" w:type="dxa"/>
            <w:vAlign w:val="bottom"/>
          </w:tcPr>
          <w:p w14:paraId="354FC96F" w14:textId="4D103C2E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8D5AD3" w:rsidRPr="00B33603" w14:paraId="5866DCDC" w14:textId="77777777">
        <w:tc>
          <w:tcPr>
            <w:tcW w:w="3033" w:type="dxa"/>
          </w:tcPr>
          <w:p w14:paraId="6B2BE4FD" w14:textId="00D88714" w:rsidR="008D5AD3" w:rsidRPr="00B33603" w:rsidRDefault="008D5AD3" w:rsidP="008D5AD3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</w:tcPr>
          <w:p w14:paraId="0DFCA610" w14:textId="77777777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307B79DF" w14:textId="77777777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</w:tcPr>
          <w:p w14:paraId="0BFF337C" w14:textId="77777777" w:rsidR="008D5AD3" w:rsidRPr="00B33603" w:rsidRDefault="008D5AD3" w:rsidP="008D5AD3">
            <w:pPr>
              <w:pStyle w:val="block"/>
              <w:tabs>
                <w:tab w:val="decimal" w:pos="1434"/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8D5AD3" w:rsidRPr="00B33603" w14:paraId="7A8112BA" w14:textId="77777777">
        <w:tc>
          <w:tcPr>
            <w:tcW w:w="3033" w:type="dxa"/>
          </w:tcPr>
          <w:p w14:paraId="155913E1" w14:textId="0DC2C949" w:rsidR="008D5AD3" w:rsidRPr="00B33603" w:rsidRDefault="008D5AD3" w:rsidP="008D5AD3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vAlign w:val="bottom"/>
          </w:tcPr>
          <w:p w14:paraId="155C53B7" w14:textId="24B1F0AF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vAlign w:val="bottom"/>
          </w:tcPr>
          <w:p w14:paraId="12045712" w14:textId="0281E823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1967" w:type="dxa"/>
            <w:vAlign w:val="bottom"/>
          </w:tcPr>
          <w:p w14:paraId="4B8CFADF" w14:textId="1108EFC8" w:rsidR="008D5AD3" w:rsidRPr="00B33603" w:rsidRDefault="008D5AD3" w:rsidP="008D5AD3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B33603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7464779" w14:textId="77777777" w:rsidR="00BB2912" w:rsidRPr="00B33603" w:rsidRDefault="00BB2912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F4A30E" w14:textId="77777777" w:rsidR="00D36DC2" w:rsidRPr="00B33603" w:rsidRDefault="00D3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B33603">
        <w:rPr>
          <w:rFonts w:hint="cs"/>
          <w:sz w:val="28"/>
          <w:szCs w:val="28"/>
          <w:cs/>
        </w:rPr>
        <w:br w:type="page"/>
      </w:r>
    </w:p>
    <w:p w14:paraId="20A88412" w14:textId="2F869E5D" w:rsidR="007B3FE7" w:rsidRPr="00B33603" w:rsidRDefault="007B3FE7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5A76273B" w14:textId="77777777" w:rsidR="005E152D" w:rsidRPr="00B33603" w:rsidRDefault="005E152D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7B3FE7" w:rsidRPr="00B33603" w14:paraId="7504BB6E" w14:textId="77777777" w:rsidTr="005E152D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C29EB05" w14:textId="77777777" w:rsidR="007B3FE7" w:rsidRPr="00B33603" w:rsidRDefault="007B3FE7" w:rsidP="007B3FE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29E361" w14:textId="77777777" w:rsidR="007B3FE7" w:rsidRPr="00B33603" w:rsidRDefault="007B3FE7" w:rsidP="007B3FE7">
            <w:pPr>
              <w:pStyle w:val="acctmergecolhdg"/>
              <w:spacing w:line="240" w:lineRule="auto"/>
              <w:ind w:left="-78" w:right="-7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FE7" w:rsidRPr="00B33603" w14:paraId="20D6B900" w14:textId="77777777" w:rsidTr="005E152D">
        <w:trPr>
          <w:cantSplit/>
          <w:tblHeader/>
        </w:trPr>
        <w:tc>
          <w:tcPr>
            <w:tcW w:w="5850" w:type="dxa"/>
          </w:tcPr>
          <w:p w14:paraId="519757D5" w14:textId="77777777" w:rsidR="007B3FE7" w:rsidRPr="00B33603" w:rsidRDefault="007B3FE7" w:rsidP="007B3FE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36115D5F" w14:textId="2E592286" w:rsidR="007B3FE7" w:rsidRPr="00B33603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8D5AD3"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0" w:type="dxa"/>
            <w:hideMark/>
          </w:tcPr>
          <w:p w14:paraId="5337DAEE" w14:textId="69EE2312" w:rsidR="007B3FE7" w:rsidRPr="00B33603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8D5AD3"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7B3FE7" w:rsidRPr="00B33603" w14:paraId="0CFD3A68" w14:textId="77777777" w:rsidTr="005E152D">
        <w:trPr>
          <w:cantSplit/>
          <w:trHeight w:val="64"/>
          <w:tblHeader/>
        </w:trPr>
        <w:tc>
          <w:tcPr>
            <w:tcW w:w="5850" w:type="dxa"/>
          </w:tcPr>
          <w:p w14:paraId="6883F4FD" w14:textId="77777777" w:rsidR="007B3FE7" w:rsidRPr="00B33603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2"/>
          </w:tcPr>
          <w:p w14:paraId="295A6C65" w14:textId="77777777" w:rsidR="007B3FE7" w:rsidRPr="00B33603" w:rsidRDefault="007B3FE7" w:rsidP="007B3FE7">
            <w:pPr>
              <w:jc w:val="center"/>
              <w:rPr>
                <w:b/>
                <w:b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B3FE7" w:rsidRPr="00B33603" w14:paraId="578335F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9B667D8" w14:textId="77777777" w:rsidR="007B3FE7" w:rsidRPr="00B33603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</w:tcPr>
          <w:p w14:paraId="15BAAEED" w14:textId="77777777" w:rsidR="007B3FE7" w:rsidRPr="00B33603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35D56B54" w14:textId="77777777" w:rsidR="007B3FE7" w:rsidRPr="00B33603" w:rsidRDefault="007B3FE7" w:rsidP="007B3FE7">
            <w:pPr>
              <w:rPr>
                <w:b/>
                <w:bCs/>
              </w:rPr>
            </w:pPr>
          </w:p>
        </w:tc>
      </w:tr>
      <w:tr w:rsidR="007B3FE7" w:rsidRPr="00B33603" w14:paraId="415882FA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5FB9B392" w14:textId="77777777" w:rsidR="007B3FE7" w:rsidRPr="00B33603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722AD163" w14:textId="77777777" w:rsidR="007B3FE7" w:rsidRPr="00B33603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FAFABA3" w14:textId="77777777" w:rsidR="007B3FE7" w:rsidRPr="00B33603" w:rsidRDefault="007B3FE7" w:rsidP="007B3FE7">
            <w:pPr>
              <w:rPr>
                <w:b/>
                <w:bCs/>
              </w:rPr>
            </w:pPr>
          </w:p>
        </w:tc>
      </w:tr>
      <w:tr w:rsidR="008D5AD3" w:rsidRPr="00B33603" w14:paraId="25204EC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BA586E9" w14:textId="77777777" w:rsidR="008D5AD3" w:rsidRPr="00B33603" w:rsidRDefault="008D5AD3" w:rsidP="008D5AD3">
            <w:pPr>
              <w:shd w:val="clear" w:color="auto" w:fill="FFFFFF"/>
              <w:spacing w:line="240" w:lineRule="auto"/>
            </w:pPr>
            <w:r w:rsidRPr="00B33603">
              <w:rPr>
                <w:rFonts w:hint="cs"/>
                <w:cs/>
              </w:rPr>
              <w:t>สัญญาแลกเปลี่ยนเงินตราต่างประเทศล่วงหน้า</w:t>
            </w:r>
            <w:r w:rsidRPr="00B33603">
              <w:rPr>
                <w:rFonts w:hint="cs"/>
              </w:rPr>
              <w:t xml:space="preserve"> - </w:t>
            </w:r>
            <w:r w:rsidRPr="00B33603">
              <w:rPr>
                <w:rFonts w:hint="cs"/>
                <w:cs/>
              </w:rPr>
              <w:t>จำนวนเงินตามสัญญา</w:t>
            </w:r>
          </w:p>
        </w:tc>
        <w:tc>
          <w:tcPr>
            <w:tcW w:w="1440" w:type="dxa"/>
            <w:vAlign w:val="bottom"/>
          </w:tcPr>
          <w:p w14:paraId="18358D89" w14:textId="2D22EAB7" w:rsidR="008D5AD3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88</w:t>
            </w:r>
          </w:p>
        </w:tc>
        <w:tc>
          <w:tcPr>
            <w:tcW w:w="1440" w:type="dxa"/>
            <w:vAlign w:val="bottom"/>
          </w:tcPr>
          <w:p w14:paraId="59838208" w14:textId="757E1FE8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B33603">
              <w:rPr>
                <w:rFonts w:hint="cs"/>
                <w:cs/>
              </w:rPr>
              <w:t>108</w:t>
            </w:r>
          </w:p>
        </w:tc>
      </w:tr>
      <w:tr w:rsidR="008D5AD3" w:rsidRPr="00B33603" w14:paraId="0C67A2F5" w14:textId="77777777">
        <w:trPr>
          <w:cantSplit/>
          <w:trHeight w:val="64"/>
        </w:trPr>
        <w:tc>
          <w:tcPr>
            <w:tcW w:w="5850" w:type="dxa"/>
          </w:tcPr>
          <w:p w14:paraId="3B2977D9" w14:textId="77777777" w:rsidR="008D5AD3" w:rsidRPr="00B33603" w:rsidRDefault="008D5AD3" w:rsidP="008D5AD3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B33603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40E79B05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032EAD5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8D5AD3" w:rsidRPr="00B33603" w14:paraId="4F2FCA82" w14:textId="77777777">
        <w:trPr>
          <w:cantSplit/>
          <w:trHeight w:val="64"/>
        </w:trPr>
        <w:tc>
          <w:tcPr>
            <w:tcW w:w="5850" w:type="dxa"/>
          </w:tcPr>
          <w:p w14:paraId="0C8FC8A3" w14:textId="02DA3A77" w:rsidR="008D5AD3" w:rsidRPr="00B33603" w:rsidRDefault="00A93654" w:rsidP="006C458D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8D5AD3" w:rsidRPr="00B33603">
              <w:rPr>
                <w:rFonts w:ascii="Angsana New" w:hAnsi="Angsana New" w:hint="cs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440" w:type="dxa"/>
          </w:tcPr>
          <w:p w14:paraId="0310CD0A" w14:textId="55FE6A80" w:rsidR="008D5AD3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(1)</w:t>
            </w:r>
          </w:p>
        </w:tc>
        <w:tc>
          <w:tcPr>
            <w:tcW w:w="1440" w:type="dxa"/>
          </w:tcPr>
          <w:p w14:paraId="3696B879" w14:textId="671EF7AF" w:rsidR="008D5AD3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-</w:t>
            </w:r>
          </w:p>
        </w:tc>
      </w:tr>
      <w:tr w:rsidR="00A93654" w:rsidRPr="00B33603" w14:paraId="681F0998" w14:textId="77777777">
        <w:trPr>
          <w:cantSplit/>
          <w:trHeight w:val="64"/>
        </w:trPr>
        <w:tc>
          <w:tcPr>
            <w:tcW w:w="5850" w:type="dxa"/>
          </w:tcPr>
          <w:p w14:paraId="3CEF9A88" w14:textId="74B3BCF0" w:rsidR="00A93654" w:rsidRPr="00B33603" w:rsidRDefault="00A93654" w:rsidP="006C458D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</w:tcPr>
          <w:p w14:paraId="4F081BF0" w14:textId="17FE6D1A" w:rsidR="00A93654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(8)</w:t>
            </w:r>
          </w:p>
        </w:tc>
        <w:tc>
          <w:tcPr>
            <w:tcW w:w="1440" w:type="dxa"/>
          </w:tcPr>
          <w:p w14:paraId="05249970" w14:textId="5552A8E7" w:rsidR="00A93654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(3)</w:t>
            </w:r>
          </w:p>
        </w:tc>
      </w:tr>
      <w:tr w:rsidR="008D5AD3" w:rsidRPr="00B33603" w14:paraId="20A24507" w14:textId="77777777" w:rsidTr="005E152D">
        <w:trPr>
          <w:cantSplit/>
          <w:trHeight w:val="64"/>
        </w:trPr>
        <w:tc>
          <w:tcPr>
            <w:tcW w:w="5850" w:type="dxa"/>
          </w:tcPr>
          <w:p w14:paraId="0D00DDE4" w14:textId="77777777" w:rsidR="008D5AD3" w:rsidRPr="00B33603" w:rsidRDefault="008D5AD3" w:rsidP="008D5AD3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754D3949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E9B8DF9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8D5AD3" w:rsidRPr="00B33603" w14:paraId="548712AB" w14:textId="77777777" w:rsidTr="005E152D">
        <w:trPr>
          <w:cantSplit/>
          <w:trHeight w:val="64"/>
        </w:trPr>
        <w:tc>
          <w:tcPr>
            <w:tcW w:w="5850" w:type="dxa"/>
          </w:tcPr>
          <w:p w14:paraId="0C3EE088" w14:textId="77777777" w:rsidR="008D5AD3" w:rsidRPr="00B33603" w:rsidRDefault="008D5AD3" w:rsidP="008D5AD3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B33603">
              <w:rPr>
                <w:rFonts w:hint="cs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440" w:type="dxa"/>
          </w:tcPr>
          <w:p w14:paraId="633883B7" w14:textId="66538512" w:rsidR="008D5AD3" w:rsidRPr="00B33603" w:rsidRDefault="00A93654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1,263</w:t>
            </w:r>
          </w:p>
        </w:tc>
        <w:tc>
          <w:tcPr>
            <w:tcW w:w="1440" w:type="dxa"/>
          </w:tcPr>
          <w:p w14:paraId="0A21FA2C" w14:textId="2B2FD76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4,486</w:t>
            </w:r>
          </w:p>
        </w:tc>
      </w:tr>
      <w:tr w:rsidR="008D5AD3" w:rsidRPr="00B33603" w14:paraId="3EC4B0E6" w14:textId="77777777" w:rsidTr="005E152D">
        <w:trPr>
          <w:cantSplit/>
          <w:trHeight w:val="64"/>
        </w:trPr>
        <w:tc>
          <w:tcPr>
            <w:tcW w:w="5850" w:type="dxa"/>
          </w:tcPr>
          <w:p w14:paraId="5CE41C29" w14:textId="77777777" w:rsidR="008D5AD3" w:rsidRPr="00B33603" w:rsidRDefault="008D5AD3" w:rsidP="008D5AD3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B33603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36193C45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129E1B6" w14:textId="77777777" w:rsidR="008D5AD3" w:rsidRPr="00B33603" w:rsidRDefault="008D5AD3" w:rsidP="008D5A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93654" w:rsidRPr="00B33603" w14:paraId="0C9579FF" w14:textId="77777777" w:rsidTr="005E152D">
        <w:trPr>
          <w:cantSplit/>
          <w:trHeight w:val="64"/>
        </w:trPr>
        <w:tc>
          <w:tcPr>
            <w:tcW w:w="5850" w:type="dxa"/>
          </w:tcPr>
          <w:p w14:paraId="78D8D96A" w14:textId="07CE4028" w:rsidR="00A93654" w:rsidRPr="00B33603" w:rsidRDefault="00944B80" w:rsidP="00A93654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550"/>
                <w:tab w:val="left" w:pos="1090"/>
              </w:tabs>
              <w:ind w:left="204" w:hanging="204"/>
              <w:contextualSpacing/>
              <w:rPr>
                <w:sz w:val="30"/>
                <w:szCs w:val="30"/>
                <w:cs/>
              </w:rPr>
            </w:pPr>
            <w:r w:rsidRPr="00B3360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93654" w:rsidRPr="00B33603">
              <w:rPr>
                <w:sz w:val="30"/>
                <w:szCs w:val="30"/>
                <w:cs/>
              </w:rPr>
              <w:t>หนี้สิน</w:t>
            </w:r>
            <w:r w:rsidR="00A93654" w:rsidRPr="00B33603">
              <w:rPr>
                <w:rFonts w:hint="cs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440" w:type="dxa"/>
          </w:tcPr>
          <w:p w14:paraId="3219AFD8" w14:textId="5880AB54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(23)</w:t>
            </w:r>
          </w:p>
        </w:tc>
        <w:tc>
          <w:tcPr>
            <w:tcW w:w="1440" w:type="dxa"/>
          </w:tcPr>
          <w:p w14:paraId="1E7BC085" w14:textId="5B39A36F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-</w:t>
            </w:r>
          </w:p>
        </w:tc>
      </w:tr>
      <w:tr w:rsidR="00A93654" w:rsidRPr="00B33603" w14:paraId="53B9E205" w14:textId="77777777" w:rsidTr="005E152D">
        <w:trPr>
          <w:cantSplit/>
          <w:trHeight w:val="64"/>
        </w:trPr>
        <w:tc>
          <w:tcPr>
            <w:tcW w:w="5850" w:type="dxa"/>
          </w:tcPr>
          <w:p w14:paraId="1AC340B9" w14:textId="77777777" w:rsidR="00A93654" w:rsidRPr="00B33603" w:rsidRDefault="00A93654" w:rsidP="00A93654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F96BDFE" w14:textId="4D3FC512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-</w:t>
            </w:r>
          </w:p>
        </w:tc>
        <w:tc>
          <w:tcPr>
            <w:tcW w:w="1440" w:type="dxa"/>
          </w:tcPr>
          <w:p w14:paraId="6503895F" w14:textId="465C393E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258</w:t>
            </w:r>
          </w:p>
        </w:tc>
      </w:tr>
      <w:tr w:rsidR="00A93654" w:rsidRPr="00B33603" w14:paraId="187C7905" w14:textId="77777777" w:rsidTr="005E152D">
        <w:trPr>
          <w:cantSplit/>
          <w:trHeight w:val="64"/>
        </w:trPr>
        <w:tc>
          <w:tcPr>
            <w:tcW w:w="5850" w:type="dxa"/>
          </w:tcPr>
          <w:p w14:paraId="1D20B1DC" w14:textId="77777777" w:rsidR="00A93654" w:rsidRPr="00B33603" w:rsidRDefault="00A93654" w:rsidP="00A93654">
            <w:pPr>
              <w:shd w:val="clear" w:color="auto" w:fill="FFFFFF"/>
              <w:spacing w:line="240" w:lineRule="auto"/>
              <w:ind w:left="101"/>
            </w:pPr>
          </w:p>
        </w:tc>
        <w:tc>
          <w:tcPr>
            <w:tcW w:w="1440" w:type="dxa"/>
          </w:tcPr>
          <w:p w14:paraId="0A5408CF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54E2B667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93654" w:rsidRPr="00B33603" w14:paraId="079D4BC7" w14:textId="77777777" w:rsidTr="005E152D">
        <w:trPr>
          <w:cantSplit/>
          <w:trHeight w:val="290"/>
        </w:trPr>
        <w:tc>
          <w:tcPr>
            <w:tcW w:w="5850" w:type="dxa"/>
            <w:hideMark/>
          </w:tcPr>
          <w:p w14:paraId="7A3B61FF" w14:textId="03E0828E" w:rsidR="00A93654" w:rsidRPr="00B33603" w:rsidRDefault="00A93654" w:rsidP="00A93654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532B61C8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42531018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93654" w:rsidRPr="00B33603" w14:paraId="4E26A8D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870C9B7" w14:textId="77777777" w:rsidR="00A93654" w:rsidRPr="00B33603" w:rsidRDefault="00A93654" w:rsidP="00A93654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B33603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9F742B4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7DC6C954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A93654" w:rsidRPr="00B33603" w14:paraId="180C51E6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C27BD09" w14:textId="47EEFCE6" w:rsidR="00A93654" w:rsidRPr="00B33603" w:rsidRDefault="00A93654" w:rsidP="00A93654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  <w:vAlign w:val="bottom"/>
          </w:tcPr>
          <w:p w14:paraId="5B8BCAF3" w14:textId="1ED1E6D3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2</w:t>
            </w:r>
          </w:p>
        </w:tc>
        <w:tc>
          <w:tcPr>
            <w:tcW w:w="1440" w:type="dxa"/>
            <w:vAlign w:val="bottom"/>
          </w:tcPr>
          <w:p w14:paraId="1CF5AD76" w14:textId="14387646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(2)</w:t>
            </w:r>
          </w:p>
        </w:tc>
      </w:tr>
      <w:tr w:rsidR="00A93654" w:rsidRPr="00B33603" w14:paraId="6A77ABB6" w14:textId="77777777" w:rsidTr="005E152D">
        <w:trPr>
          <w:cantSplit/>
          <w:trHeight w:val="64"/>
        </w:trPr>
        <w:tc>
          <w:tcPr>
            <w:tcW w:w="5850" w:type="dxa"/>
          </w:tcPr>
          <w:p w14:paraId="2BD06924" w14:textId="77777777" w:rsidR="00A93654" w:rsidRPr="00B33603" w:rsidRDefault="00A93654" w:rsidP="00A93654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755E42CC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3C357935" w14:textId="77777777" w:rsidR="00A93654" w:rsidRPr="00B33603" w:rsidRDefault="00A93654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542FF88D" w14:textId="77777777" w:rsidTr="005E152D">
        <w:trPr>
          <w:cantSplit/>
          <w:trHeight w:val="64"/>
        </w:trPr>
        <w:tc>
          <w:tcPr>
            <w:tcW w:w="5850" w:type="dxa"/>
          </w:tcPr>
          <w:p w14:paraId="1B3D41F9" w14:textId="25890F36" w:rsidR="00FE6936" w:rsidRPr="00B33603" w:rsidRDefault="00244659" w:rsidP="00A93654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ความเสี่ยงด้านราคาน้ำมัน</w:t>
            </w:r>
          </w:p>
        </w:tc>
        <w:tc>
          <w:tcPr>
            <w:tcW w:w="1440" w:type="dxa"/>
          </w:tcPr>
          <w:p w14:paraId="1818B4CB" w14:textId="77777777" w:rsidR="00FE6936" w:rsidRPr="00B33603" w:rsidRDefault="00FE6936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06DC803B" w14:textId="77777777" w:rsidR="00FE6936" w:rsidRPr="00B33603" w:rsidRDefault="00FE6936" w:rsidP="00A936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32F46133" w14:textId="77777777" w:rsidTr="005E152D">
        <w:trPr>
          <w:cantSplit/>
          <w:trHeight w:val="64"/>
        </w:trPr>
        <w:tc>
          <w:tcPr>
            <w:tcW w:w="5850" w:type="dxa"/>
          </w:tcPr>
          <w:p w14:paraId="706C9428" w14:textId="1DF41FDD" w:rsidR="00FE6936" w:rsidRPr="00B33603" w:rsidRDefault="00FE6936" w:rsidP="00FE693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B33603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b/>
                <w:bCs/>
                <w:i/>
                <w:iCs/>
              </w:rPr>
              <w:t>31</w:t>
            </w:r>
            <w:r w:rsidRPr="00B33603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07CAEE1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1A4DBA64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244659" w:rsidRPr="00B33603" w14:paraId="2FB1A519" w14:textId="77777777" w:rsidTr="005E152D">
        <w:trPr>
          <w:cantSplit/>
          <w:trHeight w:val="64"/>
        </w:trPr>
        <w:tc>
          <w:tcPr>
            <w:tcW w:w="5850" w:type="dxa"/>
          </w:tcPr>
          <w:p w14:paraId="52CF424A" w14:textId="661E85C6" w:rsidR="00244659" w:rsidRPr="00B33603" w:rsidRDefault="00244659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สัญญาแลกเปลี่ยนราคาน้ำมัน</w:t>
            </w:r>
          </w:p>
        </w:tc>
        <w:tc>
          <w:tcPr>
            <w:tcW w:w="1440" w:type="dxa"/>
          </w:tcPr>
          <w:p w14:paraId="742EF5CF" w14:textId="77777777" w:rsidR="00244659" w:rsidRPr="00B33603" w:rsidRDefault="00244659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898F9BD" w14:textId="77777777" w:rsidR="00244659" w:rsidRPr="00B33603" w:rsidRDefault="00244659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79F3681E" w14:textId="77777777" w:rsidTr="005E152D">
        <w:trPr>
          <w:cantSplit/>
          <w:trHeight w:val="64"/>
        </w:trPr>
        <w:tc>
          <w:tcPr>
            <w:tcW w:w="5850" w:type="dxa"/>
          </w:tcPr>
          <w:p w14:paraId="63899EAC" w14:textId="2747ECE8" w:rsidR="00FE6936" w:rsidRPr="00B33603" w:rsidRDefault="00FE6936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319909B2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5715CA01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1FE19522" w14:textId="77777777" w:rsidTr="005E152D">
        <w:trPr>
          <w:cantSplit/>
          <w:trHeight w:val="64"/>
        </w:trPr>
        <w:tc>
          <w:tcPr>
            <w:tcW w:w="5850" w:type="dxa"/>
          </w:tcPr>
          <w:p w14:paraId="0590BD15" w14:textId="0F95CA2D" w:rsidR="00FE6936" w:rsidRPr="00B33603" w:rsidRDefault="00FE6936" w:rsidP="00FE69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346" w:hanging="346"/>
              <w:rPr>
                <w:cs/>
              </w:rPr>
            </w:pPr>
            <w:r w:rsidRPr="00B33603">
              <w:rPr>
                <w:rFonts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1CB27B37" w14:textId="04ADCBBB" w:rsidR="00FE6936" w:rsidRPr="00B33603" w:rsidRDefault="000213C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  <w:r w:rsidRPr="00B33603">
              <w:t>3</w:t>
            </w:r>
          </w:p>
        </w:tc>
        <w:tc>
          <w:tcPr>
            <w:tcW w:w="1440" w:type="dxa"/>
          </w:tcPr>
          <w:p w14:paraId="062DA362" w14:textId="1A6D7F4E" w:rsidR="00FE6936" w:rsidRPr="00B33603" w:rsidRDefault="000213C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-</w:t>
            </w:r>
          </w:p>
        </w:tc>
      </w:tr>
      <w:tr w:rsidR="00FE6936" w:rsidRPr="00B33603" w14:paraId="35CEE1CD" w14:textId="77777777" w:rsidTr="005E152D">
        <w:trPr>
          <w:cantSplit/>
          <w:trHeight w:val="64"/>
        </w:trPr>
        <w:tc>
          <w:tcPr>
            <w:tcW w:w="5850" w:type="dxa"/>
          </w:tcPr>
          <w:p w14:paraId="67595092" w14:textId="77777777" w:rsidR="00FE6936" w:rsidRPr="00B33603" w:rsidRDefault="00FE6936" w:rsidP="00FE6936">
            <w:pPr>
              <w:pStyle w:val="ListParagraph"/>
              <w:shd w:val="clear" w:color="auto" w:fill="FFFFFF"/>
              <w:ind w:left="346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74EDA5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68CDAF67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6912F3B6" w14:textId="77777777" w:rsidTr="005E152D">
        <w:trPr>
          <w:cantSplit/>
          <w:trHeight w:val="64"/>
        </w:trPr>
        <w:tc>
          <w:tcPr>
            <w:tcW w:w="5850" w:type="dxa"/>
          </w:tcPr>
          <w:p w14:paraId="7F0680C2" w14:textId="78723BBD" w:rsidR="00FE6936" w:rsidRPr="00B33603" w:rsidRDefault="00FE6936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3786A184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2EF155A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57FBEA7E" w14:textId="77777777" w:rsidTr="005E152D">
        <w:trPr>
          <w:cantSplit/>
          <w:trHeight w:val="64"/>
        </w:trPr>
        <w:tc>
          <w:tcPr>
            <w:tcW w:w="5850" w:type="dxa"/>
          </w:tcPr>
          <w:p w14:paraId="55F79F77" w14:textId="3AFBE5CC" w:rsidR="00FE6936" w:rsidRPr="00B33603" w:rsidRDefault="00FE6936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17AD73CC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74400B3C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1A2A80DC" w14:textId="77777777" w:rsidTr="005E152D">
        <w:trPr>
          <w:cantSplit/>
          <w:trHeight w:val="64"/>
        </w:trPr>
        <w:tc>
          <w:tcPr>
            <w:tcW w:w="5850" w:type="dxa"/>
          </w:tcPr>
          <w:p w14:paraId="3CF7ABD7" w14:textId="37711FE2" w:rsidR="00FE6936" w:rsidRPr="00B33603" w:rsidRDefault="00FE6936" w:rsidP="00FE69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04" w:hanging="142"/>
              <w:rPr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048821E3" w14:textId="28DAB06B" w:rsidR="00FE6936" w:rsidRPr="00B33603" w:rsidRDefault="000213C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  <w:r w:rsidRPr="00B33603">
              <w:t>(2)</w:t>
            </w:r>
          </w:p>
        </w:tc>
        <w:tc>
          <w:tcPr>
            <w:tcW w:w="1440" w:type="dxa"/>
          </w:tcPr>
          <w:p w14:paraId="7588BF94" w14:textId="75B999EA" w:rsidR="00FE6936" w:rsidRPr="00B33603" w:rsidRDefault="000213C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B33603">
              <w:t>-</w:t>
            </w:r>
          </w:p>
        </w:tc>
      </w:tr>
      <w:tr w:rsidR="00656DE7" w:rsidRPr="00B33603" w14:paraId="3EDF5DF8" w14:textId="77777777" w:rsidTr="005E152D">
        <w:trPr>
          <w:cantSplit/>
          <w:trHeight w:val="64"/>
        </w:trPr>
        <w:tc>
          <w:tcPr>
            <w:tcW w:w="5850" w:type="dxa"/>
          </w:tcPr>
          <w:p w14:paraId="4B627632" w14:textId="77777777" w:rsidR="00656DE7" w:rsidRPr="00B33603" w:rsidRDefault="00656DE7" w:rsidP="00FE6936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1B5D4C69" w14:textId="77777777" w:rsidR="00656DE7" w:rsidRPr="00B33603" w:rsidRDefault="00656DE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65490F5D" w14:textId="77777777" w:rsidR="00656DE7" w:rsidRPr="00B33603" w:rsidRDefault="00656DE7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504E639C" w14:textId="77777777" w:rsidTr="005E152D">
        <w:trPr>
          <w:cantSplit/>
          <w:trHeight w:val="64"/>
        </w:trPr>
        <w:tc>
          <w:tcPr>
            <w:tcW w:w="5850" w:type="dxa"/>
          </w:tcPr>
          <w:p w14:paraId="2BAEA9B7" w14:textId="77777777" w:rsidR="00FE6936" w:rsidRPr="00B33603" w:rsidRDefault="00FE6936" w:rsidP="00FE693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440" w:type="dxa"/>
          </w:tcPr>
          <w:p w14:paraId="66B19E0E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709715A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4EA087EA" w14:textId="77777777" w:rsidTr="005E152D">
        <w:trPr>
          <w:cantSplit/>
          <w:trHeight w:val="64"/>
        </w:trPr>
        <w:tc>
          <w:tcPr>
            <w:tcW w:w="5850" w:type="dxa"/>
          </w:tcPr>
          <w:p w14:paraId="6A50304F" w14:textId="77777777" w:rsidR="00FE6936" w:rsidRPr="00B33603" w:rsidRDefault="00FE6936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215A4255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10"/>
              <w:rPr>
                <w:cs/>
              </w:rPr>
            </w:pPr>
          </w:p>
        </w:tc>
        <w:tc>
          <w:tcPr>
            <w:tcW w:w="1440" w:type="dxa"/>
          </w:tcPr>
          <w:p w14:paraId="1EAF857B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5D569B1F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F8AF9BD" w14:textId="77777777" w:rsidR="00FE6936" w:rsidRPr="00B33603" w:rsidRDefault="00FE6936" w:rsidP="00FE6936">
            <w:pPr>
              <w:shd w:val="clear" w:color="auto" w:fill="FFFFFF"/>
              <w:spacing w:line="240" w:lineRule="auto"/>
            </w:pPr>
            <w:r w:rsidRPr="00B33603">
              <w:rPr>
                <w:rFonts w:hint="cs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440" w:type="dxa"/>
          </w:tcPr>
          <w:p w14:paraId="119BD0C8" w14:textId="42976534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353</w:t>
            </w:r>
          </w:p>
        </w:tc>
        <w:tc>
          <w:tcPr>
            <w:tcW w:w="1440" w:type="dxa"/>
          </w:tcPr>
          <w:p w14:paraId="21A54BB8" w14:textId="7F901088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B33603">
              <w:t>19</w:t>
            </w:r>
          </w:p>
        </w:tc>
      </w:tr>
      <w:tr w:rsidR="00FE6936" w:rsidRPr="00B33603" w14:paraId="2FAFF519" w14:textId="77777777" w:rsidTr="005E152D">
        <w:trPr>
          <w:cantSplit/>
          <w:trHeight w:val="64"/>
        </w:trPr>
        <w:tc>
          <w:tcPr>
            <w:tcW w:w="5850" w:type="dxa"/>
          </w:tcPr>
          <w:p w14:paraId="5E89E6D3" w14:textId="77777777" w:rsidR="00FE6936" w:rsidRPr="00B33603" w:rsidRDefault="00FE6936" w:rsidP="00FE6936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6B692270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3B5B1135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59F4D90E" w14:textId="77777777">
        <w:trPr>
          <w:cantSplit/>
          <w:trHeight w:val="64"/>
        </w:trPr>
        <w:tc>
          <w:tcPr>
            <w:tcW w:w="5850" w:type="dxa"/>
          </w:tcPr>
          <w:p w14:paraId="0058F294" w14:textId="37713ED6" w:rsidR="00FE6936" w:rsidRPr="00B33603" w:rsidRDefault="00FE6936" w:rsidP="00FE69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440" w:type="dxa"/>
          </w:tcPr>
          <w:p w14:paraId="6F5EBD74" w14:textId="1EF2FF8D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(5)</w:t>
            </w:r>
          </w:p>
        </w:tc>
        <w:tc>
          <w:tcPr>
            <w:tcW w:w="1440" w:type="dxa"/>
          </w:tcPr>
          <w:p w14:paraId="2096F2FF" w14:textId="5FD33131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1</w:t>
            </w:r>
          </w:p>
        </w:tc>
      </w:tr>
      <w:tr w:rsidR="00FE6936" w:rsidRPr="00B33603" w14:paraId="21ADDB89" w14:textId="77777777" w:rsidTr="005E152D">
        <w:trPr>
          <w:cantSplit/>
          <w:trHeight w:val="64"/>
        </w:trPr>
        <w:tc>
          <w:tcPr>
            <w:tcW w:w="5850" w:type="dxa"/>
          </w:tcPr>
          <w:p w14:paraId="0C5A8791" w14:textId="087F4465" w:rsidR="00FE6936" w:rsidRPr="00B33603" w:rsidRDefault="00FE6936" w:rsidP="00FE69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 w:rsidRPr="00B33603">
              <w:rPr>
                <w:rFonts w:ascii="Angsana New" w:hAnsi="Angsana New"/>
                <w:sz w:val="30"/>
                <w:szCs w:val="30"/>
              </w:rPr>
              <w:t>(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B336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ทางการเงินไม่หมุนเวียนอื่น</w:t>
            </w:r>
          </w:p>
        </w:tc>
        <w:tc>
          <w:tcPr>
            <w:tcW w:w="1440" w:type="dxa"/>
          </w:tcPr>
          <w:p w14:paraId="080F8418" w14:textId="1D512D29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(15)</w:t>
            </w:r>
          </w:p>
        </w:tc>
        <w:tc>
          <w:tcPr>
            <w:tcW w:w="1440" w:type="dxa"/>
          </w:tcPr>
          <w:p w14:paraId="564B4BF5" w14:textId="29C7F3D8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4</w:t>
            </w:r>
          </w:p>
        </w:tc>
      </w:tr>
      <w:tr w:rsidR="00FE6936" w:rsidRPr="00B33603" w14:paraId="3F8CF1EC" w14:textId="77777777" w:rsidTr="005E152D">
        <w:trPr>
          <w:cantSplit/>
          <w:trHeight w:val="290"/>
        </w:trPr>
        <w:tc>
          <w:tcPr>
            <w:tcW w:w="5850" w:type="dxa"/>
          </w:tcPr>
          <w:p w14:paraId="31714E17" w14:textId="77777777" w:rsidR="00FE6936" w:rsidRPr="00B33603" w:rsidRDefault="00FE6936" w:rsidP="00FE6936">
            <w:pPr>
              <w:shd w:val="clear" w:color="auto" w:fill="FFFFFF"/>
              <w:spacing w:line="240" w:lineRule="exact"/>
            </w:pPr>
          </w:p>
        </w:tc>
        <w:tc>
          <w:tcPr>
            <w:tcW w:w="1440" w:type="dxa"/>
          </w:tcPr>
          <w:p w14:paraId="62CD94A1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3CBE13F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66B1008E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3E41535" w14:textId="77777777" w:rsidR="00FE6936" w:rsidRPr="00B33603" w:rsidRDefault="00FE6936" w:rsidP="00FE6936">
            <w:pPr>
              <w:shd w:val="clear" w:color="auto" w:fill="FFFFFF"/>
              <w:spacing w:line="240" w:lineRule="auto"/>
              <w:rPr>
                <w:b/>
                <w:bCs/>
                <w: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600E3695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C50E6BF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FE6936" w:rsidRPr="00B33603" w14:paraId="5718AB35" w14:textId="77777777">
        <w:trPr>
          <w:cantSplit/>
          <w:trHeight w:val="64"/>
        </w:trPr>
        <w:tc>
          <w:tcPr>
            <w:tcW w:w="5850" w:type="dxa"/>
            <w:hideMark/>
          </w:tcPr>
          <w:p w14:paraId="2F6F3941" w14:textId="77777777" w:rsidR="00FE6936" w:rsidRPr="00B33603" w:rsidRDefault="00FE6936" w:rsidP="00FE6936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B33603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8F43B25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2C8DCDB0" w14:textId="77777777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FE6936" w:rsidRPr="00B33603" w14:paraId="72575BE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86CFB06" w14:textId="77777777" w:rsidR="00FE6936" w:rsidRPr="00B33603" w:rsidRDefault="00FE6936" w:rsidP="00FE69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37E70F2A" w14:textId="763C680A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(26)</w:t>
            </w:r>
          </w:p>
        </w:tc>
        <w:tc>
          <w:tcPr>
            <w:tcW w:w="1440" w:type="dxa"/>
          </w:tcPr>
          <w:p w14:paraId="363D8D02" w14:textId="3DBA50C5" w:rsidR="00FE6936" w:rsidRPr="00B33603" w:rsidRDefault="00FE6936" w:rsidP="00FE6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8</w:t>
            </w:r>
          </w:p>
        </w:tc>
      </w:tr>
    </w:tbl>
    <w:p w14:paraId="4D877085" w14:textId="77777777" w:rsidR="00F90FF2" w:rsidRPr="00B33603" w:rsidRDefault="00F90FF2" w:rsidP="00CF3B5A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F90FF2" w:rsidRPr="00B33603" w14:paraId="05A01FC1" w14:textId="77777777" w:rsidTr="00B0607A">
        <w:trPr>
          <w:cantSplit/>
          <w:tblHeader/>
        </w:trPr>
        <w:tc>
          <w:tcPr>
            <w:tcW w:w="5850" w:type="dxa"/>
            <w:vAlign w:val="bottom"/>
            <w:hideMark/>
          </w:tcPr>
          <w:p w14:paraId="74DF139D" w14:textId="77777777" w:rsidR="00F90FF2" w:rsidRPr="00B33603" w:rsidRDefault="00F90FF2" w:rsidP="00B0607A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007548" w14:textId="77777777" w:rsidR="00F90FF2" w:rsidRPr="00B33603" w:rsidRDefault="00F90FF2" w:rsidP="00B0607A">
            <w:pPr>
              <w:pStyle w:val="acctmergecolhdg"/>
              <w:spacing w:line="240" w:lineRule="auto"/>
              <w:ind w:left="-78" w:right="-77"/>
              <w:rPr>
                <w:rFonts w:ascii="Angsana New" w:hAnsi="Angsana New"/>
                <w:b w:val="0"/>
                <w:bCs/>
                <w:sz w:val="30"/>
                <w:szCs w:val="30"/>
                <w:rtl/>
                <w:lang w:val="en-US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0FF2" w:rsidRPr="00B33603" w14:paraId="5E5D17EC" w14:textId="77777777" w:rsidTr="00B0607A">
        <w:trPr>
          <w:cantSplit/>
          <w:tblHeader/>
        </w:trPr>
        <w:tc>
          <w:tcPr>
            <w:tcW w:w="5850" w:type="dxa"/>
          </w:tcPr>
          <w:p w14:paraId="6AEEE55C" w14:textId="77777777" w:rsidR="00F90FF2" w:rsidRPr="00B33603" w:rsidRDefault="00F90FF2" w:rsidP="00B0607A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69E1E7BD" w14:textId="77777777" w:rsidR="00F90FF2" w:rsidRPr="00B33603" w:rsidRDefault="00F90FF2" w:rsidP="00B0607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0" w:type="dxa"/>
            <w:hideMark/>
          </w:tcPr>
          <w:p w14:paraId="1A843E77" w14:textId="77777777" w:rsidR="00F90FF2" w:rsidRPr="00B33603" w:rsidRDefault="00F90FF2" w:rsidP="00B0607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33603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B33603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F90FF2" w:rsidRPr="00B33603" w14:paraId="12557614" w14:textId="77777777" w:rsidTr="00B0607A">
        <w:trPr>
          <w:cantSplit/>
          <w:trHeight w:val="64"/>
          <w:tblHeader/>
        </w:trPr>
        <w:tc>
          <w:tcPr>
            <w:tcW w:w="5850" w:type="dxa"/>
          </w:tcPr>
          <w:p w14:paraId="346B9785" w14:textId="77777777" w:rsidR="00F90FF2" w:rsidRPr="00B33603" w:rsidRDefault="00F90FF2" w:rsidP="00B0607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2"/>
          </w:tcPr>
          <w:p w14:paraId="1EA09A8B" w14:textId="77777777" w:rsidR="00F90FF2" w:rsidRPr="00B33603" w:rsidRDefault="00F90FF2" w:rsidP="00B0607A">
            <w:pPr>
              <w:jc w:val="center"/>
              <w:rPr>
                <w:b/>
                <w:bCs/>
              </w:rPr>
            </w:pPr>
            <w:r w:rsidRPr="00B3360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B2DF0" w:rsidRPr="00B33603" w14:paraId="372732AB" w14:textId="77777777" w:rsidTr="00B0607A">
        <w:trPr>
          <w:cantSplit/>
          <w:trHeight w:val="64"/>
        </w:trPr>
        <w:tc>
          <w:tcPr>
            <w:tcW w:w="5850" w:type="dxa"/>
            <w:hideMark/>
          </w:tcPr>
          <w:p w14:paraId="739F9DDA" w14:textId="01847F00" w:rsidR="002B2DF0" w:rsidRPr="00B33603" w:rsidRDefault="00244659" w:rsidP="002B2DF0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>ความเสี่ยงด้านราคาน้ำมัน</w:t>
            </w:r>
          </w:p>
        </w:tc>
        <w:tc>
          <w:tcPr>
            <w:tcW w:w="1440" w:type="dxa"/>
          </w:tcPr>
          <w:p w14:paraId="4D77A410" w14:textId="77777777" w:rsidR="002B2DF0" w:rsidRPr="00B33603" w:rsidRDefault="002B2DF0" w:rsidP="002B2DF0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01DDDB00" w14:textId="77777777" w:rsidR="002B2DF0" w:rsidRPr="00B33603" w:rsidRDefault="002B2DF0" w:rsidP="002B2DF0">
            <w:pPr>
              <w:rPr>
                <w:b/>
                <w:bCs/>
              </w:rPr>
            </w:pPr>
          </w:p>
        </w:tc>
      </w:tr>
      <w:tr w:rsidR="002B2DF0" w:rsidRPr="00B33603" w14:paraId="374303BF" w14:textId="77777777" w:rsidTr="00B0607A">
        <w:trPr>
          <w:cantSplit/>
          <w:trHeight w:val="64"/>
        </w:trPr>
        <w:tc>
          <w:tcPr>
            <w:tcW w:w="5850" w:type="dxa"/>
            <w:hideMark/>
          </w:tcPr>
          <w:p w14:paraId="75CF8F47" w14:textId="6F1DB5E1" w:rsidR="002B2DF0" w:rsidRPr="00B33603" w:rsidRDefault="002B2DF0" w:rsidP="002B2DF0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B33603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B33603">
              <w:rPr>
                <w:b/>
                <w:bCs/>
                <w:i/>
                <w:iCs/>
              </w:rPr>
              <w:t>31</w:t>
            </w:r>
            <w:r w:rsidRPr="00B33603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6B8A0BD" w14:textId="77777777" w:rsidR="002B2DF0" w:rsidRPr="00B33603" w:rsidRDefault="002B2DF0" w:rsidP="002B2DF0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3FB3592" w14:textId="77777777" w:rsidR="002B2DF0" w:rsidRPr="00B33603" w:rsidRDefault="002B2DF0" w:rsidP="002B2DF0">
            <w:pPr>
              <w:rPr>
                <w:b/>
                <w:bCs/>
              </w:rPr>
            </w:pPr>
          </w:p>
        </w:tc>
      </w:tr>
      <w:tr w:rsidR="00244659" w:rsidRPr="00B33603" w14:paraId="3B7FA1A6" w14:textId="77777777" w:rsidTr="00B0607A">
        <w:trPr>
          <w:cantSplit/>
          <w:trHeight w:val="64"/>
        </w:trPr>
        <w:tc>
          <w:tcPr>
            <w:tcW w:w="5850" w:type="dxa"/>
          </w:tcPr>
          <w:p w14:paraId="5CCE1E1D" w14:textId="739C980E" w:rsidR="00244659" w:rsidRPr="00B33603" w:rsidRDefault="00244659" w:rsidP="002B2DF0">
            <w:pPr>
              <w:shd w:val="clear" w:color="auto" w:fill="FFFFFF"/>
              <w:spacing w:line="240" w:lineRule="auto"/>
              <w:rPr>
                <w:cs/>
              </w:rPr>
            </w:pPr>
            <w:r w:rsidRPr="00B33603">
              <w:rPr>
                <w:cs/>
              </w:rPr>
              <w:t>สัญญาแลกเปลี่ยนราคาน้ำมัน</w:t>
            </w:r>
          </w:p>
        </w:tc>
        <w:tc>
          <w:tcPr>
            <w:tcW w:w="1440" w:type="dxa"/>
          </w:tcPr>
          <w:p w14:paraId="6A66293B" w14:textId="77777777" w:rsidR="00244659" w:rsidRPr="00B33603" w:rsidRDefault="00244659" w:rsidP="002B2DF0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C48AF72" w14:textId="77777777" w:rsidR="00244659" w:rsidRPr="00B33603" w:rsidRDefault="00244659" w:rsidP="002B2DF0">
            <w:pPr>
              <w:rPr>
                <w:b/>
                <w:bCs/>
              </w:rPr>
            </w:pPr>
          </w:p>
        </w:tc>
      </w:tr>
      <w:tr w:rsidR="002B2DF0" w:rsidRPr="00B33603" w14:paraId="2854E1C0" w14:textId="77777777" w:rsidTr="00B0607A">
        <w:trPr>
          <w:cantSplit/>
          <w:trHeight w:val="64"/>
        </w:trPr>
        <w:tc>
          <w:tcPr>
            <w:tcW w:w="5850" w:type="dxa"/>
          </w:tcPr>
          <w:p w14:paraId="3C5777BE" w14:textId="184BB434" w:rsidR="002B2DF0" w:rsidRPr="00B33603" w:rsidRDefault="002B2DF0" w:rsidP="002B2DF0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B33603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0299809B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55E75FD9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2B2DF0" w:rsidRPr="00B33603" w14:paraId="5B11C5BD" w14:textId="77777777" w:rsidTr="00B0607A">
        <w:trPr>
          <w:cantSplit/>
          <w:trHeight w:val="64"/>
        </w:trPr>
        <w:tc>
          <w:tcPr>
            <w:tcW w:w="5850" w:type="dxa"/>
          </w:tcPr>
          <w:p w14:paraId="5B654C07" w14:textId="4C6D9A6E" w:rsidR="002B2DF0" w:rsidRPr="00B33603" w:rsidRDefault="002B2DF0" w:rsidP="002B2DF0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550"/>
                <w:tab w:val="left" w:pos="1090"/>
              </w:tabs>
              <w:ind w:left="346" w:hanging="346"/>
              <w:contextualSpacing/>
              <w:rPr>
                <w:sz w:val="30"/>
                <w:szCs w:val="30"/>
                <w:cs/>
              </w:rPr>
            </w:pPr>
            <w:r w:rsidRPr="00B33603">
              <w:rPr>
                <w:rFonts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58229B1B" w14:textId="5FC3EB20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B33603">
              <w:t>3</w:t>
            </w:r>
          </w:p>
        </w:tc>
        <w:tc>
          <w:tcPr>
            <w:tcW w:w="1440" w:type="dxa"/>
          </w:tcPr>
          <w:p w14:paraId="42A55099" w14:textId="7A200A88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-</w:t>
            </w:r>
          </w:p>
        </w:tc>
      </w:tr>
      <w:tr w:rsidR="002B2DF0" w:rsidRPr="00B33603" w14:paraId="4ECB16C9" w14:textId="77777777" w:rsidTr="00B0607A">
        <w:trPr>
          <w:cantSplit/>
          <w:trHeight w:val="64"/>
        </w:trPr>
        <w:tc>
          <w:tcPr>
            <w:tcW w:w="5850" w:type="dxa"/>
          </w:tcPr>
          <w:p w14:paraId="53DBBA6D" w14:textId="018BC152" w:rsidR="002B2DF0" w:rsidRPr="00B33603" w:rsidRDefault="002B2DF0" w:rsidP="002B2DF0">
            <w:pPr>
              <w:pStyle w:val="ListParagraph"/>
              <w:shd w:val="clear" w:color="auto" w:fill="FFFFFF"/>
              <w:tabs>
                <w:tab w:val="left" w:pos="550"/>
                <w:tab w:val="left" w:pos="1090"/>
              </w:tabs>
              <w:ind w:left="204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F8BCE7A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17CE0DC" w14:textId="09878A39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2B2DF0" w:rsidRPr="00B33603" w14:paraId="79D6508D" w14:textId="77777777" w:rsidTr="00B0607A">
        <w:trPr>
          <w:cantSplit/>
          <w:trHeight w:val="290"/>
        </w:trPr>
        <w:tc>
          <w:tcPr>
            <w:tcW w:w="5850" w:type="dxa"/>
            <w:hideMark/>
          </w:tcPr>
          <w:p w14:paraId="406ADDBE" w14:textId="77777777" w:rsidR="002B2DF0" w:rsidRPr="00B33603" w:rsidRDefault="002B2DF0" w:rsidP="002B2DF0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B33603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B3360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5EC9A29B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786FF351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2B2DF0" w:rsidRPr="00B33603" w14:paraId="08D618D3" w14:textId="77777777" w:rsidTr="00B0607A">
        <w:trPr>
          <w:cantSplit/>
          <w:trHeight w:val="64"/>
        </w:trPr>
        <w:tc>
          <w:tcPr>
            <w:tcW w:w="5850" w:type="dxa"/>
            <w:hideMark/>
          </w:tcPr>
          <w:p w14:paraId="2DDD213E" w14:textId="1825A303" w:rsidR="002B2DF0" w:rsidRPr="00B33603" w:rsidRDefault="002B2DF0" w:rsidP="002B2DF0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B33603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17511048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1BEA5BF2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2B2DF0" w:rsidRPr="00B33603" w14:paraId="30B0B743" w14:textId="77777777" w:rsidTr="00E97FAE">
        <w:trPr>
          <w:cantSplit/>
          <w:trHeight w:val="64"/>
        </w:trPr>
        <w:tc>
          <w:tcPr>
            <w:tcW w:w="5850" w:type="dxa"/>
            <w:hideMark/>
          </w:tcPr>
          <w:p w14:paraId="18831C30" w14:textId="3E771517" w:rsidR="002B2DF0" w:rsidRPr="00B33603" w:rsidRDefault="002B2DF0" w:rsidP="002B2DF0">
            <w:pPr>
              <w:pStyle w:val="ListParagraph"/>
              <w:numPr>
                <w:ilvl w:val="0"/>
                <w:numId w:val="11"/>
              </w:numPr>
              <w:shd w:val="clear" w:color="auto" w:fill="FFFFFF"/>
              <w:ind w:left="280" w:hanging="270"/>
              <w:contextualSpacing/>
            </w:pPr>
            <w:r w:rsidRPr="00B3360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78DD267D" w14:textId="7970E480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(2)</w:t>
            </w:r>
          </w:p>
        </w:tc>
        <w:tc>
          <w:tcPr>
            <w:tcW w:w="1440" w:type="dxa"/>
          </w:tcPr>
          <w:p w14:paraId="571A8D6F" w14:textId="0902B7F8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B33603">
              <w:t>-</w:t>
            </w:r>
          </w:p>
        </w:tc>
      </w:tr>
      <w:tr w:rsidR="002B2DF0" w:rsidRPr="00B33603" w14:paraId="5D53AA51" w14:textId="77777777" w:rsidTr="00B0607A">
        <w:trPr>
          <w:cantSplit/>
          <w:trHeight w:val="64"/>
        </w:trPr>
        <w:tc>
          <w:tcPr>
            <w:tcW w:w="5850" w:type="dxa"/>
          </w:tcPr>
          <w:p w14:paraId="06735A50" w14:textId="77777777" w:rsidR="002B2DF0" w:rsidRPr="00B33603" w:rsidRDefault="002B2DF0" w:rsidP="002B2DF0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125C61CB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7D205B18" w14:textId="77777777" w:rsidR="002B2DF0" w:rsidRPr="00B33603" w:rsidRDefault="002B2DF0" w:rsidP="002B2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</w:tbl>
    <w:p w14:paraId="7E113304" w14:textId="77777777" w:rsidR="00F90FF2" w:rsidRPr="00B33603" w:rsidRDefault="00F90FF2" w:rsidP="00CF3B5A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54C6AB2" w14:textId="77777777" w:rsidR="00E465FA" w:rsidRPr="00B33603" w:rsidRDefault="00E46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33603">
        <w:rPr>
          <w:cs/>
        </w:rPr>
        <w:br w:type="page"/>
      </w:r>
    </w:p>
    <w:p w14:paraId="74B9FE62" w14:textId="79C352CD" w:rsidR="007B3FE7" w:rsidRPr="00B33603" w:rsidRDefault="008A3B3E" w:rsidP="00CF3B5A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360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tbl>
      <w:tblPr>
        <w:tblStyle w:val="TableGrid"/>
        <w:tblW w:w="888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7"/>
        <w:gridCol w:w="1009"/>
        <w:gridCol w:w="1009"/>
        <w:gridCol w:w="1009"/>
        <w:gridCol w:w="1010"/>
      </w:tblGrid>
      <w:tr w:rsidR="00FA1180" w:rsidRPr="00B33603" w14:paraId="52321C98" w14:textId="58D4F28A" w:rsidTr="00FA1180">
        <w:trPr>
          <w:trHeight w:val="369"/>
        </w:trPr>
        <w:tc>
          <w:tcPr>
            <w:tcW w:w="4847" w:type="dxa"/>
          </w:tcPr>
          <w:p w14:paraId="1810DD65" w14:textId="77777777" w:rsidR="00FA1180" w:rsidRPr="00B33603" w:rsidRDefault="00FA1180" w:rsidP="00FA1180">
            <w:pPr>
              <w:pStyle w:val="block"/>
              <w:tabs>
                <w:tab w:val="left" w:pos="1960"/>
              </w:tabs>
              <w:spacing w:after="0" w:line="320" w:lineRule="exact"/>
              <w:ind w:left="0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18" w:type="dxa"/>
            <w:gridSpan w:val="2"/>
          </w:tcPr>
          <w:p w14:paraId="43B0BB9C" w14:textId="781E668E" w:rsidR="00FA1180" w:rsidRPr="00B33603" w:rsidRDefault="00FA1180" w:rsidP="00FA1180">
            <w:pPr>
              <w:pStyle w:val="block"/>
              <w:tabs>
                <w:tab w:val="decimal" w:pos="1049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14:paraId="7C698B38" w14:textId="54EE7743" w:rsidR="00FA1180" w:rsidRPr="00B33603" w:rsidRDefault="00FA1180" w:rsidP="00FA1180">
            <w:pPr>
              <w:pStyle w:val="block"/>
              <w:tabs>
                <w:tab w:val="decimal" w:pos="1049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1180" w:rsidRPr="00B33603" w14:paraId="77CDFDCB" w14:textId="780EE38B" w:rsidTr="00FA1180">
        <w:trPr>
          <w:trHeight w:val="369"/>
        </w:trPr>
        <w:tc>
          <w:tcPr>
            <w:tcW w:w="4847" w:type="dxa"/>
          </w:tcPr>
          <w:p w14:paraId="677FCA6F" w14:textId="77777777" w:rsidR="00244659" w:rsidRPr="00B33603" w:rsidRDefault="00244659" w:rsidP="00FA1180">
            <w:pPr>
              <w:pStyle w:val="block"/>
              <w:tabs>
                <w:tab w:val="left" w:pos="1960"/>
              </w:tabs>
              <w:spacing w:after="0" w:line="320" w:lineRule="exact"/>
              <w:ind w:left="0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9" w:type="dxa"/>
          </w:tcPr>
          <w:p w14:paraId="2C85EEA6" w14:textId="7DC463FA" w:rsidR="00244659" w:rsidRPr="00B33603" w:rsidRDefault="00244659" w:rsidP="00FA1180">
            <w:pPr>
              <w:pStyle w:val="block"/>
              <w:tabs>
                <w:tab w:val="left" w:pos="1960"/>
              </w:tabs>
              <w:spacing w:after="0" w:line="320" w:lineRule="exact"/>
              <w:ind w:left="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36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09" w:type="dxa"/>
          </w:tcPr>
          <w:p w14:paraId="2921267B" w14:textId="105070CB" w:rsidR="00244659" w:rsidRPr="00B33603" w:rsidRDefault="00244659" w:rsidP="00FA1180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36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09" w:type="dxa"/>
          </w:tcPr>
          <w:p w14:paraId="21729056" w14:textId="050DA8C1" w:rsidR="00244659" w:rsidRPr="00B33603" w:rsidRDefault="00244659" w:rsidP="00FA1180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36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09" w:type="dxa"/>
          </w:tcPr>
          <w:p w14:paraId="6E3C439B" w14:textId="780FB5AC" w:rsidR="00244659" w:rsidRPr="00B33603" w:rsidRDefault="00244659" w:rsidP="00FA1180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60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360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A1180" w:rsidRPr="00B33603" w14:paraId="46DEF94E" w14:textId="18FA71BE" w:rsidTr="00FA1180">
        <w:trPr>
          <w:trHeight w:val="369"/>
        </w:trPr>
        <w:tc>
          <w:tcPr>
            <w:tcW w:w="4847" w:type="dxa"/>
          </w:tcPr>
          <w:p w14:paraId="348E4F08" w14:textId="77777777" w:rsidR="00FA1180" w:rsidRPr="00B33603" w:rsidRDefault="00FA1180" w:rsidP="00FA1180">
            <w:pPr>
              <w:pStyle w:val="block"/>
              <w:tabs>
                <w:tab w:val="left" w:pos="1960"/>
              </w:tabs>
              <w:spacing w:after="0" w:line="320" w:lineRule="exact"/>
              <w:ind w:left="0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37" w:type="dxa"/>
            <w:gridSpan w:val="4"/>
          </w:tcPr>
          <w:p w14:paraId="5AEA572B" w14:textId="5B590ADE" w:rsidR="00FA1180" w:rsidRPr="00B33603" w:rsidRDefault="00FA1180" w:rsidP="00FA1180">
            <w:pPr>
              <w:pStyle w:val="block"/>
              <w:tabs>
                <w:tab w:val="decimal" w:pos="1049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B3360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FA1180" w:rsidRPr="00B33603" w14:paraId="3D9677C6" w14:textId="6B1F01F5" w:rsidTr="00FA1180">
        <w:trPr>
          <w:trHeight w:val="369"/>
        </w:trPr>
        <w:tc>
          <w:tcPr>
            <w:tcW w:w="4847" w:type="dxa"/>
            <w:hideMark/>
          </w:tcPr>
          <w:p w14:paraId="730EFC53" w14:textId="77777777" w:rsidR="00244659" w:rsidRPr="00B33603" w:rsidRDefault="00244659" w:rsidP="00FA1180">
            <w:pPr>
              <w:pStyle w:val="block"/>
              <w:tabs>
                <w:tab w:val="left" w:pos="1960"/>
              </w:tabs>
              <w:spacing w:after="0" w:line="320" w:lineRule="exact"/>
              <w:ind w:left="0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009" w:type="dxa"/>
            <w:vAlign w:val="bottom"/>
          </w:tcPr>
          <w:p w14:paraId="20F2F7F0" w14:textId="18C2E9DF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(8)</w:t>
            </w:r>
          </w:p>
        </w:tc>
        <w:tc>
          <w:tcPr>
            <w:tcW w:w="1009" w:type="dxa"/>
            <w:vAlign w:val="bottom"/>
          </w:tcPr>
          <w:p w14:paraId="241E685D" w14:textId="6AB839B9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(14)</w:t>
            </w:r>
          </w:p>
        </w:tc>
        <w:tc>
          <w:tcPr>
            <w:tcW w:w="1009" w:type="dxa"/>
            <w:vAlign w:val="bottom"/>
          </w:tcPr>
          <w:p w14:paraId="053875D7" w14:textId="0DB98538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1F9AFF14" w14:textId="5F6CECDF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A1180" w:rsidRPr="00B33603" w14:paraId="12165406" w14:textId="18386B79" w:rsidTr="00FA1180">
        <w:trPr>
          <w:trHeight w:val="369"/>
        </w:trPr>
        <w:tc>
          <w:tcPr>
            <w:tcW w:w="4847" w:type="dxa"/>
            <w:hideMark/>
          </w:tcPr>
          <w:p w14:paraId="507DC56A" w14:textId="77777777" w:rsidR="00244659" w:rsidRPr="00B33603" w:rsidRDefault="00244659" w:rsidP="00FA11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009" w:type="dxa"/>
            <w:vAlign w:val="bottom"/>
          </w:tcPr>
          <w:p w14:paraId="040B4F39" w14:textId="77777777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0EAFDC5" w14:textId="77777777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009" w:type="dxa"/>
            <w:vAlign w:val="bottom"/>
          </w:tcPr>
          <w:p w14:paraId="30216D3E" w14:textId="77777777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009" w:type="dxa"/>
            <w:vAlign w:val="bottom"/>
          </w:tcPr>
          <w:p w14:paraId="477FC631" w14:textId="7E94DE4F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rtl/>
                <w:cs/>
              </w:rPr>
            </w:pPr>
          </w:p>
        </w:tc>
      </w:tr>
      <w:tr w:rsidR="00FA1180" w:rsidRPr="00B33603" w14:paraId="6009A9CC" w14:textId="0BE31959" w:rsidTr="00FA1180">
        <w:trPr>
          <w:trHeight w:val="369"/>
        </w:trPr>
        <w:tc>
          <w:tcPr>
            <w:tcW w:w="4847" w:type="dxa"/>
            <w:hideMark/>
          </w:tcPr>
          <w:p w14:paraId="7DA21B67" w14:textId="77777777" w:rsidR="00244659" w:rsidRPr="00B33603" w:rsidRDefault="00244659" w:rsidP="00FA11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230" w:hanging="20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36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009" w:type="dxa"/>
            <w:vAlign w:val="bottom"/>
          </w:tcPr>
          <w:p w14:paraId="4F024B95" w14:textId="13A73C9D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61A7510" w14:textId="77777777" w:rsidR="00244659" w:rsidRPr="00B33603" w:rsidRDefault="00244659" w:rsidP="00FA1180">
            <w:pPr>
              <w:pStyle w:val="block"/>
              <w:tabs>
                <w:tab w:val="decimal" w:pos="864"/>
                <w:tab w:val="decimal" w:pos="1061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19FF9F74" w14:textId="77777777" w:rsidR="00244659" w:rsidRPr="00B33603" w:rsidRDefault="00244659" w:rsidP="00FA1180">
            <w:pPr>
              <w:pStyle w:val="block"/>
              <w:tabs>
                <w:tab w:val="decimal" w:pos="864"/>
                <w:tab w:val="decimal" w:pos="1061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2250331E" w14:textId="3E59E6FF" w:rsidR="00244659" w:rsidRPr="00B33603" w:rsidRDefault="00244659" w:rsidP="00FA1180">
            <w:pPr>
              <w:pStyle w:val="block"/>
              <w:tabs>
                <w:tab w:val="decimal" w:pos="864"/>
                <w:tab w:val="decimal" w:pos="1061"/>
              </w:tabs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A1180" w:rsidRPr="00B33603" w14:paraId="1F8D307F" w14:textId="79C5B9D2" w:rsidTr="00FA1180">
        <w:trPr>
          <w:trHeight w:val="369"/>
        </w:trPr>
        <w:tc>
          <w:tcPr>
            <w:tcW w:w="4847" w:type="dxa"/>
            <w:hideMark/>
          </w:tcPr>
          <w:p w14:paraId="6DC3DFC8" w14:textId="4375A9E9" w:rsidR="00244659" w:rsidRPr="00B33603" w:rsidRDefault="00244659" w:rsidP="00FA1180">
            <w:pPr>
              <w:shd w:val="clear" w:color="auto" w:fill="FFFFFF"/>
              <w:tabs>
                <w:tab w:val="left" w:pos="550"/>
                <w:tab w:val="left" w:pos="1090"/>
              </w:tabs>
              <w:spacing w:line="320" w:lineRule="exact"/>
              <w:ind w:left="323" w:hanging="323"/>
              <w:contextualSpacing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 xml:space="preserve">   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ความเสี่ยงด้านอัตราแลกเปลี่ยน </w:t>
            </w:r>
            <w:r w:rsidRPr="00B33603">
              <w:rPr>
                <w:rFonts w:hint="cs"/>
                <w:sz w:val="28"/>
                <w:szCs w:val="28"/>
              </w:rPr>
              <w:t xml:space="preserve">- </w:t>
            </w: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09" w:type="dxa"/>
            <w:vAlign w:val="bottom"/>
          </w:tcPr>
          <w:p w14:paraId="0E6CF259" w14:textId="1986F0D7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2</w:t>
            </w:r>
          </w:p>
        </w:tc>
        <w:tc>
          <w:tcPr>
            <w:tcW w:w="1009" w:type="dxa"/>
            <w:vAlign w:val="bottom"/>
          </w:tcPr>
          <w:p w14:paraId="0499E906" w14:textId="56C17335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(2)</w:t>
            </w:r>
          </w:p>
        </w:tc>
        <w:tc>
          <w:tcPr>
            <w:tcW w:w="1009" w:type="dxa"/>
            <w:vAlign w:val="bottom"/>
          </w:tcPr>
          <w:p w14:paraId="173DF12C" w14:textId="7576F3B2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176A8C6" w14:textId="70C7FDA0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A1180" w:rsidRPr="00B33603" w14:paraId="3B1B0D1E" w14:textId="30357498" w:rsidTr="00FA1180">
        <w:trPr>
          <w:trHeight w:val="369"/>
        </w:trPr>
        <w:tc>
          <w:tcPr>
            <w:tcW w:w="4847" w:type="dxa"/>
            <w:hideMark/>
          </w:tcPr>
          <w:p w14:paraId="068A3D26" w14:textId="14043819" w:rsidR="00244659" w:rsidRPr="00B33603" w:rsidRDefault="00244659" w:rsidP="00FA1180">
            <w:pPr>
              <w:shd w:val="clear" w:color="auto" w:fill="FFFFFF"/>
              <w:tabs>
                <w:tab w:val="left" w:pos="550"/>
                <w:tab w:val="left" w:pos="1090"/>
              </w:tabs>
              <w:spacing w:line="320" w:lineRule="exact"/>
              <w:ind w:left="323" w:hanging="323"/>
              <w:contextualSpacing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 xml:space="preserve">   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ความเสี่ยงด้านอัตราดอกเบี้ย </w:t>
            </w:r>
            <w:r w:rsidRPr="00B33603">
              <w:rPr>
                <w:rFonts w:hint="cs"/>
                <w:sz w:val="28"/>
                <w:szCs w:val="28"/>
              </w:rPr>
              <w:t xml:space="preserve">- </w:t>
            </w:r>
            <w:r w:rsidRPr="00B33603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09" w:type="dxa"/>
            <w:vAlign w:val="bottom"/>
          </w:tcPr>
          <w:p w14:paraId="00589973" w14:textId="0CEA0AA8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(26)</w:t>
            </w:r>
          </w:p>
        </w:tc>
        <w:tc>
          <w:tcPr>
            <w:tcW w:w="1009" w:type="dxa"/>
            <w:vAlign w:val="bottom"/>
          </w:tcPr>
          <w:p w14:paraId="62037E8F" w14:textId="433A2386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8</w:t>
            </w:r>
          </w:p>
        </w:tc>
        <w:tc>
          <w:tcPr>
            <w:tcW w:w="1009" w:type="dxa"/>
            <w:vAlign w:val="bottom"/>
          </w:tcPr>
          <w:p w14:paraId="4F9B65A3" w14:textId="6F6FEA0C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0DC6BBB2" w14:textId="4359E26E" w:rsidR="00244659" w:rsidRPr="00B33603" w:rsidRDefault="00244659" w:rsidP="00FA11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A1180" w:rsidRPr="00B33603" w14:paraId="6BAB8C99" w14:textId="1C1B524A" w:rsidTr="00FA1180">
        <w:trPr>
          <w:trHeight w:val="369"/>
        </w:trPr>
        <w:tc>
          <w:tcPr>
            <w:tcW w:w="4847" w:type="dxa"/>
          </w:tcPr>
          <w:p w14:paraId="0B91AB28" w14:textId="00E8D281" w:rsidR="00244659" w:rsidRPr="00B33603" w:rsidRDefault="00244659" w:rsidP="00FA1180">
            <w:pPr>
              <w:shd w:val="clear" w:color="auto" w:fill="FFFFFF"/>
              <w:tabs>
                <w:tab w:val="left" w:pos="550"/>
                <w:tab w:val="left" w:pos="1090"/>
              </w:tabs>
              <w:spacing w:line="320" w:lineRule="exact"/>
              <w:ind w:left="323" w:hanging="323"/>
              <w:contextualSpacing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 xml:space="preserve">   </w:t>
            </w:r>
            <w:r w:rsidRPr="00B33603">
              <w:rPr>
                <w:rFonts w:hint="cs"/>
                <w:sz w:val="28"/>
                <w:szCs w:val="28"/>
                <w:cs/>
              </w:rPr>
              <w:t xml:space="preserve">ความเสี่ยงด้านราคาน้ำมัน </w:t>
            </w:r>
            <w:r w:rsidRPr="00B33603">
              <w:rPr>
                <w:rFonts w:hint="cs"/>
                <w:sz w:val="28"/>
                <w:szCs w:val="28"/>
              </w:rPr>
              <w:t xml:space="preserve">- </w:t>
            </w:r>
            <w:r w:rsidRPr="00B33603">
              <w:rPr>
                <w:rFonts w:hint="cs"/>
                <w:sz w:val="28"/>
                <w:szCs w:val="28"/>
                <w:cs/>
              </w:rPr>
              <w:t>สัญญาซื้อขายน้ำมัน</w:t>
            </w:r>
          </w:p>
        </w:tc>
        <w:tc>
          <w:tcPr>
            <w:tcW w:w="1009" w:type="dxa"/>
            <w:vAlign w:val="bottom"/>
          </w:tcPr>
          <w:p w14:paraId="6E5FDF64" w14:textId="72834027" w:rsidR="00244659" w:rsidRPr="00B33603" w:rsidRDefault="00244659" w:rsidP="00FA118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sz w:val="28"/>
                <w:szCs w:val="28"/>
              </w:rPr>
              <w:t>(2)</w:t>
            </w:r>
          </w:p>
        </w:tc>
        <w:tc>
          <w:tcPr>
            <w:tcW w:w="1009" w:type="dxa"/>
            <w:vAlign w:val="bottom"/>
          </w:tcPr>
          <w:p w14:paraId="6F09F291" w14:textId="32322057" w:rsidR="00244659" w:rsidRPr="00B33603" w:rsidRDefault="00244659" w:rsidP="00FA118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0C80592" w14:textId="513442B8" w:rsidR="00244659" w:rsidRPr="00B33603" w:rsidRDefault="00244659" w:rsidP="00FA118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</w:rPr>
            </w:pPr>
            <w:r w:rsidRPr="00B33603">
              <w:rPr>
                <w:sz w:val="28"/>
                <w:szCs w:val="28"/>
              </w:rPr>
              <w:t>(2)</w:t>
            </w:r>
          </w:p>
        </w:tc>
        <w:tc>
          <w:tcPr>
            <w:tcW w:w="1009" w:type="dxa"/>
            <w:vAlign w:val="bottom"/>
          </w:tcPr>
          <w:p w14:paraId="5F30A451" w14:textId="6A5060D0" w:rsidR="00244659" w:rsidRPr="00B33603" w:rsidRDefault="00244659" w:rsidP="00FA118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sz w:val="28"/>
                <w:szCs w:val="28"/>
                <w:cs/>
              </w:rPr>
            </w:pPr>
            <w:r w:rsidRPr="00B3360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A1180" w:rsidRPr="00B33603" w14:paraId="0FCB6B3A" w14:textId="681CA38C" w:rsidTr="00FA1180">
        <w:trPr>
          <w:trHeight w:val="369"/>
        </w:trPr>
        <w:tc>
          <w:tcPr>
            <w:tcW w:w="4847" w:type="dxa"/>
            <w:hideMark/>
          </w:tcPr>
          <w:p w14:paraId="17D2FF9C" w14:textId="77777777" w:rsidR="00244659" w:rsidRPr="00B33603" w:rsidRDefault="00244659" w:rsidP="00FA118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3360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9" w:type="dxa"/>
            <w:tcBorders>
              <w:left w:val="nil"/>
            </w:tcBorders>
            <w:vAlign w:val="bottom"/>
          </w:tcPr>
          <w:p w14:paraId="14A4B0A2" w14:textId="37526CCC" w:rsidR="00244659" w:rsidRPr="00B33603" w:rsidRDefault="00244659" w:rsidP="00FA118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33603">
              <w:rPr>
                <w:b/>
                <w:bCs/>
                <w:sz w:val="28"/>
                <w:szCs w:val="28"/>
              </w:rPr>
              <w:t>(3</w:t>
            </w:r>
            <w:r w:rsidR="00FA1180" w:rsidRPr="00B33603">
              <w:rPr>
                <w:b/>
                <w:bCs/>
                <w:sz w:val="28"/>
                <w:szCs w:val="28"/>
              </w:rPr>
              <w:t>4</w:t>
            </w:r>
            <w:r w:rsidRPr="00B336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09" w:type="dxa"/>
            <w:tcBorders>
              <w:left w:val="nil"/>
            </w:tcBorders>
            <w:vAlign w:val="bottom"/>
          </w:tcPr>
          <w:p w14:paraId="0D18E9BB" w14:textId="285B2E59" w:rsidR="00244659" w:rsidRPr="00B33603" w:rsidRDefault="00244659" w:rsidP="00FA118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(8)</w:t>
            </w:r>
          </w:p>
        </w:tc>
        <w:tc>
          <w:tcPr>
            <w:tcW w:w="1009" w:type="dxa"/>
            <w:vAlign w:val="bottom"/>
          </w:tcPr>
          <w:p w14:paraId="4CCFE857" w14:textId="7CC8D573" w:rsidR="00244659" w:rsidRPr="00B33603" w:rsidRDefault="00244659" w:rsidP="00FA118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009" w:type="dxa"/>
            <w:vAlign w:val="bottom"/>
          </w:tcPr>
          <w:p w14:paraId="2DBB0FD2" w14:textId="289EF703" w:rsidR="00244659" w:rsidRPr="00B33603" w:rsidRDefault="00244659" w:rsidP="00FA118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41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33603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AE75097" w14:textId="77777777" w:rsidR="0095499A" w:rsidRPr="00B33603" w:rsidRDefault="0095499A" w:rsidP="008B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sz w:val="20"/>
          <w:szCs w:val="20"/>
        </w:rPr>
      </w:pPr>
    </w:p>
    <w:p w14:paraId="04BCBD36" w14:textId="401619C4" w:rsidR="0000764F" w:rsidRPr="00B33603" w:rsidRDefault="0000764F" w:rsidP="008B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  <w:r w:rsidRPr="00B33603">
        <w:rPr>
          <w:rFonts w:hint="cs"/>
          <w:b/>
          <w:bCs/>
          <w:cs/>
        </w:rPr>
        <w:t>การบริหารจัดการทุน</w:t>
      </w:r>
    </w:p>
    <w:p w14:paraId="555273D0" w14:textId="77777777" w:rsidR="008B359D" w:rsidRPr="00B33603" w:rsidRDefault="008B359D" w:rsidP="008B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sz w:val="18"/>
          <w:szCs w:val="18"/>
        </w:rPr>
      </w:pPr>
    </w:p>
    <w:p w14:paraId="57B37FB5" w14:textId="6D799AB4" w:rsidR="0000764F" w:rsidRPr="00B33603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33603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B2912" w:rsidRPr="00B33603">
        <w:rPr>
          <w:rFonts w:hint="cs"/>
          <w:cs/>
        </w:rPr>
        <w:t>อย่างสม่ำเสมอโดย</w:t>
      </w:r>
      <w:r w:rsidRPr="00B33603">
        <w:rPr>
          <w:rFonts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CED583" w14:textId="07FBB582" w:rsidR="00073E3B" w:rsidRPr="00B33603" w:rsidRDefault="00073E3B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8"/>
          <w:szCs w:val="18"/>
        </w:rPr>
      </w:pPr>
    </w:p>
    <w:p w14:paraId="7AAC99CF" w14:textId="05845A23" w:rsidR="004E6F30" w:rsidRPr="00B33603" w:rsidRDefault="004E6F30" w:rsidP="00073B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A59700" w14:textId="77777777" w:rsidR="009E45D4" w:rsidRPr="00B33603" w:rsidRDefault="009E45D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B33603" w14:paraId="787B9BFB" w14:textId="77777777" w:rsidTr="00002F84">
        <w:trPr>
          <w:tblHeader/>
        </w:trPr>
        <w:tc>
          <w:tcPr>
            <w:tcW w:w="4050" w:type="dxa"/>
          </w:tcPr>
          <w:p w14:paraId="7D9EC0D3" w14:textId="77777777" w:rsidR="00716AB6" w:rsidRPr="00B33603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565" w:type="dxa"/>
            <w:gridSpan w:val="2"/>
          </w:tcPr>
          <w:p w14:paraId="4E585916" w14:textId="77777777" w:rsidR="00716AB6" w:rsidRPr="00B33603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9"/>
                <w:szCs w:val="29"/>
              </w:rPr>
            </w:pP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E5E7357" w14:textId="77777777" w:rsidR="00716AB6" w:rsidRPr="00B33603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9"/>
                <w:szCs w:val="29"/>
              </w:rPr>
            </w:pP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2048D" w:rsidRPr="00B33603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E2048D" w:rsidRPr="00B33603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2" w:type="dxa"/>
          </w:tcPr>
          <w:p w14:paraId="7DBBB58E" w14:textId="79B4528C" w:rsidR="00E2048D" w:rsidRPr="00B33603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37827" w:rsidRPr="00B33603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83" w:type="dxa"/>
          </w:tcPr>
          <w:p w14:paraId="25310891" w14:textId="5E40AE90" w:rsidR="00E2048D" w:rsidRPr="00B33603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37827" w:rsidRPr="00B33603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82" w:type="dxa"/>
          </w:tcPr>
          <w:p w14:paraId="65225F71" w14:textId="265DDB62" w:rsidR="00E2048D" w:rsidRPr="00B33603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37827" w:rsidRPr="00B33603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83" w:type="dxa"/>
          </w:tcPr>
          <w:p w14:paraId="72B457CD" w14:textId="5989BC15" w:rsidR="00E2048D" w:rsidRPr="00B33603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37827" w:rsidRPr="00B33603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BB2912" w:rsidRPr="00B33603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BB2912" w:rsidRPr="00B33603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5130" w:type="dxa"/>
            <w:gridSpan w:val="4"/>
          </w:tcPr>
          <w:p w14:paraId="3851872A" w14:textId="77777777" w:rsidR="00BB2912" w:rsidRPr="00B33603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BB2912" w:rsidRPr="00B33603" w14:paraId="09410521" w14:textId="77777777" w:rsidTr="00002F84">
        <w:tc>
          <w:tcPr>
            <w:tcW w:w="4050" w:type="dxa"/>
          </w:tcPr>
          <w:p w14:paraId="69C98568" w14:textId="77777777" w:rsidR="00BB2912" w:rsidRPr="00B33603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BB2912" w:rsidRPr="00B33603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43486CCA" w14:textId="77777777" w:rsidR="00BB2912" w:rsidRPr="00B33603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2" w:type="dxa"/>
          </w:tcPr>
          <w:p w14:paraId="4C8258D3" w14:textId="77777777" w:rsidR="00BB2912" w:rsidRPr="00B33603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3F966F85" w14:textId="77777777" w:rsidR="00BB2912" w:rsidRPr="00B33603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</w:tr>
      <w:tr w:rsidR="00B37827" w:rsidRPr="00B33603" w14:paraId="1B3281BE" w14:textId="77777777" w:rsidTr="00002F84">
        <w:tc>
          <w:tcPr>
            <w:tcW w:w="4050" w:type="dxa"/>
          </w:tcPr>
          <w:p w14:paraId="1E6E853A" w14:textId="5DAE9D08" w:rsidR="00B37827" w:rsidRPr="00B33603" w:rsidRDefault="00B37827" w:rsidP="00B37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10F9CB6E" w14:textId="61D79C02" w:rsidR="00B37827" w:rsidRPr="00B33603" w:rsidRDefault="0050504A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23,</w:t>
            </w:r>
            <w:r w:rsidR="00632435" w:rsidRPr="00B33603">
              <w:rPr>
                <w:rFonts w:hint="cs"/>
                <w:sz w:val="29"/>
                <w:szCs w:val="29"/>
                <w:cs/>
              </w:rPr>
              <w:t>340</w:t>
            </w:r>
          </w:p>
        </w:tc>
        <w:tc>
          <w:tcPr>
            <w:tcW w:w="1283" w:type="dxa"/>
          </w:tcPr>
          <w:p w14:paraId="59FDE7C4" w14:textId="44E03FC0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17,751</w:t>
            </w:r>
          </w:p>
        </w:tc>
        <w:tc>
          <w:tcPr>
            <w:tcW w:w="1282" w:type="dxa"/>
          </w:tcPr>
          <w:p w14:paraId="7CB13BDE" w14:textId="3B5E84A3" w:rsidR="00B37827" w:rsidRPr="00B33603" w:rsidRDefault="00F14564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64</w:t>
            </w:r>
          </w:p>
        </w:tc>
        <w:tc>
          <w:tcPr>
            <w:tcW w:w="1283" w:type="dxa"/>
          </w:tcPr>
          <w:p w14:paraId="3652A28B" w14:textId="4AAB38E9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75</w:t>
            </w:r>
          </w:p>
        </w:tc>
      </w:tr>
      <w:tr w:rsidR="00B37827" w:rsidRPr="00B33603" w14:paraId="113A07A0" w14:textId="77777777" w:rsidTr="00002F84">
        <w:tc>
          <w:tcPr>
            <w:tcW w:w="4050" w:type="dxa"/>
          </w:tcPr>
          <w:p w14:paraId="26B1C0BD" w14:textId="313EAC65" w:rsidR="00B37827" w:rsidRPr="00B33603" w:rsidRDefault="00B37827" w:rsidP="00B37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82" w:type="dxa"/>
          </w:tcPr>
          <w:p w14:paraId="0C3BE276" w14:textId="50219A05" w:rsidR="00B37827" w:rsidRPr="00B33603" w:rsidRDefault="008E7223" w:rsidP="00B378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47</w:t>
            </w:r>
          </w:p>
        </w:tc>
        <w:tc>
          <w:tcPr>
            <w:tcW w:w="1283" w:type="dxa"/>
          </w:tcPr>
          <w:p w14:paraId="706B8D80" w14:textId="4D02EEE9" w:rsidR="00B37827" w:rsidRPr="00B33603" w:rsidRDefault="00B37827" w:rsidP="00B378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67</w:t>
            </w:r>
          </w:p>
        </w:tc>
        <w:tc>
          <w:tcPr>
            <w:tcW w:w="1282" w:type="dxa"/>
          </w:tcPr>
          <w:p w14:paraId="69205006" w14:textId="3413222E" w:rsidR="00B37827" w:rsidRPr="00B33603" w:rsidRDefault="00F14564" w:rsidP="00B378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7AADF02" w14:textId="63CE6D6A" w:rsidR="00B37827" w:rsidRPr="00B33603" w:rsidRDefault="00B37827" w:rsidP="00B378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</w:tr>
      <w:tr w:rsidR="00B37827" w:rsidRPr="00B33603" w14:paraId="61A6E525" w14:textId="77777777" w:rsidTr="00002F84">
        <w:tc>
          <w:tcPr>
            <w:tcW w:w="4050" w:type="dxa"/>
          </w:tcPr>
          <w:p w14:paraId="7BA8284B" w14:textId="77777777" w:rsidR="00B37827" w:rsidRPr="00B33603" w:rsidRDefault="00B37827" w:rsidP="00B37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2E4D731D" w:rsidR="00B37827" w:rsidRPr="00B33603" w:rsidRDefault="0050504A" w:rsidP="00B378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23,</w:t>
            </w:r>
            <w:r w:rsidR="008E7223" w:rsidRPr="00B33603">
              <w:rPr>
                <w:b/>
                <w:bCs/>
                <w:sz w:val="29"/>
                <w:szCs w:val="29"/>
              </w:rPr>
              <w:t>387</w:t>
            </w:r>
          </w:p>
        </w:tc>
        <w:tc>
          <w:tcPr>
            <w:tcW w:w="1283" w:type="dxa"/>
          </w:tcPr>
          <w:p w14:paraId="1D538384" w14:textId="47D07EFC" w:rsidR="00B37827" w:rsidRPr="00B33603" w:rsidRDefault="00B37827" w:rsidP="00B378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17,818</w:t>
            </w:r>
          </w:p>
        </w:tc>
        <w:tc>
          <w:tcPr>
            <w:tcW w:w="1282" w:type="dxa"/>
            <w:vAlign w:val="bottom"/>
          </w:tcPr>
          <w:p w14:paraId="27E90E62" w14:textId="3DA7ED2B" w:rsidR="00B37827" w:rsidRPr="00B33603" w:rsidRDefault="00F14564" w:rsidP="00B378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64</w:t>
            </w:r>
          </w:p>
        </w:tc>
        <w:tc>
          <w:tcPr>
            <w:tcW w:w="1283" w:type="dxa"/>
            <w:vAlign w:val="bottom"/>
          </w:tcPr>
          <w:p w14:paraId="32D99E9E" w14:textId="525A8256" w:rsidR="00B37827" w:rsidRPr="00B33603" w:rsidRDefault="00B37827" w:rsidP="00B378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75</w:t>
            </w:r>
          </w:p>
        </w:tc>
      </w:tr>
      <w:tr w:rsidR="00B37827" w:rsidRPr="00B33603" w14:paraId="45D1B285" w14:textId="77777777" w:rsidTr="00002F84">
        <w:tc>
          <w:tcPr>
            <w:tcW w:w="4050" w:type="dxa"/>
          </w:tcPr>
          <w:p w14:paraId="5AB19CCC" w14:textId="77777777" w:rsidR="00B37827" w:rsidRPr="00B33603" w:rsidRDefault="00B37827" w:rsidP="008B3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AD92E93" w14:textId="77777777" w:rsidR="00B37827" w:rsidRPr="00B33603" w:rsidRDefault="00B37827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28DCAFE5" w14:textId="77777777" w:rsidR="00B37827" w:rsidRPr="00B33603" w:rsidRDefault="00B37827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2" w:type="dxa"/>
          </w:tcPr>
          <w:p w14:paraId="3554ACA6" w14:textId="77777777" w:rsidR="00B37827" w:rsidRPr="00B33603" w:rsidRDefault="00B37827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0C702896" w14:textId="77777777" w:rsidR="00B37827" w:rsidRPr="00B33603" w:rsidRDefault="00B37827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</w:tr>
      <w:tr w:rsidR="00FA1180" w:rsidRPr="00B33603" w14:paraId="084948AD" w14:textId="77777777" w:rsidTr="00002F84">
        <w:tc>
          <w:tcPr>
            <w:tcW w:w="4050" w:type="dxa"/>
          </w:tcPr>
          <w:p w14:paraId="47DFCFF2" w14:textId="77777777" w:rsidR="00FA1180" w:rsidRPr="00B33603" w:rsidRDefault="00FA1180" w:rsidP="008B3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703948BC" w14:textId="77777777" w:rsidR="00FA1180" w:rsidRPr="00B33603" w:rsidRDefault="00FA1180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60A83B9F" w14:textId="77777777" w:rsidR="00FA1180" w:rsidRPr="00B33603" w:rsidRDefault="00FA1180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2" w:type="dxa"/>
          </w:tcPr>
          <w:p w14:paraId="31042F2F" w14:textId="77777777" w:rsidR="00FA1180" w:rsidRPr="00B33603" w:rsidRDefault="00FA1180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0892F18C" w14:textId="77777777" w:rsidR="00FA1180" w:rsidRPr="00B33603" w:rsidRDefault="00FA1180" w:rsidP="008B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rPr>
                <w:sz w:val="29"/>
                <w:szCs w:val="29"/>
              </w:rPr>
            </w:pPr>
          </w:p>
        </w:tc>
      </w:tr>
      <w:tr w:rsidR="00B37827" w:rsidRPr="00B33603" w14:paraId="5B0F8612" w14:textId="77777777" w:rsidTr="00002F84">
        <w:tc>
          <w:tcPr>
            <w:tcW w:w="4050" w:type="dxa"/>
          </w:tcPr>
          <w:p w14:paraId="4AFF88EE" w14:textId="77777777" w:rsidR="00B37827" w:rsidRPr="00B33603" w:rsidRDefault="00B37827" w:rsidP="00B37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B3360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32096FC2" w14:textId="77777777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2" w:type="dxa"/>
          </w:tcPr>
          <w:p w14:paraId="2F1129AA" w14:textId="77777777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  <w:tc>
          <w:tcPr>
            <w:tcW w:w="1283" w:type="dxa"/>
          </w:tcPr>
          <w:p w14:paraId="40781D79" w14:textId="77777777" w:rsidR="00B37827" w:rsidRPr="00B33603" w:rsidRDefault="00B37827" w:rsidP="00B3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</w:p>
        </w:tc>
      </w:tr>
      <w:tr w:rsidR="00CF3B5A" w:rsidRPr="00B33603" w14:paraId="6D37E2F0" w14:textId="77777777" w:rsidTr="00002F84">
        <w:tc>
          <w:tcPr>
            <w:tcW w:w="4050" w:type="dxa"/>
          </w:tcPr>
          <w:p w14:paraId="7D973594" w14:textId="77777777" w:rsidR="00CF3B5A" w:rsidRPr="00B33603" w:rsidRDefault="00CF3B5A" w:rsidP="00CF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 w:hint="cs"/>
                <w:sz w:val="29"/>
                <w:szCs w:val="29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44555F60" w:rsidR="00CF3B5A" w:rsidRPr="00B33603" w:rsidRDefault="0050504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1,</w:t>
            </w:r>
            <w:r w:rsidR="0097107C" w:rsidRPr="00B33603">
              <w:rPr>
                <w:rFonts w:hint="cs"/>
                <w:sz w:val="29"/>
                <w:szCs w:val="29"/>
                <w:cs/>
              </w:rPr>
              <w:t>777</w:t>
            </w:r>
          </w:p>
        </w:tc>
        <w:tc>
          <w:tcPr>
            <w:tcW w:w="1283" w:type="dxa"/>
          </w:tcPr>
          <w:p w14:paraId="796F872E" w14:textId="3DAF30DD" w:rsidR="00CF3B5A" w:rsidRPr="00B33603" w:rsidRDefault="00CF3B5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1,639</w:t>
            </w:r>
          </w:p>
        </w:tc>
        <w:tc>
          <w:tcPr>
            <w:tcW w:w="1282" w:type="dxa"/>
          </w:tcPr>
          <w:p w14:paraId="46A1DA42" w14:textId="7F6D2419" w:rsidR="00CF3B5A" w:rsidRPr="00B33603" w:rsidRDefault="00F14564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122</w:t>
            </w:r>
          </w:p>
        </w:tc>
        <w:tc>
          <w:tcPr>
            <w:tcW w:w="1283" w:type="dxa"/>
          </w:tcPr>
          <w:p w14:paraId="4A3EFB34" w14:textId="3F862F04" w:rsidR="00CF3B5A" w:rsidRPr="00B33603" w:rsidRDefault="00CF3B5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138</w:t>
            </w:r>
          </w:p>
        </w:tc>
      </w:tr>
      <w:tr w:rsidR="00CF3B5A" w:rsidRPr="00B33603" w14:paraId="419CB0D7" w14:textId="77777777" w:rsidTr="00002F84">
        <w:tc>
          <w:tcPr>
            <w:tcW w:w="4050" w:type="dxa"/>
          </w:tcPr>
          <w:p w14:paraId="182EDCEB" w14:textId="7947A383" w:rsidR="00CF3B5A" w:rsidRPr="00B33603" w:rsidRDefault="00CF3B5A" w:rsidP="00CF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="Angsana New" w:hAnsi="Angsana New"/>
                <w:sz w:val="29"/>
                <w:szCs w:val="29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58DDF006" w14:textId="4E62583B" w:rsidR="00CF3B5A" w:rsidRPr="00B33603" w:rsidRDefault="0050504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1,605</w:t>
            </w:r>
          </w:p>
        </w:tc>
        <w:tc>
          <w:tcPr>
            <w:tcW w:w="1283" w:type="dxa"/>
          </w:tcPr>
          <w:p w14:paraId="554DE90D" w14:textId="60A01BAB" w:rsidR="00CF3B5A" w:rsidRPr="00B33603" w:rsidRDefault="00CF3B5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5,027</w:t>
            </w:r>
          </w:p>
        </w:tc>
        <w:tc>
          <w:tcPr>
            <w:tcW w:w="1282" w:type="dxa"/>
          </w:tcPr>
          <w:p w14:paraId="28F26D84" w14:textId="190ED935" w:rsidR="00CF3B5A" w:rsidRPr="00B33603" w:rsidRDefault="00F14564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776039F7" w14:textId="6E1B13EF" w:rsidR="00CF3B5A" w:rsidRPr="00B33603" w:rsidRDefault="00CF3B5A" w:rsidP="00CF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1,954</w:t>
            </w:r>
          </w:p>
        </w:tc>
      </w:tr>
      <w:tr w:rsidR="00CF3B5A" w:rsidRPr="00B33603" w14:paraId="318E1692" w14:textId="77777777" w:rsidTr="00002F84">
        <w:tc>
          <w:tcPr>
            <w:tcW w:w="4050" w:type="dxa"/>
          </w:tcPr>
          <w:p w14:paraId="4E766B50" w14:textId="1CA26F6C" w:rsidR="00CF3B5A" w:rsidRPr="00B33603" w:rsidRDefault="00CF3B5A" w:rsidP="00CF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33603">
              <w:rPr>
                <w:rFonts w:asciiTheme="majorBidi" w:hAnsiTheme="majorBidi" w:cstheme="majorBidi"/>
                <w:sz w:val="29"/>
                <w:szCs w:val="29"/>
                <w:cs/>
              </w:rPr>
              <w:t>หนังสือค้ำประกัน</w:t>
            </w:r>
            <w:r w:rsidRPr="00B33603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แก่บริษัทคู่ค้า</w:t>
            </w:r>
          </w:p>
        </w:tc>
        <w:tc>
          <w:tcPr>
            <w:tcW w:w="1282" w:type="dxa"/>
          </w:tcPr>
          <w:p w14:paraId="2FFFADA9" w14:textId="1F18AED4" w:rsidR="00CF3B5A" w:rsidRPr="00B33603" w:rsidRDefault="00EA6F19" w:rsidP="00CF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  <w:cs/>
              </w:rPr>
            </w:pPr>
            <w:r w:rsidRPr="00B33603">
              <w:rPr>
                <w:sz w:val="29"/>
                <w:szCs w:val="29"/>
              </w:rPr>
              <w:t>95</w:t>
            </w:r>
            <w:r w:rsidR="001820C9" w:rsidRPr="00B33603">
              <w:rPr>
                <w:rFonts w:hint="cs"/>
                <w:sz w:val="29"/>
                <w:szCs w:val="29"/>
                <w:cs/>
              </w:rPr>
              <w:t>2</w:t>
            </w:r>
          </w:p>
        </w:tc>
        <w:tc>
          <w:tcPr>
            <w:tcW w:w="1283" w:type="dxa"/>
          </w:tcPr>
          <w:p w14:paraId="7EB5FED0" w14:textId="79525EE9" w:rsidR="00CF3B5A" w:rsidRPr="00B33603" w:rsidRDefault="00CF3B5A" w:rsidP="00CF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rFonts w:hint="cs"/>
                <w:sz w:val="29"/>
                <w:szCs w:val="29"/>
                <w:cs/>
              </w:rPr>
              <w:t>2,373</w:t>
            </w:r>
          </w:p>
        </w:tc>
        <w:tc>
          <w:tcPr>
            <w:tcW w:w="1282" w:type="dxa"/>
          </w:tcPr>
          <w:p w14:paraId="26FD6A46" w14:textId="4921313C" w:rsidR="00CF3B5A" w:rsidRPr="00B33603" w:rsidRDefault="00EA6F19" w:rsidP="00CF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sz w:val="29"/>
                <w:szCs w:val="29"/>
              </w:rPr>
              <w:t>953</w:t>
            </w:r>
          </w:p>
        </w:tc>
        <w:tc>
          <w:tcPr>
            <w:tcW w:w="1283" w:type="dxa"/>
          </w:tcPr>
          <w:p w14:paraId="62E2CAE1" w14:textId="1FD8BC3A" w:rsidR="00CF3B5A" w:rsidRPr="00B33603" w:rsidRDefault="00CF3B5A" w:rsidP="00CF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9"/>
                <w:szCs w:val="29"/>
              </w:rPr>
            </w:pPr>
            <w:r w:rsidRPr="00B33603">
              <w:rPr>
                <w:rFonts w:hint="cs"/>
                <w:sz w:val="29"/>
                <w:szCs w:val="29"/>
                <w:cs/>
              </w:rPr>
              <w:t>2,373</w:t>
            </w:r>
          </w:p>
        </w:tc>
      </w:tr>
      <w:tr w:rsidR="00CF3B5A" w:rsidRPr="00B33603" w14:paraId="568DBC1A" w14:textId="77777777" w:rsidTr="00002F84">
        <w:tc>
          <w:tcPr>
            <w:tcW w:w="4050" w:type="dxa"/>
          </w:tcPr>
          <w:p w14:paraId="140A045B" w14:textId="77777777" w:rsidR="00CF3B5A" w:rsidRPr="00B33603" w:rsidRDefault="00CF3B5A" w:rsidP="00CF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3360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05807585" w:rsidR="00CF3B5A" w:rsidRPr="00B33603" w:rsidRDefault="00EA6F19" w:rsidP="00CF3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4</w:t>
            </w:r>
            <w:r w:rsidR="0050504A" w:rsidRPr="00B33603">
              <w:rPr>
                <w:b/>
                <w:bCs/>
                <w:sz w:val="29"/>
                <w:szCs w:val="29"/>
              </w:rPr>
              <w:t>,</w:t>
            </w:r>
            <w:r w:rsidR="001820C9" w:rsidRPr="00B33603">
              <w:rPr>
                <w:rFonts w:hint="cs"/>
                <w:b/>
                <w:bCs/>
                <w:sz w:val="29"/>
                <w:szCs w:val="29"/>
                <w:cs/>
              </w:rPr>
              <w:t>334</w:t>
            </w:r>
          </w:p>
        </w:tc>
        <w:tc>
          <w:tcPr>
            <w:tcW w:w="1283" w:type="dxa"/>
          </w:tcPr>
          <w:p w14:paraId="7A55EF48" w14:textId="4B6EA610" w:rsidR="00CF3B5A" w:rsidRPr="00B33603" w:rsidRDefault="00CF3B5A" w:rsidP="00CF3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  <w:cs/>
              </w:rPr>
            </w:pP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9</w:t>
            </w:r>
            <w:r w:rsidRPr="00B33603">
              <w:rPr>
                <w:b/>
                <w:bCs/>
                <w:sz w:val="29"/>
                <w:szCs w:val="29"/>
              </w:rPr>
              <w:t>,</w:t>
            </w: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039</w:t>
            </w:r>
          </w:p>
        </w:tc>
        <w:tc>
          <w:tcPr>
            <w:tcW w:w="1282" w:type="dxa"/>
          </w:tcPr>
          <w:p w14:paraId="4DC99929" w14:textId="05AF5F91" w:rsidR="00CF3B5A" w:rsidRPr="00B33603" w:rsidRDefault="00EA6F19" w:rsidP="00CF3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b/>
                <w:bCs/>
                <w:sz w:val="29"/>
                <w:szCs w:val="29"/>
              </w:rPr>
              <w:t>1,075</w:t>
            </w:r>
          </w:p>
        </w:tc>
        <w:tc>
          <w:tcPr>
            <w:tcW w:w="1283" w:type="dxa"/>
          </w:tcPr>
          <w:p w14:paraId="4A05AB69" w14:textId="667D3F1E" w:rsidR="00CF3B5A" w:rsidRPr="00B33603" w:rsidRDefault="00CF3B5A" w:rsidP="00CF3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9"/>
                <w:szCs w:val="29"/>
              </w:rPr>
            </w:pP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4</w:t>
            </w:r>
            <w:r w:rsidRPr="00B33603">
              <w:rPr>
                <w:b/>
                <w:bCs/>
                <w:sz w:val="29"/>
                <w:szCs w:val="29"/>
              </w:rPr>
              <w:t>,</w:t>
            </w:r>
            <w:r w:rsidRPr="00B33603">
              <w:rPr>
                <w:rFonts w:hint="cs"/>
                <w:b/>
                <w:bCs/>
                <w:sz w:val="29"/>
                <w:szCs w:val="29"/>
                <w:cs/>
              </w:rPr>
              <w:t>465</w:t>
            </w:r>
          </w:p>
        </w:tc>
      </w:tr>
    </w:tbl>
    <w:p w14:paraId="408604C9" w14:textId="788CB356" w:rsidR="00223349" w:rsidRPr="00B33603" w:rsidRDefault="004762B0" w:rsidP="00247344">
      <w:pPr>
        <w:pStyle w:val="index"/>
        <w:numPr>
          <w:ilvl w:val="0"/>
          <w:numId w:val="3"/>
        </w:numPr>
        <w:tabs>
          <w:tab w:val="decimal" w:pos="567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B33603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70725EFF" w14:textId="14E6EF09" w:rsidR="00DC05A7" w:rsidRPr="00B33603" w:rsidRDefault="00DC05A7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6F1491BD" w14:textId="4685E43E" w:rsidR="002E3665" w:rsidRPr="00B33603" w:rsidRDefault="00095E56" w:rsidP="00C42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left="568" w:hanging="568"/>
        <w:jc w:val="thaiDistribute"/>
        <w:rPr>
          <w:rFonts w:asciiTheme="majorBidi" w:hAnsiTheme="majorBidi"/>
          <w:cs/>
        </w:rPr>
      </w:pPr>
      <w:r w:rsidRPr="00B33603">
        <w:rPr>
          <w:cs/>
        </w:rPr>
        <w:t>3</w:t>
      </w:r>
      <w:r w:rsidR="00B039C1" w:rsidRPr="00B33603">
        <w:t>0</w:t>
      </w:r>
      <w:r w:rsidRPr="00B33603">
        <w:rPr>
          <w:cs/>
        </w:rPr>
        <w:t xml:space="preserve">.1 </w:t>
      </w:r>
      <w:r w:rsidR="00247344" w:rsidRPr="00B33603">
        <w:tab/>
      </w:r>
      <w:r w:rsidR="00247344" w:rsidRPr="00B33603">
        <w:tab/>
      </w:r>
      <w:r w:rsidR="00247344" w:rsidRPr="00B33603">
        <w:tab/>
      </w:r>
      <w:r w:rsidR="00AD5ABE" w:rsidRPr="00B33603">
        <w:rPr>
          <w:rFonts w:asciiTheme="majorBidi" w:hAnsiTheme="majorBidi"/>
          <w:cs/>
        </w:rPr>
        <w:t>ใน</w:t>
      </w:r>
      <w:r w:rsidR="00C42960" w:rsidRPr="00B33603">
        <w:rPr>
          <w:rFonts w:asciiTheme="majorBidi" w:hAnsiTheme="majorBidi"/>
          <w:cs/>
        </w:rPr>
        <w:t xml:space="preserve">ปี </w:t>
      </w:r>
      <w:r w:rsidR="00C42960" w:rsidRPr="00B33603">
        <w:rPr>
          <w:rFonts w:asciiTheme="majorBidi" w:hAnsiTheme="majorBidi"/>
        </w:rPr>
        <w:t>2565</w:t>
      </w:r>
      <w:r w:rsidR="00C42960" w:rsidRPr="00B33603">
        <w:rPr>
          <w:rFonts w:asciiTheme="majorBidi" w:hAnsiTheme="majorBidi"/>
          <w:cs/>
        </w:rPr>
        <w:t xml:space="preserve"> 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="00C42960" w:rsidRPr="00B33603">
        <w:rPr>
          <w:rFonts w:asciiTheme="majorBidi" w:hAnsiTheme="majorBidi"/>
        </w:rPr>
        <w:t>23</w:t>
      </w:r>
      <w:r w:rsidR="00C42960" w:rsidRPr="00B33603">
        <w:rPr>
          <w:rFonts w:asciiTheme="majorBidi" w:hAnsiTheme="majorBidi"/>
          <w:cs/>
        </w:rPr>
        <w:t xml:space="preserve"> ล้านเหรียญสหรัฐฯ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บริษัทและบริษัทย่อยจึงได้ยื่นคำคัดค้านเสนอต่อคณะอนุญาโตตุลาการแล้วเมื่อวันที่ </w:t>
      </w:r>
      <w:r w:rsidR="00C42960" w:rsidRPr="00B33603">
        <w:rPr>
          <w:rFonts w:asciiTheme="majorBidi" w:hAnsiTheme="majorBidi"/>
        </w:rPr>
        <w:t>31</w:t>
      </w:r>
      <w:r w:rsidR="00C42960" w:rsidRPr="00B33603">
        <w:rPr>
          <w:rFonts w:asciiTheme="majorBidi" w:hAnsiTheme="majorBidi"/>
          <w:cs/>
        </w:rPr>
        <w:t xml:space="preserve"> สิงหาคม </w:t>
      </w:r>
      <w:r w:rsidR="00C42960" w:rsidRPr="00B33603">
        <w:rPr>
          <w:rFonts w:asciiTheme="majorBidi" w:hAnsiTheme="majorBidi"/>
        </w:rPr>
        <w:t>2566</w:t>
      </w:r>
      <w:r w:rsidR="00C42960" w:rsidRPr="00B33603">
        <w:rPr>
          <w:rFonts w:asciiTheme="majorBidi" w:hAnsiTheme="majorBidi"/>
          <w:cs/>
        </w:rPr>
        <w:t xml:space="preserve"> ต่อมาในวันที่ </w:t>
      </w:r>
      <w:r w:rsidR="00C42960" w:rsidRPr="00B33603">
        <w:rPr>
          <w:rFonts w:asciiTheme="majorBidi" w:hAnsiTheme="majorBidi"/>
        </w:rPr>
        <w:t>27</w:t>
      </w:r>
      <w:r w:rsidR="00C42960" w:rsidRPr="00B33603">
        <w:rPr>
          <w:rFonts w:asciiTheme="majorBidi" w:hAnsiTheme="majorBidi"/>
          <w:cs/>
        </w:rPr>
        <w:t xml:space="preserve"> กันยายน </w:t>
      </w:r>
      <w:r w:rsidR="00C42960" w:rsidRPr="00B33603">
        <w:rPr>
          <w:rFonts w:asciiTheme="majorBidi" w:hAnsiTheme="majorBidi"/>
        </w:rPr>
        <w:t>2567</w:t>
      </w:r>
      <w:r w:rsidR="00C42960" w:rsidRPr="00B33603">
        <w:rPr>
          <w:rFonts w:asciiTheme="majorBidi" w:hAnsiTheme="majorBidi"/>
          <w:cs/>
        </w:rPr>
        <w:t xml:space="preserve"> คณะอนุญาโตตุลาการมีคำชี้ขาดปฏิเสธข้อเรียกร้องของคู่สัญญาทั้งหมด และให้คู่สัญญาต้องชำระค่าใช้จ่ายต่าง ๆ ที่เกิดขึ้นให้แก่บริษัทและบริษัทย่อย โดยเมื่อวันที่ </w:t>
      </w:r>
      <w:r w:rsidR="00C42960" w:rsidRPr="00B33603">
        <w:rPr>
          <w:rFonts w:asciiTheme="majorBidi" w:hAnsiTheme="majorBidi"/>
        </w:rPr>
        <w:t>27</w:t>
      </w:r>
      <w:r w:rsidR="00C42960" w:rsidRPr="00B33603">
        <w:rPr>
          <w:rFonts w:asciiTheme="majorBidi" w:hAnsiTheme="majorBidi"/>
          <w:cs/>
        </w:rPr>
        <w:t xml:space="preserve"> พฤศจิกายน </w:t>
      </w:r>
      <w:r w:rsidR="00C42960" w:rsidRPr="00B33603">
        <w:rPr>
          <w:rFonts w:asciiTheme="majorBidi" w:hAnsiTheme="majorBidi"/>
        </w:rPr>
        <w:t>2567</w:t>
      </w:r>
      <w:r w:rsidR="00C42960" w:rsidRPr="00B33603">
        <w:rPr>
          <w:rFonts w:asciiTheme="majorBidi" w:hAnsiTheme="majorBidi"/>
          <w:cs/>
        </w:rPr>
        <w:t xml:space="preserve"> คู่สัญญาได้ยื่นคำร้องคัดค้านต่อศาลประเทศอังกฤษ โดยบริษัทและบริษัทย่อยได้มีหนังสือแสดงการรับทราบคำร้องคัดค้านดังกล่าวและได้ยื่นคำโต้แย้งคำร้องคัดค้านดังกล่าวต่อศาลประเทศอังกฤษเพื่อขอให้ศาลยกคำร้องของคู่สัญญาแล้วเมื่อวันที่ </w:t>
      </w:r>
      <w:r w:rsidR="00C42960" w:rsidRPr="00B33603">
        <w:rPr>
          <w:rFonts w:asciiTheme="majorBidi" w:hAnsiTheme="majorBidi"/>
        </w:rPr>
        <w:t>16</w:t>
      </w:r>
      <w:r w:rsidR="00C42960" w:rsidRPr="00B33603">
        <w:rPr>
          <w:rFonts w:asciiTheme="majorBidi" w:hAnsiTheme="majorBidi"/>
          <w:cs/>
        </w:rPr>
        <w:t xml:space="preserve"> มกราคม </w:t>
      </w:r>
      <w:r w:rsidR="00C42960" w:rsidRPr="00B33603">
        <w:rPr>
          <w:rFonts w:asciiTheme="majorBidi" w:hAnsiTheme="majorBidi"/>
        </w:rPr>
        <w:t>2568</w:t>
      </w:r>
      <w:r w:rsidR="00C42960" w:rsidRPr="00B33603">
        <w:rPr>
          <w:rFonts w:asciiTheme="majorBidi" w:hAnsiTheme="majorBidi"/>
          <w:cs/>
        </w:rPr>
        <w:t xml:space="preserve"> โดยเมื่อวันที่ </w:t>
      </w:r>
      <w:r w:rsidR="00C42960" w:rsidRPr="00B33603">
        <w:rPr>
          <w:rFonts w:asciiTheme="majorBidi" w:hAnsiTheme="majorBidi"/>
        </w:rPr>
        <w:t>18</w:t>
      </w:r>
      <w:r w:rsidR="00C42960" w:rsidRPr="00B33603">
        <w:rPr>
          <w:rFonts w:asciiTheme="majorBidi" w:hAnsiTheme="majorBidi"/>
          <w:cs/>
        </w:rPr>
        <w:t xml:space="preserve"> มีนาคม </w:t>
      </w:r>
      <w:r w:rsidR="00C42960" w:rsidRPr="00B33603">
        <w:rPr>
          <w:rFonts w:asciiTheme="majorBidi" w:hAnsiTheme="majorBidi"/>
        </w:rPr>
        <w:t xml:space="preserve">2568 </w:t>
      </w:r>
      <w:r w:rsidR="00C42960" w:rsidRPr="00B33603">
        <w:rPr>
          <w:rFonts w:asciiTheme="majorBidi" w:hAnsiTheme="majorBidi"/>
          <w:cs/>
        </w:rPr>
        <w:t xml:space="preserve">ศาลประเทศอังกฤษได้ยกคำร้องบางส่วนของคู่สัญญาแล้ว </w:t>
      </w:r>
      <w:r w:rsidR="00C42960" w:rsidRPr="00B33603">
        <w:rPr>
          <w:rFonts w:asciiTheme="majorBidi" w:hAnsiTheme="majorBidi" w:hint="cs"/>
          <w:cs/>
        </w:rPr>
        <w:t xml:space="preserve">ต่อมาเมื่อวันที่ </w:t>
      </w:r>
      <w:r w:rsidR="00C42960" w:rsidRPr="00B33603">
        <w:rPr>
          <w:rFonts w:asciiTheme="majorBidi" w:hAnsiTheme="majorBidi"/>
        </w:rPr>
        <w:t>15</w:t>
      </w:r>
      <w:r w:rsidR="00C42960" w:rsidRPr="00B33603">
        <w:rPr>
          <w:rFonts w:asciiTheme="majorBidi" w:hAnsiTheme="majorBidi" w:hint="cs"/>
          <w:cs/>
        </w:rPr>
        <w:t xml:space="preserve"> ธันวาคม </w:t>
      </w:r>
      <w:r w:rsidR="00C42960" w:rsidRPr="00B33603">
        <w:rPr>
          <w:rFonts w:asciiTheme="majorBidi" w:hAnsiTheme="majorBidi"/>
        </w:rPr>
        <w:t>2568</w:t>
      </w:r>
      <w:r w:rsidR="00C42960" w:rsidRPr="00B33603">
        <w:rPr>
          <w:rFonts w:asciiTheme="majorBidi" w:hAnsiTheme="majorBidi" w:hint="cs"/>
          <w:cs/>
        </w:rPr>
        <w:t xml:space="preserve"> ศาลประเทศอังกฤษมีคำตัดสินให้ยกคำร้องทั้งหมดของคู่สัญญา รวมถึงได้ยกคำร้องขออุทธรณ์คำตัดสินของคู่สัญญาในเวลาต่อมา ข้อพิพาทจึงเป็นที่สิ้นสุด</w:t>
      </w:r>
      <w:r w:rsidR="009D0926" w:rsidRPr="00B33603">
        <w:rPr>
          <w:rFonts w:asciiTheme="majorBidi" w:hAnsiTheme="majorBidi"/>
        </w:rPr>
        <w:t xml:space="preserve"> </w:t>
      </w:r>
      <w:r w:rsidR="009D0926" w:rsidRPr="00B33603">
        <w:rPr>
          <w:rFonts w:asciiTheme="majorBidi" w:hAnsiTheme="majorBidi"/>
          <w:cs/>
        </w:rPr>
        <w:t>ปัจจุบันคู่สัญญาอยู่ในระหว่างกระบวนการเลิกบริษัท และได้แต่งตั้งผู้ชำระบัญชีแล้วภายใต้กฎหมายเบอร์มิวด้า</w:t>
      </w:r>
    </w:p>
    <w:p w14:paraId="138177D3" w14:textId="77777777" w:rsidR="00BF1B1B" w:rsidRPr="00B33603" w:rsidRDefault="00BF1B1B" w:rsidP="0013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left="567" w:hanging="567"/>
        <w:jc w:val="thaiDistribute"/>
        <w:rPr>
          <w:sz w:val="24"/>
          <w:szCs w:val="24"/>
        </w:rPr>
      </w:pPr>
    </w:p>
    <w:p w14:paraId="47C0FDE0" w14:textId="5845A87D" w:rsidR="00B039C1" w:rsidRPr="00B33603" w:rsidRDefault="00B039C1" w:rsidP="00B039C1">
      <w:pPr>
        <w:pStyle w:val="block"/>
        <w:spacing w:line="240" w:lineRule="auto"/>
        <w:ind w:right="-7"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Theme="majorBidi" w:hAnsiTheme="majorBidi" w:cstheme="majorBidi"/>
          <w:sz w:val="30"/>
          <w:szCs w:val="30"/>
          <w:lang w:val="en-US" w:bidi="th-TH"/>
        </w:rPr>
        <w:t>30.2</w:t>
      </w:r>
      <w:r w:rsidR="00264179" w:rsidRPr="00B336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4179" w:rsidRPr="00B33603">
        <w:rPr>
          <w:rFonts w:asciiTheme="majorBidi" w:hAnsiTheme="majorBidi" w:cstheme="majorBidi"/>
          <w:sz w:val="30"/>
          <w:szCs w:val="30"/>
          <w:cs/>
        </w:rPr>
        <w:tab/>
      </w:r>
      <w:r w:rsidRPr="00B33603">
        <w:rPr>
          <w:rFonts w:ascii="Angsana New" w:hAnsi="Angsana New"/>
          <w:sz w:val="30"/>
          <w:szCs w:val="30"/>
          <w:cs/>
          <w:lang w:bidi="th-TH"/>
        </w:rPr>
        <w:t>บริษัทคู่สัญญาซึ่งเป็นผู้รับจ้างเหมาก่อสร้างโรงกลั่นชีวภาพในโครงการพัฒนาเชื้อเพลิงยั่งยืน (</w:t>
      </w:r>
      <w:r w:rsidRPr="00B33603">
        <w:rPr>
          <w:rFonts w:ascii="Angsana New" w:hAnsi="Angsana New"/>
          <w:sz w:val="30"/>
          <w:szCs w:val="30"/>
          <w:lang w:bidi="th-TH"/>
        </w:rPr>
        <w:t xml:space="preserve">Sustainable Fuel Development Project (SFP)) </w:t>
      </w:r>
      <w:r w:rsidRPr="00B33603">
        <w:rPr>
          <w:rFonts w:ascii="Angsana New" w:hAnsi="Angsana New"/>
          <w:sz w:val="30"/>
          <w:szCs w:val="30"/>
          <w:cs/>
          <w:lang w:bidi="th-TH"/>
        </w:rPr>
        <w:t>ได้ยื่นฟ้องบริษัทย่อย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Pr="00B33603">
        <w:rPr>
          <w:rFonts w:ascii="Angsana New" w:hAnsi="Angsana New"/>
          <w:sz w:val="30"/>
          <w:szCs w:val="30"/>
          <w:lang w:val="en-US" w:bidi="th-TH"/>
        </w:rPr>
        <w:t>16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B33603">
        <w:rPr>
          <w:rFonts w:ascii="Angsana New" w:hAnsi="Angsana New"/>
          <w:sz w:val="30"/>
          <w:szCs w:val="30"/>
          <w:lang w:bidi="th-TH"/>
        </w:rPr>
        <w:t>2568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Pr="00B33603">
        <w:rPr>
          <w:rFonts w:ascii="Angsana New" w:hAnsi="Angsana New"/>
          <w:sz w:val="30"/>
          <w:szCs w:val="30"/>
          <w:lang w:bidi="th-TH"/>
        </w:rPr>
        <w:t>3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สัญญา (รวมเรียกว่า 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“</w:t>
      </w:r>
      <w:r w:rsidRPr="00B33603">
        <w:rPr>
          <w:rFonts w:ascii="Angsana New" w:hAnsi="Angsana New"/>
          <w:sz w:val="30"/>
          <w:szCs w:val="30"/>
          <w:cs/>
          <w:lang w:bidi="th-TH"/>
        </w:rPr>
        <w:t>สัญญาจ้างเหมาก่อสร้าง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”</w:t>
      </w:r>
      <w:r w:rsidRPr="00B33603">
        <w:rPr>
          <w:rFonts w:ascii="Angsana New" w:hAnsi="Angsana New"/>
          <w:sz w:val="30"/>
          <w:szCs w:val="30"/>
          <w:cs/>
          <w:lang w:bidi="th-TH"/>
        </w:rPr>
        <w:t>) โดยได้ฟ้องเรียกให้บริษัทย่อย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z w:val="30"/>
          <w:szCs w:val="30"/>
          <w:cs/>
          <w:lang w:bidi="th-TH"/>
        </w:rPr>
        <w:t>ชำระค่าจ้าง ค่าจ้างเพิ่มเติม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Pr="00B33603">
        <w:rPr>
          <w:rFonts w:ascii="Angsana New" w:hAnsi="Angsana New"/>
          <w:sz w:val="30"/>
          <w:szCs w:val="30"/>
          <w:lang w:bidi="th-TH"/>
        </w:rPr>
        <w:t>3,300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ล้านบาท พร้อมดอกเบี้ยจนกว่าบริษัทย่อย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จะชำระเงินแก่บริษัทคู่สัญญาเสร็จสิ้นครบถ้วน </w:t>
      </w:r>
    </w:p>
    <w:p w14:paraId="792F95E5" w14:textId="3F11D162" w:rsidR="00B7458F" w:rsidRPr="00B33603" w:rsidRDefault="00B039C1" w:rsidP="00CD6968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3360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B33603">
        <w:rPr>
          <w:rFonts w:ascii="Angsana New" w:hAnsi="Angsana New"/>
          <w:spacing w:val="4"/>
          <w:sz w:val="30"/>
          <w:szCs w:val="30"/>
          <w:lang w:bidi="th-TH"/>
        </w:rPr>
        <w:t xml:space="preserve">3 </w:t>
      </w:r>
      <w:r w:rsidRPr="00B3360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กรกฎาคม </w:t>
      </w:r>
      <w:r w:rsidRPr="00B33603">
        <w:rPr>
          <w:rFonts w:ascii="Angsana New" w:hAnsi="Angsana New"/>
          <w:spacing w:val="4"/>
          <w:sz w:val="30"/>
          <w:szCs w:val="30"/>
          <w:lang w:bidi="th-TH"/>
        </w:rPr>
        <w:t>2568</w:t>
      </w:r>
      <w:r w:rsidRPr="00B3360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บริษัทย่อย</w:t>
      </w:r>
      <w:r w:rsidRPr="00B33603">
        <w:rPr>
          <w:rFonts w:ascii="Angsana New" w:hAnsi="Angsana New" w:hint="cs"/>
          <w:spacing w:val="4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pacing w:val="4"/>
          <w:sz w:val="30"/>
          <w:szCs w:val="30"/>
          <w:cs/>
          <w:lang w:bidi="th-TH"/>
        </w:rPr>
        <w:t>ได้ยื่นคำให้การและฟ้องแย้งไปในคดีเดียวกัน เพื่อปฏิเสธคำ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B33603">
        <w:rPr>
          <w:rFonts w:ascii="Angsana New" w:hAnsi="Angsana New"/>
          <w:sz w:val="30"/>
          <w:szCs w:val="30"/>
          <w:lang w:bidi="th-TH"/>
        </w:rPr>
        <w:t>5,700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ล้านบาท ต่อมาเมื่อวันที่ </w:t>
      </w:r>
      <w:r w:rsidRPr="00B33603">
        <w:rPr>
          <w:rFonts w:ascii="Angsana New" w:hAnsi="Angsana New"/>
          <w:sz w:val="30"/>
          <w:szCs w:val="30"/>
          <w:lang w:bidi="th-TH"/>
        </w:rPr>
        <w:t>6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ตุลาคม</w:t>
      </w:r>
      <w:r w:rsidRPr="00B33603">
        <w:rPr>
          <w:rFonts w:ascii="Angsana New" w:hAnsi="Angsana New"/>
          <w:sz w:val="30"/>
          <w:szCs w:val="30"/>
          <w:lang w:bidi="th-TH"/>
        </w:rPr>
        <w:t xml:space="preserve"> 2568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ได้ยื่นคำให้การและฟ้องแย้งฉบับแก้ไขเพิ่มเติม โดยแก้ไขทุนทรัพย์ตามฟ้องแย้งเป็นจำนวนประมาณ </w:t>
      </w:r>
      <w:r w:rsidRPr="00B33603">
        <w:rPr>
          <w:rFonts w:ascii="Angsana New" w:hAnsi="Angsana New"/>
          <w:sz w:val="30"/>
          <w:szCs w:val="30"/>
          <w:lang w:bidi="th-TH"/>
        </w:rPr>
        <w:t xml:space="preserve">4,184 </w:t>
      </w:r>
      <w:r w:rsidRPr="00B33603">
        <w:rPr>
          <w:rFonts w:ascii="Angsana New" w:hAnsi="Angsana New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พร้อมดอกเบี้ยจนกว่าบริษัทคู่สัญญาจะชำระเงินแก่บริษัทย่อย</w:t>
      </w:r>
      <w:r w:rsidRPr="00B3360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B33603">
        <w:rPr>
          <w:rFonts w:ascii="Angsana New" w:hAnsi="Angsana New"/>
          <w:sz w:val="30"/>
          <w:szCs w:val="30"/>
          <w:cs/>
          <w:lang w:bidi="th-TH"/>
        </w:rPr>
        <w:t>เสร็จสิ้นครบถ้วน</w:t>
      </w:r>
    </w:p>
    <w:p w14:paraId="399E40D1" w14:textId="77777777" w:rsidR="00D44410" w:rsidRPr="00B33603" w:rsidRDefault="00D4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B33603">
        <w:rPr>
          <w:cs/>
        </w:rPr>
        <w:br w:type="page"/>
      </w:r>
    </w:p>
    <w:p w14:paraId="564631AF" w14:textId="76DDE4C5" w:rsidR="00CA6FFB" w:rsidRPr="00B33603" w:rsidRDefault="00106E93" w:rsidP="00CA6FFB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33603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B33603">
        <w:rPr>
          <w:rFonts w:ascii="Angsana New" w:hAnsi="Angsana New"/>
          <w:sz w:val="30"/>
          <w:szCs w:val="30"/>
          <w:lang w:bidi="th-TH"/>
        </w:rPr>
        <w:t>31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B33603">
        <w:rPr>
          <w:rFonts w:ascii="Angsana New" w:hAnsi="Angsana New"/>
          <w:sz w:val="30"/>
          <w:szCs w:val="30"/>
          <w:lang w:bidi="th-TH"/>
        </w:rPr>
        <w:t>2568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บริษัทคู่สัญญายื่นคำร้องขอ</w:t>
      </w:r>
      <w:r w:rsidR="00070A89" w:rsidRPr="00B33603">
        <w:rPr>
          <w:rFonts w:ascii="Angsana New" w:hAnsi="Angsana New" w:hint="cs"/>
          <w:sz w:val="30"/>
          <w:szCs w:val="30"/>
          <w:cs/>
          <w:lang w:bidi="th-TH"/>
        </w:rPr>
        <w:t>ฟื้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นฟูกิจการต่อศาลล้มละลายกลาง ต่อมาเมื่อวันที่ </w:t>
      </w:r>
      <w:r w:rsidRPr="00B33603">
        <w:rPr>
          <w:rFonts w:ascii="Angsana New" w:hAnsi="Angsana New"/>
          <w:sz w:val="30"/>
          <w:szCs w:val="30"/>
          <w:lang w:bidi="th-TH"/>
        </w:rPr>
        <w:br/>
        <w:t>4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B33603">
        <w:rPr>
          <w:rFonts w:ascii="Angsana New" w:hAnsi="Angsana New"/>
          <w:sz w:val="30"/>
          <w:szCs w:val="30"/>
          <w:lang w:bidi="th-TH"/>
        </w:rPr>
        <w:t>2568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</w:t>
      </w:r>
      <w:r w:rsidR="00AC28F3" w:rsidRPr="00B33603">
        <w:rPr>
          <w:rFonts w:ascii="Angsana New" w:hAnsi="Angsana New" w:hint="cs"/>
          <w:sz w:val="30"/>
          <w:szCs w:val="30"/>
          <w:cs/>
          <w:lang w:bidi="th-TH"/>
        </w:rPr>
        <w:t>ครั้งแรก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="00AC28F3" w:rsidRPr="00B33603">
        <w:rPr>
          <w:rFonts w:ascii="Angsana New" w:hAnsi="Angsana New"/>
          <w:sz w:val="30"/>
          <w:szCs w:val="30"/>
          <w:lang w:bidi="th-TH"/>
        </w:rPr>
        <w:t>28</w:t>
      </w:r>
      <w:r w:rsidRPr="00B33603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B33603">
        <w:rPr>
          <w:rFonts w:ascii="Angsana New" w:hAnsi="Angsana New"/>
          <w:sz w:val="30"/>
          <w:szCs w:val="30"/>
          <w:lang w:bidi="th-TH"/>
        </w:rPr>
        <w:t>2569</w:t>
      </w:r>
      <w:r w:rsidR="00CA6FFB" w:rsidRPr="00B3360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C28F3" w:rsidRPr="00B33603">
        <w:rPr>
          <w:rFonts w:ascii="Angsana New" w:hAnsi="Angsana New"/>
          <w:sz w:val="30"/>
          <w:szCs w:val="30"/>
          <w:cs/>
          <w:lang w:bidi="th-TH"/>
        </w:rPr>
        <w:t xml:space="preserve">และได้นัดไต่สวนครั้งต่อไปในวันที่ </w:t>
      </w:r>
      <w:r w:rsidR="00AC28F3" w:rsidRPr="00B33603">
        <w:rPr>
          <w:rFonts w:ascii="Angsana New" w:hAnsi="Angsana New"/>
          <w:sz w:val="30"/>
          <w:szCs w:val="30"/>
          <w:lang w:bidi="th-TH"/>
        </w:rPr>
        <w:t>19</w:t>
      </w:r>
      <w:r w:rsidR="00AC28F3" w:rsidRPr="00B33603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="00AC28F3" w:rsidRPr="00B33603">
        <w:rPr>
          <w:rFonts w:ascii="Angsana New" w:hAnsi="Angsana New"/>
          <w:sz w:val="30"/>
          <w:szCs w:val="30"/>
          <w:lang w:bidi="th-TH"/>
        </w:rPr>
        <w:t>2569</w:t>
      </w:r>
      <w:r w:rsidR="00AC28F3" w:rsidRPr="00B3360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เมื่อศาลล้มละลายกลางมีคำสั่งรับคำร้องขอฟื้นฟูกิจการของบริษัทคู่สัญญาไว้เพื่อพิจารณาแล้ว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 w:rsidR="00CA6FFB" w:rsidRPr="00B33603">
        <w:rPr>
          <w:rFonts w:ascii="Angsana New" w:hAnsi="Angsana New"/>
          <w:sz w:val="30"/>
          <w:szCs w:val="30"/>
          <w:lang w:val="en-US" w:bidi="th-TH"/>
        </w:rPr>
        <w:t>2483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มาตรา </w:t>
      </w:r>
      <w:r w:rsidR="00CA6FFB" w:rsidRPr="00B33603">
        <w:rPr>
          <w:rFonts w:ascii="Angsana New" w:hAnsi="Angsana New"/>
          <w:sz w:val="30"/>
          <w:szCs w:val="30"/>
          <w:lang w:bidi="th-TH"/>
        </w:rPr>
        <w:t>90/12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="00CA6FFB" w:rsidRPr="00B33603">
        <w:rPr>
          <w:rFonts w:ascii="Angsana New" w:hAnsi="Angsana New"/>
          <w:sz w:val="30"/>
          <w:szCs w:val="30"/>
          <w:lang w:bidi="th-TH"/>
        </w:rPr>
        <w:t>4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) ดังนั้น เมื่อวันที่ </w:t>
      </w:r>
      <w:r w:rsidR="00CA6FFB" w:rsidRPr="00B33603">
        <w:rPr>
          <w:rFonts w:ascii="Angsana New" w:hAnsi="Angsana New"/>
          <w:sz w:val="30"/>
          <w:szCs w:val="30"/>
          <w:lang w:bidi="th-TH"/>
        </w:rPr>
        <w:t>24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="00CA6FFB" w:rsidRPr="00B33603">
        <w:rPr>
          <w:rFonts w:ascii="Angsana New" w:hAnsi="Angsana New"/>
          <w:sz w:val="30"/>
          <w:szCs w:val="30"/>
          <w:lang w:bidi="th-TH"/>
        </w:rPr>
        <w:t>2568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โดยเลื่อนคดีไปนัดพร้อมเพื่อฟังผลคำสั่งของศาลล้มละลายกลางและนัดชี้สองสถานในวันที่ </w:t>
      </w:r>
      <w:r w:rsidR="00CA6FFB" w:rsidRPr="00B33603">
        <w:rPr>
          <w:rFonts w:ascii="Angsana New" w:hAnsi="Angsana New"/>
          <w:sz w:val="30"/>
          <w:szCs w:val="30"/>
          <w:lang w:bidi="th-TH"/>
        </w:rPr>
        <w:t>24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="00CA6FFB" w:rsidRPr="00B33603">
        <w:rPr>
          <w:rFonts w:ascii="Angsana New" w:hAnsi="Angsana New"/>
          <w:sz w:val="30"/>
          <w:szCs w:val="30"/>
          <w:lang w:bidi="th-TH"/>
        </w:rPr>
        <w:t>2569</w:t>
      </w:r>
      <w:r w:rsidR="00CA6FFB" w:rsidRPr="00B33603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4C476DB5" w14:textId="69A8856E" w:rsidR="0075018B" w:rsidRPr="00B33603" w:rsidRDefault="0075018B" w:rsidP="0075018B">
      <w:pPr>
        <w:pStyle w:val="block"/>
        <w:spacing w:line="240" w:lineRule="auto"/>
        <w:ind w:right="-7" w:hanging="567"/>
        <w:jc w:val="thaiDistribute"/>
        <w:rPr>
          <w:rFonts w:ascii="Angsana New" w:hAnsi="Angsana New"/>
          <w:sz w:val="30"/>
          <w:szCs w:val="30"/>
        </w:rPr>
      </w:pPr>
    </w:p>
    <w:p w14:paraId="03C5777A" w14:textId="77777777" w:rsidR="002E35EC" w:rsidRPr="00B33603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9A49F8A" w14:textId="77777777" w:rsidR="00AA34F5" w:rsidRPr="00B33603" w:rsidRDefault="00AA34F5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1591F19" w14:textId="77777777" w:rsidR="00DC32E6" w:rsidRPr="00B33603" w:rsidRDefault="00DC32E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0DD92D8" w14:textId="77777777" w:rsidR="00DC32E6" w:rsidRPr="00B33603" w:rsidRDefault="00DC32E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B9E672B" w14:textId="77777777" w:rsidR="00DC32E6" w:rsidRPr="00B33603" w:rsidRDefault="00DC32E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3E500B1" w14:textId="77777777" w:rsidR="002E35EC" w:rsidRPr="00B33603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0B6C71C" w14:textId="77777777" w:rsidR="009D0926" w:rsidRPr="00B33603" w:rsidRDefault="009D092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20F18C7" w14:textId="77777777" w:rsidR="009D0926" w:rsidRPr="00B33603" w:rsidRDefault="009D092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3AC0319C" w14:textId="77777777" w:rsidR="009D0926" w:rsidRPr="00B33603" w:rsidRDefault="009D092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6A1BD3BA" w14:textId="77777777" w:rsidR="009D0926" w:rsidRPr="00B33603" w:rsidRDefault="009D0926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6C1479F" w14:textId="77777777" w:rsidR="00C85E8A" w:rsidRPr="00B33603" w:rsidRDefault="00C85E8A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3A169E68" w14:textId="77777777" w:rsidR="00333570" w:rsidRPr="00B33603" w:rsidRDefault="00333570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AA6459A" w14:textId="77777777" w:rsidR="00333570" w:rsidRPr="00B33603" w:rsidRDefault="00333570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3008CC5D" w14:textId="77777777" w:rsidR="00C85E8A" w:rsidRPr="00B33603" w:rsidRDefault="00C85E8A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351D093A" w14:textId="77777777" w:rsidR="002E35EC" w:rsidRPr="00B33603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2B06E2" w:rsidRPr="00B33603" w14:paraId="5D8E8E58" w14:textId="77777777" w:rsidTr="002E0279">
        <w:trPr>
          <w:jc w:val="center"/>
        </w:trPr>
        <w:tc>
          <w:tcPr>
            <w:tcW w:w="5940" w:type="dxa"/>
          </w:tcPr>
          <w:p w14:paraId="1E34758E" w14:textId="46AB41CA" w:rsidR="002B06E2" w:rsidRPr="00B33603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B33603">
              <w:rPr>
                <w:i/>
                <w:iCs/>
              </w:rPr>
              <w:t>(</w:t>
            </w:r>
            <w:r w:rsidRPr="00B33603">
              <w:rPr>
                <w:i/>
                <w:iCs/>
                <w:cs/>
              </w:rPr>
              <w:t>นายชัยวัฒน์ โควาวิสารัช)</w:t>
            </w:r>
          </w:p>
        </w:tc>
      </w:tr>
      <w:tr w:rsidR="002B06E2" w:rsidRPr="002158CD" w14:paraId="20CE9964" w14:textId="77777777" w:rsidTr="002E0279">
        <w:trPr>
          <w:jc w:val="center"/>
        </w:trPr>
        <w:tc>
          <w:tcPr>
            <w:tcW w:w="5940" w:type="dxa"/>
          </w:tcPr>
          <w:p w14:paraId="7758B2C1" w14:textId="5C81F0A0" w:rsidR="002B06E2" w:rsidRPr="002158CD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B33603">
              <w:rPr>
                <w:i/>
                <w:iCs/>
                <w:cs/>
              </w:rPr>
              <w:t>ประธานเจ้าหน้าที่บริหาร</w:t>
            </w:r>
            <w:r w:rsidR="00F076B4" w:rsidRPr="00B33603">
              <w:rPr>
                <w:rFonts w:hint="cs"/>
                <w:i/>
                <w:iCs/>
                <w:cs/>
              </w:rPr>
              <w:t>กลุ่มบริษัทบางจาก</w:t>
            </w:r>
            <w:r w:rsidRPr="00B33603">
              <w:rPr>
                <w:i/>
                <w:iCs/>
                <w:cs/>
              </w:rPr>
              <w:t>และกรรมการผู้จัดการใหญ่</w:t>
            </w:r>
          </w:p>
        </w:tc>
      </w:tr>
    </w:tbl>
    <w:p w14:paraId="0A734243" w14:textId="77777777" w:rsidR="002B06E2" w:rsidRPr="002158CD" w:rsidRDefault="002B06E2" w:rsidP="00ED7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sectPr w:rsidR="002B06E2" w:rsidRPr="002158CD" w:rsidSect="00B86C44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5FAA" w14:textId="77777777" w:rsidR="00B01772" w:rsidRDefault="00B01772">
      <w:r>
        <w:separator/>
      </w:r>
    </w:p>
    <w:p w14:paraId="0A5BD900" w14:textId="77777777" w:rsidR="00B01772" w:rsidRDefault="00B01772"/>
  </w:endnote>
  <w:endnote w:type="continuationSeparator" w:id="0">
    <w:p w14:paraId="27533C81" w14:textId="77777777" w:rsidR="00B01772" w:rsidRDefault="00B01772">
      <w:r>
        <w:continuationSeparator/>
      </w:r>
    </w:p>
    <w:p w14:paraId="3F44FB14" w14:textId="77777777" w:rsidR="00B01772" w:rsidRDefault="00B01772"/>
  </w:endnote>
  <w:endnote w:type="continuationNotice" w:id="1">
    <w:p w14:paraId="297995D8" w14:textId="77777777" w:rsidR="00B01772" w:rsidRDefault="00B017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HSarabunNew">
    <w:panose1 w:val="00000000000000000000"/>
    <w:charset w:val="00"/>
    <w:family w:val="roman"/>
    <w:notTrueType/>
    <w:pitch w:val="default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2A1C2" w14:textId="403B88D2" w:rsidR="00F2573F" w:rsidRPr="00B36062" w:rsidRDefault="00F2573F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207E" w14:textId="440ECE2F" w:rsidR="00CC3C00" w:rsidRPr="00662190" w:rsidRDefault="00B0177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6245529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8395B" w:rsidRPr="006621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8395B" w:rsidRPr="006621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8395B" w:rsidRPr="006621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8395B" w:rsidRPr="006621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8395B" w:rsidRPr="006621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D37E" w14:textId="41F53817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6D11" w14:textId="67C11A4F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8302" w14:textId="57EE326D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EF8B" w14:textId="18DDD323" w:rsidR="00F2573F" w:rsidRPr="00F5234D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79368F27" w:rsidR="00F2573F" w:rsidRPr="00116F0A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7925" w14:textId="77777777" w:rsidR="00B01772" w:rsidRDefault="00B01772"/>
  </w:footnote>
  <w:footnote w:type="continuationSeparator" w:id="0">
    <w:p w14:paraId="5D9B1E11" w14:textId="77777777" w:rsidR="00B01772" w:rsidRDefault="00B01772">
      <w:r>
        <w:continuationSeparator/>
      </w:r>
    </w:p>
    <w:p w14:paraId="22DD4E31" w14:textId="77777777" w:rsidR="00B01772" w:rsidRDefault="00B01772"/>
  </w:footnote>
  <w:footnote w:type="continuationNotice" w:id="1">
    <w:p w14:paraId="5FAA2ED8" w14:textId="77777777" w:rsidR="00B01772" w:rsidRDefault="00B017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D61A" w14:textId="77777777" w:rsidR="00F2573F" w:rsidRPr="00082132" w:rsidRDefault="00F2573F">
    <w:pPr>
      <w:pStyle w:val="Header"/>
      <w:rPr>
        <w:sz w:val="32"/>
        <w:szCs w:val="32"/>
      </w:rPr>
    </w:pPr>
  </w:p>
  <w:p w14:paraId="41A282C1" w14:textId="77777777" w:rsidR="00F2573F" w:rsidRPr="00082132" w:rsidRDefault="00F2573F">
    <w:pPr>
      <w:pStyle w:val="Header"/>
      <w:rPr>
        <w:sz w:val="32"/>
        <w:szCs w:val="32"/>
      </w:rPr>
    </w:pPr>
  </w:p>
  <w:p w14:paraId="127F01C1" w14:textId="77777777" w:rsidR="00F2573F" w:rsidRPr="00082132" w:rsidRDefault="00F2573F">
    <w:pPr>
      <w:pStyle w:val="Header"/>
      <w:rPr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DD43" w14:textId="77777777" w:rsidR="00F2573F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F2573F" w:rsidRPr="00F47951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465ADFF8" w:rsidR="00F2573F" w:rsidRPr="00A04AAB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7D529455" w14:textId="77777777" w:rsidR="00F2573F" w:rsidRDefault="00F2573F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9F92" w14:textId="77777777" w:rsidR="00CC3C00" w:rsidRPr="00F47951" w:rsidRDefault="00CC3C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58D7E1B" w14:textId="4EEE7E4D" w:rsidR="00CC3C00" w:rsidRPr="00F47951" w:rsidRDefault="00CC3C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28DBD35" w14:textId="5E2EEAF3" w:rsidR="00CC3C0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4872A1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1AEE9C4A" w14:textId="77777777" w:rsidR="004B0650" w:rsidRPr="004B065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765A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731B5A5B" w:rsidR="00F2573F" w:rsidRPr="009E7F0B" w:rsidRDefault="00F2573F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7C8EFBEB" w14:textId="77777777" w:rsidR="00F2573F" w:rsidRPr="00305DDF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1D2F" w14:textId="77777777" w:rsidR="00F2573F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F2573F" w:rsidRPr="00F47951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1C77E467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37F6D6FC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8B89" w14:textId="77777777" w:rsidR="00F2573F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F2573F" w:rsidRPr="00F47951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1FAC4A08" w:rsidR="00F2573F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</w:t>
    </w:r>
    <w:r w:rsidR="00FA479E">
      <w:rPr>
        <w:rFonts w:ascii="Angsana New" w:hAnsi="Angsana New"/>
        <w:bCs/>
        <w:sz w:val="32"/>
        <w:szCs w:val="32"/>
        <w:lang w:val="en-US" w:bidi="th-TH"/>
      </w:rPr>
      <w:t>8</w:t>
    </w:r>
  </w:p>
  <w:p w14:paraId="735FD036" w14:textId="77777777" w:rsidR="00F2573F" w:rsidRPr="00CB1675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626B2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0083DFB" w14:textId="48BDCC0C" w:rsidR="00F2573F" w:rsidRDefault="00F2573F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617C50CB" w14:textId="77777777" w:rsidR="004B0650" w:rsidRPr="004B065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9125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0B028358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6C4AE5FB" w14:textId="77777777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3F03" w14:textId="77777777" w:rsidR="00F2573F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F2573F" w:rsidRPr="00F47951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07408097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351A4E94" w14:textId="77777777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01E8C" w14:textId="77777777" w:rsidR="00F2573F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F2573F" w:rsidRPr="00F47951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06CD8412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FA479E">
      <w:rPr>
        <w:b/>
        <w:bCs/>
        <w:sz w:val="32"/>
        <w:szCs w:val="32"/>
      </w:rPr>
      <w:t>8</w:t>
    </w:r>
  </w:p>
  <w:p w14:paraId="3D03B5CE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C9147906"/>
    <w:lvl w:ilvl="0" w:tplc="7750D496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55B75E6"/>
    <w:multiLevelType w:val="hybridMultilevel"/>
    <w:tmpl w:val="BEFEA184"/>
    <w:lvl w:ilvl="0" w:tplc="BEF071B8">
      <w:start w:val="26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E7C11F0"/>
    <w:multiLevelType w:val="multilevel"/>
    <w:tmpl w:val="C95C4424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5D012E"/>
    <w:multiLevelType w:val="hybridMultilevel"/>
    <w:tmpl w:val="393E610C"/>
    <w:lvl w:ilvl="0" w:tplc="04A6B87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3E4E7CF5"/>
    <w:multiLevelType w:val="hybridMultilevel"/>
    <w:tmpl w:val="9260E97A"/>
    <w:lvl w:ilvl="0" w:tplc="9C142F60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4A53C9C"/>
    <w:multiLevelType w:val="hybridMultilevel"/>
    <w:tmpl w:val="F0883CDA"/>
    <w:lvl w:ilvl="0" w:tplc="F5961458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46537"/>
    <w:multiLevelType w:val="multilevel"/>
    <w:tmpl w:val="0148633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46"/>
        </w:tabs>
        <w:ind w:left="646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2" w15:restartNumberingAfterBreak="0">
    <w:nsid w:val="64E20BB7"/>
    <w:multiLevelType w:val="hybridMultilevel"/>
    <w:tmpl w:val="01EACFEA"/>
    <w:lvl w:ilvl="0" w:tplc="D0A49D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BFD2502"/>
    <w:multiLevelType w:val="hybridMultilevel"/>
    <w:tmpl w:val="FC247454"/>
    <w:lvl w:ilvl="0" w:tplc="40403CC2">
      <w:start w:val="25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D47A6"/>
    <w:multiLevelType w:val="hybridMultilevel"/>
    <w:tmpl w:val="B100B8F0"/>
    <w:lvl w:ilvl="0" w:tplc="5B4499DC">
      <w:start w:val="1"/>
      <w:numFmt w:val="bullet"/>
      <w:lvlText w:val="-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6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73355021">
    <w:abstractNumId w:val="4"/>
  </w:num>
  <w:num w:numId="2" w16cid:durableId="290088615">
    <w:abstractNumId w:val="3"/>
  </w:num>
  <w:num w:numId="3" w16cid:durableId="2077777724">
    <w:abstractNumId w:val="9"/>
  </w:num>
  <w:num w:numId="4" w16cid:durableId="1814827140">
    <w:abstractNumId w:val="5"/>
  </w:num>
  <w:num w:numId="5" w16cid:durableId="1946837556">
    <w:abstractNumId w:val="11"/>
  </w:num>
  <w:num w:numId="6" w16cid:durableId="96756537">
    <w:abstractNumId w:val="14"/>
  </w:num>
  <w:num w:numId="7" w16cid:durableId="2051689525">
    <w:abstractNumId w:val="15"/>
  </w:num>
  <w:num w:numId="8" w16cid:durableId="94786321">
    <w:abstractNumId w:val="2"/>
  </w:num>
  <w:num w:numId="9" w16cid:durableId="70667120">
    <w:abstractNumId w:val="10"/>
  </w:num>
  <w:num w:numId="10" w16cid:durableId="1112239389">
    <w:abstractNumId w:val="0"/>
  </w:num>
  <w:num w:numId="11" w16cid:durableId="2071341608">
    <w:abstractNumId w:val="12"/>
  </w:num>
  <w:num w:numId="12" w16cid:durableId="2006467256">
    <w:abstractNumId w:val="13"/>
  </w:num>
  <w:num w:numId="13" w16cid:durableId="527522647">
    <w:abstractNumId w:val="16"/>
  </w:num>
  <w:num w:numId="14" w16cid:durableId="1831752701">
    <w:abstractNumId w:val="8"/>
  </w:num>
  <w:num w:numId="15" w16cid:durableId="1171409816">
    <w:abstractNumId w:val="7"/>
  </w:num>
  <w:num w:numId="16" w16cid:durableId="1682315800">
    <w:abstractNumId w:val="1"/>
  </w:num>
  <w:num w:numId="17" w16cid:durableId="3061267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2B5"/>
    <w:rsid w:val="00000534"/>
    <w:rsid w:val="000007FE"/>
    <w:rsid w:val="00000A4B"/>
    <w:rsid w:val="00000AA0"/>
    <w:rsid w:val="00000E7A"/>
    <w:rsid w:val="00001236"/>
    <w:rsid w:val="0000124E"/>
    <w:rsid w:val="0000125A"/>
    <w:rsid w:val="00001303"/>
    <w:rsid w:val="0000147F"/>
    <w:rsid w:val="000014F2"/>
    <w:rsid w:val="000019FE"/>
    <w:rsid w:val="00001B5A"/>
    <w:rsid w:val="00001C68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9FC"/>
    <w:rsid w:val="00002BC0"/>
    <w:rsid w:val="00002C1E"/>
    <w:rsid w:val="00002C54"/>
    <w:rsid w:val="00002DA3"/>
    <w:rsid w:val="00002F05"/>
    <w:rsid w:val="00002F84"/>
    <w:rsid w:val="0000305B"/>
    <w:rsid w:val="000030A1"/>
    <w:rsid w:val="000030AC"/>
    <w:rsid w:val="0000321B"/>
    <w:rsid w:val="0000326A"/>
    <w:rsid w:val="00003361"/>
    <w:rsid w:val="00003588"/>
    <w:rsid w:val="000035CD"/>
    <w:rsid w:val="0000389B"/>
    <w:rsid w:val="000039A2"/>
    <w:rsid w:val="000039E0"/>
    <w:rsid w:val="00003B6B"/>
    <w:rsid w:val="00003BA4"/>
    <w:rsid w:val="00003C28"/>
    <w:rsid w:val="00003D7D"/>
    <w:rsid w:val="000040D7"/>
    <w:rsid w:val="0000410F"/>
    <w:rsid w:val="00004476"/>
    <w:rsid w:val="000044E4"/>
    <w:rsid w:val="00004692"/>
    <w:rsid w:val="00004723"/>
    <w:rsid w:val="00004739"/>
    <w:rsid w:val="000047FE"/>
    <w:rsid w:val="00004801"/>
    <w:rsid w:val="000048E2"/>
    <w:rsid w:val="00004CB5"/>
    <w:rsid w:val="00004D22"/>
    <w:rsid w:val="00004DE8"/>
    <w:rsid w:val="00004E6C"/>
    <w:rsid w:val="00004F45"/>
    <w:rsid w:val="0000505B"/>
    <w:rsid w:val="0000510D"/>
    <w:rsid w:val="00005463"/>
    <w:rsid w:val="0000554D"/>
    <w:rsid w:val="000056E4"/>
    <w:rsid w:val="00005949"/>
    <w:rsid w:val="0000594B"/>
    <w:rsid w:val="0000595B"/>
    <w:rsid w:val="000059A2"/>
    <w:rsid w:val="000059E9"/>
    <w:rsid w:val="00005ABE"/>
    <w:rsid w:val="00005B3E"/>
    <w:rsid w:val="00005B5E"/>
    <w:rsid w:val="00005BAB"/>
    <w:rsid w:val="00005CEC"/>
    <w:rsid w:val="00005F4E"/>
    <w:rsid w:val="00005FCD"/>
    <w:rsid w:val="00006111"/>
    <w:rsid w:val="00006129"/>
    <w:rsid w:val="00006172"/>
    <w:rsid w:val="000061E3"/>
    <w:rsid w:val="0000628F"/>
    <w:rsid w:val="0000688B"/>
    <w:rsid w:val="00006B7A"/>
    <w:rsid w:val="00006CAA"/>
    <w:rsid w:val="00006D38"/>
    <w:rsid w:val="00007051"/>
    <w:rsid w:val="00007163"/>
    <w:rsid w:val="0000717C"/>
    <w:rsid w:val="0000722C"/>
    <w:rsid w:val="0000757B"/>
    <w:rsid w:val="0000764F"/>
    <w:rsid w:val="00007829"/>
    <w:rsid w:val="00007A6E"/>
    <w:rsid w:val="00007B57"/>
    <w:rsid w:val="00007C39"/>
    <w:rsid w:val="00007EED"/>
    <w:rsid w:val="00007FD6"/>
    <w:rsid w:val="0001007D"/>
    <w:rsid w:val="00010384"/>
    <w:rsid w:val="000106B0"/>
    <w:rsid w:val="000108FA"/>
    <w:rsid w:val="00010A3F"/>
    <w:rsid w:val="00010C6F"/>
    <w:rsid w:val="00010CCE"/>
    <w:rsid w:val="00010CF9"/>
    <w:rsid w:val="00010D81"/>
    <w:rsid w:val="00010DB5"/>
    <w:rsid w:val="00011011"/>
    <w:rsid w:val="000110DF"/>
    <w:rsid w:val="0001122B"/>
    <w:rsid w:val="00011320"/>
    <w:rsid w:val="0001142A"/>
    <w:rsid w:val="00011433"/>
    <w:rsid w:val="000116BF"/>
    <w:rsid w:val="0001177A"/>
    <w:rsid w:val="0001186C"/>
    <w:rsid w:val="0001192B"/>
    <w:rsid w:val="00011958"/>
    <w:rsid w:val="00011BED"/>
    <w:rsid w:val="00012007"/>
    <w:rsid w:val="0001218C"/>
    <w:rsid w:val="000122D3"/>
    <w:rsid w:val="000123B1"/>
    <w:rsid w:val="0001249E"/>
    <w:rsid w:val="000124CF"/>
    <w:rsid w:val="000125F9"/>
    <w:rsid w:val="00012607"/>
    <w:rsid w:val="0001261F"/>
    <w:rsid w:val="00012848"/>
    <w:rsid w:val="0001285B"/>
    <w:rsid w:val="00012988"/>
    <w:rsid w:val="00012BC6"/>
    <w:rsid w:val="00012D7D"/>
    <w:rsid w:val="00012DB8"/>
    <w:rsid w:val="00012EA7"/>
    <w:rsid w:val="00012EC9"/>
    <w:rsid w:val="00012F70"/>
    <w:rsid w:val="00013025"/>
    <w:rsid w:val="000130F6"/>
    <w:rsid w:val="0001315E"/>
    <w:rsid w:val="00013256"/>
    <w:rsid w:val="0001364C"/>
    <w:rsid w:val="000136E2"/>
    <w:rsid w:val="00013762"/>
    <w:rsid w:val="0001380A"/>
    <w:rsid w:val="000139FC"/>
    <w:rsid w:val="00013ACC"/>
    <w:rsid w:val="00013D04"/>
    <w:rsid w:val="00013E7A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545"/>
    <w:rsid w:val="00015608"/>
    <w:rsid w:val="00015931"/>
    <w:rsid w:val="00015C52"/>
    <w:rsid w:val="00015D9B"/>
    <w:rsid w:val="00015DFE"/>
    <w:rsid w:val="00015F69"/>
    <w:rsid w:val="00016373"/>
    <w:rsid w:val="000163E4"/>
    <w:rsid w:val="000164D1"/>
    <w:rsid w:val="000164E6"/>
    <w:rsid w:val="00016549"/>
    <w:rsid w:val="000165E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A79"/>
    <w:rsid w:val="00017DD0"/>
    <w:rsid w:val="00017E43"/>
    <w:rsid w:val="0002002C"/>
    <w:rsid w:val="000203B7"/>
    <w:rsid w:val="0002055E"/>
    <w:rsid w:val="00020E94"/>
    <w:rsid w:val="00020ED0"/>
    <w:rsid w:val="0002111C"/>
    <w:rsid w:val="000213C7"/>
    <w:rsid w:val="000213CB"/>
    <w:rsid w:val="000213FB"/>
    <w:rsid w:val="0002172B"/>
    <w:rsid w:val="00021848"/>
    <w:rsid w:val="000219C5"/>
    <w:rsid w:val="00021DAE"/>
    <w:rsid w:val="00021E1F"/>
    <w:rsid w:val="00021F40"/>
    <w:rsid w:val="0002200D"/>
    <w:rsid w:val="0002206F"/>
    <w:rsid w:val="0002217B"/>
    <w:rsid w:val="000223B4"/>
    <w:rsid w:val="00022542"/>
    <w:rsid w:val="000226AD"/>
    <w:rsid w:val="0002286D"/>
    <w:rsid w:val="0002290B"/>
    <w:rsid w:val="000229FA"/>
    <w:rsid w:val="00022A5A"/>
    <w:rsid w:val="00022CF8"/>
    <w:rsid w:val="00022D3E"/>
    <w:rsid w:val="00022E49"/>
    <w:rsid w:val="00022E7E"/>
    <w:rsid w:val="00022F1B"/>
    <w:rsid w:val="00022FC2"/>
    <w:rsid w:val="00023310"/>
    <w:rsid w:val="0002344A"/>
    <w:rsid w:val="00023752"/>
    <w:rsid w:val="0002378F"/>
    <w:rsid w:val="00023926"/>
    <w:rsid w:val="00023999"/>
    <w:rsid w:val="00023CE6"/>
    <w:rsid w:val="00023EAA"/>
    <w:rsid w:val="00023F16"/>
    <w:rsid w:val="0002400A"/>
    <w:rsid w:val="000240D5"/>
    <w:rsid w:val="0002410E"/>
    <w:rsid w:val="0002429E"/>
    <w:rsid w:val="000244EE"/>
    <w:rsid w:val="0002452E"/>
    <w:rsid w:val="00024585"/>
    <w:rsid w:val="00024654"/>
    <w:rsid w:val="000246A2"/>
    <w:rsid w:val="00024751"/>
    <w:rsid w:val="00024953"/>
    <w:rsid w:val="000249F5"/>
    <w:rsid w:val="00024A3B"/>
    <w:rsid w:val="00024AA1"/>
    <w:rsid w:val="00024B3C"/>
    <w:rsid w:val="00024E70"/>
    <w:rsid w:val="00024EEB"/>
    <w:rsid w:val="00025322"/>
    <w:rsid w:val="000256A5"/>
    <w:rsid w:val="000256AC"/>
    <w:rsid w:val="0002581D"/>
    <w:rsid w:val="00025941"/>
    <w:rsid w:val="00026098"/>
    <w:rsid w:val="000260F9"/>
    <w:rsid w:val="0002616A"/>
    <w:rsid w:val="00026177"/>
    <w:rsid w:val="000261E9"/>
    <w:rsid w:val="000263E6"/>
    <w:rsid w:val="0002655C"/>
    <w:rsid w:val="000265EF"/>
    <w:rsid w:val="0002666D"/>
    <w:rsid w:val="000266D7"/>
    <w:rsid w:val="0002678A"/>
    <w:rsid w:val="000268AC"/>
    <w:rsid w:val="00026A6D"/>
    <w:rsid w:val="00026AF3"/>
    <w:rsid w:val="00026B1E"/>
    <w:rsid w:val="00026D09"/>
    <w:rsid w:val="00026E4E"/>
    <w:rsid w:val="00026EA9"/>
    <w:rsid w:val="0002738D"/>
    <w:rsid w:val="000276EF"/>
    <w:rsid w:val="000277B2"/>
    <w:rsid w:val="00027963"/>
    <w:rsid w:val="00027B8A"/>
    <w:rsid w:val="000300E6"/>
    <w:rsid w:val="0003016C"/>
    <w:rsid w:val="00030318"/>
    <w:rsid w:val="00030344"/>
    <w:rsid w:val="00030354"/>
    <w:rsid w:val="00030477"/>
    <w:rsid w:val="0003053C"/>
    <w:rsid w:val="000305E9"/>
    <w:rsid w:val="0003062D"/>
    <w:rsid w:val="000306DC"/>
    <w:rsid w:val="0003078C"/>
    <w:rsid w:val="000307B1"/>
    <w:rsid w:val="00030904"/>
    <w:rsid w:val="00030925"/>
    <w:rsid w:val="00030B4C"/>
    <w:rsid w:val="00030B64"/>
    <w:rsid w:val="00030FB5"/>
    <w:rsid w:val="00031008"/>
    <w:rsid w:val="000312C2"/>
    <w:rsid w:val="000316C8"/>
    <w:rsid w:val="00031AA5"/>
    <w:rsid w:val="00031F70"/>
    <w:rsid w:val="00032196"/>
    <w:rsid w:val="000323D6"/>
    <w:rsid w:val="0003243F"/>
    <w:rsid w:val="0003248D"/>
    <w:rsid w:val="000326CD"/>
    <w:rsid w:val="00032745"/>
    <w:rsid w:val="00032956"/>
    <w:rsid w:val="00032A53"/>
    <w:rsid w:val="00032BEF"/>
    <w:rsid w:val="000331F7"/>
    <w:rsid w:val="00033203"/>
    <w:rsid w:val="000333FB"/>
    <w:rsid w:val="00033433"/>
    <w:rsid w:val="000338F1"/>
    <w:rsid w:val="00033968"/>
    <w:rsid w:val="00033A4B"/>
    <w:rsid w:val="00033C00"/>
    <w:rsid w:val="00033EFB"/>
    <w:rsid w:val="00034191"/>
    <w:rsid w:val="000343CB"/>
    <w:rsid w:val="000344FF"/>
    <w:rsid w:val="0003450E"/>
    <w:rsid w:val="00034599"/>
    <w:rsid w:val="000345BF"/>
    <w:rsid w:val="00034627"/>
    <w:rsid w:val="00034694"/>
    <w:rsid w:val="000346E6"/>
    <w:rsid w:val="000348E5"/>
    <w:rsid w:val="00034A4C"/>
    <w:rsid w:val="00034AE1"/>
    <w:rsid w:val="00034F9C"/>
    <w:rsid w:val="00034FDE"/>
    <w:rsid w:val="00034FE9"/>
    <w:rsid w:val="00035149"/>
    <w:rsid w:val="00035372"/>
    <w:rsid w:val="00035425"/>
    <w:rsid w:val="0003564C"/>
    <w:rsid w:val="000356B2"/>
    <w:rsid w:val="00035738"/>
    <w:rsid w:val="000357B4"/>
    <w:rsid w:val="00035916"/>
    <w:rsid w:val="00035A15"/>
    <w:rsid w:val="00035D52"/>
    <w:rsid w:val="00035E7E"/>
    <w:rsid w:val="00035FFA"/>
    <w:rsid w:val="000362DD"/>
    <w:rsid w:val="000362E0"/>
    <w:rsid w:val="000362F5"/>
    <w:rsid w:val="000362F7"/>
    <w:rsid w:val="000363FC"/>
    <w:rsid w:val="00036500"/>
    <w:rsid w:val="00036584"/>
    <w:rsid w:val="000366A4"/>
    <w:rsid w:val="00036764"/>
    <w:rsid w:val="000369F7"/>
    <w:rsid w:val="00036AC0"/>
    <w:rsid w:val="00036B3C"/>
    <w:rsid w:val="00036EED"/>
    <w:rsid w:val="00037275"/>
    <w:rsid w:val="00037315"/>
    <w:rsid w:val="0003733F"/>
    <w:rsid w:val="0003735E"/>
    <w:rsid w:val="00037418"/>
    <w:rsid w:val="00037685"/>
    <w:rsid w:val="000376DB"/>
    <w:rsid w:val="000378EA"/>
    <w:rsid w:val="00037A7C"/>
    <w:rsid w:val="00037A89"/>
    <w:rsid w:val="00037CA4"/>
    <w:rsid w:val="00037E4D"/>
    <w:rsid w:val="0004013F"/>
    <w:rsid w:val="00040306"/>
    <w:rsid w:val="0004032A"/>
    <w:rsid w:val="00040444"/>
    <w:rsid w:val="0004049C"/>
    <w:rsid w:val="000407E2"/>
    <w:rsid w:val="000407E9"/>
    <w:rsid w:val="00040D85"/>
    <w:rsid w:val="00040E63"/>
    <w:rsid w:val="00040F1D"/>
    <w:rsid w:val="00041074"/>
    <w:rsid w:val="0004126D"/>
    <w:rsid w:val="00041280"/>
    <w:rsid w:val="000415A4"/>
    <w:rsid w:val="000417E5"/>
    <w:rsid w:val="00041842"/>
    <w:rsid w:val="0004186C"/>
    <w:rsid w:val="000419DC"/>
    <w:rsid w:val="00041B35"/>
    <w:rsid w:val="00041C82"/>
    <w:rsid w:val="00042017"/>
    <w:rsid w:val="00042225"/>
    <w:rsid w:val="0004238C"/>
    <w:rsid w:val="000423D5"/>
    <w:rsid w:val="00042B23"/>
    <w:rsid w:val="00042CCD"/>
    <w:rsid w:val="00042DDD"/>
    <w:rsid w:val="00042EDE"/>
    <w:rsid w:val="00042F74"/>
    <w:rsid w:val="00042FCA"/>
    <w:rsid w:val="000431F0"/>
    <w:rsid w:val="00043332"/>
    <w:rsid w:val="0004346A"/>
    <w:rsid w:val="00043495"/>
    <w:rsid w:val="000434F1"/>
    <w:rsid w:val="000435B5"/>
    <w:rsid w:val="0004361D"/>
    <w:rsid w:val="00043851"/>
    <w:rsid w:val="00043972"/>
    <w:rsid w:val="00043A03"/>
    <w:rsid w:val="00043AE9"/>
    <w:rsid w:val="00043B68"/>
    <w:rsid w:val="00043E46"/>
    <w:rsid w:val="00043F68"/>
    <w:rsid w:val="0004432D"/>
    <w:rsid w:val="00044464"/>
    <w:rsid w:val="00044509"/>
    <w:rsid w:val="0004454A"/>
    <w:rsid w:val="00044834"/>
    <w:rsid w:val="00044A31"/>
    <w:rsid w:val="00044A7F"/>
    <w:rsid w:val="00044B95"/>
    <w:rsid w:val="00044BDD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5B2B"/>
    <w:rsid w:val="00046013"/>
    <w:rsid w:val="00046416"/>
    <w:rsid w:val="0004642F"/>
    <w:rsid w:val="0004674E"/>
    <w:rsid w:val="00046AD3"/>
    <w:rsid w:val="00046C02"/>
    <w:rsid w:val="00046E6D"/>
    <w:rsid w:val="0004729E"/>
    <w:rsid w:val="0004758E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2E2"/>
    <w:rsid w:val="000513FB"/>
    <w:rsid w:val="00051417"/>
    <w:rsid w:val="000515BF"/>
    <w:rsid w:val="000516C5"/>
    <w:rsid w:val="00051A07"/>
    <w:rsid w:val="00051A6D"/>
    <w:rsid w:val="00051A98"/>
    <w:rsid w:val="00052035"/>
    <w:rsid w:val="00052421"/>
    <w:rsid w:val="00052448"/>
    <w:rsid w:val="000525A0"/>
    <w:rsid w:val="000525D7"/>
    <w:rsid w:val="000527B3"/>
    <w:rsid w:val="000528E4"/>
    <w:rsid w:val="0005292B"/>
    <w:rsid w:val="00052A2E"/>
    <w:rsid w:val="00052BDB"/>
    <w:rsid w:val="00052C03"/>
    <w:rsid w:val="00052C85"/>
    <w:rsid w:val="0005305C"/>
    <w:rsid w:val="00053104"/>
    <w:rsid w:val="000532CB"/>
    <w:rsid w:val="00053816"/>
    <w:rsid w:val="00053859"/>
    <w:rsid w:val="00053A37"/>
    <w:rsid w:val="00053C1C"/>
    <w:rsid w:val="00053C23"/>
    <w:rsid w:val="00053DA9"/>
    <w:rsid w:val="00053E16"/>
    <w:rsid w:val="00053F33"/>
    <w:rsid w:val="00054433"/>
    <w:rsid w:val="00054590"/>
    <w:rsid w:val="000546F1"/>
    <w:rsid w:val="00054741"/>
    <w:rsid w:val="0005497B"/>
    <w:rsid w:val="00054A5D"/>
    <w:rsid w:val="00054AA8"/>
    <w:rsid w:val="00054ADB"/>
    <w:rsid w:val="00054CDA"/>
    <w:rsid w:val="00054E0E"/>
    <w:rsid w:val="000551D6"/>
    <w:rsid w:val="00055359"/>
    <w:rsid w:val="000553B4"/>
    <w:rsid w:val="0005542F"/>
    <w:rsid w:val="00055729"/>
    <w:rsid w:val="000558C4"/>
    <w:rsid w:val="00055944"/>
    <w:rsid w:val="0005597D"/>
    <w:rsid w:val="00055AD4"/>
    <w:rsid w:val="00055B4F"/>
    <w:rsid w:val="00055CD5"/>
    <w:rsid w:val="00055D4A"/>
    <w:rsid w:val="00055DC9"/>
    <w:rsid w:val="00055DCD"/>
    <w:rsid w:val="0005619E"/>
    <w:rsid w:val="000561CA"/>
    <w:rsid w:val="0005634B"/>
    <w:rsid w:val="00056606"/>
    <w:rsid w:val="0005662D"/>
    <w:rsid w:val="000568B3"/>
    <w:rsid w:val="00056A2E"/>
    <w:rsid w:val="00056A46"/>
    <w:rsid w:val="00056A53"/>
    <w:rsid w:val="00056BDB"/>
    <w:rsid w:val="00056FDB"/>
    <w:rsid w:val="000570B0"/>
    <w:rsid w:val="000571A9"/>
    <w:rsid w:val="000574CB"/>
    <w:rsid w:val="000575BC"/>
    <w:rsid w:val="0005798F"/>
    <w:rsid w:val="00057A44"/>
    <w:rsid w:val="00057B54"/>
    <w:rsid w:val="00057C1A"/>
    <w:rsid w:val="00057CCC"/>
    <w:rsid w:val="00057D3B"/>
    <w:rsid w:val="00057DE3"/>
    <w:rsid w:val="00057DE5"/>
    <w:rsid w:val="00057E1B"/>
    <w:rsid w:val="00057E9A"/>
    <w:rsid w:val="000600BB"/>
    <w:rsid w:val="00060161"/>
    <w:rsid w:val="00060335"/>
    <w:rsid w:val="00060496"/>
    <w:rsid w:val="000604E4"/>
    <w:rsid w:val="00060709"/>
    <w:rsid w:val="00060DFD"/>
    <w:rsid w:val="00060E24"/>
    <w:rsid w:val="00061325"/>
    <w:rsid w:val="000614C7"/>
    <w:rsid w:val="0006161C"/>
    <w:rsid w:val="0006165D"/>
    <w:rsid w:val="0006185B"/>
    <w:rsid w:val="00061968"/>
    <w:rsid w:val="00061AA5"/>
    <w:rsid w:val="00061ACF"/>
    <w:rsid w:val="00061B46"/>
    <w:rsid w:val="00061BBF"/>
    <w:rsid w:val="00061BF0"/>
    <w:rsid w:val="00061CC0"/>
    <w:rsid w:val="00061DB0"/>
    <w:rsid w:val="00061DDE"/>
    <w:rsid w:val="00061E80"/>
    <w:rsid w:val="0006249D"/>
    <w:rsid w:val="00062766"/>
    <w:rsid w:val="0006276B"/>
    <w:rsid w:val="00062825"/>
    <w:rsid w:val="0006292C"/>
    <w:rsid w:val="00062BE1"/>
    <w:rsid w:val="00062E71"/>
    <w:rsid w:val="000630AA"/>
    <w:rsid w:val="000630FC"/>
    <w:rsid w:val="00063253"/>
    <w:rsid w:val="0006326B"/>
    <w:rsid w:val="000635FB"/>
    <w:rsid w:val="0006376B"/>
    <w:rsid w:val="0006378A"/>
    <w:rsid w:val="000639A9"/>
    <w:rsid w:val="00063AF0"/>
    <w:rsid w:val="00063AFB"/>
    <w:rsid w:val="00063D2D"/>
    <w:rsid w:val="00063D2F"/>
    <w:rsid w:val="00063EAB"/>
    <w:rsid w:val="00064083"/>
    <w:rsid w:val="00064160"/>
    <w:rsid w:val="00064345"/>
    <w:rsid w:val="000643B6"/>
    <w:rsid w:val="0006451D"/>
    <w:rsid w:val="000645D8"/>
    <w:rsid w:val="0006492E"/>
    <w:rsid w:val="00064A43"/>
    <w:rsid w:val="00064B99"/>
    <w:rsid w:val="00064C76"/>
    <w:rsid w:val="00064D65"/>
    <w:rsid w:val="00064FF0"/>
    <w:rsid w:val="000650CB"/>
    <w:rsid w:val="0006547A"/>
    <w:rsid w:val="00065604"/>
    <w:rsid w:val="00065812"/>
    <w:rsid w:val="00065CF9"/>
    <w:rsid w:val="00065D9F"/>
    <w:rsid w:val="00065E14"/>
    <w:rsid w:val="00065F6D"/>
    <w:rsid w:val="0006618F"/>
    <w:rsid w:val="00066786"/>
    <w:rsid w:val="00066943"/>
    <w:rsid w:val="00066C4D"/>
    <w:rsid w:val="00066CD3"/>
    <w:rsid w:val="00066FB3"/>
    <w:rsid w:val="00067507"/>
    <w:rsid w:val="000675C1"/>
    <w:rsid w:val="000676AE"/>
    <w:rsid w:val="00067824"/>
    <w:rsid w:val="00067877"/>
    <w:rsid w:val="000679B9"/>
    <w:rsid w:val="000679C5"/>
    <w:rsid w:val="00067D42"/>
    <w:rsid w:val="0007005C"/>
    <w:rsid w:val="000702A8"/>
    <w:rsid w:val="00070421"/>
    <w:rsid w:val="000704A0"/>
    <w:rsid w:val="000704C6"/>
    <w:rsid w:val="00070674"/>
    <w:rsid w:val="00070758"/>
    <w:rsid w:val="000707AD"/>
    <w:rsid w:val="000707C3"/>
    <w:rsid w:val="000708A6"/>
    <w:rsid w:val="00070A89"/>
    <w:rsid w:val="00070AB5"/>
    <w:rsid w:val="00070BD2"/>
    <w:rsid w:val="00070BD4"/>
    <w:rsid w:val="00070E55"/>
    <w:rsid w:val="0007115B"/>
    <w:rsid w:val="000711B6"/>
    <w:rsid w:val="00071267"/>
    <w:rsid w:val="000713B7"/>
    <w:rsid w:val="000717A0"/>
    <w:rsid w:val="00071862"/>
    <w:rsid w:val="00071D9F"/>
    <w:rsid w:val="00071E82"/>
    <w:rsid w:val="00071F7C"/>
    <w:rsid w:val="00072019"/>
    <w:rsid w:val="000722B1"/>
    <w:rsid w:val="000722F7"/>
    <w:rsid w:val="0007242A"/>
    <w:rsid w:val="00072622"/>
    <w:rsid w:val="00072704"/>
    <w:rsid w:val="00072753"/>
    <w:rsid w:val="00072834"/>
    <w:rsid w:val="000728AC"/>
    <w:rsid w:val="00072924"/>
    <w:rsid w:val="00072944"/>
    <w:rsid w:val="000729E1"/>
    <w:rsid w:val="00072A67"/>
    <w:rsid w:val="00072A73"/>
    <w:rsid w:val="00072C65"/>
    <w:rsid w:val="00072D94"/>
    <w:rsid w:val="00072DB0"/>
    <w:rsid w:val="0007317C"/>
    <w:rsid w:val="00073337"/>
    <w:rsid w:val="000733EC"/>
    <w:rsid w:val="000738CE"/>
    <w:rsid w:val="00073ABD"/>
    <w:rsid w:val="00073B00"/>
    <w:rsid w:val="00073C00"/>
    <w:rsid w:val="00073D07"/>
    <w:rsid w:val="00073E21"/>
    <w:rsid w:val="00073E3B"/>
    <w:rsid w:val="00073E9C"/>
    <w:rsid w:val="00074009"/>
    <w:rsid w:val="000742F7"/>
    <w:rsid w:val="0007468C"/>
    <w:rsid w:val="0007487A"/>
    <w:rsid w:val="00074A4E"/>
    <w:rsid w:val="00074CC9"/>
    <w:rsid w:val="00074D92"/>
    <w:rsid w:val="00074E69"/>
    <w:rsid w:val="00074FAA"/>
    <w:rsid w:val="0007555C"/>
    <w:rsid w:val="00075935"/>
    <w:rsid w:val="00075A69"/>
    <w:rsid w:val="00075AFD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B3F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E23"/>
    <w:rsid w:val="00080F8B"/>
    <w:rsid w:val="0008102C"/>
    <w:rsid w:val="00081074"/>
    <w:rsid w:val="0008122F"/>
    <w:rsid w:val="00081274"/>
    <w:rsid w:val="00081383"/>
    <w:rsid w:val="000814B3"/>
    <w:rsid w:val="000814C6"/>
    <w:rsid w:val="00081BDB"/>
    <w:rsid w:val="000821E1"/>
    <w:rsid w:val="00082299"/>
    <w:rsid w:val="000822E2"/>
    <w:rsid w:val="000823F8"/>
    <w:rsid w:val="0008244A"/>
    <w:rsid w:val="000825D7"/>
    <w:rsid w:val="00082881"/>
    <w:rsid w:val="000829E2"/>
    <w:rsid w:val="00082CCA"/>
    <w:rsid w:val="00082D0B"/>
    <w:rsid w:val="00082DC5"/>
    <w:rsid w:val="000830D9"/>
    <w:rsid w:val="0008324C"/>
    <w:rsid w:val="0008337D"/>
    <w:rsid w:val="00083627"/>
    <w:rsid w:val="000838BF"/>
    <w:rsid w:val="000838E3"/>
    <w:rsid w:val="00083900"/>
    <w:rsid w:val="0008395B"/>
    <w:rsid w:val="00083ABC"/>
    <w:rsid w:val="00083EEB"/>
    <w:rsid w:val="00083F82"/>
    <w:rsid w:val="0008401E"/>
    <w:rsid w:val="00084070"/>
    <w:rsid w:val="00084189"/>
    <w:rsid w:val="00084517"/>
    <w:rsid w:val="00084557"/>
    <w:rsid w:val="000845FC"/>
    <w:rsid w:val="000846C1"/>
    <w:rsid w:val="00084752"/>
    <w:rsid w:val="000847D1"/>
    <w:rsid w:val="00084D3B"/>
    <w:rsid w:val="00084D6C"/>
    <w:rsid w:val="00084DB0"/>
    <w:rsid w:val="00084EAD"/>
    <w:rsid w:val="00085160"/>
    <w:rsid w:val="00085591"/>
    <w:rsid w:val="0008586A"/>
    <w:rsid w:val="00085887"/>
    <w:rsid w:val="000859A1"/>
    <w:rsid w:val="00085B5E"/>
    <w:rsid w:val="00085EAB"/>
    <w:rsid w:val="000860D4"/>
    <w:rsid w:val="00086220"/>
    <w:rsid w:val="0008662F"/>
    <w:rsid w:val="0008684E"/>
    <w:rsid w:val="00086A41"/>
    <w:rsid w:val="00086C1E"/>
    <w:rsid w:val="000870CA"/>
    <w:rsid w:val="00087223"/>
    <w:rsid w:val="000874F1"/>
    <w:rsid w:val="00087546"/>
    <w:rsid w:val="00087605"/>
    <w:rsid w:val="00087697"/>
    <w:rsid w:val="000876BF"/>
    <w:rsid w:val="000877AA"/>
    <w:rsid w:val="00087870"/>
    <w:rsid w:val="00087967"/>
    <w:rsid w:val="00087C6A"/>
    <w:rsid w:val="00087E6E"/>
    <w:rsid w:val="00087EFC"/>
    <w:rsid w:val="00087F19"/>
    <w:rsid w:val="00087F39"/>
    <w:rsid w:val="00087F8D"/>
    <w:rsid w:val="00090008"/>
    <w:rsid w:val="0009003E"/>
    <w:rsid w:val="000901E2"/>
    <w:rsid w:val="0009038B"/>
    <w:rsid w:val="000906D7"/>
    <w:rsid w:val="0009077D"/>
    <w:rsid w:val="000907EB"/>
    <w:rsid w:val="0009085F"/>
    <w:rsid w:val="000908CC"/>
    <w:rsid w:val="00090955"/>
    <w:rsid w:val="0009096D"/>
    <w:rsid w:val="00090A15"/>
    <w:rsid w:val="00090C45"/>
    <w:rsid w:val="00090C54"/>
    <w:rsid w:val="00090D17"/>
    <w:rsid w:val="00090D8A"/>
    <w:rsid w:val="00090DCB"/>
    <w:rsid w:val="00090E70"/>
    <w:rsid w:val="0009104D"/>
    <w:rsid w:val="0009108F"/>
    <w:rsid w:val="0009109A"/>
    <w:rsid w:val="0009114C"/>
    <w:rsid w:val="00091170"/>
    <w:rsid w:val="000911AE"/>
    <w:rsid w:val="000913A0"/>
    <w:rsid w:val="000915CE"/>
    <w:rsid w:val="00091839"/>
    <w:rsid w:val="00091974"/>
    <w:rsid w:val="00091AE7"/>
    <w:rsid w:val="00091F13"/>
    <w:rsid w:val="00091F39"/>
    <w:rsid w:val="0009203F"/>
    <w:rsid w:val="000920B6"/>
    <w:rsid w:val="00092224"/>
    <w:rsid w:val="000922EF"/>
    <w:rsid w:val="00092372"/>
    <w:rsid w:val="00092488"/>
    <w:rsid w:val="000927DE"/>
    <w:rsid w:val="000929F1"/>
    <w:rsid w:val="00092A9D"/>
    <w:rsid w:val="00092AFE"/>
    <w:rsid w:val="00092B09"/>
    <w:rsid w:val="00092BCE"/>
    <w:rsid w:val="00092E21"/>
    <w:rsid w:val="00092E73"/>
    <w:rsid w:val="00092F1A"/>
    <w:rsid w:val="00093089"/>
    <w:rsid w:val="000930C7"/>
    <w:rsid w:val="000933F1"/>
    <w:rsid w:val="00093410"/>
    <w:rsid w:val="000935F2"/>
    <w:rsid w:val="00093732"/>
    <w:rsid w:val="0009377B"/>
    <w:rsid w:val="00093DC6"/>
    <w:rsid w:val="00093F3E"/>
    <w:rsid w:val="00093FAC"/>
    <w:rsid w:val="00094194"/>
    <w:rsid w:val="00094BAF"/>
    <w:rsid w:val="00094C2D"/>
    <w:rsid w:val="00094D5D"/>
    <w:rsid w:val="00094D77"/>
    <w:rsid w:val="00094FA8"/>
    <w:rsid w:val="00094FAA"/>
    <w:rsid w:val="0009512C"/>
    <w:rsid w:val="0009553C"/>
    <w:rsid w:val="000955A7"/>
    <w:rsid w:val="0009574A"/>
    <w:rsid w:val="00095A5F"/>
    <w:rsid w:val="00095AE3"/>
    <w:rsid w:val="00095E56"/>
    <w:rsid w:val="00096148"/>
    <w:rsid w:val="00096199"/>
    <w:rsid w:val="0009625D"/>
    <w:rsid w:val="000964E2"/>
    <w:rsid w:val="00096859"/>
    <w:rsid w:val="00096881"/>
    <w:rsid w:val="00096904"/>
    <w:rsid w:val="0009696E"/>
    <w:rsid w:val="00096A25"/>
    <w:rsid w:val="00096A74"/>
    <w:rsid w:val="00096B29"/>
    <w:rsid w:val="00096B7D"/>
    <w:rsid w:val="00096DA8"/>
    <w:rsid w:val="00096F58"/>
    <w:rsid w:val="00096F7F"/>
    <w:rsid w:val="00097106"/>
    <w:rsid w:val="00097241"/>
    <w:rsid w:val="0009739A"/>
    <w:rsid w:val="00097434"/>
    <w:rsid w:val="0009765C"/>
    <w:rsid w:val="000978E2"/>
    <w:rsid w:val="00097AF5"/>
    <w:rsid w:val="000A0095"/>
    <w:rsid w:val="000A00AE"/>
    <w:rsid w:val="000A017D"/>
    <w:rsid w:val="000A0181"/>
    <w:rsid w:val="000A01BA"/>
    <w:rsid w:val="000A01DB"/>
    <w:rsid w:val="000A01FE"/>
    <w:rsid w:val="000A020C"/>
    <w:rsid w:val="000A029D"/>
    <w:rsid w:val="000A033A"/>
    <w:rsid w:val="000A0567"/>
    <w:rsid w:val="000A0611"/>
    <w:rsid w:val="000A0690"/>
    <w:rsid w:val="000A0973"/>
    <w:rsid w:val="000A09F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A8"/>
    <w:rsid w:val="000A19C7"/>
    <w:rsid w:val="000A1B30"/>
    <w:rsid w:val="000A1B40"/>
    <w:rsid w:val="000A1B62"/>
    <w:rsid w:val="000A1BE1"/>
    <w:rsid w:val="000A1FDA"/>
    <w:rsid w:val="000A2229"/>
    <w:rsid w:val="000A256B"/>
    <w:rsid w:val="000A25A7"/>
    <w:rsid w:val="000A25E3"/>
    <w:rsid w:val="000A28C1"/>
    <w:rsid w:val="000A29B9"/>
    <w:rsid w:val="000A2B0F"/>
    <w:rsid w:val="000A2B47"/>
    <w:rsid w:val="000A2CF1"/>
    <w:rsid w:val="000A2F48"/>
    <w:rsid w:val="000A2F9A"/>
    <w:rsid w:val="000A3112"/>
    <w:rsid w:val="000A31FB"/>
    <w:rsid w:val="000A33C3"/>
    <w:rsid w:val="000A3540"/>
    <w:rsid w:val="000A35E8"/>
    <w:rsid w:val="000A36B4"/>
    <w:rsid w:val="000A377C"/>
    <w:rsid w:val="000A385C"/>
    <w:rsid w:val="000A3A97"/>
    <w:rsid w:val="000A3B99"/>
    <w:rsid w:val="000A3E92"/>
    <w:rsid w:val="000A4021"/>
    <w:rsid w:val="000A4159"/>
    <w:rsid w:val="000A41AD"/>
    <w:rsid w:val="000A4404"/>
    <w:rsid w:val="000A4414"/>
    <w:rsid w:val="000A44FD"/>
    <w:rsid w:val="000A45FC"/>
    <w:rsid w:val="000A4615"/>
    <w:rsid w:val="000A46C6"/>
    <w:rsid w:val="000A4770"/>
    <w:rsid w:val="000A4B34"/>
    <w:rsid w:val="000A4D19"/>
    <w:rsid w:val="000A4DA6"/>
    <w:rsid w:val="000A4EE3"/>
    <w:rsid w:val="000A4FAF"/>
    <w:rsid w:val="000A4FBA"/>
    <w:rsid w:val="000A5056"/>
    <w:rsid w:val="000A506D"/>
    <w:rsid w:val="000A5172"/>
    <w:rsid w:val="000A544B"/>
    <w:rsid w:val="000A5E90"/>
    <w:rsid w:val="000A5F94"/>
    <w:rsid w:val="000A601B"/>
    <w:rsid w:val="000A6076"/>
    <w:rsid w:val="000A60FF"/>
    <w:rsid w:val="000A6428"/>
    <w:rsid w:val="000A6602"/>
    <w:rsid w:val="000A66C9"/>
    <w:rsid w:val="000A67FF"/>
    <w:rsid w:val="000A69BB"/>
    <w:rsid w:val="000A6CAE"/>
    <w:rsid w:val="000A71C1"/>
    <w:rsid w:val="000A71DD"/>
    <w:rsid w:val="000A7238"/>
    <w:rsid w:val="000A73E0"/>
    <w:rsid w:val="000A7776"/>
    <w:rsid w:val="000A78E1"/>
    <w:rsid w:val="000A7C93"/>
    <w:rsid w:val="000A7CB8"/>
    <w:rsid w:val="000A7DEF"/>
    <w:rsid w:val="000A7ED0"/>
    <w:rsid w:val="000A7FA9"/>
    <w:rsid w:val="000B0482"/>
    <w:rsid w:val="000B04A9"/>
    <w:rsid w:val="000B04CF"/>
    <w:rsid w:val="000B05B6"/>
    <w:rsid w:val="000B072E"/>
    <w:rsid w:val="000B07DE"/>
    <w:rsid w:val="000B0A2A"/>
    <w:rsid w:val="000B0AE8"/>
    <w:rsid w:val="000B0CEA"/>
    <w:rsid w:val="000B0D32"/>
    <w:rsid w:val="000B0E6B"/>
    <w:rsid w:val="000B0E88"/>
    <w:rsid w:val="000B12A0"/>
    <w:rsid w:val="000B142E"/>
    <w:rsid w:val="000B1657"/>
    <w:rsid w:val="000B1891"/>
    <w:rsid w:val="000B19ED"/>
    <w:rsid w:val="000B1AE3"/>
    <w:rsid w:val="000B1BBC"/>
    <w:rsid w:val="000B1C85"/>
    <w:rsid w:val="000B1C8E"/>
    <w:rsid w:val="000B1F08"/>
    <w:rsid w:val="000B2493"/>
    <w:rsid w:val="000B24EE"/>
    <w:rsid w:val="000B2707"/>
    <w:rsid w:val="000B2775"/>
    <w:rsid w:val="000B2831"/>
    <w:rsid w:val="000B2B31"/>
    <w:rsid w:val="000B2B99"/>
    <w:rsid w:val="000B2C29"/>
    <w:rsid w:val="000B2F23"/>
    <w:rsid w:val="000B2FE7"/>
    <w:rsid w:val="000B300F"/>
    <w:rsid w:val="000B30A6"/>
    <w:rsid w:val="000B323D"/>
    <w:rsid w:val="000B33FE"/>
    <w:rsid w:val="000B3401"/>
    <w:rsid w:val="000B3657"/>
    <w:rsid w:val="000B37FD"/>
    <w:rsid w:val="000B380A"/>
    <w:rsid w:val="000B38AF"/>
    <w:rsid w:val="000B38E7"/>
    <w:rsid w:val="000B390B"/>
    <w:rsid w:val="000B40AA"/>
    <w:rsid w:val="000B412D"/>
    <w:rsid w:val="000B4249"/>
    <w:rsid w:val="000B4358"/>
    <w:rsid w:val="000B453D"/>
    <w:rsid w:val="000B45EA"/>
    <w:rsid w:val="000B4680"/>
    <w:rsid w:val="000B4D92"/>
    <w:rsid w:val="000B4EE9"/>
    <w:rsid w:val="000B5043"/>
    <w:rsid w:val="000B52CF"/>
    <w:rsid w:val="000B5361"/>
    <w:rsid w:val="000B53D6"/>
    <w:rsid w:val="000B545B"/>
    <w:rsid w:val="000B54F7"/>
    <w:rsid w:val="000B5614"/>
    <w:rsid w:val="000B563A"/>
    <w:rsid w:val="000B57F9"/>
    <w:rsid w:val="000B5885"/>
    <w:rsid w:val="000B5996"/>
    <w:rsid w:val="000B5A47"/>
    <w:rsid w:val="000B5C6D"/>
    <w:rsid w:val="000B5CE5"/>
    <w:rsid w:val="000B5DB8"/>
    <w:rsid w:val="000B61DE"/>
    <w:rsid w:val="000B61E1"/>
    <w:rsid w:val="000B63CE"/>
    <w:rsid w:val="000B663F"/>
    <w:rsid w:val="000B665F"/>
    <w:rsid w:val="000B67DD"/>
    <w:rsid w:val="000B6809"/>
    <w:rsid w:val="000B685D"/>
    <w:rsid w:val="000B68F2"/>
    <w:rsid w:val="000B6949"/>
    <w:rsid w:val="000B6C55"/>
    <w:rsid w:val="000B70A3"/>
    <w:rsid w:val="000B710C"/>
    <w:rsid w:val="000B71C1"/>
    <w:rsid w:val="000B7375"/>
    <w:rsid w:val="000B75A3"/>
    <w:rsid w:val="000B7638"/>
    <w:rsid w:val="000B769E"/>
    <w:rsid w:val="000B76E7"/>
    <w:rsid w:val="000B79F1"/>
    <w:rsid w:val="000B7A7E"/>
    <w:rsid w:val="000B7AE4"/>
    <w:rsid w:val="000B7B0B"/>
    <w:rsid w:val="000B7D3C"/>
    <w:rsid w:val="000B7F2C"/>
    <w:rsid w:val="000C00BB"/>
    <w:rsid w:val="000C0246"/>
    <w:rsid w:val="000C0380"/>
    <w:rsid w:val="000C038D"/>
    <w:rsid w:val="000C0391"/>
    <w:rsid w:val="000C03EE"/>
    <w:rsid w:val="000C042E"/>
    <w:rsid w:val="000C0650"/>
    <w:rsid w:val="000C0728"/>
    <w:rsid w:val="000C0785"/>
    <w:rsid w:val="000C0996"/>
    <w:rsid w:val="000C0B67"/>
    <w:rsid w:val="000C0C07"/>
    <w:rsid w:val="000C0E82"/>
    <w:rsid w:val="000C1142"/>
    <w:rsid w:val="000C14D6"/>
    <w:rsid w:val="000C1522"/>
    <w:rsid w:val="000C1616"/>
    <w:rsid w:val="000C168F"/>
    <w:rsid w:val="000C16AF"/>
    <w:rsid w:val="000C16FA"/>
    <w:rsid w:val="000C191B"/>
    <w:rsid w:val="000C1A28"/>
    <w:rsid w:val="000C2081"/>
    <w:rsid w:val="000C2103"/>
    <w:rsid w:val="000C22F4"/>
    <w:rsid w:val="000C267E"/>
    <w:rsid w:val="000C28E4"/>
    <w:rsid w:val="000C2AB2"/>
    <w:rsid w:val="000C2BF8"/>
    <w:rsid w:val="000C2BFF"/>
    <w:rsid w:val="000C2D25"/>
    <w:rsid w:val="000C300B"/>
    <w:rsid w:val="000C3150"/>
    <w:rsid w:val="000C356C"/>
    <w:rsid w:val="000C35C6"/>
    <w:rsid w:val="000C37E2"/>
    <w:rsid w:val="000C386E"/>
    <w:rsid w:val="000C39D6"/>
    <w:rsid w:val="000C3A61"/>
    <w:rsid w:val="000C3B21"/>
    <w:rsid w:val="000C3C13"/>
    <w:rsid w:val="000C3DA1"/>
    <w:rsid w:val="000C3F28"/>
    <w:rsid w:val="000C3F3C"/>
    <w:rsid w:val="000C42FC"/>
    <w:rsid w:val="000C436E"/>
    <w:rsid w:val="000C436F"/>
    <w:rsid w:val="000C44FC"/>
    <w:rsid w:val="000C45BD"/>
    <w:rsid w:val="000C466C"/>
    <w:rsid w:val="000C4853"/>
    <w:rsid w:val="000C48C6"/>
    <w:rsid w:val="000C4A1E"/>
    <w:rsid w:val="000C4A7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22"/>
    <w:rsid w:val="000C539F"/>
    <w:rsid w:val="000C53FF"/>
    <w:rsid w:val="000C564D"/>
    <w:rsid w:val="000C583D"/>
    <w:rsid w:val="000C58AF"/>
    <w:rsid w:val="000C59AA"/>
    <w:rsid w:val="000C5B04"/>
    <w:rsid w:val="000C5EBF"/>
    <w:rsid w:val="000C602D"/>
    <w:rsid w:val="000C613C"/>
    <w:rsid w:val="000C61FC"/>
    <w:rsid w:val="000C628B"/>
    <w:rsid w:val="000C6622"/>
    <w:rsid w:val="000C66A2"/>
    <w:rsid w:val="000C674D"/>
    <w:rsid w:val="000C690B"/>
    <w:rsid w:val="000C6954"/>
    <w:rsid w:val="000C6A0F"/>
    <w:rsid w:val="000C6B3B"/>
    <w:rsid w:val="000C6E34"/>
    <w:rsid w:val="000C6F11"/>
    <w:rsid w:val="000C71B7"/>
    <w:rsid w:val="000C728F"/>
    <w:rsid w:val="000C7370"/>
    <w:rsid w:val="000C775A"/>
    <w:rsid w:val="000C7BEA"/>
    <w:rsid w:val="000C7C63"/>
    <w:rsid w:val="000C7CAF"/>
    <w:rsid w:val="000C7E00"/>
    <w:rsid w:val="000C7E92"/>
    <w:rsid w:val="000D02B8"/>
    <w:rsid w:val="000D03AC"/>
    <w:rsid w:val="000D03C1"/>
    <w:rsid w:val="000D05C5"/>
    <w:rsid w:val="000D06DD"/>
    <w:rsid w:val="000D09E9"/>
    <w:rsid w:val="000D0A01"/>
    <w:rsid w:val="000D0B39"/>
    <w:rsid w:val="000D0C62"/>
    <w:rsid w:val="000D0DD6"/>
    <w:rsid w:val="000D1256"/>
    <w:rsid w:val="000D13D3"/>
    <w:rsid w:val="000D1407"/>
    <w:rsid w:val="000D156A"/>
    <w:rsid w:val="000D15BD"/>
    <w:rsid w:val="000D1647"/>
    <w:rsid w:val="000D1727"/>
    <w:rsid w:val="000D173B"/>
    <w:rsid w:val="000D17D9"/>
    <w:rsid w:val="000D1947"/>
    <w:rsid w:val="000D1ADB"/>
    <w:rsid w:val="000D1B16"/>
    <w:rsid w:val="000D1BD7"/>
    <w:rsid w:val="000D1C5D"/>
    <w:rsid w:val="000D1DE4"/>
    <w:rsid w:val="000D1E3C"/>
    <w:rsid w:val="000D1E47"/>
    <w:rsid w:val="000D1F85"/>
    <w:rsid w:val="000D22DA"/>
    <w:rsid w:val="000D25B3"/>
    <w:rsid w:val="000D2689"/>
    <w:rsid w:val="000D295D"/>
    <w:rsid w:val="000D2965"/>
    <w:rsid w:val="000D2B85"/>
    <w:rsid w:val="000D2C5B"/>
    <w:rsid w:val="000D2E05"/>
    <w:rsid w:val="000D3059"/>
    <w:rsid w:val="000D3090"/>
    <w:rsid w:val="000D32F8"/>
    <w:rsid w:val="000D3629"/>
    <w:rsid w:val="000D3685"/>
    <w:rsid w:val="000D36C3"/>
    <w:rsid w:val="000D378A"/>
    <w:rsid w:val="000D381A"/>
    <w:rsid w:val="000D38AC"/>
    <w:rsid w:val="000D3BE1"/>
    <w:rsid w:val="000D3D14"/>
    <w:rsid w:val="000D3F3E"/>
    <w:rsid w:val="000D3F4E"/>
    <w:rsid w:val="000D43C8"/>
    <w:rsid w:val="000D4463"/>
    <w:rsid w:val="000D457F"/>
    <w:rsid w:val="000D47C2"/>
    <w:rsid w:val="000D493B"/>
    <w:rsid w:val="000D4959"/>
    <w:rsid w:val="000D4965"/>
    <w:rsid w:val="000D4A60"/>
    <w:rsid w:val="000D4AED"/>
    <w:rsid w:val="000D4E48"/>
    <w:rsid w:val="000D4E8D"/>
    <w:rsid w:val="000D5114"/>
    <w:rsid w:val="000D52FA"/>
    <w:rsid w:val="000D53E6"/>
    <w:rsid w:val="000D556B"/>
    <w:rsid w:val="000D5A54"/>
    <w:rsid w:val="000D5A61"/>
    <w:rsid w:val="000D5F1C"/>
    <w:rsid w:val="000D5F9A"/>
    <w:rsid w:val="000D60A2"/>
    <w:rsid w:val="000D65BD"/>
    <w:rsid w:val="000D6696"/>
    <w:rsid w:val="000D6943"/>
    <w:rsid w:val="000D6971"/>
    <w:rsid w:val="000D6B1D"/>
    <w:rsid w:val="000D6BDB"/>
    <w:rsid w:val="000D6C44"/>
    <w:rsid w:val="000D6D15"/>
    <w:rsid w:val="000D6EC5"/>
    <w:rsid w:val="000D6F9D"/>
    <w:rsid w:val="000D723E"/>
    <w:rsid w:val="000D73C1"/>
    <w:rsid w:val="000D7450"/>
    <w:rsid w:val="000D75C9"/>
    <w:rsid w:val="000D7602"/>
    <w:rsid w:val="000D7718"/>
    <w:rsid w:val="000D79DE"/>
    <w:rsid w:val="000D7E16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4E2"/>
    <w:rsid w:val="000E2542"/>
    <w:rsid w:val="000E254E"/>
    <w:rsid w:val="000E29AA"/>
    <w:rsid w:val="000E2A21"/>
    <w:rsid w:val="000E2A31"/>
    <w:rsid w:val="000E2B03"/>
    <w:rsid w:val="000E2CBD"/>
    <w:rsid w:val="000E2F11"/>
    <w:rsid w:val="000E2FD7"/>
    <w:rsid w:val="000E31F2"/>
    <w:rsid w:val="000E3218"/>
    <w:rsid w:val="000E323E"/>
    <w:rsid w:val="000E32EA"/>
    <w:rsid w:val="000E354B"/>
    <w:rsid w:val="000E38B6"/>
    <w:rsid w:val="000E39A2"/>
    <w:rsid w:val="000E39D2"/>
    <w:rsid w:val="000E4011"/>
    <w:rsid w:val="000E4066"/>
    <w:rsid w:val="000E4133"/>
    <w:rsid w:val="000E4210"/>
    <w:rsid w:val="000E4515"/>
    <w:rsid w:val="000E48AE"/>
    <w:rsid w:val="000E4B72"/>
    <w:rsid w:val="000E4DA2"/>
    <w:rsid w:val="000E4E3A"/>
    <w:rsid w:val="000E51BE"/>
    <w:rsid w:val="000E51C9"/>
    <w:rsid w:val="000E51CF"/>
    <w:rsid w:val="000E53C5"/>
    <w:rsid w:val="000E53CD"/>
    <w:rsid w:val="000E5462"/>
    <w:rsid w:val="000E54DE"/>
    <w:rsid w:val="000E57FD"/>
    <w:rsid w:val="000E5920"/>
    <w:rsid w:val="000E5FFF"/>
    <w:rsid w:val="000E65A5"/>
    <w:rsid w:val="000E676C"/>
    <w:rsid w:val="000E6788"/>
    <w:rsid w:val="000E6851"/>
    <w:rsid w:val="000E696D"/>
    <w:rsid w:val="000E6973"/>
    <w:rsid w:val="000E69AB"/>
    <w:rsid w:val="000E6B6F"/>
    <w:rsid w:val="000E6B7E"/>
    <w:rsid w:val="000E6C75"/>
    <w:rsid w:val="000E6E6F"/>
    <w:rsid w:val="000E6E81"/>
    <w:rsid w:val="000E722E"/>
    <w:rsid w:val="000E72C5"/>
    <w:rsid w:val="000E7382"/>
    <w:rsid w:val="000E741C"/>
    <w:rsid w:val="000E7451"/>
    <w:rsid w:val="000E7666"/>
    <w:rsid w:val="000E7775"/>
    <w:rsid w:val="000E782E"/>
    <w:rsid w:val="000E783D"/>
    <w:rsid w:val="000F0058"/>
    <w:rsid w:val="000F0166"/>
    <w:rsid w:val="000F0287"/>
    <w:rsid w:val="000F035A"/>
    <w:rsid w:val="000F0534"/>
    <w:rsid w:val="000F055A"/>
    <w:rsid w:val="000F07AA"/>
    <w:rsid w:val="000F0AF5"/>
    <w:rsid w:val="000F0B0D"/>
    <w:rsid w:val="000F0E5B"/>
    <w:rsid w:val="000F0F6E"/>
    <w:rsid w:val="000F0F74"/>
    <w:rsid w:val="000F11C3"/>
    <w:rsid w:val="000F13E0"/>
    <w:rsid w:val="000F15B6"/>
    <w:rsid w:val="000F196F"/>
    <w:rsid w:val="000F19B8"/>
    <w:rsid w:val="000F1B44"/>
    <w:rsid w:val="000F1CC4"/>
    <w:rsid w:val="000F1EED"/>
    <w:rsid w:val="000F1F94"/>
    <w:rsid w:val="000F2187"/>
    <w:rsid w:val="000F2354"/>
    <w:rsid w:val="000F23C4"/>
    <w:rsid w:val="000F2499"/>
    <w:rsid w:val="000F27E3"/>
    <w:rsid w:val="000F2946"/>
    <w:rsid w:val="000F298C"/>
    <w:rsid w:val="000F2E2F"/>
    <w:rsid w:val="000F2E3F"/>
    <w:rsid w:val="000F2E61"/>
    <w:rsid w:val="000F2F22"/>
    <w:rsid w:val="000F2F6E"/>
    <w:rsid w:val="000F3184"/>
    <w:rsid w:val="000F31BE"/>
    <w:rsid w:val="000F35C3"/>
    <w:rsid w:val="000F3692"/>
    <w:rsid w:val="000F37E4"/>
    <w:rsid w:val="000F399F"/>
    <w:rsid w:val="000F39BF"/>
    <w:rsid w:val="000F3A5F"/>
    <w:rsid w:val="000F3AEE"/>
    <w:rsid w:val="000F3BE9"/>
    <w:rsid w:val="000F3CAE"/>
    <w:rsid w:val="000F3E66"/>
    <w:rsid w:val="000F3F58"/>
    <w:rsid w:val="000F40F9"/>
    <w:rsid w:val="000F422E"/>
    <w:rsid w:val="000F4463"/>
    <w:rsid w:val="000F4486"/>
    <w:rsid w:val="000F44AB"/>
    <w:rsid w:val="000F44F6"/>
    <w:rsid w:val="000F452A"/>
    <w:rsid w:val="000F468D"/>
    <w:rsid w:val="000F4876"/>
    <w:rsid w:val="000F4C05"/>
    <w:rsid w:val="000F4CF5"/>
    <w:rsid w:val="000F4EC1"/>
    <w:rsid w:val="000F4F1E"/>
    <w:rsid w:val="000F4FD3"/>
    <w:rsid w:val="000F50BE"/>
    <w:rsid w:val="000F52F3"/>
    <w:rsid w:val="000F5305"/>
    <w:rsid w:val="000F5737"/>
    <w:rsid w:val="000F5767"/>
    <w:rsid w:val="000F5985"/>
    <w:rsid w:val="000F5C63"/>
    <w:rsid w:val="000F61C5"/>
    <w:rsid w:val="000F6272"/>
    <w:rsid w:val="000F63C6"/>
    <w:rsid w:val="000F6645"/>
    <w:rsid w:val="000F680E"/>
    <w:rsid w:val="000F683C"/>
    <w:rsid w:val="000F688E"/>
    <w:rsid w:val="000F690D"/>
    <w:rsid w:val="000F6CC0"/>
    <w:rsid w:val="000F6E8D"/>
    <w:rsid w:val="000F6EA8"/>
    <w:rsid w:val="000F6F02"/>
    <w:rsid w:val="000F6FC3"/>
    <w:rsid w:val="000F7139"/>
    <w:rsid w:val="000F7439"/>
    <w:rsid w:val="000F7465"/>
    <w:rsid w:val="000F752C"/>
    <w:rsid w:val="000F7568"/>
    <w:rsid w:val="000F7836"/>
    <w:rsid w:val="000F7A8D"/>
    <w:rsid w:val="000F7C80"/>
    <w:rsid w:val="000F7F40"/>
    <w:rsid w:val="00100142"/>
    <w:rsid w:val="001005F8"/>
    <w:rsid w:val="001007C2"/>
    <w:rsid w:val="00100985"/>
    <w:rsid w:val="00100C2B"/>
    <w:rsid w:val="00100ECF"/>
    <w:rsid w:val="00100EDE"/>
    <w:rsid w:val="001010C9"/>
    <w:rsid w:val="001011DA"/>
    <w:rsid w:val="0010172D"/>
    <w:rsid w:val="001017D3"/>
    <w:rsid w:val="00101BA1"/>
    <w:rsid w:val="00101BC9"/>
    <w:rsid w:val="00101C2B"/>
    <w:rsid w:val="00101E1D"/>
    <w:rsid w:val="0010208F"/>
    <w:rsid w:val="001021D9"/>
    <w:rsid w:val="00102393"/>
    <w:rsid w:val="0010273D"/>
    <w:rsid w:val="001028B4"/>
    <w:rsid w:val="001029D8"/>
    <w:rsid w:val="00102AD7"/>
    <w:rsid w:val="00102B80"/>
    <w:rsid w:val="00102B9E"/>
    <w:rsid w:val="00102BB9"/>
    <w:rsid w:val="00102C67"/>
    <w:rsid w:val="00102DB4"/>
    <w:rsid w:val="00102DEF"/>
    <w:rsid w:val="00102F27"/>
    <w:rsid w:val="00102F28"/>
    <w:rsid w:val="00102F63"/>
    <w:rsid w:val="00103288"/>
    <w:rsid w:val="00103335"/>
    <w:rsid w:val="001035A3"/>
    <w:rsid w:val="001036E0"/>
    <w:rsid w:val="00103924"/>
    <w:rsid w:val="00103B00"/>
    <w:rsid w:val="00103B87"/>
    <w:rsid w:val="00103B97"/>
    <w:rsid w:val="00104306"/>
    <w:rsid w:val="001046C3"/>
    <w:rsid w:val="001047E3"/>
    <w:rsid w:val="00104A76"/>
    <w:rsid w:val="00104D1F"/>
    <w:rsid w:val="00104F12"/>
    <w:rsid w:val="00104F7D"/>
    <w:rsid w:val="0010506C"/>
    <w:rsid w:val="001051E2"/>
    <w:rsid w:val="00105311"/>
    <w:rsid w:val="0010559C"/>
    <w:rsid w:val="00105745"/>
    <w:rsid w:val="00105772"/>
    <w:rsid w:val="00105AD9"/>
    <w:rsid w:val="00105C5D"/>
    <w:rsid w:val="00105D36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B6"/>
    <w:rsid w:val="00106E93"/>
    <w:rsid w:val="00106F02"/>
    <w:rsid w:val="0010705D"/>
    <w:rsid w:val="001072E4"/>
    <w:rsid w:val="0010764A"/>
    <w:rsid w:val="00107937"/>
    <w:rsid w:val="00107940"/>
    <w:rsid w:val="00107995"/>
    <w:rsid w:val="00107C4F"/>
    <w:rsid w:val="00107DE3"/>
    <w:rsid w:val="00110185"/>
    <w:rsid w:val="001102B1"/>
    <w:rsid w:val="00110329"/>
    <w:rsid w:val="0011038D"/>
    <w:rsid w:val="00110743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9C5"/>
    <w:rsid w:val="00111A53"/>
    <w:rsid w:val="00111AE4"/>
    <w:rsid w:val="00111CA7"/>
    <w:rsid w:val="001121A8"/>
    <w:rsid w:val="0011247F"/>
    <w:rsid w:val="00112855"/>
    <w:rsid w:val="00112868"/>
    <w:rsid w:val="0011289D"/>
    <w:rsid w:val="001128AE"/>
    <w:rsid w:val="001129CD"/>
    <w:rsid w:val="00112A00"/>
    <w:rsid w:val="00112A9D"/>
    <w:rsid w:val="00112CC8"/>
    <w:rsid w:val="00112CD9"/>
    <w:rsid w:val="00112CF4"/>
    <w:rsid w:val="00112D8B"/>
    <w:rsid w:val="00112DFF"/>
    <w:rsid w:val="00112E6D"/>
    <w:rsid w:val="00113087"/>
    <w:rsid w:val="001130DF"/>
    <w:rsid w:val="001130F8"/>
    <w:rsid w:val="00113128"/>
    <w:rsid w:val="001132A6"/>
    <w:rsid w:val="001133F2"/>
    <w:rsid w:val="001134F9"/>
    <w:rsid w:val="0011356B"/>
    <w:rsid w:val="001135B5"/>
    <w:rsid w:val="001136B1"/>
    <w:rsid w:val="001136EF"/>
    <w:rsid w:val="00113740"/>
    <w:rsid w:val="001138C2"/>
    <w:rsid w:val="001138DD"/>
    <w:rsid w:val="0011391F"/>
    <w:rsid w:val="00113924"/>
    <w:rsid w:val="001139EF"/>
    <w:rsid w:val="00113E1E"/>
    <w:rsid w:val="00113F3A"/>
    <w:rsid w:val="00113FED"/>
    <w:rsid w:val="00113FF0"/>
    <w:rsid w:val="0011406E"/>
    <w:rsid w:val="001140AD"/>
    <w:rsid w:val="001140B8"/>
    <w:rsid w:val="001141C7"/>
    <w:rsid w:val="00114403"/>
    <w:rsid w:val="001148F0"/>
    <w:rsid w:val="0011490B"/>
    <w:rsid w:val="00114977"/>
    <w:rsid w:val="001149BB"/>
    <w:rsid w:val="00114F55"/>
    <w:rsid w:val="00115585"/>
    <w:rsid w:val="001155ED"/>
    <w:rsid w:val="001157A9"/>
    <w:rsid w:val="001158BB"/>
    <w:rsid w:val="00115932"/>
    <w:rsid w:val="00115AD7"/>
    <w:rsid w:val="00115B10"/>
    <w:rsid w:val="00115BFB"/>
    <w:rsid w:val="00115C79"/>
    <w:rsid w:val="00115E09"/>
    <w:rsid w:val="00115FDE"/>
    <w:rsid w:val="0011609E"/>
    <w:rsid w:val="001160E1"/>
    <w:rsid w:val="001162F9"/>
    <w:rsid w:val="00116301"/>
    <w:rsid w:val="001167C8"/>
    <w:rsid w:val="00116994"/>
    <w:rsid w:val="00116D44"/>
    <w:rsid w:val="00116D85"/>
    <w:rsid w:val="00116EC2"/>
    <w:rsid w:val="00116F0A"/>
    <w:rsid w:val="00116F89"/>
    <w:rsid w:val="00117012"/>
    <w:rsid w:val="00117122"/>
    <w:rsid w:val="001174D0"/>
    <w:rsid w:val="00117625"/>
    <w:rsid w:val="00117678"/>
    <w:rsid w:val="00117768"/>
    <w:rsid w:val="0011781A"/>
    <w:rsid w:val="00117B40"/>
    <w:rsid w:val="00117B48"/>
    <w:rsid w:val="00117BC4"/>
    <w:rsid w:val="00117D1D"/>
    <w:rsid w:val="00117DC4"/>
    <w:rsid w:val="00117EFA"/>
    <w:rsid w:val="00117F3F"/>
    <w:rsid w:val="00117F6D"/>
    <w:rsid w:val="00117F9F"/>
    <w:rsid w:val="001202A2"/>
    <w:rsid w:val="0012047C"/>
    <w:rsid w:val="0012062C"/>
    <w:rsid w:val="00120804"/>
    <w:rsid w:val="00120958"/>
    <w:rsid w:val="00120C4E"/>
    <w:rsid w:val="00120C81"/>
    <w:rsid w:val="00120DEC"/>
    <w:rsid w:val="00120DF7"/>
    <w:rsid w:val="00120ED9"/>
    <w:rsid w:val="00120F74"/>
    <w:rsid w:val="00120FAC"/>
    <w:rsid w:val="00120FEF"/>
    <w:rsid w:val="0012107E"/>
    <w:rsid w:val="00121092"/>
    <w:rsid w:val="00121185"/>
    <w:rsid w:val="001212DC"/>
    <w:rsid w:val="0012186F"/>
    <w:rsid w:val="00121944"/>
    <w:rsid w:val="00121980"/>
    <w:rsid w:val="00121B3B"/>
    <w:rsid w:val="00121B45"/>
    <w:rsid w:val="00121BA6"/>
    <w:rsid w:val="00121E79"/>
    <w:rsid w:val="00121F87"/>
    <w:rsid w:val="00122145"/>
    <w:rsid w:val="001221F8"/>
    <w:rsid w:val="00122538"/>
    <w:rsid w:val="00122557"/>
    <w:rsid w:val="0012263F"/>
    <w:rsid w:val="00122877"/>
    <w:rsid w:val="00122881"/>
    <w:rsid w:val="00122CA4"/>
    <w:rsid w:val="00122D9D"/>
    <w:rsid w:val="00122E45"/>
    <w:rsid w:val="001230F3"/>
    <w:rsid w:val="001231ED"/>
    <w:rsid w:val="00123582"/>
    <w:rsid w:val="00123587"/>
    <w:rsid w:val="001235A5"/>
    <w:rsid w:val="001236CC"/>
    <w:rsid w:val="00123779"/>
    <w:rsid w:val="001237E5"/>
    <w:rsid w:val="0012391C"/>
    <w:rsid w:val="00123A05"/>
    <w:rsid w:val="00123AB4"/>
    <w:rsid w:val="00123D56"/>
    <w:rsid w:val="00123E14"/>
    <w:rsid w:val="001241ED"/>
    <w:rsid w:val="00124201"/>
    <w:rsid w:val="00124283"/>
    <w:rsid w:val="001246D8"/>
    <w:rsid w:val="00124969"/>
    <w:rsid w:val="001249C0"/>
    <w:rsid w:val="00124A7D"/>
    <w:rsid w:val="00124BAA"/>
    <w:rsid w:val="00124D88"/>
    <w:rsid w:val="001250BC"/>
    <w:rsid w:val="00125162"/>
    <w:rsid w:val="0012516D"/>
    <w:rsid w:val="00125172"/>
    <w:rsid w:val="00125202"/>
    <w:rsid w:val="001253F1"/>
    <w:rsid w:val="0012560D"/>
    <w:rsid w:val="001256F2"/>
    <w:rsid w:val="001257AF"/>
    <w:rsid w:val="0012597D"/>
    <w:rsid w:val="00125A35"/>
    <w:rsid w:val="00125CFB"/>
    <w:rsid w:val="0012608F"/>
    <w:rsid w:val="0012609E"/>
    <w:rsid w:val="001264E4"/>
    <w:rsid w:val="00126515"/>
    <w:rsid w:val="00126570"/>
    <w:rsid w:val="001265D6"/>
    <w:rsid w:val="00126617"/>
    <w:rsid w:val="001266C2"/>
    <w:rsid w:val="001267BF"/>
    <w:rsid w:val="001267C0"/>
    <w:rsid w:val="00126BEE"/>
    <w:rsid w:val="00126C4B"/>
    <w:rsid w:val="00126EF4"/>
    <w:rsid w:val="00126F43"/>
    <w:rsid w:val="001270BD"/>
    <w:rsid w:val="001271E0"/>
    <w:rsid w:val="001275AA"/>
    <w:rsid w:val="00127735"/>
    <w:rsid w:val="00127D7C"/>
    <w:rsid w:val="00127E1F"/>
    <w:rsid w:val="00127E56"/>
    <w:rsid w:val="00127FE3"/>
    <w:rsid w:val="00130039"/>
    <w:rsid w:val="001304EF"/>
    <w:rsid w:val="0013059D"/>
    <w:rsid w:val="0013062C"/>
    <w:rsid w:val="001308CD"/>
    <w:rsid w:val="00130932"/>
    <w:rsid w:val="00130B31"/>
    <w:rsid w:val="00130B36"/>
    <w:rsid w:val="00130B71"/>
    <w:rsid w:val="00130C38"/>
    <w:rsid w:val="00130E02"/>
    <w:rsid w:val="00131009"/>
    <w:rsid w:val="0013112D"/>
    <w:rsid w:val="001311D3"/>
    <w:rsid w:val="0013126F"/>
    <w:rsid w:val="001312E4"/>
    <w:rsid w:val="001313D4"/>
    <w:rsid w:val="0013153C"/>
    <w:rsid w:val="001315DF"/>
    <w:rsid w:val="001317FF"/>
    <w:rsid w:val="00131892"/>
    <w:rsid w:val="0013196A"/>
    <w:rsid w:val="0013197D"/>
    <w:rsid w:val="00131B88"/>
    <w:rsid w:val="00131D11"/>
    <w:rsid w:val="00131DE9"/>
    <w:rsid w:val="001320B5"/>
    <w:rsid w:val="001321E9"/>
    <w:rsid w:val="00132270"/>
    <w:rsid w:val="00132385"/>
    <w:rsid w:val="001323BB"/>
    <w:rsid w:val="0013240C"/>
    <w:rsid w:val="0013266D"/>
    <w:rsid w:val="00132B1A"/>
    <w:rsid w:val="00132BD3"/>
    <w:rsid w:val="00132CD1"/>
    <w:rsid w:val="00132E78"/>
    <w:rsid w:val="00132F57"/>
    <w:rsid w:val="001330E6"/>
    <w:rsid w:val="00133109"/>
    <w:rsid w:val="00133187"/>
    <w:rsid w:val="001337DA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7DE"/>
    <w:rsid w:val="00134880"/>
    <w:rsid w:val="0013497B"/>
    <w:rsid w:val="00134994"/>
    <w:rsid w:val="00134A96"/>
    <w:rsid w:val="00134FA3"/>
    <w:rsid w:val="00135070"/>
    <w:rsid w:val="001353F2"/>
    <w:rsid w:val="00135477"/>
    <w:rsid w:val="00135C3F"/>
    <w:rsid w:val="00135C63"/>
    <w:rsid w:val="00135C95"/>
    <w:rsid w:val="00135CC3"/>
    <w:rsid w:val="00135DF0"/>
    <w:rsid w:val="00135E27"/>
    <w:rsid w:val="00136001"/>
    <w:rsid w:val="0013627B"/>
    <w:rsid w:val="0013657B"/>
    <w:rsid w:val="001369C7"/>
    <w:rsid w:val="00136A77"/>
    <w:rsid w:val="00136BC3"/>
    <w:rsid w:val="00136C4A"/>
    <w:rsid w:val="00137063"/>
    <w:rsid w:val="0013717D"/>
    <w:rsid w:val="001372C5"/>
    <w:rsid w:val="00137302"/>
    <w:rsid w:val="00137420"/>
    <w:rsid w:val="0013769A"/>
    <w:rsid w:val="0013769B"/>
    <w:rsid w:val="0013771E"/>
    <w:rsid w:val="001377B3"/>
    <w:rsid w:val="001378F8"/>
    <w:rsid w:val="0013790B"/>
    <w:rsid w:val="001379EB"/>
    <w:rsid w:val="00137C0A"/>
    <w:rsid w:val="00137DD8"/>
    <w:rsid w:val="001403EF"/>
    <w:rsid w:val="001404C1"/>
    <w:rsid w:val="00140545"/>
    <w:rsid w:val="00140739"/>
    <w:rsid w:val="001407E1"/>
    <w:rsid w:val="00140916"/>
    <w:rsid w:val="0014094E"/>
    <w:rsid w:val="001409DD"/>
    <w:rsid w:val="001409F0"/>
    <w:rsid w:val="001409F3"/>
    <w:rsid w:val="00140A53"/>
    <w:rsid w:val="00140BB0"/>
    <w:rsid w:val="00140EEA"/>
    <w:rsid w:val="001411AE"/>
    <w:rsid w:val="0014164B"/>
    <w:rsid w:val="001419E2"/>
    <w:rsid w:val="00141B22"/>
    <w:rsid w:val="00141C40"/>
    <w:rsid w:val="00141DA9"/>
    <w:rsid w:val="00141E55"/>
    <w:rsid w:val="001422FE"/>
    <w:rsid w:val="00142737"/>
    <w:rsid w:val="00142786"/>
    <w:rsid w:val="00142853"/>
    <w:rsid w:val="0014296A"/>
    <w:rsid w:val="00142D3A"/>
    <w:rsid w:val="00142D9E"/>
    <w:rsid w:val="00142EAF"/>
    <w:rsid w:val="00142EE7"/>
    <w:rsid w:val="00143068"/>
    <w:rsid w:val="001431D3"/>
    <w:rsid w:val="0014320E"/>
    <w:rsid w:val="0014326A"/>
    <w:rsid w:val="00143296"/>
    <w:rsid w:val="001432D3"/>
    <w:rsid w:val="001432DA"/>
    <w:rsid w:val="001434DF"/>
    <w:rsid w:val="001435A3"/>
    <w:rsid w:val="0014370F"/>
    <w:rsid w:val="00143986"/>
    <w:rsid w:val="00143A85"/>
    <w:rsid w:val="00143B41"/>
    <w:rsid w:val="00143DF7"/>
    <w:rsid w:val="00144016"/>
    <w:rsid w:val="0014406D"/>
    <w:rsid w:val="001441FF"/>
    <w:rsid w:val="00144779"/>
    <w:rsid w:val="00144D2B"/>
    <w:rsid w:val="0014501D"/>
    <w:rsid w:val="0014517B"/>
    <w:rsid w:val="00145537"/>
    <w:rsid w:val="00145648"/>
    <w:rsid w:val="00145680"/>
    <w:rsid w:val="00145B57"/>
    <w:rsid w:val="00145B87"/>
    <w:rsid w:val="00145F34"/>
    <w:rsid w:val="00146027"/>
    <w:rsid w:val="001465BD"/>
    <w:rsid w:val="001466A1"/>
    <w:rsid w:val="00146739"/>
    <w:rsid w:val="00146A18"/>
    <w:rsid w:val="00146A90"/>
    <w:rsid w:val="00146A9A"/>
    <w:rsid w:val="00146E81"/>
    <w:rsid w:val="00146F25"/>
    <w:rsid w:val="001473E0"/>
    <w:rsid w:val="00147676"/>
    <w:rsid w:val="001477D5"/>
    <w:rsid w:val="00147965"/>
    <w:rsid w:val="00147C30"/>
    <w:rsid w:val="00147F8D"/>
    <w:rsid w:val="00147FD4"/>
    <w:rsid w:val="00150180"/>
    <w:rsid w:val="001505F5"/>
    <w:rsid w:val="001508A5"/>
    <w:rsid w:val="00150C69"/>
    <w:rsid w:val="00150D1A"/>
    <w:rsid w:val="00150D3A"/>
    <w:rsid w:val="00150DBB"/>
    <w:rsid w:val="00150F18"/>
    <w:rsid w:val="00151114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B8"/>
    <w:rsid w:val="00151CEB"/>
    <w:rsid w:val="00151D3D"/>
    <w:rsid w:val="00151F30"/>
    <w:rsid w:val="00152039"/>
    <w:rsid w:val="00152252"/>
    <w:rsid w:val="00152306"/>
    <w:rsid w:val="00152350"/>
    <w:rsid w:val="001525DB"/>
    <w:rsid w:val="0015268D"/>
    <w:rsid w:val="001529C2"/>
    <w:rsid w:val="00152DCF"/>
    <w:rsid w:val="00152E7E"/>
    <w:rsid w:val="00153026"/>
    <w:rsid w:val="00153160"/>
    <w:rsid w:val="0015320A"/>
    <w:rsid w:val="0015337F"/>
    <w:rsid w:val="001533EB"/>
    <w:rsid w:val="001536ED"/>
    <w:rsid w:val="0015390F"/>
    <w:rsid w:val="001539CC"/>
    <w:rsid w:val="00153C90"/>
    <w:rsid w:val="00153E15"/>
    <w:rsid w:val="00153E43"/>
    <w:rsid w:val="00153F26"/>
    <w:rsid w:val="00153FA1"/>
    <w:rsid w:val="001542FF"/>
    <w:rsid w:val="00154321"/>
    <w:rsid w:val="0015433A"/>
    <w:rsid w:val="00154358"/>
    <w:rsid w:val="0015451C"/>
    <w:rsid w:val="00154773"/>
    <w:rsid w:val="00154930"/>
    <w:rsid w:val="00154931"/>
    <w:rsid w:val="00154D53"/>
    <w:rsid w:val="00154E71"/>
    <w:rsid w:val="00154F21"/>
    <w:rsid w:val="0015500F"/>
    <w:rsid w:val="0015507B"/>
    <w:rsid w:val="001550B0"/>
    <w:rsid w:val="001550C2"/>
    <w:rsid w:val="001552D0"/>
    <w:rsid w:val="001554B6"/>
    <w:rsid w:val="001554FB"/>
    <w:rsid w:val="001556ED"/>
    <w:rsid w:val="00155753"/>
    <w:rsid w:val="00155AED"/>
    <w:rsid w:val="00155C38"/>
    <w:rsid w:val="00155CB7"/>
    <w:rsid w:val="00155E62"/>
    <w:rsid w:val="00156049"/>
    <w:rsid w:val="0015664A"/>
    <w:rsid w:val="001567D4"/>
    <w:rsid w:val="00156D7B"/>
    <w:rsid w:val="00156DD6"/>
    <w:rsid w:val="00157292"/>
    <w:rsid w:val="00157406"/>
    <w:rsid w:val="00157408"/>
    <w:rsid w:val="0015742D"/>
    <w:rsid w:val="00157489"/>
    <w:rsid w:val="0015754B"/>
    <w:rsid w:val="0015757A"/>
    <w:rsid w:val="00157656"/>
    <w:rsid w:val="001577E0"/>
    <w:rsid w:val="0015782B"/>
    <w:rsid w:val="00157A5A"/>
    <w:rsid w:val="00157EB2"/>
    <w:rsid w:val="001604DE"/>
    <w:rsid w:val="0016088C"/>
    <w:rsid w:val="001608C2"/>
    <w:rsid w:val="00160C66"/>
    <w:rsid w:val="00160DC1"/>
    <w:rsid w:val="00160FED"/>
    <w:rsid w:val="00161153"/>
    <w:rsid w:val="00161190"/>
    <w:rsid w:val="00161367"/>
    <w:rsid w:val="00161635"/>
    <w:rsid w:val="001616EE"/>
    <w:rsid w:val="001618F0"/>
    <w:rsid w:val="001619C4"/>
    <w:rsid w:val="00161AC9"/>
    <w:rsid w:val="00161DC8"/>
    <w:rsid w:val="00161EA1"/>
    <w:rsid w:val="00161EA3"/>
    <w:rsid w:val="0016233B"/>
    <w:rsid w:val="0016256D"/>
    <w:rsid w:val="001627FF"/>
    <w:rsid w:val="001628C7"/>
    <w:rsid w:val="00162A9B"/>
    <w:rsid w:val="00162AB1"/>
    <w:rsid w:val="00162C1D"/>
    <w:rsid w:val="00162C49"/>
    <w:rsid w:val="00162CFB"/>
    <w:rsid w:val="00162E95"/>
    <w:rsid w:val="00162EB2"/>
    <w:rsid w:val="00162F0B"/>
    <w:rsid w:val="00162F39"/>
    <w:rsid w:val="00162F62"/>
    <w:rsid w:val="00162F6F"/>
    <w:rsid w:val="00162FD1"/>
    <w:rsid w:val="001631E8"/>
    <w:rsid w:val="00163314"/>
    <w:rsid w:val="001633EB"/>
    <w:rsid w:val="001634DD"/>
    <w:rsid w:val="0016393C"/>
    <w:rsid w:val="0016396F"/>
    <w:rsid w:val="00164147"/>
    <w:rsid w:val="0016418C"/>
    <w:rsid w:val="00164448"/>
    <w:rsid w:val="001646FF"/>
    <w:rsid w:val="001647FC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7C8"/>
    <w:rsid w:val="00165A70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30"/>
    <w:rsid w:val="001670C5"/>
    <w:rsid w:val="0016717A"/>
    <w:rsid w:val="001673C3"/>
    <w:rsid w:val="001674FD"/>
    <w:rsid w:val="0016751F"/>
    <w:rsid w:val="00167592"/>
    <w:rsid w:val="0016767F"/>
    <w:rsid w:val="001676DF"/>
    <w:rsid w:val="00167779"/>
    <w:rsid w:val="00167D8A"/>
    <w:rsid w:val="00167EB5"/>
    <w:rsid w:val="00167F43"/>
    <w:rsid w:val="00167FBC"/>
    <w:rsid w:val="00167FC9"/>
    <w:rsid w:val="001701D5"/>
    <w:rsid w:val="00170273"/>
    <w:rsid w:val="00170285"/>
    <w:rsid w:val="0017094A"/>
    <w:rsid w:val="00170AFD"/>
    <w:rsid w:val="00170E32"/>
    <w:rsid w:val="00170EB5"/>
    <w:rsid w:val="00170FD7"/>
    <w:rsid w:val="001710DB"/>
    <w:rsid w:val="00171100"/>
    <w:rsid w:val="00171128"/>
    <w:rsid w:val="00171472"/>
    <w:rsid w:val="001714B4"/>
    <w:rsid w:val="001715CA"/>
    <w:rsid w:val="001715ED"/>
    <w:rsid w:val="00171659"/>
    <w:rsid w:val="0017186A"/>
    <w:rsid w:val="00171B14"/>
    <w:rsid w:val="00171BA8"/>
    <w:rsid w:val="00171CD6"/>
    <w:rsid w:val="00171EEE"/>
    <w:rsid w:val="00171F80"/>
    <w:rsid w:val="00171FEA"/>
    <w:rsid w:val="00171FFB"/>
    <w:rsid w:val="0017205B"/>
    <w:rsid w:val="001721C7"/>
    <w:rsid w:val="00172503"/>
    <w:rsid w:val="001727B2"/>
    <w:rsid w:val="0017294E"/>
    <w:rsid w:val="00172AFB"/>
    <w:rsid w:val="00172B08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3F92"/>
    <w:rsid w:val="00174126"/>
    <w:rsid w:val="00174182"/>
    <w:rsid w:val="00174263"/>
    <w:rsid w:val="00174514"/>
    <w:rsid w:val="001745D0"/>
    <w:rsid w:val="0017477B"/>
    <w:rsid w:val="00174E3D"/>
    <w:rsid w:val="00174FBE"/>
    <w:rsid w:val="00175070"/>
    <w:rsid w:val="001751A8"/>
    <w:rsid w:val="00175293"/>
    <w:rsid w:val="00175466"/>
    <w:rsid w:val="001756A3"/>
    <w:rsid w:val="00175735"/>
    <w:rsid w:val="001757D0"/>
    <w:rsid w:val="00175891"/>
    <w:rsid w:val="00175964"/>
    <w:rsid w:val="001759C3"/>
    <w:rsid w:val="00175CBC"/>
    <w:rsid w:val="00175F20"/>
    <w:rsid w:val="00175F62"/>
    <w:rsid w:val="00176265"/>
    <w:rsid w:val="001762F3"/>
    <w:rsid w:val="001765BD"/>
    <w:rsid w:val="001767AC"/>
    <w:rsid w:val="00176C9D"/>
    <w:rsid w:val="00176DE0"/>
    <w:rsid w:val="00176F6A"/>
    <w:rsid w:val="001774C2"/>
    <w:rsid w:val="001776DC"/>
    <w:rsid w:val="001777E1"/>
    <w:rsid w:val="001778B5"/>
    <w:rsid w:val="00177942"/>
    <w:rsid w:val="001779EC"/>
    <w:rsid w:val="00177D0F"/>
    <w:rsid w:val="00177D16"/>
    <w:rsid w:val="00177DEF"/>
    <w:rsid w:val="00177FB9"/>
    <w:rsid w:val="001800B3"/>
    <w:rsid w:val="0018014A"/>
    <w:rsid w:val="0018029B"/>
    <w:rsid w:val="00180388"/>
    <w:rsid w:val="0018040D"/>
    <w:rsid w:val="001807AE"/>
    <w:rsid w:val="00180869"/>
    <w:rsid w:val="00180C51"/>
    <w:rsid w:val="00180E18"/>
    <w:rsid w:val="0018105B"/>
    <w:rsid w:val="00181178"/>
    <w:rsid w:val="00181380"/>
    <w:rsid w:val="00181396"/>
    <w:rsid w:val="00181399"/>
    <w:rsid w:val="00181489"/>
    <w:rsid w:val="00181E9C"/>
    <w:rsid w:val="00181F37"/>
    <w:rsid w:val="00181F78"/>
    <w:rsid w:val="0018201D"/>
    <w:rsid w:val="001820C9"/>
    <w:rsid w:val="00182132"/>
    <w:rsid w:val="00182207"/>
    <w:rsid w:val="001824DE"/>
    <w:rsid w:val="00182778"/>
    <w:rsid w:val="00182899"/>
    <w:rsid w:val="00182A42"/>
    <w:rsid w:val="00182C2E"/>
    <w:rsid w:val="00182DB1"/>
    <w:rsid w:val="00182F1E"/>
    <w:rsid w:val="00183399"/>
    <w:rsid w:val="001837D0"/>
    <w:rsid w:val="0018390F"/>
    <w:rsid w:val="00183979"/>
    <w:rsid w:val="00183AD0"/>
    <w:rsid w:val="00183FE2"/>
    <w:rsid w:val="00184106"/>
    <w:rsid w:val="00184265"/>
    <w:rsid w:val="001842AC"/>
    <w:rsid w:val="0018439A"/>
    <w:rsid w:val="00184467"/>
    <w:rsid w:val="00184771"/>
    <w:rsid w:val="001847B6"/>
    <w:rsid w:val="00184896"/>
    <w:rsid w:val="001848CF"/>
    <w:rsid w:val="00184929"/>
    <w:rsid w:val="00184972"/>
    <w:rsid w:val="0018498B"/>
    <w:rsid w:val="00184AB5"/>
    <w:rsid w:val="00184BB2"/>
    <w:rsid w:val="00184BD3"/>
    <w:rsid w:val="00184CBF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5B6F"/>
    <w:rsid w:val="00185BA4"/>
    <w:rsid w:val="00185C99"/>
    <w:rsid w:val="00186041"/>
    <w:rsid w:val="00186081"/>
    <w:rsid w:val="001860D3"/>
    <w:rsid w:val="00186163"/>
    <w:rsid w:val="00186181"/>
    <w:rsid w:val="00186403"/>
    <w:rsid w:val="001866B8"/>
    <w:rsid w:val="0018681D"/>
    <w:rsid w:val="00186ADF"/>
    <w:rsid w:val="00186D00"/>
    <w:rsid w:val="00186E89"/>
    <w:rsid w:val="00186F3E"/>
    <w:rsid w:val="001876DD"/>
    <w:rsid w:val="00187F70"/>
    <w:rsid w:val="001902E4"/>
    <w:rsid w:val="00190334"/>
    <w:rsid w:val="00190403"/>
    <w:rsid w:val="00190447"/>
    <w:rsid w:val="00190624"/>
    <w:rsid w:val="00190823"/>
    <w:rsid w:val="00190A1E"/>
    <w:rsid w:val="00190A32"/>
    <w:rsid w:val="00190A4E"/>
    <w:rsid w:val="00190A97"/>
    <w:rsid w:val="00190AC4"/>
    <w:rsid w:val="00190E05"/>
    <w:rsid w:val="00190E2D"/>
    <w:rsid w:val="00190E4A"/>
    <w:rsid w:val="0019134A"/>
    <w:rsid w:val="001914A4"/>
    <w:rsid w:val="00191853"/>
    <w:rsid w:val="0019189C"/>
    <w:rsid w:val="00191A14"/>
    <w:rsid w:val="00191A3E"/>
    <w:rsid w:val="00191B7A"/>
    <w:rsid w:val="00191BC0"/>
    <w:rsid w:val="00191C18"/>
    <w:rsid w:val="00191D1D"/>
    <w:rsid w:val="00191E81"/>
    <w:rsid w:val="00191FB2"/>
    <w:rsid w:val="00192198"/>
    <w:rsid w:val="001922CB"/>
    <w:rsid w:val="001923C4"/>
    <w:rsid w:val="00192A8B"/>
    <w:rsid w:val="00192D4B"/>
    <w:rsid w:val="00192D6A"/>
    <w:rsid w:val="00192E5D"/>
    <w:rsid w:val="00192E6D"/>
    <w:rsid w:val="00192F46"/>
    <w:rsid w:val="001930A6"/>
    <w:rsid w:val="00193106"/>
    <w:rsid w:val="001933AD"/>
    <w:rsid w:val="00193529"/>
    <w:rsid w:val="0019358D"/>
    <w:rsid w:val="00193708"/>
    <w:rsid w:val="001937F7"/>
    <w:rsid w:val="00193868"/>
    <w:rsid w:val="00193A23"/>
    <w:rsid w:val="00193BFA"/>
    <w:rsid w:val="00193CEC"/>
    <w:rsid w:val="00193ECB"/>
    <w:rsid w:val="0019409C"/>
    <w:rsid w:val="00194167"/>
    <w:rsid w:val="001942A8"/>
    <w:rsid w:val="001942D6"/>
    <w:rsid w:val="00194346"/>
    <w:rsid w:val="001945EF"/>
    <w:rsid w:val="00194822"/>
    <w:rsid w:val="00194840"/>
    <w:rsid w:val="001948B8"/>
    <w:rsid w:val="001948E6"/>
    <w:rsid w:val="001950C5"/>
    <w:rsid w:val="0019510A"/>
    <w:rsid w:val="0019515A"/>
    <w:rsid w:val="001951AC"/>
    <w:rsid w:val="00195304"/>
    <w:rsid w:val="00195396"/>
    <w:rsid w:val="001954DB"/>
    <w:rsid w:val="001957FB"/>
    <w:rsid w:val="00195A60"/>
    <w:rsid w:val="00195A6A"/>
    <w:rsid w:val="00195A98"/>
    <w:rsid w:val="00195B2C"/>
    <w:rsid w:val="00195CBB"/>
    <w:rsid w:val="00195DBB"/>
    <w:rsid w:val="00195FA5"/>
    <w:rsid w:val="0019615C"/>
    <w:rsid w:val="0019623D"/>
    <w:rsid w:val="001962D5"/>
    <w:rsid w:val="001964D5"/>
    <w:rsid w:val="0019689A"/>
    <w:rsid w:val="00196951"/>
    <w:rsid w:val="00196A75"/>
    <w:rsid w:val="00196AEA"/>
    <w:rsid w:val="00196BE1"/>
    <w:rsid w:val="00196C62"/>
    <w:rsid w:val="0019717B"/>
    <w:rsid w:val="0019739F"/>
    <w:rsid w:val="001975DA"/>
    <w:rsid w:val="0019762D"/>
    <w:rsid w:val="00197640"/>
    <w:rsid w:val="00197660"/>
    <w:rsid w:val="0019767B"/>
    <w:rsid w:val="00197787"/>
    <w:rsid w:val="0019789E"/>
    <w:rsid w:val="00197D03"/>
    <w:rsid w:val="00197E05"/>
    <w:rsid w:val="00197F79"/>
    <w:rsid w:val="00197FBC"/>
    <w:rsid w:val="001A008B"/>
    <w:rsid w:val="001A0240"/>
    <w:rsid w:val="001A0346"/>
    <w:rsid w:val="001A069F"/>
    <w:rsid w:val="001A07B0"/>
    <w:rsid w:val="001A0871"/>
    <w:rsid w:val="001A098E"/>
    <w:rsid w:val="001A0A06"/>
    <w:rsid w:val="001A0A77"/>
    <w:rsid w:val="001A0AB3"/>
    <w:rsid w:val="001A0B04"/>
    <w:rsid w:val="001A0C7A"/>
    <w:rsid w:val="001A0ED9"/>
    <w:rsid w:val="001A0F7F"/>
    <w:rsid w:val="001A1058"/>
    <w:rsid w:val="001A1270"/>
    <w:rsid w:val="001A1290"/>
    <w:rsid w:val="001A129B"/>
    <w:rsid w:val="001A135B"/>
    <w:rsid w:val="001A15ED"/>
    <w:rsid w:val="001A1768"/>
    <w:rsid w:val="001A19D4"/>
    <w:rsid w:val="001A1A9D"/>
    <w:rsid w:val="001A1AFC"/>
    <w:rsid w:val="001A1B98"/>
    <w:rsid w:val="001A1CB7"/>
    <w:rsid w:val="001A1D17"/>
    <w:rsid w:val="001A1E26"/>
    <w:rsid w:val="001A1E6E"/>
    <w:rsid w:val="001A1F5B"/>
    <w:rsid w:val="001A2084"/>
    <w:rsid w:val="001A2141"/>
    <w:rsid w:val="001A248B"/>
    <w:rsid w:val="001A2599"/>
    <w:rsid w:val="001A2B38"/>
    <w:rsid w:val="001A2B6B"/>
    <w:rsid w:val="001A2D20"/>
    <w:rsid w:val="001A2DF8"/>
    <w:rsid w:val="001A2F06"/>
    <w:rsid w:val="001A2FF3"/>
    <w:rsid w:val="001A3450"/>
    <w:rsid w:val="001A3745"/>
    <w:rsid w:val="001A37C9"/>
    <w:rsid w:val="001A385C"/>
    <w:rsid w:val="001A396E"/>
    <w:rsid w:val="001A3C38"/>
    <w:rsid w:val="001A3C3D"/>
    <w:rsid w:val="001A3D10"/>
    <w:rsid w:val="001A3D9C"/>
    <w:rsid w:val="001A3E2B"/>
    <w:rsid w:val="001A3E3D"/>
    <w:rsid w:val="001A3E6E"/>
    <w:rsid w:val="001A3F49"/>
    <w:rsid w:val="001A429C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982"/>
    <w:rsid w:val="001A5A0F"/>
    <w:rsid w:val="001A5B33"/>
    <w:rsid w:val="001A5CAD"/>
    <w:rsid w:val="001A5CAE"/>
    <w:rsid w:val="001A60B6"/>
    <w:rsid w:val="001A6140"/>
    <w:rsid w:val="001A6323"/>
    <w:rsid w:val="001A6329"/>
    <w:rsid w:val="001A653D"/>
    <w:rsid w:val="001A66B0"/>
    <w:rsid w:val="001A67EA"/>
    <w:rsid w:val="001A69EC"/>
    <w:rsid w:val="001A6A69"/>
    <w:rsid w:val="001A6AB1"/>
    <w:rsid w:val="001A6BB5"/>
    <w:rsid w:val="001A6C22"/>
    <w:rsid w:val="001A6CE8"/>
    <w:rsid w:val="001A6D7B"/>
    <w:rsid w:val="001A7067"/>
    <w:rsid w:val="001A710C"/>
    <w:rsid w:val="001A716E"/>
    <w:rsid w:val="001A7466"/>
    <w:rsid w:val="001A74CA"/>
    <w:rsid w:val="001A77DA"/>
    <w:rsid w:val="001A7EA2"/>
    <w:rsid w:val="001A7ECA"/>
    <w:rsid w:val="001A7FAF"/>
    <w:rsid w:val="001B03C1"/>
    <w:rsid w:val="001B04B4"/>
    <w:rsid w:val="001B04C5"/>
    <w:rsid w:val="001B065C"/>
    <w:rsid w:val="001B0A9E"/>
    <w:rsid w:val="001B0C0A"/>
    <w:rsid w:val="001B0D49"/>
    <w:rsid w:val="001B10A3"/>
    <w:rsid w:val="001B117A"/>
    <w:rsid w:val="001B1466"/>
    <w:rsid w:val="001B1480"/>
    <w:rsid w:val="001B1694"/>
    <w:rsid w:val="001B17D1"/>
    <w:rsid w:val="001B1A29"/>
    <w:rsid w:val="001B1B96"/>
    <w:rsid w:val="001B1C5E"/>
    <w:rsid w:val="001B1D7D"/>
    <w:rsid w:val="001B20BB"/>
    <w:rsid w:val="001B22D3"/>
    <w:rsid w:val="001B2358"/>
    <w:rsid w:val="001B24AE"/>
    <w:rsid w:val="001B25AA"/>
    <w:rsid w:val="001B26FF"/>
    <w:rsid w:val="001B27BD"/>
    <w:rsid w:val="001B28C6"/>
    <w:rsid w:val="001B2937"/>
    <w:rsid w:val="001B2D5E"/>
    <w:rsid w:val="001B3028"/>
    <w:rsid w:val="001B30DB"/>
    <w:rsid w:val="001B326F"/>
    <w:rsid w:val="001B3465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3F71"/>
    <w:rsid w:val="001B4491"/>
    <w:rsid w:val="001B4583"/>
    <w:rsid w:val="001B4782"/>
    <w:rsid w:val="001B4798"/>
    <w:rsid w:val="001B4B0B"/>
    <w:rsid w:val="001B4B0E"/>
    <w:rsid w:val="001B4D45"/>
    <w:rsid w:val="001B4E03"/>
    <w:rsid w:val="001B50A5"/>
    <w:rsid w:val="001B50AF"/>
    <w:rsid w:val="001B5244"/>
    <w:rsid w:val="001B55FE"/>
    <w:rsid w:val="001B5739"/>
    <w:rsid w:val="001B5BA3"/>
    <w:rsid w:val="001B5C08"/>
    <w:rsid w:val="001B5D57"/>
    <w:rsid w:val="001B5EBE"/>
    <w:rsid w:val="001B62F4"/>
    <w:rsid w:val="001B631E"/>
    <w:rsid w:val="001B633A"/>
    <w:rsid w:val="001B6417"/>
    <w:rsid w:val="001B646B"/>
    <w:rsid w:val="001B6470"/>
    <w:rsid w:val="001B662B"/>
    <w:rsid w:val="001B669D"/>
    <w:rsid w:val="001B67EF"/>
    <w:rsid w:val="001B69C1"/>
    <w:rsid w:val="001B6A36"/>
    <w:rsid w:val="001B6B63"/>
    <w:rsid w:val="001B6C1D"/>
    <w:rsid w:val="001B6C33"/>
    <w:rsid w:val="001B6D23"/>
    <w:rsid w:val="001B6E53"/>
    <w:rsid w:val="001B6EAF"/>
    <w:rsid w:val="001B6F43"/>
    <w:rsid w:val="001B6F9F"/>
    <w:rsid w:val="001B70B8"/>
    <w:rsid w:val="001B70DB"/>
    <w:rsid w:val="001B7249"/>
    <w:rsid w:val="001B746D"/>
    <w:rsid w:val="001B7542"/>
    <w:rsid w:val="001B7707"/>
    <w:rsid w:val="001B78C4"/>
    <w:rsid w:val="001B7900"/>
    <w:rsid w:val="001B7A5C"/>
    <w:rsid w:val="001B7A9C"/>
    <w:rsid w:val="001B7AEF"/>
    <w:rsid w:val="001B7C8B"/>
    <w:rsid w:val="001B7D19"/>
    <w:rsid w:val="001B7D23"/>
    <w:rsid w:val="001B7E3A"/>
    <w:rsid w:val="001C0194"/>
    <w:rsid w:val="001C03C8"/>
    <w:rsid w:val="001C044B"/>
    <w:rsid w:val="001C069E"/>
    <w:rsid w:val="001C088F"/>
    <w:rsid w:val="001C08EF"/>
    <w:rsid w:val="001C0A30"/>
    <w:rsid w:val="001C0AE8"/>
    <w:rsid w:val="001C0B22"/>
    <w:rsid w:val="001C0C88"/>
    <w:rsid w:val="001C0F8C"/>
    <w:rsid w:val="001C110F"/>
    <w:rsid w:val="001C1397"/>
    <w:rsid w:val="001C1634"/>
    <w:rsid w:val="001C1B3B"/>
    <w:rsid w:val="001C1BF4"/>
    <w:rsid w:val="001C1F0A"/>
    <w:rsid w:val="001C2062"/>
    <w:rsid w:val="001C20C1"/>
    <w:rsid w:val="001C2374"/>
    <w:rsid w:val="001C23BF"/>
    <w:rsid w:val="001C23D7"/>
    <w:rsid w:val="001C246C"/>
    <w:rsid w:val="001C251A"/>
    <w:rsid w:val="001C25C9"/>
    <w:rsid w:val="001C26E5"/>
    <w:rsid w:val="001C272D"/>
    <w:rsid w:val="001C2768"/>
    <w:rsid w:val="001C27DB"/>
    <w:rsid w:val="001C289B"/>
    <w:rsid w:val="001C2ABC"/>
    <w:rsid w:val="001C2CCE"/>
    <w:rsid w:val="001C2D38"/>
    <w:rsid w:val="001C2E69"/>
    <w:rsid w:val="001C3068"/>
    <w:rsid w:val="001C3126"/>
    <w:rsid w:val="001C31C3"/>
    <w:rsid w:val="001C326F"/>
    <w:rsid w:val="001C364B"/>
    <w:rsid w:val="001C369C"/>
    <w:rsid w:val="001C3B39"/>
    <w:rsid w:val="001C3B57"/>
    <w:rsid w:val="001C3D7F"/>
    <w:rsid w:val="001C3DA7"/>
    <w:rsid w:val="001C3DD6"/>
    <w:rsid w:val="001C3F54"/>
    <w:rsid w:val="001C3FEB"/>
    <w:rsid w:val="001C400D"/>
    <w:rsid w:val="001C469D"/>
    <w:rsid w:val="001C47E2"/>
    <w:rsid w:val="001C48DF"/>
    <w:rsid w:val="001C4A16"/>
    <w:rsid w:val="001C4B4D"/>
    <w:rsid w:val="001C4B54"/>
    <w:rsid w:val="001C4CCE"/>
    <w:rsid w:val="001C4E3C"/>
    <w:rsid w:val="001C50BA"/>
    <w:rsid w:val="001C5155"/>
    <w:rsid w:val="001C52ED"/>
    <w:rsid w:val="001C5388"/>
    <w:rsid w:val="001C5458"/>
    <w:rsid w:val="001C575F"/>
    <w:rsid w:val="001C58A7"/>
    <w:rsid w:val="001C59BD"/>
    <w:rsid w:val="001C5ACD"/>
    <w:rsid w:val="001C5D4F"/>
    <w:rsid w:val="001C5E68"/>
    <w:rsid w:val="001C63C0"/>
    <w:rsid w:val="001C6636"/>
    <w:rsid w:val="001C6885"/>
    <w:rsid w:val="001C6AA0"/>
    <w:rsid w:val="001C6AC3"/>
    <w:rsid w:val="001C6B2D"/>
    <w:rsid w:val="001C6D23"/>
    <w:rsid w:val="001C6D26"/>
    <w:rsid w:val="001C701C"/>
    <w:rsid w:val="001C70BC"/>
    <w:rsid w:val="001C72AC"/>
    <w:rsid w:val="001C72FC"/>
    <w:rsid w:val="001C734B"/>
    <w:rsid w:val="001C737D"/>
    <w:rsid w:val="001C742F"/>
    <w:rsid w:val="001C7472"/>
    <w:rsid w:val="001C78E2"/>
    <w:rsid w:val="001C7A07"/>
    <w:rsid w:val="001C7C51"/>
    <w:rsid w:val="001C7D62"/>
    <w:rsid w:val="001C7E1A"/>
    <w:rsid w:val="001C7E56"/>
    <w:rsid w:val="001D02FF"/>
    <w:rsid w:val="001D0304"/>
    <w:rsid w:val="001D062C"/>
    <w:rsid w:val="001D0CEB"/>
    <w:rsid w:val="001D0D21"/>
    <w:rsid w:val="001D0DE9"/>
    <w:rsid w:val="001D0E57"/>
    <w:rsid w:val="001D0EFA"/>
    <w:rsid w:val="001D0FAE"/>
    <w:rsid w:val="001D106F"/>
    <w:rsid w:val="001D1395"/>
    <w:rsid w:val="001D14C5"/>
    <w:rsid w:val="001D1520"/>
    <w:rsid w:val="001D1521"/>
    <w:rsid w:val="001D163C"/>
    <w:rsid w:val="001D166E"/>
    <w:rsid w:val="001D1709"/>
    <w:rsid w:val="001D1889"/>
    <w:rsid w:val="001D198D"/>
    <w:rsid w:val="001D19BA"/>
    <w:rsid w:val="001D1A2B"/>
    <w:rsid w:val="001D1B55"/>
    <w:rsid w:val="001D1D82"/>
    <w:rsid w:val="001D1E96"/>
    <w:rsid w:val="001D2086"/>
    <w:rsid w:val="001D2166"/>
    <w:rsid w:val="001D21A4"/>
    <w:rsid w:val="001D251F"/>
    <w:rsid w:val="001D2706"/>
    <w:rsid w:val="001D288A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C6"/>
    <w:rsid w:val="001D3B43"/>
    <w:rsid w:val="001D3CB4"/>
    <w:rsid w:val="001D3D83"/>
    <w:rsid w:val="001D3F40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D7E"/>
    <w:rsid w:val="001D5280"/>
    <w:rsid w:val="001D5587"/>
    <w:rsid w:val="001D55DD"/>
    <w:rsid w:val="001D57F5"/>
    <w:rsid w:val="001D581B"/>
    <w:rsid w:val="001D5991"/>
    <w:rsid w:val="001D5C38"/>
    <w:rsid w:val="001D5D8F"/>
    <w:rsid w:val="001D5D99"/>
    <w:rsid w:val="001D5F21"/>
    <w:rsid w:val="001D5FC9"/>
    <w:rsid w:val="001D603F"/>
    <w:rsid w:val="001D63FF"/>
    <w:rsid w:val="001D6435"/>
    <w:rsid w:val="001D67AA"/>
    <w:rsid w:val="001D6972"/>
    <w:rsid w:val="001D6A99"/>
    <w:rsid w:val="001D6BF1"/>
    <w:rsid w:val="001D6C08"/>
    <w:rsid w:val="001D6E19"/>
    <w:rsid w:val="001D6F9E"/>
    <w:rsid w:val="001D6FC4"/>
    <w:rsid w:val="001D73AF"/>
    <w:rsid w:val="001D7529"/>
    <w:rsid w:val="001D761C"/>
    <w:rsid w:val="001D762F"/>
    <w:rsid w:val="001D76E7"/>
    <w:rsid w:val="001D779B"/>
    <w:rsid w:val="001D7E1E"/>
    <w:rsid w:val="001D7E65"/>
    <w:rsid w:val="001D7FF6"/>
    <w:rsid w:val="001E0249"/>
    <w:rsid w:val="001E0299"/>
    <w:rsid w:val="001E0573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5C3"/>
    <w:rsid w:val="001E16D1"/>
    <w:rsid w:val="001E1879"/>
    <w:rsid w:val="001E195D"/>
    <w:rsid w:val="001E1A03"/>
    <w:rsid w:val="001E1F3A"/>
    <w:rsid w:val="001E1F68"/>
    <w:rsid w:val="001E2191"/>
    <w:rsid w:val="001E2286"/>
    <w:rsid w:val="001E231F"/>
    <w:rsid w:val="001E28C5"/>
    <w:rsid w:val="001E28D8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78"/>
    <w:rsid w:val="001E36EB"/>
    <w:rsid w:val="001E37EA"/>
    <w:rsid w:val="001E3890"/>
    <w:rsid w:val="001E3AB2"/>
    <w:rsid w:val="001E3DEF"/>
    <w:rsid w:val="001E3ED5"/>
    <w:rsid w:val="001E42F4"/>
    <w:rsid w:val="001E443E"/>
    <w:rsid w:val="001E4481"/>
    <w:rsid w:val="001E4BF5"/>
    <w:rsid w:val="001E4C2C"/>
    <w:rsid w:val="001E4FC4"/>
    <w:rsid w:val="001E5202"/>
    <w:rsid w:val="001E524A"/>
    <w:rsid w:val="001E5298"/>
    <w:rsid w:val="001E532B"/>
    <w:rsid w:val="001E54B7"/>
    <w:rsid w:val="001E56F2"/>
    <w:rsid w:val="001E57F4"/>
    <w:rsid w:val="001E5B63"/>
    <w:rsid w:val="001E5DBA"/>
    <w:rsid w:val="001E60C3"/>
    <w:rsid w:val="001E619B"/>
    <w:rsid w:val="001E6485"/>
    <w:rsid w:val="001E6606"/>
    <w:rsid w:val="001E66B5"/>
    <w:rsid w:val="001E67C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287"/>
    <w:rsid w:val="001E7609"/>
    <w:rsid w:val="001E762E"/>
    <w:rsid w:val="001E76B5"/>
    <w:rsid w:val="001E76FE"/>
    <w:rsid w:val="001E7718"/>
    <w:rsid w:val="001E7747"/>
    <w:rsid w:val="001E774D"/>
    <w:rsid w:val="001E7754"/>
    <w:rsid w:val="001E7860"/>
    <w:rsid w:val="001E78DA"/>
    <w:rsid w:val="001E793F"/>
    <w:rsid w:val="001E7A95"/>
    <w:rsid w:val="001E7B2A"/>
    <w:rsid w:val="001E7B57"/>
    <w:rsid w:val="001E7EF8"/>
    <w:rsid w:val="001E7F2C"/>
    <w:rsid w:val="001E7F9B"/>
    <w:rsid w:val="001F012D"/>
    <w:rsid w:val="001F0158"/>
    <w:rsid w:val="001F02BA"/>
    <w:rsid w:val="001F02D8"/>
    <w:rsid w:val="001F053F"/>
    <w:rsid w:val="001F05F9"/>
    <w:rsid w:val="001F06B7"/>
    <w:rsid w:val="001F077C"/>
    <w:rsid w:val="001F0796"/>
    <w:rsid w:val="001F07B8"/>
    <w:rsid w:val="001F0ED9"/>
    <w:rsid w:val="001F1028"/>
    <w:rsid w:val="001F1037"/>
    <w:rsid w:val="001F1265"/>
    <w:rsid w:val="001F127B"/>
    <w:rsid w:val="001F134A"/>
    <w:rsid w:val="001F145F"/>
    <w:rsid w:val="001F148A"/>
    <w:rsid w:val="001F14CB"/>
    <w:rsid w:val="001F1791"/>
    <w:rsid w:val="001F179A"/>
    <w:rsid w:val="001F1823"/>
    <w:rsid w:val="001F18CF"/>
    <w:rsid w:val="001F191F"/>
    <w:rsid w:val="001F1A1C"/>
    <w:rsid w:val="001F1A27"/>
    <w:rsid w:val="001F1C27"/>
    <w:rsid w:val="001F1CA5"/>
    <w:rsid w:val="001F1EF5"/>
    <w:rsid w:val="001F1F89"/>
    <w:rsid w:val="001F1FF9"/>
    <w:rsid w:val="001F201A"/>
    <w:rsid w:val="001F202D"/>
    <w:rsid w:val="001F2079"/>
    <w:rsid w:val="001F21C6"/>
    <w:rsid w:val="001F21E7"/>
    <w:rsid w:val="001F2317"/>
    <w:rsid w:val="001F2343"/>
    <w:rsid w:val="001F23E2"/>
    <w:rsid w:val="001F248C"/>
    <w:rsid w:val="001F2894"/>
    <w:rsid w:val="001F2BD4"/>
    <w:rsid w:val="001F300C"/>
    <w:rsid w:val="001F30C8"/>
    <w:rsid w:val="001F30F9"/>
    <w:rsid w:val="001F336F"/>
    <w:rsid w:val="001F3A73"/>
    <w:rsid w:val="001F3B56"/>
    <w:rsid w:val="001F3BA0"/>
    <w:rsid w:val="001F3BA1"/>
    <w:rsid w:val="001F3CC8"/>
    <w:rsid w:val="001F3D64"/>
    <w:rsid w:val="001F3E83"/>
    <w:rsid w:val="001F416E"/>
    <w:rsid w:val="001F4290"/>
    <w:rsid w:val="001F45A5"/>
    <w:rsid w:val="001F4854"/>
    <w:rsid w:val="001F4A6C"/>
    <w:rsid w:val="001F4C2D"/>
    <w:rsid w:val="001F4ECF"/>
    <w:rsid w:val="001F50EA"/>
    <w:rsid w:val="001F511F"/>
    <w:rsid w:val="001F568E"/>
    <w:rsid w:val="001F56BE"/>
    <w:rsid w:val="001F5790"/>
    <w:rsid w:val="001F5961"/>
    <w:rsid w:val="001F5BAC"/>
    <w:rsid w:val="001F5BF7"/>
    <w:rsid w:val="001F5C3D"/>
    <w:rsid w:val="001F5CA5"/>
    <w:rsid w:val="001F5DEA"/>
    <w:rsid w:val="001F5E6E"/>
    <w:rsid w:val="001F61C7"/>
    <w:rsid w:val="001F63A0"/>
    <w:rsid w:val="001F6556"/>
    <w:rsid w:val="001F674D"/>
    <w:rsid w:val="001F6826"/>
    <w:rsid w:val="001F6B5C"/>
    <w:rsid w:val="001F6BA9"/>
    <w:rsid w:val="001F6DAD"/>
    <w:rsid w:val="001F6EC2"/>
    <w:rsid w:val="001F6EDF"/>
    <w:rsid w:val="001F6F25"/>
    <w:rsid w:val="001F73DF"/>
    <w:rsid w:val="001F741E"/>
    <w:rsid w:val="001F7563"/>
    <w:rsid w:val="001F769D"/>
    <w:rsid w:val="001F77E3"/>
    <w:rsid w:val="002001CD"/>
    <w:rsid w:val="002001EB"/>
    <w:rsid w:val="0020027C"/>
    <w:rsid w:val="002002B7"/>
    <w:rsid w:val="002002D1"/>
    <w:rsid w:val="0020038E"/>
    <w:rsid w:val="002004F3"/>
    <w:rsid w:val="00200614"/>
    <w:rsid w:val="0020072C"/>
    <w:rsid w:val="0020076A"/>
    <w:rsid w:val="00200880"/>
    <w:rsid w:val="002008CC"/>
    <w:rsid w:val="00200958"/>
    <w:rsid w:val="00200C4B"/>
    <w:rsid w:val="00200CA3"/>
    <w:rsid w:val="00200EA3"/>
    <w:rsid w:val="00200EBE"/>
    <w:rsid w:val="00201088"/>
    <w:rsid w:val="002011AD"/>
    <w:rsid w:val="002012C8"/>
    <w:rsid w:val="00201484"/>
    <w:rsid w:val="00201636"/>
    <w:rsid w:val="00201706"/>
    <w:rsid w:val="002018FD"/>
    <w:rsid w:val="00201901"/>
    <w:rsid w:val="00201D11"/>
    <w:rsid w:val="0020238A"/>
    <w:rsid w:val="00202531"/>
    <w:rsid w:val="00202734"/>
    <w:rsid w:val="00202811"/>
    <w:rsid w:val="00202A22"/>
    <w:rsid w:val="00202BD5"/>
    <w:rsid w:val="00202CAB"/>
    <w:rsid w:val="00202D33"/>
    <w:rsid w:val="00202D63"/>
    <w:rsid w:val="00202D76"/>
    <w:rsid w:val="00202E4F"/>
    <w:rsid w:val="0020315F"/>
    <w:rsid w:val="0020320D"/>
    <w:rsid w:val="00203755"/>
    <w:rsid w:val="00203810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972"/>
    <w:rsid w:val="00204BB0"/>
    <w:rsid w:val="00204C0F"/>
    <w:rsid w:val="00204F14"/>
    <w:rsid w:val="0020500B"/>
    <w:rsid w:val="0020504D"/>
    <w:rsid w:val="002050D4"/>
    <w:rsid w:val="002052F6"/>
    <w:rsid w:val="0020538B"/>
    <w:rsid w:val="00205487"/>
    <w:rsid w:val="002054D4"/>
    <w:rsid w:val="00205560"/>
    <w:rsid w:val="0020559B"/>
    <w:rsid w:val="00205A6D"/>
    <w:rsid w:val="00205B3D"/>
    <w:rsid w:val="00205C1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133"/>
    <w:rsid w:val="00207232"/>
    <w:rsid w:val="0020725D"/>
    <w:rsid w:val="002072FB"/>
    <w:rsid w:val="00207344"/>
    <w:rsid w:val="002073AD"/>
    <w:rsid w:val="002073E6"/>
    <w:rsid w:val="0020741B"/>
    <w:rsid w:val="002074AD"/>
    <w:rsid w:val="00207832"/>
    <w:rsid w:val="002078E6"/>
    <w:rsid w:val="00207B9F"/>
    <w:rsid w:val="00207E75"/>
    <w:rsid w:val="00210090"/>
    <w:rsid w:val="002102BD"/>
    <w:rsid w:val="0021054D"/>
    <w:rsid w:val="002108CD"/>
    <w:rsid w:val="002109F3"/>
    <w:rsid w:val="00210C91"/>
    <w:rsid w:val="00210DDF"/>
    <w:rsid w:val="00210F9D"/>
    <w:rsid w:val="0021140C"/>
    <w:rsid w:val="00211455"/>
    <w:rsid w:val="00211518"/>
    <w:rsid w:val="002115E9"/>
    <w:rsid w:val="002116C5"/>
    <w:rsid w:val="0021178F"/>
    <w:rsid w:val="002117CE"/>
    <w:rsid w:val="00211A7C"/>
    <w:rsid w:val="00211AFA"/>
    <w:rsid w:val="00211B4C"/>
    <w:rsid w:val="00211CB6"/>
    <w:rsid w:val="00211D59"/>
    <w:rsid w:val="00211D96"/>
    <w:rsid w:val="00211F92"/>
    <w:rsid w:val="00211FDA"/>
    <w:rsid w:val="0021220E"/>
    <w:rsid w:val="00212640"/>
    <w:rsid w:val="0021271E"/>
    <w:rsid w:val="0021287D"/>
    <w:rsid w:val="002129F2"/>
    <w:rsid w:val="00212C8A"/>
    <w:rsid w:val="00213097"/>
    <w:rsid w:val="002131C2"/>
    <w:rsid w:val="00213244"/>
    <w:rsid w:val="0021327E"/>
    <w:rsid w:val="00213311"/>
    <w:rsid w:val="002134EA"/>
    <w:rsid w:val="002135BD"/>
    <w:rsid w:val="002136F3"/>
    <w:rsid w:val="002138AF"/>
    <w:rsid w:val="002138D2"/>
    <w:rsid w:val="00213A4F"/>
    <w:rsid w:val="00213AD7"/>
    <w:rsid w:val="00213B00"/>
    <w:rsid w:val="00213B84"/>
    <w:rsid w:val="00213C56"/>
    <w:rsid w:val="00213DAB"/>
    <w:rsid w:val="00213EFF"/>
    <w:rsid w:val="00213F0B"/>
    <w:rsid w:val="00214178"/>
    <w:rsid w:val="002141C4"/>
    <w:rsid w:val="00214790"/>
    <w:rsid w:val="00214A90"/>
    <w:rsid w:val="00214B8A"/>
    <w:rsid w:val="00214DC4"/>
    <w:rsid w:val="00214EC2"/>
    <w:rsid w:val="002150F5"/>
    <w:rsid w:val="00215113"/>
    <w:rsid w:val="00215399"/>
    <w:rsid w:val="00215532"/>
    <w:rsid w:val="002155DE"/>
    <w:rsid w:val="00215623"/>
    <w:rsid w:val="002156DE"/>
    <w:rsid w:val="0021571A"/>
    <w:rsid w:val="00215747"/>
    <w:rsid w:val="00215815"/>
    <w:rsid w:val="002158CD"/>
    <w:rsid w:val="00215A92"/>
    <w:rsid w:val="00215B10"/>
    <w:rsid w:val="00215B57"/>
    <w:rsid w:val="00215EB8"/>
    <w:rsid w:val="00216417"/>
    <w:rsid w:val="002164E5"/>
    <w:rsid w:val="00216647"/>
    <w:rsid w:val="00216688"/>
    <w:rsid w:val="00216907"/>
    <w:rsid w:val="0021692E"/>
    <w:rsid w:val="00216944"/>
    <w:rsid w:val="002169FA"/>
    <w:rsid w:val="00216B00"/>
    <w:rsid w:val="00216B11"/>
    <w:rsid w:val="00216BEF"/>
    <w:rsid w:val="00216CCD"/>
    <w:rsid w:val="00216F6A"/>
    <w:rsid w:val="002170BB"/>
    <w:rsid w:val="00217197"/>
    <w:rsid w:val="002171CF"/>
    <w:rsid w:val="00217275"/>
    <w:rsid w:val="002172A2"/>
    <w:rsid w:val="002173B1"/>
    <w:rsid w:val="002174E0"/>
    <w:rsid w:val="002175E4"/>
    <w:rsid w:val="0021762B"/>
    <w:rsid w:val="00217A80"/>
    <w:rsid w:val="00217A9F"/>
    <w:rsid w:val="00217C3C"/>
    <w:rsid w:val="00217E5A"/>
    <w:rsid w:val="00217F18"/>
    <w:rsid w:val="00217F72"/>
    <w:rsid w:val="00217FCA"/>
    <w:rsid w:val="00220202"/>
    <w:rsid w:val="00220665"/>
    <w:rsid w:val="0022075F"/>
    <w:rsid w:val="00220C53"/>
    <w:rsid w:val="002216E6"/>
    <w:rsid w:val="00221731"/>
    <w:rsid w:val="00221B01"/>
    <w:rsid w:val="00221D70"/>
    <w:rsid w:val="00221DCE"/>
    <w:rsid w:val="00221E93"/>
    <w:rsid w:val="00221EB8"/>
    <w:rsid w:val="00221FB4"/>
    <w:rsid w:val="00222360"/>
    <w:rsid w:val="00222529"/>
    <w:rsid w:val="00222558"/>
    <w:rsid w:val="00222643"/>
    <w:rsid w:val="00222C67"/>
    <w:rsid w:val="00222D21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4FC7"/>
    <w:rsid w:val="002251B7"/>
    <w:rsid w:val="0022523F"/>
    <w:rsid w:val="002253FE"/>
    <w:rsid w:val="002254FF"/>
    <w:rsid w:val="00225A92"/>
    <w:rsid w:val="00225C76"/>
    <w:rsid w:val="00225D19"/>
    <w:rsid w:val="00225DCF"/>
    <w:rsid w:val="00225FE8"/>
    <w:rsid w:val="002260E8"/>
    <w:rsid w:val="00226311"/>
    <w:rsid w:val="002265BA"/>
    <w:rsid w:val="00226958"/>
    <w:rsid w:val="00226B21"/>
    <w:rsid w:val="00227123"/>
    <w:rsid w:val="002271AA"/>
    <w:rsid w:val="002271B5"/>
    <w:rsid w:val="00227291"/>
    <w:rsid w:val="0022736F"/>
    <w:rsid w:val="002273EE"/>
    <w:rsid w:val="00227545"/>
    <w:rsid w:val="00227555"/>
    <w:rsid w:val="002275E4"/>
    <w:rsid w:val="00227646"/>
    <w:rsid w:val="0022767F"/>
    <w:rsid w:val="00227785"/>
    <w:rsid w:val="002277C2"/>
    <w:rsid w:val="00227988"/>
    <w:rsid w:val="002279DA"/>
    <w:rsid w:val="00227A4F"/>
    <w:rsid w:val="00227E42"/>
    <w:rsid w:val="00227F4C"/>
    <w:rsid w:val="00230045"/>
    <w:rsid w:val="002302CF"/>
    <w:rsid w:val="00230438"/>
    <w:rsid w:val="00230452"/>
    <w:rsid w:val="00230754"/>
    <w:rsid w:val="0023080E"/>
    <w:rsid w:val="00230A4D"/>
    <w:rsid w:val="00230A85"/>
    <w:rsid w:val="00230B99"/>
    <w:rsid w:val="00230C7A"/>
    <w:rsid w:val="00230E56"/>
    <w:rsid w:val="00230F81"/>
    <w:rsid w:val="00230FC8"/>
    <w:rsid w:val="00230FD5"/>
    <w:rsid w:val="002315A4"/>
    <w:rsid w:val="0023164D"/>
    <w:rsid w:val="00231933"/>
    <w:rsid w:val="002319B9"/>
    <w:rsid w:val="00231AFE"/>
    <w:rsid w:val="00231B42"/>
    <w:rsid w:val="00231CC9"/>
    <w:rsid w:val="00231D73"/>
    <w:rsid w:val="00231DEB"/>
    <w:rsid w:val="00231E1B"/>
    <w:rsid w:val="00231E3E"/>
    <w:rsid w:val="00231F00"/>
    <w:rsid w:val="002320C0"/>
    <w:rsid w:val="0023217F"/>
    <w:rsid w:val="002321E8"/>
    <w:rsid w:val="002321F8"/>
    <w:rsid w:val="002325D9"/>
    <w:rsid w:val="00232983"/>
    <w:rsid w:val="00232AA9"/>
    <w:rsid w:val="00232C92"/>
    <w:rsid w:val="00233012"/>
    <w:rsid w:val="00233025"/>
    <w:rsid w:val="002330D7"/>
    <w:rsid w:val="00233182"/>
    <w:rsid w:val="002333C7"/>
    <w:rsid w:val="002334BB"/>
    <w:rsid w:val="00233529"/>
    <w:rsid w:val="002335B5"/>
    <w:rsid w:val="00233667"/>
    <w:rsid w:val="002338AE"/>
    <w:rsid w:val="00233AAA"/>
    <w:rsid w:val="00233B8A"/>
    <w:rsid w:val="00233CFB"/>
    <w:rsid w:val="00233E47"/>
    <w:rsid w:val="0023402D"/>
    <w:rsid w:val="0023445B"/>
    <w:rsid w:val="0023457A"/>
    <w:rsid w:val="002346D9"/>
    <w:rsid w:val="0023497A"/>
    <w:rsid w:val="002349FF"/>
    <w:rsid w:val="00234BA8"/>
    <w:rsid w:val="00234D07"/>
    <w:rsid w:val="00234FDF"/>
    <w:rsid w:val="0023512A"/>
    <w:rsid w:val="00235135"/>
    <w:rsid w:val="00235238"/>
    <w:rsid w:val="00235492"/>
    <w:rsid w:val="0023564E"/>
    <w:rsid w:val="00235682"/>
    <w:rsid w:val="002358B1"/>
    <w:rsid w:val="00235B9B"/>
    <w:rsid w:val="00235DB7"/>
    <w:rsid w:val="00236319"/>
    <w:rsid w:val="0023633B"/>
    <w:rsid w:val="002363AE"/>
    <w:rsid w:val="00236438"/>
    <w:rsid w:val="00236654"/>
    <w:rsid w:val="0023665C"/>
    <w:rsid w:val="0023678E"/>
    <w:rsid w:val="00236ABA"/>
    <w:rsid w:val="00236B2A"/>
    <w:rsid w:val="00236BBF"/>
    <w:rsid w:val="00236E25"/>
    <w:rsid w:val="00236EFF"/>
    <w:rsid w:val="002370B9"/>
    <w:rsid w:val="002373E7"/>
    <w:rsid w:val="0023760E"/>
    <w:rsid w:val="0023769E"/>
    <w:rsid w:val="0023787A"/>
    <w:rsid w:val="00237C05"/>
    <w:rsid w:val="00237DC1"/>
    <w:rsid w:val="0024008C"/>
    <w:rsid w:val="00240379"/>
    <w:rsid w:val="002403A6"/>
    <w:rsid w:val="002405F0"/>
    <w:rsid w:val="00240937"/>
    <w:rsid w:val="0024098A"/>
    <w:rsid w:val="00240DDF"/>
    <w:rsid w:val="00240FE9"/>
    <w:rsid w:val="00241557"/>
    <w:rsid w:val="00241736"/>
    <w:rsid w:val="002419E0"/>
    <w:rsid w:val="00241D24"/>
    <w:rsid w:val="00241EDF"/>
    <w:rsid w:val="00242123"/>
    <w:rsid w:val="00242424"/>
    <w:rsid w:val="002424A2"/>
    <w:rsid w:val="0024251B"/>
    <w:rsid w:val="0024263A"/>
    <w:rsid w:val="0024278E"/>
    <w:rsid w:val="00242A97"/>
    <w:rsid w:val="00242B18"/>
    <w:rsid w:val="00242BDC"/>
    <w:rsid w:val="00242BEE"/>
    <w:rsid w:val="00242DBC"/>
    <w:rsid w:val="00242E4C"/>
    <w:rsid w:val="002430B5"/>
    <w:rsid w:val="00243142"/>
    <w:rsid w:val="002431B3"/>
    <w:rsid w:val="002431C8"/>
    <w:rsid w:val="002432B5"/>
    <w:rsid w:val="002432E0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59"/>
    <w:rsid w:val="002446BD"/>
    <w:rsid w:val="00244786"/>
    <w:rsid w:val="002447D6"/>
    <w:rsid w:val="002447EB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7F"/>
    <w:rsid w:val="00245CB2"/>
    <w:rsid w:val="00245CB5"/>
    <w:rsid w:val="00245CC5"/>
    <w:rsid w:val="00245EFC"/>
    <w:rsid w:val="0024601F"/>
    <w:rsid w:val="00246331"/>
    <w:rsid w:val="002463E3"/>
    <w:rsid w:val="002465B1"/>
    <w:rsid w:val="002467E4"/>
    <w:rsid w:val="00246886"/>
    <w:rsid w:val="00246899"/>
    <w:rsid w:val="00246940"/>
    <w:rsid w:val="00246A80"/>
    <w:rsid w:val="00246B78"/>
    <w:rsid w:val="00246C2D"/>
    <w:rsid w:val="00246D3C"/>
    <w:rsid w:val="00246E0D"/>
    <w:rsid w:val="00246E70"/>
    <w:rsid w:val="00246FFE"/>
    <w:rsid w:val="002472B3"/>
    <w:rsid w:val="002472EF"/>
    <w:rsid w:val="00247344"/>
    <w:rsid w:val="002475BE"/>
    <w:rsid w:val="00247DAE"/>
    <w:rsid w:val="00247DEA"/>
    <w:rsid w:val="00247F01"/>
    <w:rsid w:val="00247F28"/>
    <w:rsid w:val="00250096"/>
    <w:rsid w:val="002502E7"/>
    <w:rsid w:val="00250423"/>
    <w:rsid w:val="0025048D"/>
    <w:rsid w:val="0025049E"/>
    <w:rsid w:val="002504D7"/>
    <w:rsid w:val="002505DE"/>
    <w:rsid w:val="002505E1"/>
    <w:rsid w:val="002505E2"/>
    <w:rsid w:val="002508F1"/>
    <w:rsid w:val="00250923"/>
    <w:rsid w:val="00250945"/>
    <w:rsid w:val="00250A19"/>
    <w:rsid w:val="00250A64"/>
    <w:rsid w:val="00250B56"/>
    <w:rsid w:val="00250B9C"/>
    <w:rsid w:val="00250DFD"/>
    <w:rsid w:val="00250F8B"/>
    <w:rsid w:val="00250FCE"/>
    <w:rsid w:val="0025105F"/>
    <w:rsid w:val="0025127C"/>
    <w:rsid w:val="002512CA"/>
    <w:rsid w:val="00251444"/>
    <w:rsid w:val="002515F9"/>
    <w:rsid w:val="0025164D"/>
    <w:rsid w:val="0025168F"/>
    <w:rsid w:val="00251855"/>
    <w:rsid w:val="00251A0E"/>
    <w:rsid w:val="00251BAA"/>
    <w:rsid w:val="00251CE3"/>
    <w:rsid w:val="00251DB5"/>
    <w:rsid w:val="00251E7A"/>
    <w:rsid w:val="00251E8C"/>
    <w:rsid w:val="00251EEB"/>
    <w:rsid w:val="00251F7C"/>
    <w:rsid w:val="00252036"/>
    <w:rsid w:val="002520EE"/>
    <w:rsid w:val="0025229B"/>
    <w:rsid w:val="0025238C"/>
    <w:rsid w:val="0025242A"/>
    <w:rsid w:val="00252647"/>
    <w:rsid w:val="002527D1"/>
    <w:rsid w:val="00252982"/>
    <w:rsid w:val="00252A5D"/>
    <w:rsid w:val="00252CE3"/>
    <w:rsid w:val="00252DAB"/>
    <w:rsid w:val="00252DCC"/>
    <w:rsid w:val="00252F16"/>
    <w:rsid w:val="00253076"/>
    <w:rsid w:val="002530EF"/>
    <w:rsid w:val="00253129"/>
    <w:rsid w:val="0025339E"/>
    <w:rsid w:val="002533B5"/>
    <w:rsid w:val="002533DC"/>
    <w:rsid w:val="002535F0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0D"/>
    <w:rsid w:val="00254723"/>
    <w:rsid w:val="00254728"/>
    <w:rsid w:val="002547BF"/>
    <w:rsid w:val="002547DB"/>
    <w:rsid w:val="00254B04"/>
    <w:rsid w:val="00254E53"/>
    <w:rsid w:val="00254E57"/>
    <w:rsid w:val="00254F1B"/>
    <w:rsid w:val="00255C1A"/>
    <w:rsid w:val="00255D0E"/>
    <w:rsid w:val="00255E24"/>
    <w:rsid w:val="00255F2B"/>
    <w:rsid w:val="00255F4A"/>
    <w:rsid w:val="00256169"/>
    <w:rsid w:val="002564BA"/>
    <w:rsid w:val="002564C9"/>
    <w:rsid w:val="00256539"/>
    <w:rsid w:val="002566E3"/>
    <w:rsid w:val="002567FF"/>
    <w:rsid w:val="00256906"/>
    <w:rsid w:val="00256980"/>
    <w:rsid w:val="002569DE"/>
    <w:rsid w:val="00256B9D"/>
    <w:rsid w:val="00256DC1"/>
    <w:rsid w:val="00256FC0"/>
    <w:rsid w:val="002570EE"/>
    <w:rsid w:val="00257316"/>
    <w:rsid w:val="00257372"/>
    <w:rsid w:val="002573B5"/>
    <w:rsid w:val="002573F9"/>
    <w:rsid w:val="002574D7"/>
    <w:rsid w:val="00257574"/>
    <w:rsid w:val="002578B1"/>
    <w:rsid w:val="002578FE"/>
    <w:rsid w:val="00257911"/>
    <w:rsid w:val="00257A67"/>
    <w:rsid w:val="00257CA7"/>
    <w:rsid w:val="00257FA3"/>
    <w:rsid w:val="00257FF4"/>
    <w:rsid w:val="0026057C"/>
    <w:rsid w:val="00260749"/>
    <w:rsid w:val="0026078C"/>
    <w:rsid w:val="00260798"/>
    <w:rsid w:val="0026087E"/>
    <w:rsid w:val="00260B1E"/>
    <w:rsid w:val="00260C71"/>
    <w:rsid w:val="00260D21"/>
    <w:rsid w:val="00260E81"/>
    <w:rsid w:val="00260F18"/>
    <w:rsid w:val="00261071"/>
    <w:rsid w:val="002611E9"/>
    <w:rsid w:val="00261305"/>
    <w:rsid w:val="002613A4"/>
    <w:rsid w:val="0026153A"/>
    <w:rsid w:val="00261A40"/>
    <w:rsid w:val="00261CF9"/>
    <w:rsid w:val="00261E68"/>
    <w:rsid w:val="00261E83"/>
    <w:rsid w:val="002620AA"/>
    <w:rsid w:val="002620D0"/>
    <w:rsid w:val="002621E5"/>
    <w:rsid w:val="002622EE"/>
    <w:rsid w:val="002623DD"/>
    <w:rsid w:val="002624BE"/>
    <w:rsid w:val="002624DC"/>
    <w:rsid w:val="00262594"/>
    <w:rsid w:val="002625BE"/>
    <w:rsid w:val="002626D4"/>
    <w:rsid w:val="00262730"/>
    <w:rsid w:val="002628B5"/>
    <w:rsid w:val="00262A40"/>
    <w:rsid w:val="00262E44"/>
    <w:rsid w:val="00262E7A"/>
    <w:rsid w:val="00262FBB"/>
    <w:rsid w:val="0026303D"/>
    <w:rsid w:val="0026306A"/>
    <w:rsid w:val="002631A7"/>
    <w:rsid w:val="00263250"/>
    <w:rsid w:val="0026328C"/>
    <w:rsid w:val="002632AF"/>
    <w:rsid w:val="00263417"/>
    <w:rsid w:val="002634F2"/>
    <w:rsid w:val="002635C6"/>
    <w:rsid w:val="0026381C"/>
    <w:rsid w:val="00263BD4"/>
    <w:rsid w:val="00263DF6"/>
    <w:rsid w:val="00263E7E"/>
    <w:rsid w:val="00263F59"/>
    <w:rsid w:val="00263FC8"/>
    <w:rsid w:val="0026409F"/>
    <w:rsid w:val="00264179"/>
    <w:rsid w:val="00264322"/>
    <w:rsid w:val="00264375"/>
    <w:rsid w:val="002643A6"/>
    <w:rsid w:val="00264488"/>
    <w:rsid w:val="00264686"/>
    <w:rsid w:val="002649BB"/>
    <w:rsid w:val="00264D2E"/>
    <w:rsid w:val="00264FE4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57D"/>
    <w:rsid w:val="002667D7"/>
    <w:rsid w:val="00266D52"/>
    <w:rsid w:val="00266E5C"/>
    <w:rsid w:val="00266F94"/>
    <w:rsid w:val="00267024"/>
    <w:rsid w:val="0026709F"/>
    <w:rsid w:val="00267127"/>
    <w:rsid w:val="0026727C"/>
    <w:rsid w:val="002672C5"/>
    <w:rsid w:val="00267396"/>
    <w:rsid w:val="0026743F"/>
    <w:rsid w:val="0026753E"/>
    <w:rsid w:val="00267718"/>
    <w:rsid w:val="00267866"/>
    <w:rsid w:val="00267975"/>
    <w:rsid w:val="0027000F"/>
    <w:rsid w:val="00270068"/>
    <w:rsid w:val="0027064E"/>
    <w:rsid w:val="002707C7"/>
    <w:rsid w:val="00270E9D"/>
    <w:rsid w:val="00270F29"/>
    <w:rsid w:val="0027104F"/>
    <w:rsid w:val="00271265"/>
    <w:rsid w:val="00271529"/>
    <w:rsid w:val="00271554"/>
    <w:rsid w:val="0027159B"/>
    <w:rsid w:val="00271705"/>
    <w:rsid w:val="00271784"/>
    <w:rsid w:val="00271B86"/>
    <w:rsid w:val="00271D6F"/>
    <w:rsid w:val="00271E2F"/>
    <w:rsid w:val="00271E64"/>
    <w:rsid w:val="0027214E"/>
    <w:rsid w:val="00272412"/>
    <w:rsid w:val="0027299A"/>
    <w:rsid w:val="002729EE"/>
    <w:rsid w:val="00272B19"/>
    <w:rsid w:val="00272CDD"/>
    <w:rsid w:val="00272D23"/>
    <w:rsid w:val="00272E7A"/>
    <w:rsid w:val="00272E88"/>
    <w:rsid w:val="00272FC5"/>
    <w:rsid w:val="00273053"/>
    <w:rsid w:val="002732E0"/>
    <w:rsid w:val="0027334A"/>
    <w:rsid w:val="0027355A"/>
    <w:rsid w:val="0027357E"/>
    <w:rsid w:val="0027358C"/>
    <w:rsid w:val="0027387B"/>
    <w:rsid w:val="00273899"/>
    <w:rsid w:val="00273CA1"/>
    <w:rsid w:val="00273D2A"/>
    <w:rsid w:val="00273D8E"/>
    <w:rsid w:val="00273DCF"/>
    <w:rsid w:val="00273E52"/>
    <w:rsid w:val="00274311"/>
    <w:rsid w:val="002744EF"/>
    <w:rsid w:val="00274829"/>
    <w:rsid w:val="00274843"/>
    <w:rsid w:val="00274918"/>
    <w:rsid w:val="002749BC"/>
    <w:rsid w:val="002749E9"/>
    <w:rsid w:val="00274A14"/>
    <w:rsid w:val="00274BF7"/>
    <w:rsid w:val="00274C18"/>
    <w:rsid w:val="00274DE8"/>
    <w:rsid w:val="00274E5F"/>
    <w:rsid w:val="00275316"/>
    <w:rsid w:val="0027533E"/>
    <w:rsid w:val="002753B1"/>
    <w:rsid w:val="002753F7"/>
    <w:rsid w:val="002756A2"/>
    <w:rsid w:val="00275DA6"/>
    <w:rsid w:val="00275ECF"/>
    <w:rsid w:val="00275F6D"/>
    <w:rsid w:val="0027603C"/>
    <w:rsid w:val="00276098"/>
    <w:rsid w:val="00276171"/>
    <w:rsid w:val="0027617A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6FB"/>
    <w:rsid w:val="002778E4"/>
    <w:rsid w:val="002778FA"/>
    <w:rsid w:val="00277984"/>
    <w:rsid w:val="00280018"/>
    <w:rsid w:val="0028005E"/>
    <w:rsid w:val="002802A0"/>
    <w:rsid w:val="002803C7"/>
    <w:rsid w:val="00280553"/>
    <w:rsid w:val="00280768"/>
    <w:rsid w:val="002807BD"/>
    <w:rsid w:val="00280937"/>
    <w:rsid w:val="00280B96"/>
    <w:rsid w:val="00280BBD"/>
    <w:rsid w:val="00280BF1"/>
    <w:rsid w:val="00280C4A"/>
    <w:rsid w:val="0028109D"/>
    <w:rsid w:val="002811F0"/>
    <w:rsid w:val="002814E1"/>
    <w:rsid w:val="0028168A"/>
    <w:rsid w:val="00281690"/>
    <w:rsid w:val="00281802"/>
    <w:rsid w:val="0028188C"/>
    <w:rsid w:val="00281AD4"/>
    <w:rsid w:val="0028227A"/>
    <w:rsid w:val="002822BC"/>
    <w:rsid w:val="00282525"/>
    <w:rsid w:val="00282693"/>
    <w:rsid w:val="00282773"/>
    <w:rsid w:val="002828C2"/>
    <w:rsid w:val="00282905"/>
    <w:rsid w:val="00282964"/>
    <w:rsid w:val="0028299E"/>
    <w:rsid w:val="00282D64"/>
    <w:rsid w:val="00282DD7"/>
    <w:rsid w:val="002832CD"/>
    <w:rsid w:val="00283596"/>
    <w:rsid w:val="002836A9"/>
    <w:rsid w:val="00283743"/>
    <w:rsid w:val="00283767"/>
    <w:rsid w:val="0028377A"/>
    <w:rsid w:val="00283C62"/>
    <w:rsid w:val="00283F2D"/>
    <w:rsid w:val="0028447D"/>
    <w:rsid w:val="002844F8"/>
    <w:rsid w:val="002846A7"/>
    <w:rsid w:val="0028476D"/>
    <w:rsid w:val="00284991"/>
    <w:rsid w:val="00284D68"/>
    <w:rsid w:val="00284E7F"/>
    <w:rsid w:val="00284EA0"/>
    <w:rsid w:val="00284EFF"/>
    <w:rsid w:val="00284FE0"/>
    <w:rsid w:val="002853A0"/>
    <w:rsid w:val="002856FB"/>
    <w:rsid w:val="002857A0"/>
    <w:rsid w:val="0028581D"/>
    <w:rsid w:val="0028593E"/>
    <w:rsid w:val="00285AD6"/>
    <w:rsid w:val="00285ADB"/>
    <w:rsid w:val="00285AF5"/>
    <w:rsid w:val="00285B33"/>
    <w:rsid w:val="00285FD5"/>
    <w:rsid w:val="00286097"/>
    <w:rsid w:val="00286303"/>
    <w:rsid w:val="002864AF"/>
    <w:rsid w:val="00286617"/>
    <w:rsid w:val="00286644"/>
    <w:rsid w:val="00286671"/>
    <w:rsid w:val="00286C19"/>
    <w:rsid w:val="00286DF1"/>
    <w:rsid w:val="00286EF9"/>
    <w:rsid w:val="00287369"/>
    <w:rsid w:val="0028796C"/>
    <w:rsid w:val="00287FA7"/>
    <w:rsid w:val="002900E8"/>
    <w:rsid w:val="0029039B"/>
    <w:rsid w:val="0029046A"/>
    <w:rsid w:val="00290558"/>
    <w:rsid w:val="002906DC"/>
    <w:rsid w:val="00290792"/>
    <w:rsid w:val="00290805"/>
    <w:rsid w:val="00290862"/>
    <w:rsid w:val="00290A65"/>
    <w:rsid w:val="00290CBB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22C"/>
    <w:rsid w:val="0029233B"/>
    <w:rsid w:val="0029237E"/>
    <w:rsid w:val="0029266C"/>
    <w:rsid w:val="00292774"/>
    <w:rsid w:val="00292B77"/>
    <w:rsid w:val="00292D0B"/>
    <w:rsid w:val="00292D20"/>
    <w:rsid w:val="00292D75"/>
    <w:rsid w:val="00292E77"/>
    <w:rsid w:val="00292FEC"/>
    <w:rsid w:val="00293041"/>
    <w:rsid w:val="002930A1"/>
    <w:rsid w:val="0029340F"/>
    <w:rsid w:val="0029344B"/>
    <w:rsid w:val="00293475"/>
    <w:rsid w:val="0029367C"/>
    <w:rsid w:val="002938FD"/>
    <w:rsid w:val="00293AAB"/>
    <w:rsid w:val="00293AC9"/>
    <w:rsid w:val="00293B0D"/>
    <w:rsid w:val="00293D40"/>
    <w:rsid w:val="00293DAA"/>
    <w:rsid w:val="002941BC"/>
    <w:rsid w:val="0029420F"/>
    <w:rsid w:val="00294264"/>
    <w:rsid w:val="002946FF"/>
    <w:rsid w:val="00294959"/>
    <w:rsid w:val="00294A67"/>
    <w:rsid w:val="00294C3F"/>
    <w:rsid w:val="00294C8E"/>
    <w:rsid w:val="00294D87"/>
    <w:rsid w:val="00294F77"/>
    <w:rsid w:val="0029518E"/>
    <w:rsid w:val="0029524F"/>
    <w:rsid w:val="00295264"/>
    <w:rsid w:val="002954F6"/>
    <w:rsid w:val="002955F9"/>
    <w:rsid w:val="00295868"/>
    <w:rsid w:val="00295933"/>
    <w:rsid w:val="00295995"/>
    <w:rsid w:val="00295B75"/>
    <w:rsid w:val="002960E4"/>
    <w:rsid w:val="0029610B"/>
    <w:rsid w:val="002963E1"/>
    <w:rsid w:val="0029668A"/>
    <w:rsid w:val="002966BE"/>
    <w:rsid w:val="002966C7"/>
    <w:rsid w:val="00296731"/>
    <w:rsid w:val="00296E2C"/>
    <w:rsid w:val="00296E49"/>
    <w:rsid w:val="00296F98"/>
    <w:rsid w:val="0029700C"/>
    <w:rsid w:val="00297083"/>
    <w:rsid w:val="002970DA"/>
    <w:rsid w:val="002975B1"/>
    <w:rsid w:val="00297A7E"/>
    <w:rsid w:val="00297B4A"/>
    <w:rsid w:val="00297E17"/>
    <w:rsid w:val="002A0071"/>
    <w:rsid w:val="002A0123"/>
    <w:rsid w:val="002A04B9"/>
    <w:rsid w:val="002A09D5"/>
    <w:rsid w:val="002A0A15"/>
    <w:rsid w:val="002A0AED"/>
    <w:rsid w:val="002A0D3D"/>
    <w:rsid w:val="002A0E5D"/>
    <w:rsid w:val="002A114B"/>
    <w:rsid w:val="002A1331"/>
    <w:rsid w:val="002A1539"/>
    <w:rsid w:val="002A162E"/>
    <w:rsid w:val="002A1641"/>
    <w:rsid w:val="002A16A1"/>
    <w:rsid w:val="002A16AF"/>
    <w:rsid w:val="002A1960"/>
    <w:rsid w:val="002A1E5F"/>
    <w:rsid w:val="002A2075"/>
    <w:rsid w:val="002A25C7"/>
    <w:rsid w:val="002A268F"/>
    <w:rsid w:val="002A26E3"/>
    <w:rsid w:val="002A2816"/>
    <w:rsid w:val="002A29CC"/>
    <w:rsid w:val="002A2A8F"/>
    <w:rsid w:val="002A2D02"/>
    <w:rsid w:val="002A2DA8"/>
    <w:rsid w:val="002A2E08"/>
    <w:rsid w:val="002A2FA1"/>
    <w:rsid w:val="002A315D"/>
    <w:rsid w:val="002A322C"/>
    <w:rsid w:val="002A32A0"/>
    <w:rsid w:val="002A340F"/>
    <w:rsid w:val="002A34D3"/>
    <w:rsid w:val="002A35BF"/>
    <w:rsid w:val="002A3661"/>
    <w:rsid w:val="002A3766"/>
    <w:rsid w:val="002A388D"/>
    <w:rsid w:val="002A3A22"/>
    <w:rsid w:val="002A3AA0"/>
    <w:rsid w:val="002A3B3C"/>
    <w:rsid w:val="002A3BD7"/>
    <w:rsid w:val="002A3BF5"/>
    <w:rsid w:val="002A3C43"/>
    <w:rsid w:val="002A3DA6"/>
    <w:rsid w:val="002A3E2C"/>
    <w:rsid w:val="002A3EAF"/>
    <w:rsid w:val="002A3FC1"/>
    <w:rsid w:val="002A3FD8"/>
    <w:rsid w:val="002A41C0"/>
    <w:rsid w:val="002A4415"/>
    <w:rsid w:val="002A447F"/>
    <w:rsid w:val="002A4546"/>
    <w:rsid w:val="002A45A3"/>
    <w:rsid w:val="002A45C3"/>
    <w:rsid w:val="002A47EF"/>
    <w:rsid w:val="002A4912"/>
    <w:rsid w:val="002A4999"/>
    <w:rsid w:val="002A49E9"/>
    <w:rsid w:val="002A4A18"/>
    <w:rsid w:val="002A4B89"/>
    <w:rsid w:val="002A4ECB"/>
    <w:rsid w:val="002A525B"/>
    <w:rsid w:val="002A53E4"/>
    <w:rsid w:val="002A57A0"/>
    <w:rsid w:val="002A5820"/>
    <w:rsid w:val="002A588C"/>
    <w:rsid w:val="002A5AE4"/>
    <w:rsid w:val="002A5BEF"/>
    <w:rsid w:val="002A5D61"/>
    <w:rsid w:val="002A5E5E"/>
    <w:rsid w:val="002A5F0A"/>
    <w:rsid w:val="002A62BD"/>
    <w:rsid w:val="002A6321"/>
    <w:rsid w:val="002A6451"/>
    <w:rsid w:val="002A68F7"/>
    <w:rsid w:val="002A6930"/>
    <w:rsid w:val="002A69F3"/>
    <w:rsid w:val="002A6A7C"/>
    <w:rsid w:val="002A6A7D"/>
    <w:rsid w:val="002A6D18"/>
    <w:rsid w:val="002A6F92"/>
    <w:rsid w:val="002A6FA4"/>
    <w:rsid w:val="002A758F"/>
    <w:rsid w:val="002A76EC"/>
    <w:rsid w:val="002A7715"/>
    <w:rsid w:val="002A7730"/>
    <w:rsid w:val="002A79F8"/>
    <w:rsid w:val="002A7BA5"/>
    <w:rsid w:val="002A7FF2"/>
    <w:rsid w:val="002A7FFE"/>
    <w:rsid w:val="002B017C"/>
    <w:rsid w:val="002B0203"/>
    <w:rsid w:val="002B0660"/>
    <w:rsid w:val="002B06E2"/>
    <w:rsid w:val="002B089D"/>
    <w:rsid w:val="002B0B7B"/>
    <w:rsid w:val="002B0B91"/>
    <w:rsid w:val="002B0E2E"/>
    <w:rsid w:val="002B0FF3"/>
    <w:rsid w:val="002B100E"/>
    <w:rsid w:val="002B1303"/>
    <w:rsid w:val="002B149E"/>
    <w:rsid w:val="002B1590"/>
    <w:rsid w:val="002B1600"/>
    <w:rsid w:val="002B16B1"/>
    <w:rsid w:val="002B18AA"/>
    <w:rsid w:val="002B19FC"/>
    <w:rsid w:val="002B1A65"/>
    <w:rsid w:val="002B1A99"/>
    <w:rsid w:val="002B1DFE"/>
    <w:rsid w:val="002B1F44"/>
    <w:rsid w:val="002B1FDC"/>
    <w:rsid w:val="002B2091"/>
    <w:rsid w:val="002B210A"/>
    <w:rsid w:val="002B213A"/>
    <w:rsid w:val="002B2206"/>
    <w:rsid w:val="002B22E2"/>
    <w:rsid w:val="002B2346"/>
    <w:rsid w:val="002B2515"/>
    <w:rsid w:val="002B276C"/>
    <w:rsid w:val="002B2779"/>
    <w:rsid w:val="002B2C13"/>
    <w:rsid w:val="002B2C19"/>
    <w:rsid w:val="002B2DF0"/>
    <w:rsid w:val="002B2F6A"/>
    <w:rsid w:val="002B3093"/>
    <w:rsid w:val="002B30DC"/>
    <w:rsid w:val="002B3168"/>
    <w:rsid w:val="002B33EE"/>
    <w:rsid w:val="002B35E0"/>
    <w:rsid w:val="002B3686"/>
    <w:rsid w:val="002B376C"/>
    <w:rsid w:val="002B3774"/>
    <w:rsid w:val="002B39DE"/>
    <w:rsid w:val="002B3A64"/>
    <w:rsid w:val="002B3BA8"/>
    <w:rsid w:val="002B3E01"/>
    <w:rsid w:val="002B403B"/>
    <w:rsid w:val="002B4040"/>
    <w:rsid w:val="002B4057"/>
    <w:rsid w:val="002B407B"/>
    <w:rsid w:val="002B4448"/>
    <w:rsid w:val="002B462A"/>
    <w:rsid w:val="002B46AC"/>
    <w:rsid w:val="002B4703"/>
    <w:rsid w:val="002B47D6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5F4D"/>
    <w:rsid w:val="002B6150"/>
    <w:rsid w:val="002B61D8"/>
    <w:rsid w:val="002B6316"/>
    <w:rsid w:val="002B6448"/>
    <w:rsid w:val="002B66E3"/>
    <w:rsid w:val="002B670C"/>
    <w:rsid w:val="002B6730"/>
    <w:rsid w:val="002B6843"/>
    <w:rsid w:val="002B6877"/>
    <w:rsid w:val="002B68A4"/>
    <w:rsid w:val="002B68E6"/>
    <w:rsid w:val="002B691D"/>
    <w:rsid w:val="002B698D"/>
    <w:rsid w:val="002B69E4"/>
    <w:rsid w:val="002B6B86"/>
    <w:rsid w:val="002B6CC2"/>
    <w:rsid w:val="002B6E11"/>
    <w:rsid w:val="002B7049"/>
    <w:rsid w:val="002B7103"/>
    <w:rsid w:val="002B7540"/>
    <w:rsid w:val="002B798E"/>
    <w:rsid w:val="002B7F7E"/>
    <w:rsid w:val="002C0288"/>
    <w:rsid w:val="002C038C"/>
    <w:rsid w:val="002C044D"/>
    <w:rsid w:val="002C062A"/>
    <w:rsid w:val="002C06B1"/>
    <w:rsid w:val="002C07D1"/>
    <w:rsid w:val="002C0DBE"/>
    <w:rsid w:val="002C0FF3"/>
    <w:rsid w:val="002C102B"/>
    <w:rsid w:val="002C1163"/>
    <w:rsid w:val="002C11D2"/>
    <w:rsid w:val="002C11F8"/>
    <w:rsid w:val="002C129D"/>
    <w:rsid w:val="002C1356"/>
    <w:rsid w:val="002C1432"/>
    <w:rsid w:val="002C15AE"/>
    <w:rsid w:val="002C166A"/>
    <w:rsid w:val="002C16A6"/>
    <w:rsid w:val="002C16AC"/>
    <w:rsid w:val="002C1BF4"/>
    <w:rsid w:val="002C1C17"/>
    <w:rsid w:val="002C1E41"/>
    <w:rsid w:val="002C1E75"/>
    <w:rsid w:val="002C1EEF"/>
    <w:rsid w:val="002C1FB2"/>
    <w:rsid w:val="002C216F"/>
    <w:rsid w:val="002C2232"/>
    <w:rsid w:val="002C2464"/>
    <w:rsid w:val="002C2625"/>
    <w:rsid w:val="002C293A"/>
    <w:rsid w:val="002C3001"/>
    <w:rsid w:val="002C30A5"/>
    <w:rsid w:val="002C30AD"/>
    <w:rsid w:val="002C31C1"/>
    <w:rsid w:val="002C340B"/>
    <w:rsid w:val="002C35A5"/>
    <w:rsid w:val="002C369E"/>
    <w:rsid w:val="002C39CB"/>
    <w:rsid w:val="002C3AB6"/>
    <w:rsid w:val="002C3B0E"/>
    <w:rsid w:val="002C3BC6"/>
    <w:rsid w:val="002C3CD6"/>
    <w:rsid w:val="002C3D69"/>
    <w:rsid w:val="002C3DC7"/>
    <w:rsid w:val="002C3F68"/>
    <w:rsid w:val="002C3FD9"/>
    <w:rsid w:val="002C4018"/>
    <w:rsid w:val="002C4297"/>
    <w:rsid w:val="002C4620"/>
    <w:rsid w:val="002C47E9"/>
    <w:rsid w:val="002C490A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0F4"/>
    <w:rsid w:val="002C6306"/>
    <w:rsid w:val="002C6465"/>
    <w:rsid w:val="002C651C"/>
    <w:rsid w:val="002C6538"/>
    <w:rsid w:val="002C6687"/>
    <w:rsid w:val="002C6ACB"/>
    <w:rsid w:val="002C6C1C"/>
    <w:rsid w:val="002C6E1C"/>
    <w:rsid w:val="002C7071"/>
    <w:rsid w:val="002C707F"/>
    <w:rsid w:val="002C7499"/>
    <w:rsid w:val="002C7521"/>
    <w:rsid w:val="002C7564"/>
    <w:rsid w:val="002C7655"/>
    <w:rsid w:val="002C781E"/>
    <w:rsid w:val="002C784D"/>
    <w:rsid w:val="002C7B42"/>
    <w:rsid w:val="002D0549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2DC"/>
    <w:rsid w:val="002D16B9"/>
    <w:rsid w:val="002D17D7"/>
    <w:rsid w:val="002D1801"/>
    <w:rsid w:val="002D1958"/>
    <w:rsid w:val="002D1C58"/>
    <w:rsid w:val="002D1D09"/>
    <w:rsid w:val="002D1EA1"/>
    <w:rsid w:val="002D1F8B"/>
    <w:rsid w:val="002D206A"/>
    <w:rsid w:val="002D2506"/>
    <w:rsid w:val="002D2533"/>
    <w:rsid w:val="002D2759"/>
    <w:rsid w:val="002D295C"/>
    <w:rsid w:val="002D2960"/>
    <w:rsid w:val="002D2EFA"/>
    <w:rsid w:val="002D3400"/>
    <w:rsid w:val="002D3515"/>
    <w:rsid w:val="002D36F8"/>
    <w:rsid w:val="002D38BC"/>
    <w:rsid w:val="002D3905"/>
    <w:rsid w:val="002D3A6A"/>
    <w:rsid w:val="002D3CE0"/>
    <w:rsid w:val="002D3D72"/>
    <w:rsid w:val="002D3E1A"/>
    <w:rsid w:val="002D3E48"/>
    <w:rsid w:val="002D3EA0"/>
    <w:rsid w:val="002D4141"/>
    <w:rsid w:val="002D4329"/>
    <w:rsid w:val="002D444E"/>
    <w:rsid w:val="002D4849"/>
    <w:rsid w:val="002D4C58"/>
    <w:rsid w:val="002D4D94"/>
    <w:rsid w:val="002D4F7F"/>
    <w:rsid w:val="002D500C"/>
    <w:rsid w:val="002D520D"/>
    <w:rsid w:val="002D5239"/>
    <w:rsid w:val="002D5240"/>
    <w:rsid w:val="002D5256"/>
    <w:rsid w:val="002D540E"/>
    <w:rsid w:val="002D5735"/>
    <w:rsid w:val="002D5765"/>
    <w:rsid w:val="002D59E7"/>
    <w:rsid w:val="002D5A5B"/>
    <w:rsid w:val="002D5BC7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1FF"/>
    <w:rsid w:val="002D7384"/>
    <w:rsid w:val="002D7427"/>
    <w:rsid w:val="002D74E6"/>
    <w:rsid w:val="002D7BC0"/>
    <w:rsid w:val="002D7C30"/>
    <w:rsid w:val="002D7D91"/>
    <w:rsid w:val="002D7F36"/>
    <w:rsid w:val="002D7F98"/>
    <w:rsid w:val="002D7FA1"/>
    <w:rsid w:val="002E00A7"/>
    <w:rsid w:val="002E00DF"/>
    <w:rsid w:val="002E013F"/>
    <w:rsid w:val="002E0241"/>
    <w:rsid w:val="002E0279"/>
    <w:rsid w:val="002E0558"/>
    <w:rsid w:val="002E05C8"/>
    <w:rsid w:val="002E0626"/>
    <w:rsid w:val="002E06F1"/>
    <w:rsid w:val="002E0C22"/>
    <w:rsid w:val="002E0C4B"/>
    <w:rsid w:val="002E0CC6"/>
    <w:rsid w:val="002E0CE6"/>
    <w:rsid w:val="002E0D41"/>
    <w:rsid w:val="002E0D89"/>
    <w:rsid w:val="002E0E1F"/>
    <w:rsid w:val="002E1023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1F8F"/>
    <w:rsid w:val="002E20B4"/>
    <w:rsid w:val="002E220F"/>
    <w:rsid w:val="002E2330"/>
    <w:rsid w:val="002E236E"/>
    <w:rsid w:val="002E2641"/>
    <w:rsid w:val="002E2957"/>
    <w:rsid w:val="002E2CC0"/>
    <w:rsid w:val="002E2D2D"/>
    <w:rsid w:val="002E2D90"/>
    <w:rsid w:val="002E2E9B"/>
    <w:rsid w:val="002E2F7E"/>
    <w:rsid w:val="002E3039"/>
    <w:rsid w:val="002E30A5"/>
    <w:rsid w:val="002E3562"/>
    <w:rsid w:val="002E35EC"/>
    <w:rsid w:val="002E3665"/>
    <w:rsid w:val="002E37DD"/>
    <w:rsid w:val="002E3999"/>
    <w:rsid w:val="002E3C83"/>
    <w:rsid w:val="002E3FC1"/>
    <w:rsid w:val="002E4259"/>
    <w:rsid w:val="002E445A"/>
    <w:rsid w:val="002E451C"/>
    <w:rsid w:val="002E46F5"/>
    <w:rsid w:val="002E4776"/>
    <w:rsid w:val="002E482F"/>
    <w:rsid w:val="002E48E7"/>
    <w:rsid w:val="002E497C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CC1"/>
    <w:rsid w:val="002E5D25"/>
    <w:rsid w:val="002E5D4A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6C8"/>
    <w:rsid w:val="002E69DC"/>
    <w:rsid w:val="002E6AA8"/>
    <w:rsid w:val="002E6B27"/>
    <w:rsid w:val="002E6D46"/>
    <w:rsid w:val="002E6D47"/>
    <w:rsid w:val="002E6EE8"/>
    <w:rsid w:val="002E6FBC"/>
    <w:rsid w:val="002E7195"/>
    <w:rsid w:val="002E75FA"/>
    <w:rsid w:val="002E7601"/>
    <w:rsid w:val="002E761A"/>
    <w:rsid w:val="002E76AA"/>
    <w:rsid w:val="002E782C"/>
    <w:rsid w:val="002E7856"/>
    <w:rsid w:val="002E7AFC"/>
    <w:rsid w:val="002E7BB3"/>
    <w:rsid w:val="002E7D6C"/>
    <w:rsid w:val="002F0017"/>
    <w:rsid w:val="002F0096"/>
    <w:rsid w:val="002F052E"/>
    <w:rsid w:val="002F0A19"/>
    <w:rsid w:val="002F0A33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1EFF"/>
    <w:rsid w:val="002F2067"/>
    <w:rsid w:val="002F237C"/>
    <w:rsid w:val="002F2479"/>
    <w:rsid w:val="002F24C3"/>
    <w:rsid w:val="002F24D4"/>
    <w:rsid w:val="002F2564"/>
    <w:rsid w:val="002F25CD"/>
    <w:rsid w:val="002F25DE"/>
    <w:rsid w:val="002F2A08"/>
    <w:rsid w:val="002F2C62"/>
    <w:rsid w:val="002F2C85"/>
    <w:rsid w:val="002F2CCC"/>
    <w:rsid w:val="002F2D2D"/>
    <w:rsid w:val="002F2F74"/>
    <w:rsid w:val="002F3A4D"/>
    <w:rsid w:val="002F3ADA"/>
    <w:rsid w:val="002F3B09"/>
    <w:rsid w:val="002F3B94"/>
    <w:rsid w:val="002F3D3B"/>
    <w:rsid w:val="002F3D9B"/>
    <w:rsid w:val="002F3EDE"/>
    <w:rsid w:val="002F3F6C"/>
    <w:rsid w:val="002F3FCF"/>
    <w:rsid w:val="002F3FDE"/>
    <w:rsid w:val="002F4239"/>
    <w:rsid w:val="002F436C"/>
    <w:rsid w:val="002F44BC"/>
    <w:rsid w:val="002F456B"/>
    <w:rsid w:val="002F478D"/>
    <w:rsid w:val="002F4A74"/>
    <w:rsid w:val="002F4FE6"/>
    <w:rsid w:val="002F5019"/>
    <w:rsid w:val="002F5671"/>
    <w:rsid w:val="002F5840"/>
    <w:rsid w:val="002F5919"/>
    <w:rsid w:val="002F59C9"/>
    <w:rsid w:val="002F5A1F"/>
    <w:rsid w:val="002F5A9A"/>
    <w:rsid w:val="002F60B7"/>
    <w:rsid w:val="002F6148"/>
    <w:rsid w:val="002F6322"/>
    <w:rsid w:val="002F667D"/>
    <w:rsid w:val="002F6813"/>
    <w:rsid w:val="002F6963"/>
    <w:rsid w:val="002F69C3"/>
    <w:rsid w:val="002F69D7"/>
    <w:rsid w:val="002F6AD5"/>
    <w:rsid w:val="002F6B4B"/>
    <w:rsid w:val="002F6C87"/>
    <w:rsid w:val="002F6CA9"/>
    <w:rsid w:val="002F6E00"/>
    <w:rsid w:val="002F6EFB"/>
    <w:rsid w:val="002F70B5"/>
    <w:rsid w:val="002F715F"/>
    <w:rsid w:val="002F72C1"/>
    <w:rsid w:val="002F7309"/>
    <w:rsid w:val="002F73B2"/>
    <w:rsid w:val="002F7530"/>
    <w:rsid w:val="002F753D"/>
    <w:rsid w:val="002F7A60"/>
    <w:rsid w:val="002F7AB5"/>
    <w:rsid w:val="002F7AF9"/>
    <w:rsid w:val="002F7BEA"/>
    <w:rsid w:val="002F7C1D"/>
    <w:rsid w:val="002F7CDE"/>
    <w:rsid w:val="002F7E49"/>
    <w:rsid w:val="002F7F09"/>
    <w:rsid w:val="0030047A"/>
    <w:rsid w:val="003004F9"/>
    <w:rsid w:val="0030075E"/>
    <w:rsid w:val="00300780"/>
    <w:rsid w:val="003008E1"/>
    <w:rsid w:val="00300913"/>
    <w:rsid w:val="00300944"/>
    <w:rsid w:val="00300A3D"/>
    <w:rsid w:val="00300C11"/>
    <w:rsid w:val="00300CDE"/>
    <w:rsid w:val="00300DC6"/>
    <w:rsid w:val="0030118B"/>
    <w:rsid w:val="00301242"/>
    <w:rsid w:val="00301552"/>
    <w:rsid w:val="00301774"/>
    <w:rsid w:val="00301969"/>
    <w:rsid w:val="0030196E"/>
    <w:rsid w:val="00301BC5"/>
    <w:rsid w:val="00301BF1"/>
    <w:rsid w:val="00301C87"/>
    <w:rsid w:val="00301CED"/>
    <w:rsid w:val="00301E59"/>
    <w:rsid w:val="00301E64"/>
    <w:rsid w:val="00301EBC"/>
    <w:rsid w:val="0030213B"/>
    <w:rsid w:val="003021AC"/>
    <w:rsid w:val="003021F8"/>
    <w:rsid w:val="00302339"/>
    <w:rsid w:val="00302477"/>
    <w:rsid w:val="00302603"/>
    <w:rsid w:val="00302634"/>
    <w:rsid w:val="00302658"/>
    <w:rsid w:val="00302B9A"/>
    <w:rsid w:val="00302B9D"/>
    <w:rsid w:val="00302C1E"/>
    <w:rsid w:val="00302D43"/>
    <w:rsid w:val="00302D91"/>
    <w:rsid w:val="00302E0C"/>
    <w:rsid w:val="00302F5E"/>
    <w:rsid w:val="00302FF1"/>
    <w:rsid w:val="003030CB"/>
    <w:rsid w:val="00303186"/>
    <w:rsid w:val="003031E8"/>
    <w:rsid w:val="0030352B"/>
    <w:rsid w:val="00303705"/>
    <w:rsid w:val="0030391A"/>
    <w:rsid w:val="00303D56"/>
    <w:rsid w:val="00303E1E"/>
    <w:rsid w:val="00304187"/>
    <w:rsid w:val="00304370"/>
    <w:rsid w:val="003044BE"/>
    <w:rsid w:val="003046CC"/>
    <w:rsid w:val="0030490B"/>
    <w:rsid w:val="003049C9"/>
    <w:rsid w:val="00304A6C"/>
    <w:rsid w:val="00304BC6"/>
    <w:rsid w:val="00304D2A"/>
    <w:rsid w:val="00304F0F"/>
    <w:rsid w:val="0030502F"/>
    <w:rsid w:val="0030504F"/>
    <w:rsid w:val="003050C4"/>
    <w:rsid w:val="003051B6"/>
    <w:rsid w:val="00305264"/>
    <w:rsid w:val="00305387"/>
    <w:rsid w:val="00305451"/>
    <w:rsid w:val="00305521"/>
    <w:rsid w:val="00305550"/>
    <w:rsid w:val="003055E9"/>
    <w:rsid w:val="003056A8"/>
    <w:rsid w:val="00305A79"/>
    <w:rsid w:val="00305B63"/>
    <w:rsid w:val="00305C6F"/>
    <w:rsid w:val="00305DDF"/>
    <w:rsid w:val="00306329"/>
    <w:rsid w:val="00306378"/>
    <w:rsid w:val="00306413"/>
    <w:rsid w:val="00306992"/>
    <w:rsid w:val="00306A7E"/>
    <w:rsid w:val="00306A9E"/>
    <w:rsid w:val="00306D83"/>
    <w:rsid w:val="00306F45"/>
    <w:rsid w:val="003070E9"/>
    <w:rsid w:val="00307124"/>
    <w:rsid w:val="003071C4"/>
    <w:rsid w:val="00307345"/>
    <w:rsid w:val="003073FC"/>
    <w:rsid w:val="00307485"/>
    <w:rsid w:val="003076F6"/>
    <w:rsid w:val="00307876"/>
    <w:rsid w:val="00307977"/>
    <w:rsid w:val="003079F5"/>
    <w:rsid w:val="003079F8"/>
    <w:rsid w:val="00310208"/>
    <w:rsid w:val="003102F7"/>
    <w:rsid w:val="00310366"/>
    <w:rsid w:val="00310392"/>
    <w:rsid w:val="0031072B"/>
    <w:rsid w:val="003107E2"/>
    <w:rsid w:val="00310E57"/>
    <w:rsid w:val="00310F51"/>
    <w:rsid w:val="003110C9"/>
    <w:rsid w:val="0031113A"/>
    <w:rsid w:val="003112E3"/>
    <w:rsid w:val="00311591"/>
    <w:rsid w:val="00311713"/>
    <w:rsid w:val="00311727"/>
    <w:rsid w:val="0031188F"/>
    <w:rsid w:val="0031197C"/>
    <w:rsid w:val="00311A0B"/>
    <w:rsid w:val="00311BB1"/>
    <w:rsid w:val="00311EEE"/>
    <w:rsid w:val="00312001"/>
    <w:rsid w:val="00312373"/>
    <w:rsid w:val="003123A3"/>
    <w:rsid w:val="003123CC"/>
    <w:rsid w:val="0031257E"/>
    <w:rsid w:val="0031289A"/>
    <w:rsid w:val="00312CAA"/>
    <w:rsid w:val="00312CFE"/>
    <w:rsid w:val="00312D54"/>
    <w:rsid w:val="00312F84"/>
    <w:rsid w:val="003130FF"/>
    <w:rsid w:val="0031310C"/>
    <w:rsid w:val="0031319B"/>
    <w:rsid w:val="00313335"/>
    <w:rsid w:val="00313623"/>
    <w:rsid w:val="0031364B"/>
    <w:rsid w:val="003136C8"/>
    <w:rsid w:val="00313761"/>
    <w:rsid w:val="003139F5"/>
    <w:rsid w:val="00313A4E"/>
    <w:rsid w:val="00313CBE"/>
    <w:rsid w:val="00313E3D"/>
    <w:rsid w:val="00313E50"/>
    <w:rsid w:val="00313EA8"/>
    <w:rsid w:val="00313F24"/>
    <w:rsid w:val="00313F2B"/>
    <w:rsid w:val="00314073"/>
    <w:rsid w:val="0031417E"/>
    <w:rsid w:val="00314665"/>
    <w:rsid w:val="0031489E"/>
    <w:rsid w:val="003148F5"/>
    <w:rsid w:val="003149DC"/>
    <w:rsid w:val="00314BE4"/>
    <w:rsid w:val="00314EB8"/>
    <w:rsid w:val="00314F22"/>
    <w:rsid w:val="00314F4B"/>
    <w:rsid w:val="00314F86"/>
    <w:rsid w:val="00314FCF"/>
    <w:rsid w:val="003151EE"/>
    <w:rsid w:val="00315CE5"/>
    <w:rsid w:val="00315FE1"/>
    <w:rsid w:val="00316171"/>
    <w:rsid w:val="003161AC"/>
    <w:rsid w:val="003162DC"/>
    <w:rsid w:val="003164E2"/>
    <w:rsid w:val="00316666"/>
    <w:rsid w:val="003166F6"/>
    <w:rsid w:val="00316716"/>
    <w:rsid w:val="003168DE"/>
    <w:rsid w:val="003169D9"/>
    <w:rsid w:val="00316C5A"/>
    <w:rsid w:val="00316D11"/>
    <w:rsid w:val="00316D4A"/>
    <w:rsid w:val="00316DD0"/>
    <w:rsid w:val="00316DF1"/>
    <w:rsid w:val="00316F6B"/>
    <w:rsid w:val="003172FD"/>
    <w:rsid w:val="00317578"/>
    <w:rsid w:val="00317628"/>
    <w:rsid w:val="00317689"/>
    <w:rsid w:val="00317725"/>
    <w:rsid w:val="003177CF"/>
    <w:rsid w:val="003177FD"/>
    <w:rsid w:val="00317890"/>
    <w:rsid w:val="003178F4"/>
    <w:rsid w:val="00317905"/>
    <w:rsid w:val="00317C31"/>
    <w:rsid w:val="00317CA2"/>
    <w:rsid w:val="00317D16"/>
    <w:rsid w:val="00317D2A"/>
    <w:rsid w:val="00317E1E"/>
    <w:rsid w:val="00317E60"/>
    <w:rsid w:val="00317F90"/>
    <w:rsid w:val="003200C5"/>
    <w:rsid w:val="003200E4"/>
    <w:rsid w:val="003200F3"/>
    <w:rsid w:val="00320221"/>
    <w:rsid w:val="0032031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50"/>
    <w:rsid w:val="00321962"/>
    <w:rsid w:val="00321AFB"/>
    <w:rsid w:val="00321B3C"/>
    <w:rsid w:val="00321BB3"/>
    <w:rsid w:val="00321DB4"/>
    <w:rsid w:val="00321E8F"/>
    <w:rsid w:val="00322028"/>
    <w:rsid w:val="00322201"/>
    <w:rsid w:val="0032277C"/>
    <w:rsid w:val="003229C8"/>
    <w:rsid w:val="00322A70"/>
    <w:rsid w:val="00322B68"/>
    <w:rsid w:val="00322DEE"/>
    <w:rsid w:val="00322E08"/>
    <w:rsid w:val="00322F44"/>
    <w:rsid w:val="00323362"/>
    <w:rsid w:val="0032350C"/>
    <w:rsid w:val="0032357A"/>
    <w:rsid w:val="003235BB"/>
    <w:rsid w:val="003237BB"/>
    <w:rsid w:val="0032386B"/>
    <w:rsid w:val="003238DF"/>
    <w:rsid w:val="00323913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5BE"/>
    <w:rsid w:val="00324680"/>
    <w:rsid w:val="00324772"/>
    <w:rsid w:val="00324774"/>
    <w:rsid w:val="00324A41"/>
    <w:rsid w:val="0032505E"/>
    <w:rsid w:val="0032529C"/>
    <w:rsid w:val="003253D8"/>
    <w:rsid w:val="003253E4"/>
    <w:rsid w:val="003255ED"/>
    <w:rsid w:val="00325736"/>
    <w:rsid w:val="00325B83"/>
    <w:rsid w:val="00325BD6"/>
    <w:rsid w:val="00325BFD"/>
    <w:rsid w:val="00325C0C"/>
    <w:rsid w:val="00325C3D"/>
    <w:rsid w:val="00325C89"/>
    <w:rsid w:val="00325F77"/>
    <w:rsid w:val="003260BE"/>
    <w:rsid w:val="0032620D"/>
    <w:rsid w:val="003264CA"/>
    <w:rsid w:val="00326624"/>
    <w:rsid w:val="00326740"/>
    <w:rsid w:val="003267FD"/>
    <w:rsid w:val="00326AB2"/>
    <w:rsid w:val="00326B51"/>
    <w:rsid w:val="00326B66"/>
    <w:rsid w:val="00326BD3"/>
    <w:rsid w:val="00326C24"/>
    <w:rsid w:val="00327092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7A2"/>
    <w:rsid w:val="00330A87"/>
    <w:rsid w:val="00330AA2"/>
    <w:rsid w:val="00330ACB"/>
    <w:rsid w:val="00330C36"/>
    <w:rsid w:val="00330DAB"/>
    <w:rsid w:val="00330EB7"/>
    <w:rsid w:val="00330F21"/>
    <w:rsid w:val="00331012"/>
    <w:rsid w:val="0033128D"/>
    <w:rsid w:val="0033137B"/>
    <w:rsid w:val="003316C0"/>
    <w:rsid w:val="0033199A"/>
    <w:rsid w:val="003319F5"/>
    <w:rsid w:val="00331F98"/>
    <w:rsid w:val="00332070"/>
    <w:rsid w:val="0033211C"/>
    <w:rsid w:val="00332196"/>
    <w:rsid w:val="00332393"/>
    <w:rsid w:val="003326CA"/>
    <w:rsid w:val="00332755"/>
    <w:rsid w:val="0033286E"/>
    <w:rsid w:val="003328DD"/>
    <w:rsid w:val="00332C41"/>
    <w:rsid w:val="00332F0E"/>
    <w:rsid w:val="00332F2A"/>
    <w:rsid w:val="0033307C"/>
    <w:rsid w:val="00333168"/>
    <w:rsid w:val="003331AD"/>
    <w:rsid w:val="003331CB"/>
    <w:rsid w:val="003331F0"/>
    <w:rsid w:val="0033343F"/>
    <w:rsid w:val="00333570"/>
    <w:rsid w:val="0033392A"/>
    <w:rsid w:val="00333A3C"/>
    <w:rsid w:val="00333B23"/>
    <w:rsid w:val="00333CB2"/>
    <w:rsid w:val="00333EA0"/>
    <w:rsid w:val="00333F48"/>
    <w:rsid w:val="00333F6D"/>
    <w:rsid w:val="00334352"/>
    <w:rsid w:val="00334390"/>
    <w:rsid w:val="0033458A"/>
    <w:rsid w:val="003346CD"/>
    <w:rsid w:val="00334F63"/>
    <w:rsid w:val="003351CF"/>
    <w:rsid w:val="00335409"/>
    <w:rsid w:val="00335415"/>
    <w:rsid w:val="00335568"/>
    <w:rsid w:val="00335588"/>
    <w:rsid w:val="0033594C"/>
    <w:rsid w:val="00335A59"/>
    <w:rsid w:val="00335B1E"/>
    <w:rsid w:val="00335C7E"/>
    <w:rsid w:val="00335FCD"/>
    <w:rsid w:val="0033606D"/>
    <w:rsid w:val="00336195"/>
    <w:rsid w:val="0033626B"/>
    <w:rsid w:val="00336595"/>
    <w:rsid w:val="00336E86"/>
    <w:rsid w:val="00336F39"/>
    <w:rsid w:val="00337076"/>
    <w:rsid w:val="0033708B"/>
    <w:rsid w:val="003370DD"/>
    <w:rsid w:val="003370E1"/>
    <w:rsid w:val="0033726D"/>
    <w:rsid w:val="003376BE"/>
    <w:rsid w:val="00337711"/>
    <w:rsid w:val="0033780D"/>
    <w:rsid w:val="0033781D"/>
    <w:rsid w:val="00337954"/>
    <w:rsid w:val="003379C4"/>
    <w:rsid w:val="00337A83"/>
    <w:rsid w:val="00337DAE"/>
    <w:rsid w:val="00337E59"/>
    <w:rsid w:val="00340220"/>
    <w:rsid w:val="0034029C"/>
    <w:rsid w:val="003402D1"/>
    <w:rsid w:val="003402D7"/>
    <w:rsid w:val="00340459"/>
    <w:rsid w:val="00340488"/>
    <w:rsid w:val="00340657"/>
    <w:rsid w:val="00340693"/>
    <w:rsid w:val="003409CC"/>
    <w:rsid w:val="003409D0"/>
    <w:rsid w:val="00340AB5"/>
    <w:rsid w:val="00340AB7"/>
    <w:rsid w:val="00340CDC"/>
    <w:rsid w:val="00340D39"/>
    <w:rsid w:val="00340EAD"/>
    <w:rsid w:val="003410C8"/>
    <w:rsid w:val="003410F7"/>
    <w:rsid w:val="00341242"/>
    <w:rsid w:val="00341354"/>
    <w:rsid w:val="0034138F"/>
    <w:rsid w:val="00341401"/>
    <w:rsid w:val="0034151A"/>
    <w:rsid w:val="00341547"/>
    <w:rsid w:val="0034161F"/>
    <w:rsid w:val="00341865"/>
    <w:rsid w:val="0034195B"/>
    <w:rsid w:val="00341A47"/>
    <w:rsid w:val="00341B7F"/>
    <w:rsid w:val="00341C07"/>
    <w:rsid w:val="00341E01"/>
    <w:rsid w:val="00341FD2"/>
    <w:rsid w:val="00342095"/>
    <w:rsid w:val="003420AD"/>
    <w:rsid w:val="00342180"/>
    <w:rsid w:val="00342261"/>
    <w:rsid w:val="003423EA"/>
    <w:rsid w:val="003426A3"/>
    <w:rsid w:val="0034295B"/>
    <w:rsid w:val="00342D4B"/>
    <w:rsid w:val="00342E8A"/>
    <w:rsid w:val="00343068"/>
    <w:rsid w:val="003430AA"/>
    <w:rsid w:val="003431BF"/>
    <w:rsid w:val="00343331"/>
    <w:rsid w:val="00343998"/>
    <w:rsid w:val="003439AA"/>
    <w:rsid w:val="00343B1E"/>
    <w:rsid w:val="00343C20"/>
    <w:rsid w:val="00343D42"/>
    <w:rsid w:val="00343D57"/>
    <w:rsid w:val="00343E56"/>
    <w:rsid w:val="00343FCB"/>
    <w:rsid w:val="0034414E"/>
    <w:rsid w:val="00344184"/>
    <w:rsid w:val="003441ED"/>
    <w:rsid w:val="003442A1"/>
    <w:rsid w:val="003445A1"/>
    <w:rsid w:val="0034465A"/>
    <w:rsid w:val="0034489F"/>
    <w:rsid w:val="00344972"/>
    <w:rsid w:val="003449F4"/>
    <w:rsid w:val="00344C41"/>
    <w:rsid w:val="00344CBF"/>
    <w:rsid w:val="00344E95"/>
    <w:rsid w:val="00344EA0"/>
    <w:rsid w:val="00344EE9"/>
    <w:rsid w:val="00344F65"/>
    <w:rsid w:val="00344FAC"/>
    <w:rsid w:val="00344FBC"/>
    <w:rsid w:val="00345090"/>
    <w:rsid w:val="0034532A"/>
    <w:rsid w:val="00345528"/>
    <w:rsid w:val="003457A7"/>
    <w:rsid w:val="00345820"/>
    <w:rsid w:val="00345B6A"/>
    <w:rsid w:val="00345CB6"/>
    <w:rsid w:val="00345D43"/>
    <w:rsid w:val="00345E16"/>
    <w:rsid w:val="00345FD5"/>
    <w:rsid w:val="003462AF"/>
    <w:rsid w:val="00346307"/>
    <w:rsid w:val="003463C0"/>
    <w:rsid w:val="0034663C"/>
    <w:rsid w:val="0034664E"/>
    <w:rsid w:val="0034674D"/>
    <w:rsid w:val="003467FE"/>
    <w:rsid w:val="00346966"/>
    <w:rsid w:val="00346971"/>
    <w:rsid w:val="00346AF6"/>
    <w:rsid w:val="00346B12"/>
    <w:rsid w:val="00346B13"/>
    <w:rsid w:val="00346C79"/>
    <w:rsid w:val="00346CB3"/>
    <w:rsid w:val="00346D49"/>
    <w:rsid w:val="003471B7"/>
    <w:rsid w:val="0034745D"/>
    <w:rsid w:val="00347476"/>
    <w:rsid w:val="00347695"/>
    <w:rsid w:val="003476C7"/>
    <w:rsid w:val="00347809"/>
    <w:rsid w:val="00347BE8"/>
    <w:rsid w:val="00347CD9"/>
    <w:rsid w:val="00350131"/>
    <w:rsid w:val="003501A3"/>
    <w:rsid w:val="00350244"/>
    <w:rsid w:val="00350379"/>
    <w:rsid w:val="00350475"/>
    <w:rsid w:val="00350528"/>
    <w:rsid w:val="00350532"/>
    <w:rsid w:val="0035056F"/>
    <w:rsid w:val="003507E1"/>
    <w:rsid w:val="003508AF"/>
    <w:rsid w:val="00350916"/>
    <w:rsid w:val="00350981"/>
    <w:rsid w:val="003509F7"/>
    <w:rsid w:val="00350B80"/>
    <w:rsid w:val="00351203"/>
    <w:rsid w:val="0035160D"/>
    <w:rsid w:val="00351862"/>
    <w:rsid w:val="003519A5"/>
    <w:rsid w:val="003519B6"/>
    <w:rsid w:val="003519F5"/>
    <w:rsid w:val="00351A9D"/>
    <w:rsid w:val="00351DFE"/>
    <w:rsid w:val="00351F2F"/>
    <w:rsid w:val="00352149"/>
    <w:rsid w:val="00352438"/>
    <w:rsid w:val="003524E3"/>
    <w:rsid w:val="003525DE"/>
    <w:rsid w:val="00352A37"/>
    <w:rsid w:val="00352B94"/>
    <w:rsid w:val="00352C2C"/>
    <w:rsid w:val="00352D30"/>
    <w:rsid w:val="003532BE"/>
    <w:rsid w:val="00353422"/>
    <w:rsid w:val="003537F5"/>
    <w:rsid w:val="00353816"/>
    <w:rsid w:val="003539B3"/>
    <w:rsid w:val="003539BF"/>
    <w:rsid w:val="00353A8D"/>
    <w:rsid w:val="00353FB4"/>
    <w:rsid w:val="00354648"/>
    <w:rsid w:val="003546D9"/>
    <w:rsid w:val="0035484F"/>
    <w:rsid w:val="003549F5"/>
    <w:rsid w:val="00354A4A"/>
    <w:rsid w:val="00354E46"/>
    <w:rsid w:val="00354F34"/>
    <w:rsid w:val="003551F7"/>
    <w:rsid w:val="00355258"/>
    <w:rsid w:val="003552F6"/>
    <w:rsid w:val="003554C1"/>
    <w:rsid w:val="0035556E"/>
    <w:rsid w:val="00355756"/>
    <w:rsid w:val="003557BB"/>
    <w:rsid w:val="0035583A"/>
    <w:rsid w:val="00355911"/>
    <w:rsid w:val="003559EF"/>
    <w:rsid w:val="00355A0C"/>
    <w:rsid w:val="00355A50"/>
    <w:rsid w:val="00355A9A"/>
    <w:rsid w:val="00355DAE"/>
    <w:rsid w:val="00355DD8"/>
    <w:rsid w:val="00355EC3"/>
    <w:rsid w:val="00355EF2"/>
    <w:rsid w:val="00355FB0"/>
    <w:rsid w:val="00355FE3"/>
    <w:rsid w:val="003560EC"/>
    <w:rsid w:val="0035616A"/>
    <w:rsid w:val="00356308"/>
    <w:rsid w:val="003563D5"/>
    <w:rsid w:val="0035640D"/>
    <w:rsid w:val="00356457"/>
    <w:rsid w:val="003567BD"/>
    <w:rsid w:val="00356989"/>
    <w:rsid w:val="00356C2E"/>
    <w:rsid w:val="00356C84"/>
    <w:rsid w:val="0035701E"/>
    <w:rsid w:val="003571A2"/>
    <w:rsid w:val="0035720A"/>
    <w:rsid w:val="00357223"/>
    <w:rsid w:val="0035740D"/>
    <w:rsid w:val="00357688"/>
    <w:rsid w:val="003576B7"/>
    <w:rsid w:val="0035771B"/>
    <w:rsid w:val="00357815"/>
    <w:rsid w:val="00357AA5"/>
    <w:rsid w:val="00357D51"/>
    <w:rsid w:val="00357E7B"/>
    <w:rsid w:val="003601ED"/>
    <w:rsid w:val="00360241"/>
    <w:rsid w:val="00360476"/>
    <w:rsid w:val="003604DC"/>
    <w:rsid w:val="0036076B"/>
    <w:rsid w:val="0036077C"/>
    <w:rsid w:val="003607C7"/>
    <w:rsid w:val="00360AE2"/>
    <w:rsid w:val="00360C3F"/>
    <w:rsid w:val="00360D0B"/>
    <w:rsid w:val="00360F6C"/>
    <w:rsid w:val="00361022"/>
    <w:rsid w:val="003618AE"/>
    <w:rsid w:val="003618DE"/>
    <w:rsid w:val="00361900"/>
    <w:rsid w:val="00361B11"/>
    <w:rsid w:val="00361B5C"/>
    <w:rsid w:val="00362155"/>
    <w:rsid w:val="00362174"/>
    <w:rsid w:val="003622C4"/>
    <w:rsid w:val="00362344"/>
    <w:rsid w:val="003623AA"/>
    <w:rsid w:val="0036244B"/>
    <w:rsid w:val="003626C2"/>
    <w:rsid w:val="00362991"/>
    <w:rsid w:val="00362A8F"/>
    <w:rsid w:val="00362C20"/>
    <w:rsid w:val="00362C36"/>
    <w:rsid w:val="00362D8D"/>
    <w:rsid w:val="00362E2D"/>
    <w:rsid w:val="00362F07"/>
    <w:rsid w:val="0036304D"/>
    <w:rsid w:val="003631E9"/>
    <w:rsid w:val="00363204"/>
    <w:rsid w:val="0036325C"/>
    <w:rsid w:val="0036328A"/>
    <w:rsid w:val="003634AC"/>
    <w:rsid w:val="00363538"/>
    <w:rsid w:val="0036366B"/>
    <w:rsid w:val="00363700"/>
    <w:rsid w:val="00363732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4B5"/>
    <w:rsid w:val="003655AD"/>
    <w:rsid w:val="00365687"/>
    <w:rsid w:val="00365706"/>
    <w:rsid w:val="00365BBC"/>
    <w:rsid w:val="00365FE4"/>
    <w:rsid w:val="00366446"/>
    <w:rsid w:val="003664A1"/>
    <w:rsid w:val="00366504"/>
    <w:rsid w:val="00366506"/>
    <w:rsid w:val="003668FE"/>
    <w:rsid w:val="00366EC9"/>
    <w:rsid w:val="00366FDD"/>
    <w:rsid w:val="00367220"/>
    <w:rsid w:val="00367337"/>
    <w:rsid w:val="003673E4"/>
    <w:rsid w:val="003674CB"/>
    <w:rsid w:val="00367616"/>
    <w:rsid w:val="003677C3"/>
    <w:rsid w:val="003678CB"/>
    <w:rsid w:val="003679C8"/>
    <w:rsid w:val="003679D7"/>
    <w:rsid w:val="00367DB0"/>
    <w:rsid w:val="00367F45"/>
    <w:rsid w:val="0037017A"/>
    <w:rsid w:val="00370411"/>
    <w:rsid w:val="0037052C"/>
    <w:rsid w:val="00370729"/>
    <w:rsid w:val="00370822"/>
    <w:rsid w:val="00370DA9"/>
    <w:rsid w:val="00370ED3"/>
    <w:rsid w:val="00371489"/>
    <w:rsid w:val="003715C0"/>
    <w:rsid w:val="003718C6"/>
    <w:rsid w:val="00371AA5"/>
    <w:rsid w:val="00371CE1"/>
    <w:rsid w:val="00371D31"/>
    <w:rsid w:val="00371F51"/>
    <w:rsid w:val="00372019"/>
    <w:rsid w:val="0037248A"/>
    <w:rsid w:val="003726CD"/>
    <w:rsid w:val="0037271A"/>
    <w:rsid w:val="00372833"/>
    <w:rsid w:val="00372AAC"/>
    <w:rsid w:val="00372B6B"/>
    <w:rsid w:val="00372D08"/>
    <w:rsid w:val="00372D1A"/>
    <w:rsid w:val="00372EEB"/>
    <w:rsid w:val="003730FA"/>
    <w:rsid w:val="00373148"/>
    <w:rsid w:val="00373214"/>
    <w:rsid w:val="003733A8"/>
    <w:rsid w:val="003733B1"/>
    <w:rsid w:val="0037352B"/>
    <w:rsid w:val="0037352F"/>
    <w:rsid w:val="00373861"/>
    <w:rsid w:val="00373892"/>
    <w:rsid w:val="00373994"/>
    <w:rsid w:val="003739F0"/>
    <w:rsid w:val="00373B66"/>
    <w:rsid w:val="00373DB4"/>
    <w:rsid w:val="0037444B"/>
    <w:rsid w:val="0037457A"/>
    <w:rsid w:val="0037472B"/>
    <w:rsid w:val="00374809"/>
    <w:rsid w:val="003748DA"/>
    <w:rsid w:val="003748F3"/>
    <w:rsid w:val="003749A5"/>
    <w:rsid w:val="00374B22"/>
    <w:rsid w:val="00374BB7"/>
    <w:rsid w:val="00374CDF"/>
    <w:rsid w:val="00374DDB"/>
    <w:rsid w:val="00374DED"/>
    <w:rsid w:val="00374E27"/>
    <w:rsid w:val="00375071"/>
    <w:rsid w:val="0037517B"/>
    <w:rsid w:val="003754AB"/>
    <w:rsid w:val="0037559B"/>
    <w:rsid w:val="00375A84"/>
    <w:rsid w:val="00375B8B"/>
    <w:rsid w:val="00375CF1"/>
    <w:rsid w:val="00375EAF"/>
    <w:rsid w:val="00375F2D"/>
    <w:rsid w:val="0037605E"/>
    <w:rsid w:val="0037626B"/>
    <w:rsid w:val="00376273"/>
    <w:rsid w:val="00376302"/>
    <w:rsid w:val="0037634F"/>
    <w:rsid w:val="00376406"/>
    <w:rsid w:val="0037691E"/>
    <w:rsid w:val="00376942"/>
    <w:rsid w:val="00376CB5"/>
    <w:rsid w:val="00376F17"/>
    <w:rsid w:val="00377076"/>
    <w:rsid w:val="003770D0"/>
    <w:rsid w:val="00377107"/>
    <w:rsid w:val="003775FE"/>
    <w:rsid w:val="0037772A"/>
    <w:rsid w:val="00377A01"/>
    <w:rsid w:val="00377CA5"/>
    <w:rsid w:val="00377CB8"/>
    <w:rsid w:val="00377CE9"/>
    <w:rsid w:val="00377D7F"/>
    <w:rsid w:val="00377DC5"/>
    <w:rsid w:val="00380402"/>
    <w:rsid w:val="0038055E"/>
    <w:rsid w:val="00380572"/>
    <w:rsid w:val="003806BD"/>
    <w:rsid w:val="003806ED"/>
    <w:rsid w:val="00380A33"/>
    <w:rsid w:val="00380CFE"/>
    <w:rsid w:val="00380D0D"/>
    <w:rsid w:val="00380D9C"/>
    <w:rsid w:val="00380EFB"/>
    <w:rsid w:val="00381065"/>
    <w:rsid w:val="003813DD"/>
    <w:rsid w:val="003813E3"/>
    <w:rsid w:val="0038155C"/>
    <w:rsid w:val="003817E2"/>
    <w:rsid w:val="00381BBD"/>
    <w:rsid w:val="00381EA3"/>
    <w:rsid w:val="003821B0"/>
    <w:rsid w:val="00382945"/>
    <w:rsid w:val="00382D03"/>
    <w:rsid w:val="003830CE"/>
    <w:rsid w:val="003831DE"/>
    <w:rsid w:val="003832F8"/>
    <w:rsid w:val="0038368E"/>
    <w:rsid w:val="00383727"/>
    <w:rsid w:val="00383AD3"/>
    <w:rsid w:val="003840E0"/>
    <w:rsid w:val="003843D0"/>
    <w:rsid w:val="00384517"/>
    <w:rsid w:val="0038455C"/>
    <w:rsid w:val="00384667"/>
    <w:rsid w:val="00384748"/>
    <w:rsid w:val="00384874"/>
    <w:rsid w:val="00384CB6"/>
    <w:rsid w:val="00384D02"/>
    <w:rsid w:val="00384E2C"/>
    <w:rsid w:val="00384FD6"/>
    <w:rsid w:val="0038519D"/>
    <w:rsid w:val="003851D3"/>
    <w:rsid w:val="00385379"/>
    <w:rsid w:val="0038574A"/>
    <w:rsid w:val="003857F4"/>
    <w:rsid w:val="003858E6"/>
    <w:rsid w:val="00385926"/>
    <w:rsid w:val="00385ADE"/>
    <w:rsid w:val="00385B5C"/>
    <w:rsid w:val="00385BE4"/>
    <w:rsid w:val="00385CC5"/>
    <w:rsid w:val="00385CFC"/>
    <w:rsid w:val="00385D63"/>
    <w:rsid w:val="00385F08"/>
    <w:rsid w:val="00385FA8"/>
    <w:rsid w:val="00385FB8"/>
    <w:rsid w:val="00385FDD"/>
    <w:rsid w:val="0038619D"/>
    <w:rsid w:val="003864CF"/>
    <w:rsid w:val="0038654A"/>
    <w:rsid w:val="00386E42"/>
    <w:rsid w:val="00386FF8"/>
    <w:rsid w:val="0038706F"/>
    <w:rsid w:val="003871D1"/>
    <w:rsid w:val="00387362"/>
    <w:rsid w:val="00387388"/>
    <w:rsid w:val="003873D9"/>
    <w:rsid w:val="003873E7"/>
    <w:rsid w:val="00387477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2BB"/>
    <w:rsid w:val="003903C6"/>
    <w:rsid w:val="00390424"/>
    <w:rsid w:val="003904D5"/>
    <w:rsid w:val="0039062D"/>
    <w:rsid w:val="00390667"/>
    <w:rsid w:val="00390809"/>
    <w:rsid w:val="00390AB8"/>
    <w:rsid w:val="00390DF5"/>
    <w:rsid w:val="00390E3B"/>
    <w:rsid w:val="00390FA7"/>
    <w:rsid w:val="003910AC"/>
    <w:rsid w:val="00391252"/>
    <w:rsid w:val="003912C8"/>
    <w:rsid w:val="003914B9"/>
    <w:rsid w:val="003915D3"/>
    <w:rsid w:val="00391648"/>
    <w:rsid w:val="00391A4E"/>
    <w:rsid w:val="00391B0F"/>
    <w:rsid w:val="00391CFC"/>
    <w:rsid w:val="00391D2B"/>
    <w:rsid w:val="0039202B"/>
    <w:rsid w:val="00392038"/>
    <w:rsid w:val="003921CF"/>
    <w:rsid w:val="0039231D"/>
    <w:rsid w:val="003926AF"/>
    <w:rsid w:val="0039286C"/>
    <w:rsid w:val="0039293C"/>
    <w:rsid w:val="00392FE1"/>
    <w:rsid w:val="0039315B"/>
    <w:rsid w:val="003934FC"/>
    <w:rsid w:val="003935BE"/>
    <w:rsid w:val="003936BC"/>
    <w:rsid w:val="003938C9"/>
    <w:rsid w:val="00393A02"/>
    <w:rsid w:val="00393BC2"/>
    <w:rsid w:val="00394001"/>
    <w:rsid w:val="003941B7"/>
    <w:rsid w:val="0039498F"/>
    <w:rsid w:val="00394C10"/>
    <w:rsid w:val="00394CA0"/>
    <w:rsid w:val="00394D88"/>
    <w:rsid w:val="00394F04"/>
    <w:rsid w:val="00394F1E"/>
    <w:rsid w:val="003950FE"/>
    <w:rsid w:val="00395147"/>
    <w:rsid w:val="003952AD"/>
    <w:rsid w:val="003953E5"/>
    <w:rsid w:val="003955A2"/>
    <w:rsid w:val="003956CC"/>
    <w:rsid w:val="00395B4B"/>
    <w:rsid w:val="00395D09"/>
    <w:rsid w:val="00395DA9"/>
    <w:rsid w:val="00395E6E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09"/>
    <w:rsid w:val="00396D7C"/>
    <w:rsid w:val="00396DDB"/>
    <w:rsid w:val="00396E74"/>
    <w:rsid w:val="00396F13"/>
    <w:rsid w:val="003971EC"/>
    <w:rsid w:val="003974EB"/>
    <w:rsid w:val="00397939"/>
    <w:rsid w:val="00397AD1"/>
    <w:rsid w:val="00397B36"/>
    <w:rsid w:val="00397C5E"/>
    <w:rsid w:val="00397C6F"/>
    <w:rsid w:val="00397CA1"/>
    <w:rsid w:val="00397EA2"/>
    <w:rsid w:val="00397EE6"/>
    <w:rsid w:val="003A0067"/>
    <w:rsid w:val="003A01AD"/>
    <w:rsid w:val="003A0567"/>
    <w:rsid w:val="003A05DE"/>
    <w:rsid w:val="003A06BA"/>
    <w:rsid w:val="003A06D3"/>
    <w:rsid w:val="003A08E0"/>
    <w:rsid w:val="003A092C"/>
    <w:rsid w:val="003A0961"/>
    <w:rsid w:val="003A09BA"/>
    <w:rsid w:val="003A0B46"/>
    <w:rsid w:val="003A0B6F"/>
    <w:rsid w:val="003A0BA7"/>
    <w:rsid w:val="003A0E80"/>
    <w:rsid w:val="003A0EF4"/>
    <w:rsid w:val="003A0F6D"/>
    <w:rsid w:val="003A10FB"/>
    <w:rsid w:val="003A1137"/>
    <w:rsid w:val="003A120F"/>
    <w:rsid w:val="003A1216"/>
    <w:rsid w:val="003A1239"/>
    <w:rsid w:val="003A1313"/>
    <w:rsid w:val="003A13B5"/>
    <w:rsid w:val="003A19DD"/>
    <w:rsid w:val="003A1B83"/>
    <w:rsid w:val="003A1D87"/>
    <w:rsid w:val="003A1DCB"/>
    <w:rsid w:val="003A1F79"/>
    <w:rsid w:val="003A20B0"/>
    <w:rsid w:val="003A2414"/>
    <w:rsid w:val="003A248E"/>
    <w:rsid w:val="003A24DA"/>
    <w:rsid w:val="003A270E"/>
    <w:rsid w:val="003A2785"/>
    <w:rsid w:val="003A27F0"/>
    <w:rsid w:val="003A2AE0"/>
    <w:rsid w:val="003A2B3E"/>
    <w:rsid w:val="003A2CF8"/>
    <w:rsid w:val="003A2D77"/>
    <w:rsid w:val="003A3015"/>
    <w:rsid w:val="003A3593"/>
    <w:rsid w:val="003A3831"/>
    <w:rsid w:val="003A38A3"/>
    <w:rsid w:val="003A38C0"/>
    <w:rsid w:val="003A38D5"/>
    <w:rsid w:val="003A3957"/>
    <w:rsid w:val="003A3B2C"/>
    <w:rsid w:val="003A3BE2"/>
    <w:rsid w:val="003A3C2E"/>
    <w:rsid w:val="003A3CEC"/>
    <w:rsid w:val="003A3E52"/>
    <w:rsid w:val="003A3ECD"/>
    <w:rsid w:val="003A412D"/>
    <w:rsid w:val="003A45DF"/>
    <w:rsid w:val="003A45F7"/>
    <w:rsid w:val="003A4639"/>
    <w:rsid w:val="003A466B"/>
    <w:rsid w:val="003A4794"/>
    <w:rsid w:val="003A47C4"/>
    <w:rsid w:val="003A4849"/>
    <w:rsid w:val="003A4859"/>
    <w:rsid w:val="003A4876"/>
    <w:rsid w:val="003A48C4"/>
    <w:rsid w:val="003A496D"/>
    <w:rsid w:val="003A4FBA"/>
    <w:rsid w:val="003A4FEB"/>
    <w:rsid w:val="003A501A"/>
    <w:rsid w:val="003A50D8"/>
    <w:rsid w:val="003A515C"/>
    <w:rsid w:val="003A52A8"/>
    <w:rsid w:val="003A52E8"/>
    <w:rsid w:val="003A54B4"/>
    <w:rsid w:val="003A55AC"/>
    <w:rsid w:val="003A5640"/>
    <w:rsid w:val="003A575D"/>
    <w:rsid w:val="003A5831"/>
    <w:rsid w:val="003A5A69"/>
    <w:rsid w:val="003A5AF9"/>
    <w:rsid w:val="003A5AFC"/>
    <w:rsid w:val="003A5B63"/>
    <w:rsid w:val="003A5C94"/>
    <w:rsid w:val="003A5D05"/>
    <w:rsid w:val="003A5DF3"/>
    <w:rsid w:val="003A5F14"/>
    <w:rsid w:val="003A5FA1"/>
    <w:rsid w:val="003A617B"/>
    <w:rsid w:val="003A642C"/>
    <w:rsid w:val="003A644F"/>
    <w:rsid w:val="003A64EA"/>
    <w:rsid w:val="003A699A"/>
    <w:rsid w:val="003A6A91"/>
    <w:rsid w:val="003A6B01"/>
    <w:rsid w:val="003A6C0B"/>
    <w:rsid w:val="003A6C40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BD"/>
    <w:rsid w:val="003B15DC"/>
    <w:rsid w:val="003B1608"/>
    <w:rsid w:val="003B16C3"/>
    <w:rsid w:val="003B1845"/>
    <w:rsid w:val="003B1DEE"/>
    <w:rsid w:val="003B1F1B"/>
    <w:rsid w:val="003B1F78"/>
    <w:rsid w:val="003B1F93"/>
    <w:rsid w:val="003B2095"/>
    <w:rsid w:val="003B2210"/>
    <w:rsid w:val="003B22E2"/>
    <w:rsid w:val="003B23FF"/>
    <w:rsid w:val="003B24B5"/>
    <w:rsid w:val="003B2516"/>
    <w:rsid w:val="003B259F"/>
    <w:rsid w:val="003B2B8E"/>
    <w:rsid w:val="003B2E13"/>
    <w:rsid w:val="003B2EC4"/>
    <w:rsid w:val="003B2FB8"/>
    <w:rsid w:val="003B3028"/>
    <w:rsid w:val="003B304E"/>
    <w:rsid w:val="003B3084"/>
    <w:rsid w:val="003B319B"/>
    <w:rsid w:val="003B31B0"/>
    <w:rsid w:val="003B36BF"/>
    <w:rsid w:val="003B3D0B"/>
    <w:rsid w:val="003B404D"/>
    <w:rsid w:val="003B41A0"/>
    <w:rsid w:val="003B44C2"/>
    <w:rsid w:val="003B4500"/>
    <w:rsid w:val="003B450D"/>
    <w:rsid w:val="003B456A"/>
    <w:rsid w:val="003B4891"/>
    <w:rsid w:val="003B4A33"/>
    <w:rsid w:val="003B4BF7"/>
    <w:rsid w:val="003B500A"/>
    <w:rsid w:val="003B50D2"/>
    <w:rsid w:val="003B5159"/>
    <w:rsid w:val="003B51B1"/>
    <w:rsid w:val="003B5229"/>
    <w:rsid w:val="003B5282"/>
    <w:rsid w:val="003B5747"/>
    <w:rsid w:val="003B5780"/>
    <w:rsid w:val="003B593C"/>
    <w:rsid w:val="003B59E6"/>
    <w:rsid w:val="003B5C37"/>
    <w:rsid w:val="003B5CC5"/>
    <w:rsid w:val="003B5DEF"/>
    <w:rsid w:val="003B5DF6"/>
    <w:rsid w:val="003B5E4C"/>
    <w:rsid w:val="003B605D"/>
    <w:rsid w:val="003B629D"/>
    <w:rsid w:val="003B62DF"/>
    <w:rsid w:val="003B63D4"/>
    <w:rsid w:val="003B64D1"/>
    <w:rsid w:val="003B65D8"/>
    <w:rsid w:val="003B6775"/>
    <w:rsid w:val="003B67E3"/>
    <w:rsid w:val="003B6A53"/>
    <w:rsid w:val="003B6CF8"/>
    <w:rsid w:val="003B6D54"/>
    <w:rsid w:val="003B6EA5"/>
    <w:rsid w:val="003B7097"/>
    <w:rsid w:val="003B72EE"/>
    <w:rsid w:val="003B7311"/>
    <w:rsid w:val="003B73BF"/>
    <w:rsid w:val="003B7705"/>
    <w:rsid w:val="003B77CD"/>
    <w:rsid w:val="003B78FE"/>
    <w:rsid w:val="003B795D"/>
    <w:rsid w:val="003B7969"/>
    <w:rsid w:val="003B79EE"/>
    <w:rsid w:val="003B79F2"/>
    <w:rsid w:val="003B7B1F"/>
    <w:rsid w:val="003B7D06"/>
    <w:rsid w:val="003B7DEE"/>
    <w:rsid w:val="003C02B8"/>
    <w:rsid w:val="003C0634"/>
    <w:rsid w:val="003C0740"/>
    <w:rsid w:val="003C075A"/>
    <w:rsid w:val="003C077B"/>
    <w:rsid w:val="003C07A3"/>
    <w:rsid w:val="003C0859"/>
    <w:rsid w:val="003C08AE"/>
    <w:rsid w:val="003C0903"/>
    <w:rsid w:val="003C0C14"/>
    <w:rsid w:val="003C0C31"/>
    <w:rsid w:val="003C0D05"/>
    <w:rsid w:val="003C0EBF"/>
    <w:rsid w:val="003C0F6C"/>
    <w:rsid w:val="003C112B"/>
    <w:rsid w:val="003C11A5"/>
    <w:rsid w:val="003C1717"/>
    <w:rsid w:val="003C1743"/>
    <w:rsid w:val="003C181A"/>
    <w:rsid w:val="003C19DC"/>
    <w:rsid w:val="003C1A5B"/>
    <w:rsid w:val="003C1A9C"/>
    <w:rsid w:val="003C1D77"/>
    <w:rsid w:val="003C1E3E"/>
    <w:rsid w:val="003C1F8F"/>
    <w:rsid w:val="003C226A"/>
    <w:rsid w:val="003C25FF"/>
    <w:rsid w:val="003C291C"/>
    <w:rsid w:val="003C2993"/>
    <w:rsid w:val="003C2C7F"/>
    <w:rsid w:val="003C2D6C"/>
    <w:rsid w:val="003C306C"/>
    <w:rsid w:val="003C3092"/>
    <w:rsid w:val="003C30A8"/>
    <w:rsid w:val="003C30FC"/>
    <w:rsid w:val="003C3236"/>
    <w:rsid w:val="003C34CA"/>
    <w:rsid w:val="003C3546"/>
    <w:rsid w:val="003C3578"/>
    <w:rsid w:val="003C3611"/>
    <w:rsid w:val="003C3678"/>
    <w:rsid w:val="003C375F"/>
    <w:rsid w:val="003C3813"/>
    <w:rsid w:val="003C38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9D4"/>
    <w:rsid w:val="003C4B24"/>
    <w:rsid w:val="003C4F35"/>
    <w:rsid w:val="003C51A1"/>
    <w:rsid w:val="003C5547"/>
    <w:rsid w:val="003C58ED"/>
    <w:rsid w:val="003C595A"/>
    <w:rsid w:val="003C5AE4"/>
    <w:rsid w:val="003C5D54"/>
    <w:rsid w:val="003C5D5A"/>
    <w:rsid w:val="003C5DCC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98F"/>
    <w:rsid w:val="003C6A8F"/>
    <w:rsid w:val="003C6B2F"/>
    <w:rsid w:val="003C6BCD"/>
    <w:rsid w:val="003C6BE1"/>
    <w:rsid w:val="003C6C41"/>
    <w:rsid w:val="003C7005"/>
    <w:rsid w:val="003C70C8"/>
    <w:rsid w:val="003C70D2"/>
    <w:rsid w:val="003C71F5"/>
    <w:rsid w:val="003C73D5"/>
    <w:rsid w:val="003C7563"/>
    <w:rsid w:val="003C77E2"/>
    <w:rsid w:val="003C7A5A"/>
    <w:rsid w:val="003C7B79"/>
    <w:rsid w:val="003C7CB7"/>
    <w:rsid w:val="003D0073"/>
    <w:rsid w:val="003D0106"/>
    <w:rsid w:val="003D01BD"/>
    <w:rsid w:val="003D0260"/>
    <w:rsid w:val="003D028E"/>
    <w:rsid w:val="003D02EE"/>
    <w:rsid w:val="003D0416"/>
    <w:rsid w:val="003D0628"/>
    <w:rsid w:val="003D06A7"/>
    <w:rsid w:val="003D071F"/>
    <w:rsid w:val="003D08CC"/>
    <w:rsid w:val="003D08E1"/>
    <w:rsid w:val="003D0915"/>
    <w:rsid w:val="003D0A8D"/>
    <w:rsid w:val="003D0BD6"/>
    <w:rsid w:val="003D0C3E"/>
    <w:rsid w:val="003D0C75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686"/>
    <w:rsid w:val="003D277F"/>
    <w:rsid w:val="003D2876"/>
    <w:rsid w:val="003D28B2"/>
    <w:rsid w:val="003D294E"/>
    <w:rsid w:val="003D29F4"/>
    <w:rsid w:val="003D2B0B"/>
    <w:rsid w:val="003D2B1E"/>
    <w:rsid w:val="003D2B41"/>
    <w:rsid w:val="003D2FA9"/>
    <w:rsid w:val="003D3022"/>
    <w:rsid w:val="003D30EE"/>
    <w:rsid w:val="003D321A"/>
    <w:rsid w:val="003D34CA"/>
    <w:rsid w:val="003D3526"/>
    <w:rsid w:val="003D366F"/>
    <w:rsid w:val="003D36CA"/>
    <w:rsid w:val="003D36D0"/>
    <w:rsid w:val="003D37EE"/>
    <w:rsid w:val="003D3A1C"/>
    <w:rsid w:val="003D3D3A"/>
    <w:rsid w:val="003D3DB5"/>
    <w:rsid w:val="003D3EE1"/>
    <w:rsid w:val="003D3F3E"/>
    <w:rsid w:val="003D421A"/>
    <w:rsid w:val="003D437C"/>
    <w:rsid w:val="003D445A"/>
    <w:rsid w:val="003D44A4"/>
    <w:rsid w:val="003D4774"/>
    <w:rsid w:val="003D4803"/>
    <w:rsid w:val="003D4A6C"/>
    <w:rsid w:val="003D4A97"/>
    <w:rsid w:val="003D4F24"/>
    <w:rsid w:val="003D514F"/>
    <w:rsid w:val="003D5256"/>
    <w:rsid w:val="003D52EA"/>
    <w:rsid w:val="003D54DB"/>
    <w:rsid w:val="003D5B2C"/>
    <w:rsid w:val="003D5FEC"/>
    <w:rsid w:val="003D6059"/>
    <w:rsid w:val="003D613D"/>
    <w:rsid w:val="003D6141"/>
    <w:rsid w:val="003D61A7"/>
    <w:rsid w:val="003D6907"/>
    <w:rsid w:val="003D6959"/>
    <w:rsid w:val="003D6BA4"/>
    <w:rsid w:val="003D6EEA"/>
    <w:rsid w:val="003D73D4"/>
    <w:rsid w:val="003D740D"/>
    <w:rsid w:val="003D756E"/>
    <w:rsid w:val="003D7789"/>
    <w:rsid w:val="003D77E8"/>
    <w:rsid w:val="003D780E"/>
    <w:rsid w:val="003D7835"/>
    <w:rsid w:val="003D7A86"/>
    <w:rsid w:val="003D7B05"/>
    <w:rsid w:val="003D7DAB"/>
    <w:rsid w:val="003D7EDD"/>
    <w:rsid w:val="003D7F24"/>
    <w:rsid w:val="003E0010"/>
    <w:rsid w:val="003E03D0"/>
    <w:rsid w:val="003E046B"/>
    <w:rsid w:val="003E08C1"/>
    <w:rsid w:val="003E0AD5"/>
    <w:rsid w:val="003E0BCD"/>
    <w:rsid w:val="003E0C41"/>
    <w:rsid w:val="003E0CC0"/>
    <w:rsid w:val="003E0EFD"/>
    <w:rsid w:val="003E1256"/>
    <w:rsid w:val="003E12B3"/>
    <w:rsid w:val="003E138C"/>
    <w:rsid w:val="003E158D"/>
    <w:rsid w:val="003E189B"/>
    <w:rsid w:val="003E1CF5"/>
    <w:rsid w:val="003E1E55"/>
    <w:rsid w:val="003E1FA2"/>
    <w:rsid w:val="003E20B7"/>
    <w:rsid w:val="003E22A3"/>
    <w:rsid w:val="003E2695"/>
    <w:rsid w:val="003E274B"/>
    <w:rsid w:val="003E2A37"/>
    <w:rsid w:val="003E2BA3"/>
    <w:rsid w:val="003E2DB3"/>
    <w:rsid w:val="003E2EC4"/>
    <w:rsid w:val="003E3022"/>
    <w:rsid w:val="003E3286"/>
    <w:rsid w:val="003E32FD"/>
    <w:rsid w:val="003E33E8"/>
    <w:rsid w:val="003E34CF"/>
    <w:rsid w:val="003E361B"/>
    <w:rsid w:val="003E3654"/>
    <w:rsid w:val="003E389D"/>
    <w:rsid w:val="003E3A23"/>
    <w:rsid w:val="003E3A5A"/>
    <w:rsid w:val="003E3A70"/>
    <w:rsid w:val="003E3C9F"/>
    <w:rsid w:val="003E3CD6"/>
    <w:rsid w:val="003E3DB5"/>
    <w:rsid w:val="003E3FC2"/>
    <w:rsid w:val="003E40C7"/>
    <w:rsid w:val="003E41B0"/>
    <w:rsid w:val="003E4216"/>
    <w:rsid w:val="003E44B5"/>
    <w:rsid w:val="003E4635"/>
    <w:rsid w:val="003E46E0"/>
    <w:rsid w:val="003E4834"/>
    <w:rsid w:val="003E4845"/>
    <w:rsid w:val="003E4903"/>
    <w:rsid w:val="003E4B56"/>
    <w:rsid w:val="003E4C5E"/>
    <w:rsid w:val="003E535C"/>
    <w:rsid w:val="003E544E"/>
    <w:rsid w:val="003E5707"/>
    <w:rsid w:val="003E5A71"/>
    <w:rsid w:val="003E5B31"/>
    <w:rsid w:val="003E5C8B"/>
    <w:rsid w:val="003E5D90"/>
    <w:rsid w:val="003E5DC2"/>
    <w:rsid w:val="003E6273"/>
    <w:rsid w:val="003E6300"/>
    <w:rsid w:val="003E646A"/>
    <w:rsid w:val="003E6515"/>
    <w:rsid w:val="003E65A3"/>
    <w:rsid w:val="003E6718"/>
    <w:rsid w:val="003E6782"/>
    <w:rsid w:val="003E6883"/>
    <w:rsid w:val="003E6AFD"/>
    <w:rsid w:val="003E6D56"/>
    <w:rsid w:val="003E6F45"/>
    <w:rsid w:val="003E728C"/>
    <w:rsid w:val="003E72E9"/>
    <w:rsid w:val="003E732D"/>
    <w:rsid w:val="003E746C"/>
    <w:rsid w:val="003E757D"/>
    <w:rsid w:val="003E7642"/>
    <w:rsid w:val="003E7683"/>
    <w:rsid w:val="003E7740"/>
    <w:rsid w:val="003E78CC"/>
    <w:rsid w:val="003E7910"/>
    <w:rsid w:val="003E7B6A"/>
    <w:rsid w:val="003E7CB3"/>
    <w:rsid w:val="003E7FE0"/>
    <w:rsid w:val="003F0199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012"/>
    <w:rsid w:val="003F119C"/>
    <w:rsid w:val="003F148A"/>
    <w:rsid w:val="003F156D"/>
    <w:rsid w:val="003F157F"/>
    <w:rsid w:val="003F1630"/>
    <w:rsid w:val="003F16A2"/>
    <w:rsid w:val="003F16FC"/>
    <w:rsid w:val="003F1746"/>
    <w:rsid w:val="003F193D"/>
    <w:rsid w:val="003F1F42"/>
    <w:rsid w:val="003F24F7"/>
    <w:rsid w:val="003F257E"/>
    <w:rsid w:val="003F25A5"/>
    <w:rsid w:val="003F26BF"/>
    <w:rsid w:val="003F2914"/>
    <w:rsid w:val="003F2996"/>
    <w:rsid w:val="003F2B58"/>
    <w:rsid w:val="003F2BF9"/>
    <w:rsid w:val="003F2D18"/>
    <w:rsid w:val="003F2DC4"/>
    <w:rsid w:val="003F2FCC"/>
    <w:rsid w:val="003F306C"/>
    <w:rsid w:val="003F314D"/>
    <w:rsid w:val="003F325E"/>
    <w:rsid w:val="003F3594"/>
    <w:rsid w:val="003F3655"/>
    <w:rsid w:val="003F37D5"/>
    <w:rsid w:val="003F3810"/>
    <w:rsid w:val="003F387C"/>
    <w:rsid w:val="003F3925"/>
    <w:rsid w:val="003F3934"/>
    <w:rsid w:val="003F3C1A"/>
    <w:rsid w:val="003F3C92"/>
    <w:rsid w:val="003F3CDA"/>
    <w:rsid w:val="003F3CEF"/>
    <w:rsid w:val="003F3EA6"/>
    <w:rsid w:val="003F3F8C"/>
    <w:rsid w:val="003F4071"/>
    <w:rsid w:val="003F4099"/>
    <w:rsid w:val="003F41A5"/>
    <w:rsid w:val="003F4261"/>
    <w:rsid w:val="003F4319"/>
    <w:rsid w:val="003F440C"/>
    <w:rsid w:val="003F4671"/>
    <w:rsid w:val="003F4892"/>
    <w:rsid w:val="003F4A30"/>
    <w:rsid w:val="003F4B02"/>
    <w:rsid w:val="003F4C5D"/>
    <w:rsid w:val="003F4CA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546"/>
    <w:rsid w:val="003F6E27"/>
    <w:rsid w:val="003F71A0"/>
    <w:rsid w:val="003F71DB"/>
    <w:rsid w:val="003F71F7"/>
    <w:rsid w:val="003F725D"/>
    <w:rsid w:val="003F7398"/>
    <w:rsid w:val="003F7403"/>
    <w:rsid w:val="003F7462"/>
    <w:rsid w:val="003F7769"/>
    <w:rsid w:val="003F7861"/>
    <w:rsid w:val="003F78E0"/>
    <w:rsid w:val="003F7B68"/>
    <w:rsid w:val="003F7D7B"/>
    <w:rsid w:val="003F7E93"/>
    <w:rsid w:val="00400231"/>
    <w:rsid w:val="00400438"/>
    <w:rsid w:val="004004BB"/>
    <w:rsid w:val="0040090F"/>
    <w:rsid w:val="00400D69"/>
    <w:rsid w:val="00400E0C"/>
    <w:rsid w:val="00400E17"/>
    <w:rsid w:val="00400FF3"/>
    <w:rsid w:val="00401335"/>
    <w:rsid w:val="00401371"/>
    <w:rsid w:val="004015D9"/>
    <w:rsid w:val="00401641"/>
    <w:rsid w:val="00401C3C"/>
    <w:rsid w:val="00401F7D"/>
    <w:rsid w:val="00402170"/>
    <w:rsid w:val="004021F5"/>
    <w:rsid w:val="00402277"/>
    <w:rsid w:val="0040233F"/>
    <w:rsid w:val="00402547"/>
    <w:rsid w:val="00402626"/>
    <w:rsid w:val="0040297E"/>
    <w:rsid w:val="00402A2A"/>
    <w:rsid w:val="00402ACB"/>
    <w:rsid w:val="00402B14"/>
    <w:rsid w:val="00402CAC"/>
    <w:rsid w:val="00402DCD"/>
    <w:rsid w:val="00402EA4"/>
    <w:rsid w:val="00402F83"/>
    <w:rsid w:val="004030A8"/>
    <w:rsid w:val="004030FC"/>
    <w:rsid w:val="00403352"/>
    <w:rsid w:val="004037B7"/>
    <w:rsid w:val="004037C2"/>
    <w:rsid w:val="00403CBA"/>
    <w:rsid w:val="00403E72"/>
    <w:rsid w:val="00403E7C"/>
    <w:rsid w:val="00403FD8"/>
    <w:rsid w:val="00404046"/>
    <w:rsid w:val="004040C0"/>
    <w:rsid w:val="00404403"/>
    <w:rsid w:val="004046BC"/>
    <w:rsid w:val="00404911"/>
    <w:rsid w:val="00404BF6"/>
    <w:rsid w:val="00404C63"/>
    <w:rsid w:val="00404CA4"/>
    <w:rsid w:val="00404D17"/>
    <w:rsid w:val="00404F81"/>
    <w:rsid w:val="0040505E"/>
    <w:rsid w:val="004053EF"/>
    <w:rsid w:val="004054AF"/>
    <w:rsid w:val="00405696"/>
    <w:rsid w:val="004057E2"/>
    <w:rsid w:val="00405809"/>
    <w:rsid w:val="0040598C"/>
    <w:rsid w:val="00405A74"/>
    <w:rsid w:val="00405A7B"/>
    <w:rsid w:val="00405B21"/>
    <w:rsid w:val="00405B78"/>
    <w:rsid w:val="00405C4F"/>
    <w:rsid w:val="00405DD9"/>
    <w:rsid w:val="00405EA6"/>
    <w:rsid w:val="00406112"/>
    <w:rsid w:val="00406140"/>
    <w:rsid w:val="0040637B"/>
    <w:rsid w:val="004065C3"/>
    <w:rsid w:val="0040661F"/>
    <w:rsid w:val="0040665F"/>
    <w:rsid w:val="004066F1"/>
    <w:rsid w:val="00406793"/>
    <w:rsid w:val="00406ACE"/>
    <w:rsid w:val="00406B06"/>
    <w:rsid w:val="00406B17"/>
    <w:rsid w:val="00406D56"/>
    <w:rsid w:val="00407470"/>
    <w:rsid w:val="00407642"/>
    <w:rsid w:val="00407699"/>
    <w:rsid w:val="0040774E"/>
    <w:rsid w:val="00407786"/>
    <w:rsid w:val="004077D6"/>
    <w:rsid w:val="0040781C"/>
    <w:rsid w:val="00407907"/>
    <w:rsid w:val="00407A4F"/>
    <w:rsid w:val="00407A5E"/>
    <w:rsid w:val="00407A6B"/>
    <w:rsid w:val="00407AB0"/>
    <w:rsid w:val="00407AC0"/>
    <w:rsid w:val="00407B0B"/>
    <w:rsid w:val="00407B50"/>
    <w:rsid w:val="00407BF1"/>
    <w:rsid w:val="00407DF7"/>
    <w:rsid w:val="00407E84"/>
    <w:rsid w:val="004102ED"/>
    <w:rsid w:val="0041035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114"/>
    <w:rsid w:val="004113AB"/>
    <w:rsid w:val="00411563"/>
    <w:rsid w:val="0041175A"/>
    <w:rsid w:val="004118A1"/>
    <w:rsid w:val="00411DB0"/>
    <w:rsid w:val="00411DCF"/>
    <w:rsid w:val="00412004"/>
    <w:rsid w:val="004126C6"/>
    <w:rsid w:val="004127E6"/>
    <w:rsid w:val="00412B61"/>
    <w:rsid w:val="00412B6E"/>
    <w:rsid w:val="00412B7B"/>
    <w:rsid w:val="00412D31"/>
    <w:rsid w:val="00412E20"/>
    <w:rsid w:val="0041325F"/>
    <w:rsid w:val="004133BA"/>
    <w:rsid w:val="00413666"/>
    <w:rsid w:val="00413683"/>
    <w:rsid w:val="00413731"/>
    <w:rsid w:val="00413B39"/>
    <w:rsid w:val="00413D9D"/>
    <w:rsid w:val="00413EB8"/>
    <w:rsid w:val="004144C7"/>
    <w:rsid w:val="00414685"/>
    <w:rsid w:val="004146E0"/>
    <w:rsid w:val="004146E7"/>
    <w:rsid w:val="00414843"/>
    <w:rsid w:val="004148B4"/>
    <w:rsid w:val="0041490B"/>
    <w:rsid w:val="00414972"/>
    <w:rsid w:val="00414AE9"/>
    <w:rsid w:val="0041500F"/>
    <w:rsid w:val="0041504A"/>
    <w:rsid w:val="00415200"/>
    <w:rsid w:val="0041541C"/>
    <w:rsid w:val="00415516"/>
    <w:rsid w:val="00415538"/>
    <w:rsid w:val="00415B1B"/>
    <w:rsid w:val="00415BA7"/>
    <w:rsid w:val="00415BC0"/>
    <w:rsid w:val="00415DA2"/>
    <w:rsid w:val="00415E3E"/>
    <w:rsid w:val="00415F76"/>
    <w:rsid w:val="00416023"/>
    <w:rsid w:val="0041605E"/>
    <w:rsid w:val="0041609C"/>
    <w:rsid w:val="004163A2"/>
    <w:rsid w:val="00416764"/>
    <w:rsid w:val="0041684C"/>
    <w:rsid w:val="004169DF"/>
    <w:rsid w:val="00416B55"/>
    <w:rsid w:val="00416B90"/>
    <w:rsid w:val="00416BA7"/>
    <w:rsid w:val="00416D3E"/>
    <w:rsid w:val="0041703A"/>
    <w:rsid w:val="0041710C"/>
    <w:rsid w:val="0041745D"/>
    <w:rsid w:val="00417546"/>
    <w:rsid w:val="00417595"/>
    <w:rsid w:val="00417703"/>
    <w:rsid w:val="00417754"/>
    <w:rsid w:val="004178BF"/>
    <w:rsid w:val="00417E0E"/>
    <w:rsid w:val="00420030"/>
    <w:rsid w:val="004200B8"/>
    <w:rsid w:val="004201BC"/>
    <w:rsid w:val="004201EB"/>
    <w:rsid w:val="004203CE"/>
    <w:rsid w:val="0042057F"/>
    <w:rsid w:val="00420716"/>
    <w:rsid w:val="00420816"/>
    <w:rsid w:val="0042084F"/>
    <w:rsid w:val="004208BA"/>
    <w:rsid w:val="00420978"/>
    <w:rsid w:val="004209A8"/>
    <w:rsid w:val="00420B5E"/>
    <w:rsid w:val="00420BC8"/>
    <w:rsid w:val="00420FED"/>
    <w:rsid w:val="004210F2"/>
    <w:rsid w:val="00421255"/>
    <w:rsid w:val="0042127A"/>
    <w:rsid w:val="0042174E"/>
    <w:rsid w:val="004217F1"/>
    <w:rsid w:val="00421FEA"/>
    <w:rsid w:val="00422130"/>
    <w:rsid w:val="0042213C"/>
    <w:rsid w:val="0042260A"/>
    <w:rsid w:val="00422790"/>
    <w:rsid w:val="004229DC"/>
    <w:rsid w:val="00422A09"/>
    <w:rsid w:val="00422AB7"/>
    <w:rsid w:val="00422BB7"/>
    <w:rsid w:val="00422E46"/>
    <w:rsid w:val="00422F60"/>
    <w:rsid w:val="00423098"/>
    <w:rsid w:val="004230CE"/>
    <w:rsid w:val="004236EB"/>
    <w:rsid w:val="004237C3"/>
    <w:rsid w:val="00423959"/>
    <w:rsid w:val="004239D3"/>
    <w:rsid w:val="00423A12"/>
    <w:rsid w:val="00423C1C"/>
    <w:rsid w:val="00423C23"/>
    <w:rsid w:val="00423ECD"/>
    <w:rsid w:val="00423F25"/>
    <w:rsid w:val="00423F47"/>
    <w:rsid w:val="00423FB1"/>
    <w:rsid w:val="004240E5"/>
    <w:rsid w:val="00424239"/>
    <w:rsid w:val="00424372"/>
    <w:rsid w:val="00424522"/>
    <w:rsid w:val="0042474E"/>
    <w:rsid w:val="004247D5"/>
    <w:rsid w:val="00424862"/>
    <w:rsid w:val="0042486B"/>
    <w:rsid w:val="0042491D"/>
    <w:rsid w:val="00424952"/>
    <w:rsid w:val="00424965"/>
    <w:rsid w:val="00424E74"/>
    <w:rsid w:val="00424EB6"/>
    <w:rsid w:val="00424EE0"/>
    <w:rsid w:val="00425048"/>
    <w:rsid w:val="004250AB"/>
    <w:rsid w:val="004250C9"/>
    <w:rsid w:val="004251D8"/>
    <w:rsid w:val="004251E0"/>
    <w:rsid w:val="00425264"/>
    <w:rsid w:val="00425306"/>
    <w:rsid w:val="004258C7"/>
    <w:rsid w:val="00425ECA"/>
    <w:rsid w:val="00425FA5"/>
    <w:rsid w:val="004262EF"/>
    <w:rsid w:val="00426347"/>
    <w:rsid w:val="004266F7"/>
    <w:rsid w:val="00426B67"/>
    <w:rsid w:val="00426C65"/>
    <w:rsid w:val="00426F1F"/>
    <w:rsid w:val="0042703A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27D4B"/>
    <w:rsid w:val="0043018B"/>
    <w:rsid w:val="004301BE"/>
    <w:rsid w:val="00430319"/>
    <w:rsid w:val="0043031D"/>
    <w:rsid w:val="0043034F"/>
    <w:rsid w:val="0043045A"/>
    <w:rsid w:val="004305AF"/>
    <w:rsid w:val="0043060B"/>
    <w:rsid w:val="004306F3"/>
    <w:rsid w:val="004307A4"/>
    <w:rsid w:val="004308E8"/>
    <w:rsid w:val="00430922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AE8"/>
    <w:rsid w:val="00431BA6"/>
    <w:rsid w:val="00431C24"/>
    <w:rsid w:val="00431FAE"/>
    <w:rsid w:val="004323F5"/>
    <w:rsid w:val="0043246C"/>
    <w:rsid w:val="00432486"/>
    <w:rsid w:val="004325ED"/>
    <w:rsid w:val="00432778"/>
    <w:rsid w:val="00432809"/>
    <w:rsid w:val="00432871"/>
    <w:rsid w:val="00432A49"/>
    <w:rsid w:val="00432B27"/>
    <w:rsid w:val="00432B7B"/>
    <w:rsid w:val="00432BBD"/>
    <w:rsid w:val="00432DE7"/>
    <w:rsid w:val="00432E46"/>
    <w:rsid w:val="00432FE5"/>
    <w:rsid w:val="004330E4"/>
    <w:rsid w:val="004330FC"/>
    <w:rsid w:val="00433174"/>
    <w:rsid w:val="0043317A"/>
    <w:rsid w:val="004332E8"/>
    <w:rsid w:val="0043359D"/>
    <w:rsid w:val="00433626"/>
    <w:rsid w:val="0043378B"/>
    <w:rsid w:val="004338D8"/>
    <w:rsid w:val="00433A20"/>
    <w:rsid w:val="00433ADF"/>
    <w:rsid w:val="00433CBF"/>
    <w:rsid w:val="00433EF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4ECB"/>
    <w:rsid w:val="004350B0"/>
    <w:rsid w:val="004353E7"/>
    <w:rsid w:val="004354FE"/>
    <w:rsid w:val="00435550"/>
    <w:rsid w:val="004355B0"/>
    <w:rsid w:val="0043579A"/>
    <w:rsid w:val="004357BD"/>
    <w:rsid w:val="004357D7"/>
    <w:rsid w:val="00435E79"/>
    <w:rsid w:val="004367E8"/>
    <w:rsid w:val="0043687A"/>
    <w:rsid w:val="00436968"/>
    <w:rsid w:val="00436B48"/>
    <w:rsid w:val="00436DB8"/>
    <w:rsid w:val="00436F74"/>
    <w:rsid w:val="0043728C"/>
    <w:rsid w:val="004373BD"/>
    <w:rsid w:val="0043740F"/>
    <w:rsid w:val="0043744B"/>
    <w:rsid w:val="0043747C"/>
    <w:rsid w:val="004375B6"/>
    <w:rsid w:val="0043773B"/>
    <w:rsid w:val="00437741"/>
    <w:rsid w:val="00437845"/>
    <w:rsid w:val="004378AF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2B5"/>
    <w:rsid w:val="004412C1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43D"/>
    <w:rsid w:val="004425B7"/>
    <w:rsid w:val="004425D4"/>
    <w:rsid w:val="004425E6"/>
    <w:rsid w:val="004425EB"/>
    <w:rsid w:val="00442775"/>
    <w:rsid w:val="004428F5"/>
    <w:rsid w:val="00442BAC"/>
    <w:rsid w:val="00442D88"/>
    <w:rsid w:val="00442DDE"/>
    <w:rsid w:val="00442FF3"/>
    <w:rsid w:val="00443355"/>
    <w:rsid w:val="00443447"/>
    <w:rsid w:val="00443692"/>
    <w:rsid w:val="00443701"/>
    <w:rsid w:val="004438EE"/>
    <w:rsid w:val="00443C5C"/>
    <w:rsid w:val="00443D7C"/>
    <w:rsid w:val="00443D8B"/>
    <w:rsid w:val="00443E73"/>
    <w:rsid w:val="0044406B"/>
    <w:rsid w:val="0044422C"/>
    <w:rsid w:val="00444273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3B4"/>
    <w:rsid w:val="0044573C"/>
    <w:rsid w:val="004458B9"/>
    <w:rsid w:val="00445B3E"/>
    <w:rsid w:val="00445ECA"/>
    <w:rsid w:val="00446022"/>
    <w:rsid w:val="0044629A"/>
    <w:rsid w:val="0044637C"/>
    <w:rsid w:val="004464D5"/>
    <w:rsid w:val="0044655E"/>
    <w:rsid w:val="004467D9"/>
    <w:rsid w:val="00446818"/>
    <w:rsid w:val="00446854"/>
    <w:rsid w:val="00446905"/>
    <w:rsid w:val="00446B1A"/>
    <w:rsid w:val="00446CCE"/>
    <w:rsid w:val="00446D5A"/>
    <w:rsid w:val="00446E36"/>
    <w:rsid w:val="00446ED3"/>
    <w:rsid w:val="00446FC5"/>
    <w:rsid w:val="00447044"/>
    <w:rsid w:val="004470D6"/>
    <w:rsid w:val="004470F2"/>
    <w:rsid w:val="004471A0"/>
    <w:rsid w:val="004473A1"/>
    <w:rsid w:val="00447562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08"/>
    <w:rsid w:val="00450042"/>
    <w:rsid w:val="00450096"/>
    <w:rsid w:val="004501DA"/>
    <w:rsid w:val="004504B6"/>
    <w:rsid w:val="00450552"/>
    <w:rsid w:val="00450630"/>
    <w:rsid w:val="004509AD"/>
    <w:rsid w:val="00450A7F"/>
    <w:rsid w:val="00450B58"/>
    <w:rsid w:val="00450CAA"/>
    <w:rsid w:val="00450DF5"/>
    <w:rsid w:val="00450E86"/>
    <w:rsid w:val="00451056"/>
    <w:rsid w:val="0045105F"/>
    <w:rsid w:val="0045106C"/>
    <w:rsid w:val="004510AC"/>
    <w:rsid w:val="00451245"/>
    <w:rsid w:val="0045141E"/>
    <w:rsid w:val="00451447"/>
    <w:rsid w:val="00451451"/>
    <w:rsid w:val="00451627"/>
    <w:rsid w:val="00451769"/>
    <w:rsid w:val="004517DA"/>
    <w:rsid w:val="00451991"/>
    <w:rsid w:val="0045199F"/>
    <w:rsid w:val="00451B35"/>
    <w:rsid w:val="00451D1B"/>
    <w:rsid w:val="00451EDA"/>
    <w:rsid w:val="0045214F"/>
    <w:rsid w:val="004521E6"/>
    <w:rsid w:val="00452224"/>
    <w:rsid w:val="004523C6"/>
    <w:rsid w:val="004523DA"/>
    <w:rsid w:val="0045245A"/>
    <w:rsid w:val="0045245D"/>
    <w:rsid w:val="004524B9"/>
    <w:rsid w:val="00452679"/>
    <w:rsid w:val="004527D1"/>
    <w:rsid w:val="00452899"/>
    <w:rsid w:val="00452A10"/>
    <w:rsid w:val="00452B32"/>
    <w:rsid w:val="00452DD0"/>
    <w:rsid w:val="00452E3A"/>
    <w:rsid w:val="00453067"/>
    <w:rsid w:val="0045318F"/>
    <w:rsid w:val="004533C0"/>
    <w:rsid w:val="0045359D"/>
    <w:rsid w:val="004536B8"/>
    <w:rsid w:val="00453B4B"/>
    <w:rsid w:val="00453C62"/>
    <w:rsid w:val="00453C9A"/>
    <w:rsid w:val="00453CE9"/>
    <w:rsid w:val="00453DAA"/>
    <w:rsid w:val="00453E4F"/>
    <w:rsid w:val="00453EAF"/>
    <w:rsid w:val="0045400B"/>
    <w:rsid w:val="00454085"/>
    <w:rsid w:val="0045422F"/>
    <w:rsid w:val="004545D3"/>
    <w:rsid w:val="00454608"/>
    <w:rsid w:val="00454A3E"/>
    <w:rsid w:val="00454BD8"/>
    <w:rsid w:val="00454BF7"/>
    <w:rsid w:val="00454C95"/>
    <w:rsid w:val="00454F7E"/>
    <w:rsid w:val="00454FE9"/>
    <w:rsid w:val="00454FF3"/>
    <w:rsid w:val="00455055"/>
    <w:rsid w:val="004550BD"/>
    <w:rsid w:val="004550CA"/>
    <w:rsid w:val="004552A9"/>
    <w:rsid w:val="00455640"/>
    <w:rsid w:val="004557AF"/>
    <w:rsid w:val="004557FF"/>
    <w:rsid w:val="00455831"/>
    <w:rsid w:val="00455A0E"/>
    <w:rsid w:val="00455B24"/>
    <w:rsid w:val="00455B54"/>
    <w:rsid w:val="00455BEC"/>
    <w:rsid w:val="00455C95"/>
    <w:rsid w:val="00455E28"/>
    <w:rsid w:val="00455F83"/>
    <w:rsid w:val="00455FD0"/>
    <w:rsid w:val="004563B2"/>
    <w:rsid w:val="0045643F"/>
    <w:rsid w:val="004564B3"/>
    <w:rsid w:val="0045652F"/>
    <w:rsid w:val="00456603"/>
    <w:rsid w:val="004566F9"/>
    <w:rsid w:val="004568F6"/>
    <w:rsid w:val="00456A3C"/>
    <w:rsid w:val="00456B28"/>
    <w:rsid w:val="00456C6B"/>
    <w:rsid w:val="00456D93"/>
    <w:rsid w:val="00457248"/>
    <w:rsid w:val="00457364"/>
    <w:rsid w:val="004573D7"/>
    <w:rsid w:val="00457543"/>
    <w:rsid w:val="004576DD"/>
    <w:rsid w:val="004578C1"/>
    <w:rsid w:val="00457B70"/>
    <w:rsid w:val="00457EFA"/>
    <w:rsid w:val="00460110"/>
    <w:rsid w:val="004602DC"/>
    <w:rsid w:val="00460418"/>
    <w:rsid w:val="00460768"/>
    <w:rsid w:val="004609E4"/>
    <w:rsid w:val="00460D8B"/>
    <w:rsid w:val="00460FF1"/>
    <w:rsid w:val="004612B2"/>
    <w:rsid w:val="004614E8"/>
    <w:rsid w:val="004615D1"/>
    <w:rsid w:val="004615F0"/>
    <w:rsid w:val="00461738"/>
    <w:rsid w:val="004618AB"/>
    <w:rsid w:val="004619A2"/>
    <w:rsid w:val="00461B01"/>
    <w:rsid w:val="00461BEF"/>
    <w:rsid w:val="00461C79"/>
    <w:rsid w:val="00461CD2"/>
    <w:rsid w:val="00461DA2"/>
    <w:rsid w:val="00461DC7"/>
    <w:rsid w:val="00462363"/>
    <w:rsid w:val="004625C2"/>
    <w:rsid w:val="0046277B"/>
    <w:rsid w:val="00462796"/>
    <w:rsid w:val="0046298D"/>
    <w:rsid w:val="00462A0A"/>
    <w:rsid w:val="00462C59"/>
    <w:rsid w:val="00462D2A"/>
    <w:rsid w:val="00462DE7"/>
    <w:rsid w:val="00462F50"/>
    <w:rsid w:val="00463089"/>
    <w:rsid w:val="0046322C"/>
    <w:rsid w:val="00463416"/>
    <w:rsid w:val="004634E4"/>
    <w:rsid w:val="004634E6"/>
    <w:rsid w:val="004635B1"/>
    <w:rsid w:val="004635F9"/>
    <w:rsid w:val="00463634"/>
    <w:rsid w:val="00463A00"/>
    <w:rsid w:val="00463B01"/>
    <w:rsid w:val="00463B04"/>
    <w:rsid w:val="00463DD4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B6F"/>
    <w:rsid w:val="00464CB2"/>
    <w:rsid w:val="00464E3F"/>
    <w:rsid w:val="00464ED8"/>
    <w:rsid w:val="00464F77"/>
    <w:rsid w:val="00465135"/>
    <w:rsid w:val="004651FF"/>
    <w:rsid w:val="004653CE"/>
    <w:rsid w:val="004654DC"/>
    <w:rsid w:val="004655B7"/>
    <w:rsid w:val="00465636"/>
    <w:rsid w:val="004657D4"/>
    <w:rsid w:val="0046584E"/>
    <w:rsid w:val="00465AFD"/>
    <w:rsid w:val="00465BD1"/>
    <w:rsid w:val="00465BE7"/>
    <w:rsid w:val="00465CC4"/>
    <w:rsid w:val="0046616F"/>
    <w:rsid w:val="00466303"/>
    <w:rsid w:val="00466578"/>
    <w:rsid w:val="004665EE"/>
    <w:rsid w:val="004668A6"/>
    <w:rsid w:val="00466EAD"/>
    <w:rsid w:val="00466EF8"/>
    <w:rsid w:val="00467126"/>
    <w:rsid w:val="00467279"/>
    <w:rsid w:val="00467570"/>
    <w:rsid w:val="00467695"/>
    <w:rsid w:val="0046795C"/>
    <w:rsid w:val="004679C0"/>
    <w:rsid w:val="00467D5D"/>
    <w:rsid w:val="00470444"/>
    <w:rsid w:val="0047054B"/>
    <w:rsid w:val="0047076E"/>
    <w:rsid w:val="00470AB4"/>
    <w:rsid w:val="00470AC8"/>
    <w:rsid w:val="00470B0D"/>
    <w:rsid w:val="00470BDB"/>
    <w:rsid w:val="00470CD7"/>
    <w:rsid w:val="00470DB8"/>
    <w:rsid w:val="00470E45"/>
    <w:rsid w:val="00470E97"/>
    <w:rsid w:val="00470F6F"/>
    <w:rsid w:val="00470FAF"/>
    <w:rsid w:val="0047105A"/>
    <w:rsid w:val="00471303"/>
    <w:rsid w:val="004713B2"/>
    <w:rsid w:val="00471462"/>
    <w:rsid w:val="004714D3"/>
    <w:rsid w:val="00471875"/>
    <w:rsid w:val="00471920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12"/>
    <w:rsid w:val="0047246E"/>
    <w:rsid w:val="00472891"/>
    <w:rsid w:val="00472B32"/>
    <w:rsid w:val="00472BB2"/>
    <w:rsid w:val="00472BC9"/>
    <w:rsid w:val="00472C45"/>
    <w:rsid w:val="00472C93"/>
    <w:rsid w:val="00472E2A"/>
    <w:rsid w:val="00472FB7"/>
    <w:rsid w:val="0047318D"/>
    <w:rsid w:val="00473A30"/>
    <w:rsid w:val="00473AE4"/>
    <w:rsid w:val="00473B39"/>
    <w:rsid w:val="00473C34"/>
    <w:rsid w:val="00473D8B"/>
    <w:rsid w:val="00474044"/>
    <w:rsid w:val="0047414F"/>
    <w:rsid w:val="00474453"/>
    <w:rsid w:val="00474526"/>
    <w:rsid w:val="004745E7"/>
    <w:rsid w:val="00474852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5FD"/>
    <w:rsid w:val="00475674"/>
    <w:rsid w:val="00475714"/>
    <w:rsid w:val="00475872"/>
    <w:rsid w:val="00475A68"/>
    <w:rsid w:val="00475AEE"/>
    <w:rsid w:val="00475C50"/>
    <w:rsid w:val="00475DB4"/>
    <w:rsid w:val="00476032"/>
    <w:rsid w:val="00476041"/>
    <w:rsid w:val="0047607D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BD2"/>
    <w:rsid w:val="00476D8C"/>
    <w:rsid w:val="00476EBA"/>
    <w:rsid w:val="004770D0"/>
    <w:rsid w:val="004772F7"/>
    <w:rsid w:val="0047742B"/>
    <w:rsid w:val="0047753D"/>
    <w:rsid w:val="00477541"/>
    <w:rsid w:val="00477925"/>
    <w:rsid w:val="00477A4E"/>
    <w:rsid w:val="00477CA3"/>
    <w:rsid w:val="00477FA7"/>
    <w:rsid w:val="0048004B"/>
    <w:rsid w:val="00480144"/>
    <w:rsid w:val="004803BC"/>
    <w:rsid w:val="00480506"/>
    <w:rsid w:val="00480571"/>
    <w:rsid w:val="004805C9"/>
    <w:rsid w:val="004807BE"/>
    <w:rsid w:val="00480846"/>
    <w:rsid w:val="00480A08"/>
    <w:rsid w:val="00480FE9"/>
    <w:rsid w:val="0048115C"/>
    <w:rsid w:val="0048121F"/>
    <w:rsid w:val="00481288"/>
    <w:rsid w:val="0048128B"/>
    <w:rsid w:val="004813B9"/>
    <w:rsid w:val="00481448"/>
    <w:rsid w:val="0048170E"/>
    <w:rsid w:val="00481C3E"/>
    <w:rsid w:val="00481DD5"/>
    <w:rsid w:val="00481DEA"/>
    <w:rsid w:val="00481F79"/>
    <w:rsid w:val="0048211F"/>
    <w:rsid w:val="0048214D"/>
    <w:rsid w:val="00482262"/>
    <w:rsid w:val="004824CA"/>
    <w:rsid w:val="00482658"/>
    <w:rsid w:val="0048265E"/>
    <w:rsid w:val="004829CC"/>
    <w:rsid w:val="00482C0D"/>
    <w:rsid w:val="00482C4F"/>
    <w:rsid w:val="00482DAC"/>
    <w:rsid w:val="00482E60"/>
    <w:rsid w:val="00482E6C"/>
    <w:rsid w:val="004830E6"/>
    <w:rsid w:val="00483333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3D"/>
    <w:rsid w:val="004841B0"/>
    <w:rsid w:val="00484314"/>
    <w:rsid w:val="00484522"/>
    <w:rsid w:val="00484606"/>
    <w:rsid w:val="0048496F"/>
    <w:rsid w:val="00484A1B"/>
    <w:rsid w:val="00484B0E"/>
    <w:rsid w:val="00484B36"/>
    <w:rsid w:val="00484E64"/>
    <w:rsid w:val="00484FDB"/>
    <w:rsid w:val="004850EE"/>
    <w:rsid w:val="0048523F"/>
    <w:rsid w:val="004852E2"/>
    <w:rsid w:val="00485477"/>
    <w:rsid w:val="00485599"/>
    <w:rsid w:val="004856DD"/>
    <w:rsid w:val="004856E2"/>
    <w:rsid w:val="00485811"/>
    <w:rsid w:val="00485972"/>
    <w:rsid w:val="00485AA2"/>
    <w:rsid w:val="00485AE3"/>
    <w:rsid w:val="00485CE7"/>
    <w:rsid w:val="0048624E"/>
    <w:rsid w:val="004862B0"/>
    <w:rsid w:val="00486332"/>
    <w:rsid w:val="00486336"/>
    <w:rsid w:val="00486664"/>
    <w:rsid w:val="00486739"/>
    <w:rsid w:val="004867C5"/>
    <w:rsid w:val="0048695D"/>
    <w:rsid w:val="00486991"/>
    <w:rsid w:val="00486BFE"/>
    <w:rsid w:val="00486C80"/>
    <w:rsid w:val="00486D28"/>
    <w:rsid w:val="00487273"/>
    <w:rsid w:val="004872A1"/>
    <w:rsid w:val="004872B5"/>
    <w:rsid w:val="004873A4"/>
    <w:rsid w:val="0048742E"/>
    <w:rsid w:val="0048745B"/>
    <w:rsid w:val="00487814"/>
    <w:rsid w:val="004879F6"/>
    <w:rsid w:val="00487CD9"/>
    <w:rsid w:val="00487D31"/>
    <w:rsid w:val="00487E80"/>
    <w:rsid w:val="00487F29"/>
    <w:rsid w:val="00487F3F"/>
    <w:rsid w:val="00490138"/>
    <w:rsid w:val="00490143"/>
    <w:rsid w:val="00490188"/>
    <w:rsid w:val="00490693"/>
    <w:rsid w:val="00490848"/>
    <w:rsid w:val="00490B0C"/>
    <w:rsid w:val="00490B38"/>
    <w:rsid w:val="00490CDA"/>
    <w:rsid w:val="00490D7F"/>
    <w:rsid w:val="00490E4D"/>
    <w:rsid w:val="00490F03"/>
    <w:rsid w:val="00490FDC"/>
    <w:rsid w:val="004910CA"/>
    <w:rsid w:val="00491212"/>
    <w:rsid w:val="0049124A"/>
    <w:rsid w:val="0049129E"/>
    <w:rsid w:val="00491302"/>
    <w:rsid w:val="0049136F"/>
    <w:rsid w:val="004913EE"/>
    <w:rsid w:val="004914AF"/>
    <w:rsid w:val="004914CB"/>
    <w:rsid w:val="004914D7"/>
    <w:rsid w:val="004914FE"/>
    <w:rsid w:val="00491AD4"/>
    <w:rsid w:val="00491C0C"/>
    <w:rsid w:val="00491D15"/>
    <w:rsid w:val="00491D9E"/>
    <w:rsid w:val="00491E11"/>
    <w:rsid w:val="00491F36"/>
    <w:rsid w:val="00492565"/>
    <w:rsid w:val="004927C3"/>
    <w:rsid w:val="00492BD0"/>
    <w:rsid w:val="00492C08"/>
    <w:rsid w:val="00492E25"/>
    <w:rsid w:val="0049300B"/>
    <w:rsid w:val="004930B8"/>
    <w:rsid w:val="004931A9"/>
    <w:rsid w:val="004931AE"/>
    <w:rsid w:val="004932F8"/>
    <w:rsid w:val="00493738"/>
    <w:rsid w:val="0049382D"/>
    <w:rsid w:val="00493907"/>
    <w:rsid w:val="00493A25"/>
    <w:rsid w:val="00493B92"/>
    <w:rsid w:val="00493C85"/>
    <w:rsid w:val="00493C98"/>
    <w:rsid w:val="00493EA8"/>
    <w:rsid w:val="00493EEC"/>
    <w:rsid w:val="00493FB1"/>
    <w:rsid w:val="00493FEC"/>
    <w:rsid w:val="004940BC"/>
    <w:rsid w:val="0049419A"/>
    <w:rsid w:val="0049420F"/>
    <w:rsid w:val="0049432F"/>
    <w:rsid w:val="00494348"/>
    <w:rsid w:val="004944FD"/>
    <w:rsid w:val="0049451D"/>
    <w:rsid w:val="0049453E"/>
    <w:rsid w:val="00494651"/>
    <w:rsid w:val="004946E4"/>
    <w:rsid w:val="00494C5B"/>
    <w:rsid w:val="00494D95"/>
    <w:rsid w:val="00494E11"/>
    <w:rsid w:val="00494E1D"/>
    <w:rsid w:val="004951CC"/>
    <w:rsid w:val="0049539B"/>
    <w:rsid w:val="004955DB"/>
    <w:rsid w:val="004955F4"/>
    <w:rsid w:val="0049566A"/>
    <w:rsid w:val="004959E0"/>
    <w:rsid w:val="00495B0C"/>
    <w:rsid w:val="00495D2F"/>
    <w:rsid w:val="00495D5F"/>
    <w:rsid w:val="00495E97"/>
    <w:rsid w:val="00495FA6"/>
    <w:rsid w:val="00495FAF"/>
    <w:rsid w:val="004960AC"/>
    <w:rsid w:val="004960D0"/>
    <w:rsid w:val="004960EB"/>
    <w:rsid w:val="00496381"/>
    <w:rsid w:val="00496507"/>
    <w:rsid w:val="00496541"/>
    <w:rsid w:val="00496594"/>
    <w:rsid w:val="00496AD2"/>
    <w:rsid w:val="00496DDF"/>
    <w:rsid w:val="00497384"/>
    <w:rsid w:val="004973AE"/>
    <w:rsid w:val="00497412"/>
    <w:rsid w:val="00497512"/>
    <w:rsid w:val="0049765A"/>
    <w:rsid w:val="0049765B"/>
    <w:rsid w:val="00497C47"/>
    <w:rsid w:val="00497C7C"/>
    <w:rsid w:val="00497C99"/>
    <w:rsid w:val="00497D82"/>
    <w:rsid w:val="00497DB5"/>
    <w:rsid w:val="004A0164"/>
    <w:rsid w:val="004A03B5"/>
    <w:rsid w:val="004A08A0"/>
    <w:rsid w:val="004A08A6"/>
    <w:rsid w:val="004A08B4"/>
    <w:rsid w:val="004A0E36"/>
    <w:rsid w:val="004A0FA8"/>
    <w:rsid w:val="004A0FBD"/>
    <w:rsid w:val="004A1052"/>
    <w:rsid w:val="004A10CD"/>
    <w:rsid w:val="004A11A0"/>
    <w:rsid w:val="004A149E"/>
    <w:rsid w:val="004A17C4"/>
    <w:rsid w:val="004A18F9"/>
    <w:rsid w:val="004A195A"/>
    <w:rsid w:val="004A1AAE"/>
    <w:rsid w:val="004A1C40"/>
    <w:rsid w:val="004A1D20"/>
    <w:rsid w:val="004A1D3B"/>
    <w:rsid w:val="004A1FA2"/>
    <w:rsid w:val="004A2189"/>
    <w:rsid w:val="004A2683"/>
    <w:rsid w:val="004A2781"/>
    <w:rsid w:val="004A27C8"/>
    <w:rsid w:val="004A2DC5"/>
    <w:rsid w:val="004A3072"/>
    <w:rsid w:val="004A3119"/>
    <w:rsid w:val="004A319A"/>
    <w:rsid w:val="004A33CB"/>
    <w:rsid w:val="004A351A"/>
    <w:rsid w:val="004A3660"/>
    <w:rsid w:val="004A39A9"/>
    <w:rsid w:val="004A3A2F"/>
    <w:rsid w:val="004A3A62"/>
    <w:rsid w:val="004A3BF3"/>
    <w:rsid w:val="004A3D08"/>
    <w:rsid w:val="004A3F1C"/>
    <w:rsid w:val="004A3FBC"/>
    <w:rsid w:val="004A425E"/>
    <w:rsid w:val="004A4303"/>
    <w:rsid w:val="004A4361"/>
    <w:rsid w:val="004A4670"/>
    <w:rsid w:val="004A46D9"/>
    <w:rsid w:val="004A48D5"/>
    <w:rsid w:val="004A4994"/>
    <w:rsid w:val="004A4B0E"/>
    <w:rsid w:val="004A4C18"/>
    <w:rsid w:val="004A4CE5"/>
    <w:rsid w:val="004A4CFA"/>
    <w:rsid w:val="004A506A"/>
    <w:rsid w:val="004A516D"/>
    <w:rsid w:val="004A5617"/>
    <w:rsid w:val="004A5676"/>
    <w:rsid w:val="004A56D3"/>
    <w:rsid w:val="004A5891"/>
    <w:rsid w:val="004A594F"/>
    <w:rsid w:val="004A5BE2"/>
    <w:rsid w:val="004A5D50"/>
    <w:rsid w:val="004A5D5A"/>
    <w:rsid w:val="004A606B"/>
    <w:rsid w:val="004A63A8"/>
    <w:rsid w:val="004A63D3"/>
    <w:rsid w:val="004A6533"/>
    <w:rsid w:val="004A67CA"/>
    <w:rsid w:val="004A683E"/>
    <w:rsid w:val="004A6985"/>
    <w:rsid w:val="004A6995"/>
    <w:rsid w:val="004A6B34"/>
    <w:rsid w:val="004A6E84"/>
    <w:rsid w:val="004A7030"/>
    <w:rsid w:val="004A7121"/>
    <w:rsid w:val="004A747E"/>
    <w:rsid w:val="004A75C9"/>
    <w:rsid w:val="004A7603"/>
    <w:rsid w:val="004A7642"/>
    <w:rsid w:val="004A7693"/>
    <w:rsid w:val="004A7734"/>
    <w:rsid w:val="004A7989"/>
    <w:rsid w:val="004A79A3"/>
    <w:rsid w:val="004A79E0"/>
    <w:rsid w:val="004A7A47"/>
    <w:rsid w:val="004A7AED"/>
    <w:rsid w:val="004A7B84"/>
    <w:rsid w:val="004A7D91"/>
    <w:rsid w:val="004A7DBF"/>
    <w:rsid w:val="004A7E74"/>
    <w:rsid w:val="004B0183"/>
    <w:rsid w:val="004B02B4"/>
    <w:rsid w:val="004B02D9"/>
    <w:rsid w:val="004B0650"/>
    <w:rsid w:val="004B09C1"/>
    <w:rsid w:val="004B0B48"/>
    <w:rsid w:val="004B0CCD"/>
    <w:rsid w:val="004B0E2B"/>
    <w:rsid w:val="004B0E9C"/>
    <w:rsid w:val="004B0EC2"/>
    <w:rsid w:val="004B0EE2"/>
    <w:rsid w:val="004B1020"/>
    <w:rsid w:val="004B15A3"/>
    <w:rsid w:val="004B15F6"/>
    <w:rsid w:val="004B16A3"/>
    <w:rsid w:val="004B17C5"/>
    <w:rsid w:val="004B17FA"/>
    <w:rsid w:val="004B1836"/>
    <w:rsid w:val="004B18D7"/>
    <w:rsid w:val="004B1AF5"/>
    <w:rsid w:val="004B1C3F"/>
    <w:rsid w:val="004B1DAC"/>
    <w:rsid w:val="004B1DDF"/>
    <w:rsid w:val="004B1DFB"/>
    <w:rsid w:val="004B1DFE"/>
    <w:rsid w:val="004B1F7B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1C5"/>
    <w:rsid w:val="004B330E"/>
    <w:rsid w:val="004B362E"/>
    <w:rsid w:val="004B3784"/>
    <w:rsid w:val="004B3994"/>
    <w:rsid w:val="004B3A41"/>
    <w:rsid w:val="004B3BDC"/>
    <w:rsid w:val="004B4198"/>
    <w:rsid w:val="004B42C7"/>
    <w:rsid w:val="004B4356"/>
    <w:rsid w:val="004B4515"/>
    <w:rsid w:val="004B4767"/>
    <w:rsid w:val="004B476E"/>
    <w:rsid w:val="004B494A"/>
    <w:rsid w:val="004B4BED"/>
    <w:rsid w:val="004B4F7D"/>
    <w:rsid w:val="004B52F3"/>
    <w:rsid w:val="004B53AE"/>
    <w:rsid w:val="004B54DA"/>
    <w:rsid w:val="004B55B0"/>
    <w:rsid w:val="004B5622"/>
    <w:rsid w:val="004B575C"/>
    <w:rsid w:val="004B582E"/>
    <w:rsid w:val="004B59C3"/>
    <w:rsid w:val="004B5A9D"/>
    <w:rsid w:val="004B5B8D"/>
    <w:rsid w:val="004B5BA7"/>
    <w:rsid w:val="004B5BD3"/>
    <w:rsid w:val="004B5D31"/>
    <w:rsid w:val="004B5F55"/>
    <w:rsid w:val="004B61D1"/>
    <w:rsid w:val="004B6279"/>
    <w:rsid w:val="004B6297"/>
    <w:rsid w:val="004B63F1"/>
    <w:rsid w:val="004B6460"/>
    <w:rsid w:val="004B6B15"/>
    <w:rsid w:val="004B6BB8"/>
    <w:rsid w:val="004B6C23"/>
    <w:rsid w:val="004B6CE6"/>
    <w:rsid w:val="004B6DD6"/>
    <w:rsid w:val="004B6E61"/>
    <w:rsid w:val="004B7192"/>
    <w:rsid w:val="004B74F0"/>
    <w:rsid w:val="004B74FE"/>
    <w:rsid w:val="004B7532"/>
    <w:rsid w:val="004B75A0"/>
    <w:rsid w:val="004B7695"/>
    <w:rsid w:val="004B7A5B"/>
    <w:rsid w:val="004C005F"/>
    <w:rsid w:val="004C00CC"/>
    <w:rsid w:val="004C0198"/>
    <w:rsid w:val="004C03B2"/>
    <w:rsid w:val="004C03F9"/>
    <w:rsid w:val="004C042E"/>
    <w:rsid w:val="004C04AF"/>
    <w:rsid w:val="004C04FF"/>
    <w:rsid w:val="004C0642"/>
    <w:rsid w:val="004C07DE"/>
    <w:rsid w:val="004C080B"/>
    <w:rsid w:val="004C0957"/>
    <w:rsid w:val="004C0B59"/>
    <w:rsid w:val="004C0B70"/>
    <w:rsid w:val="004C0C46"/>
    <w:rsid w:val="004C0C4E"/>
    <w:rsid w:val="004C0C6B"/>
    <w:rsid w:val="004C0D0A"/>
    <w:rsid w:val="004C0EFE"/>
    <w:rsid w:val="004C0F13"/>
    <w:rsid w:val="004C112D"/>
    <w:rsid w:val="004C1555"/>
    <w:rsid w:val="004C156F"/>
    <w:rsid w:val="004C16D0"/>
    <w:rsid w:val="004C1723"/>
    <w:rsid w:val="004C17D3"/>
    <w:rsid w:val="004C189C"/>
    <w:rsid w:val="004C1903"/>
    <w:rsid w:val="004C1C1F"/>
    <w:rsid w:val="004C1EEC"/>
    <w:rsid w:val="004C207D"/>
    <w:rsid w:val="004C215D"/>
    <w:rsid w:val="004C22DE"/>
    <w:rsid w:val="004C2366"/>
    <w:rsid w:val="004C2368"/>
    <w:rsid w:val="004C23BC"/>
    <w:rsid w:val="004C299A"/>
    <w:rsid w:val="004C2BB0"/>
    <w:rsid w:val="004C2C4A"/>
    <w:rsid w:val="004C2DB6"/>
    <w:rsid w:val="004C2E0D"/>
    <w:rsid w:val="004C3047"/>
    <w:rsid w:val="004C309B"/>
    <w:rsid w:val="004C3108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3D2"/>
    <w:rsid w:val="004C448B"/>
    <w:rsid w:val="004C453F"/>
    <w:rsid w:val="004C4695"/>
    <w:rsid w:val="004C498D"/>
    <w:rsid w:val="004C49B8"/>
    <w:rsid w:val="004C4CEF"/>
    <w:rsid w:val="004C4DAD"/>
    <w:rsid w:val="004C4F1D"/>
    <w:rsid w:val="004C4F9D"/>
    <w:rsid w:val="004C5026"/>
    <w:rsid w:val="004C5046"/>
    <w:rsid w:val="004C51AD"/>
    <w:rsid w:val="004C52A4"/>
    <w:rsid w:val="004C54EF"/>
    <w:rsid w:val="004C57B0"/>
    <w:rsid w:val="004C5868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00D"/>
    <w:rsid w:val="004C60FF"/>
    <w:rsid w:val="004C634D"/>
    <w:rsid w:val="004C6392"/>
    <w:rsid w:val="004C64C9"/>
    <w:rsid w:val="004C6AB0"/>
    <w:rsid w:val="004C6B9A"/>
    <w:rsid w:val="004C6BF0"/>
    <w:rsid w:val="004C6D48"/>
    <w:rsid w:val="004C6EED"/>
    <w:rsid w:val="004C70C2"/>
    <w:rsid w:val="004C7172"/>
    <w:rsid w:val="004C72A9"/>
    <w:rsid w:val="004C743F"/>
    <w:rsid w:val="004C75CC"/>
    <w:rsid w:val="004C772B"/>
    <w:rsid w:val="004C78DA"/>
    <w:rsid w:val="004C791D"/>
    <w:rsid w:val="004C7959"/>
    <w:rsid w:val="004C7CEC"/>
    <w:rsid w:val="004C7DBE"/>
    <w:rsid w:val="004C7ED1"/>
    <w:rsid w:val="004D01C2"/>
    <w:rsid w:val="004D0359"/>
    <w:rsid w:val="004D0403"/>
    <w:rsid w:val="004D06AC"/>
    <w:rsid w:val="004D06D2"/>
    <w:rsid w:val="004D0AD3"/>
    <w:rsid w:val="004D0BB7"/>
    <w:rsid w:val="004D0C4C"/>
    <w:rsid w:val="004D0C65"/>
    <w:rsid w:val="004D0D49"/>
    <w:rsid w:val="004D0F97"/>
    <w:rsid w:val="004D13BA"/>
    <w:rsid w:val="004D186E"/>
    <w:rsid w:val="004D1886"/>
    <w:rsid w:val="004D1A82"/>
    <w:rsid w:val="004D1B22"/>
    <w:rsid w:val="004D1B6B"/>
    <w:rsid w:val="004D1BCF"/>
    <w:rsid w:val="004D1C80"/>
    <w:rsid w:val="004D1CC7"/>
    <w:rsid w:val="004D1CE8"/>
    <w:rsid w:val="004D1EC1"/>
    <w:rsid w:val="004D1F43"/>
    <w:rsid w:val="004D2396"/>
    <w:rsid w:val="004D23EE"/>
    <w:rsid w:val="004D2607"/>
    <w:rsid w:val="004D2642"/>
    <w:rsid w:val="004D269C"/>
    <w:rsid w:val="004D27AF"/>
    <w:rsid w:val="004D2887"/>
    <w:rsid w:val="004D28E5"/>
    <w:rsid w:val="004D2A09"/>
    <w:rsid w:val="004D2A78"/>
    <w:rsid w:val="004D2B6C"/>
    <w:rsid w:val="004D2C27"/>
    <w:rsid w:val="004D2CEB"/>
    <w:rsid w:val="004D2E92"/>
    <w:rsid w:val="004D318A"/>
    <w:rsid w:val="004D337D"/>
    <w:rsid w:val="004D34F1"/>
    <w:rsid w:val="004D36F7"/>
    <w:rsid w:val="004D3D14"/>
    <w:rsid w:val="004D3D24"/>
    <w:rsid w:val="004D3EF4"/>
    <w:rsid w:val="004D3F52"/>
    <w:rsid w:val="004D410C"/>
    <w:rsid w:val="004D439A"/>
    <w:rsid w:val="004D4483"/>
    <w:rsid w:val="004D4683"/>
    <w:rsid w:val="004D46FA"/>
    <w:rsid w:val="004D47BD"/>
    <w:rsid w:val="004D48A8"/>
    <w:rsid w:val="004D4ABF"/>
    <w:rsid w:val="004D4B9D"/>
    <w:rsid w:val="004D4C59"/>
    <w:rsid w:val="004D4D93"/>
    <w:rsid w:val="004D4E34"/>
    <w:rsid w:val="004D4E6E"/>
    <w:rsid w:val="004D4F01"/>
    <w:rsid w:val="004D50DF"/>
    <w:rsid w:val="004D5127"/>
    <w:rsid w:val="004D54D3"/>
    <w:rsid w:val="004D5643"/>
    <w:rsid w:val="004D5732"/>
    <w:rsid w:val="004D57BD"/>
    <w:rsid w:val="004D57D2"/>
    <w:rsid w:val="004D58EC"/>
    <w:rsid w:val="004D59E4"/>
    <w:rsid w:val="004D5D57"/>
    <w:rsid w:val="004D5EAE"/>
    <w:rsid w:val="004D5EE1"/>
    <w:rsid w:val="004D5F19"/>
    <w:rsid w:val="004D5F8F"/>
    <w:rsid w:val="004D60BB"/>
    <w:rsid w:val="004D6108"/>
    <w:rsid w:val="004D6667"/>
    <w:rsid w:val="004D698A"/>
    <w:rsid w:val="004D69E8"/>
    <w:rsid w:val="004D6A54"/>
    <w:rsid w:val="004D6A6B"/>
    <w:rsid w:val="004D6B10"/>
    <w:rsid w:val="004D6D58"/>
    <w:rsid w:val="004D6DF1"/>
    <w:rsid w:val="004D6DF9"/>
    <w:rsid w:val="004D6E50"/>
    <w:rsid w:val="004D6F0C"/>
    <w:rsid w:val="004D7198"/>
    <w:rsid w:val="004D725F"/>
    <w:rsid w:val="004D7460"/>
    <w:rsid w:val="004D74E8"/>
    <w:rsid w:val="004D779A"/>
    <w:rsid w:val="004D7855"/>
    <w:rsid w:val="004D7A58"/>
    <w:rsid w:val="004D7B75"/>
    <w:rsid w:val="004D7D51"/>
    <w:rsid w:val="004D7F5F"/>
    <w:rsid w:val="004E00BA"/>
    <w:rsid w:val="004E01D5"/>
    <w:rsid w:val="004E01FA"/>
    <w:rsid w:val="004E0712"/>
    <w:rsid w:val="004E095A"/>
    <w:rsid w:val="004E095F"/>
    <w:rsid w:val="004E0AC7"/>
    <w:rsid w:val="004E0CBC"/>
    <w:rsid w:val="004E0D80"/>
    <w:rsid w:val="004E0F82"/>
    <w:rsid w:val="004E103C"/>
    <w:rsid w:val="004E12BA"/>
    <w:rsid w:val="004E140D"/>
    <w:rsid w:val="004E152B"/>
    <w:rsid w:val="004E162A"/>
    <w:rsid w:val="004E1920"/>
    <w:rsid w:val="004E1C93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2C6"/>
    <w:rsid w:val="004E353D"/>
    <w:rsid w:val="004E3595"/>
    <w:rsid w:val="004E35AE"/>
    <w:rsid w:val="004E363D"/>
    <w:rsid w:val="004E36C1"/>
    <w:rsid w:val="004E36E4"/>
    <w:rsid w:val="004E390B"/>
    <w:rsid w:val="004E3D47"/>
    <w:rsid w:val="004E3D59"/>
    <w:rsid w:val="004E4020"/>
    <w:rsid w:val="004E413D"/>
    <w:rsid w:val="004E443A"/>
    <w:rsid w:val="004E44D9"/>
    <w:rsid w:val="004E459D"/>
    <w:rsid w:val="004E46B1"/>
    <w:rsid w:val="004E476A"/>
    <w:rsid w:val="004E4882"/>
    <w:rsid w:val="004E488D"/>
    <w:rsid w:val="004E4A5A"/>
    <w:rsid w:val="004E4CC7"/>
    <w:rsid w:val="004E4CE1"/>
    <w:rsid w:val="004E4EFF"/>
    <w:rsid w:val="004E50E2"/>
    <w:rsid w:val="004E519B"/>
    <w:rsid w:val="004E51BA"/>
    <w:rsid w:val="004E5313"/>
    <w:rsid w:val="004E5507"/>
    <w:rsid w:val="004E562B"/>
    <w:rsid w:val="004E5774"/>
    <w:rsid w:val="004E57B4"/>
    <w:rsid w:val="004E5975"/>
    <w:rsid w:val="004E5A67"/>
    <w:rsid w:val="004E60E0"/>
    <w:rsid w:val="004E61C7"/>
    <w:rsid w:val="004E637B"/>
    <w:rsid w:val="004E648D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19C"/>
    <w:rsid w:val="004E7277"/>
    <w:rsid w:val="004E7452"/>
    <w:rsid w:val="004E7501"/>
    <w:rsid w:val="004E7549"/>
    <w:rsid w:val="004E759F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14B"/>
    <w:rsid w:val="004F119C"/>
    <w:rsid w:val="004F135D"/>
    <w:rsid w:val="004F1416"/>
    <w:rsid w:val="004F14DF"/>
    <w:rsid w:val="004F1500"/>
    <w:rsid w:val="004F16EB"/>
    <w:rsid w:val="004F1723"/>
    <w:rsid w:val="004F1782"/>
    <w:rsid w:val="004F17E2"/>
    <w:rsid w:val="004F17F3"/>
    <w:rsid w:val="004F19AB"/>
    <w:rsid w:val="004F1D41"/>
    <w:rsid w:val="004F1E0A"/>
    <w:rsid w:val="004F1F40"/>
    <w:rsid w:val="004F1FE8"/>
    <w:rsid w:val="004F2068"/>
    <w:rsid w:val="004F223A"/>
    <w:rsid w:val="004F23E0"/>
    <w:rsid w:val="004F2487"/>
    <w:rsid w:val="004F2711"/>
    <w:rsid w:val="004F27A8"/>
    <w:rsid w:val="004F2960"/>
    <w:rsid w:val="004F2C34"/>
    <w:rsid w:val="004F2D1A"/>
    <w:rsid w:val="004F2D59"/>
    <w:rsid w:val="004F2D6D"/>
    <w:rsid w:val="004F2E95"/>
    <w:rsid w:val="004F2F34"/>
    <w:rsid w:val="004F3060"/>
    <w:rsid w:val="004F33C0"/>
    <w:rsid w:val="004F35E2"/>
    <w:rsid w:val="004F3823"/>
    <w:rsid w:val="004F392F"/>
    <w:rsid w:val="004F3AE6"/>
    <w:rsid w:val="004F3FF0"/>
    <w:rsid w:val="004F4040"/>
    <w:rsid w:val="004F40B7"/>
    <w:rsid w:val="004F40CA"/>
    <w:rsid w:val="004F421E"/>
    <w:rsid w:val="004F4578"/>
    <w:rsid w:val="004F4772"/>
    <w:rsid w:val="004F49C5"/>
    <w:rsid w:val="004F4E0F"/>
    <w:rsid w:val="004F4E97"/>
    <w:rsid w:val="004F50BA"/>
    <w:rsid w:val="004F516C"/>
    <w:rsid w:val="004F5658"/>
    <w:rsid w:val="004F5865"/>
    <w:rsid w:val="004F5A3D"/>
    <w:rsid w:val="004F5A40"/>
    <w:rsid w:val="004F5B6B"/>
    <w:rsid w:val="004F60D9"/>
    <w:rsid w:val="004F60E0"/>
    <w:rsid w:val="004F627A"/>
    <w:rsid w:val="004F688F"/>
    <w:rsid w:val="004F696D"/>
    <w:rsid w:val="004F6B6D"/>
    <w:rsid w:val="004F6C35"/>
    <w:rsid w:val="004F6DE6"/>
    <w:rsid w:val="004F6E0A"/>
    <w:rsid w:val="004F6E23"/>
    <w:rsid w:val="004F6E5F"/>
    <w:rsid w:val="004F6ED4"/>
    <w:rsid w:val="004F728C"/>
    <w:rsid w:val="004F730D"/>
    <w:rsid w:val="004F735A"/>
    <w:rsid w:val="004F76ED"/>
    <w:rsid w:val="004F7736"/>
    <w:rsid w:val="004F77F8"/>
    <w:rsid w:val="004F7808"/>
    <w:rsid w:val="004F78E6"/>
    <w:rsid w:val="004F78E9"/>
    <w:rsid w:val="004F797D"/>
    <w:rsid w:val="004F7A51"/>
    <w:rsid w:val="004F7CF3"/>
    <w:rsid w:val="004F7DDC"/>
    <w:rsid w:val="004F7DDF"/>
    <w:rsid w:val="004F7F78"/>
    <w:rsid w:val="0050006C"/>
    <w:rsid w:val="00500264"/>
    <w:rsid w:val="00500479"/>
    <w:rsid w:val="005006C7"/>
    <w:rsid w:val="00500783"/>
    <w:rsid w:val="00500A3D"/>
    <w:rsid w:val="00500CB9"/>
    <w:rsid w:val="00500EF4"/>
    <w:rsid w:val="00500F0C"/>
    <w:rsid w:val="00500FA9"/>
    <w:rsid w:val="0050109F"/>
    <w:rsid w:val="005011A3"/>
    <w:rsid w:val="00501235"/>
    <w:rsid w:val="005013C1"/>
    <w:rsid w:val="00501564"/>
    <w:rsid w:val="0050172A"/>
    <w:rsid w:val="0050196A"/>
    <w:rsid w:val="00501A03"/>
    <w:rsid w:val="00501B97"/>
    <w:rsid w:val="00501CE8"/>
    <w:rsid w:val="00501FD5"/>
    <w:rsid w:val="0050206E"/>
    <w:rsid w:val="005020DD"/>
    <w:rsid w:val="0050224F"/>
    <w:rsid w:val="0050253A"/>
    <w:rsid w:val="005026DE"/>
    <w:rsid w:val="0050271B"/>
    <w:rsid w:val="005027B5"/>
    <w:rsid w:val="005029CA"/>
    <w:rsid w:val="00502B76"/>
    <w:rsid w:val="00502E7F"/>
    <w:rsid w:val="00502F23"/>
    <w:rsid w:val="00503416"/>
    <w:rsid w:val="005036A1"/>
    <w:rsid w:val="00503877"/>
    <w:rsid w:val="005038EE"/>
    <w:rsid w:val="00503A7A"/>
    <w:rsid w:val="00503BBD"/>
    <w:rsid w:val="00503C83"/>
    <w:rsid w:val="00503CF3"/>
    <w:rsid w:val="00503E04"/>
    <w:rsid w:val="0050408F"/>
    <w:rsid w:val="00504164"/>
    <w:rsid w:val="005043EC"/>
    <w:rsid w:val="005044DF"/>
    <w:rsid w:val="0050489E"/>
    <w:rsid w:val="00504A8B"/>
    <w:rsid w:val="00504B5B"/>
    <w:rsid w:val="00504BB7"/>
    <w:rsid w:val="00504C02"/>
    <w:rsid w:val="00504C74"/>
    <w:rsid w:val="00504D94"/>
    <w:rsid w:val="00504E81"/>
    <w:rsid w:val="00504F42"/>
    <w:rsid w:val="00504F5C"/>
    <w:rsid w:val="00504F7A"/>
    <w:rsid w:val="0050504A"/>
    <w:rsid w:val="005050E7"/>
    <w:rsid w:val="005051C5"/>
    <w:rsid w:val="005053A5"/>
    <w:rsid w:val="005054ED"/>
    <w:rsid w:val="005056B4"/>
    <w:rsid w:val="00505A0C"/>
    <w:rsid w:val="00505E24"/>
    <w:rsid w:val="00505E99"/>
    <w:rsid w:val="0050606A"/>
    <w:rsid w:val="0050628E"/>
    <w:rsid w:val="0050667C"/>
    <w:rsid w:val="005069BD"/>
    <w:rsid w:val="00506AE2"/>
    <w:rsid w:val="00506C94"/>
    <w:rsid w:val="00506CFF"/>
    <w:rsid w:val="00506D51"/>
    <w:rsid w:val="00506D85"/>
    <w:rsid w:val="00506D86"/>
    <w:rsid w:val="00506F19"/>
    <w:rsid w:val="0050714E"/>
    <w:rsid w:val="00507245"/>
    <w:rsid w:val="00507270"/>
    <w:rsid w:val="005072D8"/>
    <w:rsid w:val="00507688"/>
    <w:rsid w:val="0050787D"/>
    <w:rsid w:val="005078E4"/>
    <w:rsid w:val="00507A65"/>
    <w:rsid w:val="00507D52"/>
    <w:rsid w:val="00507EE4"/>
    <w:rsid w:val="00510054"/>
    <w:rsid w:val="00510079"/>
    <w:rsid w:val="005100D9"/>
    <w:rsid w:val="00510637"/>
    <w:rsid w:val="005107BA"/>
    <w:rsid w:val="00510850"/>
    <w:rsid w:val="0051094B"/>
    <w:rsid w:val="005109B8"/>
    <w:rsid w:val="00510AF1"/>
    <w:rsid w:val="00510BE9"/>
    <w:rsid w:val="00510EB7"/>
    <w:rsid w:val="00511046"/>
    <w:rsid w:val="005110A0"/>
    <w:rsid w:val="0051113E"/>
    <w:rsid w:val="00511145"/>
    <w:rsid w:val="00511198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BFD"/>
    <w:rsid w:val="00511DC7"/>
    <w:rsid w:val="00512314"/>
    <w:rsid w:val="005128F2"/>
    <w:rsid w:val="005132C7"/>
    <w:rsid w:val="005132D5"/>
    <w:rsid w:val="005133CE"/>
    <w:rsid w:val="005134EC"/>
    <w:rsid w:val="0051363E"/>
    <w:rsid w:val="005136D3"/>
    <w:rsid w:val="00513788"/>
    <w:rsid w:val="0051380E"/>
    <w:rsid w:val="005138B5"/>
    <w:rsid w:val="00513A0C"/>
    <w:rsid w:val="00513B9F"/>
    <w:rsid w:val="00513E8C"/>
    <w:rsid w:val="00513EC9"/>
    <w:rsid w:val="0051411C"/>
    <w:rsid w:val="005141D3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A3E"/>
    <w:rsid w:val="00515B33"/>
    <w:rsid w:val="00515B7C"/>
    <w:rsid w:val="00515C0E"/>
    <w:rsid w:val="00515CC1"/>
    <w:rsid w:val="00516132"/>
    <w:rsid w:val="00516274"/>
    <w:rsid w:val="00516286"/>
    <w:rsid w:val="00516338"/>
    <w:rsid w:val="005163C9"/>
    <w:rsid w:val="00516701"/>
    <w:rsid w:val="00516762"/>
    <w:rsid w:val="00516ADA"/>
    <w:rsid w:val="00516B73"/>
    <w:rsid w:val="00516B91"/>
    <w:rsid w:val="00516CD9"/>
    <w:rsid w:val="00517100"/>
    <w:rsid w:val="005171D1"/>
    <w:rsid w:val="005173AB"/>
    <w:rsid w:val="005174EE"/>
    <w:rsid w:val="005175DA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0E9F"/>
    <w:rsid w:val="005211A6"/>
    <w:rsid w:val="0052134F"/>
    <w:rsid w:val="005214F1"/>
    <w:rsid w:val="0052182B"/>
    <w:rsid w:val="00521933"/>
    <w:rsid w:val="00521A52"/>
    <w:rsid w:val="00521B79"/>
    <w:rsid w:val="00521C8A"/>
    <w:rsid w:val="00521DF5"/>
    <w:rsid w:val="00521E1E"/>
    <w:rsid w:val="005220FD"/>
    <w:rsid w:val="00522359"/>
    <w:rsid w:val="00522807"/>
    <w:rsid w:val="00522C5D"/>
    <w:rsid w:val="00522CD7"/>
    <w:rsid w:val="005232F4"/>
    <w:rsid w:val="00523320"/>
    <w:rsid w:val="00523473"/>
    <w:rsid w:val="0052360B"/>
    <w:rsid w:val="005236A6"/>
    <w:rsid w:val="00523820"/>
    <w:rsid w:val="0052395B"/>
    <w:rsid w:val="00523A4E"/>
    <w:rsid w:val="00523A6E"/>
    <w:rsid w:val="00523A81"/>
    <w:rsid w:val="00523B31"/>
    <w:rsid w:val="00523C31"/>
    <w:rsid w:val="00523E45"/>
    <w:rsid w:val="00523FD8"/>
    <w:rsid w:val="00524249"/>
    <w:rsid w:val="005247FD"/>
    <w:rsid w:val="0052495C"/>
    <w:rsid w:val="00524991"/>
    <w:rsid w:val="00524CB6"/>
    <w:rsid w:val="00524CC3"/>
    <w:rsid w:val="00524D73"/>
    <w:rsid w:val="00524E56"/>
    <w:rsid w:val="00524E9B"/>
    <w:rsid w:val="00524F9F"/>
    <w:rsid w:val="00525134"/>
    <w:rsid w:val="00525174"/>
    <w:rsid w:val="0052517B"/>
    <w:rsid w:val="005251EB"/>
    <w:rsid w:val="0052549D"/>
    <w:rsid w:val="0052561A"/>
    <w:rsid w:val="0052579D"/>
    <w:rsid w:val="005258FE"/>
    <w:rsid w:val="005259A6"/>
    <w:rsid w:val="005259CA"/>
    <w:rsid w:val="00525B7C"/>
    <w:rsid w:val="00525C7D"/>
    <w:rsid w:val="00526035"/>
    <w:rsid w:val="00526089"/>
    <w:rsid w:val="0052610A"/>
    <w:rsid w:val="00526154"/>
    <w:rsid w:val="0052682C"/>
    <w:rsid w:val="00526D35"/>
    <w:rsid w:val="00526DF7"/>
    <w:rsid w:val="00526EE5"/>
    <w:rsid w:val="00527208"/>
    <w:rsid w:val="00527333"/>
    <w:rsid w:val="0052744F"/>
    <w:rsid w:val="00527506"/>
    <w:rsid w:val="0052764D"/>
    <w:rsid w:val="00527A45"/>
    <w:rsid w:val="00527B6B"/>
    <w:rsid w:val="00527B87"/>
    <w:rsid w:val="00527C63"/>
    <w:rsid w:val="00527C86"/>
    <w:rsid w:val="005300D8"/>
    <w:rsid w:val="005302D4"/>
    <w:rsid w:val="00530447"/>
    <w:rsid w:val="005304E3"/>
    <w:rsid w:val="0053052C"/>
    <w:rsid w:val="0053054D"/>
    <w:rsid w:val="005305C6"/>
    <w:rsid w:val="0053066E"/>
    <w:rsid w:val="0053083D"/>
    <w:rsid w:val="0053085A"/>
    <w:rsid w:val="005308AB"/>
    <w:rsid w:val="00530C97"/>
    <w:rsid w:val="005310EC"/>
    <w:rsid w:val="00531129"/>
    <w:rsid w:val="00531200"/>
    <w:rsid w:val="0053132A"/>
    <w:rsid w:val="00531385"/>
    <w:rsid w:val="005313F9"/>
    <w:rsid w:val="0053146C"/>
    <w:rsid w:val="005314E9"/>
    <w:rsid w:val="00531638"/>
    <w:rsid w:val="0053176B"/>
    <w:rsid w:val="005317C4"/>
    <w:rsid w:val="00531C66"/>
    <w:rsid w:val="00531F70"/>
    <w:rsid w:val="0053208B"/>
    <w:rsid w:val="0053212B"/>
    <w:rsid w:val="0053219E"/>
    <w:rsid w:val="0053253E"/>
    <w:rsid w:val="0053253F"/>
    <w:rsid w:val="0053256B"/>
    <w:rsid w:val="005325C9"/>
    <w:rsid w:val="00532616"/>
    <w:rsid w:val="00532626"/>
    <w:rsid w:val="0053298C"/>
    <w:rsid w:val="00532A20"/>
    <w:rsid w:val="00532B45"/>
    <w:rsid w:val="00532C31"/>
    <w:rsid w:val="00532DF4"/>
    <w:rsid w:val="00532E74"/>
    <w:rsid w:val="00532EEF"/>
    <w:rsid w:val="005330C1"/>
    <w:rsid w:val="005330C8"/>
    <w:rsid w:val="0053328B"/>
    <w:rsid w:val="005335E4"/>
    <w:rsid w:val="00533796"/>
    <w:rsid w:val="005337E0"/>
    <w:rsid w:val="00533ACC"/>
    <w:rsid w:val="00533AE4"/>
    <w:rsid w:val="00533D9A"/>
    <w:rsid w:val="00533DA7"/>
    <w:rsid w:val="00533F0E"/>
    <w:rsid w:val="00534108"/>
    <w:rsid w:val="00534200"/>
    <w:rsid w:val="00534496"/>
    <w:rsid w:val="00534C48"/>
    <w:rsid w:val="00534C7A"/>
    <w:rsid w:val="00535049"/>
    <w:rsid w:val="0053526D"/>
    <w:rsid w:val="00535404"/>
    <w:rsid w:val="005355AC"/>
    <w:rsid w:val="005356E4"/>
    <w:rsid w:val="00535786"/>
    <w:rsid w:val="005358FC"/>
    <w:rsid w:val="00535AB4"/>
    <w:rsid w:val="00535AEB"/>
    <w:rsid w:val="00535B02"/>
    <w:rsid w:val="00535CBA"/>
    <w:rsid w:val="00535CE6"/>
    <w:rsid w:val="00535DBD"/>
    <w:rsid w:val="005360EE"/>
    <w:rsid w:val="00536403"/>
    <w:rsid w:val="00536509"/>
    <w:rsid w:val="005367D6"/>
    <w:rsid w:val="00536912"/>
    <w:rsid w:val="0053691C"/>
    <w:rsid w:val="00536DA4"/>
    <w:rsid w:val="00536E26"/>
    <w:rsid w:val="00537798"/>
    <w:rsid w:val="00537856"/>
    <w:rsid w:val="005378EE"/>
    <w:rsid w:val="00537B25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05"/>
    <w:rsid w:val="00540A37"/>
    <w:rsid w:val="00540AB3"/>
    <w:rsid w:val="00540AF3"/>
    <w:rsid w:val="00540D8C"/>
    <w:rsid w:val="00540DAA"/>
    <w:rsid w:val="00540E80"/>
    <w:rsid w:val="0054124D"/>
    <w:rsid w:val="0054139B"/>
    <w:rsid w:val="00541416"/>
    <w:rsid w:val="005414C8"/>
    <w:rsid w:val="00541668"/>
    <w:rsid w:val="00541706"/>
    <w:rsid w:val="0054174F"/>
    <w:rsid w:val="00541981"/>
    <w:rsid w:val="00541ACF"/>
    <w:rsid w:val="00541B16"/>
    <w:rsid w:val="00542050"/>
    <w:rsid w:val="005421F2"/>
    <w:rsid w:val="0054222C"/>
    <w:rsid w:val="00542419"/>
    <w:rsid w:val="0054253A"/>
    <w:rsid w:val="0054269E"/>
    <w:rsid w:val="00542700"/>
    <w:rsid w:val="0054274D"/>
    <w:rsid w:val="00542790"/>
    <w:rsid w:val="005428B7"/>
    <w:rsid w:val="00542BA3"/>
    <w:rsid w:val="00542FC0"/>
    <w:rsid w:val="005430CD"/>
    <w:rsid w:val="005431B5"/>
    <w:rsid w:val="00543489"/>
    <w:rsid w:val="005434C7"/>
    <w:rsid w:val="005434D4"/>
    <w:rsid w:val="00543535"/>
    <w:rsid w:val="0054371F"/>
    <w:rsid w:val="0054384C"/>
    <w:rsid w:val="0054389D"/>
    <w:rsid w:val="005439F7"/>
    <w:rsid w:val="00543BF4"/>
    <w:rsid w:val="00543E2D"/>
    <w:rsid w:val="00543F84"/>
    <w:rsid w:val="0054400D"/>
    <w:rsid w:val="0054411B"/>
    <w:rsid w:val="005443E5"/>
    <w:rsid w:val="00544504"/>
    <w:rsid w:val="005445C7"/>
    <w:rsid w:val="00544704"/>
    <w:rsid w:val="005448D2"/>
    <w:rsid w:val="00544CE6"/>
    <w:rsid w:val="00544F91"/>
    <w:rsid w:val="00545028"/>
    <w:rsid w:val="00545031"/>
    <w:rsid w:val="0054517F"/>
    <w:rsid w:val="0054538C"/>
    <w:rsid w:val="0054587D"/>
    <w:rsid w:val="0054596D"/>
    <w:rsid w:val="00545AC7"/>
    <w:rsid w:val="00545C7D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8C9"/>
    <w:rsid w:val="00547A1D"/>
    <w:rsid w:val="00547A6E"/>
    <w:rsid w:val="00547ACA"/>
    <w:rsid w:val="00547AF0"/>
    <w:rsid w:val="00547D93"/>
    <w:rsid w:val="00547EA1"/>
    <w:rsid w:val="00547FB6"/>
    <w:rsid w:val="00550009"/>
    <w:rsid w:val="0055014A"/>
    <w:rsid w:val="00550264"/>
    <w:rsid w:val="005505CB"/>
    <w:rsid w:val="00550673"/>
    <w:rsid w:val="0055070F"/>
    <w:rsid w:val="00550772"/>
    <w:rsid w:val="005508A4"/>
    <w:rsid w:val="00550A4C"/>
    <w:rsid w:val="00550BA9"/>
    <w:rsid w:val="00550CC7"/>
    <w:rsid w:val="00550D4F"/>
    <w:rsid w:val="00550EEF"/>
    <w:rsid w:val="00550F2D"/>
    <w:rsid w:val="00551021"/>
    <w:rsid w:val="005510A3"/>
    <w:rsid w:val="00551128"/>
    <w:rsid w:val="00551183"/>
    <w:rsid w:val="005511D4"/>
    <w:rsid w:val="00551378"/>
    <w:rsid w:val="005515D3"/>
    <w:rsid w:val="00551A61"/>
    <w:rsid w:val="00551CD1"/>
    <w:rsid w:val="00551DD8"/>
    <w:rsid w:val="00551F37"/>
    <w:rsid w:val="005521D6"/>
    <w:rsid w:val="0055222E"/>
    <w:rsid w:val="0055223F"/>
    <w:rsid w:val="00552340"/>
    <w:rsid w:val="0055236A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4F7"/>
    <w:rsid w:val="0055374C"/>
    <w:rsid w:val="00553B61"/>
    <w:rsid w:val="00553B89"/>
    <w:rsid w:val="00553D1A"/>
    <w:rsid w:val="00553EAE"/>
    <w:rsid w:val="00553F26"/>
    <w:rsid w:val="00553F29"/>
    <w:rsid w:val="00553F8C"/>
    <w:rsid w:val="00554061"/>
    <w:rsid w:val="005541F1"/>
    <w:rsid w:val="0055427D"/>
    <w:rsid w:val="005543EC"/>
    <w:rsid w:val="0055464B"/>
    <w:rsid w:val="00554C8C"/>
    <w:rsid w:val="00554DF1"/>
    <w:rsid w:val="005550F3"/>
    <w:rsid w:val="005551DA"/>
    <w:rsid w:val="00555229"/>
    <w:rsid w:val="00555791"/>
    <w:rsid w:val="0055579C"/>
    <w:rsid w:val="00555B4B"/>
    <w:rsid w:val="00555D73"/>
    <w:rsid w:val="00555ED5"/>
    <w:rsid w:val="005560C1"/>
    <w:rsid w:val="005563BA"/>
    <w:rsid w:val="005564B6"/>
    <w:rsid w:val="0055685D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57EC4"/>
    <w:rsid w:val="00560059"/>
    <w:rsid w:val="00560162"/>
    <w:rsid w:val="005602D8"/>
    <w:rsid w:val="00560465"/>
    <w:rsid w:val="005604D4"/>
    <w:rsid w:val="00560502"/>
    <w:rsid w:val="00560631"/>
    <w:rsid w:val="0056078D"/>
    <w:rsid w:val="005607B1"/>
    <w:rsid w:val="00560943"/>
    <w:rsid w:val="00560D1F"/>
    <w:rsid w:val="00560FDE"/>
    <w:rsid w:val="005610A1"/>
    <w:rsid w:val="005610BF"/>
    <w:rsid w:val="00561165"/>
    <w:rsid w:val="005613B4"/>
    <w:rsid w:val="00561674"/>
    <w:rsid w:val="005616EB"/>
    <w:rsid w:val="00561BC0"/>
    <w:rsid w:val="00561BF6"/>
    <w:rsid w:val="00561C73"/>
    <w:rsid w:val="00562642"/>
    <w:rsid w:val="00562672"/>
    <w:rsid w:val="005626CF"/>
    <w:rsid w:val="00562715"/>
    <w:rsid w:val="00562729"/>
    <w:rsid w:val="00562AD3"/>
    <w:rsid w:val="00562AE9"/>
    <w:rsid w:val="00562E0A"/>
    <w:rsid w:val="00562FC2"/>
    <w:rsid w:val="005630AC"/>
    <w:rsid w:val="0056322E"/>
    <w:rsid w:val="00563312"/>
    <w:rsid w:val="005634CF"/>
    <w:rsid w:val="00563581"/>
    <w:rsid w:val="005635F7"/>
    <w:rsid w:val="005638F2"/>
    <w:rsid w:val="00563935"/>
    <w:rsid w:val="005639B4"/>
    <w:rsid w:val="00563AE3"/>
    <w:rsid w:val="00563B49"/>
    <w:rsid w:val="00563B88"/>
    <w:rsid w:val="00563F95"/>
    <w:rsid w:val="00563FE4"/>
    <w:rsid w:val="00564210"/>
    <w:rsid w:val="005643F6"/>
    <w:rsid w:val="0056456C"/>
    <w:rsid w:val="0056489B"/>
    <w:rsid w:val="00564B58"/>
    <w:rsid w:val="00564BBC"/>
    <w:rsid w:val="00564C49"/>
    <w:rsid w:val="00564C50"/>
    <w:rsid w:val="00564CF5"/>
    <w:rsid w:val="00564F26"/>
    <w:rsid w:val="00564F48"/>
    <w:rsid w:val="00564FC5"/>
    <w:rsid w:val="00564FF4"/>
    <w:rsid w:val="00565008"/>
    <w:rsid w:val="00565010"/>
    <w:rsid w:val="00565130"/>
    <w:rsid w:val="0056514F"/>
    <w:rsid w:val="005651F4"/>
    <w:rsid w:val="005652D2"/>
    <w:rsid w:val="005658A0"/>
    <w:rsid w:val="0056590C"/>
    <w:rsid w:val="00565B03"/>
    <w:rsid w:val="00565D63"/>
    <w:rsid w:val="00565E0A"/>
    <w:rsid w:val="005660DE"/>
    <w:rsid w:val="00566403"/>
    <w:rsid w:val="00566BFC"/>
    <w:rsid w:val="00566C53"/>
    <w:rsid w:val="005670F8"/>
    <w:rsid w:val="005672DA"/>
    <w:rsid w:val="00567935"/>
    <w:rsid w:val="00567950"/>
    <w:rsid w:val="00567A25"/>
    <w:rsid w:val="00567B72"/>
    <w:rsid w:val="00567D6C"/>
    <w:rsid w:val="00567E47"/>
    <w:rsid w:val="005700C4"/>
    <w:rsid w:val="0057012A"/>
    <w:rsid w:val="005702F5"/>
    <w:rsid w:val="00570600"/>
    <w:rsid w:val="005706FE"/>
    <w:rsid w:val="00570739"/>
    <w:rsid w:val="0057083E"/>
    <w:rsid w:val="00570890"/>
    <w:rsid w:val="005709D8"/>
    <w:rsid w:val="00570C93"/>
    <w:rsid w:val="00570D4E"/>
    <w:rsid w:val="00570F2A"/>
    <w:rsid w:val="00570FF8"/>
    <w:rsid w:val="0057137E"/>
    <w:rsid w:val="005714FC"/>
    <w:rsid w:val="0057161B"/>
    <w:rsid w:val="0057171D"/>
    <w:rsid w:val="005719A0"/>
    <w:rsid w:val="00571AC0"/>
    <w:rsid w:val="00571B31"/>
    <w:rsid w:val="00571B86"/>
    <w:rsid w:val="00571BED"/>
    <w:rsid w:val="00571C36"/>
    <w:rsid w:val="00571D22"/>
    <w:rsid w:val="005720A2"/>
    <w:rsid w:val="00572117"/>
    <w:rsid w:val="0057213F"/>
    <w:rsid w:val="005723A3"/>
    <w:rsid w:val="005723F5"/>
    <w:rsid w:val="0057279F"/>
    <w:rsid w:val="00572873"/>
    <w:rsid w:val="0057298C"/>
    <w:rsid w:val="00572BA2"/>
    <w:rsid w:val="00572CE4"/>
    <w:rsid w:val="00572E1E"/>
    <w:rsid w:val="00572EAB"/>
    <w:rsid w:val="00573127"/>
    <w:rsid w:val="005733B0"/>
    <w:rsid w:val="00573595"/>
    <w:rsid w:val="005736A1"/>
    <w:rsid w:val="00573B5D"/>
    <w:rsid w:val="00573C87"/>
    <w:rsid w:val="00573C9C"/>
    <w:rsid w:val="00573F1D"/>
    <w:rsid w:val="0057419F"/>
    <w:rsid w:val="00574213"/>
    <w:rsid w:val="00574278"/>
    <w:rsid w:val="005742AB"/>
    <w:rsid w:val="00574417"/>
    <w:rsid w:val="00574475"/>
    <w:rsid w:val="00574611"/>
    <w:rsid w:val="00574644"/>
    <w:rsid w:val="0057479A"/>
    <w:rsid w:val="005748E9"/>
    <w:rsid w:val="00574BE8"/>
    <w:rsid w:val="00574F48"/>
    <w:rsid w:val="00574F64"/>
    <w:rsid w:val="00575039"/>
    <w:rsid w:val="00575135"/>
    <w:rsid w:val="00575241"/>
    <w:rsid w:val="00575381"/>
    <w:rsid w:val="005753C0"/>
    <w:rsid w:val="00575402"/>
    <w:rsid w:val="005754FE"/>
    <w:rsid w:val="005756D8"/>
    <w:rsid w:val="00575A14"/>
    <w:rsid w:val="00575A62"/>
    <w:rsid w:val="00575BE4"/>
    <w:rsid w:val="00575E74"/>
    <w:rsid w:val="00575F94"/>
    <w:rsid w:val="005762D0"/>
    <w:rsid w:val="0057663C"/>
    <w:rsid w:val="0057669C"/>
    <w:rsid w:val="005767E5"/>
    <w:rsid w:val="00576822"/>
    <w:rsid w:val="0057685E"/>
    <w:rsid w:val="00576AAA"/>
    <w:rsid w:val="00576B41"/>
    <w:rsid w:val="00576C1F"/>
    <w:rsid w:val="00576DFE"/>
    <w:rsid w:val="00576EB1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3C"/>
    <w:rsid w:val="00577B93"/>
    <w:rsid w:val="00577C76"/>
    <w:rsid w:val="00577E79"/>
    <w:rsid w:val="00577E99"/>
    <w:rsid w:val="00580143"/>
    <w:rsid w:val="005809E5"/>
    <w:rsid w:val="00580A66"/>
    <w:rsid w:val="00580C41"/>
    <w:rsid w:val="00580C59"/>
    <w:rsid w:val="00580D99"/>
    <w:rsid w:val="00581203"/>
    <w:rsid w:val="005813E6"/>
    <w:rsid w:val="00581800"/>
    <w:rsid w:val="00581A64"/>
    <w:rsid w:val="0058202C"/>
    <w:rsid w:val="00582148"/>
    <w:rsid w:val="005821ED"/>
    <w:rsid w:val="00582845"/>
    <w:rsid w:val="0058286D"/>
    <w:rsid w:val="00582A5E"/>
    <w:rsid w:val="00582AF2"/>
    <w:rsid w:val="00582B90"/>
    <w:rsid w:val="00582C5A"/>
    <w:rsid w:val="00582FE7"/>
    <w:rsid w:val="0058309E"/>
    <w:rsid w:val="00583124"/>
    <w:rsid w:val="005831DD"/>
    <w:rsid w:val="0058343F"/>
    <w:rsid w:val="005834CD"/>
    <w:rsid w:val="00583665"/>
    <w:rsid w:val="0058387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6FD"/>
    <w:rsid w:val="00584D8B"/>
    <w:rsid w:val="00584E2E"/>
    <w:rsid w:val="0058529E"/>
    <w:rsid w:val="0058532E"/>
    <w:rsid w:val="005858D5"/>
    <w:rsid w:val="005858EB"/>
    <w:rsid w:val="00585EC4"/>
    <w:rsid w:val="00585F11"/>
    <w:rsid w:val="00586464"/>
    <w:rsid w:val="0058659D"/>
    <w:rsid w:val="0058677E"/>
    <w:rsid w:val="005867B8"/>
    <w:rsid w:val="005867C0"/>
    <w:rsid w:val="005867EC"/>
    <w:rsid w:val="005869E6"/>
    <w:rsid w:val="00586A31"/>
    <w:rsid w:val="00586B51"/>
    <w:rsid w:val="00586B57"/>
    <w:rsid w:val="00586F78"/>
    <w:rsid w:val="00587067"/>
    <w:rsid w:val="005870E3"/>
    <w:rsid w:val="0058759C"/>
    <w:rsid w:val="0058776C"/>
    <w:rsid w:val="0058778E"/>
    <w:rsid w:val="005877B7"/>
    <w:rsid w:val="005878A1"/>
    <w:rsid w:val="005878AA"/>
    <w:rsid w:val="00587A16"/>
    <w:rsid w:val="00587D8C"/>
    <w:rsid w:val="00587E48"/>
    <w:rsid w:val="00587FBB"/>
    <w:rsid w:val="00590187"/>
    <w:rsid w:val="00590192"/>
    <w:rsid w:val="0059024E"/>
    <w:rsid w:val="00590275"/>
    <w:rsid w:val="0059037C"/>
    <w:rsid w:val="00590663"/>
    <w:rsid w:val="005908FB"/>
    <w:rsid w:val="00590939"/>
    <w:rsid w:val="00590A00"/>
    <w:rsid w:val="00590AEA"/>
    <w:rsid w:val="00590BF8"/>
    <w:rsid w:val="00590D21"/>
    <w:rsid w:val="00590DBB"/>
    <w:rsid w:val="00591146"/>
    <w:rsid w:val="005911B2"/>
    <w:rsid w:val="005913F6"/>
    <w:rsid w:val="005915AC"/>
    <w:rsid w:val="00591958"/>
    <w:rsid w:val="00591D9B"/>
    <w:rsid w:val="00591E19"/>
    <w:rsid w:val="00591E97"/>
    <w:rsid w:val="00591FF7"/>
    <w:rsid w:val="00592214"/>
    <w:rsid w:val="0059230B"/>
    <w:rsid w:val="005925CC"/>
    <w:rsid w:val="00592742"/>
    <w:rsid w:val="00592A43"/>
    <w:rsid w:val="00592BF9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0F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B71"/>
    <w:rsid w:val="00595EA9"/>
    <w:rsid w:val="00595EEE"/>
    <w:rsid w:val="00596256"/>
    <w:rsid w:val="00596431"/>
    <w:rsid w:val="005964A7"/>
    <w:rsid w:val="005964BC"/>
    <w:rsid w:val="0059687A"/>
    <w:rsid w:val="005968B6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385"/>
    <w:rsid w:val="005973CA"/>
    <w:rsid w:val="005974F0"/>
    <w:rsid w:val="005975A8"/>
    <w:rsid w:val="00597996"/>
    <w:rsid w:val="005979F8"/>
    <w:rsid w:val="00597B1B"/>
    <w:rsid w:val="00597B1E"/>
    <w:rsid w:val="00597B2C"/>
    <w:rsid w:val="00597C7A"/>
    <w:rsid w:val="00597F2C"/>
    <w:rsid w:val="00597F53"/>
    <w:rsid w:val="005A0002"/>
    <w:rsid w:val="005A00DF"/>
    <w:rsid w:val="005A02CE"/>
    <w:rsid w:val="005A0444"/>
    <w:rsid w:val="005A049F"/>
    <w:rsid w:val="005A0528"/>
    <w:rsid w:val="005A05FE"/>
    <w:rsid w:val="005A0C58"/>
    <w:rsid w:val="005A0C67"/>
    <w:rsid w:val="005A0D28"/>
    <w:rsid w:val="005A0E12"/>
    <w:rsid w:val="005A0F65"/>
    <w:rsid w:val="005A121B"/>
    <w:rsid w:val="005A1437"/>
    <w:rsid w:val="005A14F6"/>
    <w:rsid w:val="005A1764"/>
    <w:rsid w:val="005A1797"/>
    <w:rsid w:val="005A17E6"/>
    <w:rsid w:val="005A18C6"/>
    <w:rsid w:val="005A198D"/>
    <w:rsid w:val="005A1E33"/>
    <w:rsid w:val="005A208F"/>
    <w:rsid w:val="005A20C5"/>
    <w:rsid w:val="005A20EB"/>
    <w:rsid w:val="005A224E"/>
    <w:rsid w:val="005A2373"/>
    <w:rsid w:val="005A25CB"/>
    <w:rsid w:val="005A2709"/>
    <w:rsid w:val="005A2792"/>
    <w:rsid w:val="005A28D8"/>
    <w:rsid w:val="005A28DF"/>
    <w:rsid w:val="005A2C68"/>
    <w:rsid w:val="005A2C97"/>
    <w:rsid w:val="005A2E7C"/>
    <w:rsid w:val="005A3080"/>
    <w:rsid w:val="005A30FA"/>
    <w:rsid w:val="005A3153"/>
    <w:rsid w:val="005A3212"/>
    <w:rsid w:val="005A325F"/>
    <w:rsid w:val="005A33A0"/>
    <w:rsid w:val="005A3464"/>
    <w:rsid w:val="005A356F"/>
    <w:rsid w:val="005A35A4"/>
    <w:rsid w:val="005A364F"/>
    <w:rsid w:val="005A368E"/>
    <w:rsid w:val="005A3A43"/>
    <w:rsid w:val="005A3B66"/>
    <w:rsid w:val="005A3F40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72D"/>
    <w:rsid w:val="005A57DB"/>
    <w:rsid w:val="005A580A"/>
    <w:rsid w:val="005A58D7"/>
    <w:rsid w:val="005A5AAF"/>
    <w:rsid w:val="005A5BB8"/>
    <w:rsid w:val="005A5D00"/>
    <w:rsid w:val="005A5E1B"/>
    <w:rsid w:val="005A5EF1"/>
    <w:rsid w:val="005A66D0"/>
    <w:rsid w:val="005A6B62"/>
    <w:rsid w:val="005A6C64"/>
    <w:rsid w:val="005A6DB7"/>
    <w:rsid w:val="005A6FF9"/>
    <w:rsid w:val="005A710E"/>
    <w:rsid w:val="005A7188"/>
    <w:rsid w:val="005A759C"/>
    <w:rsid w:val="005A75A6"/>
    <w:rsid w:val="005A75B1"/>
    <w:rsid w:val="005A7949"/>
    <w:rsid w:val="005A7C00"/>
    <w:rsid w:val="005A7EA9"/>
    <w:rsid w:val="005B00C3"/>
    <w:rsid w:val="005B0227"/>
    <w:rsid w:val="005B0462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7B5"/>
    <w:rsid w:val="005B1C01"/>
    <w:rsid w:val="005B1D9D"/>
    <w:rsid w:val="005B1DC7"/>
    <w:rsid w:val="005B1F10"/>
    <w:rsid w:val="005B1F53"/>
    <w:rsid w:val="005B205B"/>
    <w:rsid w:val="005B2071"/>
    <w:rsid w:val="005B20A5"/>
    <w:rsid w:val="005B2147"/>
    <w:rsid w:val="005B214D"/>
    <w:rsid w:val="005B2375"/>
    <w:rsid w:val="005B2461"/>
    <w:rsid w:val="005B263A"/>
    <w:rsid w:val="005B273B"/>
    <w:rsid w:val="005B275C"/>
    <w:rsid w:val="005B29F2"/>
    <w:rsid w:val="005B2B83"/>
    <w:rsid w:val="005B2BE6"/>
    <w:rsid w:val="005B2DCD"/>
    <w:rsid w:val="005B2E16"/>
    <w:rsid w:val="005B2FB8"/>
    <w:rsid w:val="005B2FCA"/>
    <w:rsid w:val="005B34C0"/>
    <w:rsid w:val="005B35AE"/>
    <w:rsid w:val="005B3686"/>
    <w:rsid w:val="005B3852"/>
    <w:rsid w:val="005B3A94"/>
    <w:rsid w:val="005B3BFC"/>
    <w:rsid w:val="005B3C40"/>
    <w:rsid w:val="005B3D17"/>
    <w:rsid w:val="005B3E12"/>
    <w:rsid w:val="005B413F"/>
    <w:rsid w:val="005B4219"/>
    <w:rsid w:val="005B425F"/>
    <w:rsid w:val="005B4286"/>
    <w:rsid w:val="005B4502"/>
    <w:rsid w:val="005B45C5"/>
    <w:rsid w:val="005B46A4"/>
    <w:rsid w:val="005B46D1"/>
    <w:rsid w:val="005B4D4A"/>
    <w:rsid w:val="005B4D6A"/>
    <w:rsid w:val="005B4EBD"/>
    <w:rsid w:val="005B5052"/>
    <w:rsid w:val="005B50DC"/>
    <w:rsid w:val="005B50FC"/>
    <w:rsid w:val="005B52F9"/>
    <w:rsid w:val="005B55BD"/>
    <w:rsid w:val="005B5606"/>
    <w:rsid w:val="005B585E"/>
    <w:rsid w:val="005B5985"/>
    <w:rsid w:val="005B5C1F"/>
    <w:rsid w:val="005B5D85"/>
    <w:rsid w:val="005B5E51"/>
    <w:rsid w:val="005B5EBB"/>
    <w:rsid w:val="005B5F74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1A"/>
    <w:rsid w:val="005B714B"/>
    <w:rsid w:val="005B71F2"/>
    <w:rsid w:val="005B7283"/>
    <w:rsid w:val="005B7587"/>
    <w:rsid w:val="005B77F7"/>
    <w:rsid w:val="005B7A69"/>
    <w:rsid w:val="005B7BC0"/>
    <w:rsid w:val="005B7FF6"/>
    <w:rsid w:val="005C00A6"/>
    <w:rsid w:val="005C00B3"/>
    <w:rsid w:val="005C0212"/>
    <w:rsid w:val="005C0239"/>
    <w:rsid w:val="005C0277"/>
    <w:rsid w:val="005C036D"/>
    <w:rsid w:val="005C0504"/>
    <w:rsid w:val="005C0673"/>
    <w:rsid w:val="005C0688"/>
    <w:rsid w:val="005C0874"/>
    <w:rsid w:val="005C094D"/>
    <w:rsid w:val="005C0A04"/>
    <w:rsid w:val="005C0AC0"/>
    <w:rsid w:val="005C0B5E"/>
    <w:rsid w:val="005C0BB3"/>
    <w:rsid w:val="005C0CDA"/>
    <w:rsid w:val="005C0E42"/>
    <w:rsid w:val="005C11B5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A00"/>
    <w:rsid w:val="005C1CC1"/>
    <w:rsid w:val="005C1CC2"/>
    <w:rsid w:val="005C1E93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01E"/>
    <w:rsid w:val="005C3258"/>
    <w:rsid w:val="005C3298"/>
    <w:rsid w:val="005C3306"/>
    <w:rsid w:val="005C33A5"/>
    <w:rsid w:val="005C347C"/>
    <w:rsid w:val="005C351E"/>
    <w:rsid w:val="005C3830"/>
    <w:rsid w:val="005C3B79"/>
    <w:rsid w:val="005C3B9D"/>
    <w:rsid w:val="005C3BCF"/>
    <w:rsid w:val="005C4060"/>
    <w:rsid w:val="005C40B1"/>
    <w:rsid w:val="005C4256"/>
    <w:rsid w:val="005C42D4"/>
    <w:rsid w:val="005C435D"/>
    <w:rsid w:val="005C4428"/>
    <w:rsid w:val="005C44A8"/>
    <w:rsid w:val="005C44E0"/>
    <w:rsid w:val="005C485D"/>
    <w:rsid w:val="005C49A6"/>
    <w:rsid w:val="005C4A6D"/>
    <w:rsid w:val="005C4B3A"/>
    <w:rsid w:val="005C4E8B"/>
    <w:rsid w:val="005C4EA9"/>
    <w:rsid w:val="005C4FA3"/>
    <w:rsid w:val="005C513D"/>
    <w:rsid w:val="005C5275"/>
    <w:rsid w:val="005C537B"/>
    <w:rsid w:val="005C5500"/>
    <w:rsid w:val="005C56AC"/>
    <w:rsid w:val="005C5A2B"/>
    <w:rsid w:val="005C5A30"/>
    <w:rsid w:val="005C5BA7"/>
    <w:rsid w:val="005C6007"/>
    <w:rsid w:val="005C6026"/>
    <w:rsid w:val="005C60F9"/>
    <w:rsid w:val="005C6112"/>
    <w:rsid w:val="005C6311"/>
    <w:rsid w:val="005C6347"/>
    <w:rsid w:val="005C64C5"/>
    <w:rsid w:val="005C65C0"/>
    <w:rsid w:val="005C65DE"/>
    <w:rsid w:val="005C661D"/>
    <w:rsid w:val="005C66AD"/>
    <w:rsid w:val="005C68A9"/>
    <w:rsid w:val="005C69EF"/>
    <w:rsid w:val="005C6A6F"/>
    <w:rsid w:val="005C6CA0"/>
    <w:rsid w:val="005C6D24"/>
    <w:rsid w:val="005C6E96"/>
    <w:rsid w:val="005C6FF8"/>
    <w:rsid w:val="005C71A4"/>
    <w:rsid w:val="005C732E"/>
    <w:rsid w:val="005C74DF"/>
    <w:rsid w:val="005C754F"/>
    <w:rsid w:val="005C75FF"/>
    <w:rsid w:val="005C786D"/>
    <w:rsid w:val="005C79CC"/>
    <w:rsid w:val="005C7B2E"/>
    <w:rsid w:val="005C7F86"/>
    <w:rsid w:val="005D000C"/>
    <w:rsid w:val="005D0119"/>
    <w:rsid w:val="005D0357"/>
    <w:rsid w:val="005D03F7"/>
    <w:rsid w:val="005D05A5"/>
    <w:rsid w:val="005D05E1"/>
    <w:rsid w:val="005D0677"/>
    <w:rsid w:val="005D06F3"/>
    <w:rsid w:val="005D0713"/>
    <w:rsid w:val="005D0767"/>
    <w:rsid w:val="005D0773"/>
    <w:rsid w:val="005D09E1"/>
    <w:rsid w:val="005D0A3A"/>
    <w:rsid w:val="005D0A9F"/>
    <w:rsid w:val="005D10E1"/>
    <w:rsid w:val="005D1260"/>
    <w:rsid w:val="005D1409"/>
    <w:rsid w:val="005D142A"/>
    <w:rsid w:val="005D1848"/>
    <w:rsid w:val="005D199D"/>
    <w:rsid w:val="005D1A5D"/>
    <w:rsid w:val="005D1A6C"/>
    <w:rsid w:val="005D1C49"/>
    <w:rsid w:val="005D1D67"/>
    <w:rsid w:val="005D1F13"/>
    <w:rsid w:val="005D2008"/>
    <w:rsid w:val="005D207F"/>
    <w:rsid w:val="005D20ED"/>
    <w:rsid w:val="005D233A"/>
    <w:rsid w:val="005D23FC"/>
    <w:rsid w:val="005D2424"/>
    <w:rsid w:val="005D245A"/>
    <w:rsid w:val="005D2620"/>
    <w:rsid w:val="005D2748"/>
    <w:rsid w:val="005D2798"/>
    <w:rsid w:val="005D2931"/>
    <w:rsid w:val="005D2CF3"/>
    <w:rsid w:val="005D2D9F"/>
    <w:rsid w:val="005D2DF4"/>
    <w:rsid w:val="005D2E2B"/>
    <w:rsid w:val="005D2E35"/>
    <w:rsid w:val="005D3058"/>
    <w:rsid w:val="005D3286"/>
    <w:rsid w:val="005D3362"/>
    <w:rsid w:val="005D3578"/>
    <w:rsid w:val="005D36CF"/>
    <w:rsid w:val="005D39F1"/>
    <w:rsid w:val="005D3A21"/>
    <w:rsid w:val="005D3C8E"/>
    <w:rsid w:val="005D3F6F"/>
    <w:rsid w:val="005D407D"/>
    <w:rsid w:val="005D421E"/>
    <w:rsid w:val="005D43B0"/>
    <w:rsid w:val="005D4433"/>
    <w:rsid w:val="005D465D"/>
    <w:rsid w:val="005D4711"/>
    <w:rsid w:val="005D486D"/>
    <w:rsid w:val="005D4B71"/>
    <w:rsid w:val="005D4D5A"/>
    <w:rsid w:val="005D4D86"/>
    <w:rsid w:val="005D4E43"/>
    <w:rsid w:val="005D4FFF"/>
    <w:rsid w:val="005D506E"/>
    <w:rsid w:val="005D5573"/>
    <w:rsid w:val="005D55BC"/>
    <w:rsid w:val="005D598B"/>
    <w:rsid w:val="005D5AD8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30F"/>
    <w:rsid w:val="005D75E5"/>
    <w:rsid w:val="005D7738"/>
    <w:rsid w:val="005D78AE"/>
    <w:rsid w:val="005D7DA8"/>
    <w:rsid w:val="005D7FA9"/>
    <w:rsid w:val="005D7FEB"/>
    <w:rsid w:val="005E0157"/>
    <w:rsid w:val="005E0158"/>
    <w:rsid w:val="005E01C7"/>
    <w:rsid w:val="005E0367"/>
    <w:rsid w:val="005E0498"/>
    <w:rsid w:val="005E050B"/>
    <w:rsid w:val="005E0573"/>
    <w:rsid w:val="005E070D"/>
    <w:rsid w:val="005E0805"/>
    <w:rsid w:val="005E0AA0"/>
    <w:rsid w:val="005E0B75"/>
    <w:rsid w:val="005E0C3C"/>
    <w:rsid w:val="005E0DAC"/>
    <w:rsid w:val="005E0DB9"/>
    <w:rsid w:val="005E0F31"/>
    <w:rsid w:val="005E10BC"/>
    <w:rsid w:val="005E12AF"/>
    <w:rsid w:val="005E152D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85"/>
    <w:rsid w:val="005E24EF"/>
    <w:rsid w:val="005E2688"/>
    <w:rsid w:val="005E28CB"/>
    <w:rsid w:val="005E28F2"/>
    <w:rsid w:val="005E2A83"/>
    <w:rsid w:val="005E2B3C"/>
    <w:rsid w:val="005E2E53"/>
    <w:rsid w:val="005E3133"/>
    <w:rsid w:val="005E36A5"/>
    <w:rsid w:val="005E37B9"/>
    <w:rsid w:val="005E3884"/>
    <w:rsid w:val="005E38DC"/>
    <w:rsid w:val="005E399A"/>
    <w:rsid w:val="005E39C5"/>
    <w:rsid w:val="005E3B8F"/>
    <w:rsid w:val="005E3BAF"/>
    <w:rsid w:val="005E3C22"/>
    <w:rsid w:val="005E3D0B"/>
    <w:rsid w:val="005E421D"/>
    <w:rsid w:val="005E4594"/>
    <w:rsid w:val="005E45DD"/>
    <w:rsid w:val="005E4631"/>
    <w:rsid w:val="005E47A9"/>
    <w:rsid w:val="005E4860"/>
    <w:rsid w:val="005E48BF"/>
    <w:rsid w:val="005E48D9"/>
    <w:rsid w:val="005E49D0"/>
    <w:rsid w:val="005E4A4A"/>
    <w:rsid w:val="005E4A60"/>
    <w:rsid w:val="005E4ED3"/>
    <w:rsid w:val="005E4FA3"/>
    <w:rsid w:val="005E5014"/>
    <w:rsid w:val="005E501F"/>
    <w:rsid w:val="005E51A4"/>
    <w:rsid w:val="005E51CE"/>
    <w:rsid w:val="005E542C"/>
    <w:rsid w:val="005E5456"/>
    <w:rsid w:val="005E5478"/>
    <w:rsid w:val="005E5658"/>
    <w:rsid w:val="005E59CF"/>
    <w:rsid w:val="005E5A92"/>
    <w:rsid w:val="005E5BC3"/>
    <w:rsid w:val="005E5C0E"/>
    <w:rsid w:val="005E5C2E"/>
    <w:rsid w:val="005E5D0A"/>
    <w:rsid w:val="005E5E3D"/>
    <w:rsid w:val="005E633E"/>
    <w:rsid w:val="005E634A"/>
    <w:rsid w:val="005E6372"/>
    <w:rsid w:val="005E640E"/>
    <w:rsid w:val="005E64EF"/>
    <w:rsid w:val="005E662E"/>
    <w:rsid w:val="005E66F7"/>
    <w:rsid w:val="005E6F1D"/>
    <w:rsid w:val="005E7266"/>
    <w:rsid w:val="005E726C"/>
    <w:rsid w:val="005E7433"/>
    <w:rsid w:val="005E775D"/>
    <w:rsid w:val="005E78C5"/>
    <w:rsid w:val="005E7ACD"/>
    <w:rsid w:val="005E7B21"/>
    <w:rsid w:val="005E7C6D"/>
    <w:rsid w:val="005E7CFC"/>
    <w:rsid w:val="005E7DA3"/>
    <w:rsid w:val="005E7DC4"/>
    <w:rsid w:val="005E7EB0"/>
    <w:rsid w:val="005E7FC1"/>
    <w:rsid w:val="005E7FC8"/>
    <w:rsid w:val="005F0332"/>
    <w:rsid w:val="005F034D"/>
    <w:rsid w:val="005F0434"/>
    <w:rsid w:val="005F04CF"/>
    <w:rsid w:val="005F068E"/>
    <w:rsid w:val="005F06E1"/>
    <w:rsid w:val="005F0749"/>
    <w:rsid w:val="005F0851"/>
    <w:rsid w:val="005F0AAD"/>
    <w:rsid w:val="005F0B5B"/>
    <w:rsid w:val="005F0BA7"/>
    <w:rsid w:val="005F0DFD"/>
    <w:rsid w:val="005F0E7C"/>
    <w:rsid w:val="005F0FA0"/>
    <w:rsid w:val="005F1279"/>
    <w:rsid w:val="005F1343"/>
    <w:rsid w:val="005F1568"/>
    <w:rsid w:val="005F178A"/>
    <w:rsid w:val="005F17FF"/>
    <w:rsid w:val="005F195E"/>
    <w:rsid w:val="005F1A89"/>
    <w:rsid w:val="005F1D8E"/>
    <w:rsid w:val="005F1DC6"/>
    <w:rsid w:val="005F1EAB"/>
    <w:rsid w:val="005F1F5D"/>
    <w:rsid w:val="005F2008"/>
    <w:rsid w:val="005F21E6"/>
    <w:rsid w:val="005F22A7"/>
    <w:rsid w:val="005F24BA"/>
    <w:rsid w:val="005F24FB"/>
    <w:rsid w:val="005F251F"/>
    <w:rsid w:val="005F26C5"/>
    <w:rsid w:val="005F28CB"/>
    <w:rsid w:val="005F2992"/>
    <w:rsid w:val="005F2D1D"/>
    <w:rsid w:val="005F306D"/>
    <w:rsid w:val="005F30CA"/>
    <w:rsid w:val="005F349C"/>
    <w:rsid w:val="005F3603"/>
    <w:rsid w:val="005F368B"/>
    <w:rsid w:val="005F3787"/>
    <w:rsid w:val="005F388C"/>
    <w:rsid w:val="005F3893"/>
    <w:rsid w:val="005F38F1"/>
    <w:rsid w:val="005F3CF3"/>
    <w:rsid w:val="005F3E7F"/>
    <w:rsid w:val="005F3E86"/>
    <w:rsid w:val="005F3F69"/>
    <w:rsid w:val="005F40E5"/>
    <w:rsid w:val="005F4171"/>
    <w:rsid w:val="005F41B6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982"/>
    <w:rsid w:val="005F5A0D"/>
    <w:rsid w:val="005F5B5C"/>
    <w:rsid w:val="005F5C66"/>
    <w:rsid w:val="005F5C69"/>
    <w:rsid w:val="005F5CCB"/>
    <w:rsid w:val="005F5DC1"/>
    <w:rsid w:val="005F5E49"/>
    <w:rsid w:val="005F5E60"/>
    <w:rsid w:val="005F5F8B"/>
    <w:rsid w:val="005F5FFC"/>
    <w:rsid w:val="005F60C0"/>
    <w:rsid w:val="005F60CB"/>
    <w:rsid w:val="005F61CD"/>
    <w:rsid w:val="005F6293"/>
    <w:rsid w:val="005F690C"/>
    <w:rsid w:val="005F6969"/>
    <w:rsid w:val="005F69AC"/>
    <w:rsid w:val="005F6A99"/>
    <w:rsid w:val="005F6B20"/>
    <w:rsid w:val="005F6E07"/>
    <w:rsid w:val="005F6E7A"/>
    <w:rsid w:val="005F7068"/>
    <w:rsid w:val="005F7162"/>
    <w:rsid w:val="005F74C3"/>
    <w:rsid w:val="005F7563"/>
    <w:rsid w:val="005F783F"/>
    <w:rsid w:val="005F7862"/>
    <w:rsid w:val="005F7894"/>
    <w:rsid w:val="005F7967"/>
    <w:rsid w:val="005F7997"/>
    <w:rsid w:val="005F7B4F"/>
    <w:rsid w:val="005F7C9C"/>
    <w:rsid w:val="005F7DC2"/>
    <w:rsid w:val="0060002A"/>
    <w:rsid w:val="006000A9"/>
    <w:rsid w:val="00600239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63"/>
    <w:rsid w:val="006014CD"/>
    <w:rsid w:val="006016CC"/>
    <w:rsid w:val="00601A05"/>
    <w:rsid w:val="00601B57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037"/>
    <w:rsid w:val="00603102"/>
    <w:rsid w:val="00603138"/>
    <w:rsid w:val="006032C3"/>
    <w:rsid w:val="006034C3"/>
    <w:rsid w:val="006034F3"/>
    <w:rsid w:val="0060352C"/>
    <w:rsid w:val="006035BE"/>
    <w:rsid w:val="00603699"/>
    <w:rsid w:val="006036DC"/>
    <w:rsid w:val="0060377C"/>
    <w:rsid w:val="006037A4"/>
    <w:rsid w:val="006038D0"/>
    <w:rsid w:val="00603A61"/>
    <w:rsid w:val="00603AAF"/>
    <w:rsid w:val="00603CE4"/>
    <w:rsid w:val="00603F6A"/>
    <w:rsid w:val="006040AC"/>
    <w:rsid w:val="00604100"/>
    <w:rsid w:val="00604109"/>
    <w:rsid w:val="0060410E"/>
    <w:rsid w:val="00604320"/>
    <w:rsid w:val="00604368"/>
    <w:rsid w:val="006046EB"/>
    <w:rsid w:val="00604A7F"/>
    <w:rsid w:val="00604C01"/>
    <w:rsid w:val="00604D90"/>
    <w:rsid w:val="00604EE6"/>
    <w:rsid w:val="00604EF8"/>
    <w:rsid w:val="00605047"/>
    <w:rsid w:val="00605336"/>
    <w:rsid w:val="0060556C"/>
    <w:rsid w:val="00605618"/>
    <w:rsid w:val="006057A7"/>
    <w:rsid w:val="00605A61"/>
    <w:rsid w:val="00605AA7"/>
    <w:rsid w:val="00605AD4"/>
    <w:rsid w:val="00605AFA"/>
    <w:rsid w:val="00605BEE"/>
    <w:rsid w:val="00605C13"/>
    <w:rsid w:val="00605D16"/>
    <w:rsid w:val="00606008"/>
    <w:rsid w:val="00606268"/>
    <w:rsid w:val="0060672A"/>
    <w:rsid w:val="0060675E"/>
    <w:rsid w:val="0060676F"/>
    <w:rsid w:val="0060699E"/>
    <w:rsid w:val="00606CCE"/>
    <w:rsid w:val="00606D0A"/>
    <w:rsid w:val="00606D72"/>
    <w:rsid w:val="006070C3"/>
    <w:rsid w:val="00607218"/>
    <w:rsid w:val="006072A0"/>
    <w:rsid w:val="006075D8"/>
    <w:rsid w:val="00607DD9"/>
    <w:rsid w:val="0061010E"/>
    <w:rsid w:val="0061013C"/>
    <w:rsid w:val="0061018C"/>
    <w:rsid w:val="006101A9"/>
    <w:rsid w:val="0061031E"/>
    <w:rsid w:val="006103C4"/>
    <w:rsid w:val="0061066C"/>
    <w:rsid w:val="006106C4"/>
    <w:rsid w:val="00610873"/>
    <w:rsid w:val="00610925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CE6"/>
    <w:rsid w:val="00611DFD"/>
    <w:rsid w:val="00611E1E"/>
    <w:rsid w:val="00611E9D"/>
    <w:rsid w:val="006120CC"/>
    <w:rsid w:val="00612230"/>
    <w:rsid w:val="006124E3"/>
    <w:rsid w:val="0061254F"/>
    <w:rsid w:val="0061256B"/>
    <w:rsid w:val="00612814"/>
    <w:rsid w:val="006128A5"/>
    <w:rsid w:val="00612CBF"/>
    <w:rsid w:val="00612D1D"/>
    <w:rsid w:val="00612D7C"/>
    <w:rsid w:val="00613016"/>
    <w:rsid w:val="00613136"/>
    <w:rsid w:val="00613364"/>
    <w:rsid w:val="0061375C"/>
    <w:rsid w:val="00613798"/>
    <w:rsid w:val="0061397C"/>
    <w:rsid w:val="00613A13"/>
    <w:rsid w:val="00613A17"/>
    <w:rsid w:val="00613B9B"/>
    <w:rsid w:val="00613ECB"/>
    <w:rsid w:val="00613EF7"/>
    <w:rsid w:val="00614196"/>
    <w:rsid w:val="006141B5"/>
    <w:rsid w:val="006146B8"/>
    <w:rsid w:val="0061475A"/>
    <w:rsid w:val="006147E2"/>
    <w:rsid w:val="006147F0"/>
    <w:rsid w:val="00614834"/>
    <w:rsid w:val="00614967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597"/>
    <w:rsid w:val="006167F7"/>
    <w:rsid w:val="006168B3"/>
    <w:rsid w:val="006168F3"/>
    <w:rsid w:val="0061694B"/>
    <w:rsid w:val="00616A34"/>
    <w:rsid w:val="00616B97"/>
    <w:rsid w:val="00616BD3"/>
    <w:rsid w:val="00616CB3"/>
    <w:rsid w:val="00616D95"/>
    <w:rsid w:val="0061714C"/>
    <w:rsid w:val="00617159"/>
    <w:rsid w:val="006171F1"/>
    <w:rsid w:val="00617337"/>
    <w:rsid w:val="0061799E"/>
    <w:rsid w:val="00617E3A"/>
    <w:rsid w:val="00617EAB"/>
    <w:rsid w:val="00617FEF"/>
    <w:rsid w:val="00620092"/>
    <w:rsid w:val="00620109"/>
    <w:rsid w:val="0062022B"/>
    <w:rsid w:val="00620341"/>
    <w:rsid w:val="0062053F"/>
    <w:rsid w:val="00620584"/>
    <w:rsid w:val="00620858"/>
    <w:rsid w:val="00620955"/>
    <w:rsid w:val="0062097E"/>
    <w:rsid w:val="00620A6F"/>
    <w:rsid w:val="00620DD1"/>
    <w:rsid w:val="00620E36"/>
    <w:rsid w:val="00620ECA"/>
    <w:rsid w:val="006211A2"/>
    <w:rsid w:val="006211E9"/>
    <w:rsid w:val="006211FB"/>
    <w:rsid w:val="00621220"/>
    <w:rsid w:val="00621562"/>
    <w:rsid w:val="00621567"/>
    <w:rsid w:val="0062169A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BD6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8B"/>
    <w:rsid w:val="006241F5"/>
    <w:rsid w:val="00624383"/>
    <w:rsid w:val="006244A4"/>
    <w:rsid w:val="006245EC"/>
    <w:rsid w:val="006246E2"/>
    <w:rsid w:val="00624783"/>
    <w:rsid w:val="006248F3"/>
    <w:rsid w:val="006249BE"/>
    <w:rsid w:val="00624B8B"/>
    <w:rsid w:val="00624CF6"/>
    <w:rsid w:val="00624D58"/>
    <w:rsid w:val="00624E00"/>
    <w:rsid w:val="00624E27"/>
    <w:rsid w:val="006253EE"/>
    <w:rsid w:val="006255B2"/>
    <w:rsid w:val="00625898"/>
    <w:rsid w:val="00625A54"/>
    <w:rsid w:val="00625A77"/>
    <w:rsid w:val="00625AB6"/>
    <w:rsid w:val="00625B87"/>
    <w:rsid w:val="00625D4E"/>
    <w:rsid w:val="00625DA7"/>
    <w:rsid w:val="006263A0"/>
    <w:rsid w:val="006265B1"/>
    <w:rsid w:val="006268F8"/>
    <w:rsid w:val="00626C70"/>
    <w:rsid w:val="00626D39"/>
    <w:rsid w:val="00626F28"/>
    <w:rsid w:val="00626F7E"/>
    <w:rsid w:val="00626F8C"/>
    <w:rsid w:val="0062704F"/>
    <w:rsid w:val="00627139"/>
    <w:rsid w:val="00627229"/>
    <w:rsid w:val="006272E7"/>
    <w:rsid w:val="00627605"/>
    <w:rsid w:val="00627622"/>
    <w:rsid w:val="006276A0"/>
    <w:rsid w:val="006276B5"/>
    <w:rsid w:val="00627AA5"/>
    <w:rsid w:val="00627B6C"/>
    <w:rsid w:val="00627D73"/>
    <w:rsid w:val="00627E26"/>
    <w:rsid w:val="00627FE1"/>
    <w:rsid w:val="00630231"/>
    <w:rsid w:val="0063053F"/>
    <w:rsid w:val="0063060B"/>
    <w:rsid w:val="00630C65"/>
    <w:rsid w:val="00630E0B"/>
    <w:rsid w:val="00630EE4"/>
    <w:rsid w:val="00631076"/>
    <w:rsid w:val="00631099"/>
    <w:rsid w:val="00631105"/>
    <w:rsid w:val="006312B9"/>
    <w:rsid w:val="0063134C"/>
    <w:rsid w:val="006313C2"/>
    <w:rsid w:val="0063158F"/>
    <w:rsid w:val="006316B3"/>
    <w:rsid w:val="006317AF"/>
    <w:rsid w:val="006318C3"/>
    <w:rsid w:val="00631A26"/>
    <w:rsid w:val="00631BFD"/>
    <w:rsid w:val="00632377"/>
    <w:rsid w:val="00632435"/>
    <w:rsid w:val="00632482"/>
    <w:rsid w:val="006325C2"/>
    <w:rsid w:val="006325E9"/>
    <w:rsid w:val="0063263F"/>
    <w:rsid w:val="0063269D"/>
    <w:rsid w:val="0063286A"/>
    <w:rsid w:val="00632B9C"/>
    <w:rsid w:val="00632C81"/>
    <w:rsid w:val="00632C9F"/>
    <w:rsid w:val="00632ED9"/>
    <w:rsid w:val="006331D8"/>
    <w:rsid w:val="0063320F"/>
    <w:rsid w:val="006333FB"/>
    <w:rsid w:val="00633407"/>
    <w:rsid w:val="00633EBE"/>
    <w:rsid w:val="00633ED4"/>
    <w:rsid w:val="006343B8"/>
    <w:rsid w:val="0063450A"/>
    <w:rsid w:val="0063476B"/>
    <w:rsid w:val="006347A2"/>
    <w:rsid w:val="00634CD4"/>
    <w:rsid w:val="00634EB1"/>
    <w:rsid w:val="00634F15"/>
    <w:rsid w:val="00634FBD"/>
    <w:rsid w:val="00634FC6"/>
    <w:rsid w:val="0063522A"/>
    <w:rsid w:val="00635247"/>
    <w:rsid w:val="006353D9"/>
    <w:rsid w:val="0063553D"/>
    <w:rsid w:val="0063556F"/>
    <w:rsid w:val="006356B9"/>
    <w:rsid w:val="00635A01"/>
    <w:rsid w:val="00635B75"/>
    <w:rsid w:val="00635C8D"/>
    <w:rsid w:val="00635CCC"/>
    <w:rsid w:val="00635D4E"/>
    <w:rsid w:val="00635F3C"/>
    <w:rsid w:val="0063603B"/>
    <w:rsid w:val="00636388"/>
    <w:rsid w:val="006363FC"/>
    <w:rsid w:val="00636420"/>
    <w:rsid w:val="00636582"/>
    <w:rsid w:val="00636596"/>
    <w:rsid w:val="006367A3"/>
    <w:rsid w:val="00636877"/>
    <w:rsid w:val="00636D24"/>
    <w:rsid w:val="00636D92"/>
    <w:rsid w:val="00636DD8"/>
    <w:rsid w:val="00636F82"/>
    <w:rsid w:val="006370A1"/>
    <w:rsid w:val="006371E2"/>
    <w:rsid w:val="006372E3"/>
    <w:rsid w:val="00637553"/>
    <w:rsid w:val="006375C8"/>
    <w:rsid w:val="006376D0"/>
    <w:rsid w:val="006377FD"/>
    <w:rsid w:val="006378BB"/>
    <w:rsid w:val="006378D3"/>
    <w:rsid w:val="00637C82"/>
    <w:rsid w:val="00637DD8"/>
    <w:rsid w:val="00637EC6"/>
    <w:rsid w:val="00640182"/>
    <w:rsid w:val="00640204"/>
    <w:rsid w:val="00640267"/>
    <w:rsid w:val="006402FD"/>
    <w:rsid w:val="00640316"/>
    <w:rsid w:val="00640450"/>
    <w:rsid w:val="006406F4"/>
    <w:rsid w:val="0064070C"/>
    <w:rsid w:val="0064092E"/>
    <w:rsid w:val="00640932"/>
    <w:rsid w:val="00640BA6"/>
    <w:rsid w:val="00641074"/>
    <w:rsid w:val="0064114D"/>
    <w:rsid w:val="006411D6"/>
    <w:rsid w:val="0064180A"/>
    <w:rsid w:val="0064190C"/>
    <w:rsid w:val="00641AAF"/>
    <w:rsid w:val="00641E05"/>
    <w:rsid w:val="00641F0C"/>
    <w:rsid w:val="00641F3D"/>
    <w:rsid w:val="006426F2"/>
    <w:rsid w:val="00642798"/>
    <w:rsid w:val="00642A26"/>
    <w:rsid w:val="00642A32"/>
    <w:rsid w:val="00642B49"/>
    <w:rsid w:val="00642BFC"/>
    <w:rsid w:val="00642C08"/>
    <w:rsid w:val="00642CF5"/>
    <w:rsid w:val="00642D1E"/>
    <w:rsid w:val="00642D2C"/>
    <w:rsid w:val="00642F96"/>
    <w:rsid w:val="0064308D"/>
    <w:rsid w:val="006430C4"/>
    <w:rsid w:val="00643119"/>
    <w:rsid w:val="00643256"/>
    <w:rsid w:val="006432C1"/>
    <w:rsid w:val="006433BB"/>
    <w:rsid w:val="00643427"/>
    <w:rsid w:val="0064350E"/>
    <w:rsid w:val="0064359A"/>
    <w:rsid w:val="006435EC"/>
    <w:rsid w:val="006438EB"/>
    <w:rsid w:val="00643BDB"/>
    <w:rsid w:val="00643F65"/>
    <w:rsid w:val="00643FF9"/>
    <w:rsid w:val="006441A2"/>
    <w:rsid w:val="006442C7"/>
    <w:rsid w:val="00644472"/>
    <w:rsid w:val="00644477"/>
    <w:rsid w:val="0064458B"/>
    <w:rsid w:val="00644693"/>
    <w:rsid w:val="00644A5A"/>
    <w:rsid w:val="00644B99"/>
    <w:rsid w:val="00644CBE"/>
    <w:rsid w:val="00644D37"/>
    <w:rsid w:val="00644E62"/>
    <w:rsid w:val="00644F67"/>
    <w:rsid w:val="006450E7"/>
    <w:rsid w:val="00645295"/>
    <w:rsid w:val="006453D5"/>
    <w:rsid w:val="006455B2"/>
    <w:rsid w:val="00645605"/>
    <w:rsid w:val="006458FA"/>
    <w:rsid w:val="00645C38"/>
    <w:rsid w:val="00645D9C"/>
    <w:rsid w:val="00645E02"/>
    <w:rsid w:val="00645EC1"/>
    <w:rsid w:val="0064603E"/>
    <w:rsid w:val="00646153"/>
    <w:rsid w:val="006461EB"/>
    <w:rsid w:val="00646262"/>
    <w:rsid w:val="0064636B"/>
    <w:rsid w:val="006464CE"/>
    <w:rsid w:val="006465F7"/>
    <w:rsid w:val="00646A20"/>
    <w:rsid w:val="00646ADF"/>
    <w:rsid w:val="00646BC6"/>
    <w:rsid w:val="00646E6E"/>
    <w:rsid w:val="00646EBF"/>
    <w:rsid w:val="006470C6"/>
    <w:rsid w:val="00647177"/>
    <w:rsid w:val="00647262"/>
    <w:rsid w:val="0064741F"/>
    <w:rsid w:val="00647527"/>
    <w:rsid w:val="00647591"/>
    <w:rsid w:val="006478A5"/>
    <w:rsid w:val="006478BC"/>
    <w:rsid w:val="006478EC"/>
    <w:rsid w:val="00647E64"/>
    <w:rsid w:val="0065003B"/>
    <w:rsid w:val="0065048E"/>
    <w:rsid w:val="00650492"/>
    <w:rsid w:val="0065067C"/>
    <w:rsid w:val="00650726"/>
    <w:rsid w:val="006509E5"/>
    <w:rsid w:val="00650E05"/>
    <w:rsid w:val="00650E65"/>
    <w:rsid w:val="00650FFE"/>
    <w:rsid w:val="0065144E"/>
    <w:rsid w:val="00651BEC"/>
    <w:rsid w:val="00651D79"/>
    <w:rsid w:val="00651E30"/>
    <w:rsid w:val="00651E4F"/>
    <w:rsid w:val="00651FBE"/>
    <w:rsid w:val="006520BA"/>
    <w:rsid w:val="00652258"/>
    <w:rsid w:val="0065253A"/>
    <w:rsid w:val="00652649"/>
    <w:rsid w:val="00652856"/>
    <w:rsid w:val="006528A1"/>
    <w:rsid w:val="0065293D"/>
    <w:rsid w:val="00652E33"/>
    <w:rsid w:val="00652EEE"/>
    <w:rsid w:val="006530E1"/>
    <w:rsid w:val="0065325C"/>
    <w:rsid w:val="0065329F"/>
    <w:rsid w:val="006532FF"/>
    <w:rsid w:val="00653371"/>
    <w:rsid w:val="00653412"/>
    <w:rsid w:val="006536B8"/>
    <w:rsid w:val="006537F9"/>
    <w:rsid w:val="00653832"/>
    <w:rsid w:val="00653988"/>
    <w:rsid w:val="006539F9"/>
    <w:rsid w:val="00653ACB"/>
    <w:rsid w:val="00653B57"/>
    <w:rsid w:val="00653BFF"/>
    <w:rsid w:val="00653E62"/>
    <w:rsid w:val="00653FAD"/>
    <w:rsid w:val="0065403E"/>
    <w:rsid w:val="006540E7"/>
    <w:rsid w:val="006542C3"/>
    <w:rsid w:val="006543C7"/>
    <w:rsid w:val="006544C4"/>
    <w:rsid w:val="00654500"/>
    <w:rsid w:val="0065479B"/>
    <w:rsid w:val="006547AF"/>
    <w:rsid w:val="0065482B"/>
    <w:rsid w:val="00654871"/>
    <w:rsid w:val="00654A89"/>
    <w:rsid w:val="00654A8B"/>
    <w:rsid w:val="00654AA7"/>
    <w:rsid w:val="00654B44"/>
    <w:rsid w:val="00654C03"/>
    <w:rsid w:val="00654C84"/>
    <w:rsid w:val="00654D2E"/>
    <w:rsid w:val="006553CD"/>
    <w:rsid w:val="0065559E"/>
    <w:rsid w:val="006556A9"/>
    <w:rsid w:val="00655719"/>
    <w:rsid w:val="0065586F"/>
    <w:rsid w:val="00655A8C"/>
    <w:rsid w:val="00655C6C"/>
    <w:rsid w:val="00655D65"/>
    <w:rsid w:val="00655DA3"/>
    <w:rsid w:val="00655E32"/>
    <w:rsid w:val="00656400"/>
    <w:rsid w:val="00656682"/>
    <w:rsid w:val="00656699"/>
    <w:rsid w:val="00656715"/>
    <w:rsid w:val="00656A52"/>
    <w:rsid w:val="00656B20"/>
    <w:rsid w:val="00656B6F"/>
    <w:rsid w:val="00656D2E"/>
    <w:rsid w:val="00656D39"/>
    <w:rsid w:val="00656DE7"/>
    <w:rsid w:val="00657007"/>
    <w:rsid w:val="00657092"/>
    <w:rsid w:val="00657184"/>
    <w:rsid w:val="0065728B"/>
    <w:rsid w:val="006572AA"/>
    <w:rsid w:val="00657376"/>
    <w:rsid w:val="0065775D"/>
    <w:rsid w:val="00657801"/>
    <w:rsid w:val="006578AA"/>
    <w:rsid w:val="00657BC6"/>
    <w:rsid w:val="00657E2A"/>
    <w:rsid w:val="00657E3C"/>
    <w:rsid w:val="00657F44"/>
    <w:rsid w:val="00657F55"/>
    <w:rsid w:val="006600BE"/>
    <w:rsid w:val="00660164"/>
    <w:rsid w:val="0066033C"/>
    <w:rsid w:val="0066049D"/>
    <w:rsid w:val="0066051F"/>
    <w:rsid w:val="006605B4"/>
    <w:rsid w:val="006608CB"/>
    <w:rsid w:val="00660A9A"/>
    <w:rsid w:val="0066108E"/>
    <w:rsid w:val="0066140F"/>
    <w:rsid w:val="00661649"/>
    <w:rsid w:val="00661C39"/>
    <w:rsid w:val="00661DB8"/>
    <w:rsid w:val="00661E10"/>
    <w:rsid w:val="0066202E"/>
    <w:rsid w:val="00662190"/>
    <w:rsid w:val="006621D0"/>
    <w:rsid w:val="00662339"/>
    <w:rsid w:val="00662A31"/>
    <w:rsid w:val="00662A77"/>
    <w:rsid w:val="00662BB5"/>
    <w:rsid w:val="00662D0D"/>
    <w:rsid w:val="00663026"/>
    <w:rsid w:val="0066313E"/>
    <w:rsid w:val="00663903"/>
    <w:rsid w:val="00663A07"/>
    <w:rsid w:val="00663E03"/>
    <w:rsid w:val="00663E6A"/>
    <w:rsid w:val="00663FB3"/>
    <w:rsid w:val="00664000"/>
    <w:rsid w:val="00664077"/>
    <w:rsid w:val="00664156"/>
    <w:rsid w:val="00664327"/>
    <w:rsid w:val="00664374"/>
    <w:rsid w:val="00664481"/>
    <w:rsid w:val="006646A8"/>
    <w:rsid w:val="006646B6"/>
    <w:rsid w:val="006646D4"/>
    <w:rsid w:val="00664826"/>
    <w:rsid w:val="0066494F"/>
    <w:rsid w:val="00664966"/>
    <w:rsid w:val="00664DEA"/>
    <w:rsid w:val="00664F2A"/>
    <w:rsid w:val="006652CA"/>
    <w:rsid w:val="006654F1"/>
    <w:rsid w:val="00665540"/>
    <w:rsid w:val="006655E3"/>
    <w:rsid w:val="006658A4"/>
    <w:rsid w:val="00665ABD"/>
    <w:rsid w:val="00665AFC"/>
    <w:rsid w:val="00665BE2"/>
    <w:rsid w:val="00665C1B"/>
    <w:rsid w:val="00665CAE"/>
    <w:rsid w:val="00665DF6"/>
    <w:rsid w:val="00665FAC"/>
    <w:rsid w:val="00666140"/>
    <w:rsid w:val="006661C1"/>
    <w:rsid w:val="00666396"/>
    <w:rsid w:val="00666417"/>
    <w:rsid w:val="00666543"/>
    <w:rsid w:val="00666858"/>
    <w:rsid w:val="00666ACF"/>
    <w:rsid w:val="00666BD8"/>
    <w:rsid w:val="00666D10"/>
    <w:rsid w:val="00666D71"/>
    <w:rsid w:val="00666F9B"/>
    <w:rsid w:val="00666FC0"/>
    <w:rsid w:val="0066719D"/>
    <w:rsid w:val="006671DF"/>
    <w:rsid w:val="006672C3"/>
    <w:rsid w:val="0066747C"/>
    <w:rsid w:val="00667662"/>
    <w:rsid w:val="006679D4"/>
    <w:rsid w:val="006679F8"/>
    <w:rsid w:val="00667F30"/>
    <w:rsid w:val="0067012C"/>
    <w:rsid w:val="006702E5"/>
    <w:rsid w:val="0067047E"/>
    <w:rsid w:val="00670601"/>
    <w:rsid w:val="00670838"/>
    <w:rsid w:val="00670915"/>
    <w:rsid w:val="00670A49"/>
    <w:rsid w:val="00670D74"/>
    <w:rsid w:val="006710A0"/>
    <w:rsid w:val="00671550"/>
    <w:rsid w:val="00671681"/>
    <w:rsid w:val="006716CA"/>
    <w:rsid w:val="0067172F"/>
    <w:rsid w:val="00671884"/>
    <w:rsid w:val="006718C4"/>
    <w:rsid w:val="00671921"/>
    <w:rsid w:val="00671941"/>
    <w:rsid w:val="00671A8E"/>
    <w:rsid w:val="00671B69"/>
    <w:rsid w:val="00671C63"/>
    <w:rsid w:val="00671C8E"/>
    <w:rsid w:val="00671D5D"/>
    <w:rsid w:val="00671EB2"/>
    <w:rsid w:val="00671ED5"/>
    <w:rsid w:val="00671EE1"/>
    <w:rsid w:val="0067212F"/>
    <w:rsid w:val="00672187"/>
    <w:rsid w:val="00672370"/>
    <w:rsid w:val="006724A3"/>
    <w:rsid w:val="00672855"/>
    <w:rsid w:val="006729C0"/>
    <w:rsid w:val="00672A8A"/>
    <w:rsid w:val="00672B35"/>
    <w:rsid w:val="00672B82"/>
    <w:rsid w:val="00672BBB"/>
    <w:rsid w:val="00672FDE"/>
    <w:rsid w:val="00672FEF"/>
    <w:rsid w:val="00673393"/>
    <w:rsid w:val="0067347C"/>
    <w:rsid w:val="00673558"/>
    <w:rsid w:val="00673700"/>
    <w:rsid w:val="0067372C"/>
    <w:rsid w:val="0067375F"/>
    <w:rsid w:val="006737C8"/>
    <w:rsid w:val="00673CB8"/>
    <w:rsid w:val="00673FF6"/>
    <w:rsid w:val="00674437"/>
    <w:rsid w:val="00674527"/>
    <w:rsid w:val="006745F3"/>
    <w:rsid w:val="0067464E"/>
    <w:rsid w:val="006747FF"/>
    <w:rsid w:val="00674935"/>
    <w:rsid w:val="006749F2"/>
    <w:rsid w:val="00674AD1"/>
    <w:rsid w:val="00674C0F"/>
    <w:rsid w:val="00674CB8"/>
    <w:rsid w:val="0067561E"/>
    <w:rsid w:val="00675719"/>
    <w:rsid w:val="0067590D"/>
    <w:rsid w:val="006759E2"/>
    <w:rsid w:val="00675C1A"/>
    <w:rsid w:val="00675CDF"/>
    <w:rsid w:val="00675CFA"/>
    <w:rsid w:val="00675D44"/>
    <w:rsid w:val="00675FA3"/>
    <w:rsid w:val="00676513"/>
    <w:rsid w:val="0067656C"/>
    <w:rsid w:val="006766C8"/>
    <w:rsid w:val="0067670F"/>
    <w:rsid w:val="006767B5"/>
    <w:rsid w:val="006769C9"/>
    <w:rsid w:val="006769CF"/>
    <w:rsid w:val="00676A83"/>
    <w:rsid w:val="00676B40"/>
    <w:rsid w:val="00676C39"/>
    <w:rsid w:val="00676C5C"/>
    <w:rsid w:val="00676D07"/>
    <w:rsid w:val="006770AA"/>
    <w:rsid w:val="006770B2"/>
    <w:rsid w:val="006770F5"/>
    <w:rsid w:val="0067714B"/>
    <w:rsid w:val="00677669"/>
    <w:rsid w:val="00677BD7"/>
    <w:rsid w:val="00677C0C"/>
    <w:rsid w:val="00677C9B"/>
    <w:rsid w:val="00677D77"/>
    <w:rsid w:val="00677E2C"/>
    <w:rsid w:val="0068067D"/>
    <w:rsid w:val="00680D45"/>
    <w:rsid w:val="00680F83"/>
    <w:rsid w:val="00681225"/>
    <w:rsid w:val="006812EB"/>
    <w:rsid w:val="00681866"/>
    <w:rsid w:val="0068187D"/>
    <w:rsid w:val="00681941"/>
    <w:rsid w:val="00681A5D"/>
    <w:rsid w:val="00681B38"/>
    <w:rsid w:val="00681BE5"/>
    <w:rsid w:val="00681C0A"/>
    <w:rsid w:val="00681C0F"/>
    <w:rsid w:val="00681D4F"/>
    <w:rsid w:val="00681D93"/>
    <w:rsid w:val="00681DA1"/>
    <w:rsid w:val="00681DE3"/>
    <w:rsid w:val="00681FA5"/>
    <w:rsid w:val="0068213E"/>
    <w:rsid w:val="00682483"/>
    <w:rsid w:val="0068259D"/>
    <w:rsid w:val="006825C4"/>
    <w:rsid w:val="0068268C"/>
    <w:rsid w:val="006826D5"/>
    <w:rsid w:val="006826D6"/>
    <w:rsid w:val="00682926"/>
    <w:rsid w:val="00682A0B"/>
    <w:rsid w:val="00682B0C"/>
    <w:rsid w:val="00682DF8"/>
    <w:rsid w:val="00682E06"/>
    <w:rsid w:val="006831C5"/>
    <w:rsid w:val="0068321F"/>
    <w:rsid w:val="00683310"/>
    <w:rsid w:val="00683374"/>
    <w:rsid w:val="00683384"/>
    <w:rsid w:val="006833B3"/>
    <w:rsid w:val="006834B4"/>
    <w:rsid w:val="00683521"/>
    <w:rsid w:val="0068372C"/>
    <w:rsid w:val="006837BE"/>
    <w:rsid w:val="006837E0"/>
    <w:rsid w:val="00683869"/>
    <w:rsid w:val="00683D65"/>
    <w:rsid w:val="00683E3C"/>
    <w:rsid w:val="00683FE4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79F"/>
    <w:rsid w:val="00684CF5"/>
    <w:rsid w:val="00684F63"/>
    <w:rsid w:val="00684FE8"/>
    <w:rsid w:val="006852A3"/>
    <w:rsid w:val="00685509"/>
    <w:rsid w:val="0068562E"/>
    <w:rsid w:val="00685A39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2A"/>
    <w:rsid w:val="00686834"/>
    <w:rsid w:val="006868D7"/>
    <w:rsid w:val="006869CD"/>
    <w:rsid w:val="00686AD8"/>
    <w:rsid w:val="00686B9A"/>
    <w:rsid w:val="00686F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94B"/>
    <w:rsid w:val="00690B04"/>
    <w:rsid w:val="00690B8C"/>
    <w:rsid w:val="00690BA1"/>
    <w:rsid w:val="00690E33"/>
    <w:rsid w:val="00690E96"/>
    <w:rsid w:val="00690FB3"/>
    <w:rsid w:val="0069107A"/>
    <w:rsid w:val="00691084"/>
    <w:rsid w:val="00691196"/>
    <w:rsid w:val="006911E0"/>
    <w:rsid w:val="0069129F"/>
    <w:rsid w:val="006917C9"/>
    <w:rsid w:val="0069183E"/>
    <w:rsid w:val="00691A98"/>
    <w:rsid w:val="00691BB6"/>
    <w:rsid w:val="00691D11"/>
    <w:rsid w:val="00691EB1"/>
    <w:rsid w:val="00691ECB"/>
    <w:rsid w:val="00692066"/>
    <w:rsid w:val="0069212D"/>
    <w:rsid w:val="0069236B"/>
    <w:rsid w:val="0069257A"/>
    <w:rsid w:val="00692606"/>
    <w:rsid w:val="006926B7"/>
    <w:rsid w:val="00692A47"/>
    <w:rsid w:val="00692B06"/>
    <w:rsid w:val="00693006"/>
    <w:rsid w:val="006930F8"/>
    <w:rsid w:val="00693184"/>
    <w:rsid w:val="00693252"/>
    <w:rsid w:val="00693327"/>
    <w:rsid w:val="0069333E"/>
    <w:rsid w:val="006933BC"/>
    <w:rsid w:val="0069356A"/>
    <w:rsid w:val="0069389C"/>
    <w:rsid w:val="00693DE9"/>
    <w:rsid w:val="00694022"/>
    <w:rsid w:val="0069417F"/>
    <w:rsid w:val="006941D8"/>
    <w:rsid w:val="00694286"/>
    <w:rsid w:val="0069439F"/>
    <w:rsid w:val="0069445E"/>
    <w:rsid w:val="006944AF"/>
    <w:rsid w:val="00694930"/>
    <w:rsid w:val="00694995"/>
    <w:rsid w:val="00695024"/>
    <w:rsid w:val="006951D1"/>
    <w:rsid w:val="006952AC"/>
    <w:rsid w:val="006952D1"/>
    <w:rsid w:val="00695464"/>
    <w:rsid w:val="006955D2"/>
    <w:rsid w:val="0069569B"/>
    <w:rsid w:val="006956C0"/>
    <w:rsid w:val="006957E5"/>
    <w:rsid w:val="006959E3"/>
    <w:rsid w:val="00695B63"/>
    <w:rsid w:val="00695DD9"/>
    <w:rsid w:val="006961ED"/>
    <w:rsid w:val="0069647C"/>
    <w:rsid w:val="00696681"/>
    <w:rsid w:val="00696AFD"/>
    <w:rsid w:val="00696FAC"/>
    <w:rsid w:val="006970C1"/>
    <w:rsid w:val="00697109"/>
    <w:rsid w:val="006977F0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159"/>
    <w:rsid w:val="006A039C"/>
    <w:rsid w:val="006A0841"/>
    <w:rsid w:val="006A09A7"/>
    <w:rsid w:val="006A0A21"/>
    <w:rsid w:val="006A0AC2"/>
    <w:rsid w:val="006A0AF5"/>
    <w:rsid w:val="006A0B39"/>
    <w:rsid w:val="006A0CD2"/>
    <w:rsid w:val="006A0EA2"/>
    <w:rsid w:val="006A0F45"/>
    <w:rsid w:val="006A0F6E"/>
    <w:rsid w:val="006A0F76"/>
    <w:rsid w:val="006A109D"/>
    <w:rsid w:val="006A10AE"/>
    <w:rsid w:val="006A10B8"/>
    <w:rsid w:val="006A1197"/>
    <w:rsid w:val="006A126B"/>
    <w:rsid w:val="006A130C"/>
    <w:rsid w:val="006A132D"/>
    <w:rsid w:val="006A1411"/>
    <w:rsid w:val="006A15DF"/>
    <w:rsid w:val="006A16A8"/>
    <w:rsid w:val="006A17B4"/>
    <w:rsid w:val="006A1902"/>
    <w:rsid w:val="006A19FF"/>
    <w:rsid w:val="006A1AB5"/>
    <w:rsid w:val="006A1B37"/>
    <w:rsid w:val="006A2253"/>
    <w:rsid w:val="006A2292"/>
    <w:rsid w:val="006A22D4"/>
    <w:rsid w:val="006A23A3"/>
    <w:rsid w:val="006A2695"/>
    <w:rsid w:val="006A26C4"/>
    <w:rsid w:val="006A26DB"/>
    <w:rsid w:val="006A2BA1"/>
    <w:rsid w:val="006A2BF9"/>
    <w:rsid w:val="006A33FF"/>
    <w:rsid w:val="006A38C0"/>
    <w:rsid w:val="006A3AC2"/>
    <w:rsid w:val="006A3B4C"/>
    <w:rsid w:val="006A3CDE"/>
    <w:rsid w:val="006A3D09"/>
    <w:rsid w:val="006A3DEF"/>
    <w:rsid w:val="006A3E0E"/>
    <w:rsid w:val="006A3E1E"/>
    <w:rsid w:val="006A3F42"/>
    <w:rsid w:val="006A3FD6"/>
    <w:rsid w:val="006A4140"/>
    <w:rsid w:val="006A4313"/>
    <w:rsid w:val="006A4461"/>
    <w:rsid w:val="006A483F"/>
    <w:rsid w:val="006A4879"/>
    <w:rsid w:val="006A4A39"/>
    <w:rsid w:val="006A4A4C"/>
    <w:rsid w:val="006A4B34"/>
    <w:rsid w:val="006A4BA6"/>
    <w:rsid w:val="006A4ED2"/>
    <w:rsid w:val="006A4ED6"/>
    <w:rsid w:val="006A4F83"/>
    <w:rsid w:val="006A5048"/>
    <w:rsid w:val="006A509F"/>
    <w:rsid w:val="006A51A3"/>
    <w:rsid w:val="006A5232"/>
    <w:rsid w:val="006A5331"/>
    <w:rsid w:val="006A5659"/>
    <w:rsid w:val="006A56F9"/>
    <w:rsid w:val="006A595F"/>
    <w:rsid w:val="006A59D6"/>
    <w:rsid w:val="006A5B49"/>
    <w:rsid w:val="006A5FF1"/>
    <w:rsid w:val="006A6136"/>
    <w:rsid w:val="006A63EC"/>
    <w:rsid w:val="006A6484"/>
    <w:rsid w:val="006A64CE"/>
    <w:rsid w:val="006A64EE"/>
    <w:rsid w:val="006A66C5"/>
    <w:rsid w:val="006A673E"/>
    <w:rsid w:val="006A6742"/>
    <w:rsid w:val="006A6867"/>
    <w:rsid w:val="006A691B"/>
    <w:rsid w:val="006A6AAC"/>
    <w:rsid w:val="006A6DE7"/>
    <w:rsid w:val="006A708F"/>
    <w:rsid w:val="006A70E9"/>
    <w:rsid w:val="006A712B"/>
    <w:rsid w:val="006A739D"/>
    <w:rsid w:val="006A74BD"/>
    <w:rsid w:val="006A7535"/>
    <w:rsid w:val="006A77A6"/>
    <w:rsid w:val="006A78D3"/>
    <w:rsid w:val="006A7F03"/>
    <w:rsid w:val="006A7FCE"/>
    <w:rsid w:val="006B0222"/>
    <w:rsid w:val="006B02E0"/>
    <w:rsid w:val="006B0572"/>
    <w:rsid w:val="006B09F4"/>
    <w:rsid w:val="006B09FE"/>
    <w:rsid w:val="006B0ACD"/>
    <w:rsid w:val="006B0B1F"/>
    <w:rsid w:val="006B0C25"/>
    <w:rsid w:val="006B0CFC"/>
    <w:rsid w:val="006B0CFD"/>
    <w:rsid w:val="006B0F45"/>
    <w:rsid w:val="006B1249"/>
    <w:rsid w:val="006B143F"/>
    <w:rsid w:val="006B1588"/>
    <w:rsid w:val="006B1649"/>
    <w:rsid w:val="006B1996"/>
    <w:rsid w:val="006B1BD4"/>
    <w:rsid w:val="006B1E50"/>
    <w:rsid w:val="006B1FA1"/>
    <w:rsid w:val="006B2049"/>
    <w:rsid w:val="006B2113"/>
    <w:rsid w:val="006B2211"/>
    <w:rsid w:val="006B23DE"/>
    <w:rsid w:val="006B2685"/>
    <w:rsid w:val="006B289C"/>
    <w:rsid w:val="006B28C0"/>
    <w:rsid w:val="006B29B7"/>
    <w:rsid w:val="006B2C47"/>
    <w:rsid w:val="006B2E93"/>
    <w:rsid w:val="006B2EF6"/>
    <w:rsid w:val="006B2F57"/>
    <w:rsid w:val="006B312B"/>
    <w:rsid w:val="006B339A"/>
    <w:rsid w:val="006B34EF"/>
    <w:rsid w:val="006B3524"/>
    <w:rsid w:val="006B35E5"/>
    <w:rsid w:val="006B3683"/>
    <w:rsid w:val="006B38BA"/>
    <w:rsid w:val="006B38F5"/>
    <w:rsid w:val="006B394C"/>
    <w:rsid w:val="006B39BF"/>
    <w:rsid w:val="006B3B11"/>
    <w:rsid w:val="006B3B4D"/>
    <w:rsid w:val="006B3C4A"/>
    <w:rsid w:val="006B4047"/>
    <w:rsid w:val="006B4309"/>
    <w:rsid w:val="006B43B3"/>
    <w:rsid w:val="006B4403"/>
    <w:rsid w:val="006B448E"/>
    <w:rsid w:val="006B44E5"/>
    <w:rsid w:val="006B4572"/>
    <w:rsid w:val="006B4718"/>
    <w:rsid w:val="006B4759"/>
    <w:rsid w:val="006B47B6"/>
    <w:rsid w:val="006B47F2"/>
    <w:rsid w:val="006B483F"/>
    <w:rsid w:val="006B4A8B"/>
    <w:rsid w:val="006B4B71"/>
    <w:rsid w:val="006B4C29"/>
    <w:rsid w:val="006B4CBC"/>
    <w:rsid w:val="006B4CC9"/>
    <w:rsid w:val="006B4DA5"/>
    <w:rsid w:val="006B4EA0"/>
    <w:rsid w:val="006B502D"/>
    <w:rsid w:val="006B51AA"/>
    <w:rsid w:val="006B529B"/>
    <w:rsid w:val="006B5368"/>
    <w:rsid w:val="006B543D"/>
    <w:rsid w:val="006B54A2"/>
    <w:rsid w:val="006B5583"/>
    <w:rsid w:val="006B5837"/>
    <w:rsid w:val="006B5AE7"/>
    <w:rsid w:val="006B5FAE"/>
    <w:rsid w:val="006B5FD0"/>
    <w:rsid w:val="006B6133"/>
    <w:rsid w:val="006B6280"/>
    <w:rsid w:val="006B62CF"/>
    <w:rsid w:val="006B639B"/>
    <w:rsid w:val="006B662D"/>
    <w:rsid w:val="006B6664"/>
    <w:rsid w:val="006B666F"/>
    <w:rsid w:val="006B6902"/>
    <w:rsid w:val="006B6B2B"/>
    <w:rsid w:val="006B6CE4"/>
    <w:rsid w:val="006B6D3A"/>
    <w:rsid w:val="006B6DBA"/>
    <w:rsid w:val="006B6E5F"/>
    <w:rsid w:val="006B6FD6"/>
    <w:rsid w:val="006B7100"/>
    <w:rsid w:val="006B71A5"/>
    <w:rsid w:val="006B72D5"/>
    <w:rsid w:val="006B7339"/>
    <w:rsid w:val="006B7387"/>
    <w:rsid w:val="006B7491"/>
    <w:rsid w:val="006B76E1"/>
    <w:rsid w:val="006B7861"/>
    <w:rsid w:val="006B79CA"/>
    <w:rsid w:val="006B7F02"/>
    <w:rsid w:val="006C015C"/>
    <w:rsid w:val="006C01F9"/>
    <w:rsid w:val="006C05BB"/>
    <w:rsid w:val="006C05CB"/>
    <w:rsid w:val="006C071A"/>
    <w:rsid w:val="006C07E5"/>
    <w:rsid w:val="006C0D80"/>
    <w:rsid w:val="006C0EC5"/>
    <w:rsid w:val="006C0EDD"/>
    <w:rsid w:val="006C1009"/>
    <w:rsid w:val="006C100F"/>
    <w:rsid w:val="006C1197"/>
    <w:rsid w:val="006C1462"/>
    <w:rsid w:val="006C1765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71E"/>
    <w:rsid w:val="006C28B1"/>
    <w:rsid w:val="006C28D8"/>
    <w:rsid w:val="006C29F1"/>
    <w:rsid w:val="006C2A15"/>
    <w:rsid w:val="006C2AC4"/>
    <w:rsid w:val="006C2ADD"/>
    <w:rsid w:val="006C2D32"/>
    <w:rsid w:val="006C2D6C"/>
    <w:rsid w:val="006C2DBE"/>
    <w:rsid w:val="006C2DEB"/>
    <w:rsid w:val="006C2E6F"/>
    <w:rsid w:val="006C2E9C"/>
    <w:rsid w:val="006C3052"/>
    <w:rsid w:val="006C3078"/>
    <w:rsid w:val="006C3102"/>
    <w:rsid w:val="006C3178"/>
    <w:rsid w:val="006C323F"/>
    <w:rsid w:val="006C3281"/>
    <w:rsid w:val="006C3357"/>
    <w:rsid w:val="006C36E5"/>
    <w:rsid w:val="006C3ABF"/>
    <w:rsid w:val="006C3D1E"/>
    <w:rsid w:val="006C41C1"/>
    <w:rsid w:val="006C448B"/>
    <w:rsid w:val="006C458D"/>
    <w:rsid w:val="006C4A4C"/>
    <w:rsid w:val="006C4D75"/>
    <w:rsid w:val="006C4E6C"/>
    <w:rsid w:val="006C4F4E"/>
    <w:rsid w:val="006C4F56"/>
    <w:rsid w:val="006C500B"/>
    <w:rsid w:val="006C51BB"/>
    <w:rsid w:val="006C520D"/>
    <w:rsid w:val="006C52FF"/>
    <w:rsid w:val="006C536B"/>
    <w:rsid w:val="006C55ED"/>
    <w:rsid w:val="006C596A"/>
    <w:rsid w:val="006C59DF"/>
    <w:rsid w:val="006C5B86"/>
    <w:rsid w:val="006C5BBC"/>
    <w:rsid w:val="006C5CCC"/>
    <w:rsid w:val="006C5CF4"/>
    <w:rsid w:val="006C5F3F"/>
    <w:rsid w:val="006C603F"/>
    <w:rsid w:val="006C6048"/>
    <w:rsid w:val="006C6096"/>
    <w:rsid w:val="006C60C2"/>
    <w:rsid w:val="006C6253"/>
    <w:rsid w:val="006C63BD"/>
    <w:rsid w:val="006C6454"/>
    <w:rsid w:val="006C65BD"/>
    <w:rsid w:val="006C65D4"/>
    <w:rsid w:val="006C663D"/>
    <w:rsid w:val="006C67D6"/>
    <w:rsid w:val="006C6B5F"/>
    <w:rsid w:val="006C6CF9"/>
    <w:rsid w:val="006C6EFC"/>
    <w:rsid w:val="006C6F08"/>
    <w:rsid w:val="006C6F3D"/>
    <w:rsid w:val="006C70FA"/>
    <w:rsid w:val="006C720D"/>
    <w:rsid w:val="006C7423"/>
    <w:rsid w:val="006C74EF"/>
    <w:rsid w:val="006C75CD"/>
    <w:rsid w:val="006C7638"/>
    <w:rsid w:val="006C7A24"/>
    <w:rsid w:val="006C7B1E"/>
    <w:rsid w:val="006C7BB9"/>
    <w:rsid w:val="006C7C5F"/>
    <w:rsid w:val="006C7C69"/>
    <w:rsid w:val="006C7E56"/>
    <w:rsid w:val="006D029C"/>
    <w:rsid w:val="006D0365"/>
    <w:rsid w:val="006D0514"/>
    <w:rsid w:val="006D056D"/>
    <w:rsid w:val="006D05E5"/>
    <w:rsid w:val="006D0AE0"/>
    <w:rsid w:val="006D0C4B"/>
    <w:rsid w:val="006D0D38"/>
    <w:rsid w:val="006D0DBA"/>
    <w:rsid w:val="006D0F2B"/>
    <w:rsid w:val="006D11B2"/>
    <w:rsid w:val="006D1410"/>
    <w:rsid w:val="006D1454"/>
    <w:rsid w:val="006D1636"/>
    <w:rsid w:val="006D1741"/>
    <w:rsid w:val="006D1762"/>
    <w:rsid w:val="006D18E9"/>
    <w:rsid w:val="006D193E"/>
    <w:rsid w:val="006D1980"/>
    <w:rsid w:val="006D1AF0"/>
    <w:rsid w:val="006D1CC4"/>
    <w:rsid w:val="006D1CFE"/>
    <w:rsid w:val="006D1E9D"/>
    <w:rsid w:val="006D1F89"/>
    <w:rsid w:val="006D1FF5"/>
    <w:rsid w:val="006D209D"/>
    <w:rsid w:val="006D2307"/>
    <w:rsid w:val="006D2375"/>
    <w:rsid w:val="006D23F9"/>
    <w:rsid w:val="006D2575"/>
    <w:rsid w:val="006D25F3"/>
    <w:rsid w:val="006D273B"/>
    <w:rsid w:val="006D28E9"/>
    <w:rsid w:val="006D292F"/>
    <w:rsid w:val="006D29DB"/>
    <w:rsid w:val="006D2A32"/>
    <w:rsid w:val="006D2C3B"/>
    <w:rsid w:val="006D2C57"/>
    <w:rsid w:val="006D2F1D"/>
    <w:rsid w:val="006D2F7D"/>
    <w:rsid w:val="006D2F8E"/>
    <w:rsid w:val="006D2FF6"/>
    <w:rsid w:val="006D3231"/>
    <w:rsid w:val="006D3533"/>
    <w:rsid w:val="006D39CA"/>
    <w:rsid w:val="006D3BD4"/>
    <w:rsid w:val="006D3D13"/>
    <w:rsid w:val="006D3DE5"/>
    <w:rsid w:val="006D3E66"/>
    <w:rsid w:val="006D3FAD"/>
    <w:rsid w:val="006D4075"/>
    <w:rsid w:val="006D4085"/>
    <w:rsid w:val="006D40D4"/>
    <w:rsid w:val="006D4257"/>
    <w:rsid w:val="006D42AE"/>
    <w:rsid w:val="006D44B3"/>
    <w:rsid w:val="006D463D"/>
    <w:rsid w:val="006D46BD"/>
    <w:rsid w:val="006D4812"/>
    <w:rsid w:val="006D4D59"/>
    <w:rsid w:val="006D4DCC"/>
    <w:rsid w:val="006D4E1D"/>
    <w:rsid w:val="006D4E26"/>
    <w:rsid w:val="006D500A"/>
    <w:rsid w:val="006D549E"/>
    <w:rsid w:val="006D5533"/>
    <w:rsid w:val="006D56D1"/>
    <w:rsid w:val="006D590D"/>
    <w:rsid w:val="006D59BC"/>
    <w:rsid w:val="006D5B0F"/>
    <w:rsid w:val="006D5BB8"/>
    <w:rsid w:val="006D5BD7"/>
    <w:rsid w:val="006D5E4E"/>
    <w:rsid w:val="006D5F71"/>
    <w:rsid w:val="006D6141"/>
    <w:rsid w:val="006D6169"/>
    <w:rsid w:val="006D64D1"/>
    <w:rsid w:val="006D6709"/>
    <w:rsid w:val="006D6781"/>
    <w:rsid w:val="006D67C7"/>
    <w:rsid w:val="006D6866"/>
    <w:rsid w:val="006D690C"/>
    <w:rsid w:val="006D6FC7"/>
    <w:rsid w:val="006D71A6"/>
    <w:rsid w:val="006D7280"/>
    <w:rsid w:val="006D7433"/>
    <w:rsid w:val="006D763A"/>
    <w:rsid w:val="006D7B50"/>
    <w:rsid w:val="006D7F29"/>
    <w:rsid w:val="006E00A1"/>
    <w:rsid w:val="006E0270"/>
    <w:rsid w:val="006E03C3"/>
    <w:rsid w:val="006E053A"/>
    <w:rsid w:val="006E06FB"/>
    <w:rsid w:val="006E073D"/>
    <w:rsid w:val="006E0758"/>
    <w:rsid w:val="006E07B4"/>
    <w:rsid w:val="006E0B40"/>
    <w:rsid w:val="006E0E58"/>
    <w:rsid w:val="006E1131"/>
    <w:rsid w:val="006E11F4"/>
    <w:rsid w:val="006E163D"/>
    <w:rsid w:val="006E175C"/>
    <w:rsid w:val="006E1B4E"/>
    <w:rsid w:val="006E1DC7"/>
    <w:rsid w:val="006E1F1E"/>
    <w:rsid w:val="006E1F8B"/>
    <w:rsid w:val="006E22C3"/>
    <w:rsid w:val="006E2508"/>
    <w:rsid w:val="006E25AE"/>
    <w:rsid w:val="006E2833"/>
    <w:rsid w:val="006E2CDA"/>
    <w:rsid w:val="006E2D16"/>
    <w:rsid w:val="006E2E64"/>
    <w:rsid w:val="006E2EE6"/>
    <w:rsid w:val="006E32D4"/>
    <w:rsid w:val="006E3939"/>
    <w:rsid w:val="006E3A92"/>
    <w:rsid w:val="006E3AD5"/>
    <w:rsid w:val="006E3B4E"/>
    <w:rsid w:val="006E3FDC"/>
    <w:rsid w:val="006E4286"/>
    <w:rsid w:val="006E4343"/>
    <w:rsid w:val="006E4381"/>
    <w:rsid w:val="006E47C7"/>
    <w:rsid w:val="006E4831"/>
    <w:rsid w:val="006E4922"/>
    <w:rsid w:val="006E4A5D"/>
    <w:rsid w:val="006E4AE9"/>
    <w:rsid w:val="006E4C1D"/>
    <w:rsid w:val="006E4C50"/>
    <w:rsid w:val="006E4F36"/>
    <w:rsid w:val="006E5124"/>
    <w:rsid w:val="006E5133"/>
    <w:rsid w:val="006E5212"/>
    <w:rsid w:val="006E52D1"/>
    <w:rsid w:val="006E5454"/>
    <w:rsid w:val="006E545E"/>
    <w:rsid w:val="006E5738"/>
    <w:rsid w:val="006E5A1F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17"/>
    <w:rsid w:val="006E6864"/>
    <w:rsid w:val="006E68EB"/>
    <w:rsid w:val="006E68F8"/>
    <w:rsid w:val="006E68FF"/>
    <w:rsid w:val="006E6B15"/>
    <w:rsid w:val="006E6E7B"/>
    <w:rsid w:val="006E701E"/>
    <w:rsid w:val="006E7265"/>
    <w:rsid w:val="006E7292"/>
    <w:rsid w:val="006E74F9"/>
    <w:rsid w:val="006E75F3"/>
    <w:rsid w:val="006E791B"/>
    <w:rsid w:val="006E79BE"/>
    <w:rsid w:val="006E7C4F"/>
    <w:rsid w:val="006E7E75"/>
    <w:rsid w:val="006E7E84"/>
    <w:rsid w:val="006E7F3F"/>
    <w:rsid w:val="006F0250"/>
    <w:rsid w:val="006F07E3"/>
    <w:rsid w:val="006F082C"/>
    <w:rsid w:val="006F08E7"/>
    <w:rsid w:val="006F0B51"/>
    <w:rsid w:val="006F0C28"/>
    <w:rsid w:val="006F0D02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1D99"/>
    <w:rsid w:val="006F2167"/>
    <w:rsid w:val="006F22BA"/>
    <w:rsid w:val="006F2344"/>
    <w:rsid w:val="006F2384"/>
    <w:rsid w:val="006F245D"/>
    <w:rsid w:val="006F2AF3"/>
    <w:rsid w:val="006F2CBC"/>
    <w:rsid w:val="006F2D53"/>
    <w:rsid w:val="006F2D5E"/>
    <w:rsid w:val="006F2E37"/>
    <w:rsid w:val="006F2EBD"/>
    <w:rsid w:val="006F3029"/>
    <w:rsid w:val="006F30BF"/>
    <w:rsid w:val="006F331E"/>
    <w:rsid w:val="006F33D1"/>
    <w:rsid w:val="006F341F"/>
    <w:rsid w:val="006F35FE"/>
    <w:rsid w:val="006F3723"/>
    <w:rsid w:val="006F3804"/>
    <w:rsid w:val="006F3A1F"/>
    <w:rsid w:val="006F3B38"/>
    <w:rsid w:val="006F3B68"/>
    <w:rsid w:val="006F3CCC"/>
    <w:rsid w:val="006F3EBB"/>
    <w:rsid w:val="006F3F2C"/>
    <w:rsid w:val="006F42D4"/>
    <w:rsid w:val="006F4310"/>
    <w:rsid w:val="006F435F"/>
    <w:rsid w:val="006F4604"/>
    <w:rsid w:val="006F4771"/>
    <w:rsid w:val="006F4B1F"/>
    <w:rsid w:val="006F4CC8"/>
    <w:rsid w:val="006F4EEE"/>
    <w:rsid w:val="006F4F17"/>
    <w:rsid w:val="006F4FB2"/>
    <w:rsid w:val="006F4FBA"/>
    <w:rsid w:val="006F5013"/>
    <w:rsid w:val="006F5112"/>
    <w:rsid w:val="006F518C"/>
    <w:rsid w:val="006F53F5"/>
    <w:rsid w:val="006F5506"/>
    <w:rsid w:val="006F56E1"/>
    <w:rsid w:val="006F56E6"/>
    <w:rsid w:val="006F581A"/>
    <w:rsid w:val="006F586F"/>
    <w:rsid w:val="006F5D1A"/>
    <w:rsid w:val="006F5E83"/>
    <w:rsid w:val="006F60C1"/>
    <w:rsid w:val="006F6189"/>
    <w:rsid w:val="006F62E1"/>
    <w:rsid w:val="006F63EC"/>
    <w:rsid w:val="006F6482"/>
    <w:rsid w:val="006F66B2"/>
    <w:rsid w:val="006F670A"/>
    <w:rsid w:val="006F6877"/>
    <w:rsid w:val="006F6965"/>
    <w:rsid w:val="006F6BFF"/>
    <w:rsid w:val="006F6D44"/>
    <w:rsid w:val="006F6DB0"/>
    <w:rsid w:val="006F6DB4"/>
    <w:rsid w:val="006F6DBA"/>
    <w:rsid w:val="006F7008"/>
    <w:rsid w:val="006F707F"/>
    <w:rsid w:val="006F7243"/>
    <w:rsid w:val="006F75F1"/>
    <w:rsid w:val="006F7620"/>
    <w:rsid w:val="006F7625"/>
    <w:rsid w:val="006F7A85"/>
    <w:rsid w:val="006F7AF8"/>
    <w:rsid w:val="006F7B32"/>
    <w:rsid w:val="006F7B7B"/>
    <w:rsid w:val="007000FD"/>
    <w:rsid w:val="00700342"/>
    <w:rsid w:val="007004BD"/>
    <w:rsid w:val="007005FA"/>
    <w:rsid w:val="00700609"/>
    <w:rsid w:val="00700657"/>
    <w:rsid w:val="00700A14"/>
    <w:rsid w:val="00700BE4"/>
    <w:rsid w:val="00700FB0"/>
    <w:rsid w:val="00701002"/>
    <w:rsid w:val="00701040"/>
    <w:rsid w:val="00701170"/>
    <w:rsid w:val="007013A5"/>
    <w:rsid w:val="00701526"/>
    <w:rsid w:val="00701625"/>
    <w:rsid w:val="007016B7"/>
    <w:rsid w:val="007016BD"/>
    <w:rsid w:val="00701779"/>
    <w:rsid w:val="00701882"/>
    <w:rsid w:val="0070193F"/>
    <w:rsid w:val="00701B79"/>
    <w:rsid w:val="00701EFC"/>
    <w:rsid w:val="00701F99"/>
    <w:rsid w:val="007022C6"/>
    <w:rsid w:val="00702389"/>
    <w:rsid w:val="007029B7"/>
    <w:rsid w:val="00702A9F"/>
    <w:rsid w:val="00702AC5"/>
    <w:rsid w:val="00702B2A"/>
    <w:rsid w:val="00702C8E"/>
    <w:rsid w:val="00702E38"/>
    <w:rsid w:val="00702E66"/>
    <w:rsid w:val="00702F7F"/>
    <w:rsid w:val="00703164"/>
    <w:rsid w:val="007031F8"/>
    <w:rsid w:val="007031FA"/>
    <w:rsid w:val="007032C6"/>
    <w:rsid w:val="00703805"/>
    <w:rsid w:val="0070380A"/>
    <w:rsid w:val="00703896"/>
    <w:rsid w:val="0070389E"/>
    <w:rsid w:val="00703E9A"/>
    <w:rsid w:val="00704396"/>
    <w:rsid w:val="00704444"/>
    <w:rsid w:val="007046A2"/>
    <w:rsid w:val="00704C79"/>
    <w:rsid w:val="00704CFA"/>
    <w:rsid w:val="00704D52"/>
    <w:rsid w:val="007051D9"/>
    <w:rsid w:val="007051F3"/>
    <w:rsid w:val="0070527A"/>
    <w:rsid w:val="007053FC"/>
    <w:rsid w:val="00705503"/>
    <w:rsid w:val="00705553"/>
    <w:rsid w:val="00705793"/>
    <w:rsid w:val="007058B9"/>
    <w:rsid w:val="007059F0"/>
    <w:rsid w:val="00705ABF"/>
    <w:rsid w:val="00705BD2"/>
    <w:rsid w:val="00705C97"/>
    <w:rsid w:val="00705E32"/>
    <w:rsid w:val="00705F2D"/>
    <w:rsid w:val="007064BC"/>
    <w:rsid w:val="007065BF"/>
    <w:rsid w:val="00706792"/>
    <w:rsid w:val="007069CF"/>
    <w:rsid w:val="00706A99"/>
    <w:rsid w:val="00706B7C"/>
    <w:rsid w:val="00706BBC"/>
    <w:rsid w:val="00706CC3"/>
    <w:rsid w:val="00706E11"/>
    <w:rsid w:val="007071DC"/>
    <w:rsid w:val="0070721A"/>
    <w:rsid w:val="007076A2"/>
    <w:rsid w:val="007076E9"/>
    <w:rsid w:val="007077B5"/>
    <w:rsid w:val="0070786B"/>
    <w:rsid w:val="00707938"/>
    <w:rsid w:val="00707979"/>
    <w:rsid w:val="00707998"/>
    <w:rsid w:val="00707BC0"/>
    <w:rsid w:val="00707F08"/>
    <w:rsid w:val="00707F21"/>
    <w:rsid w:val="00707FD7"/>
    <w:rsid w:val="007100BE"/>
    <w:rsid w:val="0071011C"/>
    <w:rsid w:val="0071038C"/>
    <w:rsid w:val="00710391"/>
    <w:rsid w:val="0071048E"/>
    <w:rsid w:val="00710551"/>
    <w:rsid w:val="00710774"/>
    <w:rsid w:val="007108B1"/>
    <w:rsid w:val="00710900"/>
    <w:rsid w:val="00710A5B"/>
    <w:rsid w:val="00710A6E"/>
    <w:rsid w:val="00710AA6"/>
    <w:rsid w:val="0071119A"/>
    <w:rsid w:val="00711215"/>
    <w:rsid w:val="007112FD"/>
    <w:rsid w:val="00711445"/>
    <w:rsid w:val="0071152E"/>
    <w:rsid w:val="00711593"/>
    <w:rsid w:val="007115DD"/>
    <w:rsid w:val="00711605"/>
    <w:rsid w:val="0071187E"/>
    <w:rsid w:val="007118C6"/>
    <w:rsid w:val="00711A39"/>
    <w:rsid w:val="00711F1C"/>
    <w:rsid w:val="00711FEE"/>
    <w:rsid w:val="00712056"/>
    <w:rsid w:val="00712106"/>
    <w:rsid w:val="0071222C"/>
    <w:rsid w:val="007122BD"/>
    <w:rsid w:val="00712390"/>
    <w:rsid w:val="007126F4"/>
    <w:rsid w:val="00712831"/>
    <w:rsid w:val="0071292C"/>
    <w:rsid w:val="00712B3C"/>
    <w:rsid w:val="00712DE5"/>
    <w:rsid w:val="00712E0D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6D3"/>
    <w:rsid w:val="007147AC"/>
    <w:rsid w:val="007148ED"/>
    <w:rsid w:val="00714AC0"/>
    <w:rsid w:val="00714B67"/>
    <w:rsid w:val="00714BA2"/>
    <w:rsid w:val="00714CC4"/>
    <w:rsid w:val="00715247"/>
    <w:rsid w:val="0071542F"/>
    <w:rsid w:val="00715475"/>
    <w:rsid w:val="0071548F"/>
    <w:rsid w:val="007155D1"/>
    <w:rsid w:val="00715A19"/>
    <w:rsid w:val="00715D40"/>
    <w:rsid w:val="00715D75"/>
    <w:rsid w:val="00715EBB"/>
    <w:rsid w:val="00715EC8"/>
    <w:rsid w:val="00715EEA"/>
    <w:rsid w:val="00716080"/>
    <w:rsid w:val="007160D3"/>
    <w:rsid w:val="0071611D"/>
    <w:rsid w:val="0071647B"/>
    <w:rsid w:val="00716572"/>
    <w:rsid w:val="00716A80"/>
    <w:rsid w:val="00716AB6"/>
    <w:rsid w:val="00716AC0"/>
    <w:rsid w:val="00716BE7"/>
    <w:rsid w:val="00716CD6"/>
    <w:rsid w:val="007171E1"/>
    <w:rsid w:val="007172F3"/>
    <w:rsid w:val="007176C3"/>
    <w:rsid w:val="00717890"/>
    <w:rsid w:val="007178CF"/>
    <w:rsid w:val="007179DF"/>
    <w:rsid w:val="00717D17"/>
    <w:rsid w:val="00717E4A"/>
    <w:rsid w:val="00720118"/>
    <w:rsid w:val="007202A6"/>
    <w:rsid w:val="007203C5"/>
    <w:rsid w:val="00720458"/>
    <w:rsid w:val="0072052A"/>
    <w:rsid w:val="00720675"/>
    <w:rsid w:val="0072096A"/>
    <w:rsid w:val="00720973"/>
    <w:rsid w:val="00720FC1"/>
    <w:rsid w:val="00721525"/>
    <w:rsid w:val="0072175F"/>
    <w:rsid w:val="00721B7D"/>
    <w:rsid w:val="00721C82"/>
    <w:rsid w:val="00721DAB"/>
    <w:rsid w:val="007220C7"/>
    <w:rsid w:val="007221FE"/>
    <w:rsid w:val="0072231F"/>
    <w:rsid w:val="0072252E"/>
    <w:rsid w:val="0072254A"/>
    <w:rsid w:val="0072260F"/>
    <w:rsid w:val="0072275D"/>
    <w:rsid w:val="00722860"/>
    <w:rsid w:val="00722982"/>
    <w:rsid w:val="00722A03"/>
    <w:rsid w:val="00722A24"/>
    <w:rsid w:val="00722CC6"/>
    <w:rsid w:val="00722DA8"/>
    <w:rsid w:val="00722DC5"/>
    <w:rsid w:val="00722F26"/>
    <w:rsid w:val="00723115"/>
    <w:rsid w:val="00723781"/>
    <w:rsid w:val="00723832"/>
    <w:rsid w:val="00723C09"/>
    <w:rsid w:val="00723EAC"/>
    <w:rsid w:val="00723F22"/>
    <w:rsid w:val="00723FA4"/>
    <w:rsid w:val="00724046"/>
    <w:rsid w:val="00724217"/>
    <w:rsid w:val="0072438A"/>
    <w:rsid w:val="00724427"/>
    <w:rsid w:val="007245CC"/>
    <w:rsid w:val="007245EC"/>
    <w:rsid w:val="007246CF"/>
    <w:rsid w:val="00724888"/>
    <w:rsid w:val="007248B0"/>
    <w:rsid w:val="00724B41"/>
    <w:rsid w:val="00724B5A"/>
    <w:rsid w:val="00724BD2"/>
    <w:rsid w:val="00724E39"/>
    <w:rsid w:val="00724E86"/>
    <w:rsid w:val="0072500E"/>
    <w:rsid w:val="007251C9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39"/>
    <w:rsid w:val="00725EBA"/>
    <w:rsid w:val="00725EF8"/>
    <w:rsid w:val="00725F97"/>
    <w:rsid w:val="00725FC8"/>
    <w:rsid w:val="00726232"/>
    <w:rsid w:val="007262EC"/>
    <w:rsid w:val="007264F3"/>
    <w:rsid w:val="0072654C"/>
    <w:rsid w:val="0072666B"/>
    <w:rsid w:val="00726CFD"/>
    <w:rsid w:val="00726F4D"/>
    <w:rsid w:val="00727027"/>
    <w:rsid w:val="007270EA"/>
    <w:rsid w:val="00727374"/>
    <w:rsid w:val="0072744B"/>
    <w:rsid w:val="007274D0"/>
    <w:rsid w:val="007274FF"/>
    <w:rsid w:val="0072759B"/>
    <w:rsid w:val="00727653"/>
    <w:rsid w:val="007276A6"/>
    <w:rsid w:val="007278BC"/>
    <w:rsid w:val="007278BD"/>
    <w:rsid w:val="00730126"/>
    <w:rsid w:val="00730260"/>
    <w:rsid w:val="007305E6"/>
    <w:rsid w:val="0073070A"/>
    <w:rsid w:val="00730AB5"/>
    <w:rsid w:val="00730ADD"/>
    <w:rsid w:val="00730B4D"/>
    <w:rsid w:val="0073101F"/>
    <w:rsid w:val="00731086"/>
    <w:rsid w:val="0073132B"/>
    <w:rsid w:val="0073135B"/>
    <w:rsid w:val="00731673"/>
    <w:rsid w:val="00731690"/>
    <w:rsid w:val="007316D0"/>
    <w:rsid w:val="00731796"/>
    <w:rsid w:val="00731A61"/>
    <w:rsid w:val="00731AE9"/>
    <w:rsid w:val="00731B64"/>
    <w:rsid w:val="00731C0A"/>
    <w:rsid w:val="00731E13"/>
    <w:rsid w:val="00731E60"/>
    <w:rsid w:val="00731ECD"/>
    <w:rsid w:val="00732126"/>
    <w:rsid w:val="00732145"/>
    <w:rsid w:val="0073219E"/>
    <w:rsid w:val="00732268"/>
    <w:rsid w:val="00732277"/>
    <w:rsid w:val="007322B7"/>
    <w:rsid w:val="007326CD"/>
    <w:rsid w:val="00732779"/>
    <w:rsid w:val="007327AE"/>
    <w:rsid w:val="0073290E"/>
    <w:rsid w:val="00732D8C"/>
    <w:rsid w:val="00732D96"/>
    <w:rsid w:val="00732ED1"/>
    <w:rsid w:val="00732F2D"/>
    <w:rsid w:val="0073335D"/>
    <w:rsid w:val="00733465"/>
    <w:rsid w:val="0073350B"/>
    <w:rsid w:val="0073386D"/>
    <w:rsid w:val="0073397B"/>
    <w:rsid w:val="00733A6D"/>
    <w:rsid w:val="00733A80"/>
    <w:rsid w:val="00733C2E"/>
    <w:rsid w:val="00733EF2"/>
    <w:rsid w:val="00733FC0"/>
    <w:rsid w:val="007340BF"/>
    <w:rsid w:val="0073418D"/>
    <w:rsid w:val="007341FE"/>
    <w:rsid w:val="0073453D"/>
    <w:rsid w:val="00734799"/>
    <w:rsid w:val="007348EE"/>
    <w:rsid w:val="00734B58"/>
    <w:rsid w:val="00734C08"/>
    <w:rsid w:val="00734C6D"/>
    <w:rsid w:val="00734CE4"/>
    <w:rsid w:val="00734D79"/>
    <w:rsid w:val="00734F82"/>
    <w:rsid w:val="007351B6"/>
    <w:rsid w:val="007352F7"/>
    <w:rsid w:val="00735503"/>
    <w:rsid w:val="00735735"/>
    <w:rsid w:val="00735809"/>
    <w:rsid w:val="0073599D"/>
    <w:rsid w:val="00735A68"/>
    <w:rsid w:val="00735B13"/>
    <w:rsid w:val="00735BF9"/>
    <w:rsid w:val="00735DD9"/>
    <w:rsid w:val="007361DC"/>
    <w:rsid w:val="007361E5"/>
    <w:rsid w:val="0073620A"/>
    <w:rsid w:val="00736274"/>
    <w:rsid w:val="0073630C"/>
    <w:rsid w:val="0073634B"/>
    <w:rsid w:val="0073647F"/>
    <w:rsid w:val="007364E9"/>
    <w:rsid w:val="0073698D"/>
    <w:rsid w:val="00736A1B"/>
    <w:rsid w:val="00736BEC"/>
    <w:rsid w:val="00736C1F"/>
    <w:rsid w:val="00736EE9"/>
    <w:rsid w:val="00736F65"/>
    <w:rsid w:val="0073767B"/>
    <w:rsid w:val="00737C73"/>
    <w:rsid w:val="00737F7B"/>
    <w:rsid w:val="00740072"/>
    <w:rsid w:val="00740081"/>
    <w:rsid w:val="0074015C"/>
    <w:rsid w:val="007401E5"/>
    <w:rsid w:val="007402D5"/>
    <w:rsid w:val="00740432"/>
    <w:rsid w:val="0074083C"/>
    <w:rsid w:val="00740BD1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BF2"/>
    <w:rsid w:val="00741F5D"/>
    <w:rsid w:val="007420C4"/>
    <w:rsid w:val="007420CE"/>
    <w:rsid w:val="007423E0"/>
    <w:rsid w:val="00742603"/>
    <w:rsid w:val="00742645"/>
    <w:rsid w:val="007427DC"/>
    <w:rsid w:val="007428D9"/>
    <w:rsid w:val="00742BA3"/>
    <w:rsid w:val="00742BBB"/>
    <w:rsid w:val="00742C83"/>
    <w:rsid w:val="00742C89"/>
    <w:rsid w:val="00742DD7"/>
    <w:rsid w:val="00742E5E"/>
    <w:rsid w:val="00742EAF"/>
    <w:rsid w:val="00742EE6"/>
    <w:rsid w:val="00742F7E"/>
    <w:rsid w:val="007430F2"/>
    <w:rsid w:val="00743121"/>
    <w:rsid w:val="007432A4"/>
    <w:rsid w:val="00743383"/>
    <w:rsid w:val="00743404"/>
    <w:rsid w:val="007436CF"/>
    <w:rsid w:val="007437D6"/>
    <w:rsid w:val="0074382F"/>
    <w:rsid w:val="007438AC"/>
    <w:rsid w:val="007439CE"/>
    <w:rsid w:val="00743AD4"/>
    <w:rsid w:val="00743B8B"/>
    <w:rsid w:val="00743D76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6DC"/>
    <w:rsid w:val="007458B0"/>
    <w:rsid w:val="00745AEA"/>
    <w:rsid w:val="00745B12"/>
    <w:rsid w:val="00745C79"/>
    <w:rsid w:val="00745EAF"/>
    <w:rsid w:val="00745EB8"/>
    <w:rsid w:val="0074607A"/>
    <w:rsid w:val="007461F6"/>
    <w:rsid w:val="00746416"/>
    <w:rsid w:val="00746460"/>
    <w:rsid w:val="007465B2"/>
    <w:rsid w:val="0074661C"/>
    <w:rsid w:val="00746B14"/>
    <w:rsid w:val="00746B35"/>
    <w:rsid w:val="00746B3F"/>
    <w:rsid w:val="00746B84"/>
    <w:rsid w:val="00746B9A"/>
    <w:rsid w:val="00746D7B"/>
    <w:rsid w:val="00746D89"/>
    <w:rsid w:val="007471F4"/>
    <w:rsid w:val="00747251"/>
    <w:rsid w:val="007472BA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8B"/>
    <w:rsid w:val="007501BE"/>
    <w:rsid w:val="007502EA"/>
    <w:rsid w:val="00750383"/>
    <w:rsid w:val="007505D6"/>
    <w:rsid w:val="007505FA"/>
    <w:rsid w:val="00750813"/>
    <w:rsid w:val="007508BE"/>
    <w:rsid w:val="00750978"/>
    <w:rsid w:val="00750C81"/>
    <w:rsid w:val="00750EC8"/>
    <w:rsid w:val="00750F88"/>
    <w:rsid w:val="00750F8C"/>
    <w:rsid w:val="00750F8D"/>
    <w:rsid w:val="0075134F"/>
    <w:rsid w:val="007513D4"/>
    <w:rsid w:val="0075157E"/>
    <w:rsid w:val="00751749"/>
    <w:rsid w:val="00751AAC"/>
    <w:rsid w:val="00751C52"/>
    <w:rsid w:val="00751EE8"/>
    <w:rsid w:val="00751FE9"/>
    <w:rsid w:val="00752029"/>
    <w:rsid w:val="0075213C"/>
    <w:rsid w:val="007521FC"/>
    <w:rsid w:val="007525AC"/>
    <w:rsid w:val="007525B8"/>
    <w:rsid w:val="00752600"/>
    <w:rsid w:val="00752892"/>
    <w:rsid w:val="00752F3D"/>
    <w:rsid w:val="00753065"/>
    <w:rsid w:val="007530A4"/>
    <w:rsid w:val="00753190"/>
    <w:rsid w:val="00753269"/>
    <w:rsid w:val="00753348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252"/>
    <w:rsid w:val="00754395"/>
    <w:rsid w:val="00754435"/>
    <w:rsid w:val="007544E2"/>
    <w:rsid w:val="0075476B"/>
    <w:rsid w:val="00754861"/>
    <w:rsid w:val="00754994"/>
    <w:rsid w:val="00754B90"/>
    <w:rsid w:val="00754F28"/>
    <w:rsid w:val="00755047"/>
    <w:rsid w:val="00755210"/>
    <w:rsid w:val="007553B2"/>
    <w:rsid w:val="00755920"/>
    <w:rsid w:val="00755A58"/>
    <w:rsid w:val="00755A9F"/>
    <w:rsid w:val="00755AB1"/>
    <w:rsid w:val="00755B16"/>
    <w:rsid w:val="00755BE2"/>
    <w:rsid w:val="00755F75"/>
    <w:rsid w:val="00756139"/>
    <w:rsid w:val="007562C1"/>
    <w:rsid w:val="0075640E"/>
    <w:rsid w:val="00756564"/>
    <w:rsid w:val="00756A25"/>
    <w:rsid w:val="00756E60"/>
    <w:rsid w:val="00756FCA"/>
    <w:rsid w:val="00757032"/>
    <w:rsid w:val="00757231"/>
    <w:rsid w:val="0075729B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0F2B"/>
    <w:rsid w:val="007612EE"/>
    <w:rsid w:val="007614A4"/>
    <w:rsid w:val="0076159E"/>
    <w:rsid w:val="00761A88"/>
    <w:rsid w:val="00761D73"/>
    <w:rsid w:val="00762088"/>
    <w:rsid w:val="007622A2"/>
    <w:rsid w:val="0076240E"/>
    <w:rsid w:val="0076241C"/>
    <w:rsid w:val="00762438"/>
    <w:rsid w:val="007626C8"/>
    <w:rsid w:val="007628C1"/>
    <w:rsid w:val="00762C6E"/>
    <w:rsid w:val="00762FBB"/>
    <w:rsid w:val="00762FFD"/>
    <w:rsid w:val="00763193"/>
    <w:rsid w:val="007631D3"/>
    <w:rsid w:val="00763221"/>
    <w:rsid w:val="00763278"/>
    <w:rsid w:val="00763314"/>
    <w:rsid w:val="00763498"/>
    <w:rsid w:val="007635FE"/>
    <w:rsid w:val="00763747"/>
    <w:rsid w:val="0076390E"/>
    <w:rsid w:val="00763A49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B42"/>
    <w:rsid w:val="00764B44"/>
    <w:rsid w:val="00764CB3"/>
    <w:rsid w:val="00764FF6"/>
    <w:rsid w:val="007650E6"/>
    <w:rsid w:val="00765444"/>
    <w:rsid w:val="007655AF"/>
    <w:rsid w:val="0076585C"/>
    <w:rsid w:val="0076588B"/>
    <w:rsid w:val="00765FD4"/>
    <w:rsid w:val="0076604F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6FA1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34F"/>
    <w:rsid w:val="00770455"/>
    <w:rsid w:val="007704E8"/>
    <w:rsid w:val="00770981"/>
    <w:rsid w:val="00770C52"/>
    <w:rsid w:val="00770D31"/>
    <w:rsid w:val="00770D51"/>
    <w:rsid w:val="00770DDB"/>
    <w:rsid w:val="00771018"/>
    <w:rsid w:val="007710E8"/>
    <w:rsid w:val="0077119C"/>
    <w:rsid w:val="0077150F"/>
    <w:rsid w:val="00771605"/>
    <w:rsid w:val="0077169E"/>
    <w:rsid w:val="007718AC"/>
    <w:rsid w:val="00771AC5"/>
    <w:rsid w:val="00771BB4"/>
    <w:rsid w:val="00771C85"/>
    <w:rsid w:val="00771EB8"/>
    <w:rsid w:val="0077233E"/>
    <w:rsid w:val="0077236D"/>
    <w:rsid w:val="007726D3"/>
    <w:rsid w:val="007726D9"/>
    <w:rsid w:val="007727C2"/>
    <w:rsid w:val="007727D4"/>
    <w:rsid w:val="00772973"/>
    <w:rsid w:val="007729B7"/>
    <w:rsid w:val="007729B8"/>
    <w:rsid w:val="00772A64"/>
    <w:rsid w:val="00772AB1"/>
    <w:rsid w:val="00772C0D"/>
    <w:rsid w:val="00772C14"/>
    <w:rsid w:val="00772CB5"/>
    <w:rsid w:val="00772DCE"/>
    <w:rsid w:val="00772FE0"/>
    <w:rsid w:val="00772FFC"/>
    <w:rsid w:val="007730CB"/>
    <w:rsid w:val="00773100"/>
    <w:rsid w:val="00773151"/>
    <w:rsid w:val="007731F7"/>
    <w:rsid w:val="007732BD"/>
    <w:rsid w:val="0077331A"/>
    <w:rsid w:val="007734BA"/>
    <w:rsid w:val="00773559"/>
    <w:rsid w:val="007737C1"/>
    <w:rsid w:val="007738D8"/>
    <w:rsid w:val="00773A76"/>
    <w:rsid w:val="00773B13"/>
    <w:rsid w:val="00773B76"/>
    <w:rsid w:val="00773E40"/>
    <w:rsid w:val="007740C6"/>
    <w:rsid w:val="007742CB"/>
    <w:rsid w:val="00774317"/>
    <w:rsid w:val="0077451C"/>
    <w:rsid w:val="00774667"/>
    <w:rsid w:val="00774DE9"/>
    <w:rsid w:val="00774EAF"/>
    <w:rsid w:val="00774EF1"/>
    <w:rsid w:val="00775044"/>
    <w:rsid w:val="007750F0"/>
    <w:rsid w:val="00775DE1"/>
    <w:rsid w:val="00775F89"/>
    <w:rsid w:val="007760C3"/>
    <w:rsid w:val="007761E2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26A"/>
    <w:rsid w:val="007773A2"/>
    <w:rsid w:val="0077740F"/>
    <w:rsid w:val="00777604"/>
    <w:rsid w:val="00777607"/>
    <w:rsid w:val="007778AD"/>
    <w:rsid w:val="0077799E"/>
    <w:rsid w:val="007779B7"/>
    <w:rsid w:val="007779FC"/>
    <w:rsid w:val="00777A3F"/>
    <w:rsid w:val="00777BD3"/>
    <w:rsid w:val="00777BE9"/>
    <w:rsid w:val="00777D74"/>
    <w:rsid w:val="00777D87"/>
    <w:rsid w:val="00777EEF"/>
    <w:rsid w:val="007802EF"/>
    <w:rsid w:val="007802F2"/>
    <w:rsid w:val="00780304"/>
    <w:rsid w:val="00780787"/>
    <w:rsid w:val="0078085A"/>
    <w:rsid w:val="00780951"/>
    <w:rsid w:val="00780968"/>
    <w:rsid w:val="00780F60"/>
    <w:rsid w:val="0078108B"/>
    <w:rsid w:val="007811E7"/>
    <w:rsid w:val="00781252"/>
    <w:rsid w:val="007814B0"/>
    <w:rsid w:val="007815EB"/>
    <w:rsid w:val="00781772"/>
    <w:rsid w:val="00781945"/>
    <w:rsid w:val="00781A08"/>
    <w:rsid w:val="00781A7B"/>
    <w:rsid w:val="00781AA9"/>
    <w:rsid w:val="00781AB2"/>
    <w:rsid w:val="00781B59"/>
    <w:rsid w:val="00781BE8"/>
    <w:rsid w:val="00781C90"/>
    <w:rsid w:val="00781F8F"/>
    <w:rsid w:val="00781FEE"/>
    <w:rsid w:val="00782236"/>
    <w:rsid w:val="007822BD"/>
    <w:rsid w:val="007824C2"/>
    <w:rsid w:val="007825C5"/>
    <w:rsid w:val="00782732"/>
    <w:rsid w:val="007827DB"/>
    <w:rsid w:val="007828E2"/>
    <w:rsid w:val="00782A30"/>
    <w:rsid w:val="00782D46"/>
    <w:rsid w:val="00782F26"/>
    <w:rsid w:val="00782F39"/>
    <w:rsid w:val="00783080"/>
    <w:rsid w:val="007834BF"/>
    <w:rsid w:val="0078350B"/>
    <w:rsid w:val="00783603"/>
    <w:rsid w:val="00783AA0"/>
    <w:rsid w:val="00783E27"/>
    <w:rsid w:val="00784275"/>
    <w:rsid w:val="007842B8"/>
    <w:rsid w:val="00784329"/>
    <w:rsid w:val="00784567"/>
    <w:rsid w:val="00784589"/>
    <w:rsid w:val="007845FA"/>
    <w:rsid w:val="007846D6"/>
    <w:rsid w:val="007849B6"/>
    <w:rsid w:val="00784AC7"/>
    <w:rsid w:val="00784CCD"/>
    <w:rsid w:val="00784DFE"/>
    <w:rsid w:val="00784F8F"/>
    <w:rsid w:val="00784FBC"/>
    <w:rsid w:val="00785113"/>
    <w:rsid w:val="00785295"/>
    <w:rsid w:val="00785417"/>
    <w:rsid w:val="007854C1"/>
    <w:rsid w:val="00785575"/>
    <w:rsid w:val="007855C0"/>
    <w:rsid w:val="007855F0"/>
    <w:rsid w:val="00785619"/>
    <w:rsid w:val="0078562D"/>
    <w:rsid w:val="00785632"/>
    <w:rsid w:val="0078577E"/>
    <w:rsid w:val="007858CD"/>
    <w:rsid w:val="00785F12"/>
    <w:rsid w:val="007860CB"/>
    <w:rsid w:val="0078614E"/>
    <w:rsid w:val="0078617D"/>
    <w:rsid w:val="0078619B"/>
    <w:rsid w:val="00786268"/>
    <w:rsid w:val="00786283"/>
    <w:rsid w:val="007863D2"/>
    <w:rsid w:val="0078647F"/>
    <w:rsid w:val="00786603"/>
    <w:rsid w:val="0078666A"/>
    <w:rsid w:val="007866AA"/>
    <w:rsid w:val="007869E6"/>
    <w:rsid w:val="00786BC6"/>
    <w:rsid w:val="00786D3A"/>
    <w:rsid w:val="0078704D"/>
    <w:rsid w:val="007870C9"/>
    <w:rsid w:val="00787244"/>
    <w:rsid w:val="00787741"/>
    <w:rsid w:val="007877A3"/>
    <w:rsid w:val="007877CC"/>
    <w:rsid w:val="00787819"/>
    <w:rsid w:val="007878FB"/>
    <w:rsid w:val="00787B2F"/>
    <w:rsid w:val="00787B37"/>
    <w:rsid w:val="00787C6A"/>
    <w:rsid w:val="00787CB0"/>
    <w:rsid w:val="00787CF9"/>
    <w:rsid w:val="00787D49"/>
    <w:rsid w:val="00787E78"/>
    <w:rsid w:val="0079063C"/>
    <w:rsid w:val="00790652"/>
    <w:rsid w:val="007907BD"/>
    <w:rsid w:val="0079091D"/>
    <w:rsid w:val="00790A0F"/>
    <w:rsid w:val="00790BFE"/>
    <w:rsid w:val="00790C2A"/>
    <w:rsid w:val="00790CA5"/>
    <w:rsid w:val="00790CD8"/>
    <w:rsid w:val="00790DA1"/>
    <w:rsid w:val="00790DE2"/>
    <w:rsid w:val="00790E20"/>
    <w:rsid w:val="007910E4"/>
    <w:rsid w:val="00791165"/>
    <w:rsid w:val="0079120C"/>
    <w:rsid w:val="007912AE"/>
    <w:rsid w:val="007912B8"/>
    <w:rsid w:val="00791336"/>
    <w:rsid w:val="0079141D"/>
    <w:rsid w:val="00791440"/>
    <w:rsid w:val="00791546"/>
    <w:rsid w:val="0079166A"/>
    <w:rsid w:val="0079177F"/>
    <w:rsid w:val="007918B7"/>
    <w:rsid w:val="00791919"/>
    <w:rsid w:val="00791A08"/>
    <w:rsid w:val="00791AB9"/>
    <w:rsid w:val="00791BC3"/>
    <w:rsid w:val="00791CDA"/>
    <w:rsid w:val="00791D05"/>
    <w:rsid w:val="007920E2"/>
    <w:rsid w:val="007923F7"/>
    <w:rsid w:val="00792497"/>
    <w:rsid w:val="00792525"/>
    <w:rsid w:val="00792693"/>
    <w:rsid w:val="00792969"/>
    <w:rsid w:val="00792DA5"/>
    <w:rsid w:val="00792ED6"/>
    <w:rsid w:val="00792F7C"/>
    <w:rsid w:val="007930CB"/>
    <w:rsid w:val="007930DC"/>
    <w:rsid w:val="00793156"/>
    <w:rsid w:val="007932A6"/>
    <w:rsid w:val="007932F7"/>
    <w:rsid w:val="00793638"/>
    <w:rsid w:val="00793671"/>
    <w:rsid w:val="00793AC0"/>
    <w:rsid w:val="00793C0A"/>
    <w:rsid w:val="00793C65"/>
    <w:rsid w:val="00793F58"/>
    <w:rsid w:val="00793F86"/>
    <w:rsid w:val="007941B2"/>
    <w:rsid w:val="007941B7"/>
    <w:rsid w:val="0079420A"/>
    <w:rsid w:val="00794343"/>
    <w:rsid w:val="007949E7"/>
    <w:rsid w:val="00794B54"/>
    <w:rsid w:val="00794BCC"/>
    <w:rsid w:val="00794DE8"/>
    <w:rsid w:val="00794FD6"/>
    <w:rsid w:val="007953F0"/>
    <w:rsid w:val="0079571D"/>
    <w:rsid w:val="00795A86"/>
    <w:rsid w:val="00795AB9"/>
    <w:rsid w:val="00795CDC"/>
    <w:rsid w:val="007961D3"/>
    <w:rsid w:val="0079647D"/>
    <w:rsid w:val="007964AA"/>
    <w:rsid w:val="00796808"/>
    <w:rsid w:val="0079688F"/>
    <w:rsid w:val="00796B22"/>
    <w:rsid w:val="00796B6C"/>
    <w:rsid w:val="00796C27"/>
    <w:rsid w:val="00796CDA"/>
    <w:rsid w:val="00796E7B"/>
    <w:rsid w:val="00796FB4"/>
    <w:rsid w:val="0079718F"/>
    <w:rsid w:val="0079730B"/>
    <w:rsid w:val="00797537"/>
    <w:rsid w:val="007975BA"/>
    <w:rsid w:val="007976BF"/>
    <w:rsid w:val="0079789D"/>
    <w:rsid w:val="007978D2"/>
    <w:rsid w:val="0079793D"/>
    <w:rsid w:val="00797AC2"/>
    <w:rsid w:val="00797C23"/>
    <w:rsid w:val="00797F65"/>
    <w:rsid w:val="007A00B2"/>
    <w:rsid w:val="007A00C1"/>
    <w:rsid w:val="007A0120"/>
    <w:rsid w:val="007A015F"/>
    <w:rsid w:val="007A03BA"/>
    <w:rsid w:val="007A041D"/>
    <w:rsid w:val="007A042F"/>
    <w:rsid w:val="007A045F"/>
    <w:rsid w:val="007A0490"/>
    <w:rsid w:val="007A04EF"/>
    <w:rsid w:val="007A0C8B"/>
    <w:rsid w:val="007A0F01"/>
    <w:rsid w:val="007A0FFE"/>
    <w:rsid w:val="007A10F4"/>
    <w:rsid w:val="007A111C"/>
    <w:rsid w:val="007A1143"/>
    <w:rsid w:val="007A118A"/>
    <w:rsid w:val="007A1376"/>
    <w:rsid w:val="007A1478"/>
    <w:rsid w:val="007A165E"/>
    <w:rsid w:val="007A19A5"/>
    <w:rsid w:val="007A1C68"/>
    <w:rsid w:val="007A1CAF"/>
    <w:rsid w:val="007A1CB2"/>
    <w:rsid w:val="007A1CDB"/>
    <w:rsid w:val="007A1DA3"/>
    <w:rsid w:val="007A2120"/>
    <w:rsid w:val="007A23D9"/>
    <w:rsid w:val="007A24D6"/>
    <w:rsid w:val="007A2964"/>
    <w:rsid w:val="007A2B8A"/>
    <w:rsid w:val="007A2BC6"/>
    <w:rsid w:val="007A2BED"/>
    <w:rsid w:val="007A2E8C"/>
    <w:rsid w:val="007A3028"/>
    <w:rsid w:val="007A30EB"/>
    <w:rsid w:val="007A32B0"/>
    <w:rsid w:val="007A32DB"/>
    <w:rsid w:val="007A3940"/>
    <w:rsid w:val="007A396F"/>
    <w:rsid w:val="007A3BA2"/>
    <w:rsid w:val="007A3D38"/>
    <w:rsid w:val="007A3DD1"/>
    <w:rsid w:val="007A4112"/>
    <w:rsid w:val="007A48BE"/>
    <w:rsid w:val="007A494A"/>
    <w:rsid w:val="007A49A1"/>
    <w:rsid w:val="007A4B08"/>
    <w:rsid w:val="007A4B2C"/>
    <w:rsid w:val="007A4B5A"/>
    <w:rsid w:val="007A4BC5"/>
    <w:rsid w:val="007A4C22"/>
    <w:rsid w:val="007A4C79"/>
    <w:rsid w:val="007A4D05"/>
    <w:rsid w:val="007A4DE2"/>
    <w:rsid w:val="007A4E36"/>
    <w:rsid w:val="007A527A"/>
    <w:rsid w:val="007A532B"/>
    <w:rsid w:val="007A538F"/>
    <w:rsid w:val="007A552A"/>
    <w:rsid w:val="007A572E"/>
    <w:rsid w:val="007A5BC2"/>
    <w:rsid w:val="007A5CDC"/>
    <w:rsid w:val="007A5CE7"/>
    <w:rsid w:val="007A6044"/>
    <w:rsid w:val="007A60ED"/>
    <w:rsid w:val="007A629F"/>
    <w:rsid w:val="007A6359"/>
    <w:rsid w:val="007A635E"/>
    <w:rsid w:val="007A6395"/>
    <w:rsid w:val="007A6407"/>
    <w:rsid w:val="007A64D6"/>
    <w:rsid w:val="007A6A35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C11"/>
    <w:rsid w:val="007A7C8E"/>
    <w:rsid w:val="007A7D80"/>
    <w:rsid w:val="007A7DC9"/>
    <w:rsid w:val="007A7F21"/>
    <w:rsid w:val="007A7F6F"/>
    <w:rsid w:val="007B01D8"/>
    <w:rsid w:val="007B064F"/>
    <w:rsid w:val="007B0790"/>
    <w:rsid w:val="007B084E"/>
    <w:rsid w:val="007B0A94"/>
    <w:rsid w:val="007B0C20"/>
    <w:rsid w:val="007B0C2F"/>
    <w:rsid w:val="007B0CD9"/>
    <w:rsid w:val="007B0EE3"/>
    <w:rsid w:val="007B0FF7"/>
    <w:rsid w:val="007B10BF"/>
    <w:rsid w:val="007B13C1"/>
    <w:rsid w:val="007B13DD"/>
    <w:rsid w:val="007B13FE"/>
    <w:rsid w:val="007B1584"/>
    <w:rsid w:val="007B16AA"/>
    <w:rsid w:val="007B176E"/>
    <w:rsid w:val="007B1777"/>
    <w:rsid w:val="007B1814"/>
    <w:rsid w:val="007B197D"/>
    <w:rsid w:val="007B1AA9"/>
    <w:rsid w:val="007B1B71"/>
    <w:rsid w:val="007B1BCF"/>
    <w:rsid w:val="007B1C96"/>
    <w:rsid w:val="007B2098"/>
    <w:rsid w:val="007B20CC"/>
    <w:rsid w:val="007B217A"/>
    <w:rsid w:val="007B2633"/>
    <w:rsid w:val="007B28F1"/>
    <w:rsid w:val="007B2956"/>
    <w:rsid w:val="007B2AC7"/>
    <w:rsid w:val="007B2AE8"/>
    <w:rsid w:val="007B2BCA"/>
    <w:rsid w:val="007B2BF0"/>
    <w:rsid w:val="007B2C28"/>
    <w:rsid w:val="007B2F58"/>
    <w:rsid w:val="007B3119"/>
    <w:rsid w:val="007B315B"/>
    <w:rsid w:val="007B3422"/>
    <w:rsid w:val="007B3507"/>
    <w:rsid w:val="007B3556"/>
    <w:rsid w:val="007B3643"/>
    <w:rsid w:val="007B36B4"/>
    <w:rsid w:val="007B37DD"/>
    <w:rsid w:val="007B385E"/>
    <w:rsid w:val="007B3C05"/>
    <w:rsid w:val="007B3C26"/>
    <w:rsid w:val="007B3E38"/>
    <w:rsid w:val="007B3FC7"/>
    <w:rsid w:val="007B3FE7"/>
    <w:rsid w:val="007B40AB"/>
    <w:rsid w:val="007B43DF"/>
    <w:rsid w:val="007B45B2"/>
    <w:rsid w:val="007B46AC"/>
    <w:rsid w:val="007B4943"/>
    <w:rsid w:val="007B4AEF"/>
    <w:rsid w:val="007B4BAA"/>
    <w:rsid w:val="007B4C50"/>
    <w:rsid w:val="007B4C74"/>
    <w:rsid w:val="007B4D45"/>
    <w:rsid w:val="007B4E4D"/>
    <w:rsid w:val="007B4ECB"/>
    <w:rsid w:val="007B4FC4"/>
    <w:rsid w:val="007B56CA"/>
    <w:rsid w:val="007B5701"/>
    <w:rsid w:val="007B5775"/>
    <w:rsid w:val="007B5B0A"/>
    <w:rsid w:val="007B63BE"/>
    <w:rsid w:val="007B6413"/>
    <w:rsid w:val="007B6658"/>
    <w:rsid w:val="007B66E9"/>
    <w:rsid w:val="007B67BE"/>
    <w:rsid w:val="007B6961"/>
    <w:rsid w:val="007B6C44"/>
    <w:rsid w:val="007B6F5D"/>
    <w:rsid w:val="007B70C3"/>
    <w:rsid w:val="007B7192"/>
    <w:rsid w:val="007B72AB"/>
    <w:rsid w:val="007B7431"/>
    <w:rsid w:val="007B763E"/>
    <w:rsid w:val="007B79B5"/>
    <w:rsid w:val="007B7C9D"/>
    <w:rsid w:val="007B7D6C"/>
    <w:rsid w:val="007B7D9D"/>
    <w:rsid w:val="007B7F35"/>
    <w:rsid w:val="007C031C"/>
    <w:rsid w:val="007C0444"/>
    <w:rsid w:val="007C0476"/>
    <w:rsid w:val="007C04FD"/>
    <w:rsid w:val="007C0830"/>
    <w:rsid w:val="007C08D9"/>
    <w:rsid w:val="007C0957"/>
    <w:rsid w:val="007C0B89"/>
    <w:rsid w:val="007C0C79"/>
    <w:rsid w:val="007C0E13"/>
    <w:rsid w:val="007C10EA"/>
    <w:rsid w:val="007C1228"/>
    <w:rsid w:val="007C1438"/>
    <w:rsid w:val="007C14C1"/>
    <w:rsid w:val="007C1A21"/>
    <w:rsid w:val="007C1AB5"/>
    <w:rsid w:val="007C1CB2"/>
    <w:rsid w:val="007C1EA7"/>
    <w:rsid w:val="007C2344"/>
    <w:rsid w:val="007C23A6"/>
    <w:rsid w:val="007C2688"/>
    <w:rsid w:val="007C27DC"/>
    <w:rsid w:val="007C2976"/>
    <w:rsid w:val="007C29EA"/>
    <w:rsid w:val="007C2B19"/>
    <w:rsid w:val="007C2E33"/>
    <w:rsid w:val="007C300A"/>
    <w:rsid w:val="007C3435"/>
    <w:rsid w:val="007C3533"/>
    <w:rsid w:val="007C3559"/>
    <w:rsid w:val="007C3B91"/>
    <w:rsid w:val="007C3E23"/>
    <w:rsid w:val="007C3E7B"/>
    <w:rsid w:val="007C3E99"/>
    <w:rsid w:val="007C3FDD"/>
    <w:rsid w:val="007C412E"/>
    <w:rsid w:val="007C4470"/>
    <w:rsid w:val="007C4508"/>
    <w:rsid w:val="007C45BB"/>
    <w:rsid w:val="007C4650"/>
    <w:rsid w:val="007C47DC"/>
    <w:rsid w:val="007C484B"/>
    <w:rsid w:val="007C48A3"/>
    <w:rsid w:val="007C4A87"/>
    <w:rsid w:val="007C4B81"/>
    <w:rsid w:val="007C4BD0"/>
    <w:rsid w:val="007C4BF3"/>
    <w:rsid w:val="007C5034"/>
    <w:rsid w:val="007C577B"/>
    <w:rsid w:val="007C5B58"/>
    <w:rsid w:val="007C5DF4"/>
    <w:rsid w:val="007C61EE"/>
    <w:rsid w:val="007C6370"/>
    <w:rsid w:val="007C6487"/>
    <w:rsid w:val="007C64B5"/>
    <w:rsid w:val="007C675E"/>
    <w:rsid w:val="007C682A"/>
    <w:rsid w:val="007C69F6"/>
    <w:rsid w:val="007C6A21"/>
    <w:rsid w:val="007C6A34"/>
    <w:rsid w:val="007C6C60"/>
    <w:rsid w:val="007C6EE1"/>
    <w:rsid w:val="007C705A"/>
    <w:rsid w:val="007C70EF"/>
    <w:rsid w:val="007C7225"/>
    <w:rsid w:val="007C7280"/>
    <w:rsid w:val="007C7466"/>
    <w:rsid w:val="007C7529"/>
    <w:rsid w:val="007C75A6"/>
    <w:rsid w:val="007C7668"/>
    <w:rsid w:val="007C7688"/>
    <w:rsid w:val="007C790A"/>
    <w:rsid w:val="007C790E"/>
    <w:rsid w:val="007C7991"/>
    <w:rsid w:val="007C7A4B"/>
    <w:rsid w:val="007C7A8E"/>
    <w:rsid w:val="007C7B10"/>
    <w:rsid w:val="007C7B2B"/>
    <w:rsid w:val="007C7B92"/>
    <w:rsid w:val="007D01F5"/>
    <w:rsid w:val="007D0297"/>
    <w:rsid w:val="007D066C"/>
    <w:rsid w:val="007D0779"/>
    <w:rsid w:val="007D07F0"/>
    <w:rsid w:val="007D0800"/>
    <w:rsid w:val="007D0A72"/>
    <w:rsid w:val="007D0BBB"/>
    <w:rsid w:val="007D0BC4"/>
    <w:rsid w:val="007D0DF6"/>
    <w:rsid w:val="007D0E75"/>
    <w:rsid w:val="007D0F88"/>
    <w:rsid w:val="007D0FB2"/>
    <w:rsid w:val="007D0FFA"/>
    <w:rsid w:val="007D108F"/>
    <w:rsid w:val="007D11CC"/>
    <w:rsid w:val="007D11D0"/>
    <w:rsid w:val="007D12D5"/>
    <w:rsid w:val="007D153C"/>
    <w:rsid w:val="007D19D8"/>
    <w:rsid w:val="007D19FC"/>
    <w:rsid w:val="007D1A12"/>
    <w:rsid w:val="007D1AEB"/>
    <w:rsid w:val="007D1CCB"/>
    <w:rsid w:val="007D1D93"/>
    <w:rsid w:val="007D200A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CE"/>
    <w:rsid w:val="007D34EC"/>
    <w:rsid w:val="007D34FF"/>
    <w:rsid w:val="007D3506"/>
    <w:rsid w:val="007D351C"/>
    <w:rsid w:val="007D39A4"/>
    <w:rsid w:val="007D3BB3"/>
    <w:rsid w:val="007D3BE6"/>
    <w:rsid w:val="007D3C2B"/>
    <w:rsid w:val="007D3E91"/>
    <w:rsid w:val="007D40AE"/>
    <w:rsid w:val="007D40B6"/>
    <w:rsid w:val="007D4155"/>
    <w:rsid w:val="007D42FF"/>
    <w:rsid w:val="007D4382"/>
    <w:rsid w:val="007D43B5"/>
    <w:rsid w:val="007D4631"/>
    <w:rsid w:val="007D4667"/>
    <w:rsid w:val="007D492A"/>
    <w:rsid w:val="007D49F0"/>
    <w:rsid w:val="007D49FA"/>
    <w:rsid w:val="007D4B09"/>
    <w:rsid w:val="007D4BC3"/>
    <w:rsid w:val="007D4EED"/>
    <w:rsid w:val="007D50E3"/>
    <w:rsid w:val="007D51DE"/>
    <w:rsid w:val="007D5445"/>
    <w:rsid w:val="007D54F7"/>
    <w:rsid w:val="007D5548"/>
    <w:rsid w:val="007D57F0"/>
    <w:rsid w:val="007D5A28"/>
    <w:rsid w:val="007D5C6D"/>
    <w:rsid w:val="007D5CC9"/>
    <w:rsid w:val="007D6334"/>
    <w:rsid w:val="007D640A"/>
    <w:rsid w:val="007D6501"/>
    <w:rsid w:val="007D6620"/>
    <w:rsid w:val="007D68D8"/>
    <w:rsid w:val="007D6AC6"/>
    <w:rsid w:val="007D6E0B"/>
    <w:rsid w:val="007D6E3A"/>
    <w:rsid w:val="007D6F67"/>
    <w:rsid w:val="007D6F9B"/>
    <w:rsid w:val="007D7362"/>
    <w:rsid w:val="007D7385"/>
    <w:rsid w:val="007D7545"/>
    <w:rsid w:val="007D781E"/>
    <w:rsid w:val="007D78AA"/>
    <w:rsid w:val="007D78E9"/>
    <w:rsid w:val="007E02FE"/>
    <w:rsid w:val="007E039B"/>
    <w:rsid w:val="007E06B0"/>
    <w:rsid w:val="007E088D"/>
    <w:rsid w:val="007E08E8"/>
    <w:rsid w:val="007E0C30"/>
    <w:rsid w:val="007E0CB4"/>
    <w:rsid w:val="007E0D6D"/>
    <w:rsid w:val="007E0EA6"/>
    <w:rsid w:val="007E0EE8"/>
    <w:rsid w:val="007E0F48"/>
    <w:rsid w:val="007E1331"/>
    <w:rsid w:val="007E1388"/>
    <w:rsid w:val="007E13AE"/>
    <w:rsid w:val="007E1746"/>
    <w:rsid w:val="007E17B4"/>
    <w:rsid w:val="007E1931"/>
    <w:rsid w:val="007E1B01"/>
    <w:rsid w:val="007E1C3F"/>
    <w:rsid w:val="007E1E4A"/>
    <w:rsid w:val="007E1F1F"/>
    <w:rsid w:val="007E21B9"/>
    <w:rsid w:val="007E2502"/>
    <w:rsid w:val="007E2566"/>
    <w:rsid w:val="007E2894"/>
    <w:rsid w:val="007E29C8"/>
    <w:rsid w:val="007E2C51"/>
    <w:rsid w:val="007E2CAA"/>
    <w:rsid w:val="007E2D99"/>
    <w:rsid w:val="007E2F3A"/>
    <w:rsid w:val="007E2F7E"/>
    <w:rsid w:val="007E2F93"/>
    <w:rsid w:val="007E2FF3"/>
    <w:rsid w:val="007E30A9"/>
    <w:rsid w:val="007E3308"/>
    <w:rsid w:val="007E36F5"/>
    <w:rsid w:val="007E3955"/>
    <w:rsid w:val="007E396B"/>
    <w:rsid w:val="007E3977"/>
    <w:rsid w:val="007E3D3D"/>
    <w:rsid w:val="007E3DD2"/>
    <w:rsid w:val="007E3EE1"/>
    <w:rsid w:val="007E4494"/>
    <w:rsid w:val="007E4ADC"/>
    <w:rsid w:val="007E4B07"/>
    <w:rsid w:val="007E4BF2"/>
    <w:rsid w:val="007E5077"/>
    <w:rsid w:val="007E557A"/>
    <w:rsid w:val="007E55A3"/>
    <w:rsid w:val="007E55ED"/>
    <w:rsid w:val="007E59BD"/>
    <w:rsid w:val="007E59C0"/>
    <w:rsid w:val="007E5AB5"/>
    <w:rsid w:val="007E5BC6"/>
    <w:rsid w:val="007E5F92"/>
    <w:rsid w:val="007E6199"/>
    <w:rsid w:val="007E63AD"/>
    <w:rsid w:val="007E652B"/>
    <w:rsid w:val="007E6E02"/>
    <w:rsid w:val="007E6F26"/>
    <w:rsid w:val="007E7272"/>
    <w:rsid w:val="007E7520"/>
    <w:rsid w:val="007E7559"/>
    <w:rsid w:val="007E7679"/>
    <w:rsid w:val="007E796C"/>
    <w:rsid w:val="007E7A01"/>
    <w:rsid w:val="007E7E29"/>
    <w:rsid w:val="007F0109"/>
    <w:rsid w:val="007F037B"/>
    <w:rsid w:val="007F0573"/>
    <w:rsid w:val="007F0635"/>
    <w:rsid w:val="007F075D"/>
    <w:rsid w:val="007F07FF"/>
    <w:rsid w:val="007F092D"/>
    <w:rsid w:val="007F09BF"/>
    <w:rsid w:val="007F0A1B"/>
    <w:rsid w:val="007F0AC6"/>
    <w:rsid w:val="007F0B5C"/>
    <w:rsid w:val="007F0E97"/>
    <w:rsid w:val="007F0ED8"/>
    <w:rsid w:val="007F10D2"/>
    <w:rsid w:val="007F1172"/>
    <w:rsid w:val="007F121B"/>
    <w:rsid w:val="007F1778"/>
    <w:rsid w:val="007F1906"/>
    <w:rsid w:val="007F1914"/>
    <w:rsid w:val="007F1968"/>
    <w:rsid w:val="007F1A6C"/>
    <w:rsid w:val="007F1C2A"/>
    <w:rsid w:val="007F1EDB"/>
    <w:rsid w:val="007F1FC6"/>
    <w:rsid w:val="007F1FD9"/>
    <w:rsid w:val="007F2319"/>
    <w:rsid w:val="007F238F"/>
    <w:rsid w:val="007F2416"/>
    <w:rsid w:val="007F249D"/>
    <w:rsid w:val="007F24D5"/>
    <w:rsid w:val="007F26E3"/>
    <w:rsid w:val="007F26FD"/>
    <w:rsid w:val="007F2822"/>
    <w:rsid w:val="007F28E9"/>
    <w:rsid w:val="007F29D7"/>
    <w:rsid w:val="007F2B4E"/>
    <w:rsid w:val="007F2BD4"/>
    <w:rsid w:val="007F2BD7"/>
    <w:rsid w:val="007F2D4B"/>
    <w:rsid w:val="007F2F3F"/>
    <w:rsid w:val="007F312C"/>
    <w:rsid w:val="007F3CDC"/>
    <w:rsid w:val="007F3E08"/>
    <w:rsid w:val="007F4075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91C"/>
    <w:rsid w:val="007F5A0F"/>
    <w:rsid w:val="007F5A18"/>
    <w:rsid w:val="007F5C24"/>
    <w:rsid w:val="007F5E4E"/>
    <w:rsid w:val="007F60DF"/>
    <w:rsid w:val="007F61B4"/>
    <w:rsid w:val="007F625E"/>
    <w:rsid w:val="007F62F6"/>
    <w:rsid w:val="007F64CC"/>
    <w:rsid w:val="007F682C"/>
    <w:rsid w:val="007F6D90"/>
    <w:rsid w:val="007F6DA7"/>
    <w:rsid w:val="007F6E89"/>
    <w:rsid w:val="007F6FD3"/>
    <w:rsid w:val="007F7068"/>
    <w:rsid w:val="007F7107"/>
    <w:rsid w:val="007F7166"/>
    <w:rsid w:val="007F736B"/>
    <w:rsid w:val="007F74A9"/>
    <w:rsid w:val="007F74AC"/>
    <w:rsid w:val="007F74D0"/>
    <w:rsid w:val="007F7743"/>
    <w:rsid w:val="007F7844"/>
    <w:rsid w:val="007F7B2F"/>
    <w:rsid w:val="007F7B4F"/>
    <w:rsid w:val="007F7C8C"/>
    <w:rsid w:val="007F7D5C"/>
    <w:rsid w:val="007F7F4E"/>
    <w:rsid w:val="007F7FAA"/>
    <w:rsid w:val="00800006"/>
    <w:rsid w:val="008000A4"/>
    <w:rsid w:val="00800666"/>
    <w:rsid w:val="008009C2"/>
    <w:rsid w:val="008009CF"/>
    <w:rsid w:val="00800A46"/>
    <w:rsid w:val="00800BF4"/>
    <w:rsid w:val="00800C93"/>
    <w:rsid w:val="00800F9B"/>
    <w:rsid w:val="00801037"/>
    <w:rsid w:val="0080104C"/>
    <w:rsid w:val="00801195"/>
    <w:rsid w:val="0080119B"/>
    <w:rsid w:val="008013BD"/>
    <w:rsid w:val="008013FF"/>
    <w:rsid w:val="00801683"/>
    <w:rsid w:val="00801925"/>
    <w:rsid w:val="00801A65"/>
    <w:rsid w:val="00801D99"/>
    <w:rsid w:val="00801DC9"/>
    <w:rsid w:val="00801EFF"/>
    <w:rsid w:val="0080231E"/>
    <w:rsid w:val="00802449"/>
    <w:rsid w:val="00802781"/>
    <w:rsid w:val="008029A7"/>
    <w:rsid w:val="00802FE8"/>
    <w:rsid w:val="008030BD"/>
    <w:rsid w:val="00803122"/>
    <w:rsid w:val="00803148"/>
    <w:rsid w:val="00803151"/>
    <w:rsid w:val="00803167"/>
    <w:rsid w:val="00803262"/>
    <w:rsid w:val="0080349C"/>
    <w:rsid w:val="0080349D"/>
    <w:rsid w:val="00803691"/>
    <w:rsid w:val="00803695"/>
    <w:rsid w:val="00803A0E"/>
    <w:rsid w:val="00803A47"/>
    <w:rsid w:val="00803A6D"/>
    <w:rsid w:val="00803B74"/>
    <w:rsid w:val="00803C21"/>
    <w:rsid w:val="00803C71"/>
    <w:rsid w:val="00803D21"/>
    <w:rsid w:val="00803E74"/>
    <w:rsid w:val="00804037"/>
    <w:rsid w:val="00804137"/>
    <w:rsid w:val="00804152"/>
    <w:rsid w:val="00804161"/>
    <w:rsid w:val="008043BC"/>
    <w:rsid w:val="008043D4"/>
    <w:rsid w:val="008046C8"/>
    <w:rsid w:val="00804884"/>
    <w:rsid w:val="008048C0"/>
    <w:rsid w:val="008048F8"/>
    <w:rsid w:val="00804935"/>
    <w:rsid w:val="00804B00"/>
    <w:rsid w:val="00804C19"/>
    <w:rsid w:val="00804C65"/>
    <w:rsid w:val="00804CFE"/>
    <w:rsid w:val="00804FC6"/>
    <w:rsid w:val="00805153"/>
    <w:rsid w:val="00805215"/>
    <w:rsid w:val="00805299"/>
    <w:rsid w:val="0080541F"/>
    <w:rsid w:val="008054BA"/>
    <w:rsid w:val="008054E7"/>
    <w:rsid w:val="00805798"/>
    <w:rsid w:val="008059D8"/>
    <w:rsid w:val="00805A42"/>
    <w:rsid w:val="00805A74"/>
    <w:rsid w:val="00805EDD"/>
    <w:rsid w:val="00806027"/>
    <w:rsid w:val="00806114"/>
    <w:rsid w:val="00806129"/>
    <w:rsid w:val="00806232"/>
    <w:rsid w:val="00806493"/>
    <w:rsid w:val="0080663D"/>
    <w:rsid w:val="0080673A"/>
    <w:rsid w:val="0080687B"/>
    <w:rsid w:val="008068D9"/>
    <w:rsid w:val="00806B54"/>
    <w:rsid w:val="00806CA5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6F7"/>
    <w:rsid w:val="008107F2"/>
    <w:rsid w:val="00810839"/>
    <w:rsid w:val="008108C1"/>
    <w:rsid w:val="00810943"/>
    <w:rsid w:val="0081107A"/>
    <w:rsid w:val="0081145F"/>
    <w:rsid w:val="0081152E"/>
    <w:rsid w:val="00811702"/>
    <w:rsid w:val="00811ABE"/>
    <w:rsid w:val="00811C85"/>
    <w:rsid w:val="00811DBD"/>
    <w:rsid w:val="00811E0E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CF7"/>
    <w:rsid w:val="00813F5B"/>
    <w:rsid w:val="00814080"/>
    <w:rsid w:val="008140F5"/>
    <w:rsid w:val="008141BF"/>
    <w:rsid w:val="008141D2"/>
    <w:rsid w:val="008142C2"/>
    <w:rsid w:val="008144AC"/>
    <w:rsid w:val="00814579"/>
    <w:rsid w:val="008145FD"/>
    <w:rsid w:val="008146A7"/>
    <w:rsid w:val="008146C8"/>
    <w:rsid w:val="0081471C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8F7"/>
    <w:rsid w:val="008159F4"/>
    <w:rsid w:val="00815AD4"/>
    <w:rsid w:val="00815AE1"/>
    <w:rsid w:val="00815BE1"/>
    <w:rsid w:val="00815C86"/>
    <w:rsid w:val="00815CEA"/>
    <w:rsid w:val="00815E04"/>
    <w:rsid w:val="00816332"/>
    <w:rsid w:val="008164D7"/>
    <w:rsid w:val="00816588"/>
    <w:rsid w:val="0081660C"/>
    <w:rsid w:val="00816692"/>
    <w:rsid w:val="0081670D"/>
    <w:rsid w:val="00816782"/>
    <w:rsid w:val="008167B4"/>
    <w:rsid w:val="00816857"/>
    <w:rsid w:val="00816D42"/>
    <w:rsid w:val="00816D77"/>
    <w:rsid w:val="00816DFD"/>
    <w:rsid w:val="00816E56"/>
    <w:rsid w:val="00816F80"/>
    <w:rsid w:val="00817116"/>
    <w:rsid w:val="008173D6"/>
    <w:rsid w:val="008177BC"/>
    <w:rsid w:val="0081792E"/>
    <w:rsid w:val="008179D6"/>
    <w:rsid w:val="00817AD0"/>
    <w:rsid w:val="00817B7C"/>
    <w:rsid w:val="00817E03"/>
    <w:rsid w:val="00817E24"/>
    <w:rsid w:val="00817FA0"/>
    <w:rsid w:val="00820065"/>
    <w:rsid w:val="00820553"/>
    <w:rsid w:val="00820573"/>
    <w:rsid w:val="008206DE"/>
    <w:rsid w:val="0082079A"/>
    <w:rsid w:val="00820C99"/>
    <w:rsid w:val="00820D18"/>
    <w:rsid w:val="00820DA4"/>
    <w:rsid w:val="00820DCC"/>
    <w:rsid w:val="00820EF6"/>
    <w:rsid w:val="00821224"/>
    <w:rsid w:val="0082143C"/>
    <w:rsid w:val="008216A7"/>
    <w:rsid w:val="008218E0"/>
    <w:rsid w:val="00821C9F"/>
    <w:rsid w:val="00821D59"/>
    <w:rsid w:val="00821D83"/>
    <w:rsid w:val="00821DB6"/>
    <w:rsid w:val="00821E98"/>
    <w:rsid w:val="00822156"/>
    <w:rsid w:val="008221D4"/>
    <w:rsid w:val="008223BC"/>
    <w:rsid w:val="008223D5"/>
    <w:rsid w:val="0082248C"/>
    <w:rsid w:val="00822663"/>
    <w:rsid w:val="0082267D"/>
    <w:rsid w:val="00822977"/>
    <w:rsid w:val="008229EA"/>
    <w:rsid w:val="00822B40"/>
    <w:rsid w:val="00822BC2"/>
    <w:rsid w:val="00822E0D"/>
    <w:rsid w:val="00822E70"/>
    <w:rsid w:val="00823021"/>
    <w:rsid w:val="00823309"/>
    <w:rsid w:val="00823473"/>
    <w:rsid w:val="0082349F"/>
    <w:rsid w:val="0082357C"/>
    <w:rsid w:val="00823692"/>
    <w:rsid w:val="00823822"/>
    <w:rsid w:val="00823928"/>
    <w:rsid w:val="00823DB1"/>
    <w:rsid w:val="00823EF9"/>
    <w:rsid w:val="0082400E"/>
    <w:rsid w:val="00824041"/>
    <w:rsid w:val="00824220"/>
    <w:rsid w:val="00824317"/>
    <w:rsid w:val="008244B7"/>
    <w:rsid w:val="00824693"/>
    <w:rsid w:val="00824763"/>
    <w:rsid w:val="008248D0"/>
    <w:rsid w:val="008248D5"/>
    <w:rsid w:val="0082494C"/>
    <w:rsid w:val="00824A7C"/>
    <w:rsid w:val="00824BD7"/>
    <w:rsid w:val="00824DC9"/>
    <w:rsid w:val="0082507F"/>
    <w:rsid w:val="0082522B"/>
    <w:rsid w:val="0082554A"/>
    <w:rsid w:val="008256A0"/>
    <w:rsid w:val="008256A2"/>
    <w:rsid w:val="008258F7"/>
    <w:rsid w:val="0082590A"/>
    <w:rsid w:val="00825BF3"/>
    <w:rsid w:val="00825E62"/>
    <w:rsid w:val="0082607A"/>
    <w:rsid w:val="008261E4"/>
    <w:rsid w:val="00826366"/>
    <w:rsid w:val="00826800"/>
    <w:rsid w:val="008268ED"/>
    <w:rsid w:val="00826AC8"/>
    <w:rsid w:val="00826DE7"/>
    <w:rsid w:val="0082704C"/>
    <w:rsid w:val="00827207"/>
    <w:rsid w:val="0082724D"/>
    <w:rsid w:val="008272A9"/>
    <w:rsid w:val="00827300"/>
    <w:rsid w:val="0082734E"/>
    <w:rsid w:val="00827638"/>
    <w:rsid w:val="00827735"/>
    <w:rsid w:val="008277E1"/>
    <w:rsid w:val="00827997"/>
    <w:rsid w:val="008279E3"/>
    <w:rsid w:val="00827A0C"/>
    <w:rsid w:val="00827AA0"/>
    <w:rsid w:val="00827BB1"/>
    <w:rsid w:val="00827BDD"/>
    <w:rsid w:val="00827D68"/>
    <w:rsid w:val="00827E60"/>
    <w:rsid w:val="008300D4"/>
    <w:rsid w:val="00830177"/>
    <w:rsid w:val="00830441"/>
    <w:rsid w:val="00830517"/>
    <w:rsid w:val="00830577"/>
    <w:rsid w:val="0083057F"/>
    <w:rsid w:val="00830621"/>
    <w:rsid w:val="0083067E"/>
    <w:rsid w:val="008306FA"/>
    <w:rsid w:val="008307BA"/>
    <w:rsid w:val="00830ADD"/>
    <w:rsid w:val="00830F04"/>
    <w:rsid w:val="00830FD0"/>
    <w:rsid w:val="008313DC"/>
    <w:rsid w:val="008313F3"/>
    <w:rsid w:val="00831419"/>
    <w:rsid w:val="008314DF"/>
    <w:rsid w:val="0083172A"/>
    <w:rsid w:val="00831801"/>
    <w:rsid w:val="00831B80"/>
    <w:rsid w:val="00831CE1"/>
    <w:rsid w:val="00832013"/>
    <w:rsid w:val="00832085"/>
    <w:rsid w:val="00832132"/>
    <w:rsid w:val="008322F7"/>
    <w:rsid w:val="00832467"/>
    <w:rsid w:val="008324D3"/>
    <w:rsid w:val="0083270F"/>
    <w:rsid w:val="00832883"/>
    <w:rsid w:val="00832B40"/>
    <w:rsid w:val="00832C7E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E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242"/>
    <w:rsid w:val="0083534C"/>
    <w:rsid w:val="0083549F"/>
    <w:rsid w:val="008354E5"/>
    <w:rsid w:val="008355C0"/>
    <w:rsid w:val="008356C0"/>
    <w:rsid w:val="008356F0"/>
    <w:rsid w:val="00835E62"/>
    <w:rsid w:val="0083600A"/>
    <w:rsid w:val="008361D6"/>
    <w:rsid w:val="0083625E"/>
    <w:rsid w:val="00836416"/>
    <w:rsid w:val="00836731"/>
    <w:rsid w:val="0083678C"/>
    <w:rsid w:val="008367F1"/>
    <w:rsid w:val="00836A6B"/>
    <w:rsid w:val="00836AC0"/>
    <w:rsid w:val="00836ADA"/>
    <w:rsid w:val="00836B71"/>
    <w:rsid w:val="00836B9C"/>
    <w:rsid w:val="00836DAD"/>
    <w:rsid w:val="00836E80"/>
    <w:rsid w:val="008371E3"/>
    <w:rsid w:val="00837212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481"/>
    <w:rsid w:val="00840637"/>
    <w:rsid w:val="0084099D"/>
    <w:rsid w:val="00840A8D"/>
    <w:rsid w:val="0084117A"/>
    <w:rsid w:val="00841316"/>
    <w:rsid w:val="008413B1"/>
    <w:rsid w:val="0084158F"/>
    <w:rsid w:val="00841636"/>
    <w:rsid w:val="008417DD"/>
    <w:rsid w:val="00841B5F"/>
    <w:rsid w:val="00841B92"/>
    <w:rsid w:val="00841D12"/>
    <w:rsid w:val="00841EB9"/>
    <w:rsid w:val="0084220C"/>
    <w:rsid w:val="0084225B"/>
    <w:rsid w:val="0084245E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5FE"/>
    <w:rsid w:val="00843942"/>
    <w:rsid w:val="00843AA8"/>
    <w:rsid w:val="00843B2E"/>
    <w:rsid w:val="00843C90"/>
    <w:rsid w:val="00843F84"/>
    <w:rsid w:val="0084417E"/>
    <w:rsid w:val="008443ED"/>
    <w:rsid w:val="008444E4"/>
    <w:rsid w:val="0084478E"/>
    <w:rsid w:val="0084486C"/>
    <w:rsid w:val="0084490E"/>
    <w:rsid w:val="00844B99"/>
    <w:rsid w:val="00844C34"/>
    <w:rsid w:val="00844C66"/>
    <w:rsid w:val="00845006"/>
    <w:rsid w:val="008454CE"/>
    <w:rsid w:val="00845737"/>
    <w:rsid w:val="00845793"/>
    <w:rsid w:val="0084593A"/>
    <w:rsid w:val="00845964"/>
    <w:rsid w:val="0084596E"/>
    <w:rsid w:val="008459B1"/>
    <w:rsid w:val="00845C03"/>
    <w:rsid w:val="00845CBE"/>
    <w:rsid w:val="00845CE0"/>
    <w:rsid w:val="00845DAF"/>
    <w:rsid w:val="00846153"/>
    <w:rsid w:val="0084615B"/>
    <w:rsid w:val="00846165"/>
    <w:rsid w:val="0084638C"/>
    <w:rsid w:val="008463D4"/>
    <w:rsid w:val="008464F4"/>
    <w:rsid w:val="00846506"/>
    <w:rsid w:val="008467A8"/>
    <w:rsid w:val="0084685A"/>
    <w:rsid w:val="00846900"/>
    <w:rsid w:val="00846A60"/>
    <w:rsid w:val="00846C88"/>
    <w:rsid w:val="00846DC7"/>
    <w:rsid w:val="00846EE6"/>
    <w:rsid w:val="00846F28"/>
    <w:rsid w:val="00846F91"/>
    <w:rsid w:val="00846FCF"/>
    <w:rsid w:val="008470F8"/>
    <w:rsid w:val="008471B5"/>
    <w:rsid w:val="00847369"/>
    <w:rsid w:val="00847741"/>
    <w:rsid w:val="00847790"/>
    <w:rsid w:val="00847797"/>
    <w:rsid w:val="00847800"/>
    <w:rsid w:val="00847836"/>
    <w:rsid w:val="00847910"/>
    <w:rsid w:val="00847AB0"/>
    <w:rsid w:val="00847B02"/>
    <w:rsid w:val="00847EFD"/>
    <w:rsid w:val="00850091"/>
    <w:rsid w:val="008501C9"/>
    <w:rsid w:val="00850292"/>
    <w:rsid w:val="0085042D"/>
    <w:rsid w:val="008506A0"/>
    <w:rsid w:val="008509AD"/>
    <w:rsid w:val="008509B3"/>
    <w:rsid w:val="00850D3B"/>
    <w:rsid w:val="00850EC1"/>
    <w:rsid w:val="0085135E"/>
    <w:rsid w:val="00851446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BE0"/>
    <w:rsid w:val="00851CAF"/>
    <w:rsid w:val="00851D9B"/>
    <w:rsid w:val="00851DEF"/>
    <w:rsid w:val="008521B9"/>
    <w:rsid w:val="008523BA"/>
    <w:rsid w:val="0085248E"/>
    <w:rsid w:val="008528D7"/>
    <w:rsid w:val="00852982"/>
    <w:rsid w:val="008529A4"/>
    <w:rsid w:val="00852AB6"/>
    <w:rsid w:val="00852C35"/>
    <w:rsid w:val="00852C9C"/>
    <w:rsid w:val="00852EDB"/>
    <w:rsid w:val="00852F06"/>
    <w:rsid w:val="008530B1"/>
    <w:rsid w:val="008532AE"/>
    <w:rsid w:val="00853388"/>
    <w:rsid w:val="008533CB"/>
    <w:rsid w:val="008536F8"/>
    <w:rsid w:val="0085380A"/>
    <w:rsid w:val="00853CFD"/>
    <w:rsid w:val="00853FAE"/>
    <w:rsid w:val="008540CB"/>
    <w:rsid w:val="008542D6"/>
    <w:rsid w:val="008543C1"/>
    <w:rsid w:val="00854518"/>
    <w:rsid w:val="0085452E"/>
    <w:rsid w:val="008545F6"/>
    <w:rsid w:val="008547C2"/>
    <w:rsid w:val="008549C5"/>
    <w:rsid w:val="00854BAB"/>
    <w:rsid w:val="00854C72"/>
    <w:rsid w:val="00854ED9"/>
    <w:rsid w:val="00855175"/>
    <w:rsid w:val="00855393"/>
    <w:rsid w:val="008556E7"/>
    <w:rsid w:val="00855742"/>
    <w:rsid w:val="00855918"/>
    <w:rsid w:val="0085597A"/>
    <w:rsid w:val="008559C4"/>
    <w:rsid w:val="00855ED8"/>
    <w:rsid w:val="00856040"/>
    <w:rsid w:val="008560F8"/>
    <w:rsid w:val="00856219"/>
    <w:rsid w:val="00856247"/>
    <w:rsid w:val="0085633A"/>
    <w:rsid w:val="00856390"/>
    <w:rsid w:val="00856392"/>
    <w:rsid w:val="00856436"/>
    <w:rsid w:val="0085643B"/>
    <w:rsid w:val="0085663D"/>
    <w:rsid w:val="0085695D"/>
    <w:rsid w:val="00856994"/>
    <w:rsid w:val="008569DB"/>
    <w:rsid w:val="008569F6"/>
    <w:rsid w:val="00856B12"/>
    <w:rsid w:val="00856C90"/>
    <w:rsid w:val="00856F27"/>
    <w:rsid w:val="00857044"/>
    <w:rsid w:val="0085736E"/>
    <w:rsid w:val="00857662"/>
    <w:rsid w:val="00857834"/>
    <w:rsid w:val="00857A03"/>
    <w:rsid w:val="00857BA0"/>
    <w:rsid w:val="00857F0D"/>
    <w:rsid w:val="0086008B"/>
    <w:rsid w:val="0086030E"/>
    <w:rsid w:val="008604B0"/>
    <w:rsid w:val="0086050C"/>
    <w:rsid w:val="008606D7"/>
    <w:rsid w:val="008608CB"/>
    <w:rsid w:val="00860A9C"/>
    <w:rsid w:val="00860B6A"/>
    <w:rsid w:val="00860E4E"/>
    <w:rsid w:val="00860EB5"/>
    <w:rsid w:val="00860EBC"/>
    <w:rsid w:val="00860ECA"/>
    <w:rsid w:val="00860FA4"/>
    <w:rsid w:val="0086129F"/>
    <w:rsid w:val="00861479"/>
    <w:rsid w:val="0086179B"/>
    <w:rsid w:val="00861836"/>
    <w:rsid w:val="00861967"/>
    <w:rsid w:val="008619B7"/>
    <w:rsid w:val="00862091"/>
    <w:rsid w:val="008620A9"/>
    <w:rsid w:val="00862309"/>
    <w:rsid w:val="00862369"/>
    <w:rsid w:val="0086247E"/>
    <w:rsid w:val="008624F6"/>
    <w:rsid w:val="0086256C"/>
    <w:rsid w:val="00862577"/>
    <w:rsid w:val="00862581"/>
    <w:rsid w:val="008628AE"/>
    <w:rsid w:val="0086298F"/>
    <w:rsid w:val="00862A8A"/>
    <w:rsid w:val="00862C90"/>
    <w:rsid w:val="00862DF4"/>
    <w:rsid w:val="00862EE4"/>
    <w:rsid w:val="008630E0"/>
    <w:rsid w:val="008633CB"/>
    <w:rsid w:val="008635DB"/>
    <w:rsid w:val="008636C0"/>
    <w:rsid w:val="00863791"/>
    <w:rsid w:val="00863AFA"/>
    <w:rsid w:val="00863BD0"/>
    <w:rsid w:val="00863D2A"/>
    <w:rsid w:val="00863E67"/>
    <w:rsid w:val="008641B4"/>
    <w:rsid w:val="0086428F"/>
    <w:rsid w:val="00864647"/>
    <w:rsid w:val="0086465D"/>
    <w:rsid w:val="00864750"/>
    <w:rsid w:val="00864889"/>
    <w:rsid w:val="00864BA7"/>
    <w:rsid w:val="00864E4E"/>
    <w:rsid w:val="00865215"/>
    <w:rsid w:val="0086525A"/>
    <w:rsid w:val="008653D6"/>
    <w:rsid w:val="008653E5"/>
    <w:rsid w:val="008655BB"/>
    <w:rsid w:val="008656E3"/>
    <w:rsid w:val="0086586C"/>
    <w:rsid w:val="008658A9"/>
    <w:rsid w:val="008658D4"/>
    <w:rsid w:val="00865921"/>
    <w:rsid w:val="008659BC"/>
    <w:rsid w:val="00865C00"/>
    <w:rsid w:val="00865CC8"/>
    <w:rsid w:val="00865CEB"/>
    <w:rsid w:val="00865D22"/>
    <w:rsid w:val="008660C9"/>
    <w:rsid w:val="008660E6"/>
    <w:rsid w:val="00866294"/>
    <w:rsid w:val="0086629C"/>
    <w:rsid w:val="008663A4"/>
    <w:rsid w:val="00866991"/>
    <w:rsid w:val="00866F94"/>
    <w:rsid w:val="00866FCD"/>
    <w:rsid w:val="0086701D"/>
    <w:rsid w:val="00867170"/>
    <w:rsid w:val="008671A1"/>
    <w:rsid w:val="0086753A"/>
    <w:rsid w:val="00867612"/>
    <w:rsid w:val="00867954"/>
    <w:rsid w:val="00867982"/>
    <w:rsid w:val="008679B5"/>
    <w:rsid w:val="00867C3C"/>
    <w:rsid w:val="00867E32"/>
    <w:rsid w:val="00870063"/>
    <w:rsid w:val="00870318"/>
    <w:rsid w:val="008703DB"/>
    <w:rsid w:val="00870580"/>
    <w:rsid w:val="00870B47"/>
    <w:rsid w:val="00870C4B"/>
    <w:rsid w:val="00870CCC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1D5"/>
    <w:rsid w:val="00872676"/>
    <w:rsid w:val="00872779"/>
    <w:rsid w:val="008727F5"/>
    <w:rsid w:val="00872983"/>
    <w:rsid w:val="00872A7C"/>
    <w:rsid w:val="00872CA3"/>
    <w:rsid w:val="00872E0D"/>
    <w:rsid w:val="00872FE0"/>
    <w:rsid w:val="00873205"/>
    <w:rsid w:val="008733C7"/>
    <w:rsid w:val="00873609"/>
    <w:rsid w:val="00873732"/>
    <w:rsid w:val="00873877"/>
    <w:rsid w:val="00873A17"/>
    <w:rsid w:val="00873AE4"/>
    <w:rsid w:val="00873BCB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A77"/>
    <w:rsid w:val="00874B54"/>
    <w:rsid w:val="00874CB4"/>
    <w:rsid w:val="00874E1C"/>
    <w:rsid w:val="00875020"/>
    <w:rsid w:val="008751BA"/>
    <w:rsid w:val="0087589F"/>
    <w:rsid w:val="00875B29"/>
    <w:rsid w:val="00875D59"/>
    <w:rsid w:val="00875EE7"/>
    <w:rsid w:val="00875EF4"/>
    <w:rsid w:val="00875FCB"/>
    <w:rsid w:val="00875FF7"/>
    <w:rsid w:val="0087604B"/>
    <w:rsid w:val="008760A4"/>
    <w:rsid w:val="00876442"/>
    <w:rsid w:val="00876526"/>
    <w:rsid w:val="00876623"/>
    <w:rsid w:val="00876876"/>
    <w:rsid w:val="008768BA"/>
    <w:rsid w:val="00876A26"/>
    <w:rsid w:val="00876C86"/>
    <w:rsid w:val="00876CC6"/>
    <w:rsid w:val="00876E06"/>
    <w:rsid w:val="00876E46"/>
    <w:rsid w:val="008773D2"/>
    <w:rsid w:val="008773FF"/>
    <w:rsid w:val="0087758E"/>
    <w:rsid w:val="008775E8"/>
    <w:rsid w:val="00877A2B"/>
    <w:rsid w:val="00877BCA"/>
    <w:rsid w:val="00877C0F"/>
    <w:rsid w:val="00877F05"/>
    <w:rsid w:val="00877FAD"/>
    <w:rsid w:val="008803E0"/>
    <w:rsid w:val="00880678"/>
    <w:rsid w:val="0088069F"/>
    <w:rsid w:val="00880ABF"/>
    <w:rsid w:val="00880B2A"/>
    <w:rsid w:val="00880B7B"/>
    <w:rsid w:val="00880BAC"/>
    <w:rsid w:val="00880CBA"/>
    <w:rsid w:val="00880F33"/>
    <w:rsid w:val="00881441"/>
    <w:rsid w:val="008815CD"/>
    <w:rsid w:val="00881663"/>
    <w:rsid w:val="00881760"/>
    <w:rsid w:val="00881785"/>
    <w:rsid w:val="008817D5"/>
    <w:rsid w:val="00881A7F"/>
    <w:rsid w:val="00881AAB"/>
    <w:rsid w:val="00881B60"/>
    <w:rsid w:val="00881ED8"/>
    <w:rsid w:val="00881EF4"/>
    <w:rsid w:val="00882082"/>
    <w:rsid w:val="00882119"/>
    <w:rsid w:val="008822F9"/>
    <w:rsid w:val="00882488"/>
    <w:rsid w:val="008824C2"/>
    <w:rsid w:val="0088250B"/>
    <w:rsid w:val="0088269D"/>
    <w:rsid w:val="00882975"/>
    <w:rsid w:val="00882BDE"/>
    <w:rsid w:val="00882BF0"/>
    <w:rsid w:val="00882BFE"/>
    <w:rsid w:val="00882C93"/>
    <w:rsid w:val="00882D2B"/>
    <w:rsid w:val="00882DB2"/>
    <w:rsid w:val="00883297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0D7"/>
    <w:rsid w:val="008851DE"/>
    <w:rsid w:val="0088524B"/>
    <w:rsid w:val="008852FA"/>
    <w:rsid w:val="00885328"/>
    <w:rsid w:val="00885626"/>
    <w:rsid w:val="00885799"/>
    <w:rsid w:val="00885DFC"/>
    <w:rsid w:val="00885E63"/>
    <w:rsid w:val="00886587"/>
    <w:rsid w:val="008866A8"/>
    <w:rsid w:val="008866EC"/>
    <w:rsid w:val="0088671A"/>
    <w:rsid w:val="00886899"/>
    <w:rsid w:val="00886AC2"/>
    <w:rsid w:val="00886CBA"/>
    <w:rsid w:val="00886DD8"/>
    <w:rsid w:val="00887048"/>
    <w:rsid w:val="008870E9"/>
    <w:rsid w:val="0088715A"/>
    <w:rsid w:val="00887170"/>
    <w:rsid w:val="00887271"/>
    <w:rsid w:val="00887447"/>
    <w:rsid w:val="00887476"/>
    <w:rsid w:val="008876A2"/>
    <w:rsid w:val="0088772E"/>
    <w:rsid w:val="0088783B"/>
    <w:rsid w:val="00887A70"/>
    <w:rsid w:val="00887C7C"/>
    <w:rsid w:val="00890058"/>
    <w:rsid w:val="00890073"/>
    <w:rsid w:val="008900B3"/>
    <w:rsid w:val="00890217"/>
    <w:rsid w:val="008902C8"/>
    <w:rsid w:val="0089030E"/>
    <w:rsid w:val="00890335"/>
    <w:rsid w:val="00890513"/>
    <w:rsid w:val="008906C3"/>
    <w:rsid w:val="008907B0"/>
    <w:rsid w:val="00890857"/>
    <w:rsid w:val="00890905"/>
    <w:rsid w:val="00890EFB"/>
    <w:rsid w:val="0089115B"/>
    <w:rsid w:val="008912F2"/>
    <w:rsid w:val="00891496"/>
    <w:rsid w:val="008914FE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441"/>
    <w:rsid w:val="0089260B"/>
    <w:rsid w:val="008926A4"/>
    <w:rsid w:val="008927AD"/>
    <w:rsid w:val="00892B06"/>
    <w:rsid w:val="00892C37"/>
    <w:rsid w:val="00892CFE"/>
    <w:rsid w:val="008930F4"/>
    <w:rsid w:val="00893139"/>
    <w:rsid w:val="008932A0"/>
    <w:rsid w:val="0089330B"/>
    <w:rsid w:val="0089342B"/>
    <w:rsid w:val="008934D6"/>
    <w:rsid w:val="00893568"/>
    <w:rsid w:val="00893C76"/>
    <w:rsid w:val="00893D2F"/>
    <w:rsid w:val="00893D9D"/>
    <w:rsid w:val="00893E9A"/>
    <w:rsid w:val="00894019"/>
    <w:rsid w:val="0089402F"/>
    <w:rsid w:val="00894097"/>
    <w:rsid w:val="00894227"/>
    <w:rsid w:val="008945A7"/>
    <w:rsid w:val="008945E6"/>
    <w:rsid w:val="008947C0"/>
    <w:rsid w:val="008949F7"/>
    <w:rsid w:val="00894A64"/>
    <w:rsid w:val="00894AC0"/>
    <w:rsid w:val="00894B20"/>
    <w:rsid w:val="00894B2A"/>
    <w:rsid w:val="00894B75"/>
    <w:rsid w:val="00894DD0"/>
    <w:rsid w:val="008950E3"/>
    <w:rsid w:val="00895142"/>
    <w:rsid w:val="008951D5"/>
    <w:rsid w:val="00895218"/>
    <w:rsid w:val="00895262"/>
    <w:rsid w:val="008953C6"/>
    <w:rsid w:val="008954C7"/>
    <w:rsid w:val="00895502"/>
    <w:rsid w:val="008955E4"/>
    <w:rsid w:val="00895713"/>
    <w:rsid w:val="008957BA"/>
    <w:rsid w:val="008958A1"/>
    <w:rsid w:val="00895A7E"/>
    <w:rsid w:val="00895ABC"/>
    <w:rsid w:val="00895B6B"/>
    <w:rsid w:val="00895C1C"/>
    <w:rsid w:val="00895E33"/>
    <w:rsid w:val="00895E3B"/>
    <w:rsid w:val="00895E7F"/>
    <w:rsid w:val="00895EB7"/>
    <w:rsid w:val="00896074"/>
    <w:rsid w:val="00896087"/>
    <w:rsid w:val="0089621A"/>
    <w:rsid w:val="0089629E"/>
    <w:rsid w:val="00896444"/>
    <w:rsid w:val="00896465"/>
    <w:rsid w:val="008964ED"/>
    <w:rsid w:val="008965CB"/>
    <w:rsid w:val="008968EF"/>
    <w:rsid w:val="00896AF4"/>
    <w:rsid w:val="00896B5A"/>
    <w:rsid w:val="00896B98"/>
    <w:rsid w:val="00896FD0"/>
    <w:rsid w:val="00897237"/>
    <w:rsid w:val="00897277"/>
    <w:rsid w:val="008973FD"/>
    <w:rsid w:val="00897617"/>
    <w:rsid w:val="00897795"/>
    <w:rsid w:val="00897798"/>
    <w:rsid w:val="00897B88"/>
    <w:rsid w:val="00897C33"/>
    <w:rsid w:val="00897EF0"/>
    <w:rsid w:val="008A017C"/>
    <w:rsid w:val="008A01A5"/>
    <w:rsid w:val="008A020D"/>
    <w:rsid w:val="008A0281"/>
    <w:rsid w:val="008A02BB"/>
    <w:rsid w:val="008A02CC"/>
    <w:rsid w:val="008A043E"/>
    <w:rsid w:val="008A058E"/>
    <w:rsid w:val="008A0883"/>
    <w:rsid w:val="008A0965"/>
    <w:rsid w:val="008A0A0A"/>
    <w:rsid w:val="008A0A2B"/>
    <w:rsid w:val="008A0AA5"/>
    <w:rsid w:val="008A0B30"/>
    <w:rsid w:val="008A0E81"/>
    <w:rsid w:val="008A0E92"/>
    <w:rsid w:val="008A1181"/>
    <w:rsid w:val="008A1189"/>
    <w:rsid w:val="008A122E"/>
    <w:rsid w:val="008A13EE"/>
    <w:rsid w:val="008A1410"/>
    <w:rsid w:val="008A1821"/>
    <w:rsid w:val="008A1951"/>
    <w:rsid w:val="008A1959"/>
    <w:rsid w:val="008A19E1"/>
    <w:rsid w:val="008A1EF8"/>
    <w:rsid w:val="008A1F1C"/>
    <w:rsid w:val="008A1F27"/>
    <w:rsid w:val="008A211E"/>
    <w:rsid w:val="008A2385"/>
    <w:rsid w:val="008A2A10"/>
    <w:rsid w:val="008A2AD0"/>
    <w:rsid w:val="008A2ADA"/>
    <w:rsid w:val="008A2BC7"/>
    <w:rsid w:val="008A2C84"/>
    <w:rsid w:val="008A2CE2"/>
    <w:rsid w:val="008A2EC1"/>
    <w:rsid w:val="008A336D"/>
    <w:rsid w:val="008A34E3"/>
    <w:rsid w:val="008A36A3"/>
    <w:rsid w:val="008A391D"/>
    <w:rsid w:val="008A3B35"/>
    <w:rsid w:val="008A3B3E"/>
    <w:rsid w:val="008A3B9A"/>
    <w:rsid w:val="008A3C13"/>
    <w:rsid w:val="008A3E98"/>
    <w:rsid w:val="008A3F34"/>
    <w:rsid w:val="008A3F84"/>
    <w:rsid w:val="008A40B0"/>
    <w:rsid w:val="008A40CB"/>
    <w:rsid w:val="008A4397"/>
    <w:rsid w:val="008A43A1"/>
    <w:rsid w:val="008A44AE"/>
    <w:rsid w:val="008A4604"/>
    <w:rsid w:val="008A47F0"/>
    <w:rsid w:val="008A4806"/>
    <w:rsid w:val="008A4960"/>
    <w:rsid w:val="008A4ABA"/>
    <w:rsid w:val="008A4ACB"/>
    <w:rsid w:val="008A4AFD"/>
    <w:rsid w:val="008A4BFE"/>
    <w:rsid w:val="008A4D50"/>
    <w:rsid w:val="008A4DA2"/>
    <w:rsid w:val="008A5117"/>
    <w:rsid w:val="008A52EE"/>
    <w:rsid w:val="008A542C"/>
    <w:rsid w:val="008A548A"/>
    <w:rsid w:val="008A582F"/>
    <w:rsid w:val="008A58C8"/>
    <w:rsid w:val="008A5B73"/>
    <w:rsid w:val="008A5C47"/>
    <w:rsid w:val="008A5C7C"/>
    <w:rsid w:val="008A5EE9"/>
    <w:rsid w:val="008A663B"/>
    <w:rsid w:val="008A681C"/>
    <w:rsid w:val="008A6A6E"/>
    <w:rsid w:val="008A6B85"/>
    <w:rsid w:val="008A6CED"/>
    <w:rsid w:val="008A6DEC"/>
    <w:rsid w:val="008A757C"/>
    <w:rsid w:val="008A7612"/>
    <w:rsid w:val="008A76DE"/>
    <w:rsid w:val="008A7740"/>
    <w:rsid w:val="008A78D5"/>
    <w:rsid w:val="008A78DE"/>
    <w:rsid w:val="008A78F4"/>
    <w:rsid w:val="008A790C"/>
    <w:rsid w:val="008A7938"/>
    <w:rsid w:val="008A7ABC"/>
    <w:rsid w:val="008A7B2A"/>
    <w:rsid w:val="008A7C44"/>
    <w:rsid w:val="008A7D7A"/>
    <w:rsid w:val="008A7DA0"/>
    <w:rsid w:val="008B0328"/>
    <w:rsid w:val="008B0656"/>
    <w:rsid w:val="008B0690"/>
    <w:rsid w:val="008B07B9"/>
    <w:rsid w:val="008B08E8"/>
    <w:rsid w:val="008B09E4"/>
    <w:rsid w:val="008B0B23"/>
    <w:rsid w:val="008B0BCC"/>
    <w:rsid w:val="008B0F41"/>
    <w:rsid w:val="008B101B"/>
    <w:rsid w:val="008B10F1"/>
    <w:rsid w:val="008B11F2"/>
    <w:rsid w:val="008B1274"/>
    <w:rsid w:val="008B12D4"/>
    <w:rsid w:val="008B135E"/>
    <w:rsid w:val="008B16BA"/>
    <w:rsid w:val="008B176E"/>
    <w:rsid w:val="008B184E"/>
    <w:rsid w:val="008B1AF6"/>
    <w:rsid w:val="008B1C13"/>
    <w:rsid w:val="008B1D56"/>
    <w:rsid w:val="008B1F92"/>
    <w:rsid w:val="008B1FA8"/>
    <w:rsid w:val="008B2124"/>
    <w:rsid w:val="008B2137"/>
    <w:rsid w:val="008B2148"/>
    <w:rsid w:val="008B2269"/>
    <w:rsid w:val="008B233B"/>
    <w:rsid w:val="008B24BC"/>
    <w:rsid w:val="008B27F1"/>
    <w:rsid w:val="008B28BF"/>
    <w:rsid w:val="008B29BD"/>
    <w:rsid w:val="008B29FD"/>
    <w:rsid w:val="008B2C9F"/>
    <w:rsid w:val="008B3255"/>
    <w:rsid w:val="008B359D"/>
    <w:rsid w:val="008B361F"/>
    <w:rsid w:val="008B3644"/>
    <w:rsid w:val="008B36F0"/>
    <w:rsid w:val="008B386B"/>
    <w:rsid w:val="008B3A33"/>
    <w:rsid w:val="008B3B67"/>
    <w:rsid w:val="008B3BF6"/>
    <w:rsid w:val="008B3C32"/>
    <w:rsid w:val="008B3FA1"/>
    <w:rsid w:val="008B40B6"/>
    <w:rsid w:val="008B4316"/>
    <w:rsid w:val="008B4734"/>
    <w:rsid w:val="008B48E1"/>
    <w:rsid w:val="008B490D"/>
    <w:rsid w:val="008B4975"/>
    <w:rsid w:val="008B4AA0"/>
    <w:rsid w:val="008B4AE7"/>
    <w:rsid w:val="008B4B8B"/>
    <w:rsid w:val="008B4D06"/>
    <w:rsid w:val="008B4D36"/>
    <w:rsid w:val="008B5662"/>
    <w:rsid w:val="008B579A"/>
    <w:rsid w:val="008B5A87"/>
    <w:rsid w:val="008B5D39"/>
    <w:rsid w:val="008B5E97"/>
    <w:rsid w:val="008B5F8B"/>
    <w:rsid w:val="008B6005"/>
    <w:rsid w:val="008B60E0"/>
    <w:rsid w:val="008B61F8"/>
    <w:rsid w:val="008B62BC"/>
    <w:rsid w:val="008B62DC"/>
    <w:rsid w:val="008B69BB"/>
    <w:rsid w:val="008B69EB"/>
    <w:rsid w:val="008B6B62"/>
    <w:rsid w:val="008B6FE9"/>
    <w:rsid w:val="008B719D"/>
    <w:rsid w:val="008B7301"/>
    <w:rsid w:val="008B73EC"/>
    <w:rsid w:val="008B747C"/>
    <w:rsid w:val="008B76C8"/>
    <w:rsid w:val="008B77EB"/>
    <w:rsid w:val="008B7819"/>
    <w:rsid w:val="008B7C53"/>
    <w:rsid w:val="008B7DA2"/>
    <w:rsid w:val="008B7ECC"/>
    <w:rsid w:val="008C01AC"/>
    <w:rsid w:val="008C03C3"/>
    <w:rsid w:val="008C05B0"/>
    <w:rsid w:val="008C06EA"/>
    <w:rsid w:val="008C0801"/>
    <w:rsid w:val="008C0846"/>
    <w:rsid w:val="008C08D7"/>
    <w:rsid w:val="008C0938"/>
    <w:rsid w:val="008C0D59"/>
    <w:rsid w:val="008C0FF0"/>
    <w:rsid w:val="008C1031"/>
    <w:rsid w:val="008C1160"/>
    <w:rsid w:val="008C1164"/>
    <w:rsid w:val="008C11B3"/>
    <w:rsid w:val="008C11BA"/>
    <w:rsid w:val="008C138D"/>
    <w:rsid w:val="008C14A1"/>
    <w:rsid w:val="008C1520"/>
    <w:rsid w:val="008C1946"/>
    <w:rsid w:val="008C1D15"/>
    <w:rsid w:val="008C1FB2"/>
    <w:rsid w:val="008C2245"/>
    <w:rsid w:val="008C22AD"/>
    <w:rsid w:val="008C2490"/>
    <w:rsid w:val="008C25FF"/>
    <w:rsid w:val="008C26A2"/>
    <w:rsid w:val="008C2B2F"/>
    <w:rsid w:val="008C2B87"/>
    <w:rsid w:val="008C2E86"/>
    <w:rsid w:val="008C2EEF"/>
    <w:rsid w:val="008C33CB"/>
    <w:rsid w:val="008C3472"/>
    <w:rsid w:val="008C349B"/>
    <w:rsid w:val="008C3510"/>
    <w:rsid w:val="008C3515"/>
    <w:rsid w:val="008C3640"/>
    <w:rsid w:val="008C3676"/>
    <w:rsid w:val="008C3679"/>
    <w:rsid w:val="008C3688"/>
    <w:rsid w:val="008C36FA"/>
    <w:rsid w:val="008C37BB"/>
    <w:rsid w:val="008C3845"/>
    <w:rsid w:val="008C388F"/>
    <w:rsid w:val="008C38B8"/>
    <w:rsid w:val="008C3905"/>
    <w:rsid w:val="008C3B34"/>
    <w:rsid w:val="008C3D48"/>
    <w:rsid w:val="008C409F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212"/>
    <w:rsid w:val="008C656A"/>
    <w:rsid w:val="008C662B"/>
    <w:rsid w:val="008C690D"/>
    <w:rsid w:val="008C699C"/>
    <w:rsid w:val="008C69E3"/>
    <w:rsid w:val="008C6A62"/>
    <w:rsid w:val="008C6ABC"/>
    <w:rsid w:val="008C6B1C"/>
    <w:rsid w:val="008C6B39"/>
    <w:rsid w:val="008C6B48"/>
    <w:rsid w:val="008C6B54"/>
    <w:rsid w:val="008C6D40"/>
    <w:rsid w:val="008C6DF3"/>
    <w:rsid w:val="008C6F59"/>
    <w:rsid w:val="008C73BD"/>
    <w:rsid w:val="008C7420"/>
    <w:rsid w:val="008C77E9"/>
    <w:rsid w:val="008C787B"/>
    <w:rsid w:val="008C7957"/>
    <w:rsid w:val="008C7987"/>
    <w:rsid w:val="008C7B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77"/>
    <w:rsid w:val="008D09C5"/>
    <w:rsid w:val="008D0A68"/>
    <w:rsid w:val="008D108B"/>
    <w:rsid w:val="008D10DE"/>
    <w:rsid w:val="008D11F2"/>
    <w:rsid w:val="008D146A"/>
    <w:rsid w:val="008D1781"/>
    <w:rsid w:val="008D1798"/>
    <w:rsid w:val="008D17B4"/>
    <w:rsid w:val="008D1822"/>
    <w:rsid w:val="008D1957"/>
    <w:rsid w:val="008D19E4"/>
    <w:rsid w:val="008D19FC"/>
    <w:rsid w:val="008D1AFE"/>
    <w:rsid w:val="008D1B17"/>
    <w:rsid w:val="008D1B52"/>
    <w:rsid w:val="008D1BB1"/>
    <w:rsid w:val="008D1BF8"/>
    <w:rsid w:val="008D1C0A"/>
    <w:rsid w:val="008D1F64"/>
    <w:rsid w:val="008D1F81"/>
    <w:rsid w:val="008D1F8F"/>
    <w:rsid w:val="008D23CE"/>
    <w:rsid w:val="008D23E0"/>
    <w:rsid w:val="008D2540"/>
    <w:rsid w:val="008D2648"/>
    <w:rsid w:val="008D26B4"/>
    <w:rsid w:val="008D2856"/>
    <w:rsid w:val="008D290F"/>
    <w:rsid w:val="008D2EBE"/>
    <w:rsid w:val="008D3080"/>
    <w:rsid w:val="008D30F3"/>
    <w:rsid w:val="008D318E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25"/>
    <w:rsid w:val="008D4747"/>
    <w:rsid w:val="008D47E8"/>
    <w:rsid w:val="008D48DA"/>
    <w:rsid w:val="008D4940"/>
    <w:rsid w:val="008D4995"/>
    <w:rsid w:val="008D4C48"/>
    <w:rsid w:val="008D4DE2"/>
    <w:rsid w:val="008D4DEC"/>
    <w:rsid w:val="008D4E65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A0E"/>
    <w:rsid w:val="008D5AD3"/>
    <w:rsid w:val="008D5EA3"/>
    <w:rsid w:val="008D5FF8"/>
    <w:rsid w:val="008D6018"/>
    <w:rsid w:val="008D609A"/>
    <w:rsid w:val="008D6378"/>
    <w:rsid w:val="008D6387"/>
    <w:rsid w:val="008D683A"/>
    <w:rsid w:val="008D6842"/>
    <w:rsid w:val="008D6C2D"/>
    <w:rsid w:val="008D6C88"/>
    <w:rsid w:val="008D711A"/>
    <w:rsid w:val="008D7129"/>
    <w:rsid w:val="008D7235"/>
    <w:rsid w:val="008D7376"/>
    <w:rsid w:val="008D7901"/>
    <w:rsid w:val="008D792B"/>
    <w:rsid w:val="008D7F4E"/>
    <w:rsid w:val="008D7FA5"/>
    <w:rsid w:val="008E009A"/>
    <w:rsid w:val="008E01D5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0AD"/>
    <w:rsid w:val="008E10B8"/>
    <w:rsid w:val="008E1308"/>
    <w:rsid w:val="008E1740"/>
    <w:rsid w:val="008E198A"/>
    <w:rsid w:val="008E1B3F"/>
    <w:rsid w:val="008E1B8D"/>
    <w:rsid w:val="008E1BFB"/>
    <w:rsid w:val="008E1CAC"/>
    <w:rsid w:val="008E1E2D"/>
    <w:rsid w:val="008E1E70"/>
    <w:rsid w:val="008E1EE8"/>
    <w:rsid w:val="008E2085"/>
    <w:rsid w:val="008E21BA"/>
    <w:rsid w:val="008E2205"/>
    <w:rsid w:val="008E22DA"/>
    <w:rsid w:val="008E22F1"/>
    <w:rsid w:val="008E238C"/>
    <w:rsid w:val="008E244E"/>
    <w:rsid w:val="008E2514"/>
    <w:rsid w:val="008E26F6"/>
    <w:rsid w:val="008E2806"/>
    <w:rsid w:val="008E2979"/>
    <w:rsid w:val="008E29E9"/>
    <w:rsid w:val="008E2AFD"/>
    <w:rsid w:val="008E2B13"/>
    <w:rsid w:val="008E2B68"/>
    <w:rsid w:val="008E2E2F"/>
    <w:rsid w:val="008E30D6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30"/>
    <w:rsid w:val="008E3FA5"/>
    <w:rsid w:val="008E3FF6"/>
    <w:rsid w:val="008E4124"/>
    <w:rsid w:val="008E4210"/>
    <w:rsid w:val="008E42AB"/>
    <w:rsid w:val="008E43F9"/>
    <w:rsid w:val="008E443A"/>
    <w:rsid w:val="008E45FD"/>
    <w:rsid w:val="008E4613"/>
    <w:rsid w:val="008E4AB0"/>
    <w:rsid w:val="008E4B46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59B"/>
    <w:rsid w:val="008E67BF"/>
    <w:rsid w:val="008E6894"/>
    <w:rsid w:val="008E68A5"/>
    <w:rsid w:val="008E68D3"/>
    <w:rsid w:val="008E6909"/>
    <w:rsid w:val="008E691E"/>
    <w:rsid w:val="008E69B4"/>
    <w:rsid w:val="008E6A97"/>
    <w:rsid w:val="008E6B0E"/>
    <w:rsid w:val="008E6E0F"/>
    <w:rsid w:val="008E7160"/>
    <w:rsid w:val="008E7165"/>
    <w:rsid w:val="008E716F"/>
    <w:rsid w:val="008E7223"/>
    <w:rsid w:val="008E7333"/>
    <w:rsid w:val="008E744A"/>
    <w:rsid w:val="008E763B"/>
    <w:rsid w:val="008E76FD"/>
    <w:rsid w:val="008E77FC"/>
    <w:rsid w:val="008E787A"/>
    <w:rsid w:val="008E7A2F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5BB"/>
    <w:rsid w:val="008F07A8"/>
    <w:rsid w:val="008F0B59"/>
    <w:rsid w:val="008F0D49"/>
    <w:rsid w:val="008F0DCA"/>
    <w:rsid w:val="008F0E66"/>
    <w:rsid w:val="008F0ED8"/>
    <w:rsid w:val="008F1064"/>
    <w:rsid w:val="008F1171"/>
    <w:rsid w:val="008F127A"/>
    <w:rsid w:val="008F14D7"/>
    <w:rsid w:val="008F15EA"/>
    <w:rsid w:val="008F1724"/>
    <w:rsid w:val="008F18DE"/>
    <w:rsid w:val="008F193A"/>
    <w:rsid w:val="008F19DA"/>
    <w:rsid w:val="008F1BB7"/>
    <w:rsid w:val="008F1C78"/>
    <w:rsid w:val="008F1FAA"/>
    <w:rsid w:val="008F2153"/>
    <w:rsid w:val="008F215A"/>
    <w:rsid w:val="008F21B5"/>
    <w:rsid w:val="008F21FC"/>
    <w:rsid w:val="008F227A"/>
    <w:rsid w:val="008F26D6"/>
    <w:rsid w:val="008F2B62"/>
    <w:rsid w:val="008F2C12"/>
    <w:rsid w:val="008F2CB7"/>
    <w:rsid w:val="008F2CC0"/>
    <w:rsid w:val="008F2CC3"/>
    <w:rsid w:val="008F2D95"/>
    <w:rsid w:val="008F3033"/>
    <w:rsid w:val="008F3347"/>
    <w:rsid w:val="008F37A2"/>
    <w:rsid w:val="008F38A1"/>
    <w:rsid w:val="008F391E"/>
    <w:rsid w:val="008F39B8"/>
    <w:rsid w:val="008F3B07"/>
    <w:rsid w:val="008F3B0B"/>
    <w:rsid w:val="008F3B53"/>
    <w:rsid w:val="008F3B54"/>
    <w:rsid w:val="008F3C28"/>
    <w:rsid w:val="008F3CB3"/>
    <w:rsid w:val="008F3DE5"/>
    <w:rsid w:val="008F3DEC"/>
    <w:rsid w:val="008F3F48"/>
    <w:rsid w:val="008F3FEE"/>
    <w:rsid w:val="008F4091"/>
    <w:rsid w:val="008F409C"/>
    <w:rsid w:val="008F426E"/>
    <w:rsid w:val="008F42B8"/>
    <w:rsid w:val="008F4561"/>
    <w:rsid w:val="008F45A5"/>
    <w:rsid w:val="008F47D5"/>
    <w:rsid w:val="008F47F9"/>
    <w:rsid w:val="008F4C0D"/>
    <w:rsid w:val="008F4CDD"/>
    <w:rsid w:val="008F4DF2"/>
    <w:rsid w:val="008F4F2B"/>
    <w:rsid w:val="008F4FAF"/>
    <w:rsid w:val="008F4FB2"/>
    <w:rsid w:val="008F5072"/>
    <w:rsid w:val="008F51B0"/>
    <w:rsid w:val="008F51DC"/>
    <w:rsid w:val="008F5249"/>
    <w:rsid w:val="008F546D"/>
    <w:rsid w:val="008F546F"/>
    <w:rsid w:val="008F5824"/>
    <w:rsid w:val="008F58FE"/>
    <w:rsid w:val="008F5E12"/>
    <w:rsid w:val="008F5ECD"/>
    <w:rsid w:val="008F5F66"/>
    <w:rsid w:val="008F6101"/>
    <w:rsid w:val="008F62A3"/>
    <w:rsid w:val="008F62B0"/>
    <w:rsid w:val="008F63D9"/>
    <w:rsid w:val="008F654F"/>
    <w:rsid w:val="008F656C"/>
    <w:rsid w:val="008F6576"/>
    <w:rsid w:val="008F657D"/>
    <w:rsid w:val="008F6613"/>
    <w:rsid w:val="008F67C4"/>
    <w:rsid w:val="008F6883"/>
    <w:rsid w:val="008F68DF"/>
    <w:rsid w:val="008F68E6"/>
    <w:rsid w:val="008F6E9C"/>
    <w:rsid w:val="008F6EDD"/>
    <w:rsid w:val="008F6F20"/>
    <w:rsid w:val="008F7089"/>
    <w:rsid w:val="008F718C"/>
    <w:rsid w:val="008F7208"/>
    <w:rsid w:val="008F764C"/>
    <w:rsid w:val="008F779C"/>
    <w:rsid w:val="008F78C7"/>
    <w:rsid w:val="008F7C0F"/>
    <w:rsid w:val="008F7F57"/>
    <w:rsid w:val="009000B2"/>
    <w:rsid w:val="009000D0"/>
    <w:rsid w:val="0090010B"/>
    <w:rsid w:val="009005B7"/>
    <w:rsid w:val="0090061F"/>
    <w:rsid w:val="009009EF"/>
    <w:rsid w:val="00900E87"/>
    <w:rsid w:val="00900EDE"/>
    <w:rsid w:val="00901086"/>
    <w:rsid w:val="009016D2"/>
    <w:rsid w:val="009016EF"/>
    <w:rsid w:val="00901F07"/>
    <w:rsid w:val="00901FCF"/>
    <w:rsid w:val="00902039"/>
    <w:rsid w:val="009020CC"/>
    <w:rsid w:val="009020ED"/>
    <w:rsid w:val="00902177"/>
    <w:rsid w:val="009025FD"/>
    <w:rsid w:val="009026E5"/>
    <w:rsid w:val="0090289E"/>
    <w:rsid w:val="00902A1E"/>
    <w:rsid w:val="00902B48"/>
    <w:rsid w:val="00902B4F"/>
    <w:rsid w:val="00902B6E"/>
    <w:rsid w:val="00902F62"/>
    <w:rsid w:val="00903001"/>
    <w:rsid w:val="009031BA"/>
    <w:rsid w:val="00903226"/>
    <w:rsid w:val="00903293"/>
    <w:rsid w:val="0090340E"/>
    <w:rsid w:val="00903694"/>
    <w:rsid w:val="0090375E"/>
    <w:rsid w:val="0090398E"/>
    <w:rsid w:val="00903B15"/>
    <w:rsid w:val="00903B68"/>
    <w:rsid w:val="00903B87"/>
    <w:rsid w:val="00903D0C"/>
    <w:rsid w:val="00903D4F"/>
    <w:rsid w:val="00903D7C"/>
    <w:rsid w:val="00903F61"/>
    <w:rsid w:val="00904150"/>
    <w:rsid w:val="00904515"/>
    <w:rsid w:val="0090451C"/>
    <w:rsid w:val="00904593"/>
    <w:rsid w:val="009045AA"/>
    <w:rsid w:val="00904639"/>
    <w:rsid w:val="00904759"/>
    <w:rsid w:val="00904842"/>
    <w:rsid w:val="00904A4C"/>
    <w:rsid w:val="00904B17"/>
    <w:rsid w:val="00904C94"/>
    <w:rsid w:val="00904DF7"/>
    <w:rsid w:val="00904F2D"/>
    <w:rsid w:val="00905206"/>
    <w:rsid w:val="009052BE"/>
    <w:rsid w:val="00905415"/>
    <w:rsid w:val="00905577"/>
    <w:rsid w:val="00905D48"/>
    <w:rsid w:val="00905F83"/>
    <w:rsid w:val="00905F9B"/>
    <w:rsid w:val="009060F1"/>
    <w:rsid w:val="00906359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2B8"/>
    <w:rsid w:val="009104F8"/>
    <w:rsid w:val="00910B30"/>
    <w:rsid w:val="00910CFE"/>
    <w:rsid w:val="00911037"/>
    <w:rsid w:val="00911101"/>
    <w:rsid w:val="00911288"/>
    <w:rsid w:val="00911699"/>
    <w:rsid w:val="009116A3"/>
    <w:rsid w:val="009116E2"/>
    <w:rsid w:val="00911BB1"/>
    <w:rsid w:val="00911D37"/>
    <w:rsid w:val="00911D54"/>
    <w:rsid w:val="00911D99"/>
    <w:rsid w:val="00911DB1"/>
    <w:rsid w:val="00911DB2"/>
    <w:rsid w:val="00911E55"/>
    <w:rsid w:val="00911EC9"/>
    <w:rsid w:val="00911EE6"/>
    <w:rsid w:val="00911F0A"/>
    <w:rsid w:val="0091242D"/>
    <w:rsid w:val="0091270C"/>
    <w:rsid w:val="0091273B"/>
    <w:rsid w:val="00912796"/>
    <w:rsid w:val="0091284E"/>
    <w:rsid w:val="009129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064"/>
    <w:rsid w:val="009132A6"/>
    <w:rsid w:val="00913376"/>
    <w:rsid w:val="00913447"/>
    <w:rsid w:val="0091359A"/>
    <w:rsid w:val="009139D5"/>
    <w:rsid w:val="00913A13"/>
    <w:rsid w:val="00913A2E"/>
    <w:rsid w:val="00913FD6"/>
    <w:rsid w:val="0091402F"/>
    <w:rsid w:val="00914194"/>
    <w:rsid w:val="0091439A"/>
    <w:rsid w:val="00914520"/>
    <w:rsid w:val="00914576"/>
    <w:rsid w:val="0091461A"/>
    <w:rsid w:val="009146AA"/>
    <w:rsid w:val="00914907"/>
    <w:rsid w:val="00914AD6"/>
    <w:rsid w:val="00914B57"/>
    <w:rsid w:val="00914B8C"/>
    <w:rsid w:val="00914C69"/>
    <w:rsid w:val="00914DA9"/>
    <w:rsid w:val="00914EFA"/>
    <w:rsid w:val="00914F00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10A"/>
    <w:rsid w:val="009162CD"/>
    <w:rsid w:val="009164B6"/>
    <w:rsid w:val="00916708"/>
    <w:rsid w:val="00916B48"/>
    <w:rsid w:val="00916D6A"/>
    <w:rsid w:val="00916E6F"/>
    <w:rsid w:val="00916F22"/>
    <w:rsid w:val="00916F88"/>
    <w:rsid w:val="00917002"/>
    <w:rsid w:val="00917127"/>
    <w:rsid w:val="00917181"/>
    <w:rsid w:val="009172BB"/>
    <w:rsid w:val="009174A4"/>
    <w:rsid w:val="009174A9"/>
    <w:rsid w:val="0091760A"/>
    <w:rsid w:val="00917706"/>
    <w:rsid w:val="009177D0"/>
    <w:rsid w:val="009177EF"/>
    <w:rsid w:val="00917866"/>
    <w:rsid w:val="009179F1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68"/>
    <w:rsid w:val="00920770"/>
    <w:rsid w:val="009208A2"/>
    <w:rsid w:val="009209E7"/>
    <w:rsid w:val="00920B99"/>
    <w:rsid w:val="009210EE"/>
    <w:rsid w:val="00921170"/>
    <w:rsid w:val="00921175"/>
    <w:rsid w:val="009211D8"/>
    <w:rsid w:val="009211ED"/>
    <w:rsid w:val="0092121A"/>
    <w:rsid w:val="00921527"/>
    <w:rsid w:val="009215D8"/>
    <w:rsid w:val="0092176A"/>
    <w:rsid w:val="00921AE6"/>
    <w:rsid w:val="00921B0B"/>
    <w:rsid w:val="00921C4D"/>
    <w:rsid w:val="00921DC9"/>
    <w:rsid w:val="00921FBF"/>
    <w:rsid w:val="0092203A"/>
    <w:rsid w:val="00922094"/>
    <w:rsid w:val="00922243"/>
    <w:rsid w:val="00922569"/>
    <w:rsid w:val="0092269E"/>
    <w:rsid w:val="0092283F"/>
    <w:rsid w:val="009228F3"/>
    <w:rsid w:val="00923090"/>
    <w:rsid w:val="00923167"/>
    <w:rsid w:val="00923386"/>
    <w:rsid w:val="0092339F"/>
    <w:rsid w:val="009233FB"/>
    <w:rsid w:val="00923529"/>
    <w:rsid w:val="009235B7"/>
    <w:rsid w:val="009237CF"/>
    <w:rsid w:val="00923802"/>
    <w:rsid w:val="00923A17"/>
    <w:rsid w:val="00923DA6"/>
    <w:rsid w:val="00923DF3"/>
    <w:rsid w:val="009240C4"/>
    <w:rsid w:val="009240ED"/>
    <w:rsid w:val="00924214"/>
    <w:rsid w:val="00924365"/>
    <w:rsid w:val="009244A4"/>
    <w:rsid w:val="00924604"/>
    <w:rsid w:val="009248A9"/>
    <w:rsid w:val="00924913"/>
    <w:rsid w:val="00924B56"/>
    <w:rsid w:val="00924C29"/>
    <w:rsid w:val="00924D33"/>
    <w:rsid w:val="00924E06"/>
    <w:rsid w:val="00924E4F"/>
    <w:rsid w:val="00925160"/>
    <w:rsid w:val="009251AD"/>
    <w:rsid w:val="00925267"/>
    <w:rsid w:val="00925299"/>
    <w:rsid w:val="00925558"/>
    <w:rsid w:val="0092564C"/>
    <w:rsid w:val="009256B4"/>
    <w:rsid w:val="00925757"/>
    <w:rsid w:val="00925825"/>
    <w:rsid w:val="00925969"/>
    <w:rsid w:val="009259B7"/>
    <w:rsid w:val="00925A99"/>
    <w:rsid w:val="00925AE2"/>
    <w:rsid w:val="00925AFE"/>
    <w:rsid w:val="00925DA5"/>
    <w:rsid w:val="0092618F"/>
    <w:rsid w:val="0092623A"/>
    <w:rsid w:val="0092650D"/>
    <w:rsid w:val="0092655C"/>
    <w:rsid w:val="00926677"/>
    <w:rsid w:val="00926914"/>
    <w:rsid w:val="00926ADA"/>
    <w:rsid w:val="00926B6F"/>
    <w:rsid w:val="00926CFB"/>
    <w:rsid w:val="00926D92"/>
    <w:rsid w:val="00926ECC"/>
    <w:rsid w:val="00926F9B"/>
    <w:rsid w:val="0092720E"/>
    <w:rsid w:val="0092722B"/>
    <w:rsid w:val="0092727E"/>
    <w:rsid w:val="00927575"/>
    <w:rsid w:val="009275AF"/>
    <w:rsid w:val="009275B1"/>
    <w:rsid w:val="009278F0"/>
    <w:rsid w:val="0092795E"/>
    <w:rsid w:val="009279C6"/>
    <w:rsid w:val="00927A69"/>
    <w:rsid w:val="00927B17"/>
    <w:rsid w:val="00927C96"/>
    <w:rsid w:val="00927CC2"/>
    <w:rsid w:val="00927DD3"/>
    <w:rsid w:val="00927F49"/>
    <w:rsid w:val="00927FC5"/>
    <w:rsid w:val="009300A8"/>
    <w:rsid w:val="009301C1"/>
    <w:rsid w:val="00930349"/>
    <w:rsid w:val="0093034D"/>
    <w:rsid w:val="00930645"/>
    <w:rsid w:val="0093070F"/>
    <w:rsid w:val="00930C13"/>
    <w:rsid w:val="00930CD2"/>
    <w:rsid w:val="00930E8E"/>
    <w:rsid w:val="0093105A"/>
    <w:rsid w:val="0093131B"/>
    <w:rsid w:val="00931391"/>
    <w:rsid w:val="0093166D"/>
    <w:rsid w:val="009316AF"/>
    <w:rsid w:val="009316E9"/>
    <w:rsid w:val="009318AB"/>
    <w:rsid w:val="009318F5"/>
    <w:rsid w:val="0093191D"/>
    <w:rsid w:val="009319AB"/>
    <w:rsid w:val="00931AF9"/>
    <w:rsid w:val="00931CA3"/>
    <w:rsid w:val="00931CAF"/>
    <w:rsid w:val="00931D2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89F"/>
    <w:rsid w:val="009329B3"/>
    <w:rsid w:val="009329EC"/>
    <w:rsid w:val="009329F1"/>
    <w:rsid w:val="00932D54"/>
    <w:rsid w:val="0093315B"/>
    <w:rsid w:val="009331B7"/>
    <w:rsid w:val="00933437"/>
    <w:rsid w:val="00933C98"/>
    <w:rsid w:val="00933D6B"/>
    <w:rsid w:val="00933E0D"/>
    <w:rsid w:val="00933E61"/>
    <w:rsid w:val="00933F13"/>
    <w:rsid w:val="00933F62"/>
    <w:rsid w:val="00934074"/>
    <w:rsid w:val="0093416E"/>
    <w:rsid w:val="0093418F"/>
    <w:rsid w:val="009343B3"/>
    <w:rsid w:val="00934612"/>
    <w:rsid w:val="00934715"/>
    <w:rsid w:val="00934A20"/>
    <w:rsid w:val="00934B50"/>
    <w:rsid w:val="00934C60"/>
    <w:rsid w:val="00934E6B"/>
    <w:rsid w:val="009350DA"/>
    <w:rsid w:val="009351BD"/>
    <w:rsid w:val="009352DC"/>
    <w:rsid w:val="00935441"/>
    <w:rsid w:val="0093565D"/>
    <w:rsid w:val="00935C43"/>
    <w:rsid w:val="00935CA0"/>
    <w:rsid w:val="00935CAF"/>
    <w:rsid w:val="00935D1B"/>
    <w:rsid w:val="00935E54"/>
    <w:rsid w:val="00935EEC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6E36"/>
    <w:rsid w:val="00936EA0"/>
    <w:rsid w:val="0093702E"/>
    <w:rsid w:val="009370F1"/>
    <w:rsid w:val="0093758E"/>
    <w:rsid w:val="009376B9"/>
    <w:rsid w:val="009377B3"/>
    <w:rsid w:val="00937C61"/>
    <w:rsid w:val="00937D31"/>
    <w:rsid w:val="00937DBF"/>
    <w:rsid w:val="00937ED4"/>
    <w:rsid w:val="00937F80"/>
    <w:rsid w:val="00940589"/>
    <w:rsid w:val="009405AF"/>
    <w:rsid w:val="009405F6"/>
    <w:rsid w:val="00940627"/>
    <w:rsid w:val="0094098E"/>
    <w:rsid w:val="00940C42"/>
    <w:rsid w:val="00940D17"/>
    <w:rsid w:val="00940F8B"/>
    <w:rsid w:val="00941437"/>
    <w:rsid w:val="009415A2"/>
    <w:rsid w:val="00941926"/>
    <w:rsid w:val="00941A1A"/>
    <w:rsid w:val="00941C0E"/>
    <w:rsid w:val="00941D5E"/>
    <w:rsid w:val="00941E20"/>
    <w:rsid w:val="00941E8A"/>
    <w:rsid w:val="00942085"/>
    <w:rsid w:val="00942195"/>
    <w:rsid w:val="009422D3"/>
    <w:rsid w:val="00942347"/>
    <w:rsid w:val="00942647"/>
    <w:rsid w:val="00942648"/>
    <w:rsid w:val="00942671"/>
    <w:rsid w:val="009426AF"/>
    <w:rsid w:val="009428BE"/>
    <w:rsid w:val="00942A28"/>
    <w:rsid w:val="00942AE3"/>
    <w:rsid w:val="00942B6E"/>
    <w:rsid w:val="00942B70"/>
    <w:rsid w:val="00942D21"/>
    <w:rsid w:val="00942D81"/>
    <w:rsid w:val="00943030"/>
    <w:rsid w:val="009430A3"/>
    <w:rsid w:val="0094331A"/>
    <w:rsid w:val="0094336C"/>
    <w:rsid w:val="0094338A"/>
    <w:rsid w:val="0094365F"/>
    <w:rsid w:val="00943875"/>
    <w:rsid w:val="00943905"/>
    <w:rsid w:val="00943BA0"/>
    <w:rsid w:val="00943C45"/>
    <w:rsid w:val="00943D11"/>
    <w:rsid w:val="00943EC9"/>
    <w:rsid w:val="00943F25"/>
    <w:rsid w:val="0094402A"/>
    <w:rsid w:val="00944037"/>
    <w:rsid w:val="009440B5"/>
    <w:rsid w:val="009440DA"/>
    <w:rsid w:val="00944179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B80"/>
    <w:rsid w:val="00944DE0"/>
    <w:rsid w:val="00944E1C"/>
    <w:rsid w:val="00944E26"/>
    <w:rsid w:val="00944E48"/>
    <w:rsid w:val="00944E8E"/>
    <w:rsid w:val="0094504A"/>
    <w:rsid w:val="009450F9"/>
    <w:rsid w:val="0094512A"/>
    <w:rsid w:val="0094540B"/>
    <w:rsid w:val="00945439"/>
    <w:rsid w:val="009455FE"/>
    <w:rsid w:val="0094565F"/>
    <w:rsid w:val="009456F3"/>
    <w:rsid w:val="00945781"/>
    <w:rsid w:val="0094588A"/>
    <w:rsid w:val="00945955"/>
    <w:rsid w:val="00945B94"/>
    <w:rsid w:val="00945D1D"/>
    <w:rsid w:val="00946067"/>
    <w:rsid w:val="00946333"/>
    <w:rsid w:val="00946483"/>
    <w:rsid w:val="0094695E"/>
    <w:rsid w:val="00946A27"/>
    <w:rsid w:val="00946E25"/>
    <w:rsid w:val="00946ED5"/>
    <w:rsid w:val="00946F4A"/>
    <w:rsid w:val="00947000"/>
    <w:rsid w:val="00947118"/>
    <w:rsid w:val="009472C5"/>
    <w:rsid w:val="009474B2"/>
    <w:rsid w:val="00947867"/>
    <w:rsid w:val="009478B0"/>
    <w:rsid w:val="009478B3"/>
    <w:rsid w:val="0094798C"/>
    <w:rsid w:val="009479CA"/>
    <w:rsid w:val="00947A3E"/>
    <w:rsid w:val="00947ACE"/>
    <w:rsid w:val="00947AE0"/>
    <w:rsid w:val="00947AF7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DC"/>
    <w:rsid w:val="00950EF4"/>
    <w:rsid w:val="00950F30"/>
    <w:rsid w:val="00951113"/>
    <w:rsid w:val="00951236"/>
    <w:rsid w:val="009512A8"/>
    <w:rsid w:val="00951370"/>
    <w:rsid w:val="00951545"/>
    <w:rsid w:val="00951658"/>
    <w:rsid w:val="00951B50"/>
    <w:rsid w:val="00951B74"/>
    <w:rsid w:val="00951CCF"/>
    <w:rsid w:val="00951F9F"/>
    <w:rsid w:val="00952050"/>
    <w:rsid w:val="0095206C"/>
    <w:rsid w:val="00952146"/>
    <w:rsid w:val="0095246C"/>
    <w:rsid w:val="00952499"/>
    <w:rsid w:val="009526A2"/>
    <w:rsid w:val="0095287A"/>
    <w:rsid w:val="009528D8"/>
    <w:rsid w:val="00952B2F"/>
    <w:rsid w:val="00952C20"/>
    <w:rsid w:val="00952CB8"/>
    <w:rsid w:val="0095322E"/>
    <w:rsid w:val="009534DE"/>
    <w:rsid w:val="00953893"/>
    <w:rsid w:val="0095399E"/>
    <w:rsid w:val="0095399F"/>
    <w:rsid w:val="00953AD8"/>
    <w:rsid w:val="00953AE7"/>
    <w:rsid w:val="00953B49"/>
    <w:rsid w:val="00953E61"/>
    <w:rsid w:val="00953E73"/>
    <w:rsid w:val="0095404A"/>
    <w:rsid w:val="009540AE"/>
    <w:rsid w:val="009542B3"/>
    <w:rsid w:val="009542EE"/>
    <w:rsid w:val="00954384"/>
    <w:rsid w:val="0095445E"/>
    <w:rsid w:val="0095452F"/>
    <w:rsid w:val="0095454D"/>
    <w:rsid w:val="0095475F"/>
    <w:rsid w:val="009547CF"/>
    <w:rsid w:val="0095488F"/>
    <w:rsid w:val="00954970"/>
    <w:rsid w:val="0095499A"/>
    <w:rsid w:val="00954A30"/>
    <w:rsid w:val="00954B49"/>
    <w:rsid w:val="00954BB2"/>
    <w:rsid w:val="00954CF1"/>
    <w:rsid w:val="00954ECE"/>
    <w:rsid w:val="009551F7"/>
    <w:rsid w:val="009553B2"/>
    <w:rsid w:val="009553D8"/>
    <w:rsid w:val="009555B2"/>
    <w:rsid w:val="0095580F"/>
    <w:rsid w:val="009559C4"/>
    <w:rsid w:val="00955CB9"/>
    <w:rsid w:val="00955D63"/>
    <w:rsid w:val="00955E1C"/>
    <w:rsid w:val="00955EC8"/>
    <w:rsid w:val="00955F07"/>
    <w:rsid w:val="00955FA4"/>
    <w:rsid w:val="0095603C"/>
    <w:rsid w:val="009561EC"/>
    <w:rsid w:val="00956628"/>
    <w:rsid w:val="009566F2"/>
    <w:rsid w:val="0095675D"/>
    <w:rsid w:val="0095676B"/>
    <w:rsid w:val="009567EE"/>
    <w:rsid w:val="00956A07"/>
    <w:rsid w:val="00956B0B"/>
    <w:rsid w:val="00957228"/>
    <w:rsid w:val="00957403"/>
    <w:rsid w:val="00957413"/>
    <w:rsid w:val="0095741B"/>
    <w:rsid w:val="00957586"/>
    <w:rsid w:val="009576EF"/>
    <w:rsid w:val="00957775"/>
    <w:rsid w:val="009577E5"/>
    <w:rsid w:val="009577F0"/>
    <w:rsid w:val="009578A5"/>
    <w:rsid w:val="00957A07"/>
    <w:rsid w:val="00957AF4"/>
    <w:rsid w:val="00957B3A"/>
    <w:rsid w:val="00957C30"/>
    <w:rsid w:val="00957DFF"/>
    <w:rsid w:val="00957EEF"/>
    <w:rsid w:val="00960095"/>
    <w:rsid w:val="00960108"/>
    <w:rsid w:val="00960334"/>
    <w:rsid w:val="0096071C"/>
    <w:rsid w:val="009607FF"/>
    <w:rsid w:val="00960965"/>
    <w:rsid w:val="0096097B"/>
    <w:rsid w:val="009609EC"/>
    <w:rsid w:val="00960ADB"/>
    <w:rsid w:val="00960C55"/>
    <w:rsid w:val="00960E2A"/>
    <w:rsid w:val="00960F40"/>
    <w:rsid w:val="00961222"/>
    <w:rsid w:val="0096158B"/>
    <w:rsid w:val="00961781"/>
    <w:rsid w:val="00961792"/>
    <w:rsid w:val="00961BA5"/>
    <w:rsid w:val="00961C44"/>
    <w:rsid w:val="00961E07"/>
    <w:rsid w:val="00961E8A"/>
    <w:rsid w:val="00962027"/>
    <w:rsid w:val="0096255D"/>
    <w:rsid w:val="0096258B"/>
    <w:rsid w:val="00962A67"/>
    <w:rsid w:val="00962D28"/>
    <w:rsid w:val="00962D40"/>
    <w:rsid w:val="00962D99"/>
    <w:rsid w:val="00962FEF"/>
    <w:rsid w:val="00963693"/>
    <w:rsid w:val="00963A49"/>
    <w:rsid w:val="00963B23"/>
    <w:rsid w:val="00963BA4"/>
    <w:rsid w:val="00963D0F"/>
    <w:rsid w:val="00963DE5"/>
    <w:rsid w:val="009641A3"/>
    <w:rsid w:val="00964430"/>
    <w:rsid w:val="00964546"/>
    <w:rsid w:val="0096461E"/>
    <w:rsid w:val="00964838"/>
    <w:rsid w:val="0096491B"/>
    <w:rsid w:val="00964A3A"/>
    <w:rsid w:val="00964C8E"/>
    <w:rsid w:val="00964DBD"/>
    <w:rsid w:val="00964E16"/>
    <w:rsid w:val="00964EF7"/>
    <w:rsid w:val="00964F7B"/>
    <w:rsid w:val="00964FEF"/>
    <w:rsid w:val="009651A3"/>
    <w:rsid w:val="009655A8"/>
    <w:rsid w:val="00965676"/>
    <w:rsid w:val="009656B4"/>
    <w:rsid w:val="0096584F"/>
    <w:rsid w:val="009658A6"/>
    <w:rsid w:val="00965A4E"/>
    <w:rsid w:val="00965D24"/>
    <w:rsid w:val="00965E31"/>
    <w:rsid w:val="00965F66"/>
    <w:rsid w:val="009660D3"/>
    <w:rsid w:val="0096632B"/>
    <w:rsid w:val="00966438"/>
    <w:rsid w:val="00966485"/>
    <w:rsid w:val="009664C6"/>
    <w:rsid w:val="00966A67"/>
    <w:rsid w:val="00966ABA"/>
    <w:rsid w:val="00966CEA"/>
    <w:rsid w:val="00966CF5"/>
    <w:rsid w:val="00966E92"/>
    <w:rsid w:val="00966F72"/>
    <w:rsid w:val="00967004"/>
    <w:rsid w:val="0096701E"/>
    <w:rsid w:val="00967099"/>
    <w:rsid w:val="00967301"/>
    <w:rsid w:val="00967476"/>
    <w:rsid w:val="00967839"/>
    <w:rsid w:val="00967996"/>
    <w:rsid w:val="009679BE"/>
    <w:rsid w:val="00970013"/>
    <w:rsid w:val="0097020D"/>
    <w:rsid w:val="00970292"/>
    <w:rsid w:val="009703D1"/>
    <w:rsid w:val="00970472"/>
    <w:rsid w:val="00970538"/>
    <w:rsid w:val="00970FBB"/>
    <w:rsid w:val="00970FF0"/>
    <w:rsid w:val="0097107C"/>
    <w:rsid w:val="009711CD"/>
    <w:rsid w:val="00971320"/>
    <w:rsid w:val="00971443"/>
    <w:rsid w:val="009714D5"/>
    <w:rsid w:val="00971536"/>
    <w:rsid w:val="00971637"/>
    <w:rsid w:val="0097174F"/>
    <w:rsid w:val="009718E9"/>
    <w:rsid w:val="009718F2"/>
    <w:rsid w:val="009719E5"/>
    <w:rsid w:val="00971B29"/>
    <w:rsid w:val="00971E29"/>
    <w:rsid w:val="00971FE0"/>
    <w:rsid w:val="009720F8"/>
    <w:rsid w:val="00972470"/>
    <w:rsid w:val="00972473"/>
    <w:rsid w:val="0097249A"/>
    <w:rsid w:val="00972620"/>
    <w:rsid w:val="0097267F"/>
    <w:rsid w:val="00972B0C"/>
    <w:rsid w:val="00972B5A"/>
    <w:rsid w:val="00972B6F"/>
    <w:rsid w:val="00972B7B"/>
    <w:rsid w:val="00972BBF"/>
    <w:rsid w:val="00972C6F"/>
    <w:rsid w:val="00973430"/>
    <w:rsid w:val="009734E4"/>
    <w:rsid w:val="009735A3"/>
    <w:rsid w:val="0097364E"/>
    <w:rsid w:val="0097386E"/>
    <w:rsid w:val="00973926"/>
    <w:rsid w:val="00973A52"/>
    <w:rsid w:val="00973A74"/>
    <w:rsid w:val="00973AD1"/>
    <w:rsid w:val="00973E14"/>
    <w:rsid w:val="00973E47"/>
    <w:rsid w:val="00973E5A"/>
    <w:rsid w:val="009742E6"/>
    <w:rsid w:val="0097435C"/>
    <w:rsid w:val="00974371"/>
    <w:rsid w:val="00974380"/>
    <w:rsid w:val="0097464A"/>
    <w:rsid w:val="00974779"/>
    <w:rsid w:val="00974A4C"/>
    <w:rsid w:val="00974AA0"/>
    <w:rsid w:val="00974AFF"/>
    <w:rsid w:val="00974B5C"/>
    <w:rsid w:val="00974D6E"/>
    <w:rsid w:val="00974F7F"/>
    <w:rsid w:val="00974FB2"/>
    <w:rsid w:val="0097505C"/>
    <w:rsid w:val="00975595"/>
    <w:rsid w:val="009761A4"/>
    <w:rsid w:val="009761E1"/>
    <w:rsid w:val="009763DA"/>
    <w:rsid w:val="00976400"/>
    <w:rsid w:val="00976600"/>
    <w:rsid w:val="0097684A"/>
    <w:rsid w:val="00976938"/>
    <w:rsid w:val="00976BD4"/>
    <w:rsid w:val="00976F6A"/>
    <w:rsid w:val="00977109"/>
    <w:rsid w:val="00977124"/>
    <w:rsid w:val="009773C3"/>
    <w:rsid w:val="009775F0"/>
    <w:rsid w:val="00977745"/>
    <w:rsid w:val="0097784A"/>
    <w:rsid w:val="009778E7"/>
    <w:rsid w:val="009779A8"/>
    <w:rsid w:val="00977DD0"/>
    <w:rsid w:val="00977EF6"/>
    <w:rsid w:val="00980645"/>
    <w:rsid w:val="00980740"/>
    <w:rsid w:val="009808F3"/>
    <w:rsid w:val="00980BB2"/>
    <w:rsid w:val="00980BC6"/>
    <w:rsid w:val="00980CC7"/>
    <w:rsid w:val="00980EB8"/>
    <w:rsid w:val="009811C2"/>
    <w:rsid w:val="009811EC"/>
    <w:rsid w:val="009813DD"/>
    <w:rsid w:val="009815DF"/>
    <w:rsid w:val="009818D3"/>
    <w:rsid w:val="00981A56"/>
    <w:rsid w:val="00981B9E"/>
    <w:rsid w:val="00981BEC"/>
    <w:rsid w:val="00981C45"/>
    <w:rsid w:val="00981C90"/>
    <w:rsid w:val="00981E4B"/>
    <w:rsid w:val="00981F0E"/>
    <w:rsid w:val="00981F60"/>
    <w:rsid w:val="0098217F"/>
    <w:rsid w:val="00982385"/>
    <w:rsid w:val="009827B9"/>
    <w:rsid w:val="00982926"/>
    <w:rsid w:val="009829E5"/>
    <w:rsid w:val="00982BF6"/>
    <w:rsid w:val="00982C20"/>
    <w:rsid w:val="00982E43"/>
    <w:rsid w:val="00982F15"/>
    <w:rsid w:val="009830B2"/>
    <w:rsid w:val="00983321"/>
    <w:rsid w:val="009833C7"/>
    <w:rsid w:val="00983576"/>
    <w:rsid w:val="00983675"/>
    <w:rsid w:val="009836A2"/>
    <w:rsid w:val="00983840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9FF"/>
    <w:rsid w:val="00985B3C"/>
    <w:rsid w:val="00985CF6"/>
    <w:rsid w:val="00985E44"/>
    <w:rsid w:val="00985EEF"/>
    <w:rsid w:val="00985F40"/>
    <w:rsid w:val="00985F89"/>
    <w:rsid w:val="009860AB"/>
    <w:rsid w:val="00986152"/>
    <w:rsid w:val="00986410"/>
    <w:rsid w:val="009865CB"/>
    <w:rsid w:val="00986973"/>
    <w:rsid w:val="009869D7"/>
    <w:rsid w:val="00986CDE"/>
    <w:rsid w:val="00986E7F"/>
    <w:rsid w:val="00986FCD"/>
    <w:rsid w:val="0098706D"/>
    <w:rsid w:val="00987270"/>
    <w:rsid w:val="0098743F"/>
    <w:rsid w:val="0098749A"/>
    <w:rsid w:val="009874C7"/>
    <w:rsid w:val="009875DD"/>
    <w:rsid w:val="0098767D"/>
    <w:rsid w:val="0098773F"/>
    <w:rsid w:val="009877B7"/>
    <w:rsid w:val="00987969"/>
    <w:rsid w:val="009879A2"/>
    <w:rsid w:val="00987EDC"/>
    <w:rsid w:val="00990199"/>
    <w:rsid w:val="00990304"/>
    <w:rsid w:val="00990310"/>
    <w:rsid w:val="0099049C"/>
    <w:rsid w:val="009904EB"/>
    <w:rsid w:val="00990571"/>
    <w:rsid w:val="0099066C"/>
    <w:rsid w:val="00990A5D"/>
    <w:rsid w:val="00990A60"/>
    <w:rsid w:val="00990C9F"/>
    <w:rsid w:val="00990D60"/>
    <w:rsid w:val="0099101E"/>
    <w:rsid w:val="00991141"/>
    <w:rsid w:val="0099132C"/>
    <w:rsid w:val="00991400"/>
    <w:rsid w:val="0099147D"/>
    <w:rsid w:val="009916B1"/>
    <w:rsid w:val="009918C8"/>
    <w:rsid w:val="009918E3"/>
    <w:rsid w:val="0099190C"/>
    <w:rsid w:val="00991BA6"/>
    <w:rsid w:val="00991C4A"/>
    <w:rsid w:val="00991CE6"/>
    <w:rsid w:val="00991E30"/>
    <w:rsid w:val="00991E7B"/>
    <w:rsid w:val="00992176"/>
    <w:rsid w:val="009921DC"/>
    <w:rsid w:val="00992240"/>
    <w:rsid w:val="0099224A"/>
    <w:rsid w:val="00992289"/>
    <w:rsid w:val="0099256B"/>
    <w:rsid w:val="00992627"/>
    <w:rsid w:val="0099269E"/>
    <w:rsid w:val="009926C9"/>
    <w:rsid w:val="009928C5"/>
    <w:rsid w:val="00992B74"/>
    <w:rsid w:val="00992C27"/>
    <w:rsid w:val="00992C83"/>
    <w:rsid w:val="0099306C"/>
    <w:rsid w:val="009934AA"/>
    <w:rsid w:val="00993C53"/>
    <w:rsid w:val="00993DA3"/>
    <w:rsid w:val="00994067"/>
    <w:rsid w:val="009941CF"/>
    <w:rsid w:val="0099420A"/>
    <w:rsid w:val="0099427C"/>
    <w:rsid w:val="00994433"/>
    <w:rsid w:val="0099462F"/>
    <w:rsid w:val="0099496E"/>
    <w:rsid w:val="009949AA"/>
    <w:rsid w:val="00994D52"/>
    <w:rsid w:val="00994DBB"/>
    <w:rsid w:val="00994F6D"/>
    <w:rsid w:val="00994F72"/>
    <w:rsid w:val="009950D9"/>
    <w:rsid w:val="00995117"/>
    <w:rsid w:val="00995350"/>
    <w:rsid w:val="0099538F"/>
    <w:rsid w:val="00995407"/>
    <w:rsid w:val="009955E5"/>
    <w:rsid w:val="00995619"/>
    <w:rsid w:val="0099585F"/>
    <w:rsid w:val="00995AEF"/>
    <w:rsid w:val="00995B88"/>
    <w:rsid w:val="00995D27"/>
    <w:rsid w:val="00995D31"/>
    <w:rsid w:val="00995E57"/>
    <w:rsid w:val="0099619E"/>
    <w:rsid w:val="009961CB"/>
    <w:rsid w:val="0099670E"/>
    <w:rsid w:val="00996ADA"/>
    <w:rsid w:val="00996BAF"/>
    <w:rsid w:val="00996C85"/>
    <w:rsid w:val="00996E7C"/>
    <w:rsid w:val="00996EDF"/>
    <w:rsid w:val="0099727D"/>
    <w:rsid w:val="00997555"/>
    <w:rsid w:val="0099757A"/>
    <w:rsid w:val="00997624"/>
    <w:rsid w:val="0099764D"/>
    <w:rsid w:val="009978BD"/>
    <w:rsid w:val="0099797D"/>
    <w:rsid w:val="00997997"/>
    <w:rsid w:val="00997DAF"/>
    <w:rsid w:val="009A0068"/>
    <w:rsid w:val="009A00A7"/>
    <w:rsid w:val="009A04D4"/>
    <w:rsid w:val="009A04DE"/>
    <w:rsid w:val="009A0569"/>
    <w:rsid w:val="009A05EC"/>
    <w:rsid w:val="009A0659"/>
    <w:rsid w:val="009A06ED"/>
    <w:rsid w:val="009A089E"/>
    <w:rsid w:val="009A0944"/>
    <w:rsid w:val="009A0A40"/>
    <w:rsid w:val="009A0A45"/>
    <w:rsid w:val="009A0E1E"/>
    <w:rsid w:val="009A0FFA"/>
    <w:rsid w:val="009A11F7"/>
    <w:rsid w:val="009A1616"/>
    <w:rsid w:val="009A173D"/>
    <w:rsid w:val="009A19FB"/>
    <w:rsid w:val="009A1A95"/>
    <w:rsid w:val="009A1AEA"/>
    <w:rsid w:val="009A1AFF"/>
    <w:rsid w:val="009A1B65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41A"/>
    <w:rsid w:val="009A35F2"/>
    <w:rsid w:val="009A3605"/>
    <w:rsid w:val="009A36D1"/>
    <w:rsid w:val="009A372C"/>
    <w:rsid w:val="009A39AE"/>
    <w:rsid w:val="009A3A96"/>
    <w:rsid w:val="009A3B04"/>
    <w:rsid w:val="009A3B18"/>
    <w:rsid w:val="009A3B8B"/>
    <w:rsid w:val="009A3D46"/>
    <w:rsid w:val="009A3E2B"/>
    <w:rsid w:val="009A428A"/>
    <w:rsid w:val="009A42A3"/>
    <w:rsid w:val="009A4402"/>
    <w:rsid w:val="009A45A2"/>
    <w:rsid w:val="009A4612"/>
    <w:rsid w:val="009A4617"/>
    <w:rsid w:val="009A48EE"/>
    <w:rsid w:val="009A4A8F"/>
    <w:rsid w:val="009A4B0B"/>
    <w:rsid w:val="009A4BFA"/>
    <w:rsid w:val="009A4C26"/>
    <w:rsid w:val="009A4CD3"/>
    <w:rsid w:val="009A4D81"/>
    <w:rsid w:val="009A4E61"/>
    <w:rsid w:val="009A5077"/>
    <w:rsid w:val="009A50F4"/>
    <w:rsid w:val="009A52C0"/>
    <w:rsid w:val="009A52CD"/>
    <w:rsid w:val="009A5496"/>
    <w:rsid w:val="009A5729"/>
    <w:rsid w:val="009A57AE"/>
    <w:rsid w:val="009A5832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A45"/>
    <w:rsid w:val="009A6B75"/>
    <w:rsid w:val="009A6D91"/>
    <w:rsid w:val="009A6E58"/>
    <w:rsid w:val="009A6F7C"/>
    <w:rsid w:val="009A71E9"/>
    <w:rsid w:val="009A7274"/>
    <w:rsid w:val="009A7517"/>
    <w:rsid w:val="009A78B8"/>
    <w:rsid w:val="009A7904"/>
    <w:rsid w:val="009A795F"/>
    <w:rsid w:val="009A796D"/>
    <w:rsid w:val="009A797F"/>
    <w:rsid w:val="009A7A4F"/>
    <w:rsid w:val="009A7BA6"/>
    <w:rsid w:val="009A7D80"/>
    <w:rsid w:val="009A7EF8"/>
    <w:rsid w:val="009A7F55"/>
    <w:rsid w:val="009B0006"/>
    <w:rsid w:val="009B026B"/>
    <w:rsid w:val="009B031F"/>
    <w:rsid w:val="009B0351"/>
    <w:rsid w:val="009B0357"/>
    <w:rsid w:val="009B0535"/>
    <w:rsid w:val="009B0674"/>
    <w:rsid w:val="009B06A3"/>
    <w:rsid w:val="009B073D"/>
    <w:rsid w:val="009B09BE"/>
    <w:rsid w:val="009B0CF1"/>
    <w:rsid w:val="009B0D80"/>
    <w:rsid w:val="009B0DF9"/>
    <w:rsid w:val="009B0E6B"/>
    <w:rsid w:val="009B0F74"/>
    <w:rsid w:val="009B0FFF"/>
    <w:rsid w:val="009B10B1"/>
    <w:rsid w:val="009B10D9"/>
    <w:rsid w:val="009B11B8"/>
    <w:rsid w:val="009B12C6"/>
    <w:rsid w:val="009B1361"/>
    <w:rsid w:val="009B136D"/>
    <w:rsid w:val="009B137B"/>
    <w:rsid w:val="009B1465"/>
    <w:rsid w:val="009B162E"/>
    <w:rsid w:val="009B1655"/>
    <w:rsid w:val="009B168B"/>
    <w:rsid w:val="009B196F"/>
    <w:rsid w:val="009B1A73"/>
    <w:rsid w:val="009B1C6B"/>
    <w:rsid w:val="009B1D88"/>
    <w:rsid w:val="009B1F2A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B59"/>
    <w:rsid w:val="009B3EBE"/>
    <w:rsid w:val="009B4134"/>
    <w:rsid w:val="009B4212"/>
    <w:rsid w:val="009B4542"/>
    <w:rsid w:val="009B4AE8"/>
    <w:rsid w:val="009B4AF6"/>
    <w:rsid w:val="009B4B7C"/>
    <w:rsid w:val="009B4BCC"/>
    <w:rsid w:val="009B4C09"/>
    <w:rsid w:val="009B4C1F"/>
    <w:rsid w:val="009B4CD9"/>
    <w:rsid w:val="009B4F6A"/>
    <w:rsid w:val="009B50A3"/>
    <w:rsid w:val="009B50AA"/>
    <w:rsid w:val="009B5196"/>
    <w:rsid w:val="009B519D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D53"/>
    <w:rsid w:val="009B5D62"/>
    <w:rsid w:val="009B5F0C"/>
    <w:rsid w:val="009B5F1D"/>
    <w:rsid w:val="009B60DC"/>
    <w:rsid w:val="009B61C3"/>
    <w:rsid w:val="009B6291"/>
    <w:rsid w:val="009B64B2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990"/>
    <w:rsid w:val="009B7A49"/>
    <w:rsid w:val="009B7AD7"/>
    <w:rsid w:val="009B7B91"/>
    <w:rsid w:val="009B7BB0"/>
    <w:rsid w:val="009B7D3D"/>
    <w:rsid w:val="009B7F06"/>
    <w:rsid w:val="009C009F"/>
    <w:rsid w:val="009C00D5"/>
    <w:rsid w:val="009C0117"/>
    <w:rsid w:val="009C0311"/>
    <w:rsid w:val="009C03F2"/>
    <w:rsid w:val="009C046F"/>
    <w:rsid w:val="009C04A4"/>
    <w:rsid w:val="009C0526"/>
    <w:rsid w:val="009C07C8"/>
    <w:rsid w:val="009C080D"/>
    <w:rsid w:val="009C0A63"/>
    <w:rsid w:val="009C0CFC"/>
    <w:rsid w:val="009C0D03"/>
    <w:rsid w:val="009C0D06"/>
    <w:rsid w:val="009C0E8F"/>
    <w:rsid w:val="009C103A"/>
    <w:rsid w:val="009C10AF"/>
    <w:rsid w:val="009C1531"/>
    <w:rsid w:val="009C1558"/>
    <w:rsid w:val="009C1570"/>
    <w:rsid w:val="009C16BE"/>
    <w:rsid w:val="009C17D3"/>
    <w:rsid w:val="009C18F3"/>
    <w:rsid w:val="009C19E2"/>
    <w:rsid w:val="009C1A45"/>
    <w:rsid w:val="009C1C22"/>
    <w:rsid w:val="009C1E82"/>
    <w:rsid w:val="009C2066"/>
    <w:rsid w:val="009C2148"/>
    <w:rsid w:val="009C22C3"/>
    <w:rsid w:val="009C23BF"/>
    <w:rsid w:val="009C25B1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9F5"/>
    <w:rsid w:val="009C3C5D"/>
    <w:rsid w:val="009C3DB7"/>
    <w:rsid w:val="009C3F92"/>
    <w:rsid w:val="009C40D0"/>
    <w:rsid w:val="009C41ED"/>
    <w:rsid w:val="009C4269"/>
    <w:rsid w:val="009C467F"/>
    <w:rsid w:val="009C46CE"/>
    <w:rsid w:val="009C4A9B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868"/>
    <w:rsid w:val="009C5AA6"/>
    <w:rsid w:val="009C5B69"/>
    <w:rsid w:val="009C5D0D"/>
    <w:rsid w:val="009C5E21"/>
    <w:rsid w:val="009C5E27"/>
    <w:rsid w:val="009C622E"/>
    <w:rsid w:val="009C6363"/>
    <w:rsid w:val="009C6397"/>
    <w:rsid w:val="009C6563"/>
    <w:rsid w:val="009C66D0"/>
    <w:rsid w:val="009C67F3"/>
    <w:rsid w:val="009C6A30"/>
    <w:rsid w:val="009C6C9A"/>
    <w:rsid w:val="009C6D09"/>
    <w:rsid w:val="009C6D15"/>
    <w:rsid w:val="009C6E30"/>
    <w:rsid w:val="009C7294"/>
    <w:rsid w:val="009C736B"/>
    <w:rsid w:val="009C7460"/>
    <w:rsid w:val="009C74F0"/>
    <w:rsid w:val="009C7712"/>
    <w:rsid w:val="009C77C7"/>
    <w:rsid w:val="009C7B8B"/>
    <w:rsid w:val="009C7D6E"/>
    <w:rsid w:val="009C7DC1"/>
    <w:rsid w:val="009C7E7C"/>
    <w:rsid w:val="009C7F3F"/>
    <w:rsid w:val="009D0124"/>
    <w:rsid w:val="009D02F5"/>
    <w:rsid w:val="009D02F6"/>
    <w:rsid w:val="009D04E1"/>
    <w:rsid w:val="009D06C2"/>
    <w:rsid w:val="009D06F0"/>
    <w:rsid w:val="009D072D"/>
    <w:rsid w:val="009D07F9"/>
    <w:rsid w:val="009D0926"/>
    <w:rsid w:val="009D0BDD"/>
    <w:rsid w:val="009D0CFC"/>
    <w:rsid w:val="009D0D76"/>
    <w:rsid w:val="009D0F02"/>
    <w:rsid w:val="009D0FDB"/>
    <w:rsid w:val="009D121A"/>
    <w:rsid w:val="009D1491"/>
    <w:rsid w:val="009D16A3"/>
    <w:rsid w:val="009D177A"/>
    <w:rsid w:val="009D184E"/>
    <w:rsid w:val="009D1A95"/>
    <w:rsid w:val="009D1B8B"/>
    <w:rsid w:val="009D1BA4"/>
    <w:rsid w:val="009D1E86"/>
    <w:rsid w:val="009D1E98"/>
    <w:rsid w:val="009D21AB"/>
    <w:rsid w:val="009D2335"/>
    <w:rsid w:val="009D236F"/>
    <w:rsid w:val="009D24A9"/>
    <w:rsid w:val="009D24BB"/>
    <w:rsid w:val="009D2922"/>
    <w:rsid w:val="009D2A46"/>
    <w:rsid w:val="009D2D7F"/>
    <w:rsid w:val="009D2E0E"/>
    <w:rsid w:val="009D2EBD"/>
    <w:rsid w:val="009D2FA2"/>
    <w:rsid w:val="009D3016"/>
    <w:rsid w:val="009D3072"/>
    <w:rsid w:val="009D30A3"/>
    <w:rsid w:val="009D324C"/>
    <w:rsid w:val="009D3305"/>
    <w:rsid w:val="009D3359"/>
    <w:rsid w:val="009D33F1"/>
    <w:rsid w:val="009D3412"/>
    <w:rsid w:val="009D37A0"/>
    <w:rsid w:val="009D3970"/>
    <w:rsid w:val="009D3A1D"/>
    <w:rsid w:val="009D3BFA"/>
    <w:rsid w:val="009D3D96"/>
    <w:rsid w:val="009D44A4"/>
    <w:rsid w:val="009D4607"/>
    <w:rsid w:val="009D48D4"/>
    <w:rsid w:val="009D49E7"/>
    <w:rsid w:val="009D4D3D"/>
    <w:rsid w:val="009D4F3C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741"/>
    <w:rsid w:val="009D680C"/>
    <w:rsid w:val="009D6B18"/>
    <w:rsid w:val="009D6B8A"/>
    <w:rsid w:val="009D6C1F"/>
    <w:rsid w:val="009D6D56"/>
    <w:rsid w:val="009D6FBE"/>
    <w:rsid w:val="009D7190"/>
    <w:rsid w:val="009D71F4"/>
    <w:rsid w:val="009D7289"/>
    <w:rsid w:val="009D72D0"/>
    <w:rsid w:val="009D7357"/>
    <w:rsid w:val="009D73C5"/>
    <w:rsid w:val="009D7822"/>
    <w:rsid w:val="009D7AFC"/>
    <w:rsid w:val="009D7C0B"/>
    <w:rsid w:val="009D7C60"/>
    <w:rsid w:val="009D7C7F"/>
    <w:rsid w:val="009D7DD5"/>
    <w:rsid w:val="009D7ED9"/>
    <w:rsid w:val="009E0059"/>
    <w:rsid w:val="009E00D0"/>
    <w:rsid w:val="009E00DD"/>
    <w:rsid w:val="009E023A"/>
    <w:rsid w:val="009E02D0"/>
    <w:rsid w:val="009E03BA"/>
    <w:rsid w:val="009E0458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627"/>
    <w:rsid w:val="009E18DA"/>
    <w:rsid w:val="009E19A2"/>
    <w:rsid w:val="009E1A12"/>
    <w:rsid w:val="009E1D22"/>
    <w:rsid w:val="009E1E09"/>
    <w:rsid w:val="009E1E56"/>
    <w:rsid w:val="009E1EF9"/>
    <w:rsid w:val="009E222D"/>
    <w:rsid w:val="009E242F"/>
    <w:rsid w:val="009E2558"/>
    <w:rsid w:val="009E2641"/>
    <w:rsid w:val="009E279F"/>
    <w:rsid w:val="009E298C"/>
    <w:rsid w:val="009E2B6F"/>
    <w:rsid w:val="009E2CC1"/>
    <w:rsid w:val="009E2D29"/>
    <w:rsid w:val="009E2EC6"/>
    <w:rsid w:val="009E2F0C"/>
    <w:rsid w:val="009E3146"/>
    <w:rsid w:val="009E31D7"/>
    <w:rsid w:val="009E32F2"/>
    <w:rsid w:val="009E3368"/>
    <w:rsid w:val="009E33DA"/>
    <w:rsid w:val="009E3791"/>
    <w:rsid w:val="009E37C8"/>
    <w:rsid w:val="009E384E"/>
    <w:rsid w:val="009E3B96"/>
    <w:rsid w:val="009E3C5B"/>
    <w:rsid w:val="009E3CE8"/>
    <w:rsid w:val="009E3E04"/>
    <w:rsid w:val="009E400B"/>
    <w:rsid w:val="009E40CD"/>
    <w:rsid w:val="009E41FD"/>
    <w:rsid w:val="009E4205"/>
    <w:rsid w:val="009E4221"/>
    <w:rsid w:val="009E4225"/>
    <w:rsid w:val="009E43D2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4E9A"/>
    <w:rsid w:val="009E4F31"/>
    <w:rsid w:val="009E50A1"/>
    <w:rsid w:val="009E518E"/>
    <w:rsid w:val="009E53A0"/>
    <w:rsid w:val="009E53D1"/>
    <w:rsid w:val="009E5613"/>
    <w:rsid w:val="009E5704"/>
    <w:rsid w:val="009E5876"/>
    <w:rsid w:val="009E593B"/>
    <w:rsid w:val="009E5BC7"/>
    <w:rsid w:val="009E5E4F"/>
    <w:rsid w:val="009E61AA"/>
    <w:rsid w:val="009E6343"/>
    <w:rsid w:val="009E6517"/>
    <w:rsid w:val="009E65FD"/>
    <w:rsid w:val="009E6653"/>
    <w:rsid w:val="009E689A"/>
    <w:rsid w:val="009E68CE"/>
    <w:rsid w:val="009E6ECF"/>
    <w:rsid w:val="009E7005"/>
    <w:rsid w:val="009E70F5"/>
    <w:rsid w:val="009E72AC"/>
    <w:rsid w:val="009E7309"/>
    <w:rsid w:val="009E757D"/>
    <w:rsid w:val="009E760E"/>
    <w:rsid w:val="009E7844"/>
    <w:rsid w:val="009E7A6A"/>
    <w:rsid w:val="009E7F54"/>
    <w:rsid w:val="009F0516"/>
    <w:rsid w:val="009F06E7"/>
    <w:rsid w:val="009F07ED"/>
    <w:rsid w:val="009F0863"/>
    <w:rsid w:val="009F0888"/>
    <w:rsid w:val="009F0969"/>
    <w:rsid w:val="009F09AA"/>
    <w:rsid w:val="009F0C6E"/>
    <w:rsid w:val="009F16D6"/>
    <w:rsid w:val="009F16EE"/>
    <w:rsid w:val="009F1732"/>
    <w:rsid w:val="009F1880"/>
    <w:rsid w:val="009F1971"/>
    <w:rsid w:val="009F1A2E"/>
    <w:rsid w:val="009F1B7B"/>
    <w:rsid w:val="009F1D38"/>
    <w:rsid w:val="009F209B"/>
    <w:rsid w:val="009F22A4"/>
    <w:rsid w:val="009F2321"/>
    <w:rsid w:val="009F23BD"/>
    <w:rsid w:val="009F2572"/>
    <w:rsid w:val="009F258F"/>
    <w:rsid w:val="009F2598"/>
    <w:rsid w:val="009F2858"/>
    <w:rsid w:val="009F29A5"/>
    <w:rsid w:val="009F2D10"/>
    <w:rsid w:val="009F3188"/>
    <w:rsid w:val="009F32C4"/>
    <w:rsid w:val="009F32E6"/>
    <w:rsid w:val="009F35AE"/>
    <w:rsid w:val="009F3638"/>
    <w:rsid w:val="009F3844"/>
    <w:rsid w:val="009F3A09"/>
    <w:rsid w:val="009F3AB1"/>
    <w:rsid w:val="009F40B9"/>
    <w:rsid w:val="009F419F"/>
    <w:rsid w:val="009F41C0"/>
    <w:rsid w:val="009F437B"/>
    <w:rsid w:val="009F4397"/>
    <w:rsid w:val="009F43AE"/>
    <w:rsid w:val="009F46A7"/>
    <w:rsid w:val="009F46AA"/>
    <w:rsid w:val="009F4A7E"/>
    <w:rsid w:val="009F4AFA"/>
    <w:rsid w:val="009F4CAA"/>
    <w:rsid w:val="009F4CDA"/>
    <w:rsid w:val="009F4FCA"/>
    <w:rsid w:val="009F4FD1"/>
    <w:rsid w:val="009F5051"/>
    <w:rsid w:val="009F5067"/>
    <w:rsid w:val="009F51E8"/>
    <w:rsid w:val="009F5408"/>
    <w:rsid w:val="009F546E"/>
    <w:rsid w:val="009F550C"/>
    <w:rsid w:val="009F5752"/>
    <w:rsid w:val="009F5779"/>
    <w:rsid w:val="009F5795"/>
    <w:rsid w:val="009F5A20"/>
    <w:rsid w:val="009F5A80"/>
    <w:rsid w:val="009F5BF1"/>
    <w:rsid w:val="009F5DA2"/>
    <w:rsid w:val="009F6061"/>
    <w:rsid w:val="009F6078"/>
    <w:rsid w:val="009F60E3"/>
    <w:rsid w:val="009F635A"/>
    <w:rsid w:val="009F6483"/>
    <w:rsid w:val="009F6494"/>
    <w:rsid w:val="009F6763"/>
    <w:rsid w:val="009F67E7"/>
    <w:rsid w:val="009F6864"/>
    <w:rsid w:val="009F686A"/>
    <w:rsid w:val="009F68AD"/>
    <w:rsid w:val="009F69F6"/>
    <w:rsid w:val="009F6A28"/>
    <w:rsid w:val="009F6AD9"/>
    <w:rsid w:val="009F6CC1"/>
    <w:rsid w:val="009F6CC4"/>
    <w:rsid w:val="009F6E14"/>
    <w:rsid w:val="009F6E42"/>
    <w:rsid w:val="009F6F03"/>
    <w:rsid w:val="009F6F3F"/>
    <w:rsid w:val="009F73A5"/>
    <w:rsid w:val="009F7547"/>
    <w:rsid w:val="009F7659"/>
    <w:rsid w:val="009F76E7"/>
    <w:rsid w:val="009F786D"/>
    <w:rsid w:val="009F7909"/>
    <w:rsid w:val="009F7C1D"/>
    <w:rsid w:val="009F7CB9"/>
    <w:rsid w:val="009F7E78"/>
    <w:rsid w:val="009F7FB6"/>
    <w:rsid w:val="00A0010C"/>
    <w:rsid w:val="00A0010D"/>
    <w:rsid w:val="00A00302"/>
    <w:rsid w:val="00A00424"/>
    <w:rsid w:val="00A0089A"/>
    <w:rsid w:val="00A008DB"/>
    <w:rsid w:val="00A00902"/>
    <w:rsid w:val="00A00923"/>
    <w:rsid w:val="00A00A02"/>
    <w:rsid w:val="00A00D45"/>
    <w:rsid w:val="00A00DCF"/>
    <w:rsid w:val="00A00E6D"/>
    <w:rsid w:val="00A00ECF"/>
    <w:rsid w:val="00A00EE5"/>
    <w:rsid w:val="00A0107E"/>
    <w:rsid w:val="00A01166"/>
    <w:rsid w:val="00A01344"/>
    <w:rsid w:val="00A016F1"/>
    <w:rsid w:val="00A019CF"/>
    <w:rsid w:val="00A019EB"/>
    <w:rsid w:val="00A01C82"/>
    <w:rsid w:val="00A01CC8"/>
    <w:rsid w:val="00A01D4C"/>
    <w:rsid w:val="00A01F8A"/>
    <w:rsid w:val="00A020E7"/>
    <w:rsid w:val="00A02295"/>
    <w:rsid w:val="00A02580"/>
    <w:rsid w:val="00A0276E"/>
    <w:rsid w:val="00A02794"/>
    <w:rsid w:val="00A0289C"/>
    <w:rsid w:val="00A028DC"/>
    <w:rsid w:val="00A0290B"/>
    <w:rsid w:val="00A02B67"/>
    <w:rsid w:val="00A02D1A"/>
    <w:rsid w:val="00A02ED8"/>
    <w:rsid w:val="00A0309E"/>
    <w:rsid w:val="00A03176"/>
    <w:rsid w:val="00A031E2"/>
    <w:rsid w:val="00A031E9"/>
    <w:rsid w:val="00A03224"/>
    <w:rsid w:val="00A032BF"/>
    <w:rsid w:val="00A033B8"/>
    <w:rsid w:val="00A034AA"/>
    <w:rsid w:val="00A03525"/>
    <w:rsid w:val="00A03598"/>
    <w:rsid w:val="00A0375C"/>
    <w:rsid w:val="00A03761"/>
    <w:rsid w:val="00A039D3"/>
    <w:rsid w:val="00A03AFF"/>
    <w:rsid w:val="00A03BDE"/>
    <w:rsid w:val="00A03CDA"/>
    <w:rsid w:val="00A03CF5"/>
    <w:rsid w:val="00A03DA7"/>
    <w:rsid w:val="00A03DAA"/>
    <w:rsid w:val="00A041C2"/>
    <w:rsid w:val="00A043DB"/>
    <w:rsid w:val="00A04683"/>
    <w:rsid w:val="00A0476C"/>
    <w:rsid w:val="00A049D1"/>
    <w:rsid w:val="00A04AAB"/>
    <w:rsid w:val="00A04BAD"/>
    <w:rsid w:val="00A04BEC"/>
    <w:rsid w:val="00A04C9E"/>
    <w:rsid w:val="00A04E54"/>
    <w:rsid w:val="00A0501E"/>
    <w:rsid w:val="00A05075"/>
    <w:rsid w:val="00A0540B"/>
    <w:rsid w:val="00A057D8"/>
    <w:rsid w:val="00A0582B"/>
    <w:rsid w:val="00A059B7"/>
    <w:rsid w:val="00A059ED"/>
    <w:rsid w:val="00A05C76"/>
    <w:rsid w:val="00A05D7C"/>
    <w:rsid w:val="00A05E31"/>
    <w:rsid w:val="00A0609F"/>
    <w:rsid w:val="00A060D6"/>
    <w:rsid w:val="00A06201"/>
    <w:rsid w:val="00A06402"/>
    <w:rsid w:val="00A06591"/>
    <w:rsid w:val="00A06630"/>
    <w:rsid w:val="00A06731"/>
    <w:rsid w:val="00A06BE3"/>
    <w:rsid w:val="00A06C3D"/>
    <w:rsid w:val="00A06E14"/>
    <w:rsid w:val="00A06E9A"/>
    <w:rsid w:val="00A070CE"/>
    <w:rsid w:val="00A071D9"/>
    <w:rsid w:val="00A07211"/>
    <w:rsid w:val="00A07223"/>
    <w:rsid w:val="00A0764B"/>
    <w:rsid w:val="00A077E3"/>
    <w:rsid w:val="00A07928"/>
    <w:rsid w:val="00A0794C"/>
    <w:rsid w:val="00A079AA"/>
    <w:rsid w:val="00A079BE"/>
    <w:rsid w:val="00A07A5E"/>
    <w:rsid w:val="00A07E77"/>
    <w:rsid w:val="00A07F4D"/>
    <w:rsid w:val="00A10021"/>
    <w:rsid w:val="00A10413"/>
    <w:rsid w:val="00A10511"/>
    <w:rsid w:val="00A1054E"/>
    <w:rsid w:val="00A10562"/>
    <w:rsid w:val="00A105D8"/>
    <w:rsid w:val="00A10C14"/>
    <w:rsid w:val="00A10C23"/>
    <w:rsid w:val="00A10F84"/>
    <w:rsid w:val="00A110D4"/>
    <w:rsid w:val="00A11365"/>
    <w:rsid w:val="00A1138C"/>
    <w:rsid w:val="00A11DFE"/>
    <w:rsid w:val="00A120A3"/>
    <w:rsid w:val="00A120BA"/>
    <w:rsid w:val="00A121E3"/>
    <w:rsid w:val="00A12209"/>
    <w:rsid w:val="00A12319"/>
    <w:rsid w:val="00A123A3"/>
    <w:rsid w:val="00A123A9"/>
    <w:rsid w:val="00A12402"/>
    <w:rsid w:val="00A12484"/>
    <w:rsid w:val="00A124EC"/>
    <w:rsid w:val="00A12599"/>
    <w:rsid w:val="00A12726"/>
    <w:rsid w:val="00A12770"/>
    <w:rsid w:val="00A12788"/>
    <w:rsid w:val="00A128BE"/>
    <w:rsid w:val="00A128BF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65C"/>
    <w:rsid w:val="00A13797"/>
    <w:rsid w:val="00A13930"/>
    <w:rsid w:val="00A139A0"/>
    <w:rsid w:val="00A139C7"/>
    <w:rsid w:val="00A13B8B"/>
    <w:rsid w:val="00A1415E"/>
    <w:rsid w:val="00A14339"/>
    <w:rsid w:val="00A143B6"/>
    <w:rsid w:val="00A14467"/>
    <w:rsid w:val="00A149AE"/>
    <w:rsid w:val="00A14DEA"/>
    <w:rsid w:val="00A14E48"/>
    <w:rsid w:val="00A14EDE"/>
    <w:rsid w:val="00A152A2"/>
    <w:rsid w:val="00A1532D"/>
    <w:rsid w:val="00A15490"/>
    <w:rsid w:val="00A15691"/>
    <w:rsid w:val="00A15857"/>
    <w:rsid w:val="00A15A5E"/>
    <w:rsid w:val="00A15B8B"/>
    <w:rsid w:val="00A15D78"/>
    <w:rsid w:val="00A15FA0"/>
    <w:rsid w:val="00A16104"/>
    <w:rsid w:val="00A1620F"/>
    <w:rsid w:val="00A16304"/>
    <w:rsid w:val="00A165A9"/>
    <w:rsid w:val="00A16611"/>
    <w:rsid w:val="00A1668B"/>
    <w:rsid w:val="00A16798"/>
    <w:rsid w:val="00A168F4"/>
    <w:rsid w:val="00A16CCB"/>
    <w:rsid w:val="00A16DB6"/>
    <w:rsid w:val="00A16DDE"/>
    <w:rsid w:val="00A16E87"/>
    <w:rsid w:val="00A16F53"/>
    <w:rsid w:val="00A1705A"/>
    <w:rsid w:val="00A170D7"/>
    <w:rsid w:val="00A17304"/>
    <w:rsid w:val="00A1752C"/>
    <w:rsid w:val="00A17737"/>
    <w:rsid w:val="00A177A0"/>
    <w:rsid w:val="00A177DB"/>
    <w:rsid w:val="00A179A9"/>
    <w:rsid w:val="00A17FB3"/>
    <w:rsid w:val="00A200D4"/>
    <w:rsid w:val="00A20117"/>
    <w:rsid w:val="00A20375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8C9"/>
    <w:rsid w:val="00A209A5"/>
    <w:rsid w:val="00A20B88"/>
    <w:rsid w:val="00A20BAB"/>
    <w:rsid w:val="00A20DDD"/>
    <w:rsid w:val="00A20E2D"/>
    <w:rsid w:val="00A2156A"/>
    <w:rsid w:val="00A21572"/>
    <w:rsid w:val="00A215EB"/>
    <w:rsid w:val="00A21650"/>
    <w:rsid w:val="00A21737"/>
    <w:rsid w:val="00A2178A"/>
    <w:rsid w:val="00A21A56"/>
    <w:rsid w:val="00A21AE4"/>
    <w:rsid w:val="00A21C97"/>
    <w:rsid w:val="00A21CF7"/>
    <w:rsid w:val="00A21D4E"/>
    <w:rsid w:val="00A21F3F"/>
    <w:rsid w:val="00A21FC3"/>
    <w:rsid w:val="00A220A5"/>
    <w:rsid w:val="00A22138"/>
    <w:rsid w:val="00A222D3"/>
    <w:rsid w:val="00A223B8"/>
    <w:rsid w:val="00A223DC"/>
    <w:rsid w:val="00A22430"/>
    <w:rsid w:val="00A2244E"/>
    <w:rsid w:val="00A22550"/>
    <w:rsid w:val="00A22F07"/>
    <w:rsid w:val="00A2304C"/>
    <w:rsid w:val="00A23238"/>
    <w:rsid w:val="00A23253"/>
    <w:rsid w:val="00A232E8"/>
    <w:rsid w:val="00A2349B"/>
    <w:rsid w:val="00A234A7"/>
    <w:rsid w:val="00A234BE"/>
    <w:rsid w:val="00A234F3"/>
    <w:rsid w:val="00A23580"/>
    <w:rsid w:val="00A23690"/>
    <w:rsid w:val="00A237DB"/>
    <w:rsid w:val="00A238E5"/>
    <w:rsid w:val="00A23938"/>
    <w:rsid w:val="00A23957"/>
    <w:rsid w:val="00A23B0D"/>
    <w:rsid w:val="00A23C03"/>
    <w:rsid w:val="00A23EF8"/>
    <w:rsid w:val="00A24107"/>
    <w:rsid w:val="00A24168"/>
    <w:rsid w:val="00A243D3"/>
    <w:rsid w:val="00A245A8"/>
    <w:rsid w:val="00A248FB"/>
    <w:rsid w:val="00A249C2"/>
    <w:rsid w:val="00A24AC0"/>
    <w:rsid w:val="00A24C40"/>
    <w:rsid w:val="00A24C52"/>
    <w:rsid w:val="00A24D55"/>
    <w:rsid w:val="00A24E1B"/>
    <w:rsid w:val="00A24EA0"/>
    <w:rsid w:val="00A24ED9"/>
    <w:rsid w:val="00A25039"/>
    <w:rsid w:val="00A2507D"/>
    <w:rsid w:val="00A250D0"/>
    <w:rsid w:val="00A254F7"/>
    <w:rsid w:val="00A25670"/>
    <w:rsid w:val="00A256BB"/>
    <w:rsid w:val="00A25765"/>
    <w:rsid w:val="00A25812"/>
    <w:rsid w:val="00A25936"/>
    <w:rsid w:val="00A25964"/>
    <w:rsid w:val="00A25CD8"/>
    <w:rsid w:val="00A26006"/>
    <w:rsid w:val="00A2600E"/>
    <w:rsid w:val="00A261C7"/>
    <w:rsid w:val="00A26295"/>
    <w:rsid w:val="00A26296"/>
    <w:rsid w:val="00A262E5"/>
    <w:rsid w:val="00A263C8"/>
    <w:rsid w:val="00A264CE"/>
    <w:rsid w:val="00A266B8"/>
    <w:rsid w:val="00A26809"/>
    <w:rsid w:val="00A26A22"/>
    <w:rsid w:val="00A26DE0"/>
    <w:rsid w:val="00A270F1"/>
    <w:rsid w:val="00A271D7"/>
    <w:rsid w:val="00A272BF"/>
    <w:rsid w:val="00A27342"/>
    <w:rsid w:val="00A27504"/>
    <w:rsid w:val="00A27613"/>
    <w:rsid w:val="00A27650"/>
    <w:rsid w:val="00A27797"/>
    <w:rsid w:val="00A277B2"/>
    <w:rsid w:val="00A27B89"/>
    <w:rsid w:val="00A27C2C"/>
    <w:rsid w:val="00A27D83"/>
    <w:rsid w:val="00A27EAA"/>
    <w:rsid w:val="00A3003D"/>
    <w:rsid w:val="00A3008D"/>
    <w:rsid w:val="00A30205"/>
    <w:rsid w:val="00A304B7"/>
    <w:rsid w:val="00A305A1"/>
    <w:rsid w:val="00A306D5"/>
    <w:rsid w:val="00A3082A"/>
    <w:rsid w:val="00A30870"/>
    <w:rsid w:val="00A308B0"/>
    <w:rsid w:val="00A30925"/>
    <w:rsid w:val="00A30A45"/>
    <w:rsid w:val="00A30AC6"/>
    <w:rsid w:val="00A30D01"/>
    <w:rsid w:val="00A30EBE"/>
    <w:rsid w:val="00A30ECB"/>
    <w:rsid w:val="00A3103F"/>
    <w:rsid w:val="00A3120F"/>
    <w:rsid w:val="00A313EF"/>
    <w:rsid w:val="00A314DA"/>
    <w:rsid w:val="00A31685"/>
    <w:rsid w:val="00A317AC"/>
    <w:rsid w:val="00A317C5"/>
    <w:rsid w:val="00A31842"/>
    <w:rsid w:val="00A31A58"/>
    <w:rsid w:val="00A31AD6"/>
    <w:rsid w:val="00A31E64"/>
    <w:rsid w:val="00A31E71"/>
    <w:rsid w:val="00A31F27"/>
    <w:rsid w:val="00A31F3C"/>
    <w:rsid w:val="00A32243"/>
    <w:rsid w:val="00A323D0"/>
    <w:rsid w:val="00A3243F"/>
    <w:rsid w:val="00A324F0"/>
    <w:rsid w:val="00A328E3"/>
    <w:rsid w:val="00A3294F"/>
    <w:rsid w:val="00A329FE"/>
    <w:rsid w:val="00A32A84"/>
    <w:rsid w:val="00A32B18"/>
    <w:rsid w:val="00A32B71"/>
    <w:rsid w:val="00A32D16"/>
    <w:rsid w:val="00A32EAE"/>
    <w:rsid w:val="00A33044"/>
    <w:rsid w:val="00A330E7"/>
    <w:rsid w:val="00A3320D"/>
    <w:rsid w:val="00A33442"/>
    <w:rsid w:val="00A334AC"/>
    <w:rsid w:val="00A335AE"/>
    <w:rsid w:val="00A3367E"/>
    <w:rsid w:val="00A337EE"/>
    <w:rsid w:val="00A338E7"/>
    <w:rsid w:val="00A339EF"/>
    <w:rsid w:val="00A33C1A"/>
    <w:rsid w:val="00A342CD"/>
    <w:rsid w:val="00A34333"/>
    <w:rsid w:val="00A343F1"/>
    <w:rsid w:val="00A346A3"/>
    <w:rsid w:val="00A34CD1"/>
    <w:rsid w:val="00A34D80"/>
    <w:rsid w:val="00A34E48"/>
    <w:rsid w:val="00A3514A"/>
    <w:rsid w:val="00A35216"/>
    <w:rsid w:val="00A3542D"/>
    <w:rsid w:val="00A355A3"/>
    <w:rsid w:val="00A358DC"/>
    <w:rsid w:val="00A359C4"/>
    <w:rsid w:val="00A35C26"/>
    <w:rsid w:val="00A35C47"/>
    <w:rsid w:val="00A35DBF"/>
    <w:rsid w:val="00A35E33"/>
    <w:rsid w:val="00A35EBF"/>
    <w:rsid w:val="00A3604E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6FB6"/>
    <w:rsid w:val="00A372CC"/>
    <w:rsid w:val="00A37476"/>
    <w:rsid w:val="00A3764D"/>
    <w:rsid w:val="00A377C2"/>
    <w:rsid w:val="00A37868"/>
    <w:rsid w:val="00A3797B"/>
    <w:rsid w:val="00A37A10"/>
    <w:rsid w:val="00A37B8C"/>
    <w:rsid w:val="00A37DEC"/>
    <w:rsid w:val="00A37EDA"/>
    <w:rsid w:val="00A402BC"/>
    <w:rsid w:val="00A40535"/>
    <w:rsid w:val="00A405B1"/>
    <w:rsid w:val="00A408D6"/>
    <w:rsid w:val="00A40923"/>
    <w:rsid w:val="00A40959"/>
    <w:rsid w:val="00A40C44"/>
    <w:rsid w:val="00A40D15"/>
    <w:rsid w:val="00A40EC2"/>
    <w:rsid w:val="00A411E1"/>
    <w:rsid w:val="00A41233"/>
    <w:rsid w:val="00A413DB"/>
    <w:rsid w:val="00A416C2"/>
    <w:rsid w:val="00A418FF"/>
    <w:rsid w:val="00A41ACC"/>
    <w:rsid w:val="00A41C9D"/>
    <w:rsid w:val="00A41CBE"/>
    <w:rsid w:val="00A4215F"/>
    <w:rsid w:val="00A42455"/>
    <w:rsid w:val="00A424EE"/>
    <w:rsid w:val="00A42690"/>
    <w:rsid w:val="00A4284C"/>
    <w:rsid w:val="00A429D1"/>
    <w:rsid w:val="00A42C27"/>
    <w:rsid w:val="00A42C66"/>
    <w:rsid w:val="00A430F9"/>
    <w:rsid w:val="00A432DD"/>
    <w:rsid w:val="00A4337D"/>
    <w:rsid w:val="00A433B2"/>
    <w:rsid w:val="00A43637"/>
    <w:rsid w:val="00A43AD3"/>
    <w:rsid w:val="00A43ADA"/>
    <w:rsid w:val="00A43B13"/>
    <w:rsid w:val="00A43B96"/>
    <w:rsid w:val="00A43DEC"/>
    <w:rsid w:val="00A43F40"/>
    <w:rsid w:val="00A440B2"/>
    <w:rsid w:val="00A44536"/>
    <w:rsid w:val="00A4464A"/>
    <w:rsid w:val="00A44727"/>
    <w:rsid w:val="00A4487B"/>
    <w:rsid w:val="00A4488B"/>
    <w:rsid w:val="00A44A0B"/>
    <w:rsid w:val="00A44AA2"/>
    <w:rsid w:val="00A44BB3"/>
    <w:rsid w:val="00A44C1D"/>
    <w:rsid w:val="00A44D68"/>
    <w:rsid w:val="00A4524D"/>
    <w:rsid w:val="00A45333"/>
    <w:rsid w:val="00A45403"/>
    <w:rsid w:val="00A45586"/>
    <w:rsid w:val="00A4584D"/>
    <w:rsid w:val="00A45870"/>
    <w:rsid w:val="00A45958"/>
    <w:rsid w:val="00A459CA"/>
    <w:rsid w:val="00A45B5D"/>
    <w:rsid w:val="00A45BB4"/>
    <w:rsid w:val="00A45C52"/>
    <w:rsid w:val="00A45CAA"/>
    <w:rsid w:val="00A45D2D"/>
    <w:rsid w:val="00A45DB7"/>
    <w:rsid w:val="00A45FB3"/>
    <w:rsid w:val="00A45FE9"/>
    <w:rsid w:val="00A46001"/>
    <w:rsid w:val="00A46152"/>
    <w:rsid w:val="00A463B2"/>
    <w:rsid w:val="00A4649A"/>
    <w:rsid w:val="00A46640"/>
    <w:rsid w:val="00A46747"/>
    <w:rsid w:val="00A469FC"/>
    <w:rsid w:val="00A46A30"/>
    <w:rsid w:val="00A46BF1"/>
    <w:rsid w:val="00A46D9E"/>
    <w:rsid w:val="00A46E0B"/>
    <w:rsid w:val="00A4740B"/>
    <w:rsid w:val="00A4742B"/>
    <w:rsid w:val="00A4773A"/>
    <w:rsid w:val="00A478FF"/>
    <w:rsid w:val="00A4793F"/>
    <w:rsid w:val="00A47991"/>
    <w:rsid w:val="00A4799C"/>
    <w:rsid w:val="00A47A42"/>
    <w:rsid w:val="00A47C99"/>
    <w:rsid w:val="00A47E3C"/>
    <w:rsid w:val="00A501C4"/>
    <w:rsid w:val="00A501C8"/>
    <w:rsid w:val="00A504C1"/>
    <w:rsid w:val="00A50766"/>
    <w:rsid w:val="00A50784"/>
    <w:rsid w:val="00A50785"/>
    <w:rsid w:val="00A50810"/>
    <w:rsid w:val="00A5097D"/>
    <w:rsid w:val="00A50B5B"/>
    <w:rsid w:val="00A50D8E"/>
    <w:rsid w:val="00A51508"/>
    <w:rsid w:val="00A5158D"/>
    <w:rsid w:val="00A515F2"/>
    <w:rsid w:val="00A5182E"/>
    <w:rsid w:val="00A518C1"/>
    <w:rsid w:val="00A519EB"/>
    <w:rsid w:val="00A51ABC"/>
    <w:rsid w:val="00A51B65"/>
    <w:rsid w:val="00A51C58"/>
    <w:rsid w:val="00A51DB0"/>
    <w:rsid w:val="00A51E81"/>
    <w:rsid w:val="00A52139"/>
    <w:rsid w:val="00A52815"/>
    <w:rsid w:val="00A528C8"/>
    <w:rsid w:val="00A52927"/>
    <w:rsid w:val="00A52970"/>
    <w:rsid w:val="00A52AB3"/>
    <w:rsid w:val="00A52C4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3F"/>
    <w:rsid w:val="00A537C9"/>
    <w:rsid w:val="00A53860"/>
    <w:rsid w:val="00A53AC4"/>
    <w:rsid w:val="00A53AEB"/>
    <w:rsid w:val="00A53BC7"/>
    <w:rsid w:val="00A53EEB"/>
    <w:rsid w:val="00A541A5"/>
    <w:rsid w:val="00A543AC"/>
    <w:rsid w:val="00A544A5"/>
    <w:rsid w:val="00A544F5"/>
    <w:rsid w:val="00A545FC"/>
    <w:rsid w:val="00A54BD9"/>
    <w:rsid w:val="00A54D1F"/>
    <w:rsid w:val="00A54F34"/>
    <w:rsid w:val="00A55061"/>
    <w:rsid w:val="00A55130"/>
    <w:rsid w:val="00A5519A"/>
    <w:rsid w:val="00A553E9"/>
    <w:rsid w:val="00A556AC"/>
    <w:rsid w:val="00A557D8"/>
    <w:rsid w:val="00A55C0D"/>
    <w:rsid w:val="00A56089"/>
    <w:rsid w:val="00A5619E"/>
    <w:rsid w:val="00A56325"/>
    <w:rsid w:val="00A56490"/>
    <w:rsid w:val="00A5672B"/>
    <w:rsid w:val="00A56738"/>
    <w:rsid w:val="00A56989"/>
    <w:rsid w:val="00A56A43"/>
    <w:rsid w:val="00A56BAB"/>
    <w:rsid w:val="00A56CA5"/>
    <w:rsid w:val="00A56CA8"/>
    <w:rsid w:val="00A56F2E"/>
    <w:rsid w:val="00A56FC2"/>
    <w:rsid w:val="00A56FE0"/>
    <w:rsid w:val="00A56FFC"/>
    <w:rsid w:val="00A57007"/>
    <w:rsid w:val="00A570AF"/>
    <w:rsid w:val="00A571C1"/>
    <w:rsid w:val="00A573BD"/>
    <w:rsid w:val="00A57405"/>
    <w:rsid w:val="00A57583"/>
    <w:rsid w:val="00A575B9"/>
    <w:rsid w:val="00A57622"/>
    <w:rsid w:val="00A57837"/>
    <w:rsid w:val="00A5783F"/>
    <w:rsid w:val="00A60069"/>
    <w:rsid w:val="00A6006E"/>
    <w:rsid w:val="00A600E9"/>
    <w:rsid w:val="00A60170"/>
    <w:rsid w:val="00A601BA"/>
    <w:rsid w:val="00A603DE"/>
    <w:rsid w:val="00A604CB"/>
    <w:rsid w:val="00A6085F"/>
    <w:rsid w:val="00A60A27"/>
    <w:rsid w:val="00A60B75"/>
    <w:rsid w:val="00A60EF6"/>
    <w:rsid w:val="00A61009"/>
    <w:rsid w:val="00A612DB"/>
    <w:rsid w:val="00A6145B"/>
    <w:rsid w:val="00A614F2"/>
    <w:rsid w:val="00A6150B"/>
    <w:rsid w:val="00A61829"/>
    <w:rsid w:val="00A61A02"/>
    <w:rsid w:val="00A61BA1"/>
    <w:rsid w:val="00A61D41"/>
    <w:rsid w:val="00A61F2D"/>
    <w:rsid w:val="00A61F33"/>
    <w:rsid w:val="00A62020"/>
    <w:rsid w:val="00A62A21"/>
    <w:rsid w:val="00A62AD1"/>
    <w:rsid w:val="00A62BA6"/>
    <w:rsid w:val="00A62C23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1D"/>
    <w:rsid w:val="00A635F8"/>
    <w:rsid w:val="00A63835"/>
    <w:rsid w:val="00A638B9"/>
    <w:rsid w:val="00A639D3"/>
    <w:rsid w:val="00A63A50"/>
    <w:rsid w:val="00A63AF6"/>
    <w:rsid w:val="00A63C18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138"/>
    <w:rsid w:val="00A6519C"/>
    <w:rsid w:val="00A65485"/>
    <w:rsid w:val="00A655FD"/>
    <w:rsid w:val="00A6569E"/>
    <w:rsid w:val="00A657C7"/>
    <w:rsid w:val="00A65830"/>
    <w:rsid w:val="00A65AAD"/>
    <w:rsid w:val="00A65B4B"/>
    <w:rsid w:val="00A65C61"/>
    <w:rsid w:val="00A6601F"/>
    <w:rsid w:val="00A6630C"/>
    <w:rsid w:val="00A66327"/>
    <w:rsid w:val="00A66386"/>
    <w:rsid w:val="00A66402"/>
    <w:rsid w:val="00A665DB"/>
    <w:rsid w:val="00A6672A"/>
    <w:rsid w:val="00A667A8"/>
    <w:rsid w:val="00A66925"/>
    <w:rsid w:val="00A66A84"/>
    <w:rsid w:val="00A66B96"/>
    <w:rsid w:val="00A66CE5"/>
    <w:rsid w:val="00A66ECA"/>
    <w:rsid w:val="00A6721D"/>
    <w:rsid w:val="00A672CC"/>
    <w:rsid w:val="00A673CC"/>
    <w:rsid w:val="00A675A9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10"/>
    <w:rsid w:val="00A67E3F"/>
    <w:rsid w:val="00A67F03"/>
    <w:rsid w:val="00A7013A"/>
    <w:rsid w:val="00A70295"/>
    <w:rsid w:val="00A7046C"/>
    <w:rsid w:val="00A705C8"/>
    <w:rsid w:val="00A705CB"/>
    <w:rsid w:val="00A7076C"/>
    <w:rsid w:val="00A70A73"/>
    <w:rsid w:val="00A70DC8"/>
    <w:rsid w:val="00A710E7"/>
    <w:rsid w:val="00A71266"/>
    <w:rsid w:val="00A71286"/>
    <w:rsid w:val="00A71294"/>
    <w:rsid w:val="00A71430"/>
    <w:rsid w:val="00A7144D"/>
    <w:rsid w:val="00A71738"/>
    <w:rsid w:val="00A71886"/>
    <w:rsid w:val="00A718DC"/>
    <w:rsid w:val="00A719B4"/>
    <w:rsid w:val="00A71A17"/>
    <w:rsid w:val="00A71E4C"/>
    <w:rsid w:val="00A72297"/>
    <w:rsid w:val="00A72324"/>
    <w:rsid w:val="00A726E7"/>
    <w:rsid w:val="00A7282B"/>
    <w:rsid w:val="00A728A4"/>
    <w:rsid w:val="00A72D19"/>
    <w:rsid w:val="00A72E37"/>
    <w:rsid w:val="00A73059"/>
    <w:rsid w:val="00A73133"/>
    <w:rsid w:val="00A73328"/>
    <w:rsid w:val="00A736E7"/>
    <w:rsid w:val="00A73A1D"/>
    <w:rsid w:val="00A73BFF"/>
    <w:rsid w:val="00A73C6E"/>
    <w:rsid w:val="00A73D0D"/>
    <w:rsid w:val="00A73DB7"/>
    <w:rsid w:val="00A73F56"/>
    <w:rsid w:val="00A74085"/>
    <w:rsid w:val="00A74247"/>
    <w:rsid w:val="00A742A2"/>
    <w:rsid w:val="00A743E3"/>
    <w:rsid w:val="00A74461"/>
    <w:rsid w:val="00A746EC"/>
    <w:rsid w:val="00A74C42"/>
    <w:rsid w:val="00A74CE5"/>
    <w:rsid w:val="00A74F12"/>
    <w:rsid w:val="00A74F6C"/>
    <w:rsid w:val="00A7522F"/>
    <w:rsid w:val="00A75253"/>
    <w:rsid w:val="00A752D1"/>
    <w:rsid w:val="00A755B6"/>
    <w:rsid w:val="00A75659"/>
    <w:rsid w:val="00A756BA"/>
    <w:rsid w:val="00A75709"/>
    <w:rsid w:val="00A759A2"/>
    <w:rsid w:val="00A759EC"/>
    <w:rsid w:val="00A759EF"/>
    <w:rsid w:val="00A75B25"/>
    <w:rsid w:val="00A75EA1"/>
    <w:rsid w:val="00A7615A"/>
    <w:rsid w:val="00A761A9"/>
    <w:rsid w:val="00A76215"/>
    <w:rsid w:val="00A762D2"/>
    <w:rsid w:val="00A76448"/>
    <w:rsid w:val="00A7655A"/>
    <w:rsid w:val="00A765E1"/>
    <w:rsid w:val="00A7664A"/>
    <w:rsid w:val="00A76714"/>
    <w:rsid w:val="00A7673D"/>
    <w:rsid w:val="00A7684E"/>
    <w:rsid w:val="00A7697C"/>
    <w:rsid w:val="00A76A5C"/>
    <w:rsid w:val="00A76B63"/>
    <w:rsid w:val="00A76BCC"/>
    <w:rsid w:val="00A76BD5"/>
    <w:rsid w:val="00A76C63"/>
    <w:rsid w:val="00A76D04"/>
    <w:rsid w:val="00A77051"/>
    <w:rsid w:val="00A7733D"/>
    <w:rsid w:val="00A773CA"/>
    <w:rsid w:val="00A775F6"/>
    <w:rsid w:val="00A77662"/>
    <w:rsid w:val="00A777B3"/>
    <w:rsid w:val="00A77826"/>
    <w:rsid w:val="00A77A3B"/>
    <w:rsid w:val="00A77E54"/>
    <w:rsid w:val="00A77F73"/>
    <w:rsid w:val="00A8022C"/>
    <w:rsid w:val="00A80262"/>
    <w:rsid w:val="00A8069B"/>
    <w:rsid w:val="00A80ABD"/>
    <w:rsid w:val="00A80ABE"/>
    <w:rsid w:val="00A80FB5"/>
    <w:rsid w:val="00A81023"/>
    <w:rsid w:val="00A810FC"/>
    <w:rsid w:val="00A81142"/>
    <w:rsid w:val="00A81233"/>
    <w:rsid w:val="00A8128F"/>
    <w:rsid w:val="00A8138B"/>
    <w:rsid w:val="00A8142D"/>
    <w:rsid w:val="00A81438"/>
    <w:rsid w:val="00A81836"/>
    <w:rsid w:val="00A818BB"/>
    <w:rsid w:val="00A81955"/>
    <w:rsid w:val="00A81962"/>
    <w:rsid w:val="00A81995"/>
    <w:rsid w:val="00A81A3F"/>
    <w:rsid w:val="00A81C14"/>
    <w:rsid w:val="00A81C68"/>
    <w:rsid w:val="00A81D43"/>
    <w:rsid w:val="00A81E63"/>
    <w:rsid w:val="00A81EE4"/>
    <w:rsid w:val="00A820C0"/>
    <w:rsid w:val="00A820FD"/>
    <w:rsid w:val="00A82122"/>
    <w:rsid w:val="00A821D6"/>
    <w:rsid w:val="00A82357"/>
    <w:rsid w:val="00A82542"/>
    <w:rsid w:val="00A8257C"/>
    <w:rsid w:val="00A828F1"/>
    <w:rsid w:val="00A82B8C"/>
    <w:rsid w:val="00A82E64"/>
    <w:rsid w:val="00A82FB1"/>
    <w:rsid w:val="00A8301D"/>
    <w:rsid w:val="00A832AC"/>
    <w:rsid w:val="00A834AA"/>
    <w:rsid w:val="00A834FE"/>
    <w:rsid w:val="00A836C8"/>
    <w:rsid w:val="00A8377B"/>
    <w:rsid w:val="00A838C1"/>
    <w:rsid w:val="00A83E9B"/>
    <w:rsid w:val="00A83F42"/>
    <w:rsid w:val="00A83F72"/>
    <w:rsid w:val="00A841AE"/>
    <w:rsid w:val="00A842F8"/>
    <w:rsid w:val="00A84311"/>
    <w:rsid w:val="00A845A8"/>
    <w:rsid w:val="00A84A42"/>
    <w:rsid w:val="00A84BFA"/>
    <w:rsid w:val="00A84DB5"/>
    <w:rsid w:val="00A84DFA"/>
    <w:rsid w:val="00A84E27"/>
    <w:rsid w:val="00A84EA8"/>
    <w:rsid w:val="00A8535E"/>
    <w:rsid w:val="00A856C4"/>
    <w:rsid w:val="00A85751"/>
    <w:rsid w:val="00A8588E"/>
    <w:rsid w:val="00A85A49"/>
    <w:rsid w:val="00A85A58"/>
    <w:rsid w:val="00A85BDE"/>
    <w:rsid w:val="00A86126"/>
    <w:rsid w:val="00A861C2"/>
    <w:rsid w:val="00A86299"/>
    <w:rsid w:val="00A86378"/>
    <w:rsid w:val="00A8642A"/>
    <w:rsid w:val="00A8653C"/>
    <w:rsid w:val="00A865E7"/>
    <w:rsid w:val="00A866E3"/>
    <w:rsid w:val="00A8670E"/>
    <w:rsid w:val="00A86805"/>
    <w:rsid w:val="00A86949"/>
    <w:rsid w:val="00A86C1B"/>
    <w:rsid w:val="00A86D9A"/>
    <w:rsid w:val="00A86E6C"/>
    <w:rsid w:val="00A86EC9"/>
    <w:rsid w:val="00A86F32"/>
    <w:rsid w:val="00A871AB"/>
    <w:rsid w:val="00A872CD"/>
    <w:rsid w:val="00A8736A"/>
    <w:rsid w:val="00A87407"/>
    <w:rsid w:val="00A8764E"/>
    <w:rsid w:val="00A8769C"/>
    <w:rsid w:val="00A876A6"/>
    <w:rsid w:val="00A876A9"/>
    <w:rsid w:val="00A87720"/>
    <w:rsid w:val="00A879C7"/>
    <w:rsid w:val="00A87A31"/>
    <w:rsid w:val="00A87AB5"/>
    <w:rsid w:val="00A87C54"/>
    <w:rsid w:val="00A90310"/>
    <w:rsid w:val="00A90443"/>
    <w:rsid w:val="00A90497"/>
    <w:rsid w:val="00A904BB"/>
    <w:rsid w:val="00A90552"/>
    <w:rsid w:val="00A9064B"/>
    <w:rsid w:val="00A9070E"/>
    <w:rsid w:val="00A907C8"/>
    <w:rsid w:val="00A907DB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93B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561"/>
    <w:rsid w:val="00A9266E"/>
    <w:rsid w:val="00A928F8"/>
    <w:rsid w:val="00A92911"/>
    <w:rsid w:val="00A929A0"/>
    <w:rsid w:val="00A929E6"/>
    <w:rsid w:val="00A92D11"/>
    <w:rsid w:val="00A92EA7"/>
    <w:rsid w:val="00A93109"/>
    <w:rsid w:val="00A93406"/>
    <w:rsid w:val="00A93654"/>
    <w:rsid w:val="00A9366C"/>
    <w:rsid w:val="00A93698"/>
    <w:rsid w:val="00A93784"/>
    <w:rsid w:val="00A93A50"/>
    <w:rsid w:val="00A93B63"/>
    <w:rsid w:val="00A93C6B"/>
    <w:rsid w:val="00A93D84"/>
    <w:rsid w:val="00A94072"/>
    <w:rsid w:val="00A94178"/>
    <w:rsid w:val="00A941C8"/>
    <w:rsid w:val="00A943AC"/>
    <w:rsid w:val="00A944D7"/>
    <w:rsid w:val="00A9453E"/>
    <w:rsid w:val="00A9457E"/>
    <w:rsid w:val="00A94656"/>
    <w:rsid w:val="00A947D5"/>
    <w:rsid w:val="00A94946"/>
    <w:rsid w:val="00A94A33"/>
    <w:rsid w:val="00A94AB0"/>
    <w:rsid w:val="00A94C02"/>
    <w:rsid w:val="00A94E9D"/>
    <w:rsid w:val="00A94EF3"/>
    <w:rsid w:val="00A95117"/>
    <w:rsid w:val="00A9523E"/>
    <w:rsid w:val="00A952A8"/>
    <w:rsid w:val="00A954A8"/>
    <w:rsid w:val="00A954BA"/>
    <w:rsid w:val="00A9557A"/>
    <w:rsid w:val="00A95611"/>
    <w:rsid w:val="00A95654"/>
    <w:rsid w:val="00A956FD"/>
    <w:rsid w:val="00A95AFC"/>
    <w:rsid w:val="00A95D86"/>
    <w:rsid w:val="00A96329"/>
    <w:rsid w:val="00A9636D"/>
    <w:rsid w:val="00A9640E"/>
    <w:rsid w:val="00A96442"/>
    <w:rsid w:val="00A964F9"/>
    <w:rsid w:val="00A96609"/>
    <w:rsid w:val="00A9693D"/>
    <w:rsid w:val="00A96A14"/>
    <w:rsid w:val="00A96BBE"/>
    <w:rsid w:val="00A96DB3"/>
    <w:rsid w:val="00A96EAE"/>
    <w:rsid w:val="00A96EF8"/>
    <w:rsid w:val="00A97010"/>
    <w:rsid w:val="00A97042"/>
    <w:rsid w:val="00A97273"/>
    <w:rsid w:val="00A97820"/>
    <w:rsid w:val="00A9785A"/>
    <w:rsid w:val="00A97960"/>
    <w:rsid w:val="00A979FE"/>
    <w:rsid w:val="00A97BF2"/>
    <w:rsid w:val="00A97C0E"/>
    <w:rsid w:val="00A97CAC"/>
    <w:rsid w:val="00A97CF9"/>
    <w:rsid w:val="00AA0117"/>
    <w:rsid w:val="00AA0642"/>
    <w:rsid w:val="00AA0660"/>
    <w:rsid w:val="00AA07FD"/>
    <w:rsid w:val="00AA0956"/>
    <w:rsid w:val="00AA0CAD"/>
    <w:rsid w:val="00AA0F76"/>
    <w:rsid w:val="00AA115C"/>
    <w:rsid w:val="00AA11F6"/>
    <w:rsid w:val="00AA1332"/>
    <w:rsid w:val="00AA15B2"/>
    <w:rsid w:val="00AA188A"/>
    <w:rsid w:val="00AA1A60"/>
    <w:rsid w:val="00AA1E8F"/>
    <w:rsid w:val="00AA1F7E"/>
    <w:rsid w:val="00AA22BB"/>
    <w:rsid w:val="00AA2425"/>
    <w:rsid w:val="00AA2471"/>
    <w:rsid w:val="00AA24DF"/>
    <w:rsid w:val="00AA2534"/>
    <w:rsid w:val="00AA2552"/>
    <w:rsid w:val="00AA261E"/>
    <w:rsid w:val="00AA2629"/>
    <w:rsid w:val="00AA2756"/>
    <w:rsid w:val="00AA2987"/>
    <w:rsid w:val="00AA2C52"/>
    <w:rsid w:val="00AA2EA7"/>
    <w:rsid w:val="00AA304B"/>
    <w:rsid w:val="00AA3219"/>
    <w:rsid w:val="00AA34F5"/>
    <w:rsid w:val="00AA3845"/>
    <w:rsid w:val="00AA39DF"/>
    <w:rsid w:val="00AA3B6C"/>
    <w:rsid w:val="00AA3BC8"/>
    <w:rsid w:val="00AA3DB8"/>
    <w:rsid w:val="00AA407D"/>
    <w:rsid w:val="00AA41C2"/>
    <w:rsid w:val="00AA425B"/>
    <w:rsid w:val="00AA429B"/>
    <w:rsid w:val="00AA43BF"/>
    <w:rsid w:val="00AA4866"/>
    <w:rsid w:val="00AA4974"/>
    <w:rsid w:val="00AA4E75"/>
    <w:rsid w:val="00AA4E7F"/>
    <w:rsid w:val="00AA4E85"/>
    <w:rsid w:val="00AA4E87"/>
    <w:rsid w:val="00AA4F8C"/>
    <w:rsid w:val="00AA50AE"/>
    <w:rsid w:val="00AA50D6"/>
    <w:rsid w:val="00AA526A"/>
    <w:rsid w:val="00AA536C"/>
    <w:rsid w:val="00AA5453"/>
    <w:rsid w:val="00AA54F6"/>
    <w:rsid w:val="00AA5553"/>
    <w:rsid w:val="00AA55B2"/>
    <w:rsid w:val="00AA5605"/>
    <w:rsid w:val="00AA566B"/>
    <w:rsid w:val="00AA570E"/>
    <w:rsid w:val="00AA5845"/>
    <w:rsid w:val="00AA58EE"/>
    <w:rsid w:val="00AA5A21"/>
    <w:rsid w:val="00AA5AEB"/>
    <w:rsid w:val="00AA5BE0"/>
    <w:rsid w:val="00AA5D2A"/>
    <w:rsid w:val="00AA5F37"/>
    <w:rsid w:val="00AA60F5"/>
    <w:rsid w:val="00AA62DD"/>
    <w:rsid w:val="00AA632E"/>
    <w:rsid w:val="00AA6341"/>
    <w:rsid w:val="00AA661D"/>
    <w:rsid w:val="00AA665C"/>
    <w:rsid w:val="00AA6C8A"/>
    <w:rsid w:val="00AA6E31"/>
    <w:rsid w:val="00AA7214"/>
    <w:rsid w:val="00AA75BA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4BC"/>
    <w:rsid w:val="00AB0686"/>
    <w:rsid w:val="00AB06C4"/>
    <w:rsid w:val="00AB0868"/>
    <w:rsid w:val="00AB0986"/>
    <w:rsid w:val="00AB09A5"/>
    <w:rsid w:val="00AB0AF7"/>
    <w:rsid w:val="00AB0C20"/>
    <w:rsid w:val="00AB0C4F"/>
    <w:rsid w:val="00AB0D2F"/>
    <w:rsid w:val="00AB0D64"/>
    <w:rsid w:val="00AB0F6C"/>
    <w:rsid w:val="00AB0F76"/>
    <w:rsid w:val="00AB10DD"/>
    <w:rsid w:val="00AB11E3"/>
    <w:rsid w:val="00AB1278"/>
    <w:rsid w:val="00AB151F"/>
    <w:rsid w:val="00AB157C"/>
    <w:rsid w:val="00AB1673"/>
    <w:rsid w:val="00AB19AB"/>
    <w:rsid w:val="00AB1B3F"/>
    <w:rsid w:val="00AB1F15"/>
    <w:rsid w:val="00AB25A4"/>
    <w:rsid w:val="00AB276E"/>
    <w:rsid w:val="00AB27EF"/>
    <w:rsid w:val="00AB28FF"/>
    <w:rsid w:val="00AB2AC7"/>
    <w:rsid w:val="00AB2ACF"/>
    <w:rsid w:val="00AB2CF4"/>
    <w:rsid w:val="00AB32B7"/>
    <w:rsid w:val="00AB3450"/>
    <w:rsid w:val="00AB3464"/>
    <w:rsid w:val="00AB348A"/>
    <w:rsid w:val="00AB37AA"/>
    <w:rsid w:val="00AB37FC"/>
    <w:rsid w:val="00AB3850"/>
    <w:rsid w:val="00AB39B8"/>
    <w:rsid w:val="00AB3FD8"/>
    <w:rsid w:val="00AB4079"/>
    <w:rsid w:val="00AB41B0"/>
    <w:rsid w:val="00AB4279"/>
    <w:rsid w:val="00AB4456"/>
    <w:rsid w:val="00AB4501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D4"/>
    <w:rsid w:val="00AB53F7"/>
    <w:rsid w:val="00AB540C"/>
    <w:rsid w:val="00AB549A"/>
    <w:rsid w:val="00AB5554"/>
    <w:rsid w:val="00AB557A"/>
    <w:rsid w:val="00AB5E88"/>
    <w:rsid w:val="00AB5EA2"/>
    <w:rsid w:val="00AB5F2E"/>
    <w:rsid w:val="00AB5FBE"/>
    <w:rsid w:val="00AB6127"/>
    <w:rsid w:val="00AB61C0"/>
    <w:rsid w:val="00AB63D9"/>
    <w:rsid w:val="00AB64AE"/>
    <w:rsid w:val="00AB6740"/>
    <w:rsid w:val="00AB6775"/>
    <w:rsid w:val="00AB67CF"/>
    <w:rsid w:val="00AB68B8"/>
    <w:rsid w:val="00AB6AFE"/>
    <w:rsid w:val="00AB6C80"/>
    <w:rsid w:val="00AB6E92"/>
    <w:rsid w:val="00AB70A2"/>
    <w:rsid w:val="00AB721B"/>
    <w:rsid w:val="00AB7271"/>
    <w:rsid w:val="00AB73AF"/>
    <w:rsid w:val="00AB75D0"/>
    <w:rsid w:val="00AB76E0"/>
    <w:rsid w:val="00AB76FA"/>
    <w:rsid w:val="00AB795B"/>
    <w:rsid w:val="00AB7AC3"/>
    <w:rsid w:val="00AB7B13"/>
    <w:rsid w:val="00AB7C6A"/>
    <w:rsid w:val="00AB7CD4"/>
    <w:rsid w:val="00AB7E89"/>
    <w:rsid w:val="00AB7F75"/>
    <w:rsid w:val="00AB7FC2"/>
    <w:rsid w:val="00AC00F5"/>
    <w:rsid w:val="00AC03E7"/>
    <w:rsid w:val="00AC0600"/>
    <w:rsid w:val="00AC06C9"/>
    <w:rsid w:val="00AC0738"/>
    <w:rsid w:val="00AC084A"/>
    <w:rsid w:val="00AC08C1"/>
    <w:rsid w:val="00AC09E6"/>
    <w:rsid w:val="00AC0A14"/>
    <w:rsid w:val="00AC0AFB"/>
    <w:rsid w:val="00AC0F53"/>
    <w:rsid w:val="00AC1214"/>
    <w:rsid w:val="00AC14F3"/>
    <w:rsid w:val="00AC15DA"/>
    <w:rsid w:val="00AC182E"/>
    <w:rsid w:val="00AC18C3"/>
    <w:rsid w:val="00AC190F"/>
    <w:rsid w:val="00AC1924"/>
    <w:rsid w:val="00AC1A93"/>
    <w:rsid w:val="00AC1DCA"/>
    <w:rsid w:val="00AC1DEF"/>
    <w:rsid w:val="00AC21EF"/>
    <w:rsid w:val="00AC2252"/>
    <w:rsid w:val="00AC238E"/>
    <w:rsid w:val="00AC2625"/>
    <w:rsid w:val="00AC28F3"/>
    <w:rsid w:val="00AC2BFC"/>
    <w:rsid w:val="00AC2CEE"/>
    <w:rsid w:val="00AC2E9E"/>
    <w:rsid w:val="00AC2ED0"/>
    <w:rsid w:val="00AC2FBF"/>
    <w:rsid w:val="00AC3074"/>
    <w:rsid w:val="00AC309A"/>
    <w:rsid w:val="00AC318B"/>
    <w:rsid w:val="00AC31C6"/>
    <w:rsid w:val="00AC31C9"/>
    <w:rsid w:val="00AC3265"/>
    <w:rsid w:val="00AC340A"/>
    <w:rsid w:val="00AC3592"/>
    <w:rsid w:val="00AC379A"/>
    <w:rsid w:val="00AC379C"/>
    <w:rsid w:val="00AC3860"/>
    <w:rsid w:val="00AC3AA1"/>
    <w:rsid w:val="00AC3C4A"/>
    <w:rsid w:val="00AC3CBB"/>
    <w:rsid w:val="00AC3CCD"/>
    <w:rsid w:val="00AC3D06"/>
    <w:rsid w:val="00AC401B"/>
    <w:rsid w:val="00AC415A"/>
    <w:rsid w:val="00AC43F6"/>
    <w:rsid w:val="00AC465A"/>
    <w:rsid w:val="00AC4686"/>
    <w:rsid w:val="00AC47D8"/>
    <w:rsid w:val="00AC47F2"/>
    <w:rsid w:val="00AC4997"/>
    <w:rsid w:val="00AC49E6"/>
    <w:rsid w:val="00AC4AB1"/>
    <w:rsid w:val="00AC4C30"/>
    <w:rsid w:val="00AC50A5"/>
    <w:rsid w:val="00AC50B7"/>
    <w:rsid w:val="00AC5227"/>
    <w:rsid w:val="00AC5581"/>
    <w:rsid w:val="00AC5673"/>
    <w:rsid w:val="00AC5790"/>
    <w:rsid w:val="00AC5A3F"/>
    <w:rsid w:val="00AC5AEE"/>
    <w:rsid w:val="00AC5B5F"/>
    <w:rsid w:val="00AC5DBF"/>
    <w:rsid w:val="00AC5E05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07"/>
    <w:rsid w:val="00AC6D94"/>
    <w:rsid w:val="00AC6E35"/>
    <w:rsid w:val="00AC6E52"/>
    <w:rsid w:val="00AC704F"/>
    <w:rsid w:val="00AC721A"/>
    <w:rsid w:val="00AC7417"/>
    <w:rsid w:val="00AC74DC"/>
    <w:rsid w:val="00AC7503"/>
    <w:rsid w:val="00AC754B"/>
    <w:rsid w:val="00AC7764"/>
    <w:rsid w:val="00AC786E"/>
    <w:rsid w:val="00AC7B3F"/>
    <w:rsid w:val="00AC7E84"/>
    <w:rsid w:val="00AD0007"/>
    <w:rsid w:val="00AD01F8"/>
    <w:rsid w:val="00AD0250"/>
    <w:rsid w:val="00AD047C"/>
    <w:rsid w:val="00AD0499"/>
    <w:rsid w:val="00AD0591"/>
    <w:rsid w:val="00AD0910"/>
    <w:rsid w:val="00AD0C61"/>
    <w:rsid w:val="00AD0EAE"/>
    <w:rsid w:val="00AD0FAD"/>
    <w:rsid w:val="00AD100B"/>
    <w:rsid w:val="00AD138A"/>
    <w:rsid w:val="00AD13D4"/>
    <w:rsid w:val="00AD149B"/>
    <w:rsid w:val="00AD14E5"/>
    <w:rsid w:val="00AD155B"/>
    <w:rsid w:val="00AD155C"/>
    <w:rsid w:val="00AD1585"/>
    <w:rsid w:val="00AD1A1A"/>
    <w:rsid w:val="00AD1B19"/>
    <w:rsid w:val="00AD1C70"/>
    <w:rsid w:val="00AD1C99"/>
    <w:rsid w:val="00AD1D39"/>
    <w:rsid w:val="00AD20FC"/>
    <w:rsid w:val="00AD242A"/>
    <w:rsid w:val="00AD2540"/>
    <w:rsid w:val="00AD273E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9B2"/>
    <w:rsid w:val="00AD3C24"/>
    <w:rsid w:val="00AD3C6F"/>
    <w:rsid w:val="00AD3C8B"/>
    <w:rsid w:val="00AD3D35"/>
    <w:rsid w:val="00AD3E6F"/>
    <w:rsid w:val="00AD3EDB"/>
    <w:rsid w:val="00AD3FE3"/>
    <w:rsid w:val="00AD4109"/>
    <w:rsid w:val="00AD4188"/>
    <w:rsid w:val="00AD41E6"/>
    <w:rsid w:val="00AD43AC"/>
    <w:rsid w:val="00AD4642"/>
    <w:rsid w:val="00AD4AD4"/>
    <w:rsid w:val="00AD4B74"/>
    <w:rsid w:val="00AD4BDA"/>
    <w:rsid w:val="00AD4CA3"/>
    <w:rsid w:val="00AD4D4E"/>
    <w:rsid w:val="00AD4D69"/>
    <w:rsid w:val="00AD4EBB"/>
    <w:rsid w:val="00AD4F8F"/>
    <w:rsid w:val="00AD5039"/>
    <w:rsid w:val="00AD508A"/>
    <w:rsid w:val="00AD51ED"/>
    <w:rsid w:val="00AD53E9"/>
    <w:rsid w:val="00AD54F8"/>
    <w:rsid w:val="00AD573E"/>
    <w:rsid w:val="00AD5806"/>
    <w:rsid w:val="00AD5ABE"/>
    <w:rsid w:val="00AD5BC1"/>
    <w:rsid w:val="00AD5BFF"/>
    <w:rsid w:val="00AD5C55"/>
    <w:rsid w:val="00AD5D66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825"/>
    <w:rsid w:val="00AD6869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D7E44"/>
    <w:rsid w:val="00AE018D"/>
    <w:rsid w:val="00AE02DE"/>
    <w:rsid w:val="00AE0379"/>
    <w:rsid w:val="00AE0428"/>
    <w:rsid w:val="00AE04C2"/>
    <w:rsid w:val="00AE0700"/>
    <w:rsid w:val="00AE0815"/>
    <w:rsid w:val="00AE08A4"/>
    <w:rsid w:val="00AE09E7"/>
    <w:rsid w:val="00AE0E21"/>
    <w:rsid w:val="00AE0F93"/>
    <w:rsid w:val="00AE101A"/>
    <w:rsid w:val="00AE10C5"/>
    <w:rsid w:val="00AE11F2"/>
    <w:rsid w:val="00AE1232"/>
    <w:rsid w:val="00AE129A"/>
    <w:rsid w:val="00AE12A0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856"/>
    <w:rsid w:val="00AE297C"/>
    <w:rsid w:val="00AE29B4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999"/>
    <w:rsid w:val="00AE3B5F"/>
    <w:rsid w:val="00AE3D81"/>
    <w:rsid w:val="00AE3E27"/>
    <w:rsid w:val="00AE3E3A"/>
    <w:rsid w:val="00AE3F4A"/>
    <w:rsid w:val="00AE4333"/>
    <w:rsid w:val="00AE44FC"/>
    <w:rsid w:val="00AE4521"/>
    <w:rsid w:val="00AE4540"/>
    <w:rsid w:val="00AE48A3"/>
    <w:rsid w:val="00AE49E0"/>
    <w:rsid w:val="00AE4AD6"/>
    <w:rsid w:val="00AE4FFB"/>
    <w:rsid w:val="00AE50E9"/>
    <w:rsid w:val="00AE51E7"/>
    <w:rsid w:val="00AE55DF"/>
    <w:rsid w:val="00AE5C1B"/>
    <w:rsid w:val="00AE5EEB"/>
    <w:rsid w:val="00AE5F39"/>
    <w:rsid w:val="00AE60E7"/>
    <w:rsid w:val="00AE62BF"/>
    <w:rsid w:val="00AE6590"/>
    <w:rsid w:val="00AE66D4"/>
    <w:rsid w:val="00AE66EE"/>
    <w:rsid w:val="00AE67B8"/>
    <w:rsid w:val="00AE688C"/>
    <w:rsid w:val="00AE6DEB"/>
    <w:rsid w:val="00AE6E51"/>
    <w:rsid w:val="00AE70DF"/>
    <w:rsid w:val="00AE7477"/>
    <w:rsid w:val="00AE74C2"/>
    <w:rsid w:val="00AE760C"/>
    <w:rsid w:val="00AE7A80"/>
    <w:rsid w:val="00AE7CA1"/>
    <w:rsid w:val="00AE7E8D"/>
    <w:rsid w:val="00AF0112"/>
    <w:rsid w:val="00AF0245"/>
    <w:rsid w:val="00AF0260"/>
    <w:rsid w:val="00AF0349"/>
    <w:rsid w:val="00AF0359"/>
    <w:rsid w:val="00AF0687"/>
    <w:rsid w:val="00AF0BE1"/>
    <w:rsid w:val="00AF0C63"/>
    <w:rsid w:val="00AF0DBE"/>
    <w:rsid w:val="00AF0DE4"/>
    <w:rsid w:val="00AF0DE9"/>
    <w:rsid w:val="00AF0E31"/>
    <w:rsid w:val="00AF10D2"/>
    <w:rsid w:val="00AF1104"/>
    <w:rsid w:val="00AF1173"/>
    <w:rsid w:val="00AF117B"/>
    <w:rsid w:val="00AF12A5"/>
    <w:rsid w:val="00AF133A"/>
    <w:rsid w:val="00AF13C9"/>
    <w:rsid w:val="00AF162C"/>
    <w:rsid w:val="00AF1671"/>
    <w:rsid w:val="00AF179B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5E6"/>
    <w:rsid w:val="00AF2621"/>
    <w:rsid w:val="00AF276E"/>
    <w:rsid w:val="00AF2796"/>
    <w:rsid w:val="00AF27D6"/>
    <w:rsid w:val="00AF291B"/>
    <w:rsid w:val="00AF29F2"/>
    <w:rsid w:val="00AF2A28"/>
    <w:rsid w:val="00AF2EFA"/>
    <w:rsid w:val="00AF2F9B"/>
    <w:rsid w:val="00AF3207"/>
    <w:rsid w:val="00AF3391"/>
    <w:rsid w:val="00AF367B"/>
    <w:rsid w:val="00AF3866"/>
    <w:rsid w:val="00AF3876"/>
    <w:rsid w:val="00AF3D64"/>
    <w:rsid w:val="00AF3E34"/>
    <w:rsid w:val="00AF3E6C"/>
    <w:rsid w:val="00AF40A0"/>
    <w:rsid w:val="00AF41FA"/>
    <w:rsid w:val="00AF446C"/>
    <w:rsid w:val="00AF47B7"/>
    <w:rsid w:val="00AF4924"/>
    <w:rsid w:val="00AF4AB8"/>
    <w:rsid w:val="00AF4AD7"/>
    <w:rsid w:val="00AF510F"/>
    <w:rsid w:val="00AF5464"/>
    <w:rsid w:val="00AF54E7"/>
    <w:rsid w:val="00AF5715"/>
    <w:rsid w:val="00AF57D4"/>
    <w:rsid w:val="00AF57F5"/>
    <w:rsid w:val="00AF5B50"/>
    <w:rsid w:val="00AF5CF5"/>
    <w:rsid w:val="00AF5D29"/>
    <w:rsid w:val="00AF5D60"/>
    <w:rsid w:val="00AF5D73"/>
    <w:rsid w:val="00AF5EE0"/>
    <w:rsid w:val="00AF60C0"/>
    <w:rsid w:val="00AF6122"/>
    <w:rsid w:val="00AF6175"/>
    <w:rsid w:val="00AF619D"/>
    <w:rsid w:val="00AF64CF"/>
    <w:rsid w:val="00AF6801"/>
    <w:rsid w:val="00AF682C"/>
    <w:rsid w:val="00AF68EC"/>
    <w:rsid w:val="00AF6956"/>
    <w:rsid w:val="00AF6AE6"/>
    <w:rsid w:val="00AF6F87"/>
    <w:rsid w:val="00AF7396"/>
    <w:rsid w:val="00AF76F3"/>
    <w:rsid w:val="00AF7735"/>
    <w:rsid w:val="00AF77DC"/>
    <w:rsid w:val="00AF77EF"/>
    <w:rsid w:val="00AF790F"/>
    <w:rsid w:val="00AF7A7B"/>
    <w:rsid w:val="00AF7B78"/>
    <w:rsid w:val="00AF7D14"/>
    <w:rsid w:val="00AF7DCC"/>
    <w:rsid w:val="00AF7F4A"/>
    <w:rsid w:val="00B0007A"/>
    <w:rsid w:val="00B000B7"/>
    <w:rsid w:val="00B001A0"/>
    <w:rsid w:val="00B0020D"/>
    <w:rsid w:val="00B00473"/>
    <w:rsid w:val="00B0059F"/>
    <w:rsid w:val="00B00667"/>
    <w:rsid w:val="00B008BE"/>
    <w:rsid w:val="00B008CA"/>
    <w:rsid w:val="00B0090F"/>
    <w:rsid w:val="00B00979"/>
    <w:rsid w:val="00B009CA"/>
    <w:rsid w:val="00B00D3F"/>
    <w:rsid w:val="00B00D8F"/>
    <w:rsid w:val="00B00FC1"/>
    <w:rsid w:val="00B0101B"/>
    <w:rsid w:val="00B010BA"/>
    <w:rsid w:val="00B011FE"/>
    <w:rsid w:val="00B013DC"/>
    <w:rsid w:val="00B0171B"/>
    <w:rsid w:val="00B01751"/>
    <w:rsid w:val="00B01772"/>
    <w:rsid w:val="00B0195A"/>
    <w:rsid w:val="00B019C3"/>
    <w:rsid w:val="00B01C3B"/>
    <w:rsid w:val="00B01FD4"/>
    <w:rsid w:val="00B021D2"/>
    <w:rsid w:val="00B02C4D"/>
    <w:rsid w:val="00B02DF1"/>
    <w:rsid w:val="00B032CD"/>
    <w:rsid w:val="00B033F7"/>
    <w:rsid w:val="00B036C2"/>
    <w:rsid w:val="00B03704"/>
    <w:rsid w:val="00B037B9"/>
    <w:rsid w:val="00B03883"/>
    <w:rsid w:val="00B039C1"/>
    <w:rsid w:val="00B03A08"/>
    <w:rsid w:val="00B03E60"/>
    <w:rsid w:val="00B03EF6"/>
    <w:rsid w:val="00B0413B"/>
    <w:rsid w:val="00B042EA"/>
    <w:rsid w:val="00B04A67"/>
    <w:rsid w:val="00B04B21"/>
    <w:rsid w:val="00B04C13"/>
    <w:rsid w:val="00B04E30"/>
    <w:rsid w:val="00B050D0"/>
    <w:rsid w:val="00B0511F"/>
    <w:rsid w:val="00B052D0"/>
    <w:rsid w:val="00B055B7"/>
    <w:rsid w:val="00B05620"/>
    <w:rsid w:val="00B058A9"/>
    <w:rsid w:val="00B05A71"/>
    <w:rsid w:val="00B05AB8"/>
    <w:rsid w:val="00B05B62"/>
    <w:rsid w:val="00B05C28"/>
    <w:rsid w:val="00B05DB0"/>
    <w:rsid w:val="00B05E92"/>
    <w:rsid w:val="00B05F86"/>
    <w:rsid w:val="00B061D8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4B9"/>
    <w:rsid w:val="00B0756F"/>
    <w:rsid w:val="00B077EF"/>
    <w:rsid w:val="00B0788D"/>
    <w:rsid w:val="00B07900"/>
    <w:rsid w:val="00B07C2C"/>
    <w:rsid w:val="00B07D20"/>
    <w:rsid w:val="00B07F90"/>
    <w:rsid w:val="00B101C3"/>
    <w:rsid w:val="00B1020A"/>
    <w:rsid w:val="00B102FA"/>
    <w:rsid w:val="00B1078B"/>
    <w:rsid w:val="00B10A12"/>
    <w:rsid w:val="00B10AAC"/>
    <w:rsid w:val="00B10F4D"/>
    <w:rsid w:val="00B10F6B"/>
    <w:rsid w:val="00B10F92"/>
    <w:rsid w:val="00B110D6"/>
    <w:rsid w:val="00B1122D"/>
    <w:rsid w:val="00B11405"/>
    <w:rsid w:val="00B116AD"/>
    <w:rsid w:val="00B1180A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67"/>
    <w:rsid w:val="00B124A7"/>
    <w:rsid w:val="00B1296D"/>
    <w:rsid w:val="00B129E6"/>
    <w:rsid w:val="00B12C91"/>
    <w:rsid w:val="00B12F32"/>
    <w:rsid w:val="00B130B7"/>
    <w:rsid w:val="00B1312C"/>
    <w:rsid w:val="00B13254"/>
    <w:rsid w:val="00B13381"/>
    <w:rsid w:val="00B13615"/>
    <w:rsid w:val="00B1391E"/>
    <w:rsid w:val="00B139FB"/>
    <w:rsid w:val="00B13AF4"/>
    <w:rsid w:val="00B13D58"/>
    <w:rsid w:val="00B13E83"/>
    <w:rsid w:val="00B13EE0"/>
    <w:rsid w:val="00B14354"/>
    <w:rsid w:val="00B14389"/>
    <w:rsid w:val="00B143AC"/>
    <w:rsid w:val="00B144F8"/>
    <w:rsid w:val="00B1457D"/>
    <w:rsid w:val="00B1465D"/>
    <w:rsid w:val="00B146C8"/>
    <w:rsid w:val="00B14FF7"/>
    <w:rsid w:val="00B1514C"/>
    <w:rsid w:val="00B15299"/>
    <w:rsid w:val="00B152C9"/>
    <w:rsid w:val="00B15593"/>
    <w:rsid w:val="00B15739"/>
    <w:rsid w:val="00B15991"/>
    <w:rsid w:val="00B15992"/>
    <w:rsid w:val="00B1599C"/>
    <w:rsid w:val="00B15CC3"/>
    <w:rsid w:val="00B15D16"/>
    <w:rsid w:val="00B15DF1"/>
    <w:rsid w:val="00B15E35"/>
    <w:rsid w:val="00B16012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6EDF"/>
    <w:rsid w:val="00B16EFC"/>
    <w:rsid w:val="00B172E7"/>
    <w:rsid w:val="00B174FE"/>
    <w:rsid w:val="00B17522"/>
    <w:rsid w:val="00B17594"/>
    <w:rsid w:val="00B175B8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6E1"/>
    <w:rsid w:val="00B218B4"/>
    <w:rsid w:val="00B218C2"/>
    <w:rsid w:val="00B21B3A"/>
    <w:rsid w:val="00B21B87"/>
    <w:rsid w:val="00B21B8F"/>
    <w:rsid w:val="00B21C36"/>
    <w:rsid w:val="00B21C82"/>
    <w:rsid w:val="00B21ECC"/>
    <w:rsid w:val="00B21F7B"/>
    <w:rsid w:val="00B22255"/>
    <w:rsid w:val="00B227F1"/>
    <w:rsid w:val="00B2282D"/>
    <w:rsid w:val="00B22C27"/>
    <w:rsid w:val="00B22C36"/>
    <w:rsid w:val="00B22ED6"/>
    <w:rsid w:val="00B22F21"/>
    <w:rsid w:val="00B23020"/>
    <w:rsid w:val="00B23173"/>
    <w:rsid w:val="00B2344A"/>
    <w:rsid w:val="00B234ED"/>
    <w:rsid w:val="00B23A90"/>
    <w:rsid w:val="00B23D23"/>
    <w:rsid w:val="00B23D3C"/>
    <w:rsid w:val="00B2403D"/>
    <w:rsid w:val="00B2437E"/>
    <w:rsid w:val="00B2444C"/>
    <w:rsid w:val="00B246AF"/>
    <w:rsid w:val="00B246C2"/>
    <w:rsid w:val="00B24747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9E1"/>
    <w:rsid w:val="00B25AA1"/>
    <w:rsid w:val="00B25E0C"/>
    <w:rsid w:val="00B25FDC"/>
    <w:rsid w:val="00B2629D"/>
    <w:rsid w:val="00B262A0"/>
    <w:rsid w:val="00B26A9A"/>
    <w:rsid w:val="00B26B16"/>
    <w:rsid w:val="00B26CC4"/>
    <w:rsid w:val="00B26CEA"/>
    <w:rsid w:val="00B26F27"/>
    <w:rsid w:val="00B26F7F"/>
    <w:rsid w:val="00B27069"/>
    <w:rsid w:val="00B2715C"/>
    <w:rsid w:val="00B27195"/>
    <w:rsid w:val="00B272D7"/>
    <w:rsid w:val="00B27399"/>
    <w:rsid w:val="00B274DA"/>
    <w:rsid w:val="00B274DB"/>
    <w:rsid w:val="00B27536"/>
    <w:rsid w:val="00B27837"/>
    <w:rsid w:val="00B279B4"/>
    <w:rsid w:val="00B27BE0"/>
    <w:rsid w:val="00B27C61"/>
    <w:rsid w:val="00B27D43"/>
    <w:rsid w:val="00B27EB7"/>
    <w:rsid w:val="00B27FA0"/>
    <w:rsid w:val="00B27FA1"/>
    <w:rsid w:val="00B30213"/>
    <w:rsid w:val="00B3030C"/>
    <w:rsid w:val="00B30342"/>
    <w:rsid w:val="00B303BC"/>
    <w:rsid w:val="00B303F2"/>
    <w:rsid w:val="00B30539"/>
    <w:rsid w:val="00B3065C"/>
    <w:rsid w:val="00B30679"/>
    <w:rsid w:val="00B309DF"/>
    <w:rsid w:val="00B30BC7"/>
    <w:rsid w:val="00B30CC1"/>
    <w:rsid w:val="00B30DE6"/>
    <w:rsid w:val="00B3107C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EE5"/>
    <w:rsid w:val="00B31F6C"/>
    <w:rsid w:val="00B3225E"/>
    <w:rsid w:val="00B323DF"/>
    <w:rsid w:val="00B3244F"/>
    <w:rsid w:val="00B324FD"/>
    <w:rsid w:val="00B32733"/>
    <w:rsid w:val="00B32796"/>
    <w:rsid w:val="00B32891"/>
    <w:rsid w:val="00B32931"/>
    <w:rsid w:val="00B3295E"/>
    <w:rsid w:val="00B32AF5"/>
    <w:rsid w:val="00B32F63"/>
    <w:rsid w:val="00B33102"/>
    <w:rsid w:val="00B335AA"/>
    <w:rsid w:val="00B33603"/>
    <w:rsid w:val="00B33802"/>
    <w:rsid w:val="00B3380B"/>
    <w:rsid w:val="00B33936"/>
    <w:rsid w:val="00B3395F"/>
    <w:rsid w:val="00B33AFC"/>
    <w:rsid w:val="00B340E7"/>
    <w:rsid w:val="00B3413D"/>
    <w:rsid w:val="00B3418D"/>
    <w:rsid w:val="00B342C4"/>
    <w:rsid w:val="00B343A7"/>
    <w:rsid w:val="00B34947"/>
    <w:rsid w:val="00B34E39"/>
    <w:rsid w:val="00B350D8"/>
    <w:rsid w:val="00B35247"/>
    <w:rsid w:val="00B3529A"/>
    <w:rsid w:val="00B352C2"/>
    <w:rsid w:val="00B35373"/>
    <w:rsid w:val="00B35389"/>
    <w:rsid w:val="00B356FB"/>
    <w:rsid w:val="00B358FC"/>
    <w:rsid w:val="00B35902"/>
    <w:rsid w:val="00B35908"/>
    <w:rsid w:val="00B35927"/>
    <w:rsid w:val="00B359A7"/>
    <w:rsid w:val="00B359D5"/>
    <w:rsid w:val="00B35B97"/>
    <w:rsid w:val="00B35BA0"/>
    <w:rsid w:val="00B35D5C"/>
    <w:rsid w:val="00B36013"/>
    <w:rsid w:val="00B3613F"/>
    <w:rsid w:val="00B3615A"/>
    <w:rsid w:val="00B3627C"/>
    <w:rsid w:val="00B3649C"/>
    <w:rsid w:val="00B364D0"/>
    <w:rsid w:val="00B36605"/>
    <w:rsid w:val="00B367CC"/>
    <w:rsid w:val="00B367FC"/>
    <w:rsid w:val="00B36A89"/>
    <w:rsid w:val="00B36AD2"/>
    <w:rsid w:val="00B36D36"/>
    <w:rsid w:val="00B36DC8"/>
    <w:rsid w:val="00B37197"/>
    <w:rsid w:val="00B372E6"/>
    <w:rsid w:val="00B37353"/>
    <w:rsid w:val="00B373BD"/>
    <w:rsid w:val="00B3746C"/>
    <w:rsid w:val="00B374E2"/>
    <w:rsid w:val="00B3776C"/>
    <w:rsid w:val="00B377AF"/>
    <w:rsid w:val="00B37827"/>
    <w:rsid w:val="00B37CC6"/>
    <w:rsid w:val="00B400E8"/>
    <w:rsid w:val="00B40348"/>
    <w:rsid w:val="00B404E7"/>
    <w:rsid w:val="00B40638"/>
    <w:rsid w:val="00B406BC"/>
    <w:rsid w:val="00B40787"/>
    <w:rsid w:val="00B40AD7"/>
    <w:rsid w:val="00B40AED"/>
    <w:rsid w:val="00B40B1D"/>
    <w:rsid w:val="00B40CFF"/>
    <w:rsid w:val="00B40D39"/>
    <w:rsid w:val="00B40F45"/>
    <w:rsid w:val="00B41330"/>
    <w:rsid w:val="00B413C0"/>
    <w:rsid w:val="00B41587"/>
    <w:rsid w:val="00B41A0F"/>
    <w:rsid w:val="00B41CB7"/>
    <w:rsid w:val="00B41CF8"/>
    <w:rsid w:val="00B41D44"/>
    <w:rsid w:val="00B420D4"/>
    <w:rsid w:val="00B42109"/>
    <w:rsid w:val="00B421BC"/>
    <w:rsid w:val="00B425CE"/>
    <w:rsid w:val="00B4263D"/>
    <w:rsid w:val="00B426DE"/>
    <w:rsid w:val="00B428B9"/>
    <w:rsid w:val="00B429C5"/>
    <w:rsid w:val="00B42C37"/>
    <w:rsid w:val="00B42C56"/>
    <w:rsid w:val="00B42ECC"/>
    <w:rsid w:val="00B432F8"/>
    <w:rsid w:val="00B43414"/>
    <w:rsid w:val="00B43457"/>
    <w:rsid w:val="00B4358B"/>
    <w:rsid w:val="00B435A9"/>
    <w:rsid w:val="00B43613"/>
    <w:rsid w:val="00B436AA"/>
    <w:rsid w:val="00B43CAE"/>
    <w:rsid w:val="00B43CDD"/>
    <w:rsid w:val="00B43E90"/>
    <w:rsid w:val="00B43EE5"/>
    <w:rsid w:val="00B4401D"/>
    <w:rsid w:val="00B44258"/>
    <w:rsid w:val="00B44296"/>
    <w:rsid w:val="00B444D7"/>
    <w:rsid w:val="00B445B0"/>
    <w:rsid w:val="00B446A8"/>
    <w:rsid w:val="00B446EB"/>
    <w:rsid w:val="00B448B1"/>
    <w:rsid w:val="00B448BE"/>
    <w:rsid w:val="00B44A93"/>
    <w:rsid w:val="00B44C33"/>
    <w:rsid w:val="00B44D29"/>
    <w:rsid w:val="00B44D68"/>
    <w:rsid w:val="00B44FBF"/>
    <w:rsid w:val="00B450C7"/>
    <w:rsid w:val="00B45291"/>
    <w:rsid w:val="00B453EF"/>
    <w:rsid w:val="00B4545D"/>
    <w:rsid w:val="00B45581"/>
    <w:rsid w:val="00B45612"/>
    <w:rsid w:val="00B45707"/>
    <w:rsid w:val="00B4570F"/>
    <w:rsid w:val="00B4598A"/>
    <w:rsid w:val="00B45F99"/>
    <w:rsid w:val="00B4611E"/>
    <w:rsid w:val="00B461E4"/>
    <w:rsid w:val="00B46457"/>
    <w:rsid w:val="00B46666"/>
    <w:rsid w:val="00B466B5"/>
    <w:rsid w:val="00B467AE"/>
    <w:rsid w:val="00B4691E"/>
    <w:rsid w:val="00B46A31"/>
    <w:rsid w:val="00B46B00"/>
    <w:rsid w:val="00B46D60"/>
    <w:rsid w:val="00B46E74"/>
    <w:rsid w:val="00B46E94"/>
    <w:rsid w:val="00B4702D"/>
    <w:rsid w:val="00B47112"/>
    <w:rsid w:val="00B472A0"/>
    <w:rsid w:val="00B478D7"/>
    <w:rsid w:val="00B47A3C"/>
    <w:rsid w:val="00B47D19"/>
    <w:rsid w:val="00B47DD1"/>
    <w:rsid w:val="00B47E9D"/>
    <w:rsid w:val="00B5006A"/>
    <w:rsid w:val="00B500A3"/>
    <w:rsid w:val="00B50195"/>
    <w:rsid w:val="00B50211"/>
    <w:rsid w:val="00B50225"/>
    <w:rsid w:val="00B503ED"/>
    <w:rsid w:val="00B50642"/>
    <w:rsid w:val="00B50908"/>
    <w:rsid w:val="00B50ABE"/>
    <w:rsid w:val="00B50D28"/>
    <w:rsid w:val="00B50D2D"/>
    <w:rsid w:val="00B51010"/>
    <w:rsid w:val="00B514D9"/>
    <w:rsid w:val="00B515C9"/>
    <w:rsid w:val="00B51B18"/>
    <w:rsid w:val="00B51DD7"/>
    <w:rsid w:val="00B5217B"/>
    <w:rsid w:val="00B5274C"/>
    <w:rsid w:val="00B527E1"/>
    <w:rsid w:val="00B528FA"/>
    <w:rsid w:val="00B52A83"/>
    <w:rsid w:val="00B52AB2"/>
    <w:rsid w:val="00B52BA2"/>
    <w:rsid w:val="00B52C45"/>
    <w:rsid w:val="00B52D00"/>
    <w:rsid w:val="00B52D22"/>
    <w:rsid w:val="00B52F3A"/>
    <w:rsid w:val="00B52F78"/>
    <w:rsid w:val="00B532E7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B92"/>
    <w:rsid w:val="00B54EB4"/>
    <w:rsid w:val="00B54F04"/>
    <w:rsid w:val="00B54F59"/>
    <w:rsid w:val="00B55036"/>
    <w:rsid w:val="00B5511A"/>
    <w:rsid w:val="00B553DB"/>
    <w:rsid w:val="00B55596"/>
    <w:rsid w:val="00B55865"/>
    <w:rsid w:val="00B558B9"/>
    <w:rsid w:val="00B5596E"/>
    <w:rsid w:val="00B55A53"/>
    <w:rsid w:val="00B55A67"/>
    <w:rsid w:val="00B55BF5"/>
    <w:rsid w:val="00B55DCF"/>
    <w:rsid w:val="00B55E82"/>
    <w:rsid w:val="00B560A0"/>
    <w:rsid w:val="00B562E2"/>
    <w:rsid w:val="00B564E1"/>
    <w:rsid w:val="00B56560"/>
    <w:rsid w:val="00B569D3"/>
    <w:rsid w:val="00B56EF0"/>
    <w:rsid w:val="00B56F54"/>
    <w:rsid w:val="00B56FF9"/>
    <w:rsid w:val="00B57040"/>
    <w:rsid w:val="00B57085"/>
    <w:rsid w:val="00B57360"/>
    <w:rsid w:val="00B57517"/>
    <w:rsid w:val="00B577EA"/>
    <w:rsid w:val="00B57895"/>
    <w:rsid w:val="00B57958"/>
    <w:rsid w:val="00B579FE"/>
    <w:rsid w:val="00B57CC1"/>
    <w:rsid w:val="00B57CC5"/>
    <w:rsid w:val="00B57F78"/>
    <w:rsid w:val="00B57FC2"/>
    <w:rsid w:val="00B600E4"/>
    <w:rsid w:val="00B60380"/>
    <w:rsid w:val="00B60561"/>
    <w:rsid w:val="00B60741"/>
    <w:rsid w:val="00B6085B"/>
    <w:rsid w:val="00B6087C"/>
    <w:rsid w:val="00B608A7"/>
    <w:rsid w:val="00B60A09"/>
    <w:rsid w:val="00B60A42"/>
    <w:rsid w:val="00B60AF1"/>
    <w:rsid w:val="00B60CD8"/>
    <w:rsid w:val="00B60DA4"/>
    <w:rsid w:val="00B6112B"/>
    <w:rsid w:val="00B61177"/>
    <w:rsid w:val="00B6127C"/>
    <w:rsid w:val="00B61375"/>
    <w:rsid w:val="00B61485"/>
    <w:rsid w:val="00B6166D"/>
    <w:rsid w:val="00B61E85"/>
    <w:rsid w:val="00B61F0E"/>
    <w:rsid w:val="00B61F4A"/>
    <w:rsid w:val="00B61FEB"/>
    <w:rsid w:val="00B61FF1"/>
    <w:rsid w:val="00B62102"/>
    <w:rsid w:val="00B62317"/>
    <w:rsid w:val="00B6240E"/>
    <w:rsid w:val="00B6250E"/>
    <w:rsid w:val="00B62891"/>
    <w:rsid w:val="00B62B00"/>
    <w:rsid w:val="00B62D76"/>
    <w:rsid w:val="00B62DDE"/>
    <w:rsid w:val="00B62FD6"/>
    <w:rsid w:val="00B630B1"/>
    <w:rsid w:val="00B63234"/>
    <w:rsid w:val="00B632FF"/>
    <w:rsid w:val="00B63320"/>
    <w:rsid w:val="00B634C5"/>
    <w:rsid w:val="00B63590"/>
    <w:rsid w:val="00B635DC"/>
    <w:rsid w:val="00B635DF"/>
    <w:rsid w:val="00B63650"/>
    <w:rsid w:val="00B637EB"/>
    <w:rsid w:val="00B63ABC"/>
    <w:rsid w:val="00B63D74"/>
    <w:rsid w:val="00B643E2"/>
    <w:rsid w:val="00B6489C"/>
    <w:rsid w:val="00B64918"/>
    <w:rsid w:val="00B6494B"/>
    <w:rsid w:val="00B649A2"/>
    <w:rsid w:val="00B64CAE"/>
    <w:rsid w:val="00B64CFF"/>
    <w:rsid w:val="00B64D1C"/>
    <w:rsid w:val="00B64E11"/>
    <w:rsid w:val="00B651C1"/>
    <w:rsid w:val="00B6524B"/>
    <w:rsid w:val="00B6529C"/>
    <w:rsid w:val="00B6533A"/>
    <w:rsid w:val="00B653B2"/>
    <w:rsid w:val="00B65426"/>
    <w:rsid w:val="00B65682"/>
    <w:rsid w:val="00B65915"/>
    <w:rsid w:val="00B65BE0"/>
    <w:rsid w:val="00B65E04"/>
    <w:rsid w:val="00B661E1"/>
    <w:rsid w:val="00B66302"/>
    <w:rsid w:val="00B6631D"/>
    <w:rsid w:val="00B664B2"/>
    <w:rsid w:val="00B664E6"/>
    <w:rsid w:val="00B6658C"/>
    <w:rsid w:val="00B66A25"/>
    <w:rsid w:val="00B67322"/>
    <w:rsid w:val="00B674B5"/>
    <w:rsid w:val="00B674EC"/>
    <w:rsid w:val="00B67515"/>
    <w:rsid w:val="00B676B6"/>
    <w:rsid w:val="00B67710"/>
    <w:rsid w:val="00B677D5"/>
    <w:rsid w:val="00B67A06"/>
    <w:rsid w:val="00B67B9D"/>
    <w:rsid w:val="00B67F3D"/>
    <w:rsid w:val="00B67FA7"/>
    <w:rsid w:val="00B705CF"/>
    <w:rsid w:val="00B70A3C"/>
    <w:rsid w:val="00B70A5E"/>
    <w:rsid w:val="00B70BD4"/>
    <w:rsid w:val="00B70CA8"/>
    <w:rsid w:val="00B70D1F"/>
    <w:rsid w:val="00B70D6C"/>
    <w:rsid w:val="00B710A7"/>
    <w:rsid w:val="00B710AA"/>
    <w:rsid w:val="00B7122E"/>
    <w:rsid w:val="00B71526"/>
    <w:rsid w:val="00B7160D"/>
    <w:rsid w:val="00B71663"/>
    <w:rsid w:val="00B71A67"/>
    <w:rsid w:val="00B71AAD"/>
    <w:rsid w:val="00B71D18"/>
    <w:rsid w:val="00B71D8A"/>
    <w:rsid w:val="00B71ECC"/>
    <w:rsid w:val="00B720C2"/>
    <w:rsid w:val="00B720F8"/>
    <w:rsid w:val="00B72341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084"/>
    <w:rsid w:val="00B734EB"/>
    <w:rsid w:val="00B73631"/>
    <w:rsid w:val="00B73908"/>
    <w:rsid w:val="00B73BB4"/>
    <w:rsid w:val="00B73ECD"/>
    <w:rsid w:val="00B73F66"/>
    <w:rsid w:val="00B73FF6"/>
    <w:rsid w:val="00B7458F"/>
    <w:rsid w:val="00B745C8"/>
    <w:rsid w:val="00B74676"/>
    <w:rsid w:val="00B74766"/>
    <w:rsid w:val="00B74847"/>
    <w:rsid w:val="00B74B85"/>
    <w:rsid w:val="00B74D18"/>
    <w:rsid w:val="00B74F7A"/>
    <w:rsid w:val="00B74FB7"/>
    <w:rsid w:val="00B75122"/>
    <w:rsid w:val="00B75324"/>
    <w:rsid w:val="00B7537D"/>
    <w:rsid w:val="00B753B5"/>
    <w:rsid w:val="00B7556A"/>
    <w:rsid w:val="00B7556B"/>
    <w:rsid w:val="00B755F5"/>
    <w:rsid w:val="00B757CF"/>
    <w:rsid w:val="00B75947"/>
    <w:rsid w:val="00B75BBD"/>
    <w:rsid w:val="00B75C02"/>
    <w:rsid w:val="00B75FF5"/>
    <w:rsid w:val="00B76018"/>
    <w:rsid w:val="00B76380"/>
    <w:rsid w:val="00B76407"/>
    <w:rsid w:val="00B76702"/>
    <w:rsid w:val="00B767DF"/>
    <w:rsid w:val="00B76A16"/>
    <w:rsid w:val="00B76D67"/>
    <w:rsid w:val="00B76F73"/>
    <w:rsid w:val="00B7714B"/>
    <w:rsid w:val="00B7729F"/>
    <w:rsid w:val="00B773CA"/>
    <w:rsid w:val="00B77466"/>
    <w:rsid w:val="00B774DA"/>
    <w:rsid w:val="00B7774D"/>
    <w:rsid w:val="00B77821"/>
    <w:rsid w:val="00B77AA5"/>
    <w:rsid w:val="00B77D49"/>
    <w:rsid w:val="00B800FA"/>
    <w:rsid w:val="00B80194"/>
    <w:rsid w:val="00B801F7"/>
    <w:rsid w:val="00B803CC"/>
    <w:rsid w:val="00B803E4"/>
    <w:rsid w:val="00B80441"/>
    <w:rsid w:val="00B8046A"/>
    <w:rsid w:val="00B80594"/>
    <w:rsid w:val="00B805EB"/>
    <w:rsid w:val="00B8075F"/>
    <w:rsid w:val="00B807D3"/>
    <w:rsid w:val="00B8082A"/>
    <w:rsid w:val="00B8085E"/>
    <w:rsid w:val="00B808B8"/>
    <w:rsid w:val="00B80A7C"/>
    <w:rsid w:val="00B80DDD"/>
    <w:rsid w:val="00B80F7E"/>
    <w:rsid w:val="00B8121E"/>
    <w:rsid w:val="00B81261"/>
    <w:rsid w:val="00B81756"/>
    <w:rsid w:val="00B81786"/>
    <w:rsid w:val="00B817F6"/>
    <w:rsid w:val="00B81A8E"/>
    <w:rsid w:val="00B81BB9"/>
    <w:rsid w:val="00B81E13"/>
    <w:rsid w:val="00B81EA6"/>
    <w:rsid w:val="00B81F72"/>
    <w:rsid w:val="00B81FCA"/>
    <w:rsid w:val="00B8200E"/>
    <w:rsid w:val="00B8208D"/>
    <w:rsid w:val="00B82262"/>
    <w:rsid w:val="00B82887"/>
    <w:rsid w:val="00B82AC2"/>
    <w:rsid w:val="00B82E0D"/>
    <w:rsid w:val="00B82F2C"/>
    <w:rsid w:val="00B82F68"/>
    <w:rsid w:val="00B82FEB"/>
    <w:rsid w:val="00B830DB"/>
    <w:rsid w:val="00B8311D"/>
    <w:rsid w:val="00B83367"/>
    <w:rsid w:val="00B833B4"/>
    <w:rsid w:val="00B8341E"/>
    <w:rsid w:val="00B83560"/>
    <w:rsid w:val="00B835C6"/>
    <w:rsid w:val="00B836AD"/>
    <w:rsid w:val="00B83794"/>
    <w:rsid w:val="00B839D6"/>
    <w:rsid w:val="00B83A3D"/>
    <w:rsid w:val="00B83A7B"/>
    <w:rsid w:val="00B83D02"/>
    <w:rsid w:val="00B83E40"/>
    <w:rsid w:val="00B842E5"/>
    <w:rsid w:val="00B84952"/>
    <w:rsid w:val="00B84F2F"/>
    <w:rsid w:val="00B84F86"/>
    <w:rsid w:val="00B85268"/>
    <w:rsid w:val="00B85298"/>
    <w:rsid w:val="00B85324"/>
    <w:rsid w:val="00B85348"/>
    <w:rsid w:val="00B853E1"/>
    <w:rsid w:val="00B85455"/>
    <w:rsid w:val="00B854B7"/>
    <w:rsid w:val="00B8558C"/>
    <w:rsid w:val="00B85792"/>
    <w:rsid w:val="00B85820"/>
    <w:rsid w:val="00B85C2C"/>
    <w:rsid w:val="00B85D1B"/>
    <w:rsid w:val="00B8604D"/>
    <w:rsid w:val="00B860A9"/>
    <w:rsid w:val="00B861A7"/>
    <w:rsid w:val="00B8621B"/>
    <w:rsid w:val="00B86251"/>
    <w:rsid w:val="00B864FF"/>
    <w:rsid w:val="00B86567"/>
    <w:rsid w:val="00B8662B"/>
    <w:rsid w:val="00B868FB"/>
    <w:rsid w:val="00B86AEB"/>
    <w:rsid w:val="00B86AF7"/>
    <w:rsid w:val="00B86BDE"/>
    <w:rsid w:val="00B86C26"/>
    <w:rsid w:val="00B86C44"/>
    <w:rsid w:val="00B86F76"/>
    <w:rsid w:val="00B87079"/>
    <w:rsid w:val="00B87115"/>
    <w:rsid w:val="00B872C3"/>
    <w:rsid w:val="00B873B0"/>
    <w:rsid w:val="00B873C4"/>
    <w:rsid w:val="00B874AB"/>
    <w:rsid w:val="00B87593"/>
    <w:rsid w:val="00B875E4"/>
    <w:rsid w:val="00B87A90"/>
    <w:rsid w:val="00B87B9E"/>
    <w:rsid w:val="00B87D18"/>
    <w:rsid w:val="00B87D84"/>
    <w:rsid w:val="00B87E2B"/>
    <w:rsid w:val="00B87E71"/>
    <w:rsid w:val="00B9014C"/>
    <w:rsid w:val="00B902D1"/>
    <w:rsid w:val="00B9043A"/>
    <w:rsid w:val="00B904A8"/>
    <w:rsid w:val="00B9072D"/>
    <w:rsid w:val="00B9073E"/>
    <w:rsid w:val="00B90750"/>
    <w:rsid w:val="00B90804"/>
    <w:rsid w:val="00B909E8"/>
    <w:rsid w:val="00B90A63"/>
    <w:rsid w:val="00B90D00"/>
    <w:rsid w:val="00B90D48"/>
    <w:rsid w:val="00B91262"/>
    <w:rsid w:val="00B912D6"/>
    <w:rsid w:val="00B913A8"/>
    <w:rsid w:val="00B91721"/>
    <w:rsid w:val="00B91730"/>
    <w:rsid w:val="00B91A96"/>
    <w:rsid w:val="00B91AEF"/>
    <w:rsid w:val="00B91C13"/>
    <w:rsid w:val="00B91EF0"/>
    <w:rsid w:val="00B91FF0"/>
    <w:rsid w:val="00B920A2"/>
    <w:rsid w:val="00B92195"/>
    <w:rsid w:val="00B923EB"/>
    <w:rsid w:val="00B92496"/>
    <w:rsid w:val="00B924F5"/>
    <w:rsid w:val="00B92512"/>
    <w:rsid w:val="00B927BF"/>
    <w:rsid w:val="00B92B00"/>
    <w:rsid w:val="00B92B9E"/>
    <w:rsid w:val="00B92C3D"/>
    <w:rsid w:val="00B92CD0"/>
    <w:rsid w:val="00B92CF3"/>
    <w:rsid w:val="00B92D6B"/>
    <w:rsid w:val="00B92F08"/>
    <w:rsid w:val="00B92F42"/>
    <w:rsid w:val="00B92FBE"/>
    <w:rsid w:val="00B9309E"/>
    <w:rsid w:val="00B931CC"/>
    <w:rsid w:val="00B931E9"/>
    <w:rsid w:val="00B9368D"/>
    <w:rsid w:val="00B937DD"/>
    <w:rsid w:val="00B937F4"/>
    <w:rsid w:val="00B9383D"/>
    <w:rsid w:val="00B9389F"/>
    <w:rsid w:val="00B93BCE"/>
    <w:rsid w:val="00B93F43"/>
    <w:rsid w:val="00B940CA"/>
    <w:rsid w:val="00B940D7"/>
    <w:rsid w:val="00B94111"/>
    <w:rsid w:val="00B941AF"/>
    <w:rsid w:val="00B9425D"/>
    <w:rsid w:val="00B942BF"/>
    <w:rsid w:val="00B942CA"/>
    <w:rsid w:val="00B942DF"/>
    <w:rsid w:val="00B94360"/>
    <w:rsid w:val="00B94445"/>
    <w:rsid w:val="00B94480"/>
    <w:rsid w:val="00B9454C"/>
    <w:rsid w:val="00B945E5"/>
    <w:rsid w:val="00B94801"/>
    <w:rsid w:val="00B949C8"/>
    <w:rsid w:val="00B94ACC"/>
    <w:rsid w:val="00B94AEE"/>
    <w:rsid w:val="00B94BE5"/>
    <w:rsid w:val="00B94CE8"/>
    <w:rsid w:val="00B94D32"/>
    <w:rsid w:val="00B94E70"/>
    <w:rsid w:val="00B94F7B"/>
    <w:rsid w:val="00B95295"/>
    <w:rsid w:val="00B95321"/>
    <w:rsid w:val="00B9535E"/>
    <w:rsid w:val="00B95406"/>
    <w:rsid w:val="00B9543F"/>
    <w:rsid w:val="00B954B1"/>
    <w:rsid w:val="00B95500"/>
    <w:rsid w:val="00B95517"/>
    <w:rsid w:val="00B95765"/>
    <w:rsid w:val="00B95A15"/>
    <w:rsid w:val="00B95C21"/>
    <w:rsid w:val="00B95DE4"/>
    <w:rsid w:val="00B95F47"/>
    <w:rsid w:val="00B95F69"/>
    <w:rsid w:val="00B95F84"/>
    <w:rsid w:val="00B9602E"/>
    <w:rsid w:val="00B9613D"/>
    <w:rsid w:val="00B96417"/>
    <w:rsid w:val="00B96662"/>
    <w:rsid w:val="00B9685B"/>
    <w:rsid w:val="00B9696C"/>
    <w:rsid w:val="00B96A58"/>
    <w:rsid w:val="00B96AE7"/>
    <w:rsid w:val="00B96CD9"/>
    <w:rsid w:val="00B97010"/>
    <w:rsid w:val="00B97065"/>
    <w:rsid w:val="00B97104"/>
    <w:rsid w:val="00B971B9"/>
    <w:rsid w:val="00B97241"/>
    <w:rsid w:val="00B97322"/>
    <w:rsid w:val="00B974D9"/>
    <w:rsid w:val="00B977E4"/>
    <w:rsid w:val="00B97811"/>
    <w:rsid w:val="00B97D0D"/>
    <w:rsid w:val="00B97E61"/>
    <w:rsid w:val="00BA0146"/>
    <w:rsid w:val="00BA016F"/>
    <w:rsid w:val="00BA01AC"/>
    <w:rsid w:val="00BA0223"/>
    <w:rsid w:val="00BA04F8"/>
    <w:rsid w:val="00BA088C"/>
    <w:rsid w:val="00BA0920"/>
    <w:rsid w:val="00BA0B76"/>
    <w:rsid w:val="00BA0DAF"/>
    <w:rsid w:val="00BA11FC"/>
    <w:rsid w:val="00BA1351"/>
    <w:rsid w:val="00BA18CF"/>
    <w:rsid w:val="00BA1910"/>
    <w:rsid w:val="00BA1A24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65E"/>
    <w:rsid w:val="00BA285A"/>
    <w:rsid w:val="00BA2A02"/>
    <w:rsid w:val="00BA2C0B"/>
    <w:rsid w:val="00BA2D32"/>
    <w:rsid w:val="00BA2D6B"/>
    <w:rsid w:val="00BA2DB5"/>
    <w:rsid w:val="00BA2E00"/>
    <w:rsid w:val="00BA2EEC"/>
    <w:rsid w:val="00BA3056"/>
    <w:rsid w:val="00BA305A"/>
    <w:rsid w:val="00BA31FC"/>
    <w:rsid w:val="00BA3448"/>
    <w:rsid w:val="00BA3677"/>
    <w:rsid w:val="00BA3C4D"/>
    <w:rsid w:val="00BA3C7A"/>
    <w:rsid w:val="00BA406C"/>
    <w:rsid w:val="00BA42AB"/>
    <w:rsid w:val="00BA4309"/>
    <w:rsid w:val="00BA45DD"/>
    <w:rsid w:val="00BA4609"/>
    <w:rsid w:val="00BA4618"/>
    <w:rsid w:val="00BA4624"/>
    <w:rsid w:val="00BA4664"/>
    <w:rsid w:val="00BA4820"/>
    <w:rsid w:val="00BA4AD9"/>
    <w:rsid w:val="00BA4B64"/>
    <w:rsid w:val="00BA4C49"/>
    <w:rsid w:val="00BA4D5F"/>
    <w:rsid w:val="00BA4E7E"/>
    <w:rsid w:val="00BA513D"/>
    <w:rsid w:val="00BA5220"/>
    <w:rsid w:val="00BA5252"/>
    <w:rsid w:val="00BA5285"/>
    <w:rsid w:val="00BA555C"/>
    <w:rsid w:val="00BA5625"/>
    <w:rsid w:val="00BA56D2"/>
    <w:rsid w:val="00BA577A"/>
    <w:rsid w:val="00BA5791"/>
    <w:rsid w:val="00BA5846"/>
    <w:rsid w:val="00BA597F"/>
    <w:rsid w:val="00BA599A"/>
    <w:rsid w:val="00BA5A02"/>
    <w:rsid w:val="00BA5A8E"/>
    <w:rsid w:val="00BA5B34"/>
    <w:rsid w:val="00BA5B5D"/>
    <w:rsid w:val="00BA5BAC"/>
    <w:rsid w:val="00BA5BF6"/>
    <w:rsid w:val="00BA5D55"/>
    <w:rsid w:val="00BA5E0F"/>
    <w:rsid w:val="00BA605D"/>
    <w:rsid w:val="00BA60CF"/>
    <w:rsid w:val="00BA62BC"/>
    <w:rsid w:val="00BA647E"/>
    <w:rsid w:val="00BA6494"/>
    <w:rsid w:val="00BA651F"/>
    <w:rsid w:val="00BA67B7"/>
    <w:rsid w:val="00BA699B"/>
    <w:rsid w:val="00BA6A43"/>
    <w:rsid w:val="00BA6BBA"/>
    <w:rsid w:val="00BA6C6B"/>
    <w:rsid w:val="00BA6EC2"/>
    <w:rsid w:val="00BA72C7"/>
    <w:rsid w:val="00BA7320"/>
    <w:rsid w:val="00BA7475"/>
    <w:rsid w:val="00BA7575"/>
    <w:rsid w:val="00BA75B0"/>
    <w:rsid w:val="00BA7645"/>
    <w:rsid w:val="00BA7764"/>
    <w:rsid w:val="00BA779D"/>
    <w:rsid w:val="00BA7A79"/>
    <w:rsid w:val="00BA7C32"/>
    <w:rsid w:val="00BA7D8E"/>
    <w:rsid w:val="00BA7E5A"/>
    <w:rsid w:val="00BB00AF"/>
    <w:rsid w:val="00BB039B"/>
    <w:rsid w:val="00BB0487"/>
    <w:rsid w:val="00BB0593"/>
    <w:rsid w:val="00BB0625"/>
    <w:rsid w:val="00BB0AB7"/>
    <w:rsid w:val="00BB0CF2"/>
    <w:rsid w:val="00BB0E0C"/>
    <w:rsid w:val="00BB1401"/>
    <w:rsid w:val="00BB15E6"/>
    <w:rsid w:val="00BB1C74"/>
    <w:rsid w:val="00BB1F3B"/>
    <w:rsid w:val="00BB2058"/>
    <w:rsid w:val="00BB20EF"/>
    <w:rsid w:val="00BB224B"/>
    <w:rsid w:val="00BB2349"/>
    <w:rsid w:val="00BB24D9"/>
    <w:rsid w:val="00BB26C8"/>
    <w:rsid w:val="00BB2912"/>
    <w:rsid w:val="00BB2ADD"/>
    <w:rsid w:val="00BB2BBC"/>
    <w:rsid w:val="00BB2C3B"/>
    <w:rsid w:val="00BB31E3"/>
    <w:rsid w:val="00BB31EE"/>
    <w:rsid w:val="00BB32E1"/>
    <w:rsid w:val="00BB342D"/>
    <w:rsid w:val="00BB3438"/>
    <w:rsid w:val="00BB3697"/>
    <w:rsid w:val="00BB3706"/>
    <w:rsid w:val="00BB3882"/>
    <w:rsid w:val="00BB3A63"/>
    <w:rsid w:val="00BB3BAF"/>
    <w:rsid w:val="00BB3CA0"/>
    <w:rsid w:val="00BB40FB"/>
    <w:rsid w:val="00BB429E"/>
    <w:rsid w:val="00BB45BB"/>
    <w:rsid w:val="00BB461E"/>
    <w:rsid w:val="00BB4813"/>
    <w:rsid w:val="00BB4839"/>
    <w:rsid w:val="00BB4892"/>
    <w:rsid w:val="00BB48A4"/>
    <w:rsid w:val="00BB49B8"/>
    <w:rsid w:val="00BB4AA4"/>
    <w:rsid w:val="00BB4CF1"/>
    <w:rsid w:val="00BB4D57"/>
    <w:rsid w:val="00BB5020"/>
    <w:rsid w:val="00BB505E"/>
    <w:rsid w:val="00BB53EA"/>
    <w:rsid w:val="00BB54E9"/>
    <w:rsid w:val="00BB551F"/>
    <w:rsid w:val="00BB5895"/>
    <w:rsid w:val="00BB5A18"/>
    <w:rsid w:val="00BB5A4D"/>
    <w:rsid w:val="00BB5BAA"/>
    <w:rsid w:val="00BB5D2E"/>
    <w:rsid w:val="00BB5D6B"/>
    <w:rsid w:val="00BB5DC3"/>
    <w:rsid w:val="00BB5EA5"/>
    <w:rsid w:val="00BB5EC8"/>
    <w:rsid w:val="00BB5F57"/>
    <w:rsid w:val="00BB6015"/>
    <w:rsid w:val="00BB61EB"/>
    <w:rsid w:val="00BB6205"/>
    <w:rsid w:val="00BB66E6"/>
    <w:rsid w:val="00BB6760"/>
    <w:rsid w:val="00BB6B7D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B7CE0"/>
    <w:rsid w:val="00BB7F70"/>
    <w:rsid w:val="00BC0038"/>
    <w:rsid w:val="00BC0581"/>
    <w:rsid w:val="00BC0776"/>
    <w:rsid w:val="00BC08AA"/>
    <w:rsid w:val="00BC0BEB"/>
    <w:rsid w:val="00BC0CCC"/>
    <w:rsid w:val="00BC0F21"/>
    <w:rsid w:val="00BC13E0"/>
    <w:rsid w:val="00BC14B3"/>
    <w:rsid w:val="00BC159A"/>
    <w:rsid w:val="00BC16CA"/>
    <w:rsid w:val="00BC196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9C9"/>
    <w:rsid w:val="00BC2AE8"/>
    <w:rsid w:val="00BC2AF8"/>
    <w:rsid w:val="00BC2C5F"/>
    <w:rsid w:val="00BC2D14"/>
    <w:rsid w:val="00BC2E1F"/>
    <w:rsid w:val="00BC2EBF"/>
    <w:rsid w:val="00BC2FC0"/>
    <w:rsid w:val="00BC3098"/>
    <w:rsid w:val="00BC321B"/>
    <w:rsid w:val="00BC3226"/>
    <w:rsid w:val="00BC3299"/>
    <w:rsid w:val="00BC338F"/>
    <w:rsid w:val="00BC3AE9"/>
    <w:rsid w:val="00BC4068"/>
    <w:rsid w:val="00BC4116"/>
    <w:rsid w:val="00BC422F"/>
    <w:rsid w:val="00BC4487"/>
    <w:rsid w:val="00BC463D"/>
    <w:rsid w:val="00BC4714"/>
    <w:rsid w:val="00BC4BCF"/>
    <w:rsid w:val="00BC4DE2"/>
    <w:rsid w:val="00BC50C7"/>
    <w:rsid w:val="00BC51BD"/>
    <w:rsid w:val="00BC5304"/>
    <w:rsid w:val="00BC533A"/>
    <w:rsid w:val="00BC53AE"/>
    <w:rsid w:val="00BC5486"/>
    <w:rsid w:val="00BC5505"/>
    <w:rsid w:val="00BC590E"/>
    <w:rsid w:val="00BC5962"/>
    <w:rsid w:val="00BC5A27"/>
    <w:rsid w:val="00BC5CCC"/>
    <w:rsid w:val="00BC600F"/>
    <w:rsid w:val="00BC6180"/>
    <w:rsid w:val="00BC635B"/>
    <w:rsid w:val="00BC6628"/>
    <w:rsid w:val="00BC66CC"/>
    <w:rsid w:val="00BC6701"/>
    <w:rsid w:val="00BC68E2"/>
    <w:rsid w:val="00BC6931"/>
    <w:rsid w:val="00BC6995"/>
    <w:rsid w:val="00BC6AEB"/>
    <w:rsid w:val="00BC6B04"/>
    <w:rsid w:val="00BC6EF5"/>
    <w:rsid w:val="00BC6F45"/>
    <w:rsid w:val="00BC72C4"/>
    <w:rsid w:val="00BC7531"/>
    <w:rsid w:val="00BD00EA"/>
    <w:rsid w:val="00BD0525"/>
    <w:rsid w:val="00BD052E"/>
    <w:rsid w:val="00BD06C6"/>
    <w:rsid w:val="00BD0B21"/>
    <w:rsid w:val="00BD0BED"/>
    <w:rsid w:val="00BD0CF7"/>
    <w:rsid w:val="00BD0DB3"/>
    <w:rsid w:val="00BD0FD7"/>
    <w:rsid w:val="00BD1027"/>
    <w:rsid w:val="00BD1058"/>
    <w:rsid w:val="00BD123E"/>
    <w:rsid w:val="00BD1244"/>
    <w:rsid w:val="00BD1390"/>
    <w:rsid w:val="00BD1420"/>
    <w:rsid w:val="00BD1422"/>
    <w:rsid w:val="00BD14DB"/>
    <w:rsid w:val="00BD15E9"/>
    <w:rsid w:val="00BD1763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02A"/>
    <w:rsid w:val="00BD3166"/>
    <w:rsid w:val="00BD3376"/>
    <w:rsid w:val="00BD338A"/>
    <w:rsid w:val="00BD3390"/>
    <w:rsid w:val="00BD36B2"/>
    <w:rsid w:val="00BD37A7"/>
    <w:rsid w:val="00BD37D4"/>
    <w:rsid w:val="00BD3945"/>
    <w:rsid w:val="00BD3AAE"/>
    <w:rsid w:val="00BD3B5B"/>
    <w:rsid w:val="00BD3BEB"/>
    <w:rsid w:val="00BD3C33"/>
    <w:rsid w:val="00BD3DBE"/>
    <w:rsid w:val="00BD3E14"/>
    <w:rsid w:val="00BD3E1F"/>
    <w:rsid w:val="00BD3ECB"/>
    <w:rsid w:val="00BD4053"/>
    <w:rsid w:val="00BD417D"/>
    <w:rsid w:val="00BD433A"/>
    <w:rsid w:val="00BD4507"/>
    <w:rsid w:val="00BD4708"/>
    <w:rsid w:val="00BD4790"/>
    <w:rsid w:val="00BD496A"/>
    <w:rsid w:val="00BD49D3"/>
    <w:rsid w:val="00BD4C84"/>
    <w:rsid w:val="00BD4CCC"/>
    <w:rsid w:val="00BD4CD9"/>
    <w:rsid w:val="00BD4E6D"/>
    <w:rsid w:val="00BD4EA5"/>
    <w:rsid w:val="00BD4F37"/>
    <w:rsid w:val="00BD4FA7"/>
    <w:rsid w:val="00BD510C"/>
    <w:rsid w:val="00BD51DE"/>
    <w:rsid w:val="00BD5597"/>
    <w:rsid w:val="00BD5669"/>
    <w:rsid w:val="00BD566A"/>
    <w:rsid w:val="00BD57C1"/>
    <w:rsid w:val="00BD5B4D"/>
    <w:rsid w:val="00BD5BF7"/>
    <w:rsid w:val="00BD5C4F"/>
    <w:rsid w:val="00BD5C6B"/>
    <w:rsid w:val="00BD5F84"/>
    <w:rsid w:val="00BD605B"/>
    <w:rsid w:val="00BD6079"/>
    <w:rsid w:val="00BD64B0"/>
    <w:rsid w:val="00BD653E"/>
    <w:rsid w:val="00BD6604"/>
    <w:rsid w:val="00BD6707"/>
    <w:rsid w:val="00BD6930"/>
    <w:rsid w:val="00BD6BC8"/>
    <w:rsid w:val="00BD6C50"/>
    <w:rsid w:val="00BD6D62"/>
    <w:rsid w:val="00BD6E3A"/>
    <w:rsid w:val="00BD6E9C"/>
    <w:rsid w:val="00BD717C"/>
    <w:rsid w:val="00BD785F"/>
    <w:rsid w:val="00BD7A3B"/>
    <w:rsid w:val="00BD7A45"/>
    <w:rsid w:val="00BD7B87"/>
    <w:rsid w:val="00BD7C22"/>
    <w:rsid w:val="00BD7CB5"/>
    <w:rsid w:val="00BD7DFC"/>
    <w:rsid w:val="00BD7F86"/>
    <w:rsid w:val="00BE0048"/>
    <w:rsid w:val="00BE00B9"/>
    <w:rsid w:val="00BE015C"/>
    <w:rsid w:val="00BE04B5"/>
    <w:rsid w:val="00BE0569"/>
    <w:rsid w:val="00BE0639"/>
    <w:rsid w:val="00BE0806"/>
    <w:rsid w:val="00BE0825"/>
    <w:rsid w:val="00BE08DD"/>
    <w:rsid w:val="00BE0AED"/>
    <w:rsid w:val="00BE0B5E"/>
    <w:rsid w:val="00BE0BDF"/>
    <w:rsid w:val="00BE0E6B"/>
    <w:rsid w:val="00BE0ECD"/>
    <w:rsid w:val="00BE11AD"/>
    <w:rsid w:val="00BE1264"/>
    <w:rsid w:val="00BE143A"/>
    <w:rsid w:val="00BE14F7"/>
    <w:rsid w:val="00BE177D"/>
    <w:rsid w:val="00BE183C"/>
    <w:rsid w:val="00BE1904"/>
    <w:rsid w:val="00BE1957"/>
    <w:rsid w:val="00BE1DE0"/>
    <w:rsid w:val="00BE1FBE"/>
    <w:rsid w:val="00BE1FC9"/>
    <w:rsid w:val="00BE2188"/>
    <w:rsid w:val="00BE22AE"/>
    <w:rsid w:val="00BE22C5"/>
    <w:rsid w:val="00BE23EA"/>
    <w:rsid w:val="00BE251E"/>
    <w:rsid w:val="00BE25A0"/>
    <w:rsid w:val="00BE26BB"/>
    <w:rsid w:val="00BE27C2"/>
    <w:rsid w:val="00BE29CF"/>
    <w:rsid w:val="00BE2AA0"/>
    <w:rsid w:val="00BE2ABA"/>
    <w:rsid w:val="00BE2AC1"/>
    <w:rsid w:val="00BE2FC7"/>
    <w:rsid w:val="00BE315F"/>
    <w:rsid w:val="00BE320E"/>
    <w:rsid w:val="00BE32C3"/>
    <w:rsid w:val="00BE3340"/>
    <w:rsid w:val="00BE3424"/>
    <w:rsid w:val="00BE342B"/>
    <w:rsid w:val="00BE36DF"/>
    <w:rsid w:val="00BE3906"/>
    <w:rsid w:val="00BE39FD"/>
    <w:rsid w:val="00BE3A69"/>
    <w:rsid w:val="00BE3E7F"/>
    <w:rsid w:val="00BE3FD4"/>
    <w:rsid w:val="00BE4054"/>
    <w:rsid w:val="00BE408F"/>
    <w:rsid w:val="00BE4170"/>
    <w:rsid w:val="00BE418E"/>
    <w:rsid w:val="00BE4379"/>
    <w:rsid w:val="00BE475D"/>
    <w:rsid w:val="00BE4860"/>
    <w:rsid w:val="00BE48FD"/>
    <w:rsid w:val="00BE4989"/>
    <w:rsid w:val="00BE4A20"/>
    <w:rsid w:val="00BE4B3D"/>
    <w:rsid w:val="00BE4D3F"/>
    <w:rsid w:val="00BE520B"/>
    <w:rsid w:val="00BE554B"/>
    <w:rsid w:val="00BE55D9"/>
    <w:rsid w:val="00BE566B"/>
    <w:rsid w:val="00BE5715"/>
    <w:rsid w:val="00BE5AD7"/>
    <w:rsid w:val="00BE5ADD"/>
    <w:rsid w:val="00BE5CEC"/>
    <w:rsid w:val="00BE5ED4"/>
    <w:rsid w:val="00BE5F78"/>
    <w:rsid w:val="00BE5F96"/>
    <w:rsid w:val="00BE5FFA"/>
    <w:rsid w:val="00BE61BF"/>
    <w:rsid w:val="00BE6378"/>
    <w:rsid w:val="00BE64EA"/>
    <w:rsid w:val="00BE671D"/>
    <w:rsid w:val="00BE6802"/>
    <w:rsid w:val="00BE6878"/>
    <w:rsid w:val="00BE6C01"/>
    <w:rsid w:val="00BE6C43"/>
    <w:rsid w:val="00BE6C47"/>
    <w:rsid w:val="00BE6DE0"/>
    <w:rsid w:val="00BE6E9C"/>
    <w:rsid w:val="00BE6F5E"/>
    <w:rsid w:val="00BE7328"/>
    <w:rsid w:val="00BE7422"/>
    <w:rsid w:val="00BE779C"/>
    <w:rsid w:val="00BE7B04"/>
    <w:rsid w:val="00BE7B6D"/>
    <w:rsid w:val="00BE7C5A"/>
    <w:rsid w:val="00BE7D6D"/>
    <w:rsid w:val="00BF01C8"/>
    <w:rsid w:val="00BF0360"/>
    <w:rsid w:val="00BF05A3"/>
    <w:rsid w:val="00BF0611"/>
    <w:rsid w:val="00BF0871"/>
    <w:rsid w:val="00BF0891"/>
    <w:rsid w:val="00BF092A"/>
    <w:rsid w:val="00BF09AB"/>
    <w:rsid w:val="00BF0AD3"/>
    <w:rsid w:val="00BF0AE9"/>
    <w:rsid w:val="00BF0BA4"/>
    <w:rsid w:val="00BF0C02"/>
    <w:rsid w:val="00BF0DAE"/>
    <w:rsid w:val="00BF0DB6"/>
    <w:rsid w:val="00BF125E"/>
    <w:rsid w:val="00BF1738"/>
    <w:rsid w:val="00BF19EA"/>
    <w:rsid w:val="00BF1B1B"/>
    <w:rsid w:val="00BF1BAD"/>
    <w:rsid w:val="00BF1C7E"/>
    <w:rsid w:val="00BF23EA"/>
    <w:rsid w:val="00BF248A"/>
    <w:rsid w:val="00BF2ACD"/>
    <w:rsid w:val="00BF2D46"/>
    <w:rsid w:val="00BF2E2C"/>
    <w:rsid w:val="00BF2E69"/>
    <w:rsid w:val="00BF3003"/>
    <w:rsid w:val="00BF3508"/>
    <w:rsid w:val="00BF3545"/>
    <w:rsid w:val="00BF3569"/>
    <w:rsid w:val="00BF37FD"/>
    <w:rsid w:val="00BF3980"/>
    <w:rsid w:val="00BF4203"/>
    <w:rsid w:val="00BF4267"/>
    <w:rsid w:val="00BF44FE"/>
    <w:rsid w:val="00BF45DE"/>
    <w:rsid w:val="00BF4845"/>
    <w:rsid w:val="00BF4A99"/>
    <w:rsid w:val="00BF4B89"/>
    <w:rsid w:val="00BF4C48"/>
    <w:rsid w:val="00BF4E7E"/>
    <w:rsid w:val="00BF4ECB"/>
    <w:rsid w:val="00BF5061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1F8"/>
    <w:rsid w:val="00BF62C2"/>
    <w:rsid w:val="00BF62F9"/>
    <w:rsid w:val="00BF639D"/>
    <w:rsid w:val="00BF63E4"/>
    <w:rsid w:val="00BF64D2"/>
    <w:rsid w:val="00BF68CF"/>
    <w:rsid w:val="00BF6B3E"/>
    <w:rsid w:val="00BF6D54"/>
    <w:rsid w:val="00BF6D56"/>
    <w:rsid w:val="00BF70EE"/>
    <w:rsid w:val="00BF7155"/>
    <w:rsid w:val="00BF744D"/>
    <w:rsid w:val="00BF75B3"/>
    <w:rsid w:val="00BF79D4"/>
    <w:rsid w:val="00BF7A9D"/>
    <w:rsid w:val="00BF7D78"/>
    <w:rsid w:val="00BF7DE1"/>
    <w:rsid w:val="00BF7F70"/>
    <w:rsid w:val="00BF7FFB"/>
    <w:rsid w:val="00C000D3"/>
    <w:rsid w:val="00C00436"/>
    <w:rsid w:val="00C0068D"/>
    <w:rsid w:val="00C007A6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510"/>
    <w:rsid w:val="00C0273A"/>
    <w:rsid w:val="00C027E8"/>
    <w:rsid w:val="00C02848"/>
    <w:rsid w:val="00C02881"/>
    <w:rsid w:val="00C02966"/>
    <w:rsid w:val="00C02A9D"/>
    <w:rsid w:val="00C02F66"/>
    <w:rsid w:val="00C03025"/>
    <w:rsid w:val="00C030EB"/>
    <w:rsid w:val="00C03789"/>
    <w:rsid w:val="00C039DA"/>
    <w:rsid w:val="00C03AD8"/>
    <w:rsid w:val="00C03C8F"/>
    <w:rsid w:val="00C03D34"/>
    <w:rsid w:val="00C03FF8"/>
    <w:rsid w:val="00C0403B"/>
    <w:rsid w:val="00C0414C"/>
    <w:rsid w:val="00C041F5"/>
    <w:rsid w:val="00C04230"/>
    <w:rsid w:val="00C04269"/>
    <w:rsid w:val="00C04278"/>
    <w:rsid w:val="00C04289"/>
    <w:rsid w:val="00C045DD"/>
    <w:rsid w:val="00C04983"/>
    <w:rsid w:val="00C04993"/>
    <w:rsid w:val="00C04AA9"/>
    <w:rsid w:val="00C04DE0"/>
    <w:rsid w:val="00C04E97"/>
    <w:rsid w:val="00C04F1D"/>
    <w:rsid w:val="00C04F89"/>
    <w:rsid w:val="00C05861"/>
    <w:rsid w:val="00C05BB6"/>
    <w:rsid w:val="00C05CA9"/>
    <w:rsid w:val="00C0603E"/>
    <w:rsid w:val="00C06365"/>
    <w:rsid w:val="00C063AC"/>
    <w:rsid w:val="00C06501"/>
    <w:rsid w:val="00C06843"/>
    <w:rsid w:val="00C06AAE"/>
    <w:rsid w:val="00C06E4B"/>
    <w:rsid w:val="00C06EBE"/>
    <w:rsid w:val="00C06F83"/>
    <w:rsid w:val="00C070E4"/>
    <w:rsid w:val="00C0730D"/>
    <w:rsid w:val="00C074BD"/>
    <w:rsid w:val="00C07B49"/>
    <w:rsid w:val="00C07E4E"/>
    <w:rsid w:val="00C07E84"/>
    <w:rsid w:val="00C07FF8"/>
    <w:rsid w:val="00C1011D"/>
    <w:rsid w:val="00C10639"/>
    <w:rsid w:val="00C1077C"/>
    <w:rsid w:val="00C10988"/>
    <w:rsid w:val="00C1098A"/>
    <w:rsid w:val="00C109AF"/>
    <w:rsid w:val="00C10B7D"/>
    <w:rsid w:val="00C10EB2"/>
    <w:rsid w:val="00C10F8F"/>
    <w:rsid w:val="00C1106C"/>
    <w:rsid w:val="00C11154"/>
    <w:rsid w:val="00C111FB"/>
    <w:rsid w:val="00C112F6"/>
    <w:rsid w:val="00C11313"/>
    <w:rsid w:val="00C115C8"/>
    <w:rsid w:val="00C115F5"/>
    <w:rsid w:val="00C11651"/>
    <w:rsid w:val="00C117F0"/>
    <w:rsid w:val="00C1184C"/>
    <w:rsid w:val="00C11C7C"/>
    <w:rsid w:val="00C11F53"/>
    <w:rsid w:val="00C11FBB"/>
    <w:rsid w:val="00C1212A"/>
    <w:rsid w:val="00C1219E"/>
    <w:rsid w:val="00C12263"/>
    <w:rsid w:val="00C122CC"/>
    <w:rsid w:val="00C12694"/>
    <w:rsid w:val="00C126E3"/>
    <w:rsid w:val="00C12720"/>
    <w:rsid w:val="00C127D9"/>
    <w:rsid w:val="00C12810"/>
    <w:rsid w:val="00C128ED"/>
    <w:rsid w:val="00C1292D"/>
    <w:rsid w:val="00C12941"/>
    <w:rsid w:val="00C12DEB"/>
    <w:rsid w:val="00C12E02"/>
    <w:rsid w:val="00C12E07"/>
    <w:rsid w:val="00C12E5A"/>
    <w:rsid w:val="00C12E97"/>
    <w:rsid w:val="00C12EA0"/>
    <w:rsid w:val="00C12FAE"/>
    <w:rsid w:val="00C12FB6"/>
    <w:rsid w:val="00C13078"/>
    <w:rsid w:val="00C13150"/>
    <w:rsid w:val="00C1317A"/>
    <w:rsid w:val="00C131A9"/>
    <w:rsid w:val="00C13565"/>
    <w:rsid w:val="00C13606"/>
    <w:rsid w:val="00C13B23"/>
    <w:rsid w:val="00C13C45"/>
    <w:rsid w:val="00C13D52"/>
    <w:rsid w:val="00C13FFA"/>
    <w:rsid w:val="00C1453F"/>
    <w:rsid w:val="00C14572"/>
    <w:rsid w:val="00C14604"/>
    <w:rsid w:val="00C1461C"/>
    <w:rsid w:val="00C1468E"/>
    <w:rsid w:val="00C146AD"/>
    <w:rsid w:val="00C146D9"/>
    <w:rsid w:val="00C14890"/>
    <w:rsid w:val="00C14AB6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300"/>
    <w:rsid w:val="00C166DE"/>
    <w:rsid w:val="00C16755"/>
    <w:rsid w:val="00C16794"/>
    <w:rsid w:val="00C167E8"/>
    <w:rsid w:val="00C16B1C"/>
    <w:rsid w:val="00C16C98"/>
    <w:rsid w:val="00C16EF0"/>
    <w:rsid w:val="00C16F12"/>
    <w:rsid w:val="00C171E5"/>
    <w:rsid w:val="00C172A7"/>
    <w:rsid w:val="00C174D2"/>
    <w:rsid w:val="00C179A9"/>
    <w:rsid w:val="00C17EAA"/>
    <w:rsid w:val="00C2002D"/>
    <w:rsid w:val="00C2019E"/>
    <w:rsid w:val="00C2028D"/>
    <w:rsid w:val="00C20328"/>
    <w:rsid w:val="00C205C1"/>
    <w:rsid w:val="00C20647"/>
    <w:rsid w:val="00C20694"/>
    <w:rsid w:val="00C207FC"/>
    <w:rsid w:val="00C20843"/>
    <w:rsid w:val="00C20B22"/>
    <w:rsid w:val="00C20B30"/>
    <w:rsid w:val="00C20B5D"/>
    <w:rsid w:val="00C20CAA"/>
    <w:rsid w:val="00C20DAA"/>
    <w:rsid w:val="00C20E17"/>
    <w:rsid w:val="00C20E61"/>
    <w:rsid w:val="00C20EA4"/>
    <w:rsid w:val="00C21314"/>
    <w:rsid w:val="00C216BF"/>
    <w:rsid w:val="00C21739"/>
    <w:rsid w:val="00C217B6"/>
    <w:rsid w:val="00C217BD"/>
    <w:rsid w:val="00C21DEF"/>
    <w:rsid w:val="00C22175"/>
    <w:rsid w:val="00C222CA"/>
    <w:rsid w:val="00C22535"/>
    <w:rsid w:val="00C2265C"/>
    <w:rsid w:val="00C2266C"/>
    <w:rsid w:val="00C22762"/>
    <w:rsid w:val="00C228E4"/>
    <w:rsid w:val="00C22E4B"/>
    <w:rsid w:val="00C23078"/>
    <w:rsid w:val="00C230CF"/>
    <w:rsid w:val="00C230E4"/>
    <w:rsid w:val="00C23145"/>
    <w:rsid w:val="00C2324A"/>
    <w:rsid w:val="00C232C7"/>
    <w:rsid w:val="00C233AA"/>
    <w:rsid w:val="00C237B9"/>
    <w:rsid w:val="00C23881"/>
    <w:rsid w:val="00C23894"/>
    <w:rsid w:val="00C23A03"/>
    <w:rsid w:val="00C23BBF"/>
    <w:rsid w:val="00C23C09"/>
    <w:rsid w:val="00C23C75"/>
    <w:rsid w:val="00C23DD8"/>
    <w:rsid w:val="00C23E07"/>
    <w:rsid w:val="00C23EAB"/>
    <w:rsid w:val="00C23F37"/>
    <w:rsid w:val="00C2400D"/>
    <w:rsid w:val="00C24349"/>
    <w:rsid w:val="00C2453A"/>
    <w:rsid w:val="00C245DD"/>
    <w:rsid w:val="00C246E8"/>
    <w:rsid w:val="00C24A9F"/>
    <w:rsid w:val="00C24B7C"/>
    <w:rsid w:val="00C24B99"/>
    <w:rsid w:val="00C24DA2"/>
    <w:rsid w:val="00C24ED8"/>
    <w:rsid w:val="00C24EF9"/>
    <w:rsid w:val="00C25185"/>
    <w:rsid w:val="00C25356"/>
    <w:rsid w:val="00C25392"/>
    <w:rsid w:val="00C25638"/>
    <w:rsid w:val="00C25681"/>
    <w:rsid w:val="00C258E6"/>
    <w:rsid w:val="00C25A35"/>
    <w:rsid w:val="00C25DEC"/>
    <w:rsid w:val="00C25E77"/>
    <w:rsid w:val="00C25F85"/>
    <w:rsid w:val="00C25F96"/>
    <w:rsid w:val="00C261A0"/>
    <w:rsid w:val="00C26376"/>
    <w:rsid w:val="00C265CE"/>
    <w:rsid w:val="00C265DC"/>
    <w:rsid w:val="00C26905"/>
    <w:rsid w:val="00C26992"/>
    <w:rsid w:val="00C26BF4"/>
    <w:rsid w:val="00C26D28"/>
    <w:rsid w:val="00C26DD0"/>
    <w:rsid w:val="00C26DD8"/>
    <w:rsid w:val="00C26DFE"/>
    <w:rsid w:val="00C26EDC"/>
    <w:rsid w:val="00C27235"/>
    <w:rsid w:val="00C273DF"/>
    <w:rsid w:val="00C273E4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0FAD"/>
    <w:rsid w:val="00C31326"/>
    <w:rsid w:val="00C31450"/>
    <w:rsid w:val="00C31684"/>
    <w:rsid w:val="00C316FE"/>
    <w:rsid w:val="00C3179A"/>
    <w:rsid w:val="00C3196C"/>
    <w:rsid w:val="00C31AB0"/>
    <w:rsid w:val="00C31BAD"/>
    <w:rsid w:val="00C31C12"/>
    <w:rsid w:val="00C31C9C"/>
    <w:rsid w:val="00C31E60"/>
    <w:rsid w:val="00C31F07"/>
    <w:rsid w:val="00C31F83"/>
    <w:rsid w:val="00C320C4"/>
    <w:rsid w:val="00C3217C"/>
    <w:rsid w:val="00C3226E"/>
    <w:rsid w:val="00C32277"/>
    <w:rsid w:val="00C322E4"/>
    <w:rsid w:val="00C3248E"/>
    <w:rsid w:val="00C325B5"/>
    <w:rsid w:val="00C32739"/>
    <w:rsid w:val="00C32773"/>
    <w:rsid w:val="00C32A96"/>
    <w:rsid w:val="00C32C3C"/>
    <w:rsid w:val="00C32E2F"/>
    <w:rsid w:val="00C33074"/>
    <w:rsid w:val="00C33169"/>
    <w:rsid w:val="00C332E6"/>
    <w:rsid w:val="00C3345C"/>
    <w:rsid w:val="00C33470"/>
    <w:rsid w:val="00C33799"/>
    <w:rsid w:val="00C33893"/>
    <w:rsid w:val="00C338D4"/>
    <w:rsid w:val="00C33B42"/>
    <w:rsid w:val="00C33C10"/>
    <w:rsid w:val="00C33DB2"/>
    <w:rsid w:val="00C33E47"/>
    <w:rsid w:val="00C33F77"/>
    <w:rsid w:val="00C3402B"/>
    <w:rsid w:val="00C340D1"/>
    <w:rsid w:val="00C34252"/>
    <w:rsid w:val="00C34496"/>
    <w:rsid w:val="00C34583"/>
    <w:rsid w:val="00C345B7"/>
    <w:rsid w:val="00C345F5"/>
    <w:rsid w:val="00C34878"/>
    <w:rsid w:val="00C34DD2"/>
    <w:rsid w:val="00C35089"/>
    <w:rsid w:val="00C35130"/>
    <w:rsid w:val="00C35166"/>
    <w:rsid w:val="00C356E7"/>
    <w:rsid w:val="00C3573F"/>
    <w:rsid w:val="00C3613F"/>
    <w:rsid w:val="00C361E0"/>
    <w:rsid w:val="00C363F5"/>
    <w:rsid w:val="00C364C9"/>
    <w:rsid w:val="00C36623"/>
    <w:rsid w:val="00C36791"/>
    <w:rsid w:val="00C36AC5"/>
    <w:rsid w:val="00C36AEC"/>
    <w:rsid w:val="00C36CB1"/>
    <w:rsid w:val="00C37090"/>
    <w:rsid w:val="00C372DB"/>
    <w:rsid w:val="00C372E6"/>
    <w:rsid w:val="00C37376"/>
    <w:rsid w:val="00C3749E"/>
    <w:rsid w:val="00C374F9"/>
    <w:rsid w:val="00C377BA"/>
    <w:rsid w:val="00C3787C"/>
    <w:rsid w:val="00C37892"/>
    <w:rsid w:val="00C3794B"/>
    <w:rsid w:val="00C379D6"/>
    <w:rsid w:val="00C37A82"/>
    <w:rsid w:val="00C37BEA"/>
    <w:rsid w:val="00C37C0F"/>
    <w:rsid w:val="00C37C93"/>
    <w:rsid w:val="00C37CAA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285"/>
    <w:rsid w:val="00C402FC"/>
    <w:rsid w:val="00C4037F"/>
    <w:rsid w:val="00C40477"/>
    <w:rsid w:val="00C40679"/>
    <w:rsid w:val="00C406C5"/>
    <w:rsid w:val="00C406CB"/>
    <w:rsid w:val="00C407AC"/>
    <w:rsid w:val="00C407B2"/>
    <w:rsid w:val="00C40853"/>
    <w:rsid w:val="00C408AF"/>
    <w:rsid w:val="00C40916"/>
    <w:rsid w:val="00C40B16"/>
    <w:rsid w:val="00C40D68"/>
    <w:rsid w:val="00C41093"/>
    <w:rsid w:val="00C41112"/>
    <w:rsid w:val="00C41397"/>
    <w:rsid w:val="00C4144D"/>
    <w:rsid w:val="00C416F4"/>
    <w:rsid w:val="00C4182A"/>
    <w:rsid w:val="00C41975"/>
    <w:rsid w:val="00C41A02"/>
    <w:rsid w:val="00C41B8B"/>
    <w:rsid w:val="00C41C1A"/>
    <w:rsid w:val="00C41C27"/>
    <w:rsid w:val="00C41F82"/>
    <w:rsid w:val="00C42264"/>
    <w:rsid w:val="00C424A6"/>
    <w:rsid w:val="00C4261B"/>
    <w:rsid w:val="00C42774"/>
    <w:rsid w:val="00C42960"/>
    <w:rsid w:val="00C4297C"/>
    <w:rsid w:val="00C429BA"/>
    <w:rsid w:val="00C43252"/>
    <w:rsid w:val="00C43262"/>
    <w:rsid w:val="00C432E7"/>
    <w:rsid w:val="00C434F4"/>
    <w:rsid w:val="00C43560"/>
    <w:rsid w:val="00C4370E"/>
    <w:rsid w:val="00C43787"/>
    <w:rsid w:val="00C43DF2"/>
    <w:rsid w:val="00C44003"/>
    <w:rsid w:val="00C440FD"/>
    <w:rsid w:val="00C44542"/>
    <w:rsid w:val="00C445FC"/>
    <w:rsid w:val="00C44622"/>
    <w:rsid w:val="00C446DD"/>
    <w:rsid w:val="00C448E6"/>
    <w:rsid w:val="00C44961"/>
    <w:rsid w:val="00C449A0"/>
    <w:rsid w:val="00C44AB3"/>
    <w:rsid w:val="00C44B45"/>
    <w:rsid w:val="00C44D1D"/>
    <w:rsid w:val="00C44E67"/>
    <w:rsid w:val="00C44EAF"/>
    <w:rsid w:val="00C44EE2"/>
    <w:rsid w:val="00C4506B"/>
    <w:rsid w:val="00C452AC"/>
    <w:rsid w:val="00C4548E"/>
    <w:rsid w:val="00C454B2"/>
    <w:rsid w:val="00C455FC"/>
    <w:rsid w:val="00C456BD"/>
    <w:rsid w:val="00C45897"/>
    <w:rsid w:val="00C45AC3"/>
    <w:rsid w:val="00C45BA4"/>
    <w:rsid w:val="00C45CF4"/>
    <w:rsid w:val="00C45D2C"/>
    <w:rsid w:val="00C45D3A"/>
    <w:rsid w:val="00C46127"/>
    <w:rsid w:val="00C46194"/>
    <w:rsid w:val="00C461D9"/>
    <w:rsid w:val="00C461E5"/>
    <w:rsid w:val="00C4642A"/>
    <w:rsid w:val="00C46453"/>
    <w:rsid w:val="00C4646B"/>
    <w:rsid w:val="00C467D4"/>
    <w:rsid w:val="00C468DB"/>
    <w:rsid w:val="00C46919"/>
    <w:rsid w:val="00C46E15"/>
    <w:rsid w:val="00C46F21"/>
    <w:rsid w:val="00C46FAC"/>
    <w:rsid w:val="00C47072"/>
    <w:rsid w:val="00C47192"/>
    <w:rsid w:val="00C4757F"/>
    <w:rsid w:val="00C475ED"/>
    <w:rsid w:val="00C478C6"/>
    <w:rsid w:val="00C47A05"/>
    <w:rsid w:val="00C47C3A"/>
    <w:rsid w:val="00C47CA6"/>
    <w:rsid w:val="00C47CCB"/>
    <w:rsid w:val="00C47CD1"/>
    <w:rsid w:val="00C47DAE"/>
    <w:rsid w:val="00C50391"/>
    <w:rsid w:val="00C5048B"/>
    <w:rsid w:val="00C505CF"/>
    <w:rsid w:val="00C506A5"/>
    <w:rsid w:val="00C5079C"/>
    <w:rsid w:val="00C50828"/>
    <w:rsid w:val="00C50897"/>
    <w:rsid w:val="00C508D2"/>
    <w:rsid w:val="00C50931"/>
    <w:rsid w:val="00C50AF4"/>
    <w:rsid w:val="00C50E1A"/>
    <w:rsid w:val="00C50FFB"/>
    <w:rsid w:val="00C5105A"/>
    <w:rsid w:val="00C5107A"/>
    <w:rsid w:val="00C51135"/>
    <w:rsid w:val="00C512AC"/>
    <w:rsid w:val="00C512DC"/>
    <w:rsid w:val="00C51369"/>
    <w:rsid w:val="00C515FD"/>
    <w:rsid w:val="00C517DB"/>
    <w:rsid w:val="00C519BE"/>
    <w:rsid w:val="00C51B91"/>
    <w:rsid w:val="00C51D1E"/>
    <w:rsid w:val="00C51F5A"/>
    <w:rsid w:val="00C52090"/>
    <w:rsid w:val="00C5212D"/>
    <w:rsid w:val="00C521E9"/>
    <w:rsid w:val="00C52398"/>
    <w:rsid w:val="00C523F1"/>
    <w:rsid w:val="00C52683"/>
    <w:rsid w:val="00C52814"/>
    <w:rsid w:val="00C52949"/>
    <w:rsid w:val="00C52A79"/>
    <w:rsid w:val="00C52EA9"/>
    <w:rsid w:val="00C52EF8"/>
    <w:rsid w:val="00C5300B"/>
    <w:rsid w:val="00C530B1"/>
    <w:rsid w:val="00C5312B"/>
    <w:rsid w:val="00C53472"/>
    <w:rsid w:val="00C53541"/>
    <w:rsid w:val="00C5373D"/>
    <w:rsid w:val="00C5380C"/>
    <w:rsid w:val="00C53D63"/>
    <w:rsid w:val="00C53E3B"/>
    <w:rsid w:val="00C53EB6"/>
    <w:rsid w:val="00C53F2B"/>
    <w:rsid w:val="00C54319"/>
    <w:rsid w:val="00C54350"/>
    <w:rsid w:val="00C5437A"/>
    <w:rsid w:val="00C54566"/>
    <w:rsid w:val="00C547B6"/>
    <w:rsid w:val="00C54ABB"/>
    <w:rsid w:val="00C54EAF"/>
    <w:rsid w:val="00C54F01"/>
    <w:rsid w:val="00C54F96"/>
    <w:rsid w:val="00C55029"/>
    <w:rsid w:val="00C55079"/>
    <w:rsid w:val="00C552C7"/>
    <w:rsid w:val="00C55519"/>
    <w:rsid w:val="00C559DB"/>
    <w:rsid w:val="00C55AF2"/>
    <w:rsid w:val="00C55B7D"/>
    <w:rsid w:val="00C55C44"/>
    <w:rsid w:val="00C55F6D"/>
    <w:rsid w:val="00C56012"/>
    <w:rsid w:val="00C5619B"/>
    <w:rsid w:val="00C5623D"/>
    <w:rsid w:val="00C56572"/>
    <w:rsid w:val="00C5657C"/>
    <w:rsid w:val="00C567EA"/>
    <w:rsid w:val="00C569CF"/>
    <w:rsid w:val="00C56A2B"/>
    <w:rsid w:val="00C56E0A"/>
    <w:rsid w:val="00C57113"/>
    <w:rsid w:val="00C573AC"/>
    <w:rsid w:val="00C574A9"/>
    <w:rsid w:val="00C57574"/>
    <w:rsid w:val="00C57617"/>
    <w:rsid w:val="00C576CF"/>
    <w:rsid w:val="00C5788D"/>
    <w:rsid w:val="00C57949"/>
    <w:rsid w:val="00C57A0F"/>
    <w:rsid w:val="00C57AD0"/>
    <w:rsid w:val="00C57F14"/>
    <w:rsid w:val="00C6018F"/>
    <w:rsid w:val="00C603F7"/>
    <w:rsid w:val="00C60A8B"/>
    <w:rsid w:val="00C60C13"/>
    <w:rsid w:val="00C60CBC"/>
    <w:rsid w:val="00C60ECC"/>
    <w:rsid w:val="00C61975"/>
    <w:rsid w:val="00C619B7"/>
    <w:rsid w:val="00C61A69"/>
    <w:rsid w:val="00C61C08"/>
    <w:rsid w:val="00C61C22"/>
    <w:rsid w:val="00C61D1D"/>
    <w:rsid w:val="00C61D4F"/>
    <w:rsid w:val="00C62028"/>
    <w:rsid w:val="00C625A4"/>
    <w:rsid w:val="00C625DC"/>
    <w:rsid w:val="00C62778"/>
    <w:rsid w:val="00C627DB"/>
    <w:rsid w:val="00C62875"/>
    <w:rsid w:val="00C62A7A"/>
    <w:rsid w:val="00C62AF0"/>
    <w:rsid w:val="00C62B2D"/>
    <w:rsid w:val="00C62B80"/>
    <w:rsid w:val="00C62D47"/>
    <w:rsid w:val="00C62D54"/>
    <w:rsid w:val="00C62F85"/>
    <w:rsid w:val="00C631A0"/>
    <w:rsid w:val="00C6321C"/>
    <w:rsid w:val="00C6342B"/>
    <w:rsid w:val="00C63566"/>
    <w:rsid w:val="00C6381D"/>
    <w:rsid w:val="00C639AE"/>
    <w:rsid w:val="00C639E0"/>
    <w:rsid w:val="00C63B5F"/>
    <w:rsid w:val="00C63DDC"/>
    <w:rsid w:val="00C63DF7"/>
    <w:rsid w:val="00C63F5F"/>
    <w:rsid w:val="00C6410A"/>
    <w:rsid w:val="00C642ED"/>
    <w:rsid w:val="00C64455"/>
    <w:rsid w:val="00C64663"/>
    <w:rsid w:val="00C64712"/>
    <w:rsid w:val="00C648FE"/>
    <w:rsid w:val="00C6497E"/>
    <w:rsid w:val="00C64A1E"/>
    <w:rsid w:val="00C64A2A"/>
    <w:rsid w:val="00C64A61"/>
    <w:rsid w:val="00C64B45"/>
    <w:rsid w:val="00C64D92"/>
    <w:rsid w:val="00C64F45"/>
    <w:rsid w:val="00C64FA5"/>
    <w:rsid w:val="00C651C4"/>
    <w:rsid w:val="00C654AC"/>
    <w:rsid w:val="00C656D8"/>
    <w:rsid w:val="00C657EF"/>
    <w:rsid w:val="00C65857"/>
    <w:rsid w:val="00C65A25"/>
    <w:rsid w:val="00C65D01"/>
    <w:rsid w:val="00C65D4D"/>
    <w:rsid w:val="00C66012"/>
    <w:rsid w:val="00C6618C"/>
    <w:rsid w:val="00C663C4"/>
    <w:rsid w:val="00C6665D"/>
    <w:rsid w:val="00C66746"/>
    <w:rsid w:val="00C668CB"/>
    <w:rsid w:val="00C668E5"/>
    <w:rsid w:val="00C669BF"/>
    <w:rsid w:val="00C66A64"/>
    <w:rsid w:val="00C66BC9"/>
    <w:rsid w:val="00C66C38"/>
    <w:rsid w:val="00C66DED"/>
    <w:rsid w:val="00C671AB"/>
    <w:rsid w:val="00C672C6"/>
    <w:rsid w:val="00C67598"/>
    <w:rsid w:val="00C67ABD"/>
    <w:rsid w:val="00C67D57"/>
    <w:rsid w:val="00C67FE9"/>
    <w:rsid w:val="00C700AB"/>
    <w:rsid w:val="00C703CA"/>
    <w:rsid w:val="00C704FA"/>
    <w:rsid w:val="00C70639"/>
    <w:rsid w:val="00C70781"/>
    <w:rsid w:val="00C708C8"/>
    <w:rsid w:val="00C708F5"/>
    <w:rsid w:val="00C709E6"/>
    <w:rsid w:val="00C70C8D"/>
    <w:rsid w:val="00C70CC6"/>
    <w:rsid w:val="00C70E5B"/>
    <w:rsid w:val="00C70EC3"/>
    <w:rsid w:val="00C70EE4"/>
    <w:rsid w:val="00C70F6F"/>
    <w:rsid w:val="00C711E9"/>
    <w:rsid w:val="00C712CE"/>
    <w:rsid w:val="00C7135A"/>
    <w:rsid w:val="00C718F0"/>
    <w:rsid w:val="00C71929"/>
    <w:rsid w:val="00C71DB5"/>
    <w:rsid w:val="00C71E8B"/>
    <w:rsid w:val="00C71FA7"/>
    <w:rsid w:val="00C723CC"/>
    <w:rsid w:val="00C723E0"/>
    <w:rsid w:val="00C72431"/>
    <w:rsid w:val="00C7257B"/>
    <w:rsid w:val="00C7260F"/>
    <w:rsid w:val="00C726DC"/>
    <w:rsid w:val="00C7291D"/>
    <w:rsid w:val="00C729D1"/>
    <w:rsid w:val="00C72A43"/>
    <w:rsid w:val="00C72B67"/>
    <w:rsid w:val="00C72C6E"/>
    <w:rsid w:val="00C72DD0"/>
    <w:rsid w:val="00C72E39"/>
    <w:rsid w:val="00C73398"/>
    <w:rsid w:val="00C734BD"/>
    <w:rsid w:val="00C7367D"/>
    <w:rsid w:val="00C737E8"/>
    <w:rsid w:val="00C73811"/>
    <w:rsid w:val="00C73A4F"/>
    <w:rsid w:val="00C73AB5"/>
    <w:rsid w:val="00C73B8F"/>
    <w:rsid w:val="00C73D16"/>
    <w:rsid w:val="00C73D83"/>
    <w:rsid w:val="00C73DEC"/>
    <w:rsid w:val="00C73FF2"/>
    <w:rsid w:val="00C7420C"/>
    <w:rsid w:val="00C74370"/>
    <w:rsid w:val="00C743B6"/>
    <w:rsid w:val="00C744B4"/>
    <w:rsid w:val="00C74530"/>
    <w:rsid w:val="00C745B6"/>
    <w:rsid w:val="00C745F0"/>
    <w:rsid w:val="00C74844"/>
    <w:rsid w:val="00C74A14"/>
    <w:rsid w:val="00C74CA3"/>
    <w:rsid w:val="00C74D41"/>
    <w:rsid w:val="00C74DE1"/>
    <w:rsid w:val="00C74F40"/>
    <w:rsid w:val="00C7519F"/>
    <w:rsid w:val="00C7539E"/>
    <w:rsid w:val="00C7571C"/>
    <w:rsid w:val="00C7582E"/>
    <w:rsid w:val="00C7595A"/>
    <w:rsid w:val="00C75AC2"/>
    <w:rsid w:val="00C75BA5"/>
    <w:rsid w:val="00C75BCF"/>
    <w:rsid w:val="00C75BF8"/>
    <w:rsid w:val="00C75CC4"/>
    <w:rsid w:val="00C75E98"/>
    <w:rsid w:val="00C760DC"/>
    <w:rsid w:val="00C76B20"/>
    <w:rsid w:val="00C76B66"/>
    <w:rsid w:val="00C76D47"/>
    <w:rsid w:val="00C76E0E"/>
    <w:rsid w:val="00C76F4C"/>
    <w:rsid w:val="00C76FB4"/>
    <w:rsid w:val="00C7717B"/>
    <w:rsid w:val="00C77460"/>
    <w:rsid w:val="00C7767C"/>
    <w:rsid w:val="00C7770D"/>
    <w:rsid w:val="00C777F7"/>
    <w:rsid w:val="00C77931"/>
    <w:rsid w:val="00C77A08"/>
    <w:rsid w:val="00C77A33"/>
    <w:rsid w:val="00C77B39"/>
    <w:rsid w:val="00C77BBC"/>
    <w:rsid w:val="00C77BD9"/>
    <w:rsid w:val="00C77C1C"/>
    <w:rsid w:val="00C77C61"/>
    <w:rsid w:val="00C77CB3"/>
    <w:rsid w:val="00C77D6C"/>
    <w:rsid w:val="00C80256"/>
    <w:rsid w:val="00C802C5"/>
    <w:rsid w:val="00C802D6"/>
    <w:rsid w:val="00C80306"/>
    <w:rsid w:val="00C80570"/>
    <w:rsid w:val="00C805D4"/>
    <w:rsid w:val="00C80674"/>
    <w:rsid w:val="00C80711"/>
    <w:rsid w:val="00C808FE"/>
    <w:rsid w:val="00C80915"/>
    <w:rsid w:val="00C80C91"/>
    <w:rsid w:val="00C80DBE"/>
    <w:rsid w:val="00C80E33"/>
    <w:rsid w:val="00C80E98"/>
    <w:rsid w:val="00C8109C"/>
    <w:rsid w:val="00C8115E"/>
    <w:rsid w:val="00C81268"/>
    <w:rsid w:val="00C8132A"/>
    <w:rsid w:val="00C81345"/>
    <w:rsid w:val="00C813E6"/>
    <w:rsid w:val="00C81751"/>
    <w:rsid w:val="00C817A8"/>
    <w:rsid w:val="00C81813"/>
    <w:rsid w:val="00C819DA"/>
    <w:rsid w:val="00C81BE2"/>
    <w:rsid w:val="00C81E38"/>
    <w:rsid w:val="00C81FED"/>
    <w:rsid w:val="00C820C5"/>
    <w:rsid w:val="00C82278"/>
    <w:rsid w:val="00C82396"/>
    <w:rsid w:val="00C82B39"/>
    <w:rsid w:val="00C82D98"/>
    <w:rsid w:val="00C82EE6"/>
    <w:rsid w:val="00C82EF8"/>
    <w:rsid w:val="00C830E4"/>
    <w:rsid w:val="00C832FA"/>
    <w:rsid w:val="00C83519"/>
    <w:rsid w:val="00C8374B"/>
    <w:rsid w:val="00C837C0"/>
    <w:rsid w:val="00C83A77"/>
    <w:rsid w:val="00C83B35"/>
    <w:rsid w:val="00C83CE7"/>
    <w:rsid w:val="00C83E05"/>
    <w:rsid w:val="00C83E76"/>
    <w:rsid w:val="00C84363"/>
    <w:rsid w:val="00C843A6"/>
    <w:rsid w:val="00C8440A"/>
    <w:rsid w:val="00C84660"/>
    <w:rsid w:val="00C84757"/>
    <w:rsid w:val="00C84803"/>
    <w:rsid w:val="00C848C5"/>
    <w:rsid w:val="00C84EB3"/>
    <w:rsid w:val="00C84F59"/>
    <w:rsid w:val="00C85024"/>
    <w:rsid w:val="00C850A0"/>
    <w:rsid w:val="00C850F0"/>
    <w:rsid w:val="00C85673"/>
    <w:rsid w:val="00C85742"/>
    <w:rsid w:val="00C85956"/>
    <w:rsid w:val="00C859B8"/>
    <w:rsid w:val="00C85AD3"/>
    <w:rsid w:val="00C85C02"/>
    <w:rsid w:val="00C85CF3"/>
    <w:rsid w:val="00C85E8A"/>
    <w:rsid w:val="00C860AD"/>
    <w:rsid w:val="00C860C3"/>
    <w:rsid w:val="00C860E5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88"/>
    <w:rsid w:val="00C87DC0"/>
    <w:rsid w:val="00C87E4E"/>
    <w:rsid w:val="00C87E65"/>
    <w:rsid w:val="00C87F7E"/>
    <w:rsid w:val="00C90171"/>
    <w:rsid w:val="00C9029A"/>
    <w:rsid w:val="00C90345"/>
    <w:rsid w:val="00C9045D"/>
    <w:rsid w:val="00C904E9"/>
    <w:rsid w:val="00C905B6"/>
    <w:rsid w:val="00C906D2"/>
    <w:rsid w:val="00C90734"/>
    <w:rsid w:val="00C90844"/>
    <w:rsid w:val="00C9084D"/>
    <w:rsid w:val="00C909DE"/>
    <w:rsid w:val="00C90B2D"/>
    <w:rsid w:val="00C90C48"/>
    <w:rsid w:val="00C90C88"/>
    <w:rsid w:val="00C90C93"/>
    <w:rsid w:val="00C90D36"/>
    <w:rsid w:val="00C91083"/>
    <w:rsid w:val="00C9109C"/>
    <w:rsid w:val="00C911F6"/>
    <w:rsid w:val="00C91580"/>
    <w:rsid w:val="00C916E0"/>
    <w:rsid w:val="00C917C1"/>
    <w:rsid w:val="00C918EA"/>
    <w:rsid w:val="00C91996"/>
    <w:rsid w:val="00C91999"/>
    <w:rsid w:val="00C91A70"/>
    <w:rsid w:val="00C91A96"/>
    <w:rsid w:val="00C91BC0"/>
    <w:rsid w:val="00C91E27"/>
    <w:rsid w:val="00C91F26"/>
    <w:rsid w:val="00C92095"/>
    <w:rsid w:val="00C92126"/>
    <w:rsid w:val="00C922DF"/>
    <w:rsid w:val="00C923BD"/>
    <w:rsid w:val="00C92831"/>
    <w:rsid w:val="00C9291E"/>
    <w:rsid w:val="00C9293E"/>
    <w:rsid w:val="00C92A51"/>
    <w:rsid w:val="00C92A68"/>
    <w:rsid w:val="00C9314E"/>
    <w:rsid w:val="00C933BE"/>
    <w:rsid w:val="00C934D5"/>
    <w:rsid w:val="00C9351C"/>
    <w:rsid w:val="00C9357A"/>
    <w:rsid w:val="00C93714"/>
    <w:rsid w:val="00C93961"/>
    <w:rsid w:val="00C939B6"/>
    <w:rsid w:val="00C93B01"/>
    <w:rsid w:val="00C93BB1"/>
    <w:rsid w:val="00C93BC5"/>
    <w:rsid w:val="00C93CB6"/>
    <w:rsid w:val="00C93E0E"/>
    <w:rsid w:val="00C93E63"/>
    <w:rsid w:val="00C93FA7"/>
    <w:rsid w:val="00C9403E"/>
    <w:rsid w:val="00C94217"/>
    <w:rsid w:val="00C94456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28"/>
    <w:rsid w:val="00C95D8E"/>
    <w:rsid w:val="00C95E3F"/>
    <w:rsid w:val="00C95EC7"/>
    <w:rsid w:val="00C9616E"/>
    <w:rsid w:val="00C961EF"/>
    <w:rsid w:val="00C962A6"/>
    <w:rsid w:val="00C963A8"/>
    <w:rsid w:val="00C9644D"/>
    <w:rsid w:val="00C9663D"/>
    <w:rsid w:val="00C96686"/>
    <w:rsid w:val="00C967E1"/>
    <w:rsid w:val="00C96830"/>
    <w:rsid w:val="00C968CA"/>
    <w:rsid w:val="00C96A1D"/>
    <w:rsid w:val="00C96ABA"/>
    <w:rsid w:val="00C96C4B"/>
    <w:rsid w:val="00C96CC6"/>
    <w:rsid w:val="00C96F92"/>
    <w:rsid w:val="00C9738F"/>
    <w:rsid w:val="00C973ED"/>
    <w:rsid w:val="00C97564"/>
    <w:rsid w:val="00C9762C"/>
    <w:rsid w:val="00C9767A"/>
    <w:rsid w:val="00C97885"/>
    <w:rsid w:val="00C97BB9"/>
    <w:rsid w:val="00C97C14"/>
    <w:rsid w:val="00CA026E"/>
    <w:rsid w:val="00CA02AB"/>
    <w:rsid w:val="00CA035B"/>
    <w:rsid w:val="00CA06ED"/>
    <w:rsid w:val="00CA07A7"/>
    <w:rsid w:val="00CA0873"/>
    <w:rsid w:val="00CA09F5"/>
    <w:rsid w:val="00CA0A86"/>
    <w:rsid w:val="00CA0D12"/>
    <w:rsid w:val="00CA1081"/>
    <w:rsid w:val="00CA1124"/>
    <w:rsid w:val="00CA11D5"/>
    <w:rsid w:val="00CA1305"/>
    <w:rsid w:val="00CA1330"/>
    <w:rsid w:val="00CA1807"/>
    <w:rsid w:val="00CA18CC"/>
    <w:rsid w:val="00CA1C83"/>
    <w:rsid w:val="00CA1D0F"/>
    <w:rsid w:val="00CA1E10"/>
    <w:rsid w:val="00CA1E6E"/>
    <w:rsid w:val="00CA202D"/>
    <w:rsid w:val="00CA21AA"/>
    <w:rsid w:val="00CA2469"/>
    <w:rsid w:val="00CA25C4"/>
    <w:rsid w:val="00CA2669"/>
    <w:rsid w:val="00CA2756"/>
    <w:rsid w:val="00CA2925"/>
    <w:rsid w:val="00CA2B74"/>
    <w:rsid w:val="00CA2D15"/>
    <w:rsid w:val="00CA2D62"/>
    <w:rsid w:val="00CA2D93"/>
    <w:rsid w:val="00CA2F06"/>
    <w:rsid w:val="00CA2FE3"/>
    <w:rsid w:val="00CA32B2"/>
    <w:rsid w:val="00CA3469"/>
    <w:rsid w:val="00CA3485"/>
    <w:rsid w:val="00CA384A"/>
    <w:rsid w:val="00CA3948"/>
    <w:rsid w:val="00CA3950"/>
    <w:rsid w:val="00CA397B"/>
    <w:rsid w:val="00CA3AF0"/>
    <w:rsid w:val="00CA3C10"/>
    <w:rsid w:val="00CA3EE5"/>
    <w:rsid w:val="00CA400A"/>
    <w:rsid w:val="00CA4144"/>
    <w:rsid w:val="00CA4587"/>
    <w:rsid w:val="00CA4756"/>
    <w:rsid w:val="00CA4768"/>
    <w:rsid w:val="00CA47CB"/>
    <w:rsid w:val="00CA4974"/>
    <w:rsid w:val="00CA4D02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CEC"/>
    <w:rsid w:val="00CA5E04"/>
    <w:rsid w:val="00CA5F68"/>
    <w:rsid w:val="00CA609B"/>
    <w:rsid w:val="00CA60FF"/>
    <w:rsid w:val="00CA61BA"/>
    <w:rsid w:val="00CA6467"/>
    <w:rsid w:val="00CA6935"/>
    <w:rsid w:val="00CA6CA2"/>
    <w:rsid w:val="00CA6D16"/>
    <w:rsid w:val="00CA6FFB"/>
    <w:rsid w:val="00CA7319"/>
    <w:rsid w:val="00CA748F"/>
    <w:rsid w:val="00CA765D"/>
    <w:rsid w:val="00CA7787"/>
    <w:rsid w:val="00CA7908"/>
    <w:rsid w:val="00CA792B"/>
    <w:rsid w:val="00CA79E2"/>
    <w:rsid w:val="00CA79E6"/>
    <w:rsid w:val="00CA7A18"/>
    <w:rsid w:val="00CA7AA7"/>
    <w:rsid w:val="00CA7ADF"/>
    <w:rsid w:val="00CA7F55"/>
    <w:rsid w:val="00CB003B"/>
    <w:rsid w:val="00CB009D"/>
    <w:rsid w:val="00CB0140"/>
    <w:rsid w:val="00CB0619"/>
    <w:rsid w:val="00CB08F1"/>
    <w:rsid w:val="00CB0B6D"/>
    <w:rsid w:val="00CB0C41"/>
    <w:rsid w:val="00CB0F48"/>
    <w:rsid w:val="00CB1423"/>
    <w:rsid w:val="00CB15C7"/>
    <w:rsid w:val="00CB1675"/>
    <w:rsid w:val="00CB17C6"/>
    <w:rsid w:val="00CB1828"/>
    <w:rsid w:val="00CB18DF"/>
    <w:rsid w:val="00CB1A31"/>
    <w:rsid w:val="00CB1AC5"/>
    <w:rsid w:val="00CB1B4C"/>
    <w:rsid w:val="00CB1BF0"/>
    <w:rsid w:val="00CB1F67"/>
    <w:rsid w:val="00CB2253"/>
    <w:rsid w:val="00CB2358"/>
    <w:rsid w:val="00CB24DF"/>
    <w:rsid w:val="00CB2795"/>
    <w:rsid w:val="00CB2B73"/>
    <w:rsid w:val="00CB2BDE"/>
    <w:rsid w:val="00CB3179"/>
    <w:rsid w:val="00CB31E6"/>
    <w:rsid w:val="00CB32AC"/>
    <w:rsid w:val="00CB32AF"/>
    <w:rsid w:val="00CB33E6"/>
    <w:rsid w:val="00CB33FB"/>
    <w:rsid w:val="00CB3428"/>
    <w:rsid w:val="00CB36EE"/>
    <w:rsid w:val="00CB3A09"/>
    <w:rsid w:val="00CB3A34"/>
    <w:rsid w:val="00CB3A60"/>
    <w:rsid w:val="00CB3C35"/>
    <w:rsid w:val="00CB3C4D"/>
    <w:rsid w:val="00CB400A"/>
    <w:rsid w:val="00CB4150"/>
    <w:rsid w:val="00CB417D"/>
    <w:rsid w:val="00CB420E"/>
    <w:rsid w:val="00CB4309"/>
    <w:rsid w:val="00CB43DE"/>
    <w:rsid w:val="00CB45FC"/>
    <w:rsid w:val="00CB4899"/>
    <w:rsid w:val="00CB48BA"/>
    <w:rsid w:val="00CB48D3"/>
    <w:rsid w:val="00CB4B5D"/>
    <w:rsid w:val="00CB4C3A"/>
    <w:rsid w:val="00CB4C5E"/>
    <w:rsid w:val="00CB4C72"/>
    <w:rsid w:val="00CB4CFA"/>
    <w:rsid w:val="00CB4DA0"/>
    <w:rsid w:val="00CB51A7"/>
    <w:rsid w:val="00CB51BD"/>
    <w:rsid w:val="00CB5314"/>
    <w:rsid w:val="00CB5678"/>
    <w:rsid w:val="00CB5A43"/>
    <w:rsid w:val="00CB5B4A"/>
    <w:rsid w:val="00CB5BA5"/>
    <w:rsid w:val="00CB5E54"/>
    <w:rsid w:val="00CB616D"/>
    <w:rsid w:val="00CB61D9"/>
    <w:rsid w:val="00CB66DC"/>
    <w:rsid w:val="00CB6890"/>
    <w:rsid w:val="00CB6D05"/>
    <w:rsid w:val="00CB6E03"/>
    <w:rsid w:val="00CB6FD1"/>
    <w:rsid w:val="00CB724F"/>
    <w:rsid w:val="00CB7256"/>
    <w:rsid w:val="00CB7343"/>
    <w:rsid w:val="00CB74CB"/>
    <w:rsid w:val="00CB75F9"/>
    <w:rsid w:val="00CB782A"/>
    <w:rsid w:val="00CB78AA"/>
    <w:rsid w:val="00CB799E"/>
    <w:rsid w:val="00CB7CA1"/>
    <w:rsid w:val="00CB7D83"/>
    <w:rsid w:val="00CB7D99"/>
    <w:rsid w:val="00CB7E11"/>
    <w:rsid w:val="00CC020A"/>
    <w:rsid w:val="00CC023C"/>
    <w:rsid w:val="00CC052D"/>
    <w:rsid w:val="00CC0598"/>
    <w:rsid w:val="00CC06E8"/>
    <w:rsid w:val="00CC0AE0"/>
    <w:rsid w:val="00CC0D46"/>
    <w:rsid w:val="00CC0DFF"/>
    <w:rsid w:val="00CC0EA6"/>
    <w:rsid w:val="00CC0EDF"/>
    <w:rsid w:val="00CC126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1F41"/>
    <w:rsid w:val="00CC1FA7"/>
    <w:rsid w:val="00CC2061"/>
    <w:rsid w:val="00CC208F"/>
    <w:rsid w:val="00CC21EA"/>
    <w:rsid w:val="00CC2230"/>
    <w:rsid w:val="00CC247E"/>
    <w:rsid w:val="00CC27A1"/>
    <w:rsid w:val="00CC27E4"/>
    <w:rsid w:val="00CC28E3"/>
    <w:rsid w:val="00CC2FDC"/>
    <w:rsid w:val="00CC3257"/>
    <w:rsid w:val="00CC3314"/>
    <w:rsid w:val="00CC346D"/>
    <w:rsid w:val="00CC3608"/>
    <w:rsid w:val="00CC365D"/>
    <w:rsid w:val="00CC3792"/>
    <w:rsid w:val="00CC37FC"/>
    <w:rsid w:val="00CC3815"/>
    <w:rsid w:val="00CC3C00"/>
    <w:rsid w:val="00CC3FDE"/>
    <w:rsid w:val="00CC44CB"/>
    <w:rsid w:val="00CC4718"/>
    <w:rsid w:val="00CC486A"/>
    <w:rsid w:val="00CC4964"/>
    <w:rsid w:val="00CC4AD7"/>
    <w:rsid w:val="00CC4B0E"/>
    <w:rsid w:val="00CC4BDB"/>
    <w:rsid w:val="00CC4CF7"/>
    <w:rsid w:val="00CC4D86"/>
    <w:rsid w:val="00CC4DE8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A5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6FF4"/>
    <w:rsid w:val="00CC72EE"/>
    <w:rsid w:val="00CC75FB"/>
    <w:rsid w:val="00CC765C"/>
    <w:rsid w:val="00CC7812"/>
    <w:rsid w:val="00CC7975"/>
    <w:rsid w:val="00CC7B9E"/>
    <w:rsid w:val="00CC7C16"/>
    <w:rsid w:val="00CC7C6C"/>
    <w:rsid w:val="00CC7D0F"/>
    <w:rsid w:val="00CC7ECE"/>
    <w:rsid w:val="00CC7F42"/>
    <w:rsid w:val="00CD039E"/>
    <w:rsid w:val="00CD0467"/>
    <w:rsid w:val="00CD0497"/>
    <w:rsid w:val="00CD04DE"/>
    <w:rsid w:val="00CD05AE"/>
    <w:rsid w:val="00CD0605"/>
    <w:rsid w:val="00CD0702"/>
    <w:rsid w:val="00CD0B30"/>
    <w:rsid w:val="00CD0C64"/>
    <w:rsid w:val="00CD0F82"/>
    <w:rsid w:val="00CD105D"/>
    <w:rsid w:val="00CD1116"/>
    <w:rsid w:val="00CD1135"/>
    <w:rsid w:val="00CD12A6"/>
    <w:rsid w:val="00CD16DD"/>
    <w:rsid w:val="00CD187C"/>
    <w:rsid w:val="00CD1886"/>
    <w:rsid w:val="00CD1944"/>
    <w:rsid w:val="00CD1B23"/>
    <w:rsid w:val="00CD1BF8"/>
    <w:rsid w:val="00CD1CCB"/>
    <w:rsid w:val="00CD1D6B"/>
    <w:rsid w:val="00CD1E43"/>
    <w:rsid w:val="00CD1F6C"/>
    <w:rsid w:val="00CD2080"/>
    <w:rsid w:val="00CD21F9"/>
    <w:rsid w:val="00CD22A3"/>
    <w:rsid w:val="00CD257E"/>
    <w:rsid w:val="00CD2630"/>
    <w:rsid w:val="00CD27A6"/>
    <w:rsid w:val="00CD2AE3"/>
    <w:rsid w:val="00CD2DC6"/>
    <w:rsid w:val="00CD316F"/>
    <w:rsid w:val="00CD319E"/>
    <w:rsid w:val="00CD3356"/>
    <w:rsid w:val="00CD34C1"/>
    <w:rsid w:val="00CD3555"/>
    <w:rsid w:val="00CD3559"/>
    <w:rsid w:val="00CD36F3"/>
    <w:rsid w:val="00CD37C5"/>
    <w:rsid w:val="00CD3956"/>
    <w:rsid w:val="00CD39D8"/>
    <w:rsid w:val="00CD3AFC"/>
    <w:rsid w:val="00CD3C25"/>
    <w:rsid w:val="00CD3C96"/>
    <w:rsid w:val="00CD3CD3"/>
    <w:rsid w:val="00CD3D74"/>
    <w:rsid w:val="00CD3D9E"/>
    <w:rsid w:val="00CD3DDD"/>
    <w:rsid w:val="00CD3DEE"/>
    <w:rsid w:val="00CD3E0F"/>
    <w:rsid w:val="00CD3F51"/>
    <w:rsid w:val="00CD423D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2E9"/>
    <w:rsid w:val="00CD52FF"/>
    <w:rsid w:val="00CD53D5"/>
    <w:rsid w:val="00CD54CA"/>
    <w:rsid w:val="00CD5520"/>
    <w:rsid w:val="00CD5DB3"/>
    <w:rsid w:val="00CD5F81"/>
    <w:rsid w:val="00CD5FD8"/>
    <w:rsid w:val="00CD6098"/>
    <w:rsid w:val="00CD62F7"/>
    <w:rsid w:val="00CD635A"/>
    <w:rsid w:val="00CD6368"/>
    <w:rsid w:val="00CD636A"/>
    <w:rsid w:val="00CD64AC"/>
    <w:rsid w:val="00CD64CE"/>
    <w:rsid w:val="00CD654D"/>
    <w:rsid w:val="00CD6591"/>
    <w:rsid w:val="00CD673C"/>
    <w:rsid w:val="00CD67BD"/>
    <w:rsid w:val="00CD6968"/>
    <w:rsid w:val="00CD6F88"/>
    <w:rsid w:val="00CD7216"/>
    <w:rsid w:val="00CD7447"/>
    <w:rsid w:val="00CD7458"/>
    <w:rsid w:val="00CD7651"/>
    <w:rsid w:val="00CD7998"/>
    <w:rsid w:val="00CD7DD6"/>
    <w:rsid w:val="00CD7E70"/>
    <w:rsid w:val="00CE0624"/>
    <w:rsid w:val="00CE0806"/>
    <w:rsid w:val="00CE0B3D"/>
    <w:rsid w:val="00CE0C31"/>
    <w:rsid w:val="00CE0C51"/>
    <w:rsid w:val="00CE0C82"/>
    <w:rsid w:val="00CE0FC7"/>
    <w:rsid w:val="00CE105C"/>
    <w:rsid w:val="00CE10D3"/>
    <w:rsid w:val="00CE120F"/>
    <w:rsid w:val="00CE1639"/>
    <w:rsid w:val="00CE1686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911"/>
    <w:rsid w:val="00CE2A29"/>
    <w:rsid w:val="00CE2B57"/>
    <w:rsid w:val="00CE2D48"/>
    <w:rsid w:val="00CE2DBB"/>
    <w:rsid w:val="00CE2ED2"/>
    <w:rsid w:val="00CE3003"/>
    <w:rsid w:val="00CE343F"/>
    <w:rsid w:val="00CE352D"/>
    <w:rsid w:val="00CE359F"/>
    <w:rsid w:val="00CE35BB"/>
    <w:rsid w:val="00CE3B69"/>
    <w:rsid w:val="00CE3B87"/>
    <w:rsid w:val="00CE3BF0"/>
    <w:rsid w:val="00CE3DFE"/>
    <w:rsid w:val="00CE4108"/>
    <w:rsid w:val="00CE4118"/>
    <w:rsid w:val="00CE431A"/>
    <w:rsid w:val="00CE46EF"/>
    <w:rsid w:val="00CE4CAE"/>
    <w:rsid w:val="00CE4D71"/>
    <w:rsid w:val="00CE4DBA"/>
    <w:rsid w:val="00CE4DCD"/>
    <w:rsid w:val="00CE4F01"/>
    <w:rsid w:val="00CE51BC"/>
    <w:rsid w:val="00CE5308"/>
    <w:rsid w:val="00CE57E8"/>
    <w:rsid w:val="00CE5CBE"/>
    <w:rsid w:val="00CE5E5C"/>
    <w:rsid w:val="00CE5ED6"/>
    <w:rsid w:val="00CE6586"/>
    <w:rsid w:val="00CE6665"/>
    <w:rsid w:val="00CE682B"/>
    <w:rsid w:val="00CE6D2E"/>
    <w:rsid w:val="00CE6DDB"/>
    <w:rsid w:val="00CE6E36"/>
    <w:rsid w:val="00CE6E6B"/>
    <w:rsid w:val="00CE709C"/>
    <w:rsid w:val="00CE72E3"/>
    <w:rsid w:val="00CE72F1"/>
    <w:rsid w:val="00CE7362"/>
    <w:rsid w:val="00CE743B"/>
    <w:rsid w:val="00CE753A"/>
    <w:rsid w:val="00CE756E"/>
    <w:rsid w:val="00CE77F9"/>
    <w:rsid w:val="00CE7877"/>
    <w:rsid w:val="00CE7B13"/>
    <w:rsid w:val="00CE7BF4"/>
    <w:rsid w:val="00CE7E25"/>
    <w:rsid w:val="00CE7F6C"/>
    <w:rsid w:val="00CE7FCF"/>
    <w:rsid w:val="00CE7FE0"/>
    <w:rsid w:val="00CF0017"/>
    <w:rsid w:val="00CF00B2"/>
    <w:rsid w:val="00CF01F2"/>
    <w:rsid w:val="00CF060B"/>
    <w:rsid w:val="00CF0715"/>
    <w:rsid w:val="00CF0731"/>
    <w:rsid w:val="00CF0742"/>
    <w:rsid w:val="00CF0AE8"/>
    <w:rsid w:val="00CF0B6C"/>
    <w:rsid w:val="00CF0CDB"/>
    <w:rsid w:val="00CF0FBA"/>
    <w:rsid w:val="00CF1116"/>
    <w:rsid w:val="00CF1609"/>
    <w:rsid w:val="00CF1764"/>
    <w:rsid w:val="00CF1888"/>
    <w:rsid w:val="00CF18C3"/>
    <w:rsid w:val="00CF192A"/>
    <w:rsid w:val="00CF1A23"/>
    <w:rsid w:val="00CF1B57"/>
    <w:rsid w:val="00CF21A3"/>
    <w:rsid w:val="00CF220D"/>
    <w:rsid w:val="00CF2272"/>
    <w:rsid w:val="00CF232F"/>
    <w:rsid w:val="00CF23F3"/>
    <w:rsid w:val="00CF25E5"/>
    <w:rsid w:val="00CF2607"/>
    <w:rsid w:val="00CF299F"/>
    <w:rsid w:val="00CF29DC"/>
    <w:rsid w:val="00CF2A0E"/>
    <w:rsid w:val="00CF2AC0"/>
    <w:rsid w:val="00CF2C30"/>
    <w:rsid w:val="00CF2CC1"/>
    <w:rsid w:val="00CF31E1"/>
    <w:rsid w:val="00CF33FF"/>
    <w:rsid w:val="00CF34C0"/>
    <w:rsid w:val="00CF351D"/>
    <w:rsid w:val="00CF35FE"/>
    <w:rsid w:val="00CF3759"/>
    <w:rsid w:val="00CF3866"/>
    <w:rsid w:val="00CF3A21"/>
    <w:rsid w:val="00CF3B5A"/>
    <w:rsid w:val="00CF3E5E"/>
    <w:rsid w:val="00CF3EF0"/>
    <w:rsid w:val="00CF3F03"/>
    <w:rsid w:val="00CF3F39"/>
    <w:rsid w:val="00CF410D"/>
    <w:rsid w:val="00CF41F1"/>
    <w:rsid w:val="00CF43E6"/>
    <w:rsid w:val="00CF4779"/>
    <w:rsid w:val="00CF4A38"/>
    <w:rsid w:val="00CF4C0C"/>
    <w:rsid w:val="00CF4D17"/>
    <w:rsid w:val="00CF5062"/>
    <w:rsid w:val="00CF5346"/>
    <w:rsid w:val="00CF54AF"/>
    <w:rsid w:val="00CF556C"/>
    <w:rsid w:val="00CF55A1"/>
    <w:rsid w:val="00CF55DA"/>
    <w:rsid w:val="00CF5916"/>
    <w:rsid w:val="00CF5929"/>
    <w:rsid w:val="00CF5997"/>
    <w:rsid w:val="00CF5A26"/>
    <w:rsid w:val="00CF5BDF"/>
    <w:rsid w:val="00CF5CB4"/>
    <w:rsid w:val="00CF5DEE"/>
    <w:rsid w:val="00CF5F66"/>
    <w:rsid w:val="00CF615F"/>
    <w:rsid w:val="00CF632E"/>
    <w:rsid w:val="00CF6370"/>
    <w:rsid w:val="00CF63B0"/>
    <w:rsid w:val="00CF63BC"/>
    <w:rsid w:val="00CF6948"/>
    <w:rsid w:val="00CF6A5C"/>
    <w:rsid w:val="00CF6B55"/>
    <w:rsid w:val="00CF6C7E"/>
    <w:rsid w:val="00CF6E35"/>
    <w:rsid w:val="00CF7025"/>
    <w:rsid w:val="00CF7038"/>
    <w:rsid w:val="00CF7077"/>
    <w:rsid w:val="00CF71DA"/>
    <w:rsid w:val="00CF7443"/>
    <w:rsid w:val="00CF75F6"/>
    <w:rsid w:val="00CF7778"/>
    <w:rsid w:val="00CF7920"/>
    <w:rsid w:val="00CF7DDB"/>
    <w:rsid w:val="00D000E7"/>
    <w:rsid w:val="00D00115"/>
    <w:rsid w:val="00D0023C"/>
    <w:rsid w:val="00D002AA"/>
    <w:rsid w:val="00D002C6"/>
    <w:rsid w:val="00D002D0"/>
    <w:rsid w:val="00D00461"/>
    <w:rsid w:val="00D006CF"/>
    <w:rsid w:val="00D007B1"/>
    <w:rsid w:val="00D007E5"/>
    <w:rsid w:val="00D0081F"/>
    <w:rsid w:val="00D00AF6"/>
    <w:rsid w:val="00D00C6F"/>
    <w:rsid w:val="00D00E9F"/>
    <w:rsid w:val="00D00F6B"/>
    <w:rsid w:val="00D01034"/>
    <w:rsid w:val="00D01312"/>
    <w:rsid w:val="00D01367"/>
    <w:rsid w:val="00D018DE"/>
    <w:rsid w:val="00D01941"/>
    <w:rsid w:val="00D01B6E"/>
    <w:rsid w:val="00D01B8F"/>
    <w:rsid w:val="00D01C1E"/>
    <w:rsid w:val="00D01D64"/>
    <w:rsid w:val="00D01E5E"/>
    <w:rsid w:val="00D02081"/>
    <w:rsid w:val="00D020F6"/>
    <w:rsid w:val="00D02B45"/>
    <w:rsid w:val="00D02C14"/>
    <w:rsid w:val="00D02CD7"/>
    <w:rsid w:val="00D02D14"/>
    <w:rsid w:val="00D02EED"/>
    <w:rsid w:val="00D02F03"/>
    <w:rsid w:val="00D02F2F"/>
    <w:rsid w:val="00D02FDA"/>
    <w:rsid w:val="00D02FEF"/>
    <w:rsid w:val="00D03050"/>
    <w:rsid w:val="00D030F0"/>
    <w:rsid w:val="00D03101"/>
    <w:rsid w:val="00D03118"/>
    <w:rsid w:val="00D03358"/>
    <w:rsid w:val="00D03406"/>
    <w:rsid w:val="00D0363E"/>
    <w:rsid w:val="00D03774"/>
    <w:rsid w:val="00D037A3"/>
    <w:rsid w:val="00D0393C"/>
    <w:rsid w:val="00D039E1"/>
    <w:rsid w:val="00D03B65"/>
    <w:rsid w:val="00D03D3E"/>
    <w:rsid w:val="00D03FC4"/>
    <w:rsid w:val="00D0403B"/>
    <w:rsid w:val="00D040E3"/>
    <w:rsid w:val="00D047DB"/>
    <w:rsid w:val="00D048E5"/>
    <w:rsid w:val="00D04EFD"/>
    <w:rsid w:val="00D05001"/>
    <w:rsid w:val="00D05163"/>
    <w:rsid w:val="00D05241"/>
    <w:rsid w:val="00D05655"/>
    <w:rsid w:val="00D05741"/>
    <w:rsid w:val="00D05AA6"/>
    <w:rsid w:val="00D05B44"/>
    <w:rsid w:val="00D05BD7"/>
    <w:rsid w:val="00D05DD4"/>
    <w:rsid w:val="00D05E15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A2"/>
    <w:rsid w:val="00D06BBD"/>
    <w:rsid w:val="00D06BFF"/>
    <w:rsid w:val="00D06C1D"/>
    <w:rsid w:val="00D06C2B"/>
    <w:rsid w:val="00D06EDC"/>
    <w:rsid w:val="00D07109"/>
    <w:rsid w:val="00D0716C"/>
    <w:rsid w:val="00D07290"/>
    <w:rsid w:val="00D073AD"/>
    <w:rsid w:val="00D07460"/>
    <w:rsid w:val="00D0786D"/>
    <w:rsid w:val="00D07877"/>
    <w:rsid w:val="00D0798B"/>
    <w:rsid w:val="00D07A7A"/>
    <w:rsid w:val="00D07D32"/>
    <w:rsid w:val="00D07D5D"/>
    <w:rsid w:val="00D10385"/>
    <w:rsid w:val="00D103BD"/>
    <w:rsid w:val="00D1045F"/>
    <w:rsid w:val="00D10464"/>
    <w:rsid w:val="00D104AA"/>
    <w:rsid w:val="00D104D0"/>
    <w:rsid w:val="00D10502"/>
    <w:rsid w:val="00D10504"/>
    <w:rsid w:val="00D1059B"/>
    <w:rsid w:val="00D105F2"/>
    <w:rsid w:val="00D10604"/>
    <w:rsid w:val="00D10685"/>
    <w:rsid w:val="00D10B46"/>
    <w:rsid w:val="00D10B88"/>
    <w:rsid w:val="00D10BF2"/>
    <w:rsid w:val="00D10D44"/>
    <w:rsid w:val="00D10D49"/>
    <w:rsid w:val="00D11118"/>
    <w:rsid w:val="00D112AC"/>
    <w:rsid w:val="00D112B8"/>
    <w:rsid w:val="00D11349"/>
    <w:rsid w:val="00D114C2"/>
    <w:rsid w:val="00D11532"/>
    <w:rsid w:val="00D115BD"/>
    <w:rsid w:val="00D11891"/>
    <w:rsid w:val="00D11941"/>
    <w:rsid w:val="00D11A8C"/>
    <w:rsid w:val="00D11DB1"/>
    <w:rsid w:val="00D11DDC"/>
    <w:rsid w:val="00D12136"/>
    <w:rsid w:val="00D1215A"/>
    <w:rsid w:val="00D1239C"/>
    <w:rsid w:val="00D123A5"/>
    <w:rsid w:val="00D123B5"/>
    <w:rsid w:val="00D125EB"/>
    <w:rsid w:val="00D1272B"/>
    <w:rsid w:val="00D12A4A"/>
    <w:rsid w:val="00D12D43"/>
    <w:rsid w:val="00D130EC"/>
    <w:rsid w:val="00D1320A"/>
    <w:rsid w:val="00D133FE"/>
    <w:rsid w:val="00D13555"/>
    <w:rsid w:val="00D135DA"/>
    <w:rsid w:val="00D13671"/>
    <w:rsid w:val="00D136F6"/>
    <w:rsid w:val="00D1379A"/>
    <w:rsid w:val="00D13820"/>
    <w:rsid w:val="00D138D2"/>
    <w:rsid w:val="00D139CE"/>
    <w:rsid w:val="00D13A2A"/>
    <w:rsid w:val="00D13ABA"/>
    <w:rsid w:val="00D13B26"/>
    <w:rsid w:val="00D13B8E"/>
    <w:rsid w:val="00D13CD4"/>
    <w:rsid w:val="00D13F05"/>
    <w:rsid w:val="00D1400F"/>
    <w:rsid w:val="00D14025"/>
    <w:rsid w:val="00D1427C"/>
    <w:rsid w:val="00D143D1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5D11"/>
    <w:rsid w:val="00D161FD"/>
    <w:rsid w:val="00D16534"/>
    <w:rsid w:val="00D165FE"/>
    <w:rsid w:val="00D1691D"/>
    <w:rsid w:val="00D16D7C"/>
    <w:rsid w:val="00D16DCF"/>
    <w:rsid w:val="00D170AC"/>
    <w:rsid w:val="00D17140"/>
    <w:rsid w:val="00D17292"/>
    <w:rsid w:val="00D17348"/>
    <w:rsid w:val="00D174E2"/>
    <w:rsid w:val="00D17520"/>
    <w:rsid w:val="00D176F9"/>
    <w:rsid w:val="00D1788F"/>
    <w:rsid w:val="00D178A2"/>
    <w:rsid w:val="00D17910"/>
    <w:rsid w:val="00D17A97"/>
    <w:rsid w:val="00D17AA3"/>
    <w:rsid w:val="00D17AA6"/>
    <w:rsid w:val="00D17AE3"/>
    <w:rsid w:val="00D17D27"/>
    <w:rsid w:val="00D17DB1"/>
    <w:rsid w:val="00D2000B"/>
    <w:rsid w:val="00D20203"/>
    <w:rsid w:val="00D203FB"/>
    <w:rsid w:val="00D204A5"/>
    <w:rsid w:val="00D2088C"/>
    <w:rsid w:val="00D2088F"/>
    <w:rsid w:val="00D208C5"/>
    <w:rsid w:val="00D20ACC"/>
    <w:rsid w:val="00D20B68"/>
    <w:rsid w:val="00D20E04"/>
    <w:rsid w:val="00D20E23"/>
    <w:rsid w:val="00D20EB2"/>
    <w:rsid w:val="00D20F05"/>
    <w:rsid w:val="00D210F2"/>
    <w:rsid w:val="00D21200"/>
    <w:rsid w:val="00D213B5"/>
    <w:rsid w:val="00D21475"/>
    <w:rsid w:val="00D21509"/>
    <w:rsid w:val="00D21546"/>
    <w:rsid w:val="00D21707"/>
    <w:rsid w:val="00D21736"/>
    <w:rsid w:val="00D21E66"/>
    <w:rsid w:val="00D22263"/>
    <w:rsid w:val="00D223DF"/>
    <w:rsid w:val="00D22423"/>
    <w:rsid w:val="00D2250D"/>
    <w:rsid w:val="00D225AD"/>
    <w:rsid w:val="00D2264A"/>
    <w:rsid w:val="00D226A5"/>
    <w:rsid w:val="00D226BC"/>
    <w:rsid w:val="00D226FF"/>
    <w:rsid w:val="00D228A4"/>
    <w:rsid w:val="00D22A1E"/>
    <w:rsid w:val="00D22ACF"/>
    <w:rsid w:val="00D22C14"/>
    <w:rsid w:val="00D22CE5"/>
    <w:rsid w:val="00D22E4D"/>
    <w:rsid w:val="00D22EBD"/>
    <w:rsid w:val="00D22F05"/>
    <w:rsid w:val="00D231CE"/>
    <w:rsid w:val="00D23360"/>
    <w:rsid w:val="00D239E7"/>
    <w:rsid w:val="00D23A6C"/>
    <w:rsid w:val="00D23ABF"/>
    <w:rsid w:val="00D23B6F"/>
    <w:rsid w:val="00D23BE6"/>
    <w:rsid w:val="00D23C1F"/>
    <w:rsid w:val="00D23E3C"/>
    <w:rsid w:val="00D23E75"/>
    <w:rsid w:val="00D2422E"/>
    <w:rsid w:val="00D2452E"/>
    <w:rsid w:val="00D2454A"/>
    <w:rsid w:val="00D248BD"/>
    <w:rsid w:val="00D24973"/>
    <w:rsid w:val="00D24CA7"/>
    <w:rsid w:val="00D24FA0"/>
    <w:rsid w:val="00D2504C"/>
    <w:rsid w:val="00D250D9"/>
    <w:rsid w:val="00D25285"/>
    <w:rsid w:val="00D2528F"/>
    <w:rsid w:val="00D25378"/>
    <w:rsid w:val="00D25493"/>
    <w:rsid w:val="00D254C2"/>
    <w:rsid w:val="00D254E9"/>
    <w:rsid w:val="00D25572"/>
    <w:rsid w:val="00D25996"/>
    <w:rsid w:val="00D259C5"/>
    <w:rsid w:val="00D25AF6"/>
    <w:rsid w:val="00D26245"/>
    <w:rsid w:val="00D262A5"/>
    <w:rsid w:val="00D26712"/>
    <w:rsid w:val="00D26A19"/>
    <w:rsid w:val="00D26A1E"/>
    <w:rsid w:val="00D26A9A"/>
    <w:rsid w:val="00D26B76"/>
    <w:rsid w:val="00D26E08"/>
    <w:rsid w:val="00D26EDB"/>
    <w:rsid w:val="00D26F26"/>
    <w:rsid w:val="00D27059"/>
    <w:rsid w:val="00D2727E"/>
    <w:rsid w:val="00D272AC"/>
    <w:rsid w:val="00D272E6"/>
    <w:rsid w:val="00D27323"/>
    <w:rsid w:val="00D27360"/>
    <w:rsid w:val="00D27799"/>
    <w:rsid w:val="00D278D1"/>
    <w:rsid w:val="00D27B70"/>
    <w:rsid w:val="00D27C17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C85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E2"/>
    <w:rsid w:val="00D316F0"/>
    <w:rsid w:val="00D3178D"/>
    <w:rsid w:val="00D31AD1"/>
    <w:rsid w:val="00D31BD2"/>
    <w:rsid w:val="00D31BF7"/>
    <w:rsid w:val="00D31F1D"/>
    <w:rsid w:val="00D3209D"/>
    <w:rsid w:val="00D320CE"/>
    <w:rsid w:val="00D32230"/>
    <w:rsid w:val="00D32268"/>
    <w:rsid w:val="00D32300"/>
    <w:rsid w:val="00D32311"/>
    <w:rsid w:val="00D32313"/>
    <w:rsid w:val="00D325F0"/>
    <w:rsid w:val="00D327CB"/>
    <w:rsid w:val="00D32842"/>
    <w:rsid w:val="00D32AFD"/>
    <w:rsid w:val="00D32C0E"/>
    <w:rsid w:val="00D32E58"/>
    <w:rsid w:val="00D32EB2"/>
    <w:rsid w:val="00D330C4"/>
    <w:rsid w:val="00D331CA"/>
    <w:rsid w:val="00D3321F"/>
    <w:rsid w:val="00D332B3"/>
    <w:rsid w:val="00D33741"/>
    <w:rsid w:val="00D33761"/>
    <w:rsid w:val="00D337B7"/>
    <w:rsid w:val="00D33904"/>
    <w:rsid w:val="00D339BC"/>
    <w:rsid w:val="00D33B0E"/>
    <w:rsid w:val="00D33B1C"/>
    <w:rsid w:val="00D33D0A"/>
    <w:rsid w:val="00D34011"/>
    <w:rsid w:val="00D34156"/>
    <w:rsid w:val="00D341E3"/>
    <w:rsid w:val="00D3435E"/>
    <w:rsid w:val="00D34364"/>
    <w:rsid w:val="00D34486"/>
    <w:rsid w:val="00D3456C"/>
    <w:rsid w:val="00D3465F"/>
    <w:rsid w:val="00D34A08"/>
    <w:rsid w:val="00D34D00"/>
    <w:rsid w:val="00D35398"/>
    <w:rsid w:val="00D35717"/>
    <w:rsid w:val="00D357AA"/>
    <w:rsid w:val="00D35864"/>
    <w:rsid w:val="00D35915"/>
    <w:rsid w:val="00D35918"/>
    <w:rsid w:val="00D35A8E"/>
    <w:rsid w:val="00D35C2E"/>
    <w:rsid w:val="00D35F40"/>
    <w:rsid w:val="00D3620A"/>
    <w:rsid w:val="00D36499"/>
    <w:rsid w:val="00D36605"/>
    <w:rsid w:val="00D3668F"/>
    <w:rsid w:val="00D36847"/>
    <w:rsid w:val="00D368B2"/>
    <w:rsid w:val="00D36C4F"/>
    <w:rsid w:val="00D36D88"/>
    <w:rsid w:val="00D36DA7"/>
    <w:rsid w:val="00D36DC2"/>
    <w:rsid w:val="00D36FC2"/>
    <w:rsid w:val="00D372A8"/>
    <w:rsid w:val="00D37419"/>
    <w:rsid w:val="00D37643"/>
    <w:rsid w:val="00D37647"/>
    <w:rsid w:val="00D376C3"/>
    <w:rsid w:val="00D37794"/>
    <w:rsid w:val="00D379F7"/>
    <w:rsid w:val="00D37B8E"/>
    <w:rsid w:val="00D37E47"/>
    <w:rsid w:val="00D40014"/>
    <w:rsid w:val="00D4016F"/>
    <w:rsid w:val="00D401D1"/>
    <w:rsid w:val="00D40369"/>
    <w:rsid w:val="00D40614"/>
    <w:rsid w:val="00D406E5"/>
    <w:rsid w:val="00D408A0"/>
    <w:rsid w:val="00D408FF"/>
    <w:rsid w:val="00D409DD"/>
    <w:rsid w:val="00D40A54"/>
    <w:rsid w:val="00D40CE1"/>
    <w:rsid w:val="00D40E4A"/>
    <w:rsid w:val="00D40EB9"/>
    <w:rsid w:val="00D40FCB"/>
    <w:rsid w:val="00D414E6"/>
    <w:rsid w:val="00D4152B"/>
    <w:rsid w:val="00D41A14"/>
    <w:rsid w:val="00D41EA3"/>
    <w:rsid w:val="00D420ED"/>
    <w:rsid w:val="00D4213F"/>
    <w:rsid w:val="00D42300"/>
    <w:rsid w:val="00D423E1"/>
    <w:rsid w:val="00D42518"/>
    <w:rsid w:val="00D42543"/>
    <w:rsid w:val="00D42597"/>
    <w:rsid w:val="00D42750"/>
    <w:rsid w:val="00D42850"/>
    <w:rsid w:val="00D42ADB"/>
    <w:rsid w:val="00D42B57"/>
    <w:rsid w:val="00D42BB7"/>
    <w:rsid w:val="00D42D1B"/>
    <w:rsid w:val="00D42F2A"/>
    <w:rsid w:val="00D42FAD"/>
    <w:rsid w:val="00D43289"/>
    <w:rsid w:val="00D43444"/>
    <w:rsid w:val="00D43550"/>
    <w:rsid w:val="00D4388E"/>
    <w:rsid w:val="00D43998"/>
    <w:rsid w:val="00D43ACD"/>
    <w:rsid w:val="00D43B25"/>
    <w:rsid w:val="00D43BCA"/>
    <w:rsid w:val="00D43C91"/>
    <w:rsid w:val="00D44238"/>
    <w:rsid w:val="00D44410"/>
    <w:rsid w:val="00D44545"/>
    <w:rsid w:val="00D445A4"/>
    <w:rsid w:val="00D44A15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9BE"/>
    <w:rsid w:val="00D45B20"/>
    <w:rsid w:val="00D45BB0"/>
    <w:rsid w:val="00D45C90"/>
    <w:rsid w:val="00D45D32"/>
    <w:rsid w:val="00D45D69"/>
    <w:rsid w:val="00D45D86"/>
    <w:rsid w:val="00D45EC9"/>
    <w:rsid w:val="00D45EEE"/>
    <w:rsid w:val="00D460DF"/>
    <w:rsid w:val="00D462C2"/>
    <w:rsid w:val="00D46367"/>
    <w:rsid w:val="00D464C9"/>
    <w:rsid w:val="00D4658F"/>
    <w:rsid w:val="00D467FF"/>
    <w:rsid w:val="00D46810"/>
    <w:rsid w:val="00D468B2"/>
    <w:rsid w:val="00D46951"/>
    <w:rsid w:val="00D469A1"/>
    <w:rsid w:val="00D469B7"/>
    <w:rsid w:val="00D46B52"/>
    <w:rsid w:val="00D46C09"/>
    <w:rsid w:val="00D46DF2"/>
    <w:rsid w:val="00D46F80"/>
    <w:rsid w:val="00D4704F"/>
    <w:rsid w:val="00D47053"/>
    <w:rsid w:val="00D47361"/>
    <w:rsid w:val="00D4740B"/>
    <w:rsid w:val="00D474F5"/>
    <w:rsid w:val="00D47602"/>
    <w:rsid w:val="00D47764"/>
    <w:rsid w:val="00D47904"/>
    <w:rsid w:val="00D47A7C"/>
    <w:rsid w:val="00D47AB1"/>
    <w:rsid w:val="00D47B8F"/>
    <w:rsid w:val="00D5012A"/>
    <w:rsid w:val="00D501B1"/>
    <w:rsid w:val="00D50247"/>
    <w:rsid w:val="00D5024E"/>
    <w:rsid w:val="00D502DB"/>
    <w:rsid w:val="00D50500"/>
    <w:rsid w:val="00D505AD"/>
    <w:rsid w:val="00D507D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3F"/>
    <w:rsid w:val="00D514F2"/>
    <w:rsid w:val="00D51595"/>
    <w:rsid w:val="00D516C2"/>
    <w:rsid w:val="00D51710"/>
    <w:rsid w:val="00D51855"/>
    <w:rsid w:val="00D51E4F"/>
    <w:rsid w:val="00D51E7C"/>
    <w:rsid w:val="00D51E7E"/>
    <w:rsid w:val="00D520EE"/>
    <w:rsid w:val="00D5235D"/>
    <w:rsid w:val="00D5240A"/>
    <w:rsid w:val="00D527AC"/>
    <w:rsid w:val="00D5298E"/>
    <w:rsid w:val="00D52A33"/>
    <w:rsid w:val="00D52C0E"/>
    <w:rsid w:val="00D52DFE"/>
    <w:rsid w:val="00D52EA7"/>
    <w:rsid w:val="00D53275"/>
    <w:rsid w:val="00D53461"/>
    <w:rsid w:val="00D535A6"/>
    <w:rsid w:val="00D537F8"/>
    <w:rsid w:val="00D53A49"/>
    <w:rsid w:val="00D53CA1"/>
    <w:rsid w:val="00D53EF4"/>
    <w:rsid w:val="00D53F12"/>
    <w:rsid w:val="00D53FD0"/>
    <w:rsid w:val="00D54006"/>
    <w:rsid w:val="00D54089"/>
    <w:rsid w:val="00D54124"/>
    <w:rsid w:val="00D54365"/>
    <w:rsid w:val="00D547A4"/>
    <w:rsid w:val="00D549B4"/>
    <w:rsid w:val="00D549E0"/>
    <w:rsid w:val="00D54ADB"/>
    <w:rsid w:val="00D54C9E"/>
    <w:rsid w:val="00D54CB6"/>
    <w:rsid w:val="00D54DBB"/>
    <w:rsid w:val="00D54FB1"/>
    <w:rsid w:val="00D550DA"/>
    <w:rsid w:val="00D550EA"/>
    <w:rsid w:val="00D5534C"/>
    <w:rsid w:val="00D5555D"/>
    <w:rsid w:val="00D556CC"/>
    <w:rsid w:val="00D55910"/>
    <w:rsid w:val="00D55D29"/>
    <w:rsid w:val="00D55E8B"/>
    <w:rsid w:val="00D55F67"/>
    <w:rsid w:val="00D55FD5"/>
    <w:rsid w:val="00D55FF3"/>
    <w:rsid w:val="00D56088"/>
    <w:rsid w:val="00D5629C"/>
    <w:rsid w:val="00D564CD"/>
    <w:rsid w:val="00D569FA"/>
    <w:rsid w:val="00D56CC2"/>
    <w:rsid w:val="00D56F7B"/>
    <w:rsid w:val="00D56F8D"/>
    <w:rsid w:val="00D56FFF"/>
    <w:rsid w:val="00D57232"/>
    <w:rsid w:val="00D5727E"/>
    <w:rsid w:val="00D572A1"/>
    <w:rsid w:val="00D572DC"/>
    <w:rsid w:val="00D57424"/>
    <w:rsid w:val="00D574E4"/>
    <w:rsid w:val="00D5751F"/>
    <w:rsid w:val="00D5755A"/>
    <w:rsid w:val="00D575FD"/>
    <w:rsid w:val="00D57621"/>
    <w:rsid w:val="00D576EC"/>
    <w:rsid w:val="00D57783"/>
    <w:rsid w:val="00D5781A"/>
    <w:rsid w:val="00D57857"/>
    <w:rsid w:val="00D5785F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0C9A"/>
    <w:rsid w:val="00D60EEB"/>
    <w:rsid w:val="00D6108D"/>
    <w:rsid w:val="00D6121F"/>
    <w:rsid w:val="00D612F9"/>
    <w:rsid w:val="00D61380"/>
    <w:rsid w:val="00D616A8"/>
    <w:rsid w:val="00D61703"/>
    <w:rsid w:val="00D6198E"/>
    <w:rsid w:val="00D61C05"/>
    <w:rsid w:val="00D61DA5"/>
    <w:rsid w:val="00D61FEF"/>
    <w:rsid w:val="00D62006"/>
    <w:rsid w:val="00D62107"/>
    <w:rsid w:val="00D623F5"/>
    <w:rsid w:val="00D625B5"/>
    <w:rsid w:val="00D629AF"/>
    <w:rsid w:val="00D62AEA"/>
    <w:rsid w:val="00D62B6E"/>
    <w:rsid w:val="00D62C67"/>
    <w:rsid w:val="00D62F91"/>
    <w:rsid w:val="00D630A2"/>
    <w:rsid w:val="00D634A8"/>
    <w:rsid w:val="00D638C7"/>
    <w:rsid w:val="00D63A82"/>
    <w:rsid w:val="00D63B66"/>
    <w:rsid w:val="00D63CBF"/>
    <w:rsid w:val="00D63D6F"/>
    <w:rsid w:val="00D63E1A"/>
    <w:rsid w:val="00D63EEC"/>
    <w:rsid w:val="00D6409B"/>
    <w:rsid w:val="00D641FE"/>
    <w:rsid w:val="00D643E5"/>
    <w:rsid w:val="00D64419"/>
    <w:rsid w:val="00D6449F"/>
    <w:rsid w:val="00D6457A"/>
    <w:rsid w:val="00D645A2"/>
    <w:rsid w:val="00D645C2"/>
    <w:rsid w:val="00D646AC"/>
    <w:rsid w:val="00D648B3"/>
    <w:rsid w:val="00D648F9"/>
    <w:rsid w:val="00D64BB2"/>
    <w:rsid w:val="00D64C1C"/>
    <w:rsid w:val="00D64C9B"/>
    <w:rsid w:val="00D64F44"/>
    <w:rsid w:val="00D650A6"/>
    <w:rsid w:val="00D651FB"/>
    <w:rsid w:val="00D65491"/>
    <w:rsid w:val="00D6557A"/>
    <w:rsid w:val="00D65774"/>
    <w:rsid w:val="00D65A42"/>
    <w:rsid w:val="00D65A94"/>
    <w:rsid w:val="00D65D1B"/>
    <w:rsid w:val="00D660C8"/>
    <w:rsid w:val="00D66430"/>
    <w:rsid w:val="00D66468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4F9"/>
    <w:rsid w:val="00D676F2"/>
    <w:rsid w:val="00D677E6"/>
    <w:rsid w:val="00D67941"/>
    <w:rsid w:val="00D67CC9"/>
    <w:rsid w:val="00D67EDE"/>
    <w:rsid w:val="00D701B5"/>
    <w:rsid w:val="00D701C4"/>
    <w:rsid w:val="00D70494"/>
    <w:rsid w:val="00D705AF"/>
    <w:rsid w:val="00D70624"/>
    <w:rsid w:val="00D706CA"/>
    <w:rsid w:val="00D70741"/>
    <w:rsid w:val="00D7088B"/>
    <w:rsid w:val="00D70A23"/>
    <w:rsid w:val="00D70DAE"/>
    <w:rsid w:val="00D71008"/>
    <w:rsid w:val="00D7134D"/>
    <w:rsid w:val="00D71467"/>
    <w:rsid w:val="00D7155F"/>
    <w:rsid w:val="00D71613"/>
    <w:rsid w:val="00D7173A"/>
    <w:rsid w:val="00D717D7"/>
    <w:rsid w:val="00D71ABA"/>
    <w:rsid w:val="00D71FC2"/>
    <w:rsid w:val="00D71FE0"/>
    <w:rsid w:val="00D72016"/>
    <w:rsid w:val="00D72045"/>
    <w:rsid w:val="00D72251"/>
    <w:rsid w:val="00D7235C"/>
    <w:rsid w:val="00D724C3"/>
    <w:rsid w:val="00D72886"/>
    <w:rsid w:val="00D728E6"/>
    <w:rsid w:val="00D72B12"/>
    <w:rsid w:val="00D72D52"/>
    <w:rsid w:val="00D72DC8"/>
    <w:rsid w:val="00D73163"/>
    <w:rsid w:val="00D7348A"/>
    <w:rsid w:val="00D73505"/>
    <w:rsid w:val="00D735A6"/>
    <w:rsid w:val="00D735AE"/>
    <w:rsid w:val="00D736B1"/>
    <w:rsid w:val="00D73A29"/>
    <w:rsid w:val="00D73AD5"/>
    <w:rsid w:val="00D73C50"/>
    <w:rsid w:val="00D73C91"/>
    <w:rsid w:val="00D73E81"/>
    <w:rsid w:val="00D73EDB"/>
    <w:rsid w:val="00D74020"/>
    <w:rsid w:val="00D742FA"/>
    <w:rsid w:val="00D743B6"/>
    <w:rsid w:val="00D7456B"/>
    <w:rsid w:val="00D7468C"/>
    <w:rsid w:val="00D74918"/>
    <w:rsid w:val="00D74ADE"/>
    <w:rsid w:val="00D74B4E"/>
    <w:rsid w:val="00D74B62"/>
    <w:rsid w:val="00D74BC4"/>
    <w:rsid w:val="00D74F27"/>
    <w:rsid w:val="00D7509B"/>
    <w:rsid w:val="00D7514D"/>
    <w:rsid w:val="00D7533B"/>
    <w:rsid w:val="00D753FA"/>
    <w:rsid w:val="00D75505"/>
    <w:rsid w:val="00D75588"/>
    <w:rsid w:val="00D755F1"/>
    <w:rsid w:val="00D75658"/>
    <w:rsid w:val="00D75757"/>
    <w:rsid w:val="00D761AB"/>
    <w:rsid w:val="00D761C9"/>
    <w:rsid w:val="00D7642F"/>
    <w:rsid w:val="00D76537"/>
    <w:rsid w:val="00D769C5"/>
    <w:rsid w:val="00D76A42"/>
    <w:rsid w:val="00D76A55"/>
    <w:rsid w:val="00D76FE0"/>
    <w:rsid w:val="00D7726E"/>
    <w:rsid w:val="00D7755E"/>
    <w:rsid w:val="00D77667"/>
    <w:rsid w:val="00D77AB2"/>
    <w:rsid w:val="00D77B19"/>
    <w:rsid w:val="00D77D20"/>
    <w:rsid w:val="00D77E7E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C8E"/>
    <w:rsid w:val="00D80D1C"/>
    <w:rsid w:val="00D80E71"/>
    <w:rsid w:val="00D80F8F"/>
    <w:rsid w:val="00D80F98"/>
    <w:rsid w:val="00D80FE0"/>
    <w:rsid w:val="00D81444"/>
    <w:rsid w:val="00D8151A"/>
    <w:rsid w:val="00D81526"/>
    <w:rsid w:val="00D81590"/>
    <w:rsid w:val="00D81597"/>
    <w:rsid w:val="00D8166D"/>
    <w:rsid w:val="00D817C1"/>
    <w:rsid w:val="00D818BA"/>
    <w:rsid w:val="00D8190E"/>
    <w:rsid w:val="00D81AEF"/>
    <w:rsid w:val="00D81B55"/>
    <w:rsid w:val="00D81C86"/>
    <w:rsid w:val="00D81CA4"/>
    <w:rsid w:val="00D8203C"/>
    <w:rsid w:val="00D82058"/>
    <w:rsid w:val="00D820F2"/>
    <w:rsid w:val="00D82376"/>
    <w:rsid w:val="00D82546"/>
    <w:rsid w:val="00D82AD1"/>
    <w:rsid w:val="00D82CF0"/>
    <w:rsid w:val="00D82FD9"/>
    <w:rsid w:val="00D82FDE"/>
    <w:rsid w:val="00D833DB"/>
    <w:rsid w:val="00D83728"/>
    <w:rsid w:val="00D837BF"/>
    <w:rsid w:val="00D8384D"/>
    <w:rsid w:val="00D8394C"/>
    <w:rsid w:val="00D83A87"/>
    <w:rsid w:val="00D83A97"/>
    <w:rsid w:val="00D83F6D"/>
    <w:rsid w:val="00D84038"/>
    <w:rsid w:val="00D84287"/>
    <w:rsid w:val="00D84388"/>
    <w:rsid w:val="00D844E8"/>
    <w:rsid w:val="00D84743"/>
    <w:rsid w:val="00D8493D"/>
    <w:rsid w:val="00D8498A"/>
    <w:rsid w:val="00D849B2"/>
    <w:rsid w:val="00D84B60"/>
    <w:rsid w:val="00D84C0F"/>
    <w:rsid w:val="00D84C87"/>
    <w:rsid w:val="00D84F81"/>
    <w:rsid w:val="00D85043"/>
    <w:rsid w:val="00D85092"/>
    <w:rsid w:val="00D8511D"/>
    <w:rsid w:val="00D851C3"/>
    <w:rsid w:val="00D8526B"/>
    <w:rsid w:val="00D85353"/>
    <w:rsid w:val="00D85464"/>
    <w:rsid w:val="00D8547F"/>
    <w:rsid w:val="00D858A0"/>
    <w:rsid w:val="00D858CE"/>
    <w:rsid w:val="00D85DCD"/>
    <w:rsid w:val="00D85FD5"/>
    <w:rsid w:val="00D86014"/>
    <w:rsid w:val="00D8617E"/>
    <w:rsid w:val="00D863A0"/>
    <w:rsid w:val="00D864C4"/>
    <w:rsid w:val="00D865D9"/>
    <w:rsid w:val="00D86613"/>
    <w:rsid w:val="00D86626"/>
    <w:rsid w:val="00D866DC"/>
    <w:rsid w:val="00D8674E"/>
    <w:rsid w:val="00D86862"/>
    <w:rsid w:val="00D868F9"/>
    <w:rsid w:val="00D86941"/>
    <w:rsid w:val="00D86C8D"/>
    <w:rsid w:val="00D86D81"/>
    <w:rsid w:val="00D86EEA"/>
    <w:rsid w:val="00D86F87"/>
    <w:rsid w:val="00D871C9"/>
    <w:rsid w:val="00D87575"/>
    <w:rsid w:val="00D87598"/>
    <w:rsid w:val="00D877A0"/>
    <w:rsid w:val="00D87A21"/>
    <w:rsid w:val="00D87E3E"/>
    <w:rsid w:val="00D87EDB"/>
    <w:rsid w:val="00D900C2"/>
    <w:rsid w:val="00D901FE"/>
    <w:rsid w:val="00D90360"/>
    <w:rsid w:val="00D90649"/>
    <w:rsid w:val="00D906A7"/>
    <w:rsid w:val="00D90767"/>
    <w:rsid w:val="00D90768"/>
    <w:rsid w:val="00D9079A"/>
    <w:rsid w:val="00D907FF"/>
    <w:rsid w:val="00D9089D"/>
    <w:rsid w:val="00D90AD3"/>
    <w:rsid w:val="00D90D61"/>
    <w:rsid w:val="00D90E48"/>
    <w:rsid w:val="00D90FA3"/>
    <w:rsid w:val="00D912A1"/>
    <w:rsid w:val="00D91324"/>
    <w:rsid w:val="00D9182F"/>
    <w:rsid w:val="00D91991"/>
    <w:rsid w:val="00D91FBC"/>
    <w:rsid w:val="00D920DD"/>
    <w:rsid w:val="00D921AA"/>
    <w:rsid w:val="00D92277"/>
    <w:rsid w:val="00D923ED"/>
    <w:rsid w:val="00D924B6"/>
    <w:rsid w:val="00D925DC"/>
    <w:rsid w:val="00D927ED"/>
    <w:rsid w:val="00D92867"/>
    <w:rsid w:val="00D92B36"/>
    <w:rsid w:val="00D92D6E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9A9"/>
    <w:rsid w:val="00D93A83"/>
    <w:rsid w:val="00D94134"/>
    <w:rsid w:val="00D9437B"/>
    <w:rsid w:val="00D9437E"/>
    <w:rsid w:val="00D945C5"/>
    <w:rsid w:val="00D946AF"/>
    <w:rsid w:val="00D948CB"/>
    <w:rsid w:val="00D94B46"/>
    <w:rsid w:val="00D94C1C"/>
    <w:rsid w:val="00D94D98"/>
    <w:rsid w:val="00D9503A"/>
    <w:rsid w:val="00D950C0"/>
    <w:rsid w:val="00D9515A"/>
    <w:rsid w:val="00D9551F"/>
    <w:rsid w:val="00D955B3"/>
    <w:rsid w:val="00D95752"/>
    <w:rsid w:val="00D9580C"/>
    <w:rsid w:val="00D95A92"/>
    <w:rsid w:val="00D95D1A"/>
    <w:rsid w:val="00D95E92"/>
    <w:rsid w:val="00D95F3D"/>
    <w:rsid w:val="00D95F60"/>
    <w:rsid w:val="00D95F65"/>
    <w:rsid w:val="00D96351"/>
    <w:rsid w:val="00D96558"/>
    <w:rsid w:val="00D96713"/>
    <w:rsid w:val="00D96814"/>
    <w:rsid w:val="00D968E8"/>
    <w:rsid w:val="00D969CC"/>
    <w:rsid w:val="00D96B07"/>
    <w:rsid w:val="00D96B2C"/>
    <w:rsid w:val="00D96E90"/>
    <w:rsid w:val="00D9708F"/>
    <w:rsid w:val="00D97150"/>
    <w:rsid w:val="00D971B4"/>
    <w:rsid w:val="00D974B3"/>
    <w:rsid w:val="00D9763D"/>
    <w:rsid w:val="00D97B4F"/>
    <w:rsid w:val="00D97BEC"/>
    <w:rsid w:val="00D97E82"/>
    <w:rsid w:val="00D97F11"/>
    <w:rsid w:val="00D97F22"/>
    <w:rsid w:val="00D97FA3"/>
    <w:rsid w:val="00D97FE1"/>
    <w:rsid w:val="00DA028E"/>
    <w:rsid w:val="00DA0381"/>
    <w:rsid w:val="00DA0923"/>
    <w:rsid w:val="00DA0AE1"/>
    <w:rsid w:val="00DA0B4F"/>
    <w:rsid w:val="00DA0BD9"/>
    <w:rsid w:val="00DA0C00"/>
    <w:rsid w:val="00DA0C03"/>
    <w:rsid w:val="00DA0C3E"/>
    <w:rsid w:val="00DA0DC5"/>
    <w:rsid w:val="00DA0E32"/>
    <w:rsid w:val="00DA0E5B"/>
    <w:rsid w:val="00DA120F"/>
    <w:rsid w:val="00DA1439"/>
    <w:rsid w:val="00DA14E5"/>
    <w:rsid w:val="00DA15EF"/>
    <w:rsid w:val="00DA16BD"/>
    <w:rsid w:val="00DA17B1"/>
    <w:rsid w:val="00DA18A3"/>
    <w:rsid w:val="00DA1BCC"/>
    <w:rsid w:val="00DA1BE5"/>
    <w:rsid w:val="00DA1C96"/>
    <w:rsid w:val="00DA1CE9"/>
    <w:rsid w:val="00DA1E13"/>
    <w:rsid w:val="00DA2005"/>
    <w:rsid w:val="00DA218B"/>
    <w:rsid w:val="00DA22B5"/>
    <w:rsid w:val="00DA24CF"/>
    <w:rsid w:val="00DA2673"/>
    <w:rsid w:val="00DA2748"/>
    <w:rsid w:val="00DA2D64"/>
    <w:rsid w:val="00DA2F8E"/>
    <w:rsid w:val="00DA316D"/>
    <w:rsid w:val="00DA3235"/>
    <w:rsid w:val="00DA3572"/>
    <w:rsid w:val="00DA35CA"/>
    <w:rsid w:val="00DA3AD9"/>
    <w:rsid w:val="00DA3AE7"/>
    <w:rsid w:val="00DA3CCB"/>
    <w:rsid w:val="00DA3F3F"/>
    <w:rsid w:val="00DA41CF"/>
    <w:rsid w:val="00DA4430"/>
    <w:rsid w:val="00DA4651"/>
    <w:rsid w:val="00DA4741"/>
    <w:rsid w:val="00DA497E"/>
    <w:rsid w:val="00DA4B9B"/>
    <w:rsid w:val="00DA4D30"/>
    <w:rsid w:val="00DA4D7A"/>
    <w:rsid w:val="00DA4E67"/>
    <w:rsid w:val="00DA5120"/>
    <w:rsid w:val="00DA5234"/>
    <w:rsid w:val="00DA528F"/>
    <w:rsid w:val="00DA53D6"/>
    <w:rsid w:val="00DA5400"/>
    <w:rsid w:val="00DA59E5"/>
    <w:rsid w:val="00DA5A2E"/>
    <w:rsid w:val="00DA5CBB"/>
    <w:rsid w:val="00DA5D59"/>
    <w:rsid w:val="00DA5DEC"/>
    <w:rsid w:val="00DA5EA3"/>
    <w:rsid w:val="00DA5FAF"/>
    <w:rsid w:val="00DA64EB"/>
    <w:rsid w:val="00DA65A5"/>
    <w:rsid w:val="00DA663D"/>
    <w:rsid w:val="00DA6A9F"/>
    <w:rsid w:val="00DA6D29"/>
    <w:rsid w:val="00DA6D9E"/>
    <w:rsid w:val="00DA6E21"/>
    <w:rsid w:val="00DA6E87"/>
    <w:rsid w:val="00DA6EF9"/>
    <w:rsid w:val="00DA6FD3"/>
    <w:rsid w:val="00DA708B"/>
    <w:rsid w:val="00DA7177"/>
    <w:rsid w:val="00DA749C"/>
    <w:rsid w:val="00DA766F"/>
    <w:rsid w:val="00DA79D8"/>
    <w:rsid w:val="00DA79D9"/>
    <w:rsid w:val="00DA7A5D"/>
    <w:rsid w:val="00DA7B75"/>
    <w:rsid w:val="00DA7D99"/>
    <w:rsid w:val="00DA7E1E"/>
    <w:rsid w:val="00DA7EAE"/>
    <w:rsid w:val="00DA7FB8"/>
    <w:rsid w:val="00DB0065"/>
    <w:rsid w:val="00DB008F"/>
    <w:rsid w:val="00DB00AD"/>
    <w:rsid w:val="00DB0120"/>
    <w:rsid w:val="00DB0415"/>
    <w:rsid w:val="00DB0436"/>
    <w:rsid w:val="00DB0549"/>
    <w:rsid w:val="00DB05F2"/>
    <w:rsid w:val="00DB064C"/>
    <w:rsid w:val="00DB0694"/>
    <w:rsid w:val="00DB06FE"/>
    <w:rsid w:val="00DB0923"/>
    <w:rsid w:val="00DB0933"/>
    <w:rsid w:val="00DB09CB"/>
    <w:rsid w:val="00DB0A24"/>
    <w:rsid w:val="00DB0BC8"/>
    <w:rsid w:val="00DB0D30"/>
    <w:rsid w:val="00DB0FE8"/>
    <w:rsid w:val="00DB1023"/>
    <w:rsid w:val="00DB116E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C8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2E01"/>
    <w:rsid w:val="00DB302F"/>
    <w:rsid w:val="00DB30B7"/>
    <w:rsid w:val="00DB313A"/>
    <w:rsid w:val="00DB3501"/>
    <w:rsid w:val="00DB36AD"/>
    <w:rsid w:val="00DB38E8"/>
    <w:rsid w:val="00DB3A01"/>
    <w:rsid w:val="00DB3AC0"/>
    <w:rsid w:val="00DB3C6A"/>
    <w:rsid w:val="00DB3DBF"/>
    <w:rsid w:val="00DB3EF5"/>
    <w:rsid w:val="00DB3FD3"/>
    <w:rsid w:val="00DB42AB"/>
    <w:rsid w:val="00DB4646"/>
    <w:rsid w:val="00DB465B"/>
    <w:rsid w:val="00DB482E"/>
    <w:rsid w:val="00DB49DC"/>
    <w:rsid w:val="00DB4B1C"/>
    <w:rsid w:val="00DB4BB8"/>
    <w:rsid w:val="00DB4BF6"/>
    <w:rsid w:val="00DB4C51"/>
    <w:rsid w:val="00DB4CE6"/>
    <w:rsid w:val="00DB4EC4"/>
    <w:rsid w:val="00DB50D6"/>
    <w:rsid w:val="00DB52C7"/>
    <w:rsid w:val="00DB52F5"/>
    <w:rsid w:val="00DB5627"/>
    <w:rsid w:val="00DB56E1"/>
    <w:rsid w:val="00DB57B1"/>
    <w:rsid w:val="00DB581E"/>
    <w:rsid w:val="00DB591A"/>
    <w:rsid w:val="00DB5AF4"/>
    <w:rsid w:val="00DB5C88"/>
    <w:rsid w:val="00DB5CF0"/>
    <w:rsid w:val="00DB5FFE"/>
    <w:rsid w:val="00DB62D8"/>
    <w:rsid w:val="00DB6319"/>
    <w:rsid w:val="00DB6335"/>
    <w:rsid w:val="00DB66E5"/>
    <w:rsid w:val="00DB66FB"/>
    <w:rsid w:val="00DB67F4"/>
    <w:rsid w:val="00DB6CFE"/>
    <w:rsid w:val="00DB6DCD"/>
    <w:rsid w:val="00DB7033"/>
    <w:rsid w:val="00DB72C1"/>
    <w:rsid w:val="00DB72D9"/>
    <w:rsid w:val="00DB7318"/>
    <w:rsid w:val="00DB766C"/>
    <w:rsid w:val="00DB79A3"/>
    <w:rsid w:val="00DB79B2"/>
    <w:rsid w:val="00DB7B0A"/>
    <w:rsid w:val="00DB7BE4"/>
    <w:rsid w:val="00DB7D17"/>
    <w:rsid w:val="00DB7ED0"/>
    <w:rsid w:val="00DC006E"/>
    <w:rsid w:val="00DC0367"/>
    <w:rsid w:val="00DC03DD"/>
    <w:rsid w:val="00DC05A7"/>
    <w:rsid w:val="00DC0706"/>
    <w:rsid w:val="00DC07F3"/>
    <w:rsid w:val="00DC08F4"/>
    <w:rsid w:val="00DC0A65"/>
    <w:rsid w:val="00DC0C2D"/>
    <w:rsid w:val="00DC0C87"/>
    <w:rsid w:val="00DC0DD7"/>
    <w:rsid w:val="00DC0EE5"/>
    <w:rsid w:val="00DC0F4C"/>
    <w:rsid w:val="00DC122C"/>
    <w:rsid w:val="00DC126D"/>
    <w:rsid w:val="00DC1274"/>
    <w:rsid w:val="00DC12D8"/>
    <w:rsid w:val="00DC12E6"/>
    <w:rsid w:val="00DC1389"/>
    <w:rsid w:val="00DC1407"/>
    <w:rsid w:val="00DC15DC"/>
    <w:rsid w:val="00DC163C"/>
    <w:rsid w:val="00DC16FF"/>
    <w:rsid w:val="00DC1841"/>
    <w:rsid w:val="00DC18CE"/>
    <w:rsid w:val="00DC18DC"/>
    <w:rsid w:val="00DC1935"/>
    <w:rsid w:val="00DC1A23"/>
    <w:rsid w:val="00DC1C7F"/>
    <w:rsid w:val="00DC1D48"/>
    <w:rsid w:val="00DC1DD1"/>
    <w:rsid w:val="00DC2298"/>
    <w:rsid w:val="00DC22ED"/>
    <w:rsid w:val="00DC2664"/>
    <w:rsid w:val="00DC26DD"/>
    <w:rsid w:val="00DC27B7"/>
    <w:rsid w:val="00DC28B5"/>
    <w:rsid w:val="00DC29BA"/>
    <w:rsid w:val="00DC2A4D"/>
    <w:rsid w:val="00DC2F4E"/>
    <w:rsid w:val="00DC31C4"/>
    <w:rsid w:val="00DC32E6"/>
    <w:rsid w:val="00DC35D6"/>
    <w:rsid w:val="00DC3690"/>
    <w:rsid w:val="00DC38A0"/>
    <w:rsid w:val="00DC3972"/>
    <w:rsid w:val="00DC3999"/>
    <w:rsid w:val="00DC3DD4"/>
    <w:rsid w:val="00DC3E23"/>
    <w:rsid w:val="00DC3F11"/>
    <w:rsid w:val="00DC3F2C"/>
    <w:rsid w:val="00DC4077"/>
    <w:rsid w:val="00DC4089"/>
    <w:rsid w:val="00DC46A5"/>
    <w:rsid w:val="00DC47EF"/>
    <w:rsid w:val="00DC4877"/>
    <w:rsid w:val="00DC49DB"/>
    <w:rsid w:val="00DC4AC9"/>
    <w:rsid w:val="00DC4B52"/>
    <w:rsid w:val="00DC4B82"/>
    <w:rsid w:val="00DC4C68"/>
    <w:rsid w:val="00DC4CB5"/>
    <w:rsid w:val="00DC4E81"/>
    <w:rsid w:val="00DC4F9E"/>
    <w:rsid w:val="00DC5067"/>
    <w:rsid w:val="00DC53D8"/>
    <w:rsid w:val="00DC53E6"/>
    <w:rsid w:val="00DC5411"/>
    <w:rsid w:val="00DC5651"/>
    <w:rsid w:val="00DC5A18"/>
    <w:rsid w:val="00DC5AF7"/>
    <w:rsid w:val="00DC5BB9"/>
    <w:rsid w:val="00DC5CFD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6FF7"/>
    <w:rsid w:val="00DC701A"/>
    <w:rsid w:val="00DC737B"/>
    <w:rsid w:val="00DC7483"/>
    <w:rsid w:val="00DC74ED"/>
    <w:rsid w:val="00DC75DD"/>
    <w:rsid w:val="00DC7616"/>
    <w:rsid w:val="00DC7696"/>
    <w:rsid w:val="00DC7741"/>
    <w:rsid w:val="00DC77C8"/>
    <w:rsid w:val="00DC7900"/>
    <w:rsid w:val="00DC7BBE"/>
    <w:rsid w:val="00DC7C3D"/>
    <w:rsid w:val="00DC7CBA"/>
    <w:rsid w:val="00DC7CE2"/>
    <w:rsid w:val="00DC7E7B"/>
    <w:rsid w:val="00DC7EE0"/>
    <w:rsid w:val="00DD009C"/>
    <w:rsid w:val="00DD023D"/>
    <w:rsid w:val="00DD023F"/>
    <w:rsid w:val="00DD02D6"/>
    <w:rsid w:val="00DD031D"/>
    <w:rsid w:val="00DD04FC"/>
    <w:rsid w:val="00DD0551"/>
    <w:rsid w:val="00DD0572"/>
    <w:rsid w:val="00DD05F0"/>
    <w:rsid w:val="00DD091F"/>
    <w:rsid w:val="00DD0A0D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733"/>
    <w:rsid w:val="00DD1952"/>
    <w:rsid w:val="00DD1A7E"/>
    <w:rsid w:val="00DD1B62"/>
    <w:rsid w:val="00DD1C1E"/>
    <w:rsid w:val="00DD1D12"/>
    <w:rsid w:val="00DD1FD5"/>
    <w:rsid w:val="00DD2268"/>
    <w:rsid w:val="00DD22A1"/>
    <w:rsid w:val="00DD23EF"/>
    <w:rsid w:val="00DD2581"/>
    <w:rsid w:val="00DD25A3"/>
    <w:rsid w:val="00DD25DB"/>
    <w:rsid w:val="00DD2602"/>
    <w:rsid w:val="00DD26AF"/>
    <w:rsid w:val="00DD2801"/>
    <w:rsid w:val="00DD28FF"/>
    <w:rsid w:val="00DD2979"/>
    <w:rsid w:val="00DD2993"/>
    <w:rsid w:val="00DD2DC8"/>
    <w:rsid w:val="00DD2F9F"/>
    <w:rsid w:val="00DD312B"/>
    <w:rsid w:val="00DD3396"/>
    <w:rsid w:val="00DD3481"/>
    <w:rsid w:val="00DD3510"/>
    <w:rsid w:val="00DD36BC"/>
    <w:rsid w:val="00DD37F8"/>
    <w:rsid w:val="00DD3831"/>
    <w:rsid w:val="00DD391D"/>
    <w:rsid w:val="00DD3941"/>
    <w:rsid w:val="00DD3A5F"/>
    <w:rsid w:val="00DD3C3D"/>
    <w:rsid w:val="00DD3F5D"/>
    <w:rsid w:val="00DD412A"/>
    <w:rsid w:val="00DD41B5"/>
    <w:rsid w:val="00DD449A"/>
    <w:rsid w:val="00DD4866"/>
    <w:rsid w:val="00DD4870"/>
    <w:rsid w:val="00DD4878"/>
    <w:rsid w:val="00DD4E9D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7A8"/>
    <w:rsid w:val="00DD6D6C"/>
    <w:rsid w:val="00DD71CC"/>
    <w:rsid w:val="00DD7208"/>
    <w:rsid w:val="00DD72B5"/>
    <w:rsid w:val="00DD73C0"/>
    <w:rsid w:val="00DD73D1"/>
    <w:rsid w:val="00DD74D0"/>
    <w:rsid w:val="00DD75D9"/>
    <w:rsid w:val="00DD7670"/>
    <w:rsid w:val="00DD7977"/>
    <w:rsid w:val="00DD7A77"/>
    <w:rsid w:val="00DD7AA6"/>
    <w:rsid w:val="00DD7B95"/>
    <w:rsid w:val="00DE0042"/>
    <w:rsid w:val="00DE00BA"/>
    <w:rsid w:val="00DE01C4"/>
    <w:rsid w:val="00DE02DA"/>
    <w:rsid w:val="00DE03D8"/>
    <w:rsid w:val="00DE0412"/>
    <w:rsid w:val="00DE05B3"/>
    <w:rsid w:val="00DE062B"/>
    <w:rsid w:val="00DE0B55"/>
    <w:rsid w:val="00DE0B64"/>
    <w:rsid w:val="00DE0BCC"/>
    <w:rsid w:val="00DE1157"/>
    <w:rsid w:val="00DE1342"/>
    <w:rsid w:val="00DE1461"/>
    <w:rsid w:val="00DE1487"/>
    <w:rsid w:val="00DE16F5"/>
    <w:rsid w:val="00DE196C"/>
    <w:rsid w:val="00DE1975"/>
    <w:rsid w:val="00DE1A16"/>
    <w:rsid w:val="00DE1B80"/>
    <w:rsid w:val="00DE1B8A"/>
    <w:rsid w:val="00DE1BC2"/>
    <w:rsid w:val="00DE1C73"/>
    <w:rsid w:val="00DE1CD9"/>
    <w:rsid w:val="00DE1D17"/>
    <w:rsid w:val="00DE209A"/>
    <w:rsid w:val="00DE20A3"/>
    <w:rsid w:val="00DE210D"/>
    <w:rsid w:val="00DE214E"/>
    <w:rsid w:val="00DE2285"/>
    <w:rsid w:val="00DE2292"/>
    <w:rsid w:val="00DE2366"/>
    <w:rsid w:val="00DE23B5"/>
    <w:rsid w:val="00DE2450"/>
    <w:rsid w:val="00DE2B64"/>
    <w:rsid w:val="00DE2BD4"/>
    <w:rsid w:val="00DE2C44"/>
    <w:rsid w:val="00DE2DA0"/>
    <w:rsid w:val="00DE2F2C"/>
    <w:rsid w:val="00DE3268"/>
    <w:rsid w:val="00DE33D4"/>
    <w:rsid w:val="00DE365C"/>
    <w:rsid w:val="00DE3688"/>
    <w:rsid w:val="00DE3707"/>
    <w:rsid w:val="00DE37FC"/>
    <w:rsid w:val="00DE3856"/>
    <w:rsid w:val="00DE3880"/>
    <w:rsid w:val="00DE388D"/>
    <w:rsid w:val="00DE38E7"/>
    <w:rsid w:val="00DE3C8A"/>
    <w:rsid w:val="00DE3ECD"/>
    <w:rsid w:val="00DE3F43"/>
    <w:rsid w:val="00DE4163"/>
    <w:rsid w:val="00DE4167"/>
    <w:rsid w:val="00DE4252"/>
    <w:rsid w:val="00DE42A7"/>
    <w:rsid w:val="00DE437F"/>
    <w:rsid w:val="00DE45D1"/>
    <w:rsid w:val="00DE4B1C"/>
    <w:rsid w:val="00DE4F06"/>
    <w:rsid w:val="00DE4F4B"/>
    <w:rsid w:val="00DE4FD4"/>
    <w:rsid w:val="00DE528A"/>
    <w:rsid w:val="00DE554C"/>
    <w:rsid w:val="00DE55EB"/>
    <w:rsid w:val="00DE5738"/>
    <w:rsid w:val="00DE5A84"/>
    <w:rsid w:val="00DE5B08"/>
    <w:rsid w:val="00DE5CE9"/>
    <w:rsid w:val="00DE5DA8"/>
    <w:rsid w:val="00DE5E28"/>
    <w:rsid w:val="00DE61EC"/>
    <w:rsid w:val="00DE6B73"/>
    <w:rsid w:val="00DE6C25"/>
    <w:rsid w:val="00DE6D8B"/>
    <w:rsid w:val="00DE704C"/>
    <w:rsid w:val="00DE709A"/>
    <w:rsid w:val="00DE7387"/>
    <w:rsid w:val="00DE74BA"/>
    <w:rsid w:val="00DE7949"/>
    <w:rsid w:val="00DE7BB8"/>
    <w:rsid w:val="00DE7C36"/>
    <w:rsid w:val="00DE7D79"/>
    <w:rsid w:val="00DF0006"/>
    <w:rsid w:val="00DF002C"/>
    <w:rsid w:val="00DF0038"/>
    <w:rsid w:val="00DF01CB"/>
    <w:rsid w:val="00DF020C"/>
    <w:rsid w:val="00DF0278"/>
    <w:rsid w:val="00DF02B9"/>
    <w:rsid w:val="00DF042D"/>
    <w:rsid w:val="00DF0435"/>
    <w:rsid w:val="00DF0438"/>
    <w:rsid w:val="00DF0747"/>
    <w:rsid w:val="00DF083E"/>
    <w:rsid w:val="00DF0978"/>
    <w:rsid w:val="00DF0A69"/>
    <w:rsid w:val="00DF0BBC"/>
    <w:rsid w:val="00DF0C4C"/>
    <w:rsid w:val="00DF0C72"/>
    <w:rsid w:val="00DF0C8D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1C51"/>
    <w:rsid w:val="00DF1F29"/>
    <w:rsid w:val="00DF2005"/>
    <w:rsid w:val="00DF2130"/>
    <w:rsid w:val="00DF214E"/>
    <w:rsid w:val="00DF21EF"/>
    <w:rsid w:val="00DF2494"/>
    <w:rsid w:val="00DF25A6"/>
    <w:rsid w:val="00DF26FF"/>
    <w:rsid w:val="00DF284D"/>
    <w:rsid w:val="00DF2C5C"/>
    <w:rsid w:val="00DF2E8C"/>
    <w:rsid w:val="00DF2F25"/>
    <w:rsid w:val="00DF3838"/>
    <w:rsid w:val="00DF3850"/>
    <w:rsid w:val="00DF3B0B"/>
    <w:rsid w:val="00DF3BBC"/>
    <w:rsid w:val="00DF3BEB"/>
    <w:rsid w:val="00DF3C2B"/>
    <w:rsid w:val="00DF3C67"/>
    <w:rsid w:val="00DF3C90"/>
    <w:rsid w:val="00DF4104"/>
    <w:rsid w:val="00DF425B"/>
    <w:rsid w:val="00DF45A8"/>
    <w:rsid w:val="00DF46C2"/>
    <w:rsid w:val="00DF47CE"/>
    <w:rsid w:val="00DF484E"/>
    <w:rsid w:val="00DF4905"/>
    <w:rsid w:val="00DF4920"/>
    <w:rsid w:val="00DF4B25"/>
    <w:rsid w:val="00DF4F24"/>
    <w:rsid w:val="00DF4F6C"/>
    <w:rsid w:val="00DF511D"/>
    <w:rsid w:val="00DF52FD"/>
    <w:rsid w:val="00DF538A"/>
    <w:rsid w:val="00DF53C7"/>
    <w:rsid w:val="00DF560F"/>
    <w:rsid w:val="00DF579F"/>
    <w:rsid w:val="00DF5AF1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20F"/>
    <w:rsid w:val="00DF7332"/>
    <w:rsid w:val="00DF73AD"/>
    <w:rsid w:val="00DF7583"/>
    <w:rsid w:val="00DF7816"/>
    <w:rsid w:val="00DF79F3"/>
    <w:rsid w:val="00DF7BC3"/>
    <w:rsid w:val="00DF7CB1"/>
    <w:rsid w:val="00DF7D24"/>
    <w:rsid w:val="00DF7D90"/>
    <w:rsid w:val="00DF7E6A"/>
    <w:rsid w:val="00DF7F39"/>
    <w:rsid w:val="00E000BC"/>
    <w:rsid w:val="00E00149"/>
    <w:rsid w:val="00E004EC"/>
    <w:rsid w:val="00E00566"/>
    <w:rsid w:val="00E005BD"/>
    <w:rsid w:val="00E005EB"/>
    <w:rsid w:val="00E0060B"/>
    <w:rsid w:val="00E0083C"/>
    <w:rsid w:val="00E00BEC"/>
    <w:rsid w:val="00E00D45"/>
    <w:rsid w:val="00E00FB5"/>
    <w:rsid w:val="00E00FD8"/>
    <w:rsid w:val="00E01012"/>
    <w:rsid w:val="00E011A1"/>
    <w:rsid w:val="00E0121A"/>
    <w:rsid w:val="00E01329"/>
    <w:rsid w:val="00E013D1"/>
    <w:rsid w:val="00E014AF"/>
    <w:rsid w:val="00E017EB"/>
    <w:rsid w:val="00E0186C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813"/>
    <w:rsid w:val="00E0294E"/>
    <w:rsid w:val="00E029A8"/>
    <w:rsid w:val="00E02B8F"/>
    <w:rsid w:val="00E02C39"/>
    <w:rsid w:val="00E02C45"/>
    <w:rsid w:val="00E02DEF"/>
    <w:rsid w:val="00E02F46"/>
    <w:rsid w:val="00E030CE"/>
    <w:rsid w:val="00E030F1"/>
    <w:rsid w:val="00E03128"/>
    <w:rsid w:val="00E032F7"/>
    <w:rsid w:val="00E0334F"/>
    <w:rsid w:val="00E038E1"/>
    <w:rsid w:val="00E03C06"/>
    <w:rsid w:val="00E03EE6"/>
    <w:rsid w:val="00E03F8D"/>
    <w:rsid w:val="00E043E1"/>
    <w:rsid w:val="00E046E8"/>
    <w:rsid w:val="00E04827"/>
    <w:rsid w:val="00E04949"/>
    <w:rsid w:val="00E04A01"/>
    <w:rsid w:val="00E04D93"/>
    <w:rsid w:val="00E04DD2"/>
    <w:rsid w:val="00E04F0A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3E0"/>
    <w:rsid w:val="00E06498"/>
    <w:rsid w:val="00E06508"/>
    <w:rsid w:val="00E06792"/>
    <w:rsid w:val="00E06844"/>
    <w:rsid w:val="00E06BA0"/>
    <w:rsid w:val="00E06BD2"/>
    <w:rsid w:val="00E06DDC"/>
    <w:rsid w:val="00E06F5C"/>
    <w:rsid w:val="00E072AE"/>
    <w:rsid w:val="00E072CA"/>
    <w:rsid w:val="00E07532"/>
    <w:rsid w:val="00E07589"/>
    <w:rsid w:val="00E07610"/>
    <w:rsid w:val="00E07637"/>
    <w:rsid w:val="00E0778D"/>
    <w:rsid w:val="00E07A16"/>
    <w:rsid w:val="00E07A34"/>
    <w:rsid w:val="00E07C2F"/>
    <w:rsid w:val="00E07CD3"/>
    <w:rsid w:val="00E07EB1"/>
    <w:rsid w:val="00E07F39"/>
    <w:rsid w:val="00E100A9"/>
    <w:rsid w:val="00E101F0"/>
    <w:rsid w:val="00E101F2"/>
    <w:rsid w:val="00E10370"/>
    <w:rsid w:val="00E10468"/>
    <w:rsid w:val="00E1075B"/>
    <w:rsid w:val="00E1079E"/>
    <w:rsid w:val="00E107A3"/>
    <w:rsid w:val="00E10D11"/>
    <w:rsid w:val="00E10D1A"/>
    <w:rsid w:val="00E110DA"/>
    <w:rsid w:val="00E11569"/>
    <w:rsid w:val="00E1183D"/>
    <w:rsid w:val="00E11A4F"/>
    <w:rsid w:val="00E11BE0"/>
    <w:rsid w:val="00E11C23"/>
    <w:rsid w:val="00E11C5D"/>
    <w:rsid w:val="00E11D25"/>
    <w:rsid w:val="00E11DA0"/>
    <w:rsid w:val="00E120BD"/>
    <w:rsid w:val="00E122A8"/>
    <w:rsid w:val="00E12481"/>
    <w:rsid w:val="00E1257D"/>
    <w:rsid w:val="00E1285C"/>
    <w:rsid w:val="00E12A51"/>
    <w:rsid w:val="00E12C54"/>
    <w:rsid w:val="00E135EC"/>
    <w:rsid w:val="00E13679"/>
    <w:rsid w:val="00E13B6D"/>
    <w:rsid w:val="00E1426A"/>
    <w:rsid w:val="00E144E9"/>
    <w:rsid w:val="00E147C5"/>
    <w:rsid w:val="00E1484A"/>
    <w:rsid w:val="00E14A9B"/>
    <w:rsid w:val="00E14CEC"/>
    <w:rsid w:val="00E14EBC"/>
    <w:rsid w:val="00E14F97"/>
    <w:rsid w:val="00E152D1"/>
    <w:rsid w:val="00E1538D"/>
    <w:rsid w:val="00E153F0"/>
    <w:rsid w:val="00E15876"/>
    <w:rsid w:val="00E158BD"/>
    <w:rsid w:val="00E15A46"/>
    <w:rsid w:val="00E15ABB"/>
    <w:rsid w:val="00E15D47"/>
    <w:rsid w:val="00E15D66"/>
    <w:rsid w:val="00E15F0B"/>
    <w:rsid w:val="00E160F3"/>
    <w:rsid w:val="00E16436"/>
    <w:rsid w:val="00E1645D"/>
    <w:rsid w:val="00E16560"/>
    <w:rsid w:val="00E16966"/>
    <w:rsid w:val="00E16972"/>
    <w:rsid w:val="00E1697B"/>
    <w:rsid w:val="00E16A88"/>
    <w:rsid w:val="00E16F53"/>
    <w:rsid w:val="00E17048"/>
    <w:rsid w:val="00E17390"/>
    <w:rsid w:val="00E17413"/>
    <w:rsid w:val="00E1754A"/>
    <w:rsid w:val="00E1754B"/>
    <w:rsid w:val="00E17582"/>
    <w:rsid w:val="00E17587"/>
    <w:rsid w:val="00E1760C"/>
    <w:rsid w:val="00E179A2"/>
    <w:rsid w:val="00E17A91"/>
    <w:rsid w:val="00E17C68"/>
    <w:rsid w:val="00E17CCA"/>
    <w:rsid w:val="00E17DF8"/>
    <w:rsid w:val="00E17E2E"/>
    <w:rsid w:val="00E17FBC"/>
    <w:rsid w:val="00E20066"/>
    <w:rsid w:val="00E2006F"/>
    <w:rsid w:val="00E20288"/>
    <w:rsid w:val="00E202A4"/>
    <w:rsid w:val="00E2048D"/>
    <w:rsid w:val="00E20778"/>
    <w:rsid w:val="00E20A74"/>
    <w:rsid w:val="00E20BBC"/>
    <w:rsid w:val="00E20F28"/>
    <w:rsid w:val="00E21292"/>
    <w:rsid w:val="00E21421"/>
    <w:rsid w:val="00E2148F"/>
    <w:rsid w:val="00E2152F"/>
    <w:rsid w:val="00E215B9"/>
    <w:rsid w:val="00E217E2"/>
    <w:rsid w:val="00E21805"/>
    <w:rsid w:val="00E21C4B"/>
    <w:rsid w:val="00E221C5"/>
    <w:rsid w:val="00E223FF"/>
    <w:rsid w:val="00E225F3"/>
    <w:rsid w:val="00E2290B"/>
    <w:rsid w:val="00E229C9"/>
    <w:rsid w:val="00E22BDE"/>
    <w:rsid w:val="00E22D4E"/>
    <w:rsid w:val="00E22EC0"/>
    <w:rsid w:val="00E234B9"/>
    <w:rsid w:val="00E234BE"/>
    <w:rsid w:val="00E2367E"/>
    <w:rsid w:val="00E2375E"/>
    <w:rsid w:val="00E23970"/>
    <w:rsid w:val="00E239D7"/>
    <w:rsid w:val="00E239E0"/>
    <w:rsid w:val="00E239F9"/>
    <w:rsid w:val="00E23E2B"/>
    <w:rsid w:val="00E23F70"/>
    <w:rsid w:val="00E24047"/>
    <w:rsid w:val="00E24228"/>
    <w:rsid w:val="00E242D9"/>
    <w:rsid w:val="00E24529"/>
    <w:rsid w:val="00E24591"/>
    <w:rsid w:val="00E245BC"/>
    <w:rsid w:val="00E245E4"/>
    <w:rsid w:val="00E246D8"/>
    <w:rsid w:val="00E247F7"/>
    <w:rsid w:val="00E24A1A"/>
    <w:rsid w:val="00E24A55"/>
    <w:rsid w:val="00E24A5D"/>
    <w:rsid w:val="00E24A86"/>
    <w:rsid w:val="00E24B1B"/>
    <w:rsid w:val="00E24C99"/>
    <w:rsid w:val="00E25034"/>
    <w:rsid w:val="00E250CE"/>
    <w:rsid w:val="00E2544F"/>
    <w:rsid w:val="00E25571"/>
    <w:rsid w:val="00E25580"/>
    <w:rsid w:val="00E255C2"/>
    <w:rsid w:val="00E25806"/>
    <w:rsid w:val="00E25A36"/>
    <w:rsid w:val="00E25B13"/>
    <w:rsid w:val="00E25D64"/>
    <w:rsid w:val="00E25D6F"/>
    <w:rsid w:val="00E25FD9"/>
    <w:rsid w:val="00E26214"/>
    <w:rsid w:val="00E262AE"/>
    <w:rsid w:val="00E267E7"/>
    <w:rsid w:val="00E26987"/>
    <w:rsid w:val="00E2698C"/>
    <w:rsid w:val="00E269C3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165"/>
    <w:rsid w:val="00E2793E"/>
    <w:rsid w:val="00E279BC"/>
    <w:rsid w:val="00E27A4A"/>
    <w:rsid w:val="00E27A66"/>
    <w:rsid w:val="00E27BC6"/>
    <w:rsid w:val="00E27F3B"/>
    <w:rsid w:val="00E27F7A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0F19"/>
    <w:rsid w:val="00E31192"/>
    <w:rsid w:val="00E3124B"/>
    <w:rsid w:val="00E312A7"/>
    <w:rsid w:val="00E3163F"/>
    <w:rsid w:val="00E31704"/>
    <w:rsid w:val="00E3193E"/>
    <w:rsid w:val="00E31940"/>
    <w:rsid w:val="00E31976"/>
    <w:rsid w:val="00E31D8D"/>
    <w:rsid w:val="00E31FA6"/>
    <w:rsid w:val="00E32140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42"/>
    <w:rsid w:val="00E33460"/>
    <w:rsid w:val="00E33770"/>
    <w:rsid w:val="00E3390C"/>
    <w:rsid w:val="00E339D1"/>
    <w:rsid w:val="00E33C5B"/>
    <w:rsid w:val="00E34175"/>
    <w:rsid w:val="00E3418A"/>
    <w:rsid w:val="00E341B2"/>
    <w:rsid w:val="00E344C5"/>
    <w:rsid w:val="00E34726"/>
    <w:rsid w:val="00E34773"/>
    <w:rsid w:val="00E34ABF"/>
    <w:rsid w:val="00E34DC7"/>
    <w:rsid w:val="00E34F29"/>
    <w:rsid w:val="00E3510F"/>
    <w:rsid w:val="00E35236"/>
    <w:rsid w:val="00E352B5"/>
    <w:rsid w:val="00E352CA"/>
    <w:rsid w:val="00E3538C"/>
    <w:rsid w:val="00E35732"/>
    <w:rsid w:val="00E35871"/>
    <w:rsid w:val="00E35DEE"/>
    <w:rsid w:val="00E35E7C"/>
    <w:rsid w:val="00E3615C"/>
    <w:rsid w:val="00E361BE"/>
    <w:rsid w:val="00E363A5"/>
    <w:rsid w:val="00E3644C"/>
    <w:rsid w:val="00E36454"/>
    <w:rsid w:val="00E36874"/>
    <w:rsid w:val="00E36A04"/>
    <w:rsid w:val="00E36AFD"/>
    <w:rsid w:val="00E36B8A"/>
    <w:rsid w:val="00E36C44"/>
    <w:rsid w:val="00E36CD3"/>
    <w:rsid w:val="00E36D1A"/>
    <w:rsid w:val="00E36EF2"/>
    <w:rsid w:val="00E37062"/>
    <w:rsid w:val="00E37156"/>
    <w:rsid w:val="00E3738E"/>
    <w:rsid w:val="00E375F1"/>
    <w:rsid w:val="00E377E6"/>
    <w:rsid w:val="00E37AF7"/>
    <w:rsid w:val="00E37DD6"/>
    <w:rsid w:val="00E37E08"/>
    <w:rsid w:val="00E37EA8"/>
    <w:rsid w:val="00E37EA9"/>
    <w:rsid w:val="00E37EC7"/>
    <w:rsid w:val="00E37F35"/>
    <w:rsid w:val="00E40249"/>
    <w:rsid w:val="00E4031E"/>
    <w:rsid w:val="00E40391"/>
    <w:rsid w:val="00E40541"/>
    <w:rsid w:val="00E405CC"/>
    <w:rsid w:val="00E40601"/>
    <w:rsid w:val="00E40919"/>
    <w:rsid w:val="00E40A81"/>
    <w:rsid w:val="00E40BA2"/>
    <w:rsid w:val="00E40CFC"/>
    <w:rsid w:val="00E40F71"/>
    <w:rsid w:val="00E40FA1"/>
    <w:rsid w:val="00E410B7"/>
    <w:rsid w:val="00E410E0"/>
    <w:rsid w:val="00E41202"/>
    <w:rsid w:val="00E413F6"/>
    <w:rsid w:val="00E4142D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F6"/>
    <w:rsid w:val="00E429B3"/>
    <w:rsid w:val="00E42A1D"/>
    <w:rsid w:val="00E42AB8"/>
    <w:rsid w:val="00E42C04"/>
    <w:rsid w:val="00E42D41"/>
    <w:rsid w:val="00E42F0C"/>
    <w:rsid w:val="00E43092"/>
    <w:rsid w:val="00E43146"/>
    <w:rsid w:val="00E432AA"/>
    <w:rsid w:val="00E432F2"/>
    <w:rsid w:val="00E433EC"/>
    <w:rsid w:val="00E43654"/>
    <w:rsid w:val="00E4365E"/>
    <w:rsid w:val="00E4365F"/>
    <w:rsid w:val="00E43779"/>
    <w:rsid w:val="00E43838"/>
    <w:rsid w:val="00E43839"/>
    <w:rsid w:val="00E43B9E"/>
    <w:rsid w:val="00E43F30"/>
    <w:rsid w:val="00E44055"/>
    <w:rsid w:val="00E440BB"/>
    <w:rsid w:val="00E44139"/>
    <w:rsid w:val="00E4435C"/>
    <w:rsid w:val="00E4459C"/>
    <w:rsid w:val="00E4459F"/>
    <w:rsid w:val="00E4463E"/>
    <w:rsid w:val="00E4464B"/>
    <w:rsid w:val="00E44D15"/>
    <w:rsid w:val="00E453D9"/>
    <w:rsid w:val="00E45644"/>
    <w:rsid w:val="00E4565E"/>
    <w:rsid w:val="00E45675"/>
    <w:rsid w:val="00E45714"/>
    <w:rsid w:val="00E45796"/>
    <w:rsid w:val="00E45C36"/>
    <w:rsid w:val="00E46032"/>
    <w:rsid w:val="00E4610F"/>
    <w:rsid w:val="00E4615E"/>
    <w:rsid w:val="00E46500"/>
    <w:rsid w:val="00E465FA"/>
    <w:rsid w:val="00E4665E"/>
    <w:rsid w:val="00E46A5A"/>
    <w:rsid w:val="00E46CCA"/>
    <w:rsid w:val="00E47130"/>
    <w:rsid w:val="00E472F7"/>
    <w:rsid w:val="00E47402"/>
    <w:rsid w:val="00E475EF"/>
    <w:rsid w:val="00E4775C"/>
    <w:rsid w:val="00E4798F"/>
    <w:rsid w:val="00E47A76"/>
    <w:rsid w:val="00E47A7C"/>
    <w:rsid w:val="00E47C19"/>
    <w:rsid w:val="00E47C41"/>
    <w:rsid w:val="00E47C93"/>
    <w:rsid w:val="00E47CE1"/>
    <w:rsid w:val="00E47DCE"/>
    <w:rsid w:val="00E47FB6"/>
    <w:rsid w:val="00E502D8"/>
    <w:rsid w:val="00E5036C"/>
    <w:rsid w:val="00E504B5"/>
    <w:rsid w:val="00E507B1"/>
    <w:rsid w:val="00E50872"/>
    <w:rsid w:val="00E509AC"/>
    <w:rsid w:val="00E50BDC"/>
    <w:rsid w:val="00E50CA8"/>
    <w:rsid w:val="00E50DE7"/>
    <w:rsid w:val="00E51169"/>
    <w:rsid w:val="00E51999"/>
    <w:rsid w:val="00E51A0F"/>
    <w:rsid w:val="00E51AB3"/>
    <w:rsid w:val="00E51C78"/>
    <w:rsid w:val="00E51D1D"/>
    <w:rsid w:val="00E51D42"/>
    <w:rsid w:val="00E51D8E"/>
    <w:rsid w:val="00E51E2A"/>
    <w:rsid w:val="00E521D3"/>
    <w:rsid w:val="00E5246B"/>
    <w:rsid w:val="00E524CA"/>
    <w:rsid w:val="00E52813"/>
    <w:rsid w:val="00E52D99"/>
    <w:rsid w:val="00E52EDD"/>
    <w:rsid w:val="00E530B7"/>
    <w:rsid w:val="00E53115"/>
    <w:rsid w:val="00E53139"/>
    <w:rsid w:val="00E53217"/>
    <w:rsid w:val="00E533B4"/>
    <w:rsid w:val="00E53403"/>
    <w:rsid w:val="00E5354D"/>
    <w:rsid w:val="00E53578"/>
    <w:rsid w:val="00E53585"/>
    <w:rsid w:val="00E53693"/>
    <w:rsid w:val="00E536C1"/>
    <w:rsid w:val="00E53731"/>
    <w:rsid w:val="00E538D7"/>
    <w:rsid w:val="00E53A45"/>
    <w:rsid w:val="00E53C7C"/>
    <w:rsid w:val="00E5409F"/>
    <w:rsid w:val="00E541E7"/>
    <w:rsid w:val="00E54309"/>
    <w:rsid w:val="00E54628"/>
    <w:rsid w:val="00E54664"/>
    <w:rsid w:val="00E546BE"/>
    <w:rsid w:val="00E547FF"/>
    <w:rsid w:val="00E54905"/>
    <w:rsid w:val="00E54CAB"/>
    <w:rsid w:val="00E550D9"/>
    <w:rsid w:val="00E55156"/>
    <w:rsid w:val="00E551B3"/>
    <w:rsid w:val="00E55847"/>
    <w:rsid w:val="00E55D20"/>
    <w:rsid w:val="00E55D22"/>
    <w:rsid w:val="00E55F7A"/>
    <w:rsid w:val="00E564AB"/>
    <w:rsid w:val="00E564B4"/>
    <w:rsid w:val="00E5658E"/>
    <w:rsid w:val="00E565FB"/>
    <w:rsid w:val="00E566A2"/>
    <w:rsid w:val="00E566FE"/>
    <w:rsid w:val="00E56928"/>
    <w:rsid w:val="00E569B4"/>
    <w:rsid w:val="00E56ABC"/>
    <w:rsid w:val="00E56AFC"/>
    <w:rsid w:val="00E56C00"/>
    <w:rsid w:val="00E570AD"/>
    <w:rsid w:val="00E573CD"/>
    <w:rsid w:val="00E5760B"/>
    <w:rsid w:val="00E578B8"/>
    <w:rsid w:val="00E57A13"/>
    <w:rsid w:val="00E57A4F"/>
    <w:rsid w:val="00E57AD8"/>
    <w:rsid w:val="00E57E08"/>
    <w:rsid w:val="00E57E32"/>
    <w:rsid w:val="00E57FEA"/>
    <w:rsid w:val="00E60066"/>
    <w:rsid w:val="00E6006D"/>
    <w:rsid w:val="00E6009A"/>
    <w:rsid w:val="00E601B2"/>
    <w:rsid w:val="00E601E4"/>
    <w:rsid w:val="00E6038D"/>
    <w:rsid w:val="00E60752"/>
    <w:rsid w:val="00E60859"/>
    <w:rsid w:val="00E60864"/>
    <w:rsid w:val="00E60966"/>
    <w:rsid w:val="00E60A19"/>
    <w:rsid w:val="00E60A1A"/>
    <w:rsid w:val="00E60A4C"/>
    <w:rsid w:val="00E60CCB"/>
    <w:rsid w:val="00E60D30"/>
    <w:rsid w:val="00E61011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162"/>
    <w:rsid w:val="00E62290"/>
    <w:rsid w:val="00E6252C"/>
    <w:rsid w:val="00E625C1"/>
    <w:rsid w:val="00E6268A"/>
    <w:rsid w:val="00E626A1"/>
    <w:rsid w:val="00E626C0"/>
    <w:rsid w:val="00E6270D"/>
    <w:rsid w:val="00E62787"/>
    <w:rsid w:val="00E62798"/>
    <w:rsid w:val="00E62993"/>
    <w:rsid w:val="00E629C4"/>
    <w:rsid w:val="00E62B60"/>
    <w:rsid w:val="00E62DE1"/>
    <w:rsid w:val="00E62E65"/>
    <w:rsid w:val="00E62FD2"/>
    <w:rsid w:val="00E62FDD"/>
    <w:rsid w:val="00E632BF"/>
    <w:rsid w:val="00E63400"/>
    <w:rsid w:val="00E6363F"/>
    <w:rsid w:val="00E636CB"/>
    <w:rsid w:val="00E63872"/>
    <w:rsid w:val="00E639FA"/>
    <w:rsid w:val="00E63AC1"/>
    <w:rsid w:val="00E63DB8"/>
    <w:rsid w:val="00E63E7A"/>
    <w:rsid w:val="00E63EE4"/>
    <w:rsid w:val="00E64105"/>
    <w:rsid w:val="00E644C1"/>
    <w:rsid w:val="00E64826"/>
    <w:rsid w:val="00E64919"/>
    <w:rsid w:val="00E64939"/>
    <w:rsid w:val="00E64B5A"/>
    <w:rsid w:val="00E64C28"/>
    <w:rsid w:val="00E64C30"/>
    <w:rsid w:val="00E64E25"/>
    <w:rsid w:val="00E64FFF"/>
    <w:rsid w:val="00E651CF"/>
    <w:rsid w:val="00E65355"/>
    <w:rsid w:val="00E6549B"/>
    <w:rsid w:val="00E654C4"/>
    <w:rsid w:val="00E65540"/>
    <w:rsid w:val="00E6576F"/>
    <w:rsid w:val="00E65909"/>
    <w:rsid w:val="00E659C7"/>
    <w:rsid w:val="00E65AA2"/>
    <w:rsid w:val="00E65ADA"/>
    <w:rsid w:val="00E65BFC"/>
    <w:rsid w:val="00E65E56"/>
    <w:rsid w:val="00E65F27"/>
    <w:rsid w:val="00E66067"/>
    <w:rsid w:val="00E66108"/>
    <w:rsid w:val="00E6615E"/>
    <w:rsid w:val="00E6625D"/>
    <w:rsid w:val="00E66327"/>
    <w:rsid w:val="00E6638E"/>
    <w:rsid w:val="00E66665"/>
    <w:rsid w:val="00E669DE"/>
    <w:rsid w:val="00E66A78"/>
    <w:rsid w:val="00E67124"/>
    <w:rsid w:val="00E67212"/>
    <w:rsid w:val="00E67347"/>
    <w:rsid w:val="00E6749F"/>
    <w:rsid w:val="00E67578"/>
    <w:rsid w:val="00E678A1"/>
    <w:rsid w:val="00E702CF"/>
    <w:rsid w:val="00E702EC"/>
    <w:rsid w:val="00E70661"/>
    <w:rsid w:val="00E7092A"/>
    <w:rsid w:val="00E709B9"/>
    <w:rsid w:val="00E70F2F"/>
    <w:rsid w:val="00E70F9A"/>
    <w:rsid w:val="00E71107"/>
    <w:rsid w:val="00E71277"/>
    <w:rsid w:val="00E71401"/>
    <w:rsid w:val="00E714B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299"/>
    <w:rsid w:val="00E72360"/>
    <w:rsid w:val="00E72555"/>
    <w:rsid w:val="00E72611"/>
    <w:rsid w:val="00E72694"/>
    <w:rsid w:val="00E726FA"/>
    <w:rsid w:val="00E7271F"/>
    <w:rsid w:val="00E727F2"/>
    <w:rsid w:val="00E7281B"/>
    <w:rsid w:val="00E728B0"/>
    <w:rsid w:val="00E729EF"/>
    <w:rsid w:val="00E72A00"/>
    <w:rsid w:val="00E72DE1"/>
    <w:rsid w:val="00E72FE2"/>
    <w:rsid w:val="00E7305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69"/>
    <w:rsid w:val="00E74C94"/>
    <w:rsid w:val="00E74CDF"/>
    <w:rsid w:val="00E74EC3"/>
    <w:rsid w:val="00E7535C"/>
    <w:rsid w:val="00E753E3"/>
    <w:rsid w:val="00E75535"/>
    <w:rsid w:val="00E7569F"/>
    <w:rsid w:val="00E75880"/>
    <w:rsid w:val="00E7588D"/>
    <w:rsid w:val="00E75A90"/>
    <w:rsid w:val="00E75B46"/>
    <w:rsid w:val="00E75D56"/>
    <w:rsid w:val="00E75E4C"/>
    <w:rsid w:val="00E75F24"/>
    <w:rsid w:val="00E75F49"/>
    <w:rsid w:val="00E76096"/>
    <w:rsid w:val="00E7634E"/>
    <w:rsid w:val="00E765A9"/>
    <w:rsid w:val="00E765E8"/>
    <w:rsid w:val="00E7667E"/>
    <w:rsid w:val="00E76B87"/>
    <w:rsid w:val="00E76D2B"/>
    <w:rsid w:val="00E76D9B"/>
    <w:rsid w:val="00E76F7C"/>
    <w:rsid w:val="00E76F7E"/>
    <w:rsid w:val="00E77123"/>
    <w:rsid w:val="00E772D3"/>
    <w:rsid w:val="00E7746E"/>
    <w:rsid w:val="00E775E3"/>
    <w:rsid w:val="00E77676"/>
    <w:rsid w:val="00E776F8"/>
    <w:rsid w:val="00E77714"/>
    <w:rsid w:val="00E77894"/>
    <w:rsid w:val="00E778B6"/>
    <w:rsid w:val="00E77C07"/>
    <w:rsid w:val="00E77E00"/>
    <w:rsid w:val="00E77E10"/>
    <w:rsid w:val="00E77E9F"/>
    <w:rsid w:val="00E77EC4"/>
    <w:rsid w:val="00E77F2E"/>
    <w:rsid w:val="00E80106"/>
    <w:rsid w:val="00E80115"/>
    <w:rsid w:val="00E80180"/>
    <w:rsid w:val="00E80367"/>
    <w:rsid w:val="00E80378"/>
    <w:rsid w:val="00E80549"/>
    <w:rsid w:val="00E808C6"/>
    <w:rsid w:val="00E8099F"/>
    <w:rsid w:val="00E80C3B"/>
    <w:rsid w:val="00E80E71"/>
    <w:rsid w:val="00E80F11"/>
    <w:rsid w:val="00E80FDD"/>
    <w:rsid w:val="00E812A7"/>
    <w:rsid w:val="00E8130B"/>
    <w:rsid w:val="00E81353"/>
    <w:rsid w:val="00E8158A"/>
    <w:rsid w:val="00E81613"/>
    <w:rsid w:val="00E817BC"/>
    <w:rsid w:val="00E81804"/>
    <w:rsid w:val="00E81820"/>
    <w:rsid w:val="00E81908"/>
    <w:rsid w:val="00E81A8B"/>
    <w:rsid w:val="00E81BD0"/>
    <w:rsid w:val="00E81BEE"/>
    <w:rsid w:val="00E81E82"/>
    <w:rsid w:val="00E81EB3"/>
    <w:rsid w:val="00E82002"/>
    <w:rsid w:val="00E821B2"/>
    <w:rsid w:val="00E82416"/>
    <w:rsid w:val="00E82588"/>
    <w:rsid w:val="00E8267D"/>
    <w:rsid w:val="00E827DB"/>
    <w:rsid w:val="00E82866"/>
    <w:rsid w:val="00E828BE"/>
    <w:rsid w:val="00E8291B"/>
    <w:rsid w:val="00E829BE"/>
    <w:rsid w:val="00E829C1"/>
    <w:rsid w:val="00E82A66"/>
    <w:rsid w:val="00E82B02"/>
    <w:rsid w:val="00E82D12"/>
    <w:rsid w:val="00E82DE6"/>
    <w:rsid w:val="00E82FD9"/>
    <w:rsid w:val="00E82FDE"/>
    <w:rsid w:val="00E8300C"/>
    <w:rsid w:val="00E834BE"/>
    <w:rsid w:val="00E83577"/>
    <w:rsid w:val="00E83616"/>
    <w:rsid w:val="00E836BB"/>
    <w:rsid w:val="00E83785"/>
    <w:rsid w:val="00E837EA"/>
    <w:rsid w:val="00E839F1"/>
    <w:rsid w:val="00E83AA2"/>
    <w:rsid w:val="00E83B62"/>
    <w:rsid w:val="00E83BDC"/>
    <w:rsid w:val="00E83DF0"/>
    <w:rsid w:val="00E83FE9"/>
    <w:rsid w:val="00E840C8"/>
    <w:rsid w:val="00E84131"/>
    <w:rsid w:val="00E84387"/>
    <w:rsid w:val="00E84401"/>
    <w:rsid w:val="00E844AD"/>
    <w:rsid w:val="00E8462D"/>
    <w:rsid w:val="00E846B5"/>
    <w:rsid w:val="00E84731"/>
    <w:rsid w:val="00E84B87"/>
    <w:rsid w:val="00E84DE7"/>
    <w:rsid w:val="00E84F09"/>
    <w:rsid w:val="00E84F78"/>
    <w:rsid w:val="00E85098"/>
    <w:rsid w:val="00E851DC"/>
    <w:rsid w:val="00E85529"/>
    <w:rsid w:val="00E85640"/>
    <w:rsid w:val="00E85959"/>
    <w:rsid w:val="00E8597D"/>
    <w:rsid w:val="00E859CD"/>
    <w:rsid w:val="00E85A18"/>
    <w:rsid w:val="00E85B73"/>
    <w:rsid w:val="00E8644A"/>
    <w:rsid w:val="00E8689D"/>
    <w:rsid w:val="00E86A3F"/>
    <w:rsid w:val="00E86D53"/>
    <w:rsid w:val="00E86F5C"/>
    <w:rsid w:val="00E86FBF"/>
    <w:rsid w:val="00E86FC6"/>
    <w:rsid w:val="00E87001"/>
    <w:rsid w:val="00E87246"/>
    <w:rsid w:val="00E87429"/>
    <w:rsid w:val="00E8759D"/>
    <w:rsid w:val="00E875C8"/>
    <w:rsid w:val="00E875F2"/>
    <w:rsid w:val="00E8760E"/>
    <w:rsid w:val="00E876CF"/>
    <w:rsid w:val="00E8770D"/>
    <w:rsid w:val="00E87744"/>
    <w:rsid w:val="00E877DA"/>
    <w:rsid w:val="00E87906"/>
    <w:rsid w:val="00E8796D"/>
    <w:rsid w:val="00E879B0"/>
    <w:rsid w:val="00E87A46"/>
    <w:rsid w:val="00E87D22"/>
    <w:rsid w:val="00E87E3A"/>
    <w:rsid w:val="00E87FD8"/>
    <w:rsid w:val="00E90166"/>
    <w:rsid w:val="00E90583"/>
    <w:rsid w:val="00E90911"/>
    <w:rsid w:val="00E90A65"/>
    <w:rsid w:val="00E90C5F"/>
    <w:rsid w:val="00E90CF4"/>
    <w:rsid w:val="00E90DEA"/>
    <w:rsid w:val="00E90E94"/>
    <w:rsid w:val="00E911E8"/>
    <w:rsid w:val="00E91361"/>
    <w:rsid w:val="00E913F1"/>
    <w:rsid w:val="00E9143A"/>
    <w:rsid w:val="00E91AAD"/>
    <w:rsid w:val="00E91B81"/>
    <w:rsid w:val="00E91F11"/>
    <w:rsid w:val="00E92091"/>
    <w:rsid w:val="00E925BC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6B5"/>
    <w:rsid w:val="00E9481B"/>
    <w:rsid w:val="00E94A43"/>
    <w:rsid w:val="00E94C56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10"/>
    <w:rsid w:val="00E95FA5"/>
    <w:rsid w:val="00E96074"/>
    <w:rsid w:val="00E960B6"/>
    <w:rsid w:val="00E96129"/>
    <w:rsid w:val="00E9619D"/>
    <w:rsid w:val="00E96435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C28"/>
    <w:rsid w:val="00E96C7A"/>
    <w:rsid w:val="00E96E96"/>
    <w:rsid w:val="00E96F04"/>
    <w:rsid w:val="00E96F3B"/>
    <w:rsid w:val="00E9717B"/>
    <w:rsid w:val="00E97275"/>
    <w:rsid w:val="00E97375"/>
    <w:rsid w:val="00E9769D"/>
    <w:rsid w:val="00E97756"/>
    <w:rsid w:val="00E97945"/>
    <w:rsid w:val="00E97998"/>
    <w:rsid w:val="00E979BC"/>
    <w:rsid w:val="00E97AD3"/>
    <w:rsid w:val="00E97D8B"/>
    <w:rsid w:val="00EA01B7"/>
    <w:rsid w:val="00EA01C6"/>
    <w:rsid w:val="00EA01D9"/>
    <w:rsid w:val="00EA06F5"/>
    <w:rsid w:val="00EA0782"/>
    <w:rsid w:val="00EA0947"/>
    <w:rsid w:val="00EA0AED"/>
    <w:rsid w:val="00EA0B1C"/>
    <w:rsid w:val="00EA0B2A"/>
    <w:rsid w:val="00EA0C4C"/>
    <w:rsid w:val="00EA0F48"/>
    <w:rsid w:val="00EA0F6F"/>
    <w:rsid w:val="00EA1046"/>
    <w:rsid w:val="00EA113B"/>
    <w:rsid w:val="00EA127B"/>
    <w:rsid w:val="00EA129E"/>
    <w:rsid w:val="00EA14CB"/>
    <w:rsid w:val="00EA15A1"/>
    <w:rsid w:val="00EA161F"/>
    <w:rsid w:val="00EA1857"/>
    <w:rsid w:val="00EA1CA9"/>
    <w:rsid w:val="00EA214E"/>
    <w:rsid w:val="00EA2211"/>
    <w:rsid w:val="00EA229B"/>
    <w:rsid w:val="00EA23ED"/>
    <w:rsid w:val="00EA2562"/>
    <w:rsid w:val="00EA258B"/>
    <w:rsid w:val="00EA26F6"/>
    <w:rsid w:val="00EA2BAD"/>
    <w:rsid w:val="00EA2C55"/>
    <w:rsid w:val="00EA2F6D"/>
    <w:rsid w:val="00EA319F"/>
    <w:rsid w:val="00EA32BD"/>
    <w:rsid w:val="00EA3990"/>
    <w:rsid w:val="00EA3A03"/>
    <w:rsid w:val="00EA3A50"/>
    <w:rsid w:val="00EA3EE4"/>
    <w:rsid w:val="00EA3EF9"/>
    <w:rsid w:val="00EA3FEB"/>
    <w:rsid w:val="00EA40C4"/>
    <w:rsid w:val="00EA4156"/>
    <w:rsid w:val="00EA42F2"/>
    <w:rsid w:val="00EA43E2"/>
    <w:rsid w:val="00EA442F"/>
    <w:rsid w:val="00EA455A"/>
    <w:rsid w:val="00EA45AF"/>
    <w:rsid w:val="00EA47C7"/>
    <w:rsid w:val="00EA4AD1"/>
    <w:rsid w:val="00EA4BB7"/>
    <w:rsid w:val="00EA4C26"/>
    <w:rsid w:val="00EA4CA2"/>
    <w:rsid w:val="00EA5029"/>
    <w:rsid w:val="00EA51A4"/>
    <w:rsid w:val="00EA525A"/>
    <w:rsid w:val="00EA52BA"/>
    <w:rsid w:val="00EA530F"/>
    <w:rsid w:val="00EA53C7"/>
    <w:rsid w:val="00EA5479"/>
    <w:rsid w:val="00EA5699"/>
    <w:rsid w:val="00EA56AD"/>
    <w:rsid w:val="00EA5728"/>
    <w:rsid w:val="00EA57F7"/>
    <w:rsid w:val="00EA586B"/>
    <w:rsid w:val="00EA5AF3"/>
    <w:rsid w:val="00EA5B68"/>
    <w:rsid w:val="00EA5F85"/>
    <w:rsid w:val="00EA612F"/>
    <w:rsid w:val="00EA6416"/>
    <w:rsid w:val="00EA658C"/>
    <w:rsid w:val="00EA6647"/>
    <w:rsid w:val="00EA6721"/>
    <w:rsid w:val="00EA6A01"/>
    <w:rsid w:val="00EA6BE7"/>
    <w:rsid w:val="00EA6C34"/>
    <w:rsid w:val="00EA6CAD"/>
    <w:rsid w:val="00EA6D28"/>
    <w:rsid w:val="00EA6E4B"/>
    <w:rsid w:val="00EA6F19"/>
    <w:rsid w:val="00EA7092"/>
    <w:rsid w:val="00EA734C"/>
    <w:rsid w:val="00EA7366"/>
    <w:rsid w:val="00EA736F"/>
    <w:rsid w:val="00EA744D"/>
    <w:rsid w:val="00EA760C"/>
    <w:rsid w:val="00EA7711"/>
    <w:rsid w:val="00EA7912"/>
    <w:rsid w:val="00EA7B40"/>
    <w:rsid w:val="00EA7D20"/>
    <w:rsid w:val="00EA7EF8"/>
    <w:rsid w:val="00EA7FAD"/>
    <w:rsid w:val="00EA7FCF"/>
    <w:rsid w:val="00EB00C9"/>
    <w:rsid w:val="00EB0115"/>
    <w:rsid w:val="00EB0305"/>
    <w:rsid w:val="00EB0472"/>
    <w:rsid w:val="00EB0642"/>
    <w:rsid w:val="00EB0707"/>
    <w:rsid w:val="00EB0750"/>
    <w:rsid w:val="00EB0CE3"/>
    <w:rsid w:val="00EB0CE9"/>
    <w:rsid w:val="00EB0F52"/>
    <w:rsid w:val="00EB0FA0"/>
    <w:rsid w:val="00EB11EC"/>
    <w:rsid w:val="00EB133F"/>
    <w:rsid w:val="00EB1532"/>
    <w:rsid w:val="00EB1561"/>
    <w:rsid w:val="00EB1619"/>
    <w:rsid w:val="00EB1730"/>
    <w:rsid w:val="00EB184A"/>
    <w:rsid w:val="00EB1B4F"/>
    <w:rsid w:val="00EB1BEB"/>
    <w:rsid w:val="00EB1D95"/>
    <w:rsid w:val="00EB1D9D"/>
    <w:rsid w:val="00EB1ED7"/>
    <w:rsid w:val="00EB211D"/>
    <w:rsid w:val="00EB249B"/>
    <w:rsid w:val="00EB2630"/>
    <w:rsid w:val="00EB2A0F"/>
    <w:rsid w:val="00EB2AB1"/>
    <w:rsid w:val="00EB2B2E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3F88"/>
    <w:rsid w:val="00EB4002"/>
    <w:rsid w:val="00EB41E7"/>
    <w:rsid w:val="00EB435E"/>
    <w:rsid w:val="00EB44E9"/>
    <w:rsid w:val="00EB4573"/>
    <w:rsid w:val="00EB4642"/>
    <w:rsid w:val="00EB4805"/>
    <w:rsid w:val="00EB4A43"/>
    <w:rsid w:val="00EB4AE5"/>
    <w:rsid w:val="00EB4B4F"/>
    <w:rsid w:val="00EB4C75"/>
    <w:rsid w:val="00EB4F5C"/>
    <w:rsid w:val="00EB50A8"/>
    <w:rsid w:val="00EB5160"/>
    <w:rsid w:val="00EB5181"/>
    <w:rsid w:val="00EB518D"/>
    <w:rsid w:val="00EB5561"/>
    <w:rsid w:val="00EB563B"/>
    <w:rsid w:val="00EB5BB2"/>
    <w:rsid w:val="00EB5E93"/>
    <w:rsid w:val="00EB60A7"/>
    <w:rsid w:val="00EB65AD"/>
    <w:rsid w:val="00EB65B8"/>
    <w:rsid w:val="00EB66F2"/>
    <w:rsid w:val="00EB682A"/>
    <w:rsid w:val="00EB6A96"/>
    <w:rsid w:val="00EB6AE3"/>
    <w:rsid w:val="00EB6D24"/>
    <w:rsid w:val="00EB6F50"/>
    <w:rsid w:val="00EB71D7"/>
    <w:rsid w:val="00EB72D3"/>
    <w:rsid w:val="00EB73B1"/>
    <w:rsid w:val="00EB73D1"/>
    <w:rsid w:val="00EB75FC"/>
    <w:rsid w:val="00EB761D"/>
    <w:rsid w:val="00EB7791"/>
    <w:rsid w:val="00EB77C4"/>
    <w:rsid w:val="00EB78A2"/>
    <w:rsid w:val="00EB7D3E"/>
    <w:rsid w:val="00EB7F49"/>
    <w:rsid w:val="00EB7FF9"/>
    <w:rsid w:val="00EC02D4"/>
    <w:rsid w:val="00EC0312"/>
    <w:rsid w:val="00EC0498"/>
    <w:rsid w:val="00EC04D7"/>
    <w:rsid w:val="00EC0983"/>
    <w:rsid w:val="00EC0BEF"/>
    <w:rsid w:val="00EC0EC1"/>
    <w:rsid w:val="00EC0F4A"/>
    <w:rsid w:val="00EC12FB"/>
    <w:rsid w:val="00EC13C5"/>
    <w:rsid w:val="00EC15A6"/>
    <w:rsid w:val="00EC15BD"/>
    <w:rsid w:val="00EC192D"/>
    <w:rsid w:val="00EC1BFC"/>
    <w:rsid w:val="00EC1DD6"/>
    <w:rsid w:val="00EC1E4A"/>
    <w:rsid w:val="00EC1F56"/>
    <w:rsid w:val="00EC2289"/>
    <w:rsid w:val="00EC241E"/>
    <w:rsid w:val="00EC2993"/>
    <w:rsid w:val="00EC300E"/>
    <w:rsid w:val="00EC30FF"/>
    <w:rsid w:val="00EC3151"/>
    <w:rsid w:val="00EC3233"/>
    <w:rsid w:val="00EC3235"/>
    <w:rsid w:val="00EC3604"/>
    <w:rsid w:val="00EC363E"/>
    <w:rsid w:val="00EC36C2"/>
    <w:rsid w:val="00EC372D"/>
    <w:rsid w:val="00EC3BBC"/>
    <w:rsid w:val="00EC3DD6"/>
    <w:rsid w:val="00EC3DE7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730"/>
    <w:rsid w:val="00EC5878"/>
    <w:rsid w:val="00EC5929"/>
    <w:rsid w:val="00EC5DFB"/>
    <w:rsid w:val="00EC627A"/>
    <w:rsid w:val="00EC635A"/>
    <w:rsid w:val="00EC644D"/>
    <w:rsid w:val="00EC648D"/>
    <w:rsid w:val="00EC653F"/>
    <w:rsid w:val="00EC66CF"/>
    <w:rsid w:val="00EC6754"/>
    <w:rsid w:val="00EC6837"/>
    <w:rsid w:val="00EC6929"/>
    <w:rsid w:val="00EC6CC0"/>
    <w:rsid w:val="00EC6DA8"/>
    <w:rsid w:val="00EC6DDA"/>
    <w:rsid w:val="00EC6E61"/>
    <w:rsid w:val="00EC6F1D"/>
    <w:rsid w:val="00EC707D"/>
    <w:rsid w:val="00EC71F3"/>
    <w:rsid w:val="00EC7466"/>
    <w:rsid w:val="00EC762D"/>
    <w:rsid w:val="00EC779D"/>
    <w:rsid w:val="00EC77B5"/>
    <w:rsid w:val="00EC786F"/>
    <w:rsid w:val="00EC79AF"/>
    <w:rsid w:val="00EC79EA"/>
    <w:rsid w:val="00EC7A4D"/>
    <w:rsid w:val="00EC7CFD"/>
    <w:rsid w:val="00EC7D4B"/>
    <w:rsid w:val="00EC7E72"/>
    <w:rsid w:val="00ED008F"/>
    <w:rsid w:val="00ED00A5"/>
    <w:rsid w:val="00ED017B"/>
    <w:rsid w:val="00ED029B"/>
    <w:rsid w:val="00ED0338"/>
    <w:rsid w:val="00ED04E2"/>
    <w:rsid w:val="00ED05E1"/>
    <w:rsid w:val="00ED06BF"/>
    <w:rsid w:val="00ED08BC"/>
    <w:rsid w:val="00ED0B00"/>
    <w:rsid w:val="00ED0BD5"/>
    <w:rsid w:val="00ED0D50"/>
    <w:rsid w:val="00ED0E59"/>
    <w:rsid w:val="00ED0FFC"/>
    <w:rsid w:val="00ED10FB"/>
    <w:rsid w:val="00ED13A7"/>
    <w:rsid w:val="00ED141F"/>
    <w:rsid w:val="00ED1BC3"/>
    <w:rsid w:val="00ED1E29"/>
    <w:rsid w:val="00ED1EF2"/>
    <w:rsid w:val="00ED2107"/>
    <w:rsid w:val="00ED21CE"/>
    <w:rsid w:val="00ED223E"/>
    <w:rsid w:val="00ED229F"/>
    <w:rsid w:val="00ED22A8"/>
    <w:rsid w:val="00ED24CB"/>
    <w:rsid w:val="00ED24D8"/>
    <w:rsid w:val="00ED2694"/>
    <w:rsid w:val="00ED27A1"/>
    <w:rsid w:val="00ED27EF"/>
    <w:rsid w:val="00ED282F"/>
    <w:rsid w:val="00ED2B6B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BF3"/>
    <w:rsid w:val="00ED3C1A"/>
    <w:rsid w:val="00ED3E72"/>
    <w:rsid w:val="00ED3EC3"/>
    <w:rsid w:val="00ED3F7C"/>
    <w:rsid w:val="00ED41F9"/>
    <w:rsid w:val="00ED4316"/>
    <w:rsid w:val="00ED43DD"/>
    <w:rsid w:val="00ED44FA"/>
    <w:rsid w:val="00ED497C"/>
    <w:rsid w:val="00ED4A16"/>
    <w:rsid w:val="00ED4BBC"/>
    <w:rsid w:val="00ED5008"/>
    <w:rsid w:val="00ED51E0"/>
    <w:rsid w:val="00ED530B"/>
    <w:rsid w:val="00ED5331"/>
    <w:rsid w:val="00ED53E2"/>
    <w:rsid w:val="00ED5695"/>
    <w:rsid w:val="00ED57B5"/>
    <w:rsid w:val="00ED57F3"/>
    <w:rsid w:val="00ED5B10"/>
    <w:rsid w:val="00ED5BB6"/>
    <w:rsid w:val="00ED5C97"/>
    <w:rsid w:val="00ED5C98"/>
    <w:rsid w:val="00ED6120"/>
    <w:rsid w:val="00ED622D"/>
    <w:rsid w:val="00ED6274"/>
    <w:rsid w:val="00ED62C1"/>
    <w:rsid w:val="00ED645D"/>
    <w:rsid w:val="00ED6648"/>
    <w:rsid w:val="00ED67FE"/>
    <w:rsid w:val="00ED6916"/>
    <w:rsid w:val="00ED6972"/>
    <w:rsid w:val="00ED6997"/>
    <w:rsid w:val="00ED69C4"/>
    <w:rsid w:val="00ED69F2"/>
    <w:rsid w:val="00ED6A39"/>
    <w:rsid w:val="00ED6ABD"/>
    <w:rsid w:val="00ED6B2F"/>
    <w:rsid w:val="00ED6C60"/>
    <w:rsid w:val="00ED6D66"/>
    <w:rsid w:val="00ED6E3E"/>
    <w:rsid w:val="00ED6E9B"/>
    <w:rsid w:val="00ED6ED6"/>
    <w:rsid w:val="00ED7181"/>
    <w:rsid w:val="00ED7346"/>
    <w:rsid w:val="00ED7404"/>
    <w:rsid w:val="00ED7408"/>
    <w:rsid w:val="00ED74C7"/>
    <w:rsid w:val="00ED752B"/>
    <w:rsid w:val="00ED7567"/>
    <w:rsid w:val="00ED75D1"/>
    <w:rsid w:val="00ED780F"/>
    <w:rsid w:val="00ED79B5"/>
    <w:rsid w:val="00ED79C9"/>
    <w:rsid w:val="00ED7B6C"/>
    <w:rsid w:val="00ED7E3F"/>
    <w:rsid w:val="00ED7E95"/>
    <w:rsid w:val="00ED7E98"/>
    <w:rsid w:val="00ED7EA7"/>
    <w:rsid w:val="00ED7ED3"/>
    <w:rsid w:val="00ED7F3F"/>
    <w:rsid w:val="00ED7F5D"/>
    <w:rsid w:val="00EE0103"/>
    <w:rsid w:val="00EE015B"/>
    <w:rsid w:val="00EE023B"/>
    <w:rsid w:val="00EE02CB"/>
    <w:rsid w:val="00EE05E9"/>
    <w:rsid w:val="00EE08D8"/>
    <w:rsid w:val="00EE0A47"/>
    <w:rsid w:val="00EE0A82"/>
    <w:rsid w:val="00EE0AEA"/>
    <w:rsid w:val="00EE0C8C"/>
    <w:rsid w:val="00EE0D86"/>
    <w:rsid w:val="00EE0E7C"/>
    <w:rsid w:val="00EE0F35"/>
    <w:rsid w:val="00EE0FAB"/>
    <w:rsid w:val="00EE12E4"/>
    <w:rsid w:val="00EE14DF"/>
    <w:rsid w:val="00EE150A"/>
    <w:rsid w:val="00EE15B4"/>
    <w:rsid w:val="00EE177C"/>
    <w:rsid w:val="00EE1918"/>
    <w:rsid w:val="00EE19FE"/>
    <w:rsid w:val="00EE1CC1"/>
    <w:rsid w:val="00EE2076"/>
    <w:rsid w:val="00EE214A"/>
    <w:rsid w:val="00EE21E3"/>
    <w:rsid w:val="00EE23BB"/>
    <w:rsid w:val="00EE23E5"/>
    <w:rsid w:val="00EE247D"/>
    <w:rsid w:val="00EE29B0"/>
    <w:rsid w:val="00EE29BA"/>
    <w:rsid w:val="00EE2A19"/>
    <w:rsid w:val="00EE2B72"/>
    <w:rsid w:val="00EE2C36"/>
    <w:rsid w:val="00EE2D65"/>
    <w:rsid w:val="00EE2E92"/>
    <w:rsid w:val="00EE2FCE"/>
    <w:rsid w:val="00EE30F3"/>
    <w:rsid w:val="00EE313E"/>
    <w:rsid w:val="00EE31AF"/>
    <w:rsid w:val="00EE324D"/>
    <w:rsid w:val="00EE3254"/>
    <w:rsid w:val="00EE342F"/>
    <w:rsid w:val="00EE351E"/>
    <w:rsid w:val="00EE3549"/>
    <w:rsid w:val="00EE385E"/>
    <w:rsid w:val="00EE3A16"/>
    <w:rsid w:val="00EE3A8D"/>
    <w:rsid w:val="00EE3B83"/>
    <w:rsid w:val="00EE3BE1"/>
    <w:rsid w:val="00EE3CD6"/>
    <w:rsid w:val="00EE3D17"/>
    <w:rsid w:val="00EE40FC"/>
    <w:rsid w:val="00EE42DD"/>
    <w:rsid w:val="00EE43A1"/>
    <w:rsid w:val="00EE43D6"/>
    <w:rsid w:val="00EE44E3"/>
    <w:rsid w:val="00EE46A7"/>
    <w:rsid w:val="00EE487F"/>
    <w:rsid w:val="00EE49F1"/>
    <w:rsid w:val="00EE4A07"/>
    <w:rsid w:val="00EE4ADD"/>
    <w:rsid w:val="00EE4B19"/>
    <w:rsid w:val="00EE4B1A"/>
    <w:rsid w:val="00EE4B35"/>
    <w:rsid w:val="00EE5048"/>
    <w:rsid w:val="00EE5252"/>
    <w:rsid w:val="00EE5290"/>
    <w:rsid w:val="00EE53FE"/>
    <w:rsid w:val="00EE5658"/>
    <w:rsid w:val="00EE593E"/>
    <w:rsid w:val="00EE5C43"/>
    <w:rsid w:val="00EE5D94"/>
    <w:rsid w:val="00EE5DB6"/>
    <w:rsid w:val="00EE5E28"/>
    <w:rsid w:val="00EE5EAC"/>
    <w:rsid w:val="00EE60CA"/>
    <w:rsid w:val="00EE62F9"/>
    <w:rsid w:val="00EE6445"/>
    <w:rsid w:val="00EE6486"/>
    <w:rsid w:val="00EE66C0"/>
    <w:rsid w:val="00EE6809"/>
    <w:rsid w:val="00EE682F"/>
    <w:rsid w:val="00EE6E46"/>
    <w:rsid w:val="00EE7289"/>
    <w:rsid w:val="00EE742B"/>
    <w:rsid w:val="00EE745C"/>
    <w:rsid w:val="00EE7510"/>
    <w:rsid w:val="00EE7624"/>
    <w:rsid w:val="00EE7698"/>
    <w:rsid w:val="00EE7936"/>
    <w:rsid w:val="00EE7A8D"/>
    <w:rsid w:val="00EE7F05"/>
    <w:rsid w:val="00EF0129"/>
    <w:rsid w:val="00EF01AD"/>
    <w:rsid w:val="00EF01B8"/>
    <w:rsid w:val="00EF0362"/>
    <w:rsid w:val="00EF06E6"/>
    <w:rsid w:val="00EF0A15"/>
    <w:rsid w:val="00EF0A2C"/>
    <w:rsid w:val="00EF0AA1"/>
    <w:rsid w:val="00EF0B7F"/>
    <w:rsid w:val="00EF0D45"/>
    <w:rsid w:val="00EF0F62"/>
    <w:rsid w:val="00EF0F75"/>
    <w:rsid w:val="00EF114F"/>
    <w:rsid w:val="00EF12FE"/>
    <w:rsid w:val="00EF1354"/>
    <w:rsid w:val="00EF19FB"/>
    <w:rsid w:val="00EF1F4E"/>
    <w:rsid w:val="00EF2023"/>
    <w:rsid w:val="00EF20C6"/>
    <w:rsid w:val="00EF2142"/>
    <w:rsid w:val="00EF215A"/>
    <w:rsid w:val="00EF2369"/>
    <w:rsid w:val="00EF2533"/>
    <w:rsid w:val="00EF2613"/>
    <w:rsid w:val="00EF291A"/>
    <w:rsid w:val="00EF294F"/>
    <w:rsid w:val="00EF2B76"/>
    <w:rsid w:val="00EF2F7C"/>
    <w:rsid w:val="00EF2F8A"/>
    <w:rsid w:val="00EF3109"/>
    <w:rsid w:val="00EF35B2"/>
    <w:rsid w:val="00EF3679"/>
    <w:rsid w:val="00EF3911"/>
    <w:rsid w:val="00EF39E0"/>
    <w:rsid w:val="00EF3B01"/>
    <w:rsid w:val="00EF3B37"/>
    <w:rsid w:val="00EF3B71"/>
    <w:rsid w:val="00EF3B79"/>
    <w:rsid w:val="00EF3DC3"/>
    <w:rsid w:val="00EF40CF"/>
    <w:rsid w:val="00EF416F"/>
    <w:rsid w:val="00EF42A0"/>
    <w:rsid w:val="00EF436E"/>
    <w:rsid w:val="00EF44F5"/>
    <w:rsid w:val="00EF4646"/>
    <w:rsid w:val="00EF46AF"/>
    <w:rsid w:val="00EF4773"/>
    <w:rsid w:val="00EF4947"/>
    <w:rsid w:val="00EF4A85"/>
    <w:rsid w:val="00EF4CC6"/>
    <w:rsid w:val="00EF4E61"/>
    <w:rsid w:val="00EF51FE"/>
    <w:rsid w:val="00EF533B"/>
    <w:rsid w:val="00EF5397"/>
    <w:rsid w:val="00EF53B4"/>
    <w:rsid w:val="00EF56DA"/>
    <w:rsid w:val="00EF58AA"/>
    <w:rsid w:val="00EF5AC8"/>
    <w:rsid w:val="00EF5CA0"/>
    <w:rsid w:val="00EF5D0A"/>
    <w:rsid w:val="00EF5DDF"/>
    <w:rsid w:val="00EF5E4F"/>
    <w:rsid w:val="00EF5F23"/>
    <w:rsid w:val="00EF60A3"/>
    <w:rsid w:val="00EF60C2"/>
    <w:rsid w:val="00EF6383"/>
    <w:rsid w:val="00EF6480"/>
    <w:rsid w:val="00EF65C0"/>
    <w:rsid w:val="00EF6632"/>
    <w:rsid w:val="00EF66DD"/>
    <w:rsid w:val="00EF67D1"/>
    <w:rsid w:val="00EF69B5"/>
    <w:rsid w:val="00EF6A1C"/>
    <w:rsid w:val="00EF6AB6"/>
    <w:rsid w:val="00EF6C0F"/>
    <w:rsid w:val="00EF6C21"/>
    <w:rsid w:val="00EF6DD0"/>
    <w:rsid w:val="00EF70E3"/>
    <w:rsid w:val="00EF735C"/>
    <w:rsid w:val="00EF737D"/>
    <w:rsid w:val="00EF73EF"/>
    <w:rsid w:val="00EF7625"/>
    <w:rsid w:val="00EF7837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32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498"/>
    <w:rsid w:val="00F01CEE"/>
    <w:rsid w:val="00F01DB0"/>
    <w:rsid w:val="00F01E99"/>
    <w:rsid w:val="00F020E1"/>
    <w:rsid w:val="00F02128"/>
    <w:rsid w:val="00F021C3"/>
    <w:rsid w:val="00F021ED"/>
    <w:rsid w:val="00F022DF"/>
    <w:rsid w:val="00F0233B"/>
    <w:rsid w:val="00F023A6"/>
    <w:rsid w:val="00F02875"/>
    <w:rsid w:val="00F029A0"/>
    <w:rsid w:val="00F02A4B"/>
    <w:rsid w:val="00F02B04"/>
    <w:rsid w:val="00F02B9B"/>
    <w:rsid w:val="00F02BC1"/>
    <w:rsid w:val="00F02C29"/>
    <w:rsid w:val="00F02D46"/>
    <w:rsid w:val="00F02EEE"/>
    <w:rsid w:val="00F03162"/>
    <w:rsid w:val="00F032F9"/>
    <w:rsid w:val="00F034F6"/>
    <w:rsid w:val="00F035C6"/>
    <w:rsid w:val="00F036AA"/>
    <w:rsid w:val="00F03921"/>
    <w:rsid w:val="00F039B2"/>
    <w:rsid w:val="00F03F5B"/>
    <w:rsid w:val="00F040C3"/>
    <w:rsid w:val="00F041D6"/>
    <w:rsid w:val="00F04313"/>
    <w:rsid w:val="00F04422"/>
    <w:rsid w:val="00F0455A"/>
    <w:rsid w:val="00F04584"/>
    <w:rsid w:val="00F04650"/>
    <w:rsid w:val="00F046E2"/>
    <w:rsid w:val="00F047D4"/>
    <w:rsid w:val="00F04900"/>
    <w:rsid w:val="00F04A9B"/>
    <w:rsid w:val="00F04B5F"/>
    <w:rsid w:val="00F04B78"/>
    <w:rsid w:val="00F04E03"/>
    <w:rsid w:val="00F04E59"/>
    <w:rsid w:val="00F04F22"/>
    <w:rsid w:val="00F051CD"/>
    <w:rsid w:val="00F05401"/>
    <w:rsid w:val="00F0542B"/>
    <w:rsid w:val="00F0545F"/>
    <w:rsid w:val="00F05745"/>
    <w:rsid w:val="00F057BE"/>
    <w:rsid w:val="00F057FC"/>
    <w:rsid w:val="00F0598C"/>
    <w:rsid w:val="00F05A0E"/>
    <w:rsid w:val="00F05CBD"/>
    <w:rsid w:val="00F05F3E"/>
    <w:rsid w:val="00F06112"/>
    <w:rsid w:val="00F062A4"/>
    <w:rsid w:val="00F064C1"/>
    <w:rsid w:val="00F06578"/>
    <w:rsid w:val="00F067C7"/>
    <w:rsid w:val="00F06909"/>
    <w:rsid w:val="00F069D4"/>
    <w:rsid w:val="00F06A23"/>
    <w:rsid w:val="00F06BBA"/>
    <w:rsid w:val="00F06C22"/>
    <w:rsid w:val="00F06DA6"/>
    <w:rsid w:val="00F06DFB"/>
    <w:rsid w:val="00F06FC8"/>
    <w:rsid w:val="00F070FD"/>
    <w:rsid w:val="00F07191"/>
    <w:rsid w:val="00F07571"/>
    <w:rsid w:val="00F07683"/>
    <w:rsid w:val="00F076B4"/>
    <w:rsid w:val="00F07848"/>
    <w:rsid w:val="00F07AD4"/>
    <w:rsid w:val="00F07BD5"/>
    <w:rsid w:val="00F07DAF"/>
    <w:rsid w:val="00F1029A"/>
    <w:rsid w:val="00F10430"/>
    <w:rsid w:val="00F10A26"/>
    <w:rsid w:val="00F10A2B"/>
    <w:rsid w:val="00F10ACF"/>
    <w:rsid w:val="00F10D3F"/>
    <w:rsid w:val="00F10EA4"/>
    <w:rsid w:val="00F10F35"/>
    <w:rsid w:val="00F111D0"/>
    <w:rsid w:val="00F1120B"/>
    <w:rsid w:val="00F112F8"/>
    <w:rsid w:val="00F1137A"/>
    <w:rsid w:val="00F114C2"/>
    <w:rsid w:val="00F1150C"/>
    <w:rsid w:val="00F11727"/>
    <w:rsid w:val="00F117F5"/>
    <w:rsid w:val="00F11801"/>
    <w:rsid w:val="00F1184F"/>
    <w:rsid w:val="00F119DF"/>
    <w:rsid w:val="00F119E5"/>
    <w:rsid w:val="00F11A41"/>
    <w:rsid w:val="00F11A94"/>
    <w:rsid w:val="00F11BF5"/>
    <w:rsid w:val="00F11C72"/>
    <w:rsid w:val="00F11E90"/>
    <w:rsid w:val="00F11F41"/>
    <w:rsid w:val="00F1201E"/>
    <w:rsid w:val="00F121D7"/>
    <w:rsid w:val="00F121E5"/>
    <w:rsid w:val="00F126E4"/>
    <w:rsid w:val="00F12725"/>
    <w:rsid w:val="00F127A9"/>
    <w:rsid w:val="00F12AF6"/>
    <w:rsid w:val="00F12BDD"/>
    <w:rsid w:val="00F12E1F"/>
    <w:rsid w:val="00F130C8"/>
    <w:rsid w:val="00F1312C"/>
    <w:rsid w:val="00F1324B"/>
    <w:rsid w:val="00F1363F"/>
    <w:rsid w:val="00F137F0"/>
    <w:rsid w:val="00F13A16"/>
    <w:rsid w:val="00F13A18"/>
    <w:rsid w:val="00F13A51"/>
    <w:rsid w:val="00F13BC0"/>
    <w:rsid w:val="00F13D19"/>
    <w:rsid w:val="00F13E66"/>
    <w:rsid w:val="00F14003"/>
    <w:rsid w:val="00F1401C"/>
    <w:rsid w:val="00F144DD"/>
    <w:rsid w:val="00F14564"/>
    <w:rsid w:val="00F14906"/>
    <w:rsid w:val="00F14999"/>
    <w:rsid w:val="00F14DB4"/>
    <w:rsid w:val="00F14E75"/>
    <w:rsid w:val="00F1511C"/>
    <w:rsid w:val="00F151BB"/>
    <w:rsid w:val="00F15353"/>
    <w:rsid w:val="00F15451"/>
    <w:rsid w:val="00F15872"/>
    <w:rsid w:val="00F15986"/>
    <w:rsid w:val="00F15A4E"/>
    <w:rsid w:val="00F15DCF"/>
    <w:rsid w:val="00F15E6D"/>
    <w:rsid w:val="00F15FE6"/>
    <w:rsid w:val="00F16395"/>
    <w:rsid w:val="00F16872"/>
    <w:rsid w:val="00F16969"/>
    <w:rsid w:val="00F16A05"/>
    <w:rsid w:val="00F16A22"/>
    <w:rsid w:val="00F16A95"/>
    <w:rsid w:val="00F16B45"/>
    <w:rsid w:val="00F16D12"/>
    <w:rsid w:val="00F16F95"/>
    <w:rsid w:val="00F17069"/>
    <w:rsid w:val="00F17082"/>
    <w:rsid w:val="00F17114"/>
    <w:rsid w:val="00F172CB"/>
    <w:rsid w:val="00F174AD"/>
    <w:rsid w:val="00F1776F"/>
    <w:rsid w:val="00F17850"/>
    <w:rsid w:val="00F17873"/>
    <w:rsid w:val="00F17A53"/>
    <w:rsid w:val="00F17A5C"/>
    <w:rsid w:val="00F17C0E"/>
    <w:rsid w:val="00F17C42"/>
    <w:rsid w:val="00F17C62"/>
    <w:rsid w:val="00F17CED"/>
    <w:rsid w:val="00F17CFA"/>
    <w:rsid w:val="00F17DCC"/>
    <w:rsid w:val="00F2000C"/>
    <w:rsid w:val="00F20091"/>
    <w:rsid w:val="00F2029E"/>
    <w:rsid w:val="00F20548"/>
    <w:rsid w:val="00F207D5"/>
    <w:rsid w:val="00F209F2"/>
    <w:rsid w:val="00F20A15"/>
    <w:rsid w:val="00F20ABA"/>
    <w:rsid w:val="00F20B0B"/>
    <w:rsid w:val="00F20B18"/>
    <w:rsid w:val="00F20E81"/>
    <w:rsid w:val="00F20FC9"/>
    <w:rsid w:val="00F2116A"/>
    <w:rsid w:val="00F211E8"/>
    <w:rsid w:val="00F21233"/>
    <w:rsid w:val="00F2148D"/>
    <w:rsid w:val="00F217D0"/>
    <w:rsid w:val="00F21807"/>
    <w:rsid w:val="00F21BB6"/>
    <w:rsid w:val="00F21C5C"/>
    <w:rsid w:val="00F21CAF"/>
    <w:rsid w:val="00F21D0F"/>
    <w:rsid w:val="00F21D8A"/>
    <w:rsid w:val="00F21E44"/>
    <w:rsid w:val="00F21F86"/>
    <w:rsid w:val="00F2200B"/>
    <w:rsid w:val="00F2208A"/>
    <w:rsid w:val="00F22238"/>
    <w:rsid w:val="00F22379"/>
    <w:rsid w:val="00F2249E"/>
    <w:rsid w:val="00F225BE"/>
    <w:rsid w:val="00F2285C"/>
    <w:rsid w:val="00F228D6"/>
    <w:rsid w:val="00F22C76"/>
    <w:rsid w:val="00F22DFD"/>
    <w:rsid w:val="00F22F67"/>
    <w:rsid w:val="00F2302A"/>
    <w:rsid w:val="00F2322C"/>
    <w:rsid w:val="00F2327A"/>
    <w:rsid w:val="00F2358E"/>
    <w:rsid w:val="00F235B6"/>
    <w:rsid w:val="00F23600"/>
    <w:rsid w:val="00F23756"/>
    <w:rsid w:val="00F23786"/>
    <w:rsid w:val="00F239B5"/>
    <w:rsid w:val="00F239C4"/>
    <w:rsid w:val="00F239CD"/>
    <w:rsid w:val="00F23C2E"/>
    <w:rsid w:val="00F23CE0"/>
    <w:rsid w:val="00F2407D"/>
    <w:rsid w:val="00F240C5"/>
    <w:rsid w:val="00F24249"/>
    <w:rsid w:val="00F2469E"/>
    <w:rsid w:val="00F24867"/>
    <w:rsid w:val="00F2493D"/>
    <w:rsid w:val="00F24DD8"/>
    <w:rsid w:val="00F24E50"/>
    <w:rsid w:val="00F24F47"/>
    <w:rsid w:val="00F25105"/>
    <w:rsid w:val="00F251F7"/>
    <w:rsid w:val="00F25393"/>
    <w:rsid w:val="00F255E6"/>
    <w:rsid w:val="00F2573F"/>
    <w:rsid w:val="00F25A64"/>
    <w:rsid w:val="00F25B55"/>
    <w:rsid w:val="00F25BE4"/>
    <w:rsid w:val="00F25CC6"/>
    <w:rsid w:val="00F25E08"/>
    <w:rsid w:val="00F25EAE"/>
    <w:rsid w:val="00F26049"/>
    <w:rsid w:val="00F2626C"/>
    <w:rsid w:val="00F262CA"/>
    <w:rsid w:val="00F2640A"/>
    <w:rsid w:val="00F2640F"/>
    <w:rsid w:val="00F264CC"/>
    <w:rsid w:val="00F26693"/>
    <w:rsid w:val="00F2698D"/>
    <w:rsid w:val="00F26B3B"/>
    <w:rsid w:val="00F26D00"/>
    <w:rsid w:val="00F26D72"/>
    <w:rsid w:val="00F26E8C"/>
    <w:rsid w:val="00F27130"/>
    <w:rsid w:val="00F2752B"/>
    <w:rsid w:val="00F2765A"/>
    <w:rsid w:val="00F277BD"/>
    <w:rsid w:val="00F27970"/>
    <w:rsid w:val="00F27F08"/>
    <w:rsid w:val="00F3006B"/>
    <w:rsid w:val="00F300C2"/>
    <w:rsid w:val="00F300FA"/>
    <w:rsid w:val="00F30273"/>
    <w:rsid w:val="00F30416"/>
    <w:rsid w:val="00F304A4"/>
    <w:rsid w:val="00F3052C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26"/>
    <w:rsid w:val="00F31542"/>
    <w:rsid w:val="00F315AD"/>
    <w:rsid w:val="00F31673"/>
    <w:rsid w:val="00F316E7"/>
    <w:rsid w:val="00F31766"/>
    <w:rsid w:val="00F317F0"/>
    <w:rsid w:val="00F318B0"/>
    <w:rsid w:val="00F319CB"/>
    <w:rsid w:val="00F31CE0"/>
    <w:rsid w:val="00F31D37"/>
    <w:rsid w:val="00F31D63"/>
    <w:rsid w:val="00F31D7B"/>
    <w:rsid w:val="00F32038"/>
    <w:rsid w:val="00F32176"/>
    <w:rsid w:val="00F321BB"/>
    <w:rsid w:val="00F321DC"/>
    <w:rsid w:val="00F321FE"/>
    <w:rsid w:val="00F3226D"/>
    <w:rsid w:val="00F3243F"/>
    <w:rsid w:val="00F326D9"/>
    <w:rsid w:val="00F32770"/>
    <w:rsid w:val="00F32B96"/>
    <w:rsid w:val="00F32D42"/>
    <w:rsid w:val="00F32E4A"/>
    <w:rsid w:val="00F32E98"/>
    <w:rsid w:val="00F32EBE"/>
    <w:rsid w:val="00F32F00"/>
    <w:rsid w:val="00F336E4"/>
    <w:rsid w:val="00F33706"/>
    <w:rsid w:val="00F3373D"/>
    <w:rsid w:val="00F337AD"/>
    <w:rsid w:val="00F33896"/>
    <w:rsid w:val="00F3389E"/>
    <w:rsid w:val="00F338F4"/>
    <w:rsid w:val="00F339B0"/>
    <w:rsid w:val="00F33B4D"/>
    <w:rsid w:val="00F33C6A"/>
    <w:rsid w:val="00F33E36"/>
    <w:rsid w:val="00F33EDB"/>
    <w:rsid w:val="00F33EEE"/>
    <w:rsid w:val="00F33F85"/>
    <w:rsid w:val="00F34708"/>
    <w:rsid w:val="00F34722"/>
    <w:rsid w:val="00F347D1"/>
    <w:rsid w:val="00F34A6E"/>
    <w:rsid w:val="00F34D13"/>
    <w:rsid w:val="00F34F89"/>
    <w:rsid w:val="00F35060"/>
    <w:rsid w:val="00F353C5"/>
    <w:rsid w:val="00F35522"/>
    <w:rsid w:val="00F35903"/>
    <w:rsid w:val="00F35CE4"/>
    <w:rsid w:val="00F35F51"/>
    <w:rsid w:val="00F35FCF"/>
    <w:rsid w:val="00F362A3"/>
    <w:rsid w:val="00F363D1"/>
    <w:rsid w:val="00F36451"/>
    <w:rsid w:val="00F36632"/>
    <w:rsid w:val="00F36661"/>
    <w:rsid w:val="00F36926"/>
    <w:rsid w:val="00F36B9A"/>
    <w:rsid w:val="00F36C22"/>
    <w:rsid w:val="00F3713A"/>
    <w:rsid w:val="00F372DB"/>
    <w:rsid w:val="00F3746C"/>
    <w:rsid w:val="00F37976"/>
    <w:rsid w:val="00F37B14"/>
    <w:rsid w:val="00F37B3E"/>
    <w:rsid w:val="00F405B9"/>
    <w:rsid w:val="00F407C4"/>
    <w:rsid w:val="00F4088A"/>
    <w:rsid w:val="00F408CD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5C"/>
    <w:rsid w:val="00F41762"/>
    <w:rsid w:val="00F417D3"/>
    <w:rsid w:val="00F417FD"/>
    <w:rsid w:val="00F41B21"/>
    <w:rsid w:val="00F41D64"/>
    <w:rsid w:val="00F41DD2"/>
    <w:rsid w:val="00F41F4A"/>
    <w:rsid w:val="00F42045"/>
    <w:rsid w:val="00F42124"/>
    <w:rsid w:val="00F421FF"/>
    <w:rsid w:val="00F4236C"/>
    <w:rsid w:val="00F424A0"/>
    <w:rsid w:val="00F424E7"/>
    <w:rsid w:val="00F4250B"/>
    <w:rsid w:val="00F425DC"/>
    <w:rsid w:val="00F42637"/>
    <w:rsid w:val="00F42691"/>
    <w:rsid w:val="00F429C6"/>
    <w:rsid w:val="00F42A42"/>
    <w:rsid w:val="00F42B7B"/>
    <w:rsid w:val="00F42BEE"/>
    <w:rsid w:val="00F42CCB"/>
    <w:rsid w:val="00F42CCF"/>
    <w:rsid w:val="00F42D58"/>
    <w:rsid w:val="00F42DD9"/>
    <w:rsid w:val="00F42E3E"/>
    <w:rsid w:val="00F42E88"/>
    <w:rsid w:val="00F43184"/>
    <w:rsid w:val="00F433A8"/>
    <w:rsid w:val="00F434B7"/>
    <w:rsid w:val="00F4353C"/>
    <w:rsid w:val="00F43649"/>
    <w:rsid w:val="00F43669"/>
    <w:rsid w:val="00F4387F"/>
    <w:rsid w:val="00F43925"/>
    <w:rsid w:val="00F43B6F"/>
    <w:rsid w:val="00F43B83"/>
    <w:rsid w:val="00F43BAF"/>
    <w:rsid w:val="00F43D2C"/>
    <w:rsid w:val="00F43D36"/>
    <w:rsid w:val="00F43EFE"/>
    <w:rsid w:val="00F443D8"/>
    <w:rsid w:val="00F44405"/>
    <w:rsid w:val="00F4443A"/>
    <w:rsid w:val="00F4451E"/>
    <w:rsid w:val="00F44526"/>
    <w:rsid w:val="00F44537"/>
    <w:rsid w:val="00F4454D"/>
    <w:rsid w:val="00F44572"/>
    <w:rsid w:val="00F44685"/>
    <w:rsid w:val="00F44924"/>
    <w:rsid w:val="00F44ADD"/>
    <w:rsid w:val="00F44B95"/>
    <w:rsid w:val="00F44ED3"/>
    <w:rsid w:val="00F45303"/>
    <w:rsid w:val="00F456BB"/>
    <w:rsid w:val="00F457A0"/>
    <w:rsid w:val="00F459E1"/>
    <w:rsid w:val="00F45AB7"/>
    <w:rsid w:val="00F45B2C"/>
    <w:rsid w:val="00F45D0A"/>
    <w:rsid w:val="00F46191"/>
    <w:rsid w:val="00F46230"/>
    <w:rsid w:val="00F46271"/>
    <w:rsid w:val="00F46455"/>
    <w:rsid w:val="00F46636"/>
    <w:rsid w:val="00F46885"/>
    <w:rsid w:val="00F46B11"/>
    <w:rsid w:val="00F46C66"/>
    <w:rsid w:val="00F46D32"/>
    <w:rsid w:val="00F46FD1"/>
    <w:rsid w:val="00F4704C"/>
    <w:rsid w:val="00F470AA"/>
    <w:rsid w:val="00F4714D"/>
    <w:rsid w:val="00F47156"/>
    <w:rsid w:val="00F471C9"/>
    <w:rsid w:val="00F47314"/>
    <w:rsid w:val="00F4739D"/>
    <w:rsid w:val="00F47411"/>
    <w:rsid w:val="00F47480"/>
    <w:rsid w:val="00F4749E"/>
    <w:rsid w:val="00F4752F"/>
    <w:rsid w:val="00F4762D"/>
    <w:rsid w:val="00F478C8"/>
    <w:rsid w:val="00F47951"/>
    <w:rsid w:val="00F4796A"/>
    <w:rsid w:val="00F47A61"/>
    <w:rsid w:val="00F47D08"/>
    <w:rsid w:val="00F47D76"/>
    <w:rsid w:val="00F47D95"/>
    <w:rsid w:val="00F47E5E"/>
    <w:rsid w:val="00F47FEC"/>
    <w:rsid w:val="00F50047"/>
    <w:rsid w:val="00F500F8"/>
    <w:rsid w:val="00F501BB"/>
    <w:rsid w:val="00F502C2"/>
    <w:rsid w:val="00F50406"/>
    <w:rsid w:val="00F506E0"/>
    <w:rsid w:val="00F506E7"/>
    <w:rsid w:val="00F507BD"/>
    <w:rsid w:val="00F509A9"/>
    <w:rsid w:val="00F50AE8"/>
    <w:rsid w:val="00F50B92"/>
    <w:rsid w:val="00F50FB5"/>
    <w:rsid w:val="00F5119C"/>
    <w:rsid w:val="00F512FD"/>
    <w:rsid w:val="00F5143A"/>
    <w:rsid w:val="00F51496"/>
    <w:rsid w:val="00F514BD"/>
    <w:rsid w:val="00F51540"/>
    <w:rsid w:val="00F51544"/>
    <w:rsid w:val="00F516F4"/>
    <w:rsid w:val="00F5178C"/>
    <w:rsid w:val="00F5183D"/>
    <w:rsid w:val="00F519E7"/>
    <w:rsid w:val="00F51A3A"/>
    <w:rsid w:val="00F51B50"/>
    <w:rsid w:val="00F51CBB"/>
    <w:rsid w:val="00F51CFC"/>
    <w:rsid w:val="00F51F87"/>
    <w:rsid w:val="00F520CA"/>
    <w:rsid w:val="00F5234D"/>
    <w:rsid w:val="00F5237E"/>
    <w:rsid w:val="00F52495"/>
    <w:rsid w:val="00F52546"/>
    <w:rsid w:val="00F52683"/>
    <w:rsid w:val="00F526F2"/>
    <w:rsid w:val="00F5285D"/>
    <w:rsid w:val="00F52906"/>
    <w:rsid w:val="00F52A7C"/>
    <w:rsid w:val="00F52DF0"/>
    <w:rsid w:val="00F52FAA"/>
    <w:rsid w:val="00F53125"/>
    <w:rsid w:val="00F532DB"/>
    <w:rsid w:val="00F53483"/>
    <w:rsid w:val="00F53564"/>
    <w:rsid w:val="00F5372D"/>
    <w:rsid w:val="00F537EC"/>
    <w:rsid w:val="00F53885"/>
    <w:rsid w:val="00F538F5"/>
    <w:rsid w:val="00F53931"/>
    <w:rsid w:val="00F5395F"/>
    <w:rsid w:val="00F53A2B"/>
    <w:rsid w:val="00F53B7E"/>
    <w:rsid w:val="00F53C2F"/>
    <w:rsid w:val="00F53D76"/>
    <w:rsid w:val="00F53E29"/>
    <w:rsid w:val="00F53EA8"/>
    <w:rsid w:val="00F54363"/>
    <w:rsid w:val="00F54416"/>
    <w:rsid w:val="00F54420"/>
    <w:rsid w:val="00F54887"/>
    <w:rsid w:val="00F54901"/>
    <w:rsid w:val="00F549D4"/>
    <w:rsid w:val="00F54A37"/>
    <w:rsid w:val="00F54A53"/>
    <w:rsid w:val="00F54B23"/>
    <w:rsid w:val="00F54B98"/>
    <w:rsid w:val="00F54EB2"/>
    <w:rsid w:val="00F54EDE"/>
    <w:rsid w:val="00F54FB6"/>
    <w:rsid w:val="00F5562D"/>
    <w:rsid w:val="00F5591A"/>
    <w:rsid w:val="00F55951"/>
    <w:rsid w:val="00F55A55"/>
    <w:rsid w:val="00F55AD6"/>
    <w:rsid w:val="00F55B0E"/>
    <w:rsid w:val="00F55B28"/>
    <w:rsid w:val="00F55FF0"/>
    <w:rsid w:val="00F560BB"/>
    <w:rsid w:val="00F5613B"/>
    <w:rsid w:val="00F561D9"/>
    <w:rsid w:val="00F56696"/>
    <w:rsid w:val="00F566C6"/>
    <w:rsid w:val="00F5678F"/>
    <w:rsid w:val="00F567F3"/>
    <w:rsid w:val="00F5692B"/>
    <w:rsid w:val="00F569DF"/>
    <w:rsid w:val="00F56BF5"/>
    <w:rsid w:val="00F56CAB"/>
    <w:rsid w:val="00F56FF1"/>
    <w:rsid w:val="00F574EB"/>
    <w:rsid w:val="00F57645"/>
    <w:rsid w:val="00F577E1"/>
    <w:rsid w:val="00F57CC7"/>
    <w:rsid w:val="00F57D7F"/>
    <w:rsid w:val="00F57E1D"/>
    <w:rsid w:val="00F57FBB"/>
    <w:rsid w:val="00F60273"/>
    <w:rsid w:val="00F60634"/>
    <w:rsid w:val="00F60756"/>
    <w:rsid w:val="00F60889"/>
    <w:rsid w:val="00F60F18"/>
    <w:rsid w:val="00F60F9A"/>
    <w:rsid w:val="00F610E8"/>
    <w:rsid w:val="00F6124E"/>
    <w:rsid w:val="00F613C5"/>
    <w:rsid w:val="00F614EF"/>
    <w:rsid w:val="00F61566"/>
    <w:rsid w:val="00F61704"/>
    <w:rsid w:val="00F6172C"/>
    <w:rsid w:val="00F61871"/>
    <w:rsid w:val="00F61B4A"/>
    <w:rsid w:val="00F61CCD"/>
    <w:rsid w:val="00F61CF0"/>
    <w:rsid w:val="00F61EEA"/>
    <w:rsid w:val="00F61EEE"/>
    <w:rsid w:val="00F620C9"/>
    <w:rsid w:val="00F621F7"/>
    <w:rsid w:val="00F62250"/>
    <w:rsid w:val="00F6228C"/>
    <w:rsid w:val="00F6243D"/>
    <w:rsid w:val="00F625FD"/>
    <w:rsid w:val="00F6280D"/>
    <w:rsid w:val="00F62893"/>
    <w:rsid w:val="00F628B9"/>
    <w:rsid w:val="00F62AB6"/>
    <w:rsid w:val="00F62B52"/>
    <w:rsid w:val="00F62E85"/>
    <w:rsid w:val="00F63066"/>
    <w:rsid w:val="00F63067"/>
    <w:rsid w:val="00F6308C"/>
    <w:rsid w:val="00F630F5"/>
    <w:rsid w:val="00F631FC"/>
    <w:rsid w:val="00F6321F"/>
    <w:rsid w:val="00F63465"/>
    <w:rsid w:val="00F636CC"/>
    <w:rsid w:val="00F638DF"/>
    <w:rsid w:val="00F63928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667"/>
    <w:rsid w:val="00F65B1E"/>
    <w:rsid w:val="00F65DDA"/>
    <w:rsid w:val="00F65E46"/>
    <w:rsid w:val="00F65E51"/>
    <w:rsid w:val="00F65F19"/>
    <w:rsid w:val="00F65F66"/>
    <w:rsid w:val="00F65F91"/>
    <w:rsid w:val="00F6606A"/>
    <w:rsid w:val="00F660EC"/>
    <w:rsid w:val="00F66359"/>
    <w:rsid w:val="00F664BF"/>
    <w:rsid w:val="00F664EA"/>
    <w:rsid w:val="00F665D5"/>
    <w:rsid w:val="00F66757"/>
    <w:rsid w:val="00F6695F"/>
    <w:rsid w:val="00F66C84"/>
    <w:rsid w:val="00F66CC2"/>
    <w:rsid w:val="00F66D0C"/>
    <w:rsid w:val="00F66D88"/>
    <w:rsid w:val="00F66FF6"/>
    <w:rsid w:val="00F67568"/>
    <w:rsid w:val="00F675E9"/>
    <w:rsid w:val="00F67622"/>
    <w:rsid w:val="00F67656"/>
    <w:rsid w:val="00F67730"/>
    <w:rsid w:val="00F67945"/>
    <w:rsid w:val="00F6798A"/>
    <w:rsid w:val="00F67AE8"/>
    <w:rsid w:val="00F67B24"/>
    <w:rsid w:val="00F67BC0"/>
    <w:rsid w:val="00F67BDE"/>
    <w:rsid w:val="00F67D84"/>
    <w:rsid w:val="00F67E5F"/>
    <w:rsid w:val="00F700C1"/>
    <w:rsid w:val="00F70136"/>
    <w:rsid w:val="00F702DB"/>
    <w:rsid w:val="00F7049A"/>
    <w:rsid w:val="00F70558"/>
    <w:rsid w:val="00F70679"/>
    <w:rsid w:val="00F706B2"/>
    <w:rsid w:val="00F7085B"/>
    <w:rsid w:val="00F70888"/>
    <w:rsid w:val="00F709F4"/>
    <w:rsid w:val="00F70A0B"/>
    <w:rsid w:val="00F70D21"/>
    <w:rsid w:val="00F70F67"/>
    <w:rsid w:val="00F71189"/>
    <w:rsid w:val="00F71196"/>
    <w:rsid w:val="00F713F1"/>
    <w:rsid w:val="00F7140A"/>
    <w:rsid w:val="00F71508"/>
    <w:rsid w:val="00F715A6"/>
    <w:rsid w:val="00F71600"/>
    <w:rsid w:val="00F721B0"/>
    <w:rsid w:val="00F72276"/>
    <w:rsid w:val="00F724F4"/>
    <w:rsid w:val="00F72A4E"/>
    <w:rsid w:val="00F72C41"/>
    <w:rsid w:val="00F72D38"/>
    <w:rsid w:val="00F72F8B"/>
    <w:rsid w:val="00F72FAB"/>
    <w:rsid w:val="00F7300E"/>
    <w:rsid w:val="00F73122"/>
    <w:rsid w:val="00F73269"/>
    <w:rsid w:val="00F7326A"/>
    <w:rsid w:val="00F73585"/>
    <w:rsid w:val="00F735FA"/>
    <w:rsid w:val="00F73A32"/>
    <w:rsid w:val="00F73AA9"/>
    <w:rsid w:val="00F73AAC"/>
    <w:rsid w:val="00F73B4F"/>
    <w:rsid w:val="00F73B99"/>
    <w:rsid w:val="00F73C29"/>
    <w:rsid w:val="00F73D56"/>
    <w:rsid w:val="00F73E34"/>
    <w:rsid w:val="00F73E65"/>
    <w:rsid w:val="00F74279"/>
    <w:rsid w:val="00F7428F"/>
    <w:rsid w:val="00F744D1"/>
    <w:rsid w:val="00F744E7"/>
    <w:rsid w:val="00F74602"/>
    <w:rsid w:val="00F74779"/>
    <w:rsid w:val="00F74884"/>
    <w:rsid w:val="00F748BA"/>
    <w:rsid w:val="00F74B1C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5ED0"/>
    <w:rsid w:val="00F76038"/>
    <w:rsid w:val="00F760C2"/>
    <w:rsid w:val="00F762B2"/>
    <w:rsid w:val="00F763AC"/>
    <w:rsid w:val="00F7647D"/>
    <w:rsid w:val="00F76543"/>
    <w:rsid w:val="00F7671C"/>
    <w:rsid w:val="00F7680B"/>
    <w:rsid w:val="00F76981"/>
    <w:rsid w:val="00F76CC1"/>
    <w:rsid w:val="00F76D4F"/>
    <w:rsid w:val="00F76EA3"/>
    <w:rsid w:val="00F77040"/>
    <w:rsid w:val="00F7704B"/>
    <w:rsid w:val="00F7741F"/>
    <w:rsid w:val="00F7753A"/>
    <w:rsid w:val="00F775CC"/>
    <w:rsid w:val="00F7761F"/>
    <w:rsid w:val="00F77664"/>
    <w:rsid w:val="00F77A54"/>
    <w:rsid w:val="00F77AA4"/>
    <w:rsid w:val="00F77E32"/>
    <w:rsid w:val="00F77FA6"/>
    <w:rsid w:val="00F77FD5"/>
    <w:rsid w:val="00F80000"/>
    <w:rsid w:val="00F8006C"/>
    <w:rsid w:val="00F8009B"/>
    <w:rsid w:val="00F80160"/>
    <w:rsid w:val="00F803E7"/>
    <w:rsid w:val="00F8055C"/>
    <w:rsid w:val="00F80C27"/>
    <w:rsid w:val="00F80F03"/>
    <w:rsid w:val="00F810D9"/>
    <w:rsid w:val="00F81819"/>
    <w:rsid w:val="00F8182C"/>
    <w:rsid w:val="00F81A7D"/>
    <w:rsid w:val="00F81AAC"/>
    <w:rsid w:val="00F81B91"/>
    <w:rsid w:val="00F81C3E"/>
    <w:rsid w:val="00F81D1F"/>
    <w:rsid w:val="00F81D9E"/>
    <w:rsid w:val="00F81EA7"/>
    <w:rsid w:val="00F81EBB"/>
    <w:rsid w:val="00F82086"/>
    <w:rsid w:val="00F8209E"/>
    <w:rsid w:val="00F8212C"/>
    <w:rsid w:val="00F82282"/>
    <w:rsid w:val="00F82323"/>
    <w:rsid w:val="00F824C7"/>
    <w:rsid w:val="00F8282A"/>
    <w:rsid w:val="00F82969"/>
    <w:rsid w:val="00F829DD"/>
    <w:rsid w:val="00F82A65"/>
    <w:rsid w:val="00F82A91"/>
    <w:rsid w:val="00F82B93"/>
    <w:rsid w:val="00F82BD3"/>
    <w:rsid w:val="00F82C00"/>
    <w:rsid w:val="00F82C16"/>
    <w:rsid w:val="00F82C74"/>
    <w:rsid w:val="00F82DA0"/>
    <w:rsid w:val="00F82EE9"/>
    <w:rsid w:val="00F82F89"/>
    <w:rsid w:val="00F8304D"/>
    <w:rsid w:val="00F8316B"/>
    <w:rsid w:val="00F831E1"/>
    <w:rsid w:val="00F83322"/>
    <w:rsid w:val="00F83375"/>
    <w:rsid w:val="00F83416"/>
    <w:rsid w:val="00F8359E"/>
    <w:rsid w:val="00F839EA"/>
    <w:rsid w:val="00F83B0A"/>
    <w:rsid w:val="00F83CD6"/>
    <w:rsid w:val="00F83DA1"/>
    <w:rsid w:val="00F83DAE"/>
    <w:rsid w:val="00F83DC6"/>
    <w:rsid w:val="00F83F29"/>
    <w:rsid w:val="00F840CD"/>
    <w:rsid w:val="00F84656"/>
    <w:rsid w:val="00F84855"/>
    <w:rsid w:val="00F84AB5"/>
    <w:rsid w:val="00F84E37"/>
    <w:rsid w:val="00F84E96"/>
    <w:rsid w:val="00F8528B"/>
    <w:rsid w:val="00F852AC"/>
    <w:rsid w:val="00F8548B"/>
    <w:rsid w:val="00F854A1"/>
    <w:rsid w:val="00F85712"/>
    <w:rsid w:val="00F857FD"/>
    <w:rsid w:val="00F85954"/>
    <w:rsid w:val="00F85A92"/>
    <w:rsid w:val="00F85AA2"/>
    <w:rsid w:val="00F85E0F"/>
    <w:rsid w:val="00F85E16"/>
    <w:rsid w:val="00F85EC1"/>
    <w:rsid w:val="00F85F10"/>
    <w:rsid w:val="00F85FD6"/>
    <w:rsid w:val="00F860F0"/>
    <w:rsid w:val="00F86187"/>
    <w:rsid w:val="00F86316"/>
    <w:rsid w:val="00F8651C"/>
    <w:rsid w:val="00F86546"/>
    <w:rsid w:val="00F865BE"/>
    <w:rsid w:val="00F86690"/>
    <w:rsid w:val="00F867BF"/>
    <w:rsid w:val="00F86F94"/>
    <w:rsid w:val="00F8709B"/>
    <w:rsid w:val="00F87268"/>
    <w:rsid w:val="00F872E5"/>
    <w:rsid w:val="00F87367"/>
    <w:rsid w:val="00F87443"/>
    <w:rsid w:val="00F874A8"/>
    <w:rsid w:val="00F8799B"/>
    <w:rsid w:val="00F87D1C"/>
    <w:rsid w:val="00F87E18"/>
    <w:rsid w:val="00F9011A"/>
    <w:rsid w:val="00F9027C"/>
    <w:rsid w:val="00F9072A"/>
    <w:rsid w:val="00F9092F"/>
    <w:rsid w:val="00F90A38"/>
    <w:rsid w:val="00F90D18"/>
    <w:rsid w:val="00F90E4A"/>
    <w:rsid w:val="00F90ED3"/>
    <w:rsid w:val="00F90F20"/>
    <w:rsid w:val="00F90FF2"/>
    <w:rsid w:val="00F91159"/>
    <w:rsid w:val="00F911BF"/>
    <w:rsid w:val="00F911C1"/>
    <w:rsid w:val="00F912E5"/>
    <w:rsid w:val="00F91388"/>
    <w:rsid w:val="00F91404"/>
    <w:rsid w:val="00F91681"/>
    <w:rsid w:val="00F91924"/>
    <w:rsid w:val="00F9192A"/>
    <w:rsid w:val="00F91A47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E9"/>
    <w:rsid w:val="00F92A3A"/>
    <w:rsid w:val="00F92BC2"/>
    <w:rsid w:val="00F92ED4"/>
    <w:rsid w:val="00F92EEE"/>
    <w:rsid w:val="00F92F95"/>
    <w:rsid w:val="00F93083"/>
    <w:rsid w:val="00F9317F"/>
    <w:rsid w:val="00F934B2"/>
    <w:rsid w:val="00F93557"/>
    <w:rsid w:val="00F93812"/>
    <w:rsid w:val="00F938F0"/>
    <w:rsid w:val="00F938FA"/>
    <w:rsid w:val="00F9399B"/>
    <w:rsid w:val="00F93ADF"/>
    <w:rsid w:val="00F93EA0"/>
    <w:rsid w:val="00F940E5"/>
    <w:rsid w:val="00F9423F"/>
    <w:rsid w:val="00F94291"/>
    <w:rsid w:val="00F9435B"/>
    <w:rsid w:val="00F94417"/>
    <w:rsid w:val="00F945BE"/>
    <w:rsid w:val="00F9486F"/>
    <w:rsid w:val="00F949CC"/>
    <w:rsid w:val="00F94C42"/>
    <w:rsid w:val="00F94C70"/>
    <w:rsid w:val="00F94C82"/>
    <w:rsid w:val="00F951F7"/>
    <w:rsid w:val="00F95268"/>
    <w:rsid w:val="00F9536F"/>
    <w:rsid w:val="00F954B4"/>
    <w:rsid w:val="00F95596"/>
    <w:rsid w:val="00F956DE"/>
    <w:rsid w:val="00F95A3A"/>
    <w:rsid w:val="00F95AFA"/>
    <w:rsid w:val="00F95C05"/>
    <w:rsid w:val="00F95D9A"/>
    <w:rsid w:val="00F96194"/>
    <w:rsid w:val="00F96315"/>
    <w:rsid w:val="00F963D2"/>
    <w:rsid w:val="00F9694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6A"/>
    <w:rsid w:val="00F97DC2"/>
    <w:rsid w:val="00F97DD8"/>
    <w:rsid w:val="00F97F74"/>
    <w:rsid w:val="00FA01C5"/>
    <w:rsid w:val="00FA0201"/>
    <w:rsid w:val="00FA031B"/>
    <w:rsid w:val="00FA04A7"/>
    <w:rsid w:val="00FA063A"/>
    <w:rsid w:val="00FA0A3B"/>
    <w:rsid w:val="00FA0A54"/>
    <w:rsid w:val="00FA0E07"/>
    <w:rsid w:val="00FA1094"/>
    <w:rsid w:val="00FA1180"/>
    <w:rsid w:val="00FA1359"/>
    <w:rsid w:val="00FA1384"/>
    <w:rsid w:val="00FA141D"/>
    <w:rsid w:val="00FA16EC"/>
    <w:rsid w:val="00FA18E1"/>
    <w:rsid w:val="00FA1AF0"/>
    <w:rsid w:val="00FA1BDB"/>
    <w:rsid w:val="00FA1E52"/>
    <w:rsid w:val="00FA1F0F"/>
    <w:rsid w:val="00FA1F50"/>
    <w:rsid w:val="00FA1F87"/>
    <w:rsid w:val="00FA1FB3"/>
    <w:rsid w:val="00FA204B"/>
    <w:rsid w:val="00FA2082"/>
    <w:rsid w:val="00FA2274"/>
    <w:rsid w:val="00FA22A9"/>
    <w:rsid w:val="00FA27AA"/>
    <w:rsid w:val="00FA288E"/>
    <w:rsid w:val="00FA2A3C"/>
    <w:rsid w:val="00FA2C1D"/>
    <w:rsid w:val="00FA2DBB"/>
    <w:rsid w:val="00FA2DC9"/>
    <w:rsid w:val="00FA2FCE"/>
    <w:rsid w:val="00FA311C"/>
    <w:rsid w:val="00FA31F7"/>
    <w:rsid w:val="00FA32DB"/>
    <w:rsid w:val="00FA33D0"/>
    <w:rsid w:val="00FA36DA"/>
    <w:rsid w:val="00FA3AA5"/>
    <w:rsid w:val="00FA400F"/>
    <w:rsid w:val="00FA4163"/>
    <w:rsid w:val="00FA4199"/>
    <w:rsid w:val="00FA4478"/>
    <w:rsid w:val="00FA479E"/>
    <w:rsid w:val="00FA47D8"/>
    <w:rsid w:val="00FA4902"/>
    <w:rsid w:val="00FA4A70"/>
    <w:rsid w:val="00FA4B86"/>
    <w:rsid w:val="00FA4C75"/>
    <w:rsid w:val="00FA4E8B"/>
    <w:rsid w:val="00FA528F"/>
    <w:rsid w:val="00FA5423"/>
    <w:rsid w:val="00FA54C4"/>
    <w:rsid w:val="00FA550B"/>
    <w:rsid w:val="00FA568C"/>
    <w:rsid w:val="00FA56E1"/>
    <w:rsid w:val="00FA5808"/>
    <w:rsid w:val="00FA589B"/>
    <w:rsid w:val="00FA5941"/>
    <w:rsid w:val="00FA5D75"/>
    <w:rsid w:val="00FA5E35"/>
    <w:rsid w:val="00FA5E3B"/>
    <w:rsid w:val="00FA6133"/>
    <w:rsid w:val="00FA63C2"/>
    <w:rsid w:val="00FA66DA"/>
    <w:rsid w:val="00FA6A26"/>
    <w:rsid w:val="00FA6A35"/>
    <w:rsid w:val="00FA6A90"/>
    <w:rsid w:val="00FA6CDC"/>
    <w:rsid w:val="00FA6DB0"/>
    <w:rsid w:val="00FA6DC8"/>
    <w:rsid w:val="00FA6EFC"/>
    <w:rsid w:val="00FA6F9F"/>
    <w:rsid w:val="00FA7070"/>
    <w:rsid w:val="00FA7274"/>
    <w:rsid w:val="00FA729A"/>
    <w:rsid w:val="00FA7504"/>
    <w:rsid w:val="00FA79CD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0ABB"/>
    <w:rsid w:val="00FB0BD5"/>
    <w:rsid w:val="00FB108F"/>
    <w:rsid w:val="00FB109E"/>
    <w:rsid w:val="00FB1136"/>
    <w:rsid w:val="00FB115C"/>
    <w:rsid w:val="00FB11ED"/>
    <w:rsid w:val="00FB181D"/>
    <w:rsid w:val="00FB19C6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89"/>
    <w:rsid w:val="00FB29FA"/>
    <w:rsid w:val="00FB2E44"/>
    <w:rsid w:val="00FB2E4F"/>
    <w:rsid w:val="00FB2EFE"/>
    <w:rsid w:val="00FB319C"/>
    <w:rsid w:val="00FB3321"/>
    <w:rsid w:val="00FB3568"/>
    <w:rsid w:val="00FB37B9"/>
    <w:rsid w:val="00FB391E"/>
    <w:rsid w:val="00FB3B20"/>
    <w:rsid w:val="00FB3B48"/>
    <w:rsid w:val="00FB3B75"/>
    <w:rsid w:val="00FB3E69"/>
    <w:rsid w:val="00FB4051"/>
    <w:rsid w:val="00FB40D5"/>
    <w:rsid w:val="00FB416A"/>
    <w:rsid w:val="00FB4231"/>
    <w:rsid w:val="00FB4305"/>
    <w:rsid w:val="00FB44ED"/>
    <w:rsid w:val="00FB450E"/>
    <w:rsid w:val="00FB4688"/>
    <w:rsid w:val="00FB4869"/>
    <w:rsid w:val="00FB48CF"/>
    <w:rsid w:val="00FB4D3D"/>
    <w:rsid w:val="00FB4EB6"/>
    <w:rsid w:val="00FB512E"/>
    <w:rsid w:val="00FB55AE"/>
    <w:rsid w:val="00FB5732"/>
    <w:rsid w:val="00FB57BF"/>
    <w:rsid w:val="00FB5ADA"/>
    <w:rsid w:val="00FB5B7D"/>
    <w:rsid w:val="00FB5BE7"/>
    <w:rsid w:val="00FB5CE3"/>
    <w:rsid w:val="00FB5E1D"/>
    <w:rsid w:val="00FB5F5E"/>
    <w:rsid w:val="00FB5F6F"/>
    <w:rsid w:val="00FB6367"/>
    <w:rsid w:val="00FB64BA"/>
    <w:rsid w:val="00FB65CD"/>
    <w:rsid w:val="00FB68EF"/>
    <w:rsid w:val="00FB6913"/>
    <w:rsid w:val="00FB6A3B"/>
    <w:rsid w:val="00FB6C81"/>
    <w:rsid w:val="00FB6F91"/>
    <w:rsid w:val="00FB71DD"/>
    <w:rsid w:val="00FB728D"/>
    <w:rsid w:val="00FB7299"/>
    <w:rsid w:val="00FB762A"/>
    <w:rsid w:val="00FB76CD"/>
    <w:rsid w:val="00FB799C"/>
    <w:rsid w:val="00FB79EB"/>
    <w:rsid w:val="00FB7C34"/>
    <w:rsid w:val="00FB7E7B"/>
    <w:rsid w:val="00FC0078"/>
    <w:rsid w:val="00FC0090"/>
    <w:rsid w:val="00FC0215"/>
    <w:rsid w:val="00FC0454"/>
    <w:rsid w:val="00FC0522"/>
    <w:rsid w:val="00FC060B"/>
    <w:rsid w:val="00FC06DB"/>
    <w:rsid w:val="00FC0833"/>
    <w:rsid w:val="00FC0B9E"/>
    <w:rsid w:val="00FC0C80"/>
    <w:rsid w:val="00FC0CBB"/>
    <w:rsid w:val="00FC0D6E"/>
    <w:rsid w:val="00FC0E7B"/>
    <w:rsid w:val="00FC109B"/>
    <w:rsid w:val="00FC1315"/>
    <w:rsid w:val="00FC1568"/>
    <w:rsid w:val="00FC1935"/>
    <w:rsid w:val="00FC1A6F"/>
    <w:rsid w:val="00FC1ACA"/>
    <w:rsid w:val="00FC1B8B"/>
    <w:rsid w:val="00FC1B91"/>
    <w:rsid w:val="00FC2025"/>
    <w:rsid w:val="00FC21C5"/>
    <w:rsid w:val="00FC21E4"/>
    <w:rsid w:val="00FC2B65"/>
    <w:rsid w:val="00FC2C6A"/>
    <w:rsid w:val="00FC2C76"/>
    <w:rsid w:val="00FC2EFE"/>
    <w:rsid w:val="00FC3369"/>
    <w:rsid w:val="00FC339E"/>
    <w:rsid w:val="00FC3486"/>
    <w:rsid w:val="00FC3690"/>
    <w:rsid w:val="00FC391D"/>
    <w:rsid w:val="00FC3922"/>
    <w:rsid w:val="00FC39A6"/>
    <w:rsid w:val="00FC3A72"/>
    <w:rsid w:val="00FC3BE4"/>
    <w:rsid w:val="00FC3C93"/>
    <w:rsid w:val="00FC3CA0"/>
    <w:rsid w:val="00FC4280"/>
    <w:rsid w:val="00FC42C9"/>
    <w:rsid w:val="00FC42DF"/>
    <w:rsid w:val="00FC4393"/>
    <w:rsid w:val="00FC4942"/>
    <w:rsid w:val="00FC4E6F"/>
    <w:rsid w:val="00FC5087"/>
    <w:rsid w:val="00FC5088"/>
    <w:rsid w:val="00FC51B5"/>
    <w:rsid w:val="00FC522C"/>
    <w:rsid w:val="00FC5257"/>
    <w:rsid w:val="00FC52A3"/>
    <w:rsid w:val="00FC52D8"/>
    <w:rsid w:val="00FC55D1"/>
    <w:rsid w:val="00FC55D7"/>
    <w:rsid w:val="00FC564A"/>
    <w:rsid w:val="00FC56B9"/>
    <w:rsid w:val="00FC571B"/>
    <w:rsid w:val="00FC581A"/>
    <w:rsid w:val="00FC584A"/>
    <w:rsid w:val="00FC586C"/>
    <w:rsid w:val="00FC58E7"/>
    <w:rsid w:val="00FC598E"/>
    <w:rsid w:val="00FC5A3F"/>
    <w:rsid w:val="00FC5CEC"/>
    <w:rsid w:val="00FC5F69"/>
    <w:rsid w:val="00FC626E"/>
    <w:rsid w:val="00FC636B"/>
    <w:rsid w:val="00FC6656"/>
    <w:rsid w:val="00FC666B"/>
    <w:rsid w:val="00FC66EE"/>
    <w:rsid w:val="00FC67BA"/>
    <w:rsid w:val="00FC689E"/>
    <w:rsid w:val="00FC69F0"/>
    <w:rsid w:val="00FC6B3D"/>
    <w:rsid w:val="00FC6B98"/>
    <w:rsid w:val="00FC6E40"/>
    <w:rsid w:val="00FC6F06"/>
    <w:rsid w:val="00FC6FEB"/>
    <w:rsid w:val="00FC7029"/>
    <w:rsid w:val="00FC71A3"/>
    <w:rsid w:val="00FC72AA"/>
    <w:rsid w:val="00FC7620"/>
    <w:rsid w:val="00FC7697"/>
    <w:rsid w:val="00FC7718"/>
    <w:rsid w:val="00FC771A"/>
    <w:rsid w:val="00FC78D8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51"/>
    <w:rsid w:val="00FD04C1"/>
    <w:rsid w:val="00FD06BC"/>
    <w:rsid w:val="00FD06FA"/>
    <w:rsid w:val="00FD0888"/>
    <w:rsid w:val="00FD0947"/>
    <w:rsid w:val="00FD0ACB"/>
    <w:rsid w:val="00FD0B51"/>
    <w:rsid w:val="00FD1019"/>
    <w:rsid w:val="00FD1131"/>
    <w:rsid w:val="00FD1263"/>
    <w:rsid w:val="00FD12C4"/>
    <w:rsid w:val="00FD1369"/>
    <w:rsid w:val="00FD13DA"/>
    <w:rsid w:val="00FD13E8"/>
    <w:rsid w:val="00FD1524"/>
    <w:rsid w:val="00FD1532"/>
    <w:rsid w:val="00FD17D9"/>
    <w:rsid w:val="00FD19D4"/>
    <w:rsid w:val="00FD1ACC"/>
    <w:rsid w:val="00FD1BB4"/>
    <w:rsid w:val="00FD1D50"/>
    <w:rsid w:val="00FD1D89"/>
    <w:rsid w:val="00FD1F80"/>
    <w:rsid w:val="00FD2184"/>
    <w:rsid w:val="00FD2282"/>
    <w:rsid w:val="00FD2344"/>
    <w:rsid w:val="00FD2383"/>
    <w:rsid w:val="00FD256D"/>
    <w:rsid w:val="00FD256F"/>
    <w:rsid w:val="00FD26C4"/>
    <w:rsid w:val="00FD285B"/>
    <w:rsid w:val="00FD28AF"/>
    <w:rsid w:val="00FD2F44"/>
    <w:rsid w:val="00FD2F9C"/>
    <w:rsid w:val="00FD2FB1"/>
    <w:rsid w:val="00FD30AA"/>
    <w:rsid w:val="00FD32C9"/>
    <w:rsid w:val="00FD3308"/>
    <w:rsid w:val="00FD330A"/>
    <w:rsid w:val="00FD3342"/>
    <w:rsid w:val="00FD35FF"/>
    <w:rsid w:val="00FD3601"/>
    <w:rsid w:val="00FD388B"/>
    <w:rsid w:val="00FD3967"/>
    <w:rsid w:val="00FD3A17"/>
    <w:rsid w:val="00FD3B68"/>
    <w:rsid w:val="00FD3CA4"/>
    <w:rsid w:val="00FD3D7E"/>
    <w:rsid w:val="00FD3DBE"/>
    <w:rsid w:val="00FD3DED"/>
    <w:rsid w:val="00FD415D"/>
    <w:rsid w:val="00FD4274"/>
    <w:rsid w:val="00FD45FA"/>
    <w:rsid w:val="00FD4983"/>
    <w:rsid w:val="00FD49E1"/>
    <w:rsid w:val="00FD4A24"/>
    <w:rsid w:val="00FD4C7B"/>
    <w:rsid w:val="00FD4F96"/>
    <w:rsid w:val="00FD53CD"/>
    <w:rsid w:val="00FD5490"/>
    <w:rsid w:val="00FD593B"/>
    <w:rsid w:val="00FD5A38"/>
    <w:rsid w:val="00FD5A9D"/>
    <w:rsid w:val="00FD5DD4"/>
    <w:rsid w:val="00FD6039"/>
    <w:rsid w:val="00FD610E"/>
    <w:rsid w:val="00FD61EF"/>
    <w:rsid w:val="00FD62B3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BB5"/>
    <w:rsid w:val="00FD6D43"/>
    <w:rsid w:val="00FD6D7A"/>
    <w:rsid w:val="00FD6EA3"/>
    <w:rsid w:val="00FD7064"/>
    <w:rsid w:val="00FD71B8"/>
    <w:rsid w:val="00FD71C7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AA3"/>
    <w:rsid w:val="00FD7DA5"/>
    <w:rsid w:val="00FD7EE3"/>
    <w:rsid w:val="00FE00C0"/>
    <w:rsid w:val="00FE01AF"/>
    <w:rsid w:val="00FE0255"/>
    <w:rsid w:val="00FE0283"/>
    <w:rsid w:val="00FE031B"/>
    <w:rsid w:val="00FE042A"/>
    <w:rsid w:val="00FE06F7"/>
    <w:rsid w:val="00FE0AE7"/>
    <w:rsid w:val="00FE0AF6"/>
    <w:rsid w:val="00FE0B07"/>
    <w:rsid w:val="00FE0BF2"/>
    <w:rsid w:val="00FE0C01"/>
    <w:rsid w:val="00FE0C19"/>
    <w:rsid w:val="00FE1013"/>
    <w:rsid w:val="00FE11D1"/>
    <w:rsid w:val="00FE136C"/>
    <w:rsid w:val="00FE1382"/>
    <w:rsid w:val="00FE13E6"/>
    <w:rsid w:val="00FE1574"/>
    <w:rsid w:val="00FE157A"/>
    <w:rsid w:val="00FE1798"/>
    <w:rsid w:val="00FE17B1"/>
    <w:rsid w:val="00FE1921"/>
    <w:rsid w:val="00FE1923"/>
    <w:rsid w:val="00FE1A4A"/>
    <w:rsid w:val="00FE1A73"/>
    <w:rsid w:val="00FE1AAB"/>
    <w:rsid w:val="00FE1D2B"/>
    <w:rsid w:val="00FE1D55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2C4"/>
    <w:rsid w:val="00FE353A"/>
    <w:rsid w:val="00FE35CF"/>
    <w:rsid w:val="00FE393D"/>
    <w:rsid w:val="00FE3B35"/>
    <w:rsid w:val="00FE3CC9"/>
    <w:rsid w:val="00FE3E63"/>
    <w:rsid w:val="00FE3EDE"/>
    <w:rsid w:val="00FE4202"/>
    <w:rsid w:val="00FE4536"/>
    <w:rsid w:val="00FE4716"/>
    <w:rsid w:val="00FE487D"/>
    <w:rsid w:val="00FE49B9"/>
    <w:rsid w:val="00FE4CDE"/>
    <w:rsid w:val="00FE4DF5"/>
    <w:rsid w:val="00FE55EA"/>
    <w:rsid w:val="00FE5609"/>
    <w:rsid w:val="00FE5942"/>
    <w:rsid w:val="00FE59C3"/>
    <w:rsid w:val="00FE5B23"/>
    <w:rsid w:val="00FE5B53"/>
    <w:rsid w:val="00FE5D24"/>
    <w:rsid w:val="00FE5F54"/>
    <w:rsid w:val="00FE60B7"/>
    <w:rsid w:val="00FE628D"/>
    <w:rsid w:val="00FE65BA"/>
    <w:rsid w:val="00FE65CD"/>
    <w:rsid w:val="00FE67F5"/>
    <w:rsid w:val="00FE6870"/>
    <w:rsid w:val="00FE6885"/>
    <w:rsid w:val="00FE6936"/>
    <w:rsid w:val="00FE6A91"/>
    <w:rsid w:val="00FE6D0E"/>
    <w:rsid w:val="00FE6E32"/>
    <w:rsid w:val="00FE733C"/>
    <w:rsid w:val="00FE7631"/>
    <w:rsid w:val="00FE77C1"/>
    <w:rsid w:val="00FE7A24"/>
    <w:rsid w:val="00FE7B7F"/>
    <w:rsid w:val="00FF0158"/>
    <w:rsid w:val="00FF061B"/>
    <w:rsid w:val="00FF092B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0F"/>
    <w:rsid w:val="00FF1B56"/>
    <w:rsid w:val="00FF1CBF"/>
    <w:rsid w:val="00FF1D2A"/>
    <w:rsid w:val="00FF1FE7"/>
    <w:rsid w:val="00FF2098"/>
    <w:rsid w:val="00FF2165"/>
    <w:rsid w:val="00FF276C"/>
    <w:rsid w:val="00FF27B7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68D"/>
    <w:rsid w:val="00FF3797"/>
    <w:rsid w:val="00FF379D"/>
    <w:rsid w:val="00FF38A0"/>
    <w:rsid w:val="00FF38FB"/>
    <w:rsid w:val="00FF3AE1"/>
    <w:rsid w:val="00FF3B47"/>
    <w:rsid w:val="00FF3B5E"/>
    <w:rsid w:val="00FF3D33"/>
    <w:rsid w:val="00FF3E54"/>
    <w:rsid w:val="00FF3FA7"/>
    <w:rsid w:val="00FF420B"/>
    <w:rsid w:val="00FF42E7"/>
    <w:rsid w:val="00FF4310"/>
    <w:rsid w:val="00FF437B"/>
    <w:rsid w:val="00FF439E"/>
    <w:rsid w:val="00FF43F2"/>
    <w:rsid w:val="00FF4499"/>
    <w:rsid w:val="00FF457D"/>
    <w:rsid w:val="00FF4814"/>
    <w:rsid w:val="00FF4876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DD5"/>
    <w:rsid w:val="00FF6E6E"/>
    <w:rsid w:val="00FF7077"/>
    <w:rsid w:val="00FF7339"/>
    <w:rsid w:val="00FF743D"/>
    <w:rsid w:val="00FF754B"/>
    <w:rsid w:val="00FF7600"/>
    <w:rsid w:val="00FF778E"/>
    <w:rsid w:val="00FF77D5"/>
    <w:rsid w:val="00FF780A"/>
    <w:rsid w:val="00FF7D55"/>
    <w:rsid w:val="0F83DBE4"/>
    <w:rsid w:val="29A8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BDFF629A-9951-4F3F-A032-E51125CE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DefaultParagraphFont"/>
    <w:rsid w:val="00237DC1"/>
  </w:style>
  <w:style w:type="character" w:customStyle="1" w:styleId="fontstyle01">
    <w:name w:val="fontstyle01"/>
    <w:basedOn w:val="DefaultParagraphFont"/>
    <w:rsid w:val="0046616F"/>
    <w:rPr>
      <w:rFonts w:ascii="THSarabunNew" w:hAnsi="THSarabunNew" w:hint="default"/>
      <w:b w:val="0"/>
      <w:bCs w:val="0"/>
      <w:i w:val="0"/>
      <w:iCs w:val="0"/>
      <w:color w:val="000000"/>
      <w:sz w:val="32"/>
      <w:szCs w:val="32"/>
    </w:rPr>
  </w:style>
  <w:style w:type="table" w:styleId="TableGridLight">
    <w:name w:val="Grid Table Light"/>
    <w:basedOn w:val="TableNormal"/>
    <w:uiPriority w:val="40"/>
    <w:rsid w:val="00543B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3EBA-51D5-45DC-A913-3791C60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315</TotalTime>
  <Pages>123</Pages>
  <Words>29336</Words>
  <Characters>127614</Characters>
  <Application>Microsoft Office Word</Application>
  <DocSecurity>0</DocSecurity>
  <Lines>10634</Lines>
  <Paragraphs>8260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Kornvadee Ounjit (KOUT)</cp:lastModifiedBy>
  <cp:revision>51</cp:revision>
  <cp:lastPrinted>2026-02-11T02:27:00Z</cp:lastPrinted>
  <dcterms:created xsi:type="dcterms:W3CDTF">2026-02-10T05:41:00Z</dcterms:created>
  <dcterms:modified xsi:type="dcterms:W3CDTF">2026-02-12T07:46:00Z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4156695d2c6b4230096d46c24aec00b65ae4f2a417de6fe5bbd69e9fa0e87e7b</vt:lpwstr>
  </property>
</Properties>
</file>