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E2ECF" w14:textId="77777777" w:rsidR="00873B33" w:rsidRPr="00D4736F" w:rsidRDefault="00FE3C84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>
        <w:rPr>
          <w:b/>
          <w:bCs/>
        </w:rPr>
        <w:t xml:space="preserve"> </w:t>
      </w:r>
      <w:r w:rsidR="00873B33" w:rsidRPr="00D4736F">
        <w:rPr>
          <w:b/>
          <w:bCs/>
          <w:cs/>
        </w:rPr>
        <w:t xml:space="preserve">บริษัท บีอีซี เวิลด์ จำกัด </w:t>
      </w:r>
      <w:r w:rsidR="00873B33" w:rsidRPr="00D4736F">
        <w:rPr>
          <w:b/>
          <w:bCs/>
        </w:rPr>
        <w:t>(</w:t>
      </w:r>
      <w:r w:rsidR="00873B33" w:rsidRPr="00D4736F">
        <w:rPr>
          <w:b/>
          <w:bCs/>
          <w:cs/>
        </w:rPr>
        <w:t>มหาชน</w:t>
      </w:r>
      <w:r w:rsidR="00873B33" w:rsidRPr="00D4736F">
        <w:rPr>
          <w:b/>
          <w:bCs/>
        </w:rPr>
        <w:t xml:space="preserve">) </w:t>
      </w:r>
      <w:r w:rsidR="00873B33" w:rsidRPr="00D4736F">
        <w:rPr>
          <w:b/>
          <w:bCs/>
          <w:cs/>
        </w:rPr>
        <w:t>และบริษัทย่อย</w:t>
      </w:r>
    </w:p>
    <w:p w14:paraId="0F26A095" w14:textId="77777777" w:rsidR="00873B33" w:rsidRPr="00D4736F" w:rsidRDefault="00873B33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D4736F">
        <w:rPr>
          <w:b/>
          <w:bCs/>
          <w:cs/>
        </w:rPr>
        <w:t>หมายเหตุประกอบงบการเงิน</w:t>
      </w:r>
    </w:p>
    <w:p w14:paraId="57EB1E63" w14:textId="1EA05BD3" w:rsidR="00455E61" w:rsidRPr="00D4736F" w:rsidRDefault="00873B33" w:rsidP="00455E61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D4736F">
        <w:rPr>
          <w:b/>
          <w:bCs/>
          <w:cs/>
        </w:rPr>
        <w:t xml:space="preserve">วันที่ </w:t>
      </w:r>
      <w:r w:rsidRPr="00D4736F">
        <w:rPr>
          <w:b/>
          <w:bCs/>
        </w:rPr>
        <w:t xml:space="preserve">31 </w:t>
      </w:r>
      <w:r w:rsidRPr="00D4736F">
        <w:rPr>
          <w:b/>
          <w:bCs/>
          <w:cs/>
        </w:rPr>
        <w:t xml:space="preserve">ธันวาคม </w:t>
      </w:r>
      <w:r w:rsidR="00DD436D" w:rsidRPr="00D4736F">
        <w:rPr>
          <w:b/>
          <w:bCs/>
        </w:rPr>
        <w:t>25</w:t>
      </w:r>
      <w:r w:rsidR="000E4CDA">
        <w:rPr>
          <w:b/>
          <w:bCs/>
        </w:rPr>
        <w:t>6</w:t>
      </w:r>
      <w:r w:rsidR="002C594A">
        <w:rPr>
          <w:b/>
          <w:bCs/>
        </w:rPr>
        <w:t>8</w:t>
      </w:r>
    </w:p>
    <w:p w14:paraId="71F9A6E3" w14:textId="77777777" w:rsidR="00873B33" w:rsidRPr="0091456C" w:rsidRDefault="00873B33" w:rsidP="008A3324">
      <w:pPr>
        <w:tabs>
          <w:tab w:val="left" w:pos="360"/>
          <w:tab w:val="left" w:pos="720"/>
          <w:tab w:val="left" w:pos="1080"/>
        </w:tabs>
        <w:spacing w:line="72" w:lineRule="auto"/>
        <w:ind w:right="-432"/>
        <w:jc w:val="both"/>
        <w:rPr>
          <w:sz w:val="30"/>
          <w:szCs w:val="30"/>
        </w:rPr>
      </w:pPr>
    </w:p>
    <w:p w14:paraId="11843406" w14:textId="77777777" w:rsidR="00873B33" w:rsidRPr="00D4736F" w:rsidRDefault="00873B33" w:rsidP="00243260">
      <w:pPr>
        <w:numPr>
          <w:ilvl w:val="0"/>
          <w:numId w:val="2"/>
        </w:numPr>
        <w:ind w:right="-871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ลักษณะธุรกิจ</w:t>
      </w:r>
    </w:p>
    <w:p w14:paraId="17CC90D7" w14:textId="77777777" w:rsidR="00873B33" w:rsidRPr="00D4736F" w:rsidRDefault="00DD436D" w:rsidP="00601922">
      <w:pPr>
        <w:tabs>
          <w:tab w:val="left" w:pos="360"/>
          <w:tab w:val="left" w:pos="910"/>
        </w:tabs>
        <w:ind w:left="360" w:right="-871"/>
        <w:outlineLvl w:val="0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 xml:space="preserve">1.1  </w:t>
      </w:r>
      <w:r w:rsidR="004D2AAF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ข้อมูลทั่วไป</w:t>
      </w:r>
    </w:p>
    <w:p w14:paraId="1DDD4699" w14:textId="77777777" w:rsidR="00873B33" w:rsidRPr="00D4736F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025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0"/>
        <w:gridCol w:w="5885"/>
      </w:tblGrid>
      <w:tr w:rsidR="00873B33" w:rsidRPr="00D4736F" w14:paraId="3EACDB51" w14:textId="77777777" w:rsidTr="00C06030"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EA21CA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F23CA" w14:textId="77777777" w:rsidR="00873B33" w:rsidRPr="00D4736F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เป็น</w:t>
            </w:r>
            <w:r w:rsidR="00873B33" w:rsidRPr="00D4736F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D4736F" w14:paraId="342A4081" w14:textId="77777777" w:rsidTr="00C06030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197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F531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DD7F19" w14:paraId="21E24E51" w14:textId="77777777" w:rsidTr="00C06030"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95753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7E96A" w14:textId="102D0AB6" w:rsidR="00873B33" w:rsidRPr="00DD7F19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DD7F19">
              <w:rPr>
                <w:rFonts w:ascii="Angsana New" w:hAnsi="Angsana New"/>
              </w:rPr>
              <w:t xml:space="preserve">3199  </w:t>
            </w:r>
            <w:r w:rsidR="00215223">
              <w:rPr>
                <w:rFonts w:ascii="Angsana New" w:hAnsi="Angsana New"/>
                <w:cs/>
              </w:rPr>
              <w:t>อาคาร</w:t>
            </w:r>
            <w:r w:rsidRPr="00DD7F19">
              <w:rPr>
                <w:rFonts w:ascii="Angsana New" w:hAnsi="Angsana New" w:hint="cs"/>
                <w:cs/>
              </w:rPr>
              <w:t>มาลีนนท์</w:t>
            </w:r>
            <w:r w:rsidR="00B62CE6">
              <w:rPr>
                <w:rFonts w:ascii="Angsana New" w:hAnsi="Angsana New"/>
                <w:cs/>
              </w:rPr>
              <w:t>ทาวเวอร์  ชั้น</w:t>
            </w:r>
            <w:r w:rsidR="00285862" w:rsidRPr="00DD7F19">
              <w:rPr>
                <w:rFonts w:ascii="Angsana New" w:hAnsi="Angsana New"/>
              </w:rPr>
              <w:t xml:space="preserve"> </w:t>
            </w:r>
            <w:r w:rsidRPr="00DD7F19">
              <w:rPr>
                <w:rFonts w:ascii="Angsana New" w:hAnsi="Angsana New"/>
              </w:rPr>
              <w:t>2</w:t>
            </w:r>
            <w:r w:rsidR="00897EE1">
              <w:rPr>
                <w:rFonts w:ascii="Angsana New" w:hAnsi="Angsana New"/>
              </w:rPr>
              <w:t>-4</w:t>
            </w:r>
            <w:r w:rsidR="00897EE1">
              <w:rPr>
                <w:rFonts w:ascii="Angsana New" w:hAnsi="Angsana New" w:hint="cs"/>
              </w:rPr>
              <w:t xml:space="preserve">, </w:t>
            </w:r>
            <w:r w:rsidR="00827E08">
              <w:rPr>
                <w:rFonts w:ascii="Angsana New" w:hAnsi="Angsana New"/>
              </w:rPr>
              <w:t xml:space="preserve">7, </w:t>
            </w:r>
            <w:r w:rsidR="00A83188">
              <w:rPr>
                <w:rFonts w:ascii="Angsana New" w:hAnsi="Angsana New"/>
              </w:rPr>
              <w:t>9</w:t>
            </w:r>
            <w:r w:rsidR="00DD7F19" w:rsidRPr="00DD7F19">
              <w:rPr>
                <w:rFonts w:ascii="Angsana New" w:hAnsi="Angsana New"/>
              </w:rPr>
              <w:t>-10</w:t>
            </w:r>
            <w:r w:rsidRPr="00DD7F19">
              <w:rPr>
                <w:rFonts w:ascii="Angsana New" w:hAnsi="Angsana New" w:hint="cs"/>
              </w:rPr>
              <w:t>, 30-34</w:t>
            </w:r>
          </w:p>
        </w:tc>
      </w:tr>
      <w:tr w:rsidR="00873B33" w:rsidRPr="00D4736F" w14:paraId="7E4A16D6" w14:textId="77777777" w:rsidTr="00C06030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345DB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BA087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D4736F">
              <w:rPr>
                <w:rFonts w:ascii="Angsana New" w:hAnsi="Angsana New" w:hint="cs"/>
              </w:rPr>
              <w:t xml:space="preserve">4 </w:t>
            </w:r>
            <w:r w:rsidRPr="00D4736F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D4736F" w14:paraId="7B5A0DC3" w14:textId="77777777" w:rsidTr="00C06030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EA0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2A98" w14:textId="77777777" w:rsidR="00873B33" w:rsidRPr="00D4736F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ก</w:t>
            </w:r>
            <w:r w:rsidR="00873B33" w:rsidRPr="00D4736F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D4736F">
              <w:rPr>
                <w:rFonts w:ascii="Angsana New" w:hAnsi="Angsana New"/>
              </w:rPr>
              <w:t>10110</w:t>
            </w:r>
            <w:r w:rsidR="00A241DE">
              <w:rPr>
                <w:rFonts w:ascii="Angsana New" w:hAnsi="Angsana New"/>
              </w:rPr>
              <w:t xml:space="preserve"> </w:t>
            </w:r>
            <w:r w:rsidR="00873B33" w:rsidRPr="00D4736F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D4736F" w14:paraId="17E3403C" w14:textId="77777777" w:rsidTr="00C06030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EFE7B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58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058C46" w14:textId="4339960C" w:rsidR="00873B33" w:rsidRPr="00F406B8" w:rsidRDefault="00873B33" w:rsidP="00F406B8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F406B8">
              <w:rPr>
                <w:rFonts w:ascii="Angsana New" w:hAnsi="Angsana New"/>
              </w:rPr>
              <w:t xml:space="preserve">(1) </w:t>
            </w:r>
            <w:r w:rsidRPr="00F406B8">
              <w:rPr>
                <w:rFonts w:ascii="Angsana New" w:hAnsi="Angsana New"/>
                <w:cs/>
              </w:rPr>
              <w:t>จัดหา ผลิตรายการ</w:t>
            </w:r>
            <w:r w:rsidR="005B21EC">
              <w:rPr>
                <w:rFonts w:ascii="Angsana New" w:hAnsi="Angsana New" w:hint="cs"/>
                <w:cs/>
              </w:rPr>
              <w:t xml:space="preserve"> </w:t>
            </w:r>
            <w:r w:rsidRPr="00F406B8">
              <w:rPr>
                <w:rFonts w:ascii="Angsana New" w:hAnsi="Angsana New"/>
                <w:cs/>
              </w:rPr>
              <w:t>ขายเวลาโฆษณาทางโทรทัศน์</w:t>
            </w:r>
            <w:r w:rsidR="005B21EC">
              <w:rPr>
                <w:rFonts w:ascii="Angsana New" w:hAnsi="Angsana New" w:hint="cs"/>
                <w:cs/>
              </w:rPr>
              <w:t xml:space="preserve"> บริหารจัดการ</w:t>
            </w:r>
          </w:p>
        </w:tc>
      </w:tr>
      <w:tr w:rsidR="00F406B8" w:rsidRPr="00D4736F" w14:paraId="061C5708" w14:textId="77777777" w:rsidTr="00C06030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3F95E" w14:textId="77777777" w:rsidR="00F406B8" w:rsidRPr="00D4736F" w:rsidRDefault="00F406B8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24E22" w14:textId="133E1883" w:rsidR="00F406B8" w:rsidRPr="00F406B8" w:rsidRDefault="005B21EC" w:rsidP="002267F9">
            <w:pPr>
              <w:tabs>
                <w:tab w:val="left" w:pos="360"/>
                <w:tab w:val="left" w:pos="900"/>
                <w:tab w:val="left" w:pos="1440"/>
              </w:tabs>
              <w:ind w:firstLine="37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ศิลปิน </w:t>
            </w:r>
            <w:r w:rsidRPr="00F406B8">
              <w:rPr>
                <w:rFonts w:ascii="Angsana New" w:hAnsi="Angsana New" w:hint="cs"/>
                <w:cs/>
              </w:rPr>
              <w:t>รวมถึง</w:t>
            </w:r>
            <w:r w:rsidR="00F406B8" w:rsidRPr="00F406B8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A3059E" w:rsidRPr="00D4736F" w14:paraId="54D05E98" w14:textId="77777777" w:rsidTr="00C06030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377F2" w14:textId="77777777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D2E92" w14:textId="5539D5E6" w:rsidR="00A3059E" w:rsidRPr="00CA0C9E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ธุรกิจตามหมายเหตุ</w:t>
            </w:r>
          </w:p>
        </w:tc>
      </w:tr>
      <w:tr w:rsidR="00A3059E" w:rsidRPr="00D4736F" w14:paraId="4725C685" w14:textId="77777777" w:rsidTr="00C06030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D8F7" w14:textId="77777777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ab/>
            </w:r>
          </w:p>
        </w:tc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5D36" w14:textId="4392E4F3" w:rsidR="00A3059E" w:rsidRPr="00D6023C" w:rsidRDefault="00A3059E" w:rsidP="00C06030">
            <w:pPr>
              <w:tabs>
                <w:tab w:val="left" w:pos="368"/>
                <w:tab w:val="left" w:pos="900"/>
                <w:tab w:val="left" w:pos="1440"/>
              </w:tabs>
              <w:ind w:right="177" w:firstLine="70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0B4E12">
              <w:rPr>
                <w:rFonts w:ascii="Angsana New" w:hAnsi="Angsana New"/>
                <w:spacing w:val="-2"/>
                <w:cs/>
              </w:rPr>
              <w:t>ประกอบ</w:t>
            </w:r>
            <w:r w:rsidRPr="000B4E12">
              <w:rPr>
                <w:rFonts w:ascii="Angsana New" w:hAnsi="Angsana New"/>
                <w:cs/>
              </w:rPr>
              <w:t>งบการเงิน ข้</w:t>
            </w:r>
            <w:r w:rsidRPr="000B4E12">
              <w:rPr>
                <w:rFonts w:ascii="Angsana New" w:hAnsi="Angsana New" w:hint="cs"/>
                <w:cs/>
              </w:rPr>
              <w:t>อ</w:t>
            </w:r>
            <w:r w:rsidRPr="000B4E12">
              <w:rPr>
                <w:rFonts w:ascii="Angsana New" w:hAnsi="Angsana New"/>
              </w:rPr>
              <w:t xml:space="preserve"> </w:t>
            </w:r>
            <w:r w:rsidR="000B4E12">
              <w:rPr>
                <w:rFonts w:ascii="Angsana New" w:hAnsi="Angsana New"/>
              </w:rPr>
              <w:t>1</w:t>
            </w:r>
            <w:r w:rsidR="003614E8">
              <w:rPr>
                <w:rFonts w:ascii="Angsana New" w:hAnsi="Angsana New"/>
              </w:rPr>
              <w:t>1</w:t>
            </w:r>
            <w:r w:rsidRPr="000B4E12">
              <w:rPr>
                <w:rFonts w:ascii="Angsana New" w:hAnsi="Angsana New" w:hint="cs"/>
                <w:cs/>
              </w:rPr>
              <w:t xml:space="preserve"> </w:t>
            </w:r>
            <w:r w:rsidRPr="000B4E12">
              <w:rPr>
                <w:rFonts w:hint="cs"/>
                <w:cs/>
              </w:rPr>
              <w:t xml:space="preserve">และ </w:t>
            </w:r>
            <w:r w:rsidRPr="000B4E12">
              <w:t>1</w:t>
            </w:r>
            <w:r w:rsidR="003614E8">
              <w:t>2</w:t>
            </w:r>
            <w:r w:rsidRPr="000B4E12">
              <w:t xml:space="preserve"> </w:t>
            </w:r>
            <w:r w:rsidRPr="000B4E12">
              <w:rPr>
                <w:rFonts w:hint="cs"/>
                <w:cs/>
              </w:rPr>
              <w:t>ตามลำดับ</w:t>
            </w:r>
          </w:p>
        </w:tc>
      </w:tr>
    </w:tbl>
    <w:p w14:paraId="0F3DB75C" w14:textId="77777777" w:rsidR="00873B33" w:rsidRPr="0091456C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/>
        </w:rPr>
        <w:tab/>
      </w:r>
    </w:p>
    <w:p w14:paraId="4DAFEC22" w14:textId="77777777" w:rsidR="00A32972" w:rsidRPr="00CA0C9E" w:rsidRDefault="00A32972" w:rsidP="00CA0C9E">
      <w:pPr>
        <w:tabs>
          <w:tab w:val="left" w:pos="909"/>
          <w:tab w:val="left" w:pos="1179"/>
          <w:tab w:val="left" w:pos="1710"/>
        </w:tabs>
        <w:ind w:left="900" w:right="105" w:hanging="549"/>
        <w:jc w:val="both"/>
        <w:outlineLvl w:val="0"/>
        <w:rPr>
          <w:rFonts w:ascii="Angsana New" w:hAnsi="Angsana New"/>
          <w:sz w:val="12"/>
          <w:szCs w:val="12"/>
        </w:rPr>
      </w:pPr>
    </w:p>
    <w:p w14:paraId="7102B887" w14:textId="77777777" w:rsidR="00CB4467" w:rsidRDefault="00CB4467" w:rsidP="001A3A52">
      <w:pPr>
        <w:tabs>
          <w:tab w:val="left" w:pos="909"/>
          <w:tab w:val="left" w:pos="1179"/>
          <w:tab w:val="left" w:pos="1710"/>
        </w:tabs>
        <w:ind w:left="900" w:right="-21" w:hanging="549"/>
        <w:jc w:val="thaiDistribute"/>
        <w:outlineLvl w:val="0"/>
        <w:rPr>
          <w:rFonts w:ascii="Angsana New" w:hAnsi="Angsana New"/>
        </w:rPr>
      </w:pPr>
      <w:r w:rsidRPr="00D4736F">
        <w:rPr>
          <w:rFonts w:ascii="Angsana New" w:hAnsi="Angsana New"/>
        </w:rPr>
        <w:t>1.2</w:t>
      </w:r>
      <w:r w:rsidRPr="00D4736F">
        <w:rPr>
          <w:rFonts w:ascii="Angsana New" w:hAnsi="Angsana New"/>
        </w:rPr>
        <w:tab/>
      </w:r>
      <w:r w:rsidRPr="008467C2">
        <w:rPr>
          <w:rFonts w:ascii="Angsana New" w:hAnsi="Angsana New"/>
          <w:cs/>
        </w:rPr>
        <w:t>ข้อมูล</w:t>
      </w:r>
      <w:r w:rsidRPr="008467C2">
        <w:rPr>
          <w:rFonts w:ascii="Angsana New" w:hAnsi="Angsana New" w:hint="cs"/>
          <w:cs/>
        </w:rPr>
        <w:t>สิทธิการ</w:t>
      </w:r>
      <w:r w:rsidRPr="008467C2">
        <w:rPr>
          <w:rFonts w:ascii="Angsana New" w:hAnsi="Angsana New"/>
          <w:cs/>
        </w:rPr>
        <w:t>ใช้คลื่นความถี่เพื่อให้บริการโทรทัศน์ในระบบดิจิตอลภาคพื้นดิน</w:t>
      </w:r>
      <w:r w:rsidR="008467C2" w:rsidRPr="00955A31">
        <w:rPr>
          <w:rFonts w:ascii="Angsana New" w:hAnsi="Angsana New"/>
          <w:sz w:val="14"/>
          <w:szCs w:val="14"/>
        </w:rPr>
        <w:t xml:space="preserve"> </w:t>
      </w:r>
      <w:r w:rsidRPr="008467C2">
        <w:rPr>
          <w:rFonts w:ascii="Angsana New" w:hAnsi="Angsana New"/>
          <w:cs/>
        </w:rPr>
        <w:t>ประเภทบริการธุรกิจระดับชาติ</w:t>
      </w:r>
    </w:p>
    <w:p w14:paraId="106E0DA1" w14:textId="2ABDC16C" w:rsidR="008467C2" w:rsidRDefault="008467C2" w:rsidP="00CA0C9E">
      <w:pPr>
        <w:tabs>
          <w:tab w:val="left" w:pos="990"/>
          <w:tab w:val="left" w:pos="1526"/>
        </w:tabs>
        <w:ind w:left="909" w:right="-21" w:hanging="279"/>
        <w:jc w:val="thaiDistribute"/>
        <w:rPr>
          <w:rFonts w:ascii="Angsana New" w:hAnsi="Angsana New"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 w:rsidRPr="00CD15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ซึ่งเป็นบริษัทย่อยของบริษัท</w:t>
      </w:r>
      <w:r w:rsidRPr="00CD157D">
        <w:rPr>
          <w:rFonts w:ascii="Angsana New" w:hAnsi="Angsana New" w:cs="Angsana New" w:hint="cs"/>
          <w:cs/>
        </w:rPr>
        <w:t xml:space="preserve"> </w:t>
      </w:r>
      <w:r w:rsidRPr="00CA0C9E">
        <w:rPr>
          <w:rFonts w:ascii="Angsana New" w:hAnsi="Angsana New" w:cs="Angsana New"/>
          <w:spacing w:val="-12"/>
          <w:cs/>
        </w:rPr>
        <w:t>เป็นผู้ชนะการประมูลใบอนุญาตให้ใช้คลื่น</w:t>
      </w:r>
      <w:r w:rsidRPr="00CA0C9E">
        <w:rPr>
          <w:rFonts w:ascii="Angsana New" w:hAnsi="Angsana New" w:cs="Angsana New"/>
          <w:spacing w:val="-10"/>
          <w:cs/>
        </w:rPr>
        <w:t>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CA0C9E">
        <w:rPr>
          <w:rFonts w:ascii="Angsana New" w:hAnsi="Angsana New" w:cs="Angsana New" w:hint="cs"/>
          <w:spacing w:val="-10"/>
          <w:cs/>
        </w:rPr>
        <w:t xml:space="preserve"> </w:t>
      </w:r>
      <w:r w:rsidR="00EC464D">
        <w:rPr>
          <w:rFonts w:ascii="Angsana New" w:hAnsi="Angsana New" w:cs="Angsana New"/>
          <w:spacing w:val="-10"/>
        </w:rPr>
        <w:br/>
      </w:r>
      <w:r w:rsidRPr="00CA0C9E">
        <w:rPr>
          <w:rFonts w:ascii="Angsana New" w:hAnsi="Angsana New" w:cs="Angsana New" w:hint="cs"/>
          <w:spacing w:val="-10"/>
          <w:cs/>
        </w:rPr>
        <w:t>(“ใบอนุญาตฯ”)</w:t>
      </w:r>
      <w:r w:rsidRPr="00CA0C9E">
        <w:rPr>
          <w:rFonts w:ascii="Angsana New" w:hAnsi="Angsana New" w:cs="Angsana New"/>
          <w:spacing w:val="-12"/>
          <w:cs/>
        </w:rPr>
        <w:t xml:space="preserve">  </w:t>
      </w:r>
      <w:r w:rsidRPr="00CD157D">
        <w:rPr>
          <w:rFonts w:ascii="Angsana New" w:hAnsi="Angsana New" w:cs="Angsana New"/>
          <w:cs/>
        </w:rPr>
        <w:t>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(กสทช.) โดยใบอนุญาต</w:t>
      </w:r>
      <w:r w:rsidRPr="00CD157D">
        <w:rPr>
          <w:rFonts w:ascii="Angsana New" w:hAnsi="Angsana New" w:cs="Angsana New" w:hint="cs"/>
          <w:cs/>
        </w:rPr>
        <w:t>ฯ</w:t>
      </w:r>
      <w:r w:rsidRPr="00CD15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EF7F9D">
        <w:rPr>
          <w:rFonts w:ascii="Angsana New" w:hAnsi="Angsana New" w:cs="Angsana New"/>
        </w:rPr>
        <w:t>15</w:t>
      </w:r>
      <w:r w:rsidRPr="00CD15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EF7F9D">
        <w:rPr>
          <w:rFonts w:ascii="Angsana New" w:hAnsi="Angsana New" w:cs="Angsana New"/>
        </w:rPr>
        <w:t>25</w:t>
      </w:r>
      <w:r w:rsidR="00CA0C9E">
        <w:rPr>
          <w:rFonts w:ascii="Angsana New" w:hAnsi="Angsana New" w:cs="Angsana New"/>
          <w:cs/>
        </w:rPr>
        <w:t xml:space="preserve"> เมษายน </w:t>
      </w:r>
      <w:r w:rsidR="00EF7F9D">
        <w:rPr>
          <w:rFonts w:ascii="Angsana New" w:hAnsi="Angsana New" w:cs="Angsana New"/>
        </w:rPr>
        <w:t>2557</w:t>
      </w:r>
      <w:r w:rsidR="00CA0C9E">
        <w:rPr>
          <w:rFonts w:ascii="Angsana New" w:hAnsi="Angsana New" w:cs="Angsana New"/>
          <w:cs/>
        </w:rPr>
        <w:t xml:space="preserve"> และสิ้นสุดวันที่</w:t>
      </w:r>
      <w:r>
        <w:rPr>
          <w:rFonts w:ascii="Angsana New" w:hAnsi="Angsana New" w:cs="Angsana New"/>
        </w:rPr>
        <w:t xml:space="preserve"> </w:t>
      </w:r>
      <w:r w:rsidR="00EF7F9D">
        <w:rPr>
          <w:rFonts w:ascii="Angsana New" w:hAnsi="Angsana New" w:cs="Angsana New"/>
        </w:rPr>
        <w:t>24</w:t>
      </w:r>
      <w:r w:rsidRPr="00CD157D">
        <w:rPr>
          <w:rFonts w:ascii="Angsana New" w:hAnsi="Angsana New" w:cs="Angsana New"/>
          <w:cs/>
        </w:rPr>
        <w:t xml:space="preserve"> เมษายน </w:t>
      </w:r>
      <w:r w:rsidR="00EF7F9D">
        <w:rPr>
          <w:rFonts w:ascii="Angsana New" w:hAnsi="Angsana New" w:cs="Angsana New"/>
        </w:rPr>
        <w:t>2572</w:t>
      </w:r>
      <w:r w:rsidRPr="00CD157D">
        <w:rPr>
          <w:rFonts w:ascii="Angsana New" w:hAnsi="Angsana New" w:cs="Angsana New"/>
          <w:cs/>
        </w:rPr>
        <w:t xml:space="preserve">) </w:t>
      </w:r>
      <w:r>
        <w:rPr>
          <w:rFonts w:ascii="Angsana New" w:hAnsi="Angsana New"/>
        </w:rPr>
        <w:t xml:space="preserve"> </w:t>
      </w:r>
    </w:p>
    <w:p w14:paraId="359FC259" w14:textId="77777777" w:rsidR="00B27EC5" w:rsidRPr="00F66C78" w:rsidRDefault="00B27EC5" w:rsidP="001C7939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spacing w:val="-2"/>
        </w:rPr>
      </w:pPr>
    </w:p>
    <w:p w14:paraId="4CEF9E55" w14:textId="77777777" w:rsidR="00D131FB" w:rsidRPr="00D4736F" w:rsidRDefault="00873B33" w:rsidP="0060707D">
      <w:pPr>
        <w:numPr>
          <w:ilvl w:val="0"/>
          <w:numId w:val="2"/>
        </w:numPr>
        <w:tabs>
          <w:tab w:val="left" w:pos="1134"/>
        </w:tabs>
        <w:ind w:right="102"/>
        <w:jc w:val="thaiDistribute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เกณฑ์ในการจัดทำงบการเงิน</w:t>
      </w:r>
    </w:p>
    <w:p w14:paraId="1F9A0018" w14:textId="77777777" w:rsidR="00AE2E81" w:rsidRPr="00D4736F" w:rsidRDefault="00AE2E81" w:rsidP="00AE2E81">
      <w:pPr>
        <w:tabs>
          <w:tab w:val="left" w:pos="1134"/>
        </w:tabs>
        <w:ind w:left="360" w:right="102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72024AB1" w14:textId="77777777" w:rsidR="00DE7E8E" w:rsidRPr="00D4736F" w:rsidRDefault="00DE7E8E" w:rsidP="00DE7E8E">
      <w:pPr>
        <w:tabs>
          <w:tab w:val="left" w:pos="900"/>
          <w:tab w:val="left" w:pos="1440"/>
        </w:tabs>
        <w:ind w:left="360" w:right="-338"/>
        <w:jc w:val="both"/>
        <w:rPr>
          <w:rFonts w:ascii="Angsana New" w:hAnsi="Angsana New"/>
          <w:b/>
          <w:bCs/>
          <w:sz w:val="2"/>
          <w:szCs w:val="2"/>
        </w:rPr>
      </w:pPr>
    </w:p>
    <w:p w14:paraId="5CF86E6C" w14:textId="54034843" w:rsidR="00DE7E8E" w:rsidRDefault="00B62CE6" w:rsidP="008152C8">
      <w:pPr>
        <w:ind w:left="360" w:right="-49" w:firstLine="354"/>
        <w:jc w:val="thaiDistribute"/>
        <w:rPr>
          <w:rFonts w:ascii="Angsana New" w:hAnsi="Angsana New"/>
          <w:spacing w:val="-2"/>
        </w:rPr>
      </w:pPr>
      <w:r w:rsidRPr="0042663D">
        <w:rPr>
          <w:rFonts w:ascii="Angsana New" w:hAnsi="Angsana New" w:hint="cs"/>
          <w:spacing w:val="-2"/>
          <w:cs/>
        </w:rPr>
        <w:t>งบการเงินรวมและงบการเงินเฉพาะกิจการ</w:t>
      </w:r>
      <w:r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ได้จัดทำขึ้นตามมาตรฐานการบัญชีและมาตรฐาน</w:t>
      </w:r>
      <w:r w:rsidRPr="0042663D">
        <w:rPr>
          <w:rFonts w:ascii="Angsana New" w:hAnsi="Angsana New"/>
          <w:spacing w:val="-2"/>
          <w:cs/>
        </w:rPr>
        <w:br/>
      </w:r>
      <w:r w:rsidRPr="0042663D">
        <w:rPr>
          <w:rFonts w:ascii="Angsana New" w:hAnsi="Angsana New" w:hint="cs"/>
          <w:spacing w:val="-2"/>
          <w:cs/>
        </w:rPr>
        <w:t>การรายงานทางการเงิน ที่กำหนดโดยสภาวิชาชีพบัญชี</w:t>
      </w:r>
      <w:r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 xml:space="preserve">ภายใต้พระราชบัญญัติวิชาชีพบัญชี พ.ศ. </w:t>
      </w:r>
      <w:r w:rsidR="00FC5350">
        <w:rPr>
          <w:rFonts w:ascii="Angsana New" w:hAnsi="Angsana New"/>
          <w:spacing w:val="-2"/>
        </w:rPr>
        <w:t>2547</w:t>
      </w:r>
      <w:r>
        <w:rPr>
          <w:rFonts w:ascii="Angsana New" w:hAnsi="Angsana New"/>
          <w:spacing w:val="-2"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 xml:space="preserve">และพระราชบัญญัติการบัญชี พ.ศ. </w:t>
      </w:r>
      <w:r w:rsidR="00FC5350">
        <w:rPr>
          <w:rFonts w:ascii="Angsana New" w:hAnsi="Angsana New"/>
          <w:spacing w:val="-2"/>
        </w:rPr>
        <w:t xml:space="preserve">2543 </w:t>
      </w:r>
      <w:r w:rsidRPr="00421EE1">
        <w:rPr>
          <w:rFonts w:ascii="Angsana New" w:hAnsi="Angsana New"/>
          <w:spacing w:val="-2"/>
          <w:sz w:val="6"/>
          <w:szCs w:val="6"/>
        </w:rPr>
        <w:t xml:space="preserve"> </w:t>
      </w:r>
      <w:r w:rsidRPr="0042663D">
        <w:rPr>
          <w:rFonts w:ascii="Angsana New" w:eastAsia="Calibri" w:hAnsi="Angsana New" w:cs="Angsana New"/>
          <w:spacing w:val="-2"/>
          <w:cs/>
        </w:rPr>
        <w:t>และตามประกาศของสำนักงานคณะกรรมการกำกับหลักทรัพย์</w:t>
      </w:r>
      <w:r w:rsidR="007B0763">
        <w:rPr>
          <w:rFonts w:ascii="Angsana New" w:eastAsia="Calibri" w:hAnsi="Angsana New" w:cs="Angsana New"/>
          <w:spacing w:val="-2"/>
          <w:cs/>
        </w:rPr>
        <w:br/>
      </w:r>
      <w:r w:rsidRPr="0042663D">
        <w:rPr>
          <w:rFonts w:ascii="Angsana New" w:eastAsia="Calibri" w:hAnsi="Angsana New" w:cs="Angsana New"/>
          <w:spacing w:val="-2"/>
          <w:cs/>
        </w:rPr>
        <w:t>และตลาดหลักทรัพย์</w:t>
      </w:r>
      <w:r>
        <w:rPr>
          <w:rFonts w:ascii="Angsana New" w:hAnsi="Angsana New" w:hint="cs"/>
          <w:spacing w:val="-2"/>
          <w:cs/>
        </w:rPr>
        <w:t xml:space="preserve"> </w:t>
      </w:r>
      <w:r w:rsidR="002A3C68">
        <w:rPr>
          <w:rFonts w:ascii="Angsana New" w:hAnsi="Angsana New" w:hint="cs"/>
          <w:spacing w:val="-2"/>
          <w:cs/>
        </w:rPr>
        <w:t>และกรมพัฒนาธุรกิจการค้าเรื่อง “การกำหนดรายการย่อที่ต้องมีในงบการเงิน พ.ศ.</w:t>
      </w:r>
      <w:r w:rsidR="00CA6BD1">
        <w:rPr>
          <w:rFonts w:ascii="Angsana New" w:hAnsi="Angsana New" w:hint="cs"/>
          <w:spacing w:val="-2"/>
          <w:cs/>
        </w:rPr>
        <w:t xml:space="preserve"> </w:t>
      </w:r>
      <w:r w:rsidR="0083224E">
        <w:rPr>
          <w:rFonts w:ascii="Angsana New" w:hAnsi="Angsana New"/>
          <w:spacing w:val="-2"/>
        </w:rPr>
        <w:t>2566</w:t>
      </w:r>
      <w:r w:rsidR="002A3C68">
        <w:rPr>
          <w:rFonts w:ascii="Angsana New" w:hAnsi="Angsana New" w:hint="cs"/>
          <w:spacing w:val="-2"/>
          <w:cs/>
        </w:rPr>
        <w:t>”</w:t>
      </w:r>
    </w:p>
    <w:p w14:paraId="5BA87FD1" w14:textId="77777777" w:rsidR="00B84F3F" w:rsidRDefault="00B84F3F" w:rsidP="00CA0C9E">
      <w:pPr>
        <w:ind w:left="360" w:right="-49" w:firstLine="354"/>
        <w:jc w:val="thaiDistribute"/>
        <w:rPr>
          <w:rFonts w:ascii="Angsana New" w:hAnsi="Angsana New"/>
          <w:spacing w:val="-2"/>
        </w:rPr>
      </w:pPr>
    </w:p>
    <w:p w14:paraId="1F05B39C" w14:textId="77777777" w:rsidR="00B84F3F" w:rsidRDefault="00B84F3F" w:rsidP="00CA0C9E">
      <w:pPr>
        <w:ind w:left="360" w:right="-49" w:firstLine="354"/>
        <w:jc w:val="thaiDistribute"/>
        <w:rPr>
          <w:rFonts w:ascii="Angsana New" w:hAnsi="Angsana New"/>
          <w:spacing w:val="-2"/>
        </w:rPr>
      </w:pPr>
    </w:p>
    <w:p w14:paraId="0CBF9E5F" w14:textId="77777777" w:rsidR="00B84F3F" w:rsidRDefault="00B84F3F" w:rsidP="00CA0C9E">
      <w:pPr>
        <w:ind w:left="360" w:right="-49" w:firstLine="354"/>
        <w:jc w:val="thaiDistribute"/>
        <w:rPr>
          <w:rFonts w:ascii="Angsana New" w:hAnsi="Angsana New"/>
          <w:spacing w:val="-2"/>
        </w:rPr>
      </w:pPr>
    </w:p>
    <w:p w14:paraId="01C1BBC8" w14:textId="77777777" w:rsidR="00CA6BD1" w:rsidRDefault="00CA6BD1" w:rsidP="00CA0C9E">
      <w:pPr>
        <w:ind w:left="360" w:right="-49" w:firstLine="354"/>
        <w:jc w:val="thaiDistribute"/>
        <w:rPr>
          <w:rFonts w:ascii="Angsana New" w:hAnsi="Angsana New"/>
          <w:spacing w:val="-2"/>
          <w:cs/>
        </w:rPr>
      </w:pPr>
    </w:p>
    <w:p w14:paraId="09A2451A" w14:textId="77777777" w:rsidR="00A3059E" w:rsidRPr="00A3059E" w:rsidRDefault="00A3059E" w:rsidP="00CA0C9E">
      <w:pPr>
        <w:ind w:left="360" w:right="-49" w:firstLine="354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25E98930" w14:textId="77777777" w:rsidR="00F80ECA" w:rsidRPr="00D4736F" w:rsidRDefault="00F80ECA" w:rsidP="00F80ECA">
      <w:pPr>
        <w:spacing w:line="48" w:lineRule="auto"/>
        <w:ind w:left="357" w:right="-618" w:firstLine="539"/>
        <w:jc w:val="thaiDistribute"/>
        <w:rPr>
          <w:rFonts w:ascii="Angsana New" w:hAnsi="Angsana New"/>
          <w:sz w:val="4"/>
          <w:szCs w:val="4"/>
        </w:rPr>
      </w:pPr>
    </w:p>
    <w:p w14:paraId="0B40C724" w14:textId="463E2B02" w:rsidR="00F80ECA" w:rsidRPr="00B609FD" w:rsidRDefault="00857580" w:rsidP="00D91BB7">
      <w:pPr>
        <w:tabs>
          <w:tab w:val="left" w:pos="993"/>
        </w:tabs>
        <w:ind w:left="709" w:right="-28" w:hanging="425"/>
        <w:jc w:val="both"/>
        <w:rPr>
          <w:rFonts w:ascii="Angsana New" w:hAnsi="Angsana New"/>
          <w:spacing w:val="-6"/>
        </w:rPr>
      </w:pPr>
      <w:r>
        <w:lastRenderedPageBreak/>
        <w:t>2.1</w:t>
      </w:r>
      <w:r>
        <w:tab/>
      </w:r>
      <w:r w:rsidR="00F80ECA" w:rsidRPr="00E57062">
        <w:rPr>
          <w:rFonts w:ascii="Angsana New" w:hAnsi="Angsana New" w:cs="Angsana New"/>
          <w:spacing w:val="-6"/>
          <w:cs/>
        </w:rPr>
        <w:t>งบ</w:t>
      </w:r>
      <w:r w:rsidR="00F80ECA" w:rsidRPr="00857580">
        <w:rPr>
          <w:cs/>
        </w:rPr>
        <w:t xml:space="preserve">การเงินรวมนี้จัดทำขึ้นโดยรวมงบการเงินของบริษัท บีอีซี เวิลด์ จำกัด </w:t>
      </w:r>
      <w:r w:rsidR="00F80ECA" w:rsidRPr="00857580">
        <w:t>(</w:t>
      </w:r>
      <w:r w:rsidR="00F80ECA" w:rsidRPr="00857580">
        <w:rPr>
          <w:cs/>
        </w:rPr>
        <w:t>มหาชน</w:t>
      </w:r>
      <w:r w:rsidR="00F80ECA" w:rsidRPr="00857580">
        <w:t xml:space="preserve">) </w:t>
      </w:r>
      <w:r w:rsidR="00704AB7" w:rsidRPr="00857580">
        <w:rPr>
          <w:rFonts w:hint="cs"/>
          <w:cs/>
        </w:rPr>
        <w:t>กับ</w:t>
      </w:r>
      <w:r w:rsidR="00F80ECA" w:rsidRPr="00857580">
        <w:rPr>
          <w:cs/>
        </w:rPr>
        <w:t>บริษัทย่อย</w:t>
      </w:r>
      <w:r w:rsidR="00B42A26" w:rsidRPr="00857580">
        <w:rPr>
          <w:rFonts w:hint="cs"/>
          <w:cs/>
        </w:rPr>
        <w:t xml:space="preserve"> </w:t>
      </w:r>
      <w:r w:rsidR="00A3059E" w:rsidRPr="00857580">
        <w:rPr>
          <w:rFonts w:hint="cs"/>
          <w:cs/>
        </w:rPr>
        <w:t>และส่วน</w:t>
      </w:r>
      <w:r w:rsidR="00A3059E">
        <w:rPr>
          <w:rFonts w:ascii="Angsana New" w:hAnsi="Angsana New" w:hint="cs"/>
          <w:cs/>
        </w:rPr>
        <w:t>ได้เสียในการร่วมค้า</w:t>
      </w:r>
      <w:r w:rsidR="00A3059E">
        <w:rPr>
          <w:rFonts w:ascii="Angsana New" w:hAnsi="Angsana New"/>
        </w:rPr>
        <w:t xml:space="preserve"> </w:t>
      </w:r>
      <w:r w:rsidR="00F80ECA" w:rsidRPr="00B609FD">
        <w:rPr>
          <w:rFonts w:ascii="Angsana New" w:hAnsi="Angsana New"/>
          <w:spacing w:val="-6"/>
          <w:cs/>
        </w:rPr>
        <w:t xml:space="preserve">ดังต่อไปนี้  </w:t>
      </w:r>
    </w:p>
    <w:p w14:paraId="4F24553E" w14:textId="77777777" w:rsidR="00873B33" w:rsidRPr="00D215E8" w:rsidRDefault="00873B33" w:rsidP="00EF109B">
      <w:pPr>
        <w:tabs>
          <w:tab w:val="left" w:pos="364"/>
          <w:tab w:val="left" w:pos="896"/>
          <w:tab w:val="left" w:pos="1440"/>
        </w:tabs>
        <w:ind w:left="714" w:right="108"/>
        <w:jc w:val="both"/>
        <w:rPr>
          <w:rFonts w:ascii="Angsana New" w:hAnsi="Angsana New"/>
          <w:spacing w:val="8"/>
          <w:sz w:val="16"/>
          <w:szCs w:val="16"/>
        </w:rPr>
      </w:pPr>
    </w:p>
    <w:tbl>
      <w:tblPr>
        <w:tblW w:w="8947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9"/>
        <w:gridCol w:w="854"/>
        <w:gridCol w:w="812"/>
        <w:gridCol w:w="1442"/>
      </w:tblGrid>
      <w:tr w:rsidR="00873B33" w:rsidRPr="00D4736F" w14:paraId="77D70825" w14:textId="77777777" w:rsidTr="00445308">
        <w:trPr>
          <w:cantSplit/>
          <w:trHeight w:val="405"/>
        </w:trPr>
        <w:tc>
          <w:tcPr>
            <w:tcW w:w="58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708F6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8C40" w14:textId="77777777" w:rsidR="00873B33" w:rsidRPr="00D4736F" w:rsidRDefault="00873B33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446A6" w14:textId="77777777" w:rsidR="00873B33" w:rsidRPr="00D4736F" w:rsidRDefault="00873B33" w:rsidP="00951EF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0E4CDA" w:rsidRPr="00D4736F" w14:paraId="3FE80269" w14:textId="77777777" w:rsidTr="00445308">
        <w:trPr>
          <w:cantSplit/>
          <w:trHeight w:val="405"/>
        </w:trPr>
        <w:tc>
          <w:tcPr>
            <w:tcW w:w="5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C57" w14:textId="77777777" w:rsidR="000E4CDA" w:rsidRPr="00D4736F" w:rsidRDefault="000E4CD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38EC3B1" w14:textId="40532A21" w:rsidR="000E4CDA" w:rsidRPr="003F2695" w:rsidRDefault="000E4CDA" w:rsidP="00CB7B9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 w:rsidR="002C594A">
              <w:rPr>
                <w:sz w:val="30"/>
                <w:szCs w:val="30"/>
              </w:rPr>
              <w:t>8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6059D" w14:textId="6605D746" w:rsidR="000E4CDA" w:rsidRPr="003F2695" w:rsidRDefault="000E4CDA" w:rsidP="00CB7B9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 w:rsidR="002C594A">
              <w:rPr>
                <w:sz w:val="30"/>
                <w:szCs w:val="30"/>
              </w:rPr>
              <w:t>7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73B" w14:textId="77777777" w:rsidR="000E4CDA" w:rsidRPr="00D4736F" w:rsidRDefault="000E4CDA" w:rsidP="00951EF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ประเทศ</w:t>
            </w:r>
          </w:p>
        </w:tc>
      </w:tr>
      <w:tr w:rsidR="00EE4539" w:rsidRPr="00D4736F" w14:paraId="3DAD5130" w14:textId="77777777" w:rsidTr="00445308">
        <w:trPr>
          <w:trHeight w:val="405"/>
        </w:trPr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15946" w14:textId="77777777"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8BAB82F" w14:textId="77777777"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38B02E" w14:textId="77777777"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B84A9" w14:textId="77777777"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2253E2" w:rsidRPr="00D4736F" w14:paraId="741BE50A" w14:textId="77777777" w:rsidTr="00445308">
        <w:trPr>
          <w:trHeight w:val="406"/>
        </w:trPr>
        <w:tc>
          <w:tcPr>
            <w:tcW w:w="5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079C7" w14:textId="77777777" w:rsidR="002253E2" w:rsidRPr="00D4736F" w:rsidRDefault="002253E2" w:rsidP="002253E2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1. </w:t>
            </w:r>
            <w:r w:rsidRPr="00D4736F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C1C8AE1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AD6F" w14:textId="6D3DD871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2510B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37EB3B26" w14:textId="77777777" w:rsidTr="00445308">
        <w:trPr>
          <w:trHeight w:val="405"/>
        </w:trPr>
        <w:tc>
          <w:tcPr>
            <w:tcW w:w="5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EACDD" w14:textId="77777777" w:rsidR="002253E2" w:rsidRPr="00D4736F" w:rsidRDefault="002253E2" w:rsidP="002253E2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2. </w:t>
            </w:r>
            <w:r w:rsidRPr="00D4736F">
              <w:rPr>
                <w:sz w:val="30"/>
                <w:szCs w:val="30"/>
                <w:cs/>
              </w:rPr>
              <w:t xml:space="preserve">บริษัท รังสิโรตม์วนิช จำกัด                                           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2AA7A6B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273682" w14:textId="79691D89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2F8AF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25E3E07E" w14:textId="77777777" w:rsidTr="00445308">
        <w:trPr>
          <w:trHeight w:val="405"/>
        </w:trPr>
        <w:tc>
          <w:tcPr>
            <w:tcW w:w="5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8F805" w14:textId="77777777" w:rsidR="002253E2" w:rsidRPr="00D4736F" w:rsidRDefault="002253E2" w:rsidP="002253E2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3. </w:t>
            </w:r>
            <w:r w:rsidRPr="00D4736F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485FC224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7AF41" w14:textId="7DDA1A8D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B11B9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6D98694E" w14:textId="77777777" w:rsidTr="00445308">
        <w:trPr>
          <w:trHeight w:val="405"/>
        </w:trPr>
        <w:tc>
          <w:tcPr>
            <w:tcW w:w="5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F8C4B" w14:textId="42FC72DA" w:rsidR="002253E2" w:rsidRPr="00D4736F" w:rsidRDefault="002253E2" w:rsidP="002253E2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 </w:t>
            </w:r>
            <w:r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5661E19" w14:textId="7F9963CB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D5A81" w14:textId="410AC33E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5F443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7B55144F" w14:textId="77777777" w:rsidTr="00445308">
        <w:trPr>
          <w:trHeight w:val="406"/>
        </w:trPr>
        <w:tc>
          <w:tcPr>
            <w:tcW w:w="5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CC63B" w14:textId="4DF67581" w:rsidR="002253E2" w:rsidRPr="00D4736F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974ABE">
              <w:rPr>
                <w:rFonts w:hint="cs"/>
                <w:sz w:val="30"/>
                <w:szCs w:val="30"/>
                <w:cs/>
              </w:rPr>
              <w:t>5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18DCF86" w14:textId="127243FA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F3EE3" w14:textId="3EF5A830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C8A5F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42F7D288" w14:textId="77777777" w:rsidTr="00445308">
        <w:trPr>
          <w:trHeight w:val="405"/>
        </w:trPr>
        <w:tc>
          <w:tcPr>
            <w:tcW w:w="5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90494" w14:textId="3327B736" w:rsidR="002253E2" w:rsidRPr="00D4736F" w:rsidRDefault="002253E2" w:rsidP="002253E2">
            <w:pPr>
              <w:tabs>
                <w:tab w:val="left" w:pos="252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974ABE">
              <w:rPr>
                <w:rFonts w:hint="cs"/>
                <w:sz w:val="30"/>
                <w:szCs w:val="30"/>
                <w:cs/>
              </w:rPr>
              <w:t>6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1314834" w14:textId="0FAEE3D9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BD3B3" w14:textId="0D3E0FBD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54794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5A027DA6" w14:textId="77777777" w:rsidTr="00445308">
        <w:trPr>
          <w:trHeight w:val="406"/>
        </w:trPr>
        <w:tc>
          <w:tcPr>
            <w:tcW w:w="5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C0065" w14:textId="47857405" w:rsidR="002253E2" w:rsidRPr="00D4736F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E67EC0C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D75B88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F3BB6" w14:textId="77777777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2253E2" w:rsidRPr="00D4736F" w14:paraId="0F7E6C2F" w14:textId="77777777" w:rsidTr="00445308">
        <w:trPr>
          <w:trHeight w:val="406"/>
        </w:trPr>
        <w:tc>
          <w:tcPr>
            <w:tcW w:w="5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3BC76" w14:textId="65C0D0E9" w:rsidR="002253E2" w:rsidRPr="00D4736F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Pr="000C69C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>
              <w:rPr>
                <w:rFonts w:hint="cs"/>
                <w:sz w:val="30"/>
                <w:szCs w:val="30"/>
                <w:cs/>
              </w:rPr>
              <w:t>ร์</w:t>
            </w:r>
            <w:r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951E916" w14:textId="311B6678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50.00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67D254" w14:textId="3EB950F4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sz w:val="30"/>
                <w:szCs w:val="30"/>
              </w:rPr>
              <w:t>50.00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C921E" w14:textId="6830B3FD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F45D64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  <w:tr w:rsidR="002253E2" w:rsidRPr="00D4736F" w14:paraId="4D9992E9" w14:textId="77777777" w:rsidTr="00445308">
        <w:trPr>
          <w:trHeight w:val="406"/>
        </w:trPr>
        <w:tc>
          <w:tcPr>
            <w:tcW w:w="5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E9EB" w14:textId="48D78487" w:rsidR="002253E2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2. กิจการร่วมค้า เมเจอร์ จอยน์ ฟิล์ม และ บีอีซี เวิลด์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832A787" w14:textId="1960AD41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rFonts w:hint="cs"/>
                <w:sz w:val="30"/>
                <w:szCs w:val="30"/>
                <w:cs/>
              </w:rPr>
              <w:t>50.00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1A0A4" w14:textId="115E925C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F45D64">
              <w:rPr>
                <w:rFonts w:hint="cs"/>
                <w:sz w:val="30"/>
                <w:szCs w:val="30"/>
                <w:cs/>
              </w:rPr>
              <w:t>50.00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68B4" w14:textId="04F334BA" w:rsidR="002253E2" w:rsidRPr="00F45D64" w:rsidRDefault="002253E2" w:rsidP="002253E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F45D64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</w:tbl>
    <w:p w14:paraId="375D7214" w14:textId="77777777" w:rsidR="00873B33" w:rsidRDefault="00873B33" w:rsidP="00400838">
      <w:pPr>
        <w:spacing w:line="120" w:lineRule="auto"/>
        <w:ind w:right="-331"/>
        <w:jc w:val="both"/>
        <w:rPr>
          <w:rFonts w:ascii="Angsana New" w:hAnsi="Angsana New"/>
          <w:sz w:val="22"/>
          <w:szCs w:val="22"/>
        </w:rPr>
      </w:pPr>
    </w:p>
    <w:p w14:paraId="16EE291B" w14:textId="77777777" w:rsidR="00D131FB" w:rsidRDefault="00052E8C" w:rsidP="00080CCA">
      <w:pPr>
        <w:tabs>
          <w:tab w:val="left" w:pos="663"/>
        </w:tabs>
        <w:ind w:left="392" w:right="-311" w:hanging="108"/>
        <w:jc w:val="both"/>
      </w:pPr>
      <w:r>
        <w:rPr>
          <w:rFonts w:hint="cs"/>
          <w:cs/>
        </w:rPr>
        <w:t>2.2</w:t>
      </w:r>
      <w:r>
        <w:rPr>
          <w:rFonts w:hint="cs"/>
          <w:cs/>
        </w:rPr>
        <w:tab/>
      </w:r>
      <w:r w:rsidR="00D131FB" w:rsidRPr="00D4736F">
        <w:rPr>
          <w:cs/>
        </w:rPr>
        <w:t>ยอดคงค้างและรายการระหว่างกันของบริษัท</w:t>
      </w:r>
      <w:r w:rsidR="004D6F1B" w:rsidRPr="00D4736F">
        <w:rPr>
          <w:rFonts w:hint="cs"/>
          <w:cs/>
        </w:rPr>
        <w:t>และ</w:t>
      </w:r>
      <w:r w:rsidR="00D131FB" w:rsidRPr="00D4736F">
        <w:rPr>
          <w:cs/>
        </w:rPr>
        <w:t>บริษัทย่อย</w:t>
      </w:r>
      <w:r w:rsidR="00CA18D8">
        <w:rPr>
          <w:rFonts w:hint="cs"/>
          <w:cs/>
        </w:rPr>
        <w:t xml:space="preserve"> </w:t>
      </w:r>
      <w:r w:rsidR="00D131FB" w:rsidRPr="00D4736F">
        <w:rPr>
          <w:cs/>
        </w:rPr>
        <w:t>ได้ตัดออกจากงบการเงิน</w:t>
      </w:r>
      <w:r w:rsidR="00D131FB" w:rsidRPr="00D4736F">
        <w:rPr>
          <w:rFonts w:hint="cs"/>
          <w:cs/>
        </w:rPr>
        <w:t>รวม</w:t>
      </w:r>
      <w:r w:rsidR="00D131FB" w:rsidRPr="00D4736F">
        <w:rPr>
          <w:cs/>
        </w:rPr>
        <w:t>แล้ว</w:t>
      </w:r>
    </w:p>
    <w:p w14:paraId="49ABC15B" w14:textId="77777777" w:rsidR="00841ABA" w:rsidRPr="00897EE1" w:rsidRDefault="00841ABA" w:rsidP="00052E8C">
      <w:pPr>
        <w:tabs>
          <w:tab w:val="left" w:pos="728"/>
        </w:tabs>
        <w:ind w:left="392" w:right="-311" w:hanging="108"/>
        <w:jc w:val="both"/>
        <w:rPr>
          <w:sz w:val="6"/>
          <w:szCs w:val="6"/>
        </w:rPr>
      </w:pPr>
    </w:p>
    <w:p w14:paraId="5D25A403" w14:textId="77777777" w:rsidR="00082123" w:rsidRPr="00144B86" w:rsidRDefault="00455705" w:rsidP="00080CCA">
      <w:pPr>
        <w:tabs>
          <w:tab w:val="left" w:pos="663"/>
        </w:tabs>
        <w:ind w:left="392" w:right="-311" w:hanging="108"/>
        <w:jc w:val="both"/>
        <w:rPr>
          <w:rFonts w:ascii="Angsana New" w:hAnsi="Angsana New" w:cs="Angsana New"/>
        </w:rPr>
      </w:pPr>
      <w:r w:rsidRPr="00144B86">
        <w:rPr>
          <w:rFonts w:ascii="Angsana New" w:hAnsi="Angsana New" w:cs="Angsana New"/>
          <w:spacing w:val="-6"/>
          <w:cs/>
        </w:rPr>
        <w:t>2.</w:t>
      </w:r>
      <w:r w:rsidRPr="00144B86">
        <w:rPr>
          <w:rFonts w:ascii="Angsana New" w:hAnsi="Angsana New" w:cs="Angsana New" w:hint="cs"/>
          <w:spacing w:val="-6"/>
          <w:cs/>
        </w:rPr>
        <w:t>3</w:t>
      </w:r>
      <w:r w:rsidRPr="00144B86">
        <w:rPr>
          <w:rFonts w:ascii="Angsana New" w:hAnsi="Angsana New" w:cs="Angsana New"/>
          <w:spacing w:val="-6"/>
          <w:cs/>
        </w:rPr>
        <w:tab/>
      </w:r>
      <w:r w:rsidR="00841ABA" w:rsidRPr="00144B86">
        <w:rPr>
          <w:rFonts w:ascii="Angsana New" w:hAnsi="Angsana New" w:cs="Angsana New" w:hint="cs"/>
          <w:spacing w:val="-6"/>
          <w:cs/>
        </w:rPr>
        <w:t>มาตรฐานการบัญชีใหม่ที่เริ่มมีผลบังคับใช้ใน</w:t>
      </w:r>
      <w:r w:rsidR="00897EE1" w:rsidRPr="00144B86">
        <w:rPr>
          <w:rFonts w:ascii="Angsana New" w:hAnsi="Angsana New" w:cs="Angsana New" w:hint="cs"/>
          <w:spacing w:val="-6"/>
          <w:cs/>
        </w:rPr>
        <w:t>ปี</w:t>
      </w:r>
      <w:r w:rsidR="00246E4A" w:rsidRPr="00144B86">
        <w:rPr>
          <w:rFonts w:ascii="Angsana New" w:hAnsi="Angsana New" w:cs="Angsana New" w:hint="cs"/>
          <w:spacing w:val="-6"/>
          <w:cs/>
        </w:rPr>
        <w:t>บัญชี</w:t>
      </w:r>
      <w:r w:rsidR="00841ABA" w:rsidRPr="00144B86">
        <w:rPr>
          <w:rFonts w:ascii="Angsana New" w:hAnsi="Angsana New" w:cs="Angsana New" w:hint="cs"/>
          <w:spacing w:val="-6"/>
          <w:cs/>
        </w:rPr>
        <w:t>ปัจจุบัน</w:t>
      </w:r>
    </w:p>
    <w:p w14:paraId="43B409E2" w14:textId="52693BDD" w:rsidR="00A3059E" w:rsidRDefault="00A3059E" w:rsidP="00857580">
      <w:pPr>
        <w:ind w:left="669" w:right="-45" w:firstLine="567"/>
        <w:jc w:val="thaiDistribute"/>
        <w:rPr>
          <w:rFonts w:ascii="Angsana New" w:hAnsi="Angsana New" w:cs="Angsana New"/>
          <w:spacing w:val="-4"/>
        </w:rPr>
      </w:pPr>
      <w:r w:rsidRPr="00AD5600">
        <w:rPr>
          <w:rFonts w:ascii="Angsana New" w:hAnsi="Angsana New" w:cs="Angsana New" w:hint="cs"/>
          <w:spacing w:val="-4"/>
          <w:cs/>
        </w:rPr>
        <w:t>กลุ่มบริษัทได้</w:t>
      </w:r>
      <w:r>
        <w:rPr>
          <w:rFonts w:ascii="Angsana New" w:hAnsi="Angsana New" w:cs="Angsana New" w:hint="cs"/>
          <w:spacing w:val="-4"/>
          <w:cs/>
        </w:rPr>
        <w:t>นำ</w:t>
      </w:r>
      <w:r w:rsidRPr="00AD5600">
        <w:rPr>
          <w:rFonts w:ascii="Angsana New" w:hAnsi="Angsana New" w:cs="Angsana New" w:hint="cs"/>
          <w:spacing w:val="-4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pacing w:val="-4"/>
          <w:cs/>
        </w:rPr>
        <w:t xml:space="preserve">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-4"/>
        </w:rPr>
        <w:t>1</w:t>
      </w:r>
      <w:r>
        <w:rPr>
          <w:rFonts w:ascii="Angsana New" w:hAnsi="Angsana New" w:cs="Angsana New" w:hint="cs"/>
          <w:spacing w:val="-4"/>
          <w:cs/>
        </w:rPr>
        <w:t xml:space="preserve"> มกราคม </w:t>
      </w:r>
      <w:r w:rsidRPr="00E55FE9">
        <w:rPr>
          <w:rFonts w:ascii="Angsana New" w:hAnsi="Angsana New" w:cs="Angsana New"/>
          <w:spacing w:val="-4"/>
        </w:rPr>
        <w:t>256</w:t>
      </w:r>
      <w:r w:rsidR="00827E08">
        <w:rPr>
          <w:rFonts w:ascii="Angsana New" w:hAnsi="Angsana New" w:cs="Angsana New"/>
          <w:spacing w:val="-4"/>
        </w:rPr>
        <w:t>8</w:t>
      </w:r>
      <w:r>
        <w:rPr>
          <w:rFonts w:ascii="Angsana New" w:hAnsi="Angsana New" w:cs="Angsana New" w:hint="cs"/>
          <w:spacing w:val="-4"/>
          <w:cs/>
        </w:rPr>
        <w:t xml:space="preserve"> มาถือปฏิบัติ</w:t>
      </w:r>
      <w:r w:rsidRPr="00AD5600">
        <w:rPr>
          <w:rFonts w:ascii="Angsana New" w:hAnsi="Angsana New" w:cs="Angsana New" w:hint="cs"/>
          <w:spacing w:val="-4"/>
          <w:cs/>
        </w:rPr>
        <w:t xml:space="preserve"> </w:t>
      </w:r>
      <w:r w:rsidRPr="00AD5600">
        <w:rPr>
          <w:rFonts w:ascii="Angsana New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AD5600">
        <w:rPr>
          <w:rFonts w:ascii="Angsana New" w:hAnsi="Angsana New" w:cs="Angsana New" w:hint="cs"/>
          <w:cs/>
        </w:rPr>
        <w:t xml:space="preserve"> </w:t>
      </w:r>
      <w:r w:rsidRPr="00AD5600">
        <w:rPr>
          <w:rFonts w:ascii="Angsana New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AD5600">
        <w:rPr>
          <w:rFonts w:ascii="Angsana New" w:hAnsi="Angsana New" w:cs="Angsana New" w:hint="cs"/>
          <w:cs/>
        </w:rPr>
        <w:t xml:space="preserve"> </w:t>
      </w:r>
      <w:r w:rsidRPr="00AD5600">
        <w:rPr>
          <w:rFonts w:ascii="Angsana New" w:hAnsi="Angsana New" w:cs="Angsana New"/>
          <w:cs/>
        </w:rPr>
        <w:t>และการให้แนวปฏิบัติทางบัญชีกับผู้ใช้มาตรฐาน</w:t>
      </w:r>
    </w:p>
    <w:p w14:paraId="6CEBF7EB" w14:textId="77777777" w:rsidR="00A3059E" w:rsidRDefault="00A3059E" w:rsidP="00857580">
      <w:pPr>
        <w:ind w:left="669" w:right="-45" w:firstLine="567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>การนำ</w:t>
      </w:r>
      <w:r w:rsidRPr="00AD5600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>
        <w:rPr>
          <w:rFonts w:ascii="Angsana New" w:hAnsi="Angsana New" w:cs="Angsana New" w:hint="cs"/>
          <w:spacing w:val="-2"/>
          <w:cs/>
        </w:rPr>
        <w:t>มาถือ</w:t>
      </w:r>
      <w:r w:rsidRPr="00D5478E">
        <w:rPr>
          <w:rFonts w:ascii="Angsana New" w:hAnsi="Angsana New" w:cs="Angsana New"/>
          <w:spacing w:val="-2"/>
          <w:cs/>
        </w:rPr>
        <w:t>ปฏิบัติ</w:t>
      </w:r>
      <w:r>
        <w:rPr>
          <w:rFonts w:ascii="Angsana New" w:hAnsi="Angsana New" w:cs="Angsana New" w:hint="cs"/>
          <w:spacing w:val="-2"/>
          <w:cs/>
        </w:rPr>
        <w:t>นี้</w:t>
      </w:r>
      <w:r w:rsidRPr="00AD5600">
        <w:rPr>
          <w:rFonts w:ascii="Angsana New" w:hAnsi="Angsana New" w:cs="Angsana New" w:hint="cs"/>
          <w:spacing w:val="-2"/>
          <w:cs/>
        </w:rPr>
        <w:t xml:space="preserve"> </w:t>
      </w:r>
      <w:r w:rsidRPr="00AD5600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>
        <w:rPr>
          <w:rFonts w:ascii="Angsana New" w:hAnsi="Angsana New" w:cs="Angsana New" w:hint="cs"/>
          <w:spacing w:val="-2"/>
          <w:cs/>
        </w:rPr>
        <w:t xml:space="preserve">      </w:t>
      </w:r>
      <w:r>
        <w:rPr>
          <w:rFonts w:ascii="Angsana New" w:hAnsi="Angsana New" w:cs="Angsana New"/>
          <w:spacing w:val="-2"/>
        </w:rPr>
        <w:t xml:space="preserve">  </w:t>
      </w:r>
      <w:r>
        <w:rPr>
          <w:rFonts w:ascii="Angsana New" w:hAnsi="Angsana New" w:cs="Angsana New" w:hint="cs"/>
          <w:spacing w:val="-2"/>
          <w:cs/>
        </w:rPr>
        <w:t xml:space="preserve">      </w:t>
      </w:r>
      <w:r w:rsidRPr="00AD5600">
        <w:rPr>
          <w:rFonts w:ascii="Angsana New" w:hAnsi="Angsana New" w:cs="Angsana New"/>
          <w:spacing w:val="-2"/>
          <w:cs/>
        </w:rPr>
        <w:t>งบการเงิน</w:t>
      </w:r>
      <w:r w:rsidRPr="00AD5600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2711F5D7" w14:textId="3D3BEF7D" w:rsidR="00B738B9" w:rsidRPr="00144B86" w:rsidRDefault="00FC5350" w:rsidP="00D91BB7">
      <w:pPr>
        <w:tabs>
          <w:tab w:val="left" w:pos="993"/>
        </w:tabs>
        <w:ind w:left="709" w:right="-28" w:hanging="425"/>
        <w:jc w:val="thaiDistribute"/>
        <w:rPr>
          <w:rFonts w:ascii="Angsana New" w:eastAsia="Calibri" w:hAnsi="Angsana New" w:cs="Angsana New"/>
        </w:rPr>
      </w:pPr>
      <w:r>
        <w:rPr>
          <w:rFonts w:ascii="Angsana New" w:hAnsi="Angsana New" w:cs="Angsana New"/>
        </w:rPr>
        <w:t>2.4</w:t>
      </w:r>
      <w:r w:rsidR="00112E61">
        <w:rPr>
          <w:rFonts w:ascii="Angsana New" w:hAnsi="Angsana New" w:cs="Angsana New"/>
        </w:rPr>
        <w:tab/>
      </w:r>
      <w:r w:rsidR="00B738B9" w:rsidRPr="00080CCA">
        <w:rPr>
          <w:rFonts w:ascii="Angsana New" w:hAnsi="Angsana New" w:cs="Angsana New"/>
          <w:spacing w:val="-6"/>
          <w:cs/>
        </w:rPr>
        <w:t>มาตรฐาน</w:t>
      </w:r>
      <w:r w:rsidR="00B738B9" w:rsidRPr="00144B86">
        <w:rPr>
          <w:rFonts w:ascii="Angsana New" w:hAnsi="Angsana New" w:cs="Angsana New"/>
          <w:spacing w:val="-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-2"/>
        </w:rPr>
        <w:t>1</w:t>
      </w:r>
      <w:r w:rsidR="00B738B9" w:rsidRPr="00144B86">
        <w:rPr>
          <w:rFonts w:ascii="Angsana New" w:hAnsi="Angsana New" w:cs="Angsana New"/>
          <w:spacing w:val="-2"/>
          <w:cs/>
        </w:rPr>
        <w:t xml:space="preserve"> มกราคม </w:t>
      </w:r>
      <w:r>
        <w:rPr>
          <w:rFonts w:ascii="Angsana New" w:hAnsi="Angsana New" w:cs="Angsana New"/>
          <w:spacing w:val="-2"/>
        </w:rPr>
        <w:t>256</w:t>
      </w:r>
      <w:r w:rsidR="002C594A">
        <w:rPr>
          <w:rFonts w:ascii="Angsana New" w:eastAsia="Calibri" w:hAnsi="Angsana New" w:cs="Angsana New"/>
        </w:rPr>
        <w:t>9</w:t>
      </w:r>
    </w:p>
    <w:p w14:paraId="7710FF63" w14:textId="5C1EE5A5" w:rsidR="00B738B9" w:rsidRPr="00913573" w:rsidRDefault="00B738B9" w:rsidP="00857580">
      <w:pPr>
        <w:ind w:left="669" w:right="-45" w:firstLine="567"/>
        <w:jc w:val="thaiDistribute"/>
        <w:rPr>
          <w:rFonts w:ascii="Angsana New" w:hAnsi="Angsana New" w:cs="Angsana New"/>
          <w:spacing w:val="-8"/>
          <w:cs/>
        </w:rPr>
      </w:pPr>
      <w:r w:rsidRPr="00EC12D4">
        <w:rPr>
          <w:rFonts w:ascii="Angsana New" w:hAnsi="Angsana New" w:cs="Angsana New"/>
          <w:spacing w:val="-2"/>
          <w:cs/>
        </w:rPr>
        <w:t>สภา</w:t>
      </w:r>
      <w:r w:rsidRPr="00913573">
        <w:rPr>
          <w:rFonts w:ascii="Angsana New" w:hAnsi="Angsana New" w:cs="Angsana New"/>
          <w:spacing w:val="-8"/>
          <w:cs/>
        </w:rPr>
        <w:t>วิชาชีพ</w:t>
      </w:r>
      <w:r w:rsidRPr="00913573">
        <w:rPr>
          <w:rFonts w:ascii="Times New Roman" w:hAnsi="Times New Roman" w:cs="Angsana New"/>
          <w:spacing w:val="-8"/>
          <w:sz w:val="24"/>
          <w:cs/>
        </w:rPr>
        <w:t>บัญชีได้</w:t>
      </w:r>
      <w:r w:rsidRPr="00913573">
        <w:rPr>
          <w:spacing w:val="-8"/>
          <w:cs/>
        </w:rPr>
        <w:t>ประกาศใช้</w:t>
      </w:r>
      <w:r w:rsidRPr="00913573">
        <w:rPr>
          <w:rFonts w:ascii="Times New Roman" w:hAnsi="Times New Roman" w:cs="Angsana New"/>
          <w:spacing w:val="-8"/>
          <w:sz w:val="24"/>
          <w:cs/>
        </w:rPr>
        <w:t>มาตรฐานการรายงานทางการเงิน</w:t>
      </w:r>
      <w:r w:rsidRPr="00913573">
        <w:rPr>
          <w:rFonts w:ascii="Times New Roman" w:hAnsi="Times New Roman" w:cs="Angsana New" w:hint="cs"/>
          <w:spacing w:val="-8"/>
          <w:sz w:val="24"/>
          <w:cs/>
        </w:rPr>
        <w:t>ฉบับปรับปรุง</w:t>
      </w:r>
      <w:r w:rsidR="00897EE1" w:rsidRPr="00913573">
        <w:rPr>
          <w:rFonts w:ascii="Times New Roman" w:hAnsi="Times New Roman" w:cs="Angsana New" w:hint="cs"/>
          <w:spacing w:val="-8"/>
          <w:sz w:val="24"/>
          <w:cs/>
        </w:rPr>
        <w:t>หลายฉบับ</w:t>
      </w:r>
      <w:r w:rsidRPr="00913573">
        <w:rPr>
          <w:rFonts w:ascii="Times New Roman" w:hAnsi="Times New Roman" w:cs="Angsana New" w:hint="cs"/>
          <w:spacing w:val="-8"/>
          <w:sz w:val="24"/>
          <w:cs/>
        </w:rPr>
        <w:t xml:space="preserve"> </w:t>
      </w:r>
      <w:r w:rsidRPr="00913573">
        <w:rPr>
          <w:rFonts w:ascii="Times New Roman" w:hAnsi="Times New Roman" w:cs="Angsana New"/>
          <w:spacing w:val="-8"/>
          <w:sz w:val="24"/>
          <w:cs/>
        </w:rPr>
        <w:t>ซึ่ง</w:t>
      </w:r>
      <w:r w:rsidRPr="00913573">
        <w:rPr>
          <w:rFonts w:ascii="Times New Roman" w:hAnsi="Times New Roman" w:cs="Angsana New" w:hint="cs"/>
          <w:spacing w:val="-8"/>
          <w:sz w:val="24"/>
          <w:cs/>
        </w:rPr>
        <w:t>จะ</w:t>
      </w:r>
      <w:r w:rsidRPr="00913573">
        <w:rPr>
          <w:rFonts w:ascii="Times New Roman" w:hAnsi="Times New Roman" w:cs="Angsana New"/>
          <w:spacing w:val="-8"/>
          <w:sz w:val="24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913573">
        <w:rPr>
          <w:rFonts w:ascii="Angsana New" w:hAnsi="Angsana New" w:cs="Angsana New"/>
          <w:spacing w:val="-8"/>
          <w:cs/>
        </w:rPr>
        <w:t xml:space="preserve">วันที่ </w:t>
      </w:r>
      <w:r w:rsidRPr="00913573">
        <w:rPr>
          <w:rFonts w:ascii="Angsana New" w:hAnsi="Angsana New" w:cs="Angsana New"/>
          <w:spacing w:val="-8"/>
        </w:rPr>
        <w:t xml:space="preserve">1 </w:t>
      </w:r>
      <w:r w:rsidRPr="00913573">
        <w:rPr>
          <w:rFonts w:ascii="Times New Roman" w:hAnsi="Times New Roman" w:cs="Angsana New"/>
          <w:spacing w:val="-8"/>
          <w:sz w:val="24"/>
          <w:cs/>
        </w:rPr>
        <w:t>มกราคม</w:t>
      </w:r>
      <w:r w:rsidRPr="00913573">
        <w:rPr>
          <w:rFonts w:ascii="Angsana New" w:hAnsi="Angsana New" w:cs="Angsana New"/>
          <w:spacing w:val="-8"/>
          <w:cs/>
        </w:rPr>
        <w:t xml:space="preserve"> </w:t>
      </w:r>
      <w:r w:rsidRPr="00913573">
        <w:rPr>
          <w:rFonts w:ascii="Angsana New" w:hAnsi="Angsana New" w:cs="Angsana New"/>
          <w:spacing w:val="-8"/>
        </w:rPr>
        <w:t>256</w:t>
      </w:r>
      <w:r w:rsidR="002C594A">
        <w:rPr>
          <w:rFonts w:ascii="Angsana New" w:hAnsi="Angsana New" w:cs="Angsana New"/>
          <w:spacing w:val="-8"/>
        </w:rPr>
        <w:t>9</w:t>
      </w:r>
      <w:r w:rsidRPr="00913573">
        <w:rPr>
          <w:rFonts w:ascii="Angsana New" w:hAnsi="Angsana New" w:cs="Angsana New"/>
          <w:spacing w:val="-8"/>
        </w:rPr>
        <w:t xml:space="preserve"> </w:t>
      </w:r>
      <w:r w:rsidRPr="00913573">
        <w:rPr>
          <w:rFonts w:ascii="Angsana New" w:hAnsi="Angsana New" w:cs="Angsana New"/>
          <w:spacing w:val="-8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913573">
        <w:rPr>
          <w:rFonts w:ascii="Angsana New" w:hAnsi="Angsana New" w:cs="Angsana New" w:hint="cs"/>
          <w:spacing w:val="-8"/>
          <w:cs/>
        </w:rPr>
        <w:t xml:space="preserve"> </w:t>
      </w:r>
      <w:r w:rsidRPr="00913573">
        <w:rPr>
          <w:rFonts w:ascii="Angsana New" w:hAnsi="Angsana New" w:cs="Angsana New"/>
          <w:spacing w:val="-8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3439F3">
        <w:rPr>
          <w:rFonts w:ascii="Angsana New" w:hAnsi="Angsana New" w:cs="Angsana New" w:hint="cs"/>
          <w:spacing w:val="-8"/>
          <w:cs/>
        </w:rPr>
        <w:t>การให้แนวปฏิบัติทางบัญชีกับผู้ใช้มาตรฐาน</w:t>
      </w:r>
    </w:p>
    <w:p w14:paraId="62226157" w14:textId="5900BD04" w:rsidR="00B738B9" w:rsidRDefault="00B738B9" w:rsidP="00857580">
      <w:pPr>
        <w:ind w:left="669" w:right="-45" w:firstLine="567"/>
        <w:jc w:val="thaiDistribute"/>
        <w:rPr>
          <w:rFonts w:ascii="Angsana New" w:hAnsi="Angsana New" w:cs="Angsana New"/>
        </w:rPr>
      </w:pPr>
      <w:r w:rsidRPr="009B678C">
        <w:rPr>
          <w:rFonts w:ascii="Angsana New" w:hAnsi="Angsana New" w:cs="Angsana New" w:hint="cs"/>
          <w:cs/>
        </w:rPr>
        <w:t>ฝ่ายบริหารของกลุ่มบริษัท อยู่ระหว่างการประเมินผลกระทบที่อาจมีต่องบการเงินในปี</w:t>
      </w:r>
      <w:r w:rsidR="00144B86">
        <w:rPr>
          <w:rFonts w:ascii="Angsana New" w:hAnsi="Angsana New" w:cs="Angsana New" w:hint="cs"/>
          <w:cs/>
        </w:rPr>
        <w:t>ที่นำมาตรฐานการรายงานทางการเงิน</w:t>
      </w:r>
      <w:r w:rsidRPr="009B678C">
        <w:rPr>
          <w:rFonts w:ascii="Angsana New" w:hAnsi="Angsana New" w:cs="Angsana New" w:hint="cs"/>
          <w:cs/>
        </w:rPr>
        <w:t>ดังกล่าวมาถือปฏิบัติ</w:t>
      </w:r>
    </w:p>
    <w:p w14:paraId="0C6020F1" w14:textId="1FE820FD" w:rsidR="00321B75" w:rsidRDefault="00321B75" w:rsidP="00EC12D4">
      <w:pPr>
        <w:tabs>
          <w:tab w:val="left" w:pos="663"/>
        </w:tabs>
        <w:ind w:left="709" w:right="-311" w:hanging="425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2.</w:t>
      </w:r>
      <w:r w:rsidR="008F2B45">
        <w:rPr>
          <w:rFonts w:ascii="Angsana New" w:hAnsi="Angsana New" w:cs="Angsana New"/>
        </w:rPr>
        <w:t>5</w:t>
      </w:r>
      <w:r w:rsidR="00112E61">
        <w:rPr>
          <w:rFonts w:ascii="Angsana New" w:hAnsi="Angsana New" w:cs="Angsana New"/>
        </w:rPr>
        <w:tab/>
      </w:r>
      <w:r>
        <w:rPr>
          <w:rFonts w:ascii="Angsana New" w:hAnsi="Angsana New" w:cs="Angsana New" w:hint="cs"/>
          <w:cs/>
        </w:rPr>
        <w:t>งบการเงินนี้ได้จัดทำขึ้น โดยใช้เกณฑ์ราคาทุนเดิม เว้นแต่จะได้เปิดเผยเป</w:t>
      </w:r>
      <w:r w:rsidR="008F2B45">
        <w:rPr>
          <w:rFonts w:ascii="Angsana New" w:hAnsi="Angsana New" w:cs="Angsana New" w:hint="cs"/>
          <w:cs/>
        </w:rPr>
        <w:t>็</w:t>
      </w:r>
      <w:r>
        <w:rPr>
          <w:rFonts w:ascii="Angsana New" w:hAnsi="Angsana New" w:cs="Angsana New" w:hint="cs"/>
          <w:cs/>
        </w:rPr>
        <w:t>นอย่างอื่นในนโยบายการบัญชี</w:t>
      </w:r>
    </w:p>
    <w:p w14:paraId="0EBBFBDE" w14:textId="77777777" w:rsidR="00974ABE" w:rsidRDefault="00974ABE" w:rsidP="00321B75">
      <w:pPr>
        <w:ind w:left="154" w:right="-63" w:firstLine="168"/>
        <w:jc w:val="thaiDistribute"/>
        <w:rPr>
          <w:rFonts w:ascii="Angsana New" w:hAnsi="Angsana New" w:cs="Angsana New"/>
        </w:rPr>
      </w:pPr>
    </w:p>
    <w:p w14:paraId="5BFD217E" w14:textId="77777777" w:rsidR="002D46F0" w:rsidRPr="002D46F0" w:rsidRDefault="002D46F0" w:rsidP="002D46F0">
      <w:pPr>
        <w:ind w:left="709" w:right="126" w:firstLine="284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8FAC547" w14:textId="77777777" w:rsidR="0043607A" w:rsidRDefault="00180DFA" w:rsidP="006321FE">
      <w:pPr>
        <w:pStyle w:val="BodyText3"/>
        <w:numPr>
          <w:ilvl w:val="0"/>
          <w:numId w:val="2"/>
        </w:numPr>
        <w:tabs>
          <w:tab w:val="clear" w:pos="360"/>
          <w:tab w:val="num" w:pos="728"/>
        </w:tabs>
        <w:ind w:left="336" w:right="-706"/>
        <w:rPr>
          <w:rFonts w:ascii="Angsana New" w:hAnsi="Angsana New"/>
        </w:rPr>
      </w:pPr>
      <w:r w:rsidRPr="00D4736F">
        <w:rPr>
          <w:rFonts w:ascii="Angsana New" w:hAnsi="Angsana New"/>
          <w:b/>
          <w:bCs/>
          <w:cs/>
        </w:rPr>
        <w:lastRenderedPageBreak/>
        <w:t>สรุปนโยบายการบัญชีที่สำคัญ</w:t>
      </w:r>
    </w:p>
    <w:p w14:paraId="676EFAD9" w14:textId="77777777" w:rsidR="006321FE" w:rsidRPr="006321FE" w:rsidRDefault="006321FE" w:rsidP="006321FE">
      <w:pPr>
        <w:pStyle w:val="BodyText3"/>
        <w:tabs>
          <w:tab w:val="clear" w:pos="360"/>
        </w:tabs>
        <w:ind w:right="-706"/>
        <w:rPr>
          <w:rFonts w:ascii="Angsana New" w:hAnsi="Angsana New"/>
          <w:sz w:val="10"/>
          <w:szCs w:val="10"/>
          <w:cs/>
        </w:rPr>
      </w:pPr>
    </w:p>
    <w:p w14:paraId="279A50AB" w14:textId="77777777" w:rsidR="000054A1" w:rsidRPr="003C6365" w:rsidRDefault="00454BA2" w:rsidP="00454BA2">
      <w:pPr>
        <w:tabs>
          <w:tab w:val="left" w:pos="360"/>
          <w:tab w:val="left" w:pos="882"/>
          <w:tab w:val="left" w:pos="144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>3.1</w:t>
      </w:r>
      <w:r w:rsidRPr="003C6365">
        <w:rPr>
          <w:rFonts w:ascii="Angsana New" w:hAnsi="Angsana New"/>
        </w:rPr>
        <w:tab/>
      </w:r>
      <w:r w:rsidR="00180DFA" w:rsidRPr="003C6365">
        <w:rPr>
          <w:rFonts w:ascii="Angsana New" w:hAnsi="Angsana New"/>
          <w:cs/>
        </w:rPr>
        <w:t xml:space="preserve">การรับรู้รายได้และค่าใช้จ่าย     </w:t>
      </w:r>
    </w:p>
    <w:p w14:paraId="661570EF" w14:textId="77777777" w:rsidR="000054A1" w:rsidRPr="003C6365" w:rsidRDefault="000054A1" w:rsidP="00242161">
      <w:pPr>
        <w:tabs>
          <w:tab w:val="left" w:pos="360"/>
          <w:tab w:val="left" w:pos="900"/>
          <w:tab w:val="left" w:pos="1440"/>
        </w:tabs>
        <w:ind w:left="900" w:right="-709" w:hanging="620"/>
        <w:rPr>
          <w:rFonts w:ascii="Angsana New" w:hAnsi="Angsana New"/>
        </w:rPr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="00C74166" w:rsidRPr="003C6365">
        <w:rPr>
          <w:rFonts w:ascii="Angsana New" w:hAnsi="Angsana New"/>
          <w:spacing w:val="-2"/>
          <w:cs/>
        </w:rPr>
        <w:t>บริษัทบันทึกรายได้และค่าใช้จ่าย</w:t>
      </w:r>
      <w:r w:rsidR="00EA7E37" w:rsidRPr="003C6365">
        <w:rPr>
          <w:rFonts w:ascii="Angsana New" w:hAnsi="Angsana New" w:hint="cs"/>
          <w:spacing w:val="-2"/>
          <w:cs/>
        </w:rPr>
        <w:t xml:space="preserve"> </w:t>
      </w:r>
      <w:r w:rsidR="00C74166" w:rsidRPr="003C6365">
        <w:rPr>
          <w:rFonts w:ascii="Angsana New" w:hAnsi="Angsana New"/>
          <w:spacing w:val="-2"/>
          <w:cs/>
        </w:rPr>
        <w:t>ตามเกณฑ์</w:t>
      </w:r>
      <w:r w:rsidR="00C74166" w:rsidRPr="003C6365">
        <w:rPr>
          <w:rFonts w:ascii="Angsana New" w:hAnsi="Angsana New" w:hint="cs"/>
          <w:spacing w:val="-2"/>
          <w:cs/>
        </w:rPr>
        <w:t>คงค้าง</w:t>
      </w:r>
    </w:p>
    <w:p w14:paraId="5F9A5F3B" w14:textId="4595ED0F" w:rsidR="00C74166" w:rsidRDefault="000054A1" w:rsidP="0087156C">
      <w:pPr>
        <w:tabs>
          <w:tab w:val="left" w:pos="360"/>
          <w:tab w:val="left" w:pos="900"/>
          <w:tab w:val="left" w:pos="1440"/>
        </w:tabs>
        <w:ind w:left="900" w:right="-63" w:hanging="620"/>
        <w:jc w:val="thaiDistribute"/>
        <w:rPr>
          <w:rFonts w:ascii="Angsana New" w:hAnsi="Angsana New"/>
          <w:spacing w:val="-2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/>
          <w:spacing w:val="-2"/>
          <w:cs/>
        </w:rPr>
        <w:t>รายได้จากการขาย</w:t>
      </w:r>
      <w:r w:rsidR="00C74166" w:rsidRPr="003C6365">
        <w:rPr>
          <w:rFonts w:ascii="Angsana New" w:hAnsi="Angsana New" w:hint="cs"/>
          <w:spacing w:val="-2"/>
          <w:cs/>
        </w:rPr>
        <w:t>เวลา</w:t>
      </w:r>
      <w:r w:rsidR="00C74166" w:rsidRPr="003C6365">
        <w:rPr>
          <w:rFonts w:ascii="Angsana New" w:hAnsi="Angsana New"/>
          <w:spacing w:val="-2"/>
          <w:cs/>
        </w:rPr>
        <w:t>โฆษณา บันทึกเป็นรายได้เมื่อให้บริการออกอากาศทางโทรทัศน์</w:t>
      </w:r>
    </w:p>
    <w:p w14:paraId="4044558B" w14:textId="27F2E8E6" w:rsidR="000054A1" w:rsidRPr="007D5CFD" w:rsidRDefault="001F005C" w:rsidP="007D5CFD">
      <w:pPr>
        <w:tabs>
          <w:tab w:val="left" w:pos="360"/>
          <w:tab w:val="left" w:pos="900"/>
          <w:tab w:val="left" w:pos="1440"/>
        </w:tabs>
        <w:ind w:left="900" w:right="-63" w:hanging="62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2"/>
        </w:rPr>
        <w:tab/>
      </w:r>
      <w:r>
        <w:rPr>
          <w:rFonts w:ascii="Angsana New" w:hAnsi="Angsana New"/>
          <w:spacing w:val="-2"/>
        </w:rPr>
        <w:tab/>
      </w:r>
      <w:r>
        <w:rPr>
          <w:rFonts w:ascii="Angsana New" w:hAnsi="Angsana New"/>
          <w:spacing w:val="-2"/>
        </w:rPr>
        <w:tab/>
      </w:r>
      <w:r w:rsidRPr="00A8096F">
        <w:rPr>
          <w:rFonts w:ascii="Angsana New" w:hAnsi="Angsana New" w:hint="cs"/>
          <w:spacing w:val="-2"/>
          <w:cs/>
        </w:rPr>
        <w:t>รายได้จากค่าลิขสิทธิ์ รับรู้เป็นรายได้ตามวันที่ออกฉาย หรือ เมื่อมีสิทธิในการรับค่าลิขสิทธิ์</w:t>
      </w:r>
    </w:p>
    <w:p w14:paraId="4652ED4A" w14:textId="1C47A103" w:rsidR="00C74166" w:rsidRPr="00A8096F" w:rsidRDefault="000054A1" w:rsidP="00E959ED">
      <w:pPr>
        <w:tabs>
          <w:tab w:val="left" w:pos="360"/>
          <w:tab w:val="left" w:pos="900"/>
          <w:tab w:val="left" w:pos="1440"/>
        </w:tabs>
        <w:ind w:left="896" w:right="-21"/>
        <w:jc w:val="thaiDistribute"/>
        <w:rPr>
          <w:rFonts w:ascii="Angsana New" w:hAnsi="Angsana New"/>
          <w:spacing w:val="-2"/>
        </w:rPr>
      </w:pPr>
      <w:r w:rsidRPr="00A8096F">
        <w:rPr>
          <w:rFonts w:ascii="Angsana New" w:hAnsi="Angsana New" w:hint="cs"/>
          <w:spacing w:val="-2"/>
          <w:cs/>
        </w:rPr>
        <w:tab/>
      </w:r>
      <w:r w:rsidRPr="00A8096F">
        <w:rPr>
          <w:rFonts w:ascii="Angsana New" w:hAnsi="Angsana New" w:hint="cs"/>
          <w:spacing w:val="-2"/>
          <w:cs/>
        </w:rPr>
        <w:tab/>
      </w:r>
      <w:r w:rsidRPr="00A8096F">
        <w:rPr>
          <w:rFonts w:ascii="Angsana New" w:hAnsi="Angsana New" w:hint="cs"/>
          <w:spacing w:val="-2"/>
          <w:cs/>
        </w:rPr>
        <w:tab/>
      </w:r>
      <w:r w:rsidRPr="00A8096F">
        <w:rPr>
          <w:rFonts w:ascii="Angsana New" w:hAnsi="Angsana New" w:hint="cs"/>
          <w:spacing w:val="-2"/>
          <w:cs/>
        </w:rPr>
        <w:tab/>
      </w:r>
      <w:r w:rsidRPr="00A8096F">
        <w:rPr>
          <w:rFonts w:ascii="Angsana New" w:hAnsi="Angsana New" w:hint="cs"/>
          <w:spacing w:val="-2"/>
          <w:cs/>
        </w:rPr>
        <w:tab/>
      </w:r>
      <w:r w:rsidRPr="00A8096F">
        <w:rPr>
          <w:rFonts w:ascii="Angsana New" w:hAnsi="Angsana New" w:hint="cs"/>
          <w:spacing w:val="-2"/>
          <w:cs/>
        </w:rPr>
        <w:tab/>
      </w:r>
      <w:r w:rsidR="00C74166" w:rsidRPr="00A8096F">
        <w:rPr>
          <w:rFonts w:ascii="Angsana New" w:hAnsi="Angsana New" w:hint="cs"/>
          <w:spacing w:val="-2"/>
          <w:cs/>
        </w:rPr>
        <w:t>รายได้จากการให้ใช้สิทธิ์ละคร ที่มีการคิดค่าใช้สิทธิ์เป็นจำนวนคงที่ ซึ่งผู้ใช้สิทธิ์ไม่สามารถเรียกคืนได้ และผู้ให้สิทธิ์ไม่มีข้อผูกพันภายหลังการให้ใช้สิทธิ์ จะถือเป็นรายได้ทั้งจำนวนเมื่อผู้ใช้สิทธิ์สามารถใช้สิทธิ์ได้ตามสัญญา</w:t>
      </w:r>
    </w:p>
    <w:p w14:paraId="614156AC" w14:textId="248FF998" w:rsidR="00932F45" w:rsidRPr="00A8096F" w:rsidRDefault="00932F45" w:rsidP="00E959ED">
      <w:pPr>
        <w:tabs>
          <w:tab w:val="left" w:pos="360"/>
          <w:tab w:val="left" w:pos="900"/>
          <w:tab w:val="left" w:pos="1440"/>
        </w:tabs>
        <w:ind w:left="896" w:right="-21"/>
        <w:jc w:val="thaiDistribute"/>
        <w:rPr>
          <w:rFonts w:ascii="Angsana New" w:hAnsi="Angsana New"/>
          <w:spacing w:val="-2"/>
        </w:rPr>
      </w:pPr>
      <w:r w:rsidRPr="00A8096F">
        <w:rPr>
          <w:rFonts w:ascii="Angsana New" w:hAnsi="Angsana New"/>
          <w:spacing w:val="-2"/>
          <w:cs/>
        </w:rPr>
        <w:tab/>
      </w:r>
      <w:r w:rsidRPr="00A8096F">
        <w:rPr>
          <w:rFonts w:ascii="Angsana New" w:hAnsi="Angsana New"/>
          <w:spacing w:val="-2"/>
          <w:cs/>
        </w:rPr>
        <w:tab/>
      </w:r>
      <w:r w:rsidRPr="00A8096F">
        <w:rPr>
          <w:rFonts w:ascii="Angsana New" w:hAnsi="Angsana New" w:hint="cs"/>
          <w:spacing w:val="-2"/>
          <w:cs/>
        </w:rPr>
        <w:t>รายได้จากการจัดคอนเสิร์ตและบริหารกิจกรรมรับรู้เป็นรายได้เมื่อมีการแสดงหรือจัดกิจกรรมแล้ว</w:t>
      </w:r>
    </w:p>
    <w:p w14:paraId="0492D3FC" w14:textId="553750D9" w:rsidR="00932F45" w:rsidRPr="003C6365" w:rsidRDefault="00932F45" w:rsidP="00E959ED">
      <w:pPr>
        <w:tabs>
          <w:tab w:val="left" w:pos="360"/>
          <w:tab w:val="left" w:pos="900"/>
          <w:tab w:val="left" w:pos="1440"/>
        </w:tabs>
        <w:ind w:left="896" w:right="-21"/>
        <w:jc w:val="thaiDistribute"/>
        <w:rPr>
          <w:rFonts w:ascii="Angsana New" w:hAnsi="Angsana New"/>
        </w:rPr>
      </w:pPr>
      <w:r w:rsidRPr="00A8096F">
        <w:rPr>
          <w:rFonts w:ascii="Angsana New" w:hAnsi="Angsana New"/>
          <w:spacing w:val="-2"/>
          <w:cs/>
        </w:rPr>
        <w:tab/>
      </w:r>
      <w:r w:rsidRPr="00A8096F">
        <w:rPr>
          <w:rFonts w:ascii="Angsana New" w:hAnsi="Angsana New"/>
          <w:spacing w:val="-2"/>
          <w:cs/>
        </w:rPr>
        <w:tab/>
      </w:r>
      <w:r w:rsidRPr="00A8096F">
        <w:rPr>
          <w:rFonts w:ascii="Angsana New" w:hAnsi="Angsana New" w:hint="cs"/>
          <w:spacing w:val="-2"/>
          <w:cs/>
        </w:rPr>
        <w:t>รายได้ค่าบริหารศิลปินรับรู้เป็นรายได้เมื่อให้บริการแล้ว</w:t>
      </w:r>
    </w:p>
    <w:p w14:paraId="76660AFE" w14:textId="77777777" w:rsidR="00176D7E" w:rsidRPr="003C6365" w:rsidRDefault="00176D7E" w:rsidP="00663A17">
      <w:pPr>
        <w:tabs>
          <w:tab w:val="left" w:pos="360"/>
          <w:tab w:val="left" w:pos="1440"/>
        </w:tabs>
        <w:ind w:left="965" w:right="-49"/>
        <w:rPr>
          <w:rFonts w:ascii="Angsana New" w:hAnsi="Angsana New"/>
          <w:spacing w:val="-2"/>
          <w:cs/>
        </w:rPr>
      </w:pP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  <w:spacing w:val="-2"/>
        </w:rPr>
        <w:tab/>
      </w:r>
      <w:r w:rsidR="00663A17" w:rsidRPr="003C6365">
        <w:rPr>
          <w:rFonts w:ascii="Angsana New" w:hAnsi="Angsana New"/>
          <w:spacing w:val="-2"/>
          <w:cs/>
        </w:rPr>
        <w:t>รายได้จากการขาย</w:t>
      </w:r>
      <w:r w:rsidR="00663A17" w:rsidRPr="003C6365">
        <w:rPr>
          <w:rFonts w:ascii="Angsana New" w:hAnsi="Angsana New" w:hint="cs"/>
          <w:spacing w:val="-2"/>
          <w:cs/>
        </w:rPr>
        <w:t>สินค้า</w:t>
      </w:r>
      <w:r w:rsidR="00663A17" w:rsidRPr="003C6365">
        <w:rPr>
          <w:rFonts w:ascii="Angsana New" w:hAnsi="Angsana New"/>
          <w:spacing w:val="-2"/>
          <w:cs/>
        </w:rPr>
        <w:t>รับรู้</w:t>
      </w:r>
      <w:r w:rsidR="004C3589" w:rsidRPr="003C6365">
        <w:rPr>
          <w:rFonts w:ascii="Angsana New" w:hAnsi="Angsana New" w:hint="cs"/>
          <w:spacing w:val="-2"/>
          <w:cs/>
        </w:rPr>
        <w:t>เป็น</w:t>
      </w:r>
      <w:r w:rsidR="00663A17" w:rsidRPr="003C6365">
        <w:rPr>
          <w:rFonts w:ascii="Angsana New" w:hAnsi="Angsana New"/>
          <w:spacing w:val="-2"/>
          <w:cs/>
        </w:rPr>
        <w:t>รายได้</w:t>
      </w:r>
      <w:r w:rsidR="004C3589" w:rsidRPr="003C6365">
        <w:rPr>
          <w:rFonts w:ascii="Angsana New" w:hAnsi="Angsana New" w:hint="cs"/>
          <w:spacing w:val="-2"/>
          <w:cs/>
        </w:rPr>
        <w:t>เมื่อการควบคุมสินค้าถูกโอนให้แก่ผู้ซื้อแล้ว</w:t>
      </w:r>
    </w:p>
    <w:p w14:paraId="43C0ADAE" w14:textId="77777777" w:rsidR="00C74166" w:rsidRPr="003C6365" w:rsidRDefault="00C74166" w:rsidP="00C74166">
      <w:pPr>
        <w:tabs>
          <w:tab w:val="left" w:pos="360"/>
          <w:tab w:val="left" w:pos="1134"/>
          <w:tab w:val="left" w:pos="1440"/>
        </w:tabs>
        <w:ind w:right="-709"/>
        <w:jc w:val="both"/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="000054A1"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>เงิน</w:t>
      </w:r>
      <w:r w:rsidRPr="003C6365">
        <w:rPr>
          <w:rFonts w:hint="cs"/>
          <w:cs/>
        </w:rPr>
        <w:t>ปันผลรับถือเป็นรายได้ เมื่อมีสิทธิ์ในการรับเงินปันผล</w:t>
      </w:r>
    </w:p>
    <w:p w14:paraId="51D3CC58" w14:textId="77777777" w:rsidR="00C74166" w:rsidRPr="003C6365" w:rsidRDefault="00C74166" w:rsidP="00FF3255">
      <w:pPr>
        <w:tabs>
          <w:tab w:val="left" w:pos="360"/>
          <w:tab w:val="left" w:pos="1134"/>
          <w:tab w:val="left" w:pos="1440"/>
        </w:tabs>
        <w:ind w:right="-49"/>
        <w:jc w:val="both"/>
        <w:rPr>
          <w:rFonts w:ascii="Angsana New" w:hAnsi="Angsana New"/>
        </w:rPr>
      </w:pPr>
      <w:r w:rsidRPr="003C6365">
        <w:rPr>
          <w:rFonts w:ascii="Angsana New" w:eastAsia="SimSun" w:hAnsi="Angsana New"/>
          <w:lang w:val="en-GB"/>
        </w:rPr>
        <w:tab/>
      </w:r>
      <w:r w:rsidRPr="003C6365">
        <w:rPr>
          <w:rFonts w:ascii="Angsana New" w:eastAsia="SimSun" w:hAnsi="Angsana New"/>
          <w:lang w:val="en-GB"/>
        </w:rPr>
        <w:tab/>
      </w:r>
      <w:r w:rsidR="000054A1" w:rsidRPr="003C6365">
        <w:rPr>
          <w:rFonts w:ascii="Angsana New" w:eastAsia="SimSun" w:hAnsi="Angsana New" w:hint="cs"/>
          <w:cs/>
          <w:lang w:val="en-GB"/>
        </w:rPr>
        <w:tab/>
      </w:r>
      <w:r w:rsidRPr="003C6365">
        <w:rPr>
          <w:rFonts w:ascii="Angsana New" w:eastAsia="SimSun" w:hAnsi="Angsana New" w:hint="cs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45532788" w14:textId="77777777" w:rsidR="00F947A9" w:rsidRPr="00E86BCA" w:rsidRDefault="00F947A9" w:rsidP="00C74166">
      <w:pPr>
        <w:tabs>
          <w:tab w:val="left" w:pos="360"/>
          <w:tab w:val="left" w:pos="1134"/>
          <w:tab w:val="left" w:pos="1440"/>
        </w:tabs>
        <w:ind w:right="-709"/>
        <w:jc w:val="both"/>
        <w:rPr>
          <w:rFonts w:ascii="Angsana New" w:hAnsi="Angsana New"/>
          <w:sz w:val="10"/>
          <w:szCs w:val="10"/>
          <w:highlight w:val="yellow"/>
        </w:rPr>
      </w:pPr>
    </w:p>
    <w:p w14:paraId="222064E6" w14:textId="77777777" w:rsidR="000B3FC1" w:rsidRPr="003C6365" w:rsidRDefault="00454BA2" w:rsidP="00897EE1">
      <w:pPr>
        <w:tabs>
          <w:tab w:val="left" w:pos="36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>3.2</w:t>
      </w:r>
      <w:r w:rsidRPr="003C6365">
        <w:rPr>
          <w:rFonts w:ascii="Angsana New" w:hAnsi="Angsana New"/>
        </w:rPr>
        <w:tab/>
      </w:r>
      <w:r w:rsidR="00155F60">
        <w:rPr>
          <w:rFonts w:ascii="Angsana New" w:hAnsi="Angsana New" w:hint="cs"/>
          <w:cs/>
        </w:rPr>
        <w:t xml:space="preserve">    </w:t>
      </w:r>
      <w:r w:rsidR="000B3FC1" w:rsidRPr="003C6365">
        <w:rPr>
          <w:rFonts w:ascii="Angsana New" w:hAnsi="Angsana New"/>
          <w:cs/>
        </w:rPr>
        <w:t>เงินสดและรายการเทียบเท่าเงินสด</w:t>
      </w:r>
      <w:r w:rsidR="000B3FC1" w:rsidRPr="003C6365">
        <w:rPr>
          <w:rFonts w:ascii="Angsana New" w:hAnsi="Angsana New"/>
        </w:rPr>
        <w:tab/>
      </w:r>
    </w:p>
    <w:p w14:paraId="4FCB92E3" w14:textId="3A9AEBEA" w:rsidR="000F6D44" w:rsidRPr="003C6365" w:rsidRDefault="000B3FC1" w:rsidP="00A8481C">
      <w:pPr>
        <w:tabs>
          <w:tab w:val="left" w:pos="360"/>
          <w:tab w:val="left" w:pos="1440"/>
        </w:tabs>
        <w:ind w:left="910" w:right="-21" w:hanging="245"/>
        <w:jc w:val="thaiDistribute"/>
        <w:rPr>
          <w:rFonts w:ascii="Angsana New" w:hAnsi="Angsana New"/>
          <w:b/>
          <w:bCs/>
          <w:spacing w:val="-2"/>
          <w:sz w:val="10"/>
          <w:szCs w:val="10"/>
        </w:rPr>
      </w:pP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  <w:cs/>
        </w:rPr>
        <w:t>เงิน</w:t>
      </w:r>
      <w:r w:rsidRPr="003C6365">
        <w:rPr>
          <w:rFonts w:ascii="Angsana New" w:hAnsi="Angsana New"/>
          <w:spacing w:val="-2"/>
          <w:cs/>
        </w:rPr>
        <w:t>สด</w:t>
      </w:r>
      <w:r w:rsidR="00290911" w:rsidRPr="003C6365">
        <w:rPr>
          <w:rFonts w:ascii="Angsana New" w:hAnsi="Angsana New"/>
          <w:cs/>
        </w:rPr>
        <w:t xml:space="preserve">และรายการเทียบเท่าเงินสด </w:t>
      </w:r>
      <w:r w:rsidRPr="003C6365">
        <w:rPr>
          <w:rFonts w:ascii="Angsana New" w:hAnsi="Angsana New"/>
          <w:cs/>
        </w:rPr>
        <w:t>ได้แก่</w:t>
      </w:r>
      <w:r w:rsidR="00AD76A2">
        <w:rPr>
          <w:rFonts w:ascii="Angsana New" w:hAnsi="Angsana New"/>
        </w:rPr>
        <w:t xml:space="preserve"> </w:t>
      </w:r>
      <w:r w:rsidRPr="003C6365">
        <w:rPr>
          <w:rFonts w:ascii="Angsana New" w:hAnsi="Angsana New" w:hint="cs"/>
          <w:cs/>
        </w:rPr>
        <w:t>เงินสดและเงินฝากธนาคาร และเงินลงทุนระยะสั้น</w:t>
      </w:r>
      <w:r w:rsidRPr="003C6365">
        <w:rPr>
          <w:rFonts w:ascii="Angsana New" w:hAnsi="Angsana New" w:hint="cs"/>
          <w:spacing w:val="-6"/>
          <w:cs/>
        </w:rPr>
        <w:t xml:space="preserve">ที่มีสภาพคล่องสูง </w:t>
      </w:r>
      <w:r w:rsidR="00D11280" w:rsidRPr="003C6365">
        <w:rPr>
          <w:rFonts w:ascii="Angsana New" w:hAnsi="Angsana New"/>
          <w:spacing w:val="-6"/>
          <w:cs/>
        </w:rPr>
        <w:t>ซึ่งถึงกำหนดในระยะเวลาไม่เกิน</w:t>
      </w:r>
      <w:r w:rsidRPr="003C6365">
        <w:rPr>
          <w:rFonts w:ascii="Angsana New" w:hAnsi="Angsana New"/>
          <w:spacing w:val="-6"/>
          <w:cs/>
        </w:rPr>
        <w:t xml:space="preserve"> </w:t>
      </w:r>
      <w:r w:rsidRPr="003C6365">
        <w:rPr>
          <w:rFonts w:ascii="Angsana New" w:hAnsi="Angsana New"/>
          <w:spacing w:val="-6"/>
        </w:rPr>
        <w:t>3</w:t>
      </w:r>
      <w:r w:rsidR="000F6D44" w:rsidRPr="003C6365">
        <w:rPr>
          <w:rFonts w:ascii="Angsana New" w:hAnsi="Angsana New" w:hint="cs"/>
          <w:spacing w:val="-6"/>
          <w:cs/>
        </w:rPr>
        <w:t xml:space="preserve"> </w:t>
      </w:r>
      <w:r w:rsidRPr="003C6365">
        <w:rPr>
          <w:rFonts w:ascii="Angsana New" w:hAnsi="Angsana New"/>
          <w:spacing w:val="-6"/>
          <w:cs/>
        </w:rPr>
        <w:t xml:space="preserve">เดือน </w:t>
      </w:r>
      <w:r w:rsidRPr="003C6365">
        <w:rPr>
          <w:rFonts w:ascii="Angsana New" w:hAnsi="Angsana New" w:hint="cs"/>
          <w:spacing w:val="-6"/>
          <w:cs/>
        </w:rPr>
        <w:t>นับจากวันที่ได้มา</w:t>
      </w:r>
      <w:r w:rsidRPr="003C6365">
        <w:rPr>
          <w:rFonts w:ascii="Angsana New" w:hAnsi="Angsana New"/>
          <w:spacing w:val="-6"/>
          <w:cs/>
        </w:rPr>
        <w:t>และปราศจากภาระผูกพัน</w:t>
      </w:r>
      <w:r w:rsidR="000F6D44" w:rsidRPr="003C6365">
        <w:rPr>
          <w:rFonts w:ascii="Angsana New" w:hAnsi="Angsana New"/>
          <w:cs/>
        </w:rPr>
        <w:br/>
      </w:r>
    </w:p>
    <w:p w14:paraId="4FCEE54E" w14:textId="77777777" w:rsidR="008860C0" w:rsidRPr="003C6365" w:rsidRDefault="00454BA2" w:rsidP="00454BA2">
      <w:pPr>
        <w:tabs>
          <w:tab w:val="left" w:pos="360"/>
          <w:tab w:val="left" w:pos="882"/>
          <w:tab w:val="left" w:pos="144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 xml:space="preserve">3.3    </w:t>
      </w:r>
      <w:r w:rsidR="00A8481C" w:rsidRPr="003C6365">
        <w:rPr>
          <w:rFonts w:ascii="Angsana New" w:hAnsi="Angsana New" w:hint="cs"/>
          <w:cs/>
        </w:rPr>
        <w:t>เครื่องมือทางการเงิน</w:t>
      </w:r>
    </w:p>
    <w:p w14:paraId="4F3FCF2E" w14:textId="77777777" w:rsidR="00A8481C" w:rsidRPr="00897EE1" w:rsidRDefault="00A8481C" w:rsidP="00897EE1">
      <w:pPr>
        <w:tabs>
          <w:tab w:val="left" w:pos="360"/>
          <w:tab w:val="left" w:pos="896"/>
          <w:tab w:val="left" w:pos="1418"/>
        </w:tabs>
        <w:ind w:left="910" w:right="-709"/>
        <w:jc w:val="both"/>
        <w:rPr>
          <w:rFonts w:ascii="Angsana New" w:hAnsi="Angsana New"/>
          <w:b/>
          <w:bCs/>
        </w:rPr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b/>
          <w:bCs/>
          <w:cs/>
        </w:rPr>
        <w:t>วัดมูลค่า</w:t>
      </w:r>
    </w:p>
    <w:p w14:paraId="5DFBFC7D" w14:textId="77777777" w:rsidR="00A8481C" w:rsidRPr="003C6365" w:rsidRDefault="00A8481C" w:rsidP="00515327">
      <w:pPr>
        <w:pStyle w:val="ListParagraph"/>
        <w:numPr>
          <w:ilvl w:val="0"/>
          <w:numId w:val="25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3C6365">
        <w:rPr>
          <w:rFonts w:ascii="Angsana New" w:hAnsi="Angsana New" w:hint="cs"/>
          <w:szCs w:val="32"/>
          <w:cs/>
        </w:rPr>
        <w:t>สินทรัพย์ทางการเงินประเภท</w:t>
      </w:r>
      <w:r w:rsidR="00826BFE" w:rsidRPr="003C6365">
        <w:rPr>
          <w:rFonts w:ascii="Angsana New" w:hAnsi="Angsana New" w:hint="cs"/>
          <w:szCs w:val="32"/>
          <w:cs/>
        </w:rPr>
        <w:t>เงินลงทุนในตราสารทุน</w:t>
      </w:r>
      <w:r w:rsidRPr="003C6365">
        <w:rPr>
          <w:rFonts w:ascii="Angsana New" w:hAnsi="Angsana New" w:hint="cs"/>
          <w:szCs w:val="32"/>
          <w:cs/>
        </w:rPr>
        <w:t>ในความต้องการของตลาด วัดมูลค่าด้วยมูลค่ายุติธรรมผ่านกำไรขาดทุนเบ็ดเสร็จอื่น</w:t>
      </w:r>
    </w:p>
    <w:p w14:paraId="27122D04" w14:textId="2B891164" w:rsidR="00515327" w:rsidRDefault="00A8481C" w:rsidP="00515327">
      <w:pPr>
        <w:pStyle w:val="ListParagraph"/>
        <w:numPr>
          <w:ilvl w:val="0"/>
          <w:numId w:val="25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3C6365">
        <w:rPr>
          <w:rFonts w:ascii="Angsana New" w:hAnsi="Angsana New" w:hint="cs"/>
          <w:szCs w:val="32"/>
          <w:cs/>
        </w:rPr>
        <w:t>สินทรัพย์ทางการเงินประเภท</w:t>
      </w:r>
      <w:r w:rsidR="00826BFE" w:rsidRPr="003C6365">
        <w:rPr>
          <w:rFonts w:ascii="Angsana New" w:hAnsi="Angsana New" w:hint="cs"/>
          <w:szCs w:val="32"/>
          <w:cs/>
        </w:rPr>
        <w:t>เงินลงทุนในตราสารทุน</w:t>
      </w:r>
      <w:r w:rsidR="00DC715D" w:rsidRPr="003C6365">
        <w:rPr>
          <w:rFonts w:ascii="Angsana New" w:hAnsi="Angsana New" w:hint="cs"/>
          <w:szCs w:val="32"/>
          <w:cs/>
        </w:rPr>
        <w:t>ที่</w:t>
      </w:r>
      <w:r w:rsidRPr="003C6365">
        <w:rPr>
          <w:rFonts w:ascii="Angsana New" w:hAnsi="Angsana New" w:hint="cs"/>
          <w:szCs w:val="32"/>
          <w:cs/>
        </w:rPr>
        <w:t xml:space="preserve">ไม่อยู่ในความต้องการของตลาด </w:t>
      </w:r>
      <w:r w:rsidR="00733FBE">
        <w:rPr>
          <w:rFonts w:ascii="Angsana New" w:hAnsi="Angsana New"/>
          <w:szCs w:val="32"/>
          <w:cs/>
        </w:rPr>
        <w:br/>
      </w:r>
      <w:r w:rsidRPr="003C6365">
        <w:rPr>
          <w:rFonts w:ascii="Angsana New" w:hAnsi="Angsana New" w:hint="cs"/>
          <w:szCs w:val="32"/>
          <w:cs/>
        </w:rPr>
        <w:t>วัดมูลค่าด้วยมูลค่ายุติธรรมผ่านกำไร</w:t>
      </w:r>
      <w:r w:rsidR="00D82D89">
        <w:rPr>
          <w:rFonts w:ascii="Angsana New" w:hAnsi="Angsana New" w:hint="cs"/>
          <w:szCs w:val="32"/>
          <w:cs/>
        </w:rPr>
        <w:t>หรือ</w:t>
      </w:r>
      <w:r w:rsidRPr="003C6365">
        <w:rPr>
          <w:rFonts w:ascii="Angsana New" w:hAnsi="Angsana New" w:hint="cs"/>
          <w:szCs w:val="32"/>
          <w:cs/>
        </w:rPr>
        <w:t>ขาดทุน</w:t>
      </w:r>
    </w:p>
    <w:p w14:paraId="76F24276" w14:textId="1656BDE2" w:rsidR="006A2986" w:rsidRDefault="006A2986" w:rsidP="00515327">
      <w:pPr>
        <w:pStyle w:val="ListParagraph"/>
        <w:numPr>
          <w:ilvl w:val="0"/>
          <w:numId w:val="25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6A2986">
        <w:rPr>
          <w:rFonts w:ascii="Angsana New" w:hAnsi="Angsana New" w:hint="cs"/>
          <w:spacing w:val="-2"/>
          <w:szCs w:val="32"/>
          <w:cs/>
        </w:rPr>
        <w:t xml:space="preserve"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>
        <w:rPr>
          <w:rFonts w:ascii="Angsana New" w:hAnsi="Angsana New" w:hint="cs"/>
          <w:szCs w:val="32"/>
          <w:cs/>
        </w:rPr>
        <w:t>โดยใช้วิธีดอกเบี้ยที่แท้จริง</w:t>
      </w:r>
    </w:p>
    <w:p w14:paraId="2A2C08A0" w14:textId="77777777" w:rsidR="00A8481C" w:rsidRPr="003C6365" w:rsidRDefault="00A8481C" w:rsidP="00A8481C">
      <w:pPr>
        <w:pStyle w:val="ListParagraph"/>
        <w:tabs>
          <w:tab w:val="left" w:pos="360"/>
          <w:tab w:val="left" w:pos="896"/>
          <w:tab w:val="left" w:pos="1440"/>
        </w:tabs>
        <w:ind w:left="1418" w:right="-15"/>
        <w:jc w:val="both"/>
        <w:rPr>
          <w:rFonts w:ascii="Angsana New" w:hAnsi="Angsana New"/>
          <w:b/>
          <w:bCs/>
          <w:szCs w:val="32"/>
        </w:rPr>
      </w:pPr>
      <w:r w:rsidRPr="003C6365">
        <w:rPr>
          <w:rFonts w:ascii="Angsana New" w:hAnsi="Angsana New" w:hint="cs"/>
          <w:b/>
          <w:bCs/>
          <w:szCs w:val="32"/>
          <w:cs/>
        </w:rPr>
        <w:t>การด้อยค่า</w:t>
      </w:r>
    </w:p>
    <w:p w14:paraId="76539958" w14:textId="77777777" w:rsidR="00DC715D" w:rsidRDefault="00515327" w:rsidP="00897EE1">
      <w:pPr>
        <w:pStyle w:val="ListParagraph"/>
        <w:numPr>
          <w:ilvl w:val="0"/>
          <w:numId w:val="25"/>
        </w:numPr>
        <w:tabs>
          <w:tab w:val="left" w:pos="1442"/>
        </w:tabs>
        <w:ind w:left="868" w:right="-15" w:firstLine="270"/>
        <w:jc w:val="thaiDistribute"/>
        <w:rPr>
          <w:rFonts w:ascii="Angsana New" w:hAnsi="Angsana New"/>
          <w:szCs w:val="32"/>
        </w:rPr>
      </w:pPr>
      <w:r w:rsidRPr="002704C4">
        <w:rPr>
          <w:rFonts w:ascii="Angsana New" w:hAnsi="Angsana New" w:hint="cs"/>
          <w:szCs w:val="32"/>
          <w:cs/>
        </w:rPr>
        <w:t>กลุ่มบริษัทใช้วิธีการอย่างง่าย (</w:t>
      </w:r>
      <w:r w:rsidRPr="002704C4">
        <w:rPr>
          <w:rFonts w:ascii="Angsana New" w:hAnsi="Angsana New"/>
          <w:szCs w:val="32"/>
        </w:rPr>
        <w:t>Simplified approach)</w:t>
      </w:r>
      <w:r w:rsidRPr="002704C4">
        <w:rPr>
          <w:rFonts w:ascii="Angsana New" w:hAnsi="Angsana New" w:hint="cs"/>
          <w:szCs w:val="32"/>
          <w:cs/>
        </w:rPr>
        <w:t xml:space="preserve"> ในการ</w:t>
      </w:r>
      <w:r w:rsidR="002704C4">
        <w:rPr>
          <w:rFonts w:ascii="Angsana New" w:hAnsi="Angsana New" w:hint="cs"/>
          <w:szCs w:val="32"/>
          <w:cs/>
        </w:rPr>
        <w:t>คำนวณผลขาดทุนด</w:t>
      </w:r>
      <w:r w:rsidR="00897EE1">
        <w:rPr>
          <w:rFonts w:ascii="Angsana New" w:hAnsi="Angsana New" w:hint="cs"/>
          <w:szCs w:val="32"/>
          <w:cs/>
        </w:rPr>
        <w:t>้านเครดิตที่คาดว่า</w:t>
      </w:r>
      <w:r w:rsidRPr="002704C4">
        <w:rPr>
          <w:rFonts w:ascii="Angsana New" w:hAnsi="Angsana New" w:hint="cs"/>
          <w:szCs w:val="32"/>
          <w:cs/>
        </w:rPr>
        <w:t>จะเกิดขึ้นสำหรับ</w:t>
      </w:r>
      <w:r w:rsidR="005976D3" w:rsidRPr="002704C4">
        <w:rPr>
          <w:rFonts w:ascii="Angsana New" w:hAnsi="Angsana New" w:hint="cs"/>
          <w:szCs w:val="32"/>
          <w:cs/>
        </w:rPr>
        <w:t>ลูกหนี้การค้า</w:t>
      </w:r>
      <w:r w:rsidR="00F8566D">
        <w:rPr>
          <w:rFonts w:ascii="Angsana New" w:hAnsi="Angsana New" w:hint="cs"/>
          <w:szCs w:val="32"/>
          <w:cs/>
        </w:rPr>
        <w:t>และลูกหนี้หมุนเวียนอื่น</w:t>
      </w:r>
      <w:r w:rsidR="005976D3" w:rsidRPr="002704C4">
        <w:rPr>
          <w:rFonts w:ascii="Angsana New" w:hAnsi="Angsana New" w:hint="cs"/>
          <w:szCs w:val="32"/>
          <w:cs/>
        </w:rPr>
        <w:t xml:space="preserve">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</w:t>
      </w:r>
      <w:r w:rsidR="009903ED" w:rsidRPr="002704C4">
        <w:rPr>
          <w:rFonts w:ascii="Angsana New" w:hAnsi="Angsana New" w:hint="cs"/>
          <w:szCs w:val="32"/>
          <w:cs/>
        </w:rPr>
        <w:t>ตลอดอายุของลูกหนี้การค้า</w:t>
      </w:r>
      <w:r w:rsidR="00F8566D">
        <w:rPr>
          <w:rFonts w:ascii="Angsana New" w:hAnsi="Angsana New" w:hint="cs"/>
          <w:szCs w:val="32"/>
          <w:cs/>
        </w:rPr>
        <w:t>และลูกหนี้หมุนเวียนอื่น</w:t>
      </w:r>
      <w:r w:rsidR="009903ED" w:rsidRPr="002704C4">
        <w:rPr>
          <w:rFonts w:ascii="Angsana New" w:hAnsi="Angsana New" w:hint="cs"/>
          <w:szCs w:val="32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4983E9B2" w14:textId="77777777" w:rsidR="007D5CFD" w:rsidRDefault="007D5CFD" w:rsidP="007D5CFD">
      <w:pPr>
        <w:pStyle w:val="ListParagraph"/>
        <w:tabs>
          <w:tab w:val="left" w:pos="1442"/>
        </w:tabs>
        <w:ind w:left="1138" w:right="-15"/>
        <w:jc w:val="thaiDistribute"/>
        <w:rPr>
          <w:rFonts w:ascii="Angsana New" w:hAnsi="Angsana New"/>
          <w:szCs w:val="32"/>
        </w:rPr>
      </w:pPr>
    </w:p>
    <w:p w14:paraId="6CA16D92" w14:textId="34457D36" w:rsidR="00977D6E" w:rsidRDefault="00977D6E" w:rsidP="00977D6E">
      <w:pPr>
        <w:tabs>
          <w:tab w:val="left" w:pos="360"/>
          <w:tab w:val="left" w:pos="864"/>
          <w:tab w:val="left" w:pos="993"/>
          <w:tab w:val="left" w:pos="1442"/>
        </w:tabs>
        <w:ind w:left="336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lastRenderedPageBreak/>
        <w:t>3.4</w:t>
      </w:r>
      <w:r w:rsidRPr="0005200A">
        <w:rPr>
          <w:rFonts w:ascii="Angsana New" w:hAnsi="Angsana New"/>
        </w:rPr>
        <w:t xml:space="preserve">    </w:t>
      </w:r>
      <w:r>
        <w:rPr>
          <w:rFonts w:ascii="Angsana New" w:hAnsi="Angsana New" w:hint="cs"/>
          <w:cs/>
        </w:rPr>
        <w:t>สินค้าคงเหลือ</w:t>
      </w:r>
    </w:p>
    <w:p w14:paraId="6F89A51E" w14:textId="7439C42F" w:rsidR="00974ABE" w:rsidRPr="00977D6E" w:rsidRDefault="00977D6E" w:rsidP="00201483">
      <w:pPr>
        <w:tabs>
          <w:tab w:val="left" w:pos="1442"/>
          <w:tab w:val="left" w:pos="9356"/>
        </w:tabs>
        <w:ind w:left="851" w:right="-7"/>
        <w:jc w:val="thaiDistribute"/>
        <w:rPr>
          <w:rFonts w:ascii="Angsana New" w:hAnsi="Angsana New"/>
          <w:spacing w:val="4"/>
          <w:cs/>
        </w:rPr>
      </w:pPr>
      <w:r>
        <w:rPr>
          <w:rFonts w:ascii="Angsana New" w:hAnsi="Angsana New"/>
          <w:spacing w:val="4"/>
          <w:cs/>
        </w:rPr>
        <w:tab/>
      </w:r>
      <w:r>
        <w:rPr>
          <w:rFonts w:ascii="Angsana New" w:hAnsi="Angsana New" w:hint="cs"/>
          <w:spacing w:val="4"/>
          <w:cs/>
        </w:rPr>
        <w:t>สินค้าคงเหลือแสดงในราคาทุนหรือมูลค่าสุทธิที่จะได้รับแล้วแต่มูลค่าใดจะต่ำกว่า ราคาทุนคำนวณโดยวิธีถัวเฉลี่ยถ่วงน้ำหนัก</w:t>
      </w:r>
    </w:p>
    <w:p w14:paraId="7341E61F" w14:textId="77777777" w:rsidR="00EF2EEF" w:rsidRPr="00EF2EEF" w:rsidRDefault="00EF2EEF" w:rsidP="000C6768">
      <w:pPr>
        <w:tabs>
          <w:tab w:val="left" w:pos="360"/>
          <w:tab w:val="left" w:pos="882"/>
          <w:tab w:val="left" w:pos="1440"/>
        </w:tabs>
        <w:ind w:right="-35"/>
        <w:jc w:val="thaiDistribute"/>
        <w:rPr>
          <w:rFonts w:ascii="Angsana New" w:hAnsi="Angsana New"/>
          <w:sz w:val="6"/>
          <w:szCs w:val="6"/>
          <w:cs/>
        </w:rPr>
      </w:pPr>
    </w:p>
    <w:p w14:paraId="06596C7B" w14:textId="77777777" w:rsidR="00B40E0C" w:rsidRPr="00A06F23" w:rsidRDefault="00B40E0C" w:rsidP="00B40E0C">
      <w:pPr>
        <w:tabs>
          <w:tab w:val="left" w:pos="360"/>
          <w:tab w:val="left" w:pos="900"/>
          <w:tab w:val="left" w:pos="1440"/>
          <w:tab w:val="left" w:pos="4410"/>
        </w:tabs>
        <w:ind w:left="4410" w:right="21" w:hanging="3150"/>
        <w:jc w:val="thaiDistribute"/>
        <w:rPr>
          <w:rFonts w:ascii="Angsana New" w:hAnsi="Angsana New"/>
          <w:spacing w:val="-2"/>
          <w:sz w:val="6"/>
          <w:szCs w:val="6"/>
          <w:highlight w:val="yellow"/>
        </w:rPr>
      </w:pPr>
    </w:p>
    <w:p w14:paraId="2FA356BE" w14:textId="45219BCF" w:rsidR="00BF0F9B" w:rsidRPr="0005200A" w:rsidRDefault="00E92AEC" w:rsidP="00FA1E58">
      <w:pPr>
        <w:tabs>
          <w:tab w:val="left" w:pos="360"/>
          <w:tab w:val="left" w:pos="864"/>
          <w:tab w:val="left" w:pos="993"/>
          <w:tab w:val="left" w:pos="1440"/>
        </w:tabs>
        <w:ind w:left="336" w:right="-709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>3.</w:t>
      </w:r>
      <w:r w:rsidR="00977D6E">
        <w:rPr>
          <w:rFonts w:ascii="Angsana New" w:hAnsi="Angsana New"/>
        </w:rPr>
        <w:t>5</w:t>
      </w:r>
      <w:r w:rsidR="00FA1E58" w:rsidRPr="0005200A">
        <w:rPr>
          <w:rFonts w:ascii="Angsana New" w:hAnsi="Angsana New"/>
        </w:rPr>
        <w:t xml:space="preserve">    </w:t>
      </w:r>
      <w:r w:rsidR="00BF0F9B" w:rsidRPr="0005200A">
        <w:rPr>
          <w:rFonts w:ascii="Angsana New" w:hAnsi="Angsana New"/>
          <w:cs/>
        </w:rPr>
        <w:t>เงินลงทุน</w:t>
      </w:r>
      <w:r w:rsidR="00BF0F9B" w:rsidRPr="0005200A">
        <w:rPr>
          <w:rFonts w:ascii="Angsana New" w:hAnsi="Angsana New" w:hint="cs"/>
          <w:cs/>
        </w:rPr>
        <w:t>ในบริษัทย่อย</w:t>
      </w:r>
    </w:p>
    <w:p w14:paraId="41F9CCE4" w14:textId="713819E3" w:rsidR="00AD2356" w:rsidRDefault="00BF0F9B" w:rsidP="00C61FEA">
      <w:pPr>
        <w:tabs>
          <w:tab w:val="left" w:pos="1418"/>
          <w:tab w:val="left" w:pos="9631"/>
        </w:tabs>
        <w:ind w:left="851" w:right="-7"/>
        <w:jc w:val="thaiDistribute"/>
        <w:rPr>
          <w:rFonts w:ascii="Angsana New" w:hAnsi="Angsana New"/>
          <w:spacing w:val="4"/>
        </w:rPr>
      </w:pPr>
      <w:r w:rsidRPr="0005200A">
        <w:rPr>
          <w:rFonts w:ascii="Angsana New" w:hAnsi="Angsana New" w:hint="cs"/>
          <w:spacing w:val="-2"/>
          <w:cs/>
        </w:rPr>
        <w:tab/>
      </w:r>
      <w:r w:rsidR="00180DFA" w:rsidRPr="0005200A">
        <w:rPr>
          <w:rFonts w:ascii="Angsana New" w:hAnsi="Angsana New"/>
          <w:spacing w:val="4"/>
          <w:cs/>
        </w:rPr>
        <w:t xml:space="preserve">บริษัทย่อย หมายถึง </w:t>
      </w:r>
      <w:r w:rsidR="00180DFA" w:rsidRPr="0005200A">
        <w:rPr>
          <w:rFonts w:ascii="Angsana New" w:hAnsi="Angsana New" w:hint="cs"/>
          <w:spacing w:val="4"/>
          <w:cs/>
        </w:rPr>
        <w:t>กิจการที่กลุ่มบริษัท</w:t>
      </w:r>
      <w:r w:rsidR="00180DFA" w:rsidRPr="0005200A">
        <w:rPr>
          <w:rFonts w:ascii="Angsana New" w:hAnsi="Angsana New"/>
          <w:spacing w:val="4"/>
          <w:cs/>
        </w:rPr>
        <w:t>มีอำนาจในการควบคุมนโยบายการเงินและการดำเนินงาน</w:t>
      </w:r>
      <w:r w:rsidR="00C25A5D" w:rsidRPr="0005200A">
        <w:rPr>
          <w:rFonts w:ascii="Angsana New" w:hAnsi="Angsana New" w:hint="cs"/>
          <w:spacing w:val="4"/>
          <w:cs/>
        </w:rPr>
        <w:t xml:space="preserve"> </w:t>
      </w:r>
      <w:r w:rsidR="00180DFA" w:rsidRPr="0005200A">
        <w:rPr>
          <w:rFonts w:ascii="Angsana New" w:hAnsi="Angsana New" w:hint="cs"/>
          <w:spacing w:val="4"/>
          <w:cs/>
        </w:rPr>
        <w:t>บริษัทรวมบร</w:t>
      </w:r>
      <w:r w:rsidR="00181C68" w:rsidRPr="0005200A">
        <w:rPr>
          <w:rFonts w:ascii="Angsana New" w:hAnsi="Angsana New" w:hint="cs"/>
          <w:spacing w:val="4"/>
          <w:cs/>
        </w:rPr>
        <w:t>ิษัทย่อยไว้ในงบการเงินรวม</w:t>
      </w:r>
      <w:r w:rsidR="00180DFA" w:rsidRPr="0005200A">
        <w:rPr>
          <w:rFonts w:ascii="Angsana New" w:hAnsi="Angsana New" w:hint="cs"/>
          <w:spacing w:val="4"/>
          <w:cs/>
        </w:rPr>
        <w:t>ตั้งแต</w:t>
      </w:r>
      <w:r w:rsidR="00181C68" w:rsidRPr="0005200A">
        <w:rPr>
          <w:rFonts w:ascii="Angsana New" w:hAnsi="Angsana New" w:hint="cs"/>
          <w:spacing w:val="4"/>
          <w:cs/>
        </w:rPr>
        <w:t>่วันที่กลุ่มบริษัทมีอำนาจควบคุมจนถึงวันที่</w:t>
      </w:r>
      <w:r w:rsidR="00180DFA" w:rsidRPr="0005200A">
        <w:rPr>
          <w:rFonts w:ascii="Angsana New" w:hAnsi="Angsana New" w:hint="cs"/>
          <w:spacing w:val="4"/>
          <w:cs/>
        </w:rPr>
        <w:t>การมีอำนาจควบคุมนั้นสิ้นสุดลง เงินลงทุนในบริษัทย่อยในงบการเงินเฉพาะกิจการ แสดงตามวิธีราคาทุนหลังหักค่าเผื่อการด้อยค่าของเงินลงทุน</w:t>
      </w:r>
    </w:p>
    <w:p w14:paraId="10461E9E" w14:textId="77777777" w:rsidR="006909DE" w:rsidRPr="006909DE" w:rsidRDefault="006909DE" w:rsidP="00C61FEA">
      <w:pPr>
        <w:tabs>
          <w:tab w:val="left" w:pos="1418"/>
          <w:tab w:val="left" w:pos="9631"/>
        </w:tabs>
        <w:ind w:left="851" w:right="-7"/>
        <w:jc w:val="thaiDistribute"/>
        <w:rPr>
          <w:rFonts w:ascii="Angsana New" w:hAnsi="Angsana New"/>
          <w:spacing w:val="4"/>
          <w:sz w:val="6"/>
          <w:szCs w:val="6"/>
        </w:rPr>
      </w:pPr>
    </w:p>
    <w:p w14:paraId="668DDA7C" w14:textId="374C19EE" w:rsidR="006909DE" w:rsidRPr="0005200A" w:rsidRDefault="006909DE" w:rsidP="006909DE">
      <w:pPr>
        <w:tabs>
          <w:tab w:val="left" w:pos="360"/>
          <w:tab w:val="left" w:pos="864"/>
          <w:tab w:val="left" w:pos="993"/>
          <w:tab w:val="left" w:pos="1440"/>
        </w:tabs>
        <w:ind w:left="336" w:right="-709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>3.</w:t>
      </w:r>
      <w:r w:rsidR="00977D6E">
        <w:rPr>
          <w:rFonts w:ascii="Angsana New" w:hAnsi="Angsana New"/>
        </w:rPr>
        <w:t>6</w:t>
      </w:r>
      <w:r w:rsidRPr="0005200A">
        <w:rPr>
          <w:rFonts w:ascii="Angsana New" w:hAnsi="Angsana New"/>
        </w:rPr>
        <w:t xml:space="preserve">    </w:t>
      </w:r>
      <w:r w:rsidRPr="0005200A">
        <w:rPr>
          <w:rFonts w:ascii="Angsana New" w:hAnsi="Angsana New"/>
          <w:cs/>
        </w:rPr>
        <w:t>เงินลงทุน</w:t>
      </w:r>
      <w:r w:rsidRPr="0005200A">
        <w:rPr>
          <w:rFonts w:ascii="Angsana New" w:hAnsi="Angsana New" w:hint="cs"/>
          <w:cs/>
        </w:rPr>
        <w:t>ใน</w:t>
      </w:r>
      <w:r>
        <w:rPr>
          <w:rFonts w:ascii="Angsana New" w:hAnsi="Angsana New" w:hint="cs"/>
          <w:cs/>
        </w:rPr>
        <w:t>การร่วมค้า</w:t>
      </w:r>
    </w:p>
    <w:p w14:paraId="7CAF1F53" w14:textId="44085979" w:rsidR="00FC5350" w:rsidRPr="00FC5350" w:rsidRDefault="00FC5350" w:rsidP="00FC5350">
      <w:pPr>
        <w:tabs>
          <w:tab w:val="left" w:pos="812"/>
          <w:tab w:val="left" w:pos="864"/>
          <w:tab w:val="left" w:pos="993"/>
          <w:tab w:val="left" w:pos="1442"/>
        </w:tabs>
        <w:ind w:left="868" w:right="-21" w:firstLine="224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 w:rsidRPr="00FC5350">
        <w:rPr>
          <w:rFonts w:ascii="Angsana New" w:hAnsi="Angsana New"/>
          <w:cs/>
        </w:rPr>
        <w:t>การร่วมค้า</w:t>
      </w:r>
      <w:r>
        <w:rPr>
          <w:rFonts w:ascii="Angsana New" w:hAnsi="Angsana New"/>
        </w:rPr>
        <w:t xml:space="preserve"> </w:t>
      </w:r>
      <w:r w:rsidRPr="00FC5350">
        <w:rPr>
          <w:rFonts w:ascii="Angsana New" w:hAnsi="Angsana New"/>
          <w:cs/>
        </w:rPr>
        <w:t>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 เงินลงทุนในการร่วมค้าในงบการเงินรวมแสดงตามวิธีส่วนได้เสีย และในงบการเงินเฉพาะกิจการแสดงตามวิธีราคาทุน</w:t>
      </w:r>
    </w:p>
    <w:p w14:paraId="27361654" w14:textId="77777777" w:rsidR="00A06F23" w:rsidRPr="0043409F" w:rsidRDefault="00A06F23" w:rsidP="009F2DF5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  <w:sz w:val="6"/>
          <w:szCs w:val="6"/>
        </w:rPr>
      </w:pPr>
    </w:p>
    <w:p w14:paraId="610363A3" w14:textId="77777777" w:rsidR="009F2DF5" w:rsidRPr="0005200A" w:rsidRDefault="009F2DF5" w:rsidP="009F2DF5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  <w:sz w:val="2"/>
          <w:szCs w:val="2"/>
        </w:rPr>
      </w:pPr>
    </w:p>
    <w:p w14:paraId="5A125D39" w14:textId="552DD112" w:rsidR="00C74166" w:rsidRPr="0005200A" w:rsidRDefault="00E92AEC" w:rsidP="00FA1E58">
      <w:pPr>
        <w:tabs>
          <w:tab w:val="left" w:pos="336"/>
          <w:tab w:val="left" w:pos="851"/>
          <w:tab w:val="left" w:pos="993"/>
          <w:tab w:val="left" w:pos="1440"/>
        </w:tabs>
        <w:ind w:left="336" w:right="-7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>3.</w:t>
      </w:r>
      <w:r w:rsidR="006C0307">
        <w:rPr>
          <w:rFonts w:ascii="Angsana New" w:hAnsi="Angsana New"/>
        </w:rPr>
        <w:t>7</w:t>
      </w:r>
      <w:r>
        <w:rPr>
          <w:rFonts w:ascii="Angsana New" w:hAnsi="Angsana New"/>
        </w:rPr>
        <w:t xml:space="preserve">   </w:t>
      </w:r>
      <w:r w:rsidR="00C74166" w:rsidRPr="0005200A">
        <w:rPr>
          <w:rFonts w:ascii="Angsana New" w:hAnsi="Angsana New" w:hint="cs"/>
          <w:cs/>
        </w:rPr>
        <w:t>อสังหาริมทรัพย์เพื่อการลงทุน</w:t>
      </w:r>
    </w:p>
    <w:p w14:paraId="0D8F3AF6" w14:textId="3AA3921C" w:rsidR="00AD2356" w:rsidRDefault="00C74166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</w:rPr>
      </w:pPr>
      <w:r w:rsidRPr="0005200A">
        <w:rPr>
          <w:rFonts w:ascii="Angsana New" w:hAnsi="Angsana New" w:cs="Angsana New" w:hint="cs"/>
          <w:spacing w:val="-4"/>
          <w:cs/>
        </w:rPr>
        <w:t xml:space="preserve">อสังหาริมทรัพย์เพื่อการลงทุน ประกอบด้วย ที่ดิน และอาคาร </w:t>
      </w:r>
      <w:r w:rsidRPr="0005200A">
        <w:rPr>
          <w:rFonts w:ascii="Angsana New" w:hAnsi="Angsana New"/>
          <w:spacing w:val="-4"/>
          <w:cs/>
        </w:rPr>
        <w:t>แสดง</w:t>
      </w:r>
      <w:r w:rsidRPr="0005200A">
        <w:rPr>
          <w:rFonts w:ascii="Angsana New" w:hAnsi="Angsana New" w:hint="cs"/>
          <w:spacing w:val="-4"/>
          <w:cs/>
        </w:rPr>
        <w:t>ด้วยมูลค่ายุติธรรม บริษัทและบริษัทย่อยรับรู้ผลกำไรหรือขาดทุนจากการปรับมูลค่ายุติธรรมของอสังหาริมทรัพย์เพื่อการลงทุนไว้ในกำไรหรือขาดทุนในปีที่เกิดขึ้น</w:t>
      </w:r>
    </w:p>
    <w:p w14:paraId="31FF214E" w14:textId="77777777" w:rsidR="005934AF" w:rsidRPr="005934AF" w:rsidRDefault="005934AF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  <w:sz w:val="6"/>
          <w:szCs w:val="6"/>
        </w:rPr>
      </w:pPr>
    </w:p>
    <w:p w14:paraId="028FB63A" w14:textId="2DEB2249" w:rsidR="00873B33" w:rsidRPr="0005200A" w:rsidRDefault="00E92AEC" w:rsidP="00FA1E58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>3.</w:t>
      </w:r>
      <w:r w:rsidR="006C0307">
        <w:rPr>
          <w:rFonts w:ascii="Angsana New" w:hAnsi="Angsana New"/>
        </w:rPr>
        <w:t>8</w:t>
      </w:r>
      <w:r>
        <w:rPr>
          <w:rFonts w:ascii="Angsana New" w:hAnsi="Angsana New"/>
        </w:rPr>
        <w:t xml:space="preserve">   </w:t>
      </w:r>
      <w:r w:rsidR="00CA3B45">
        <w:rPr>
          <w:rFonts w:ascii="Angsana New" w:hAnsi="Angsana New" w:hint="cs"/>
          <w:cs/>
        </w:rPr>
        <w:t>ส่วนปรับปรุง</w:t>
      </w:r>
      <w:r w:rsidR="00873B33" w:rsidRPr="0005200A">
        <w:rPr>
          <w:rFonts w:ascii="Angsana New" w:hAnsi="Angsana New"/>
          <w:cs/>
        </w:rPr>
        <w:t xml:space="preserve">อาคารและอุปกรณ์       </w:t>
      </w:r>
    </w:p>
    <w:p w14:paraId="3AFEB0B6" w14:textId="3C46AC89" w:rsidR="0019009F" w:rsidRDefault="00873B33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="00CA3B45">
        <w:rPr>
          <w:rFonts w:ascii="Angsana New" w:hAnsi="Angsana New" w:hint="cs"/>
          <w:cs/>
        </w:rPr>
        <w:t>ส่วนปรับปรุง</w:t>
      </w:r>
      <w:r w:rsidRPr="0005200A">
        <w:rPr>
          <w:rFonts w:ascii="Angsana New" w:hAnsi="Angsana New"/>
          <w:cs/>
        </w:rPr>
        <w:t>อาคา</w:t>
      </w:r>
      <w:r w:rsidR="000421E7" w:rsidRPr="0005200A">
        <w:rPr>
          <w:rFonts w:ascii="Angsana New" w:hAnsi="Angsana New"/>
          <w:cs/>
        </w:rPr>
        <w:t>รและ</w:t>
      </w:r>
      <w:r w:rsidR="000421E7" w:rsidRPr="008712EF">
        <w:rPr>
          <w:rFonts w:ascii="Angsana New" w:hAnsi="Angsana New"/>
          <w:cs/>
        </w:rPr>
        <w:t>อุปกรณ์</w:t>
      </w:r>
      <w:r w:rsidR="005275B1" w:rsidRPr="008712EF">
        <w:rPr>
          <w:rFonts w:ascii="Angsana New" w:hAnsi="Angsana New"/>
          <w:cs/>
        </w:rPr>
        <w:t>แสดงในราคาทุ</w:t>
      </w:r>
      <w:r w:rsidR="008712EF" w:rsidRPr="008712EF">
        <w:rPr>
          <w:rFonts w:ascii="Angsana New" w:hAnsi="Angsana New" w:hint="cs"/>
          <w:cs/>
        </w:rPr>
        <w:t>น</w:t>
      </w:r>
      <w:r w:rsidR="008712EF" w:rsidRPr="008712EF">
        <w:rPr>
          <w:rFonts w:ascii="Angsana New" w:hAnsi="Angsana New"/>
          <w:cs/>
        </w:rPr>
        <w:t>หักค่าเสื่อมราคาสะสม</w:t>
      </w:r>
    </w:p>
    <w:p w14:paraId="5E4E93A1" w14:textId="121B224E" w:rsidR="009646B3" w:rsidRDefault="0019009F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eastAsia="Calibri" w:hAnsi="Angsana New"/>
        </w:rPr>
      </w:pP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 w:rsidRPr="0019009F">
        <w:rPr>
          <w:rFonts w:ascii="Angsana New" w:eastAsia="Calibri" w:hAnsi="Angsana New"/>
          <w:cs/>
        </w:rPr>
        <w:t>ค่าเสื่อมราคาคำนวณจากมูลค่าเสื่อมสภาพของรายการ</w:t>
      </w:r>
      <w:r w:rsidR="002A693B">
        <w:rPr>
          <w:rFonts w:ascii="Angsana New" w:eastAsia="Calibri" w:hAnsi="Angsana New" w:hint="cs"/>
          <w:cs/>
        </w:rPr>
        <w:t>ส่วนปรับปรุง</w:t>
      </w:r>
      <w:r w:rsidRPr="0019009F">
        <w:rPr>
          <w:rFonts w:ascii="Angsana New" w:eastAsia="Calibri" w:hAnsi="Angsana New"/>
          <w:cs/>
        </w:rPr>
        <w:t xml:space="preserve">อาคาร และอุปกรณ์ </w:t>
      </w:r>
      <w:r w:rsidR="002A693B">
        <w:rPr>
          <w:rFonts w:ascii="Angsana New" w:eastAsia="Calibri" w:hAnsi="Angsana New"/>
          <w:cs/>
        </w:rPr>
        <w:br/>
      </w:r>
      <w:r w:rsidRPr="0019009F">
        <w:rPr>
          <w:rFonts w:ascii="Angsana New" w:eastAsia="Calibri" w:hAnsi="Angsana New"/>
          <w:cs/>
        </w:rPr>
        <w:t>ซึ่งประกอบด้วยราคาทุนของสินทรัพย์หรือต้นทุนในการเปลี่ยนแทนอื่น</w:t>
      </w:r>
      <w:r w:rsidRPr="0019009F">
        <w:rPr>
          <w:rFonts w:ascii="Angsana New" w:eastAsia="Calibri" w:hAnsi="Angsana New"/>
        </w:rPr>
        <w:t xml:space="preserve"> </w:t>
      </w:r>
      <w:r w:rsidRPr="0019009F">
        <w:rPr>
          <w:rFonts w:ascii="Angsana New" w:eastAsia="Calibri" w:hAnsi="Angsana New"/>
          <w:cs/>
        </w:rPr>
        <w:t>หักด้วยมูลค่าคงเหลือของสินทรัพย์</w:t>
      </w:r>
    </w:p>
    <w:p w14:paraId="51BAB099" w14:textId="68BC6AED" w:rsidR="0019009F" w:rsidRDefault="0019009F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eastAsia="Calibri" w:hAnsi="Angsana New"/>
        </w:rPr>
      </w:pPr>
      <w:r>
        <w:rPr>
          <w:rFonts w:ascii="Angsana New" w:eastAsia="Calibri" w:hAnsi="Angsana New"/>
          <w:cs/>
        </w:rPr>
        <w:tab/>
      </w:r>
      <w:r>
        <w:rPr>
          <w:rFonts w:ascii="Angsana New" w:eastAsia="Calibri" w:hAnsi="Angsana New"/>
          <w:cs/>
        </w:rPr>
        <w:tab/>
      </w:r>
      <w:r>
        <w:rPr>
          <w:rFonts w:ascii="Angsana New" w:eastAsia="Calibri" w:hAnsi="Angsana New"/>
          <w:cs/>
        </w:rPr>
        <w:tab/>
      </w:r>
      <w:r w:rsidRPr="0019009F">
        <w:rPr>
          <w:rFonts w:ascii="Angsana New" w:eastAsia="Calibri" w:hAnsi="Angsana New"/>
          <w:spacing w:val="-8"/>
          <w:cs/>
        </w:rPr>
        <w:t>ค่าเสื่อมราคาบันทึกเป็นค่าใช้จ่ายในงบกำไรขาดทุน คำนวณโดยวิธีเส้นตรงตามเกณฑ์อายุการ</w:t>
      </w:r>
      <w:r w:rsidRPr="0019009F">
        <w:rPr>
          <w:rFonts w:ascii="Angsana New" w:eastAsia="Calibri" w:hAnsi="Angsana New" w:hint="cs"/>
          <w:spacing w:val="-8"/>
          <w:cs/>
        </w:rPr>
        <w:t>ให้ประโยชน์</w:t>
      </w:r>
      <w:r w:rsidRPr="0019009F">
        <w:rPr>
          <w:rFonts w:ascii="Angsana New" w:eastAsia="Calibri" w:hAnsi="Angsana New"/>
          <w:spacing w:val="-4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18E46B84" w14:textId="77777777" w:rsidR="0019009F" w:rsidRPr="007F4FDF" w:rsidRDefault="0019009F" w:rsidP="0019009F">
      <w:pPr>
        <w:tabs>
          <w:tab w:val="left" w:pos="360"/>
          <w:tab w:val="left" w:pos="900"/>
          <w:tab w:val="left" w:pos="1440"/>
        </w:tabs>
        <w:ind w:right="-7"/>
        <w:jc w:val="thaiDistribute"/>
        <w:rPr>
          <w:rFonts w:ascii="Angsana New" w:hAnsi="Angsana New"/>
          <w:sz w:val="20"/>
          <w:szCs w:val="20"/>
        </w:rPr>
      </w:pPr>
    </w:p>
    <w:p w14:paraId="0782690D" w14:textId="77777777" w:rsidR="009646B3" w:rsidRPr="0005200A" w:rsidRDefault="009646B3" w:rsidP="00BE5423">
      <w:pPr>
        <w:tabs>
          <w:tab w:val="left" w:pos="360"/>
          <w:tab w:val="left" w:pos="900"/>
          <w:tab w:val="left" w:pos="1440"/>
        </w:tabs>
        <w:ind w:right="-63"/>
        <w:jc w:val="thaiDistribute"/>
        <w:rPr>
          <w:rFonts w:ascii="Angsana New" w:hAnsi="Angsana New"/>
          <w:sz w:val="10"/>
          <w:szCs w:val="10"/>
        </w:rPr>
      </w:pPr>
    </w:p>
    <w:tbl>
      <w:tblPr>
        <w:tblW w:w="839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3742"/>
      </w:tblGrid>
      <w:tr w:rsidR="00873B33" w:rsidRPr="0005200A" w14:paraId="12240390" w14:textId="77777777" w:rsidTr="00201483">
        <w:trPr>
          <w:trHeight w:hRule="exact" w:val="397"/>
        </w:trPr>
        <w:tc>
          <w:tcPr>
            <w:tcW w:w="4649" w:type="dxa"/>
          </w:tcPr>
          <w:p w14:paraId="3104CEDF" w14:textId="77777777" w:rsidR="00873B33" w:rsidRPr="0005200A" w:rsidRDefault="00873B33" w:rsidP="00F42E5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742" w:type="dxa"/>
          </w:tcPr>
          <w:p w14:paraId="20810EDD" w14:textId="77777777" w:rsidR="00873B33" w:rsidRPr="0005200A" w:rsidRDefault="00873B33" w:rsidP="00BF0F9B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อายุการ</w:t>
            </w:r>
            <w:r w:rsidR="00BF0F9B" w:rsidRPr="0005200A">
              <w:rPr>
                <w:rFonts w:ascii="Angsana New" w:hAnsi="Angsana New" w:hint="cs"/>
                <w:cs/>
              </w:rPr>
              <w:t>ให้ประโยชน์</w:t>
            </w:r>
            <w:r w:rsidRPr="0005200A">
              <w:rPr>
                <w:rFonts w:ascii="Angsana New" w:hAnsi="Angsana New"/>
              </w:rPr>
              <w:t>(</w:t>
            </w:r>
            <w:r w:rsidRPr="0005200A">
              <w:rPr>
                <w:rFonts w:ascii="Angsana New" w:hAnsi="Angsana New"/>
                <w:cs/>
              </w:rPr>
              <w:t>ปี</w:t>
            </w:r>
            <w:r w:rsidRPr="0005200A">
              <w:rPr>
                <w:rFonts w:ascii="Angsana New" w:hAnsi="Angsana New"/>
              </w:rPr>
              <w:t>)</w:t>
            </w:r>
          </w:p>
        </w:tc>
      </w:tr>
      <w:tr w:rsidR="00873B33" w:rsidRPr="0005200A" w14:paraId="49049398" w14:textId="77777777" w:rsidTr="00201483">
        <w:trPr>
          <w:trHeight w:hRule="exact" w:val="397"/>
        </w:trPr>
        <w:tc>
          <w:tcPr>
            <w:tcW w:w="4649" w:type="dxa"/>
            <w:tcBorders>
              <w:top w:val="nil"/>
              <w:bottom w:val="nil"/>
            </w:tcBorders>
          </w:tcPr>
          <w:p w14:paraId="1EDC17CC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742" w:type="dxa"/>
            <w:tcBorders>
              <w:top w:val="nil"/>
              <w:bottom w:val="nil"/>
            </w:tcBorders>
          </w:tcPr>
          <w:p w14:paraId="7C89AED1" w14:textId="77777777" w:rsidR="00873B33" w:rsidRPr="0005200A" w:rsidRDefault="002B498F" w:rsidP="00996CA4">
            <w:pPr>
              <w:tabs>
                <w:tab w:val="left" w:pos="360"/>
                <w:tab w:val="left" w:pos="900"/>
                <w:tab w:val="left" w:pos="1440"/>
                <w:tab w:val="left" w:pos="2019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3</w:t>
            </w:r>
            <w:r w:rsidR="00873B33" w:rsidRPr="0005200A">
              <w:rPr>
                <w:rFonts w:ascii="Angsana New" w:hAnsi="Angsana New"/>
              </w:rPr>
              <w:t xml:space="preserve"> </w:t>
            </w:r>
            <w:r w:rsidR="00D11280" w:rsidRPr="0005200A">
              <w:rPr>
                <w:rFonts w:ascii="Angsana New" w:hAnsi="Angsana New"/>
              </w:rPr>
              <w:t>-</w:t>
            </w:r>
            <w:r w:rsidR="00873B33" w:rsidRPr="0005200A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05200A" w14:paraId="056C9B46" w14:textId="77777777" w:rsidTr="00201483">
        <w:trPr>
          <w:trHeight w:hRule="exact" w:val="397"/>
        </w:trPr>
        <w:tc>
          <w:tcPr>
            <w:tcW w:w="4649" w:type="dxa"/>
            <w:tcBorders>
              <w:top w:val="nil"/>
              <w:bottom w:val="nil"/>
            </w:tcBorders>
          </w:tcPr>
          <w:p w14:paraId="4F9EF7DF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 w:hint="cs"/>
                <w:cs/>
              </w:rPr>
              <w:t>ระบบสาธารณูปโภค</w:t>
            </w:r>
          </w:p>
        </w:tc>
        <w:tc>
          <w:tcPr>
            <w:tcW w:w="3742" w:type="dxa"/>
            <w:tcBorders>
              <w:top w:val="nil"/>
              <w:bottom w:val="nil"/>
            </w:tcBorders>
          </w:tcPr>
          <w:p w14:paraId="2098150F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14:paraId="106AFB1A" w14:textId="77777777" w:rsidTr="00201483">
        <w:trPr>
          <w:trHeight w:hRule="exact" w:val="397"/>
        </w:trPr>
        <w:tc>
          <w:tcPr>
            <w:tcW w:w="4649" w:type="dxa"/>
            <w:tcBorders>
              <w:top w:val="nil"/>
              <w:bottom w:val="nil"/>
            </w:tcBorders>
          </w:tcPr>
          <w:p w14:paraId="328D7019" w14:textId="77777777" w:rsidR="00873B33" w:rsidRPr="0005200A" w:rsidRDefault="00873B33" w:rsidP="00A84516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อุปกรณ์</w:t>
            </w:r>
            <w:r w:rsidR="00A84516" w:rsidRPr="0005200A">
              <w:rPr>
                <w:rFonts w:ascii="Angsana New" w:hAnsi="Angsana New" w:hint="cs"/>
                <w:cs/>
              </w:rPr>
              <w:t>ผลิตรายการ</w:t>
            </w:r>
          </w:p>
        </w:tc>
        <w:tc>
          <w:tcPr>
            <w:tcW w:w="3742" w:type="dxa"/>
            <w:tcBorders>
              <w:top w:val="nil"/>
              <w:bottom w:val="nil"/>
            </w:tcBorders>
          </w:tcPr>
          <w:p w14:paraId="7712343D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14:paraId="1C3D6D76" w14:textId="77777777" w:rsidTr="00201483">
        <w:trPr>
          <w:trHeight w:hRule="exact" w:val="397"/>
        </w:trPr>
        <w:tc>
          <w:tcPr>
            <w:tcW w:w="4649" w:type="dxa"/>
            <w:tcBorders>
              <w:top w:val="nil"/>
              <w:bottom w:val="nil"/>
            </w:tcBorders>
          </w:tcPr>
          <w:p w14:paraId="732FE07F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3742" w:type="dxa"/>
            <w:tcBorders>
              <w:top w:val="nil"/>
              <w:bottom w:val="nil"/>
            </w:tcBorders>
          </w:tcPr>
          <w:p w14:paraId="0EC44FFE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14:paraId="2F6FB449" w14:textId="77777777" w:rsidTr="00201483">
        <w:trPr>
          <w:trHeight w:hRule="exact" w:val="397"/>
        </w:trPr>
        <w:tc>
          <w:tcPr>
            <w:tcW w:w="4649" w:type="dxa"/>
            <w:tcBorders>
              <w:top w:val="nil"/>
              <w:bottom w:val="nil"/>
            </w:tcBorders>
          </w:tcPr>
          <w:p w14:paraId="7B9D0574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3742" w:type="dxa"/>
            <w:tcBorders>
              <w:top w:val="nil"/>
              <w:bottom w:val="nil"/>
            </w:tcBorders>
          </w:tcPr>
          <w:p w14:paraId="51E73F2E" w14:textId="77777777" w:rsidR="00873B33" w:rsidRPr="0005200A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 xml:space="preserve">5 </w:t>
            </w:r>
            <w:r w:rsidR="00D11280" w:rsidRPr="0005200A">
              <w:rPr>
                <w:rFonts w:ascii="Angsana New" w:hAnsi="Angsana New"/>
              </w:rPr>
              <w:t>-</w:t>
            </w:r>
            <w:r w:rsidRPr="0005200A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05200A" w14:paraId="754EDE1E" w14:textId="77777777" w:rsidTr="00201483">
        <w:trPr>
          <w:trHeight w:hRule="exact" w:val="397"/>
        </w:trPr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14:paraId="6B640F90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เครื่องมือและอุปกรณ์ถ่ายทำ</w:t>
            </w:r>
          </w:p>
        </w:tc>
        <w:tc>
          <w:tcPr>
            <w:tcW w:w="3742" w:type="dxa"/>
            <w:tcBorders>
              <w:top w:val="nil"/>
              <w:bottom w:val="single" w:sz="4" w:space="0" w:color="auto"/>
            </w:tcBorders>
          </w:tcPr>
          <w:p w14:paraId="78B5E63E" w14:textId="77777777" w:rsidR="00873B33" w:rsidRPr="0005200A" w:rsidRDefault="00117C6D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3 - 5</w:t>
            </w:r>
          </w:p>
        </w:tc>
      </w:tr>
    </w:tbl>
    <w:p w14:paraId="391094DC" w14:textId="77777777" w:rsidR="0019009F" w:rsidRDefault="0019009F" w:rsidP="0019009F">
      <w:pPr>
        <w:ind w:left="853" w:right="-56" w:firstLine="565"/>
        <w:jc w:val="thaiDistribute"/>
        <w:rPr>
          <w:rFonts w:ascii="Angsana New" w:hAnsi="Angsana New"/>
          <w:sz w:val="16"/>
          <w:szCs w:val="16"/>
        </w:rPr>
      </w:pPr>
    </w:p>
    <w:p w14:paraId="3A919DA2" w14:textId="5503B102" w:rsidR="00EB422B" w:rsidRDefault="00EB422B" w:rsidP="00055776">
      <w:pPr>
        <w:ind w:left="851" w:right="-28" w:firstLine="567"/>
        <w:jc w:val="thaiDistribute"/>
        <w:rPr>
          <w:rFonts w:ascii="Angsana New" w:hAnsi="Angsana New"/>
        </w:rPr>
      </w:pPr>
      <w:r w:rsidRPr="00EB422B">
        <w:rPr>
          <w:rFonts w:ascii="Angsana New" w:eastAsia="Calibri" w:hAnsi="Angsana New"/>
          <w:spacing w:val="-6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</w:t>
      </w:r>
      <w:r w:rsidRPr="00EB422B">
        <w:rPr>
          <w:rFonts w:ascii="Angsana New" w:eastAsia="Calibri" w:hAnsi="Angsana New"/>
          <w:cs/>
        </w:rPr>
        <w:t>ที่สุดทุกสิ้นรอบปีบัญชี และปรับปรุงตามความเหมาะสม</w:t>
      </w:r>
    </w:p>
    <w:p w14:paraId="5D7CA482" w14:textId="77777777" w:rsidR="00201483" w:rsidRPr="00201483" w:rsidRDefault="00201483" w:rsidP="00201483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  <w:sz w:val="6"/>
          <w:szCs w:val="6"/>
        </w:rPr>
      </w:pPr>
    </w:p>
    <w:p w14:paraId="7F54B0FC" w14:textId="10DE3E81" w:rsidR="00C32446" w:rsidRPr="00B609FD" w:rsidRDefault="00E92AEC" w:rsidP="006C0307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>3.</w:t>
      </w:r>
      <w:r w:rsidR="006C0307">
        <w:rPr>
          <w:rFonts w:ascii="Angsana New" w:hAnsi="Angsana New"/>
        </w:rPr>
        <w:t>9</w:t>
      </w:r>
      <w:r w:rsidR="00AE00BC" w:rsidRPr="0005200A">
        <w:rPr>
          <w:rFonts w:ascii="Angsana New" w:hAnsi="Angsana New" w:hint="cs"/>
          <w:cs/>
        </w:rPr>
        <w:t xml:space="preserve">   สัญญาเช่า</w:t>
      </w:r>
    </w:p>
    <w:p w14:paraId="6F169FAA" w14:textId="77777777"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สินทรัพย์สิทธิการใช้</w:t>
      </w:r>
    </w:p>
    <w:p w14:paraId="51F84128" w14:textId="77777777" w:rsidR="00C32446" w:rsidRPr="0005200A" w:rsidRDefault="00C32446" w:rsidP="00055776">
      <w:pPr>
        <w:ind w:left="851" w:right="-28" w:firstLine="567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>สินทรัพย์สิทธิการใช้</w:t>
      </w:r>
      <w:r w:rsidRPr="0005200A">
        <w:rPr>
          <w:rFonts w:ascii="Angsana New" w:hAnsi="Angsana New" w:cs="Angsana New" w:hint="cs"/>
          <w:cs/>
        </w:rPr>
        <w:t>รับรู้</w:t>
      </w:r>
      <w:r w:rsidRPr="0005200A">
        <w:rPr>
          <w:rFonts w:ascii="Angsana New" w:hAnsi="Angsana New" w:cs="Angsana New"/>
          <w:cs/>
        </w:rPr>
        <w:t xml:space="preserve"> ณ วันที่สัญญาเช่าเริ่มมีผล </w:t>
      </w:r>
      <w:r w:rsidRPr="0005200A">
        <w:rPr>
          <w:rFonts w:ascii="Angsana New" w:hAnsi="Angsana New" w:cs="Angsana New" w:hint="cs"/>
          <w:cs/>
        </w:rPr>
        <w:t>แสดงด้วย</w:t>
      </w:r>
      <w:r w:rsidRPr="0005200A">
        <w:rPr>
          <w:rFonts w:ascii="Angsana New" w:hAnsi="Angsana New" w:cs="Angsana New"/>
          <w:cs/>
        </w:rPr>
        <w:t>ราคาทุนหักค่าเสื่อมราคาสะสม</w:t>
      </w:r>
      <w:r w:rsidRPr="0005200A">
        <w:rPr>
          <w:rFonts w:ascii="Angsana New" w:hAnsi="Angsana New" w:cs="Angsana New" w:hint="cs"/>
          <w:cs/>
        </w:rPr>
        <w:t xml:space="preserve"> และค่าเผื่อ</w:t>
      </w:r>
      <w:r w:rsidRPr="0005200A">
        <w:rPr>
          <w:rFonts w:ascii="Angsana New" w:hAnsi="Angsana New" w:cs="Angsana New"/>
          <w:cs/>
        </w:rPr>
        <w:t xml:space="preserve">การด้อยค่าสะสม </w:t>
      </w:r>
      <w:r w:rsidRPr="0005200A">
        <w:rPr>
          <w:rFonts w:ascii="Angsana New" w:hAnsi="Angsana New" w:cs="Angsana New" w:hint="cs"/>
          <w:cs/>
        </w:rPr>
        <w:t xml:space="preserve">(ถ้ามี) </w:t>
      </w:r>
      <w:r w:rsidRPr="0005200A">
        <w:rPr>
          <w:rFonts w:ascii="Angsana New" w:hAnsi="Angsana New" w:cs="Angsana New"/>
          <w:cs/>
        </w:rPr>
        <w:t>ค่าเสื่อมราคา</w:t>
      </w:r>
      <w:r w:rsidRPr="0005200A">
        <w:rPr>
          <w:rFonts w:ascii="Angsana New" w:hAnsi="Angsana New" w:cs="Angsana New" w:hint="cs"/>
          <w:cs/>
        </w:rPr>
        <w:t>ของ</w:t>
      </w:r>
      <w:r w:rsidRPr="0005200A">
        <w:rPr>
          <w:rFonts w:ascii="Angsana New" w:hAnsi="Angsana New" w:cs="Angsana New"/>
          <w:cs/>
        </w:rPr>
        <w:t>สินทรัพย์สิทธิการใช้</w:t>
      </w:r>
      <w:r w:rsidRPr="0005200A">
        <w:rPr>
          <w:rFonts w:ascii="Angsana New" w:hAnsi="Angsana New" w:cs="Angsana New" w:hint="cs"/>
          <w:cs/>
        </w:rPr>
        <w:t xml:space="preserve"> คำนวณ</w:t>
      </w:r>
      <w:r w:rsidRPr="0005200A">
        <w:rPr>
          <w:rFonts w:ascii="Angsana New" w:hAnsi="Angsana New" w:cs="Angsana New"/>
          <w:cs/>
        </w:rPr>
        <w:t>โดยวิธีเส้นตรง</w:t>
      </w:r>
      <w:r w:rsidRPr="0005200A">
        <w:rPr>
          <w:rFonts w:ascii="Angsana New" w:hAnsi="Angsana New" w:cs="Angsana New" w:hint="cs"/>
          <w:cs/>
        </w:rPr>
        <w:t>ตามอายุของสัญญาเช่า หรือ</w:t>
      </w:r>
      <w:r w:rsidRPr="0005200A">
        <w:rPr>
          <w:rFonts w:ascii="Angsana New" w:hAnsi="Angsana New" w:cs="Angsana New"/>
          <w:cs/>
        </w:rPr>
        <w:t>อายุการให้ประโยชน์</w:t>
      </w:r>
      <w:r w:rsidRPr="0005200A">
        <w:rPr>
          <w:rFonts w:ascii="Angsana New" w:hAnsi="Angsana New" w:cs="Angsana New" w:hint="cs"/>
          <w:cs/>
        </w:rPr>
        <w:t>โดยประมาณ</w:t>
      </w:r>
      <w:r w:rsidRPr="0005200A">
        <w:rPr>
          <w:rFonts w:ascii="Angsana New" w:hAnsi="Angsana New" w:cs="Angsana New"/>
          <w:cs/>
        </w:rPr>
        <w:t>ของสินทรัพย์สิทธิการใช้แล้วแต่</w:t>
      </w:r>
      <w:r w:rsidRPr="0005200A">
        <w:rPr>
          <w:rFonts w:ascii="Angsana New" w:hAnsi="Angsana New" w:cs="Angsana New" w:hint="cs"/>
          <w:cs/>
        </w:rPr>
        <w:t>ระยะเวลาใดจะต่ำกว่า</w:t>
      </w:r>
    </w:p>
    <w:p w14:paraId="3BE873DF" w14:textId="77777777"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หนี้สินตามสัญญาเช่า</w:t>
      </w:r>
    </w:p>
    <w:p w14:paraId="5FB211C5" w14:textId="77777777" w:rsidR="00C32446" w:rsidRDefault="00C32446" w:rsidP="00055776">
      <w:pPr>
        <w:ind w:left="851" w:right="-28" w:firstLine="567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ab/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</w:t>
      </w:r>
    </w:p>
    <w:p w14:paraId="0CC07A67" w14:textId="77777777"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F2486E0" w14:textId="77777777" w:rsidR="0005200A" w:rsidRPr="0005200A" w:rsidRDefault="00C32446" w:rsidP="00055776">
      <w:pPr>
        <w:ind w:left="851" w:right="-28" w:firstLine="567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 xml:space="preserve">จำนวนเงินที่ต้องจ่ายตามสัญญาเช่าที่มีอายุสัญญาเช่า </w:t>
      </w:r>
      <w:r w:rsidRPr="0005200A">
        <w:rPr>
          <w:rFonts w:ascii="Angsana New" w:hAnsi="Angsana New" w:cs="Angsana New"/>
        </w:rPr>
        <w:t xml:space="preserve">12 </w:t>
      </w:r>
      <w:r w:rsidRPr="0005200A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75727D3" w14:textId="77777777" w:rsidR="00AE00BC" w:rsidRPr="007F4FDF" w:rsidRDefault="00AE00BC" w:rsidP="00A87AE7">
      <w:pPr>
        <w:spacing w:line="120" w:lineRule="auto"/>
        <w:ind w:left="902" w:right="-51" w:firstLine="516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759FAB6E" w14:textId="63060BC8" w:rsidR="00054FFD" w:rsidRPr="0005200A" w:rsidRDefault="00E92AEC" w:rsidP="006C0307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>3.</w:t>
      </w:r>
      <w:r w:rsidR="006C0307">
        <w:rPr>
          <w:rFonts w:ascii="Angsana New" w:hAnsi="Angsana New"/>
        </w:rPr>
        <w:t>10</w:t>
      </w:r>
      <w:r>
        <w:rPr>
          <w:rFonts w:ascii="Angsana New" w:hAnsi="Angsana New" w:hint="cs"/>
          <w:cs/>
        </w:rPr>
        <w:t xml:space="preserve">   </w:t>
      </w:r>
      <w:r w:rsidR="00054FFD" w:rsidRPr="0005200A">
        <w:rPr>
          <w:rFonts w:ascii="Angsana New" w:hAnsi="Angsana New" w:hint="cs"/>
          <w:cs/>
        </w:rPr>
        <w:t>สินทรัพย์ไม่มีตัวตน</w:t>
      </w:r>
    </w:p>
    <w:p w14:paraId="464DA61D" w14:textId="39772F0C" w:rsidR="00C61FEA" w:rsidRDefault="00054FFD" w:rsidP="00055776">
      <w:pPr>
        <w:ind w:left="851" w:right="-28" w:firstLine="567"/>
        <w:jc w:val="thaiDistribute"/>
        <w:rPr>
          <w:rFonts w:ascii="Angsana New" w:hAnsi="Angsana New" w:cs="Angsana New"/>
        </w:rPr>
      </w:pPr>
      <w:r w:rsidRPr="0005200A">
        <w:rPr>
          <w:rFonts w:hint="cs"/>
          <w:spacing w:val="-6"/>
          <w:cs/>
        </w:rPr>
        <w:tab/>
      </w:r>
      <w:r w:rsidRPr="0005200A">
        <w:rPr>
          <w:rFonts w:ascii="Angsana New" w:hAnsi="Angsana New" w:cs="Angsana New" w:hint="cs"/>
          <w:cs/>
        </w:rPr>
        <w:t xml:space="preserve">ค่าโปรแกรมคอมพิวเตอร์ </w:t>
      </w:r>
      <w:r w:rsidR="00BE6480" w:rsidRPr="0005200A">
        <w:rPr>
          <w:rFonts w:ascii="Angsana New" w:hAnsi="Angsana New" w:cs="Angsana New" w:hint="cs"/>
          <w:cs/>
        </w:rPr>
        <w:t>และเครื่องหมายการค้า</w:t>
      </w:r>
      <w:r w:rsidR="00C32446" w:rsidRPr="0005200A">
        <w:rPr>
          <w:rFonts w:ascii="Angsana New" w:hAnsi="Angsana New" w:cs="Angsana New" w:hint="cs"/>
          <w:cs/>
        </w:rPr>
        <w:t xml:space="preserve"> </w:t>
      </w:r>
      <w:r w:rsidRPr="0005200A">
        <w:rPr>
          <w:rFonts w:ascii="Angsana New" w:hAnsi="Angsana New" w:cs="Angsana New" w:hint="cs"/>
          <w:cs/>
        </w:rPr>
        <w:t>ตัดจำหน่ายเป็นค่าใช้จ่ายโดยวิธีเส้นตรงตามอายุการ</w:t>
      </w:r>
      <w:r w:rsidR="00D73411" w:rsidRPr="0005200A">
        <w:rPr>
          <w:rFonts w:ascii="Angsana New" w:hAnsi="Angsana New" w:cs="Angsana New" w:hint="cs"/>
          <w:cs/>
        </w:rPr>
        <w:t>ให้ประโยชน์</w:t>
      </w:r>
      <w:r w:rsidRPr="0005200A">
        <w:rPr>
          <w:rFonts w:ascii="Angsana New" w:hAnsi="Angsana New" w:cs="Angsana New" w:hint="cs"/>
          <w:cs/>
        </w:rPr>
        <w:t xml:space="preserve">โดยประมาณของสินทรัพย์ในเวลา </w:t>
      </w:r>
      <w:r w:rsidR="002B498F" w:rsidRPr="0005200A">
        <w:rPr>
          <w:rFonts w:ascii="Angsana New" w:hAnsi="Angsana New" w:cs="Angsana New"/>
        </w:rPr>
        <w:t>3-10</w:t>
      </w:r>
      <w:r w:rsidRPr="0005200A">
        <w:rPr>
          <w:rFonts w:ascii="Angsana New" w:hAnsi="Angsana New" w:cs="Angsana New" w:hint="cs"/>
          <w:cs/>
        </w:rPr>
        <w:t xml:space="preserve"> ปี</w:t>
      </w:r>
    </w:p>
    <w:p w14:paraId="5072DA30" w14:textId="77777777" w:rsidR="005934AF" w:rsidRPr="005934AF" w:rsidRDefault="005934AF" w:rsidP="00687C18">
      <w:pPr>
        <w:ind w:left="853" w:right="-56" w:firstLine="565"/>
        <w:jc w:val="thaiDistribute"/>
        <w:rPr>
          <w:sz w:val="6"/>
          <w:szCs w:val="6"/>
        </w:rPr>
      </w:pPr>
    </w:p>
    <w:p w14:paraId="28AE2AE8" w14:textId="63039DBF" w:rsidR="00F3205C" w:rsidRPr="0005200A" w:rsidRDefault="00FA1E58" w:rsidP="006C0307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.1</w:t>
      </w:r>
      <w:r w:rsidR="006C0307">
        <w:rPr>
          <w:rFonts w:ascii="Angsana New" w:hAnsi="Angsana New"/>
        </w:rPr>
        <w:t>1</w:t>
      </w:r>
      <w:r w:rsidR="00AE00BC" w:rsidRPr="0005200A">
        <w:rPr>
          <w:rFonts w:ascii="Angsana New" w:hAnsi="Angsana New" w:hint="cs"/>
          <w:cs/>
        </w:rPr>
        <w:t xml:space="preserve"> </w:t>
      </w:r>
      <w:r w:rsidR="00620A5E">
        <w:rPr>
          <w:rFonts w:ascii="Angsana New" w:hAnsi="Angsana New"/>
        </w:rPr>
        <w:t xml:space="preserve">  </w:t>
      </w:r>
      <w:r w:rsidR="00F3205C" w:rsidRPr="0005200A">
        <w:rPr>
          <w:rFonts w:ascii="Angsana New" w:hAnsi="Angsana New" w:hint="cs"/>
          <w:cs/>
        </w:rPr>
        <w:t>สิทธิการใช้คลื่นความถี่รอตัดจำหน่าย</w:t>
      </w:r>
    </w:p>
    <w:p w14:paraId="3CB0D4F5" w14:textId="77777777" w:rsidR="0037383B" w:rsidRPr="0005200A" w:rsidRDefault="00887447" w:rsidP="00093FD2">
      <w:pPr>
        <w:tabs>
          <w:tab w:val="left" w:pos="360"/>
          <w:tab w:val="left" w:pos="851"/>
          <w:tab w:val="left" w:pos="993"/>
          <w:tab w:val="left" w:pos="1418"/>
        </w:tabs>
        <w:ind w:left="851" w:right="-28"/>
        <w:jc w:val="thaiDistribute"/>
        <w:rPr>
          <w:rFonts w:ascii="Angsana New" w:hAnsi="Angsana New"/>
          <w:spacing w:val="-2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spacing w:val="-4"/>
          <w:cs/>
        </w:rPr>
        <w:t>มูลค่าตามบัญชีของค่า</w:t>
      </w:r>
      <w:r w:rsidR="0037383B" w:rsidRPr="0005200A">
        <w:rPr>
          <w:rFonts w:ascii="Angsana New" w:hAnsi="Angsana New" w:cs="Angsana New" w:hint="cs"/>
          <w:spacing w:val="-4"/>
          <w:cs/>
        </w:rPr>
        <w:t>สิทธ</w:t>
      </w:r>
      <w:r w:rsidR="00285862" w:rsidRPr="0005200A">
        <w:rPr>
          <w:rFonts w:ascii="Angsana New" w:hAnsi="Angsana New" w:cs="Angsana New" w:hint="cs"/>
          <w:spacing w:val="-4"/>
          <w:cs/>
        </w:rPr>
        <w:t xml:space="preserve">ิการใช้คลื่นความถี่รอตัดจำหน่าย </w:t>
      </w:r>
      <w:r w:rsidRPr="0005200A">
        <w:rPr>
          <w:rFonts w:ascii="Angsana New" w:hAnsi="Angsana New" w:cs="Angsana New" w:hint="cs"/>
          <w:spacing w:val="-4"/>
          <w:cs/>
        </w:rPr>
        <w:t>ประกอบด้วย ต้นทุนทางตรงที่เกี่ยวข้องกับการได้มาซึ่ง</w:t>
      </w:r>
      <w:r w:rsidRPr="0005200A">
        <w:rPr>
          <w:rFonts w:ascii="Angsana New" w:hAnsi="Angsana New" w:hint="cs"/>
          <w:spacing w:val="-4"/>
          <w:cs/>
        </w:rPr>
        <w:t>ใบอนุญาตให้ใช้คลื่นความถี่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hint="cs"/>
          <w:spacing w:val="-4"/>
          <w:cs/>
        </w:rPr>
        <w:t>เพื่อให้บริการโทรทัศน์ในระบบดิจิตอลภาคพื้นดิน</w:t>
      </w:r>
      <w:r w:rsidRPr="0005200A">
        <w:rPr>
          <w:rFonts w:ascii="Angsana New" w:hAnsi="Angsana New" w:cs="Angsana New" w:hint="cs"/>
          <w:spacing w:val="-4"/>
          <w:cs/>
        </w:rPr>
        <w:t xml:space="preserve"> ประเภทบริการทางธุรกิจระดับชาติ แสดงมูลค่าเทียบเท่าเงินสดโดยวิธีคิดลดจำนวนเงินที่ต้องจ่ายชำระเพื่อให้เป็น</w:t>
      </w:r>
      <w:r w:rsidRPr="0005200A">
        <w:rPr>
          <w:rFonts w:ascii="Angsana New" w:hAnsi="Angsana New" w:hint="cs"/>
          <w:spacing w:val="-4"/>
          <w:cs/>
        </w:rPr>
        <w:t>มูลค่าปัจจุบัน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cs="Angsana New" w:hint="cs"/>
          <w:spacing w:val="-4"/>
          <w:cs/>
        </w:rPr>
        <w:t>โดย</w:t>
      </w:r>
      <w:r w:rsidR="008B7250" w:rsidRPr="0005200A">
        <w:rPr>
          <w:rFonts w:ascii="Angsana New" w:hAnsi="Angsana New" w:cs="Angsana New" w:hint="cs"/>
          <w:spacing w:val="-4"/>
          <w:cs/>
        </w:rPr>
        <w:t>ใช้อัตราคิดลด</w:t>
      </w:r>
      <w:r w:rsidR="008B7250" w:rsidRPr="0005200A">
        <w:rPr>
          <w:rFonts w:ascii="Angsana New" w:hAnsi="Angsana New" w:cs="Angsana New"/>
          <w:spacing w:val="-4"/>
          <w:cs/>
        </w:rPr>
        <w:t>เงินกู้ยืมส่วนเพิ่มของบริษัท</w:t>
      </w:r>
      <w:r w:rsidRPr="0005200A">
        <w:rPr>
          <w:rFonts w:ascii="Angsana New" w:hAnsi="Angsana New" w:cs="Angsana New" w:hint="cs"/>
          <w:spacing w:val="-4"/>
          <w:cs/>
        </w:rPr>
        <w:t xml:space="preserve"> แสดง</w:t>
      </w:r>
      <w:r w:rsidR="0006415F" w:rsidRPr="0005200A">
        <w:rPr>
          <w:rFonts w:ascii="Angsana New" w:hAnsi="Angsana New" w:cs="Angsana New" w:hint="cs"/>
          <w:spacing w:val="-4"/>
          <w:cs/>
        </w:rPr>
        <w:t>ใน</w:t>
      </w:r>
      <w:r w:rsidR="0006415F" w:rsidRPr="0005200A">
        <w:rPr>
          <w:rFonts w:ascii="Angsana New" w:hAnsi="Angsana New" w:hint="cs"/>
          <w:spacing w:val="-4"/>
          <w:cs/>
        </w:rPr>
        <w:t>ราคาทุนหักค่าตัดจำหน่ายสะสม</w:t>
      </w:r>
      <w:r w:rsidRPr="0005200A">
        <w:rPr>
          <w:rFonts w:ascii="Angsana New" w:hAnsi="Angsana New" w:hint="cs"/>
          <w:spacing w:val="-4"/>
          <w:cs/>
        </w:rPr>
        <w:t xml:space="preserve"> ผลต่างระหว่างราคาเทียบเท่าเงินสดกับจำนวนเงินทั้งหมดที่ต้องจ่ายชำระ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hint="cs"/>
          <w:spacing w:val="-4"/>
          <w:cs/>
        </w:rPr>
        <w:t>บันทึกเป็น</w:t>
      </w:r>
      <w:r w:rsidRPr="0005200A">
        <w:rPr>
          <w:rFonts w:ascii="Angsana New" w:hAnsi="Angsana New" w:hint="cs"/>
          <w:cs/>
        </w:rPr>
        <w:t>ต้นทุนทางการเงิน</w:t>
      </w:r>
      <w:r w:rsidRPr="0005200A">
        <w:rPr>
          <w:rFonts w:ascii="Angsana New" w:hAnsi="Angsana New" w:hint="cs"/>
          <w:spacing w:val="-2"/>
          <w:cs/>
        </w:rPr>
        <w:t>ตลอดอายุของการจ่ายชำระค่าธรรมเนียมการได้รับใบอนุญาตให้ใช้คลื่นความถี่</w:t>
      </w:r>
      <w:r w:rsidR="009B596C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 w:hint="cs"/>
          <w:spacing w:val="-2"/>
          <w:cs/>
        </w:rPr>
        <w:t>เพื่อให้บริการ</w:t>
      </w:r>
      <w:r w:rsidR="009B596C" w:rsidRPr="0005200A">
        <w:rPr>
          <w:rFonts w:ascii="Angsana New" w:hAnsi="Angsana New" w:hint="cs"/>
          <w:spacing w:val="-2"/>
          <w:cs/>
        </w:rPr>
        <w:t xml:space="preserve">โทรทัศน์ในระบบดิจิตอลภาคพื้นดิน </w:t>
      </w:r>
      <w:r w:rsidRPr="0005200A">
        <w:rPr>
          <w:rFonts w:ascii="Angsana New" w:hAnsi="Angsana New" w:hint="cs"/>
          <w:spacing w:val="-2"/>
          <w:cs/>
        </w:rPr>
        <w:t>โดยจะเริ่มตัดจำหน่ายเมื่อพร้อมที่จะให้บริการ</w:t>
      </w:r>
    </w:p>
    <w:p w14:paraId="66E68A33" w14:textId="77777777" w:rsidR="003E0655" w:rsidRPr="0005200A" w:rsidRDefault="008B7250" w:rsidP="00A7366E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  <w:t>สิทธิการใช้คลื่นความถี่รอตัดจำหน่าย ตัดจำหน่ายเป็นค่าใช้จ่ายโดยวิธีเส้นตรงตามอายุของใบอนุญาต</w:t>
      </w:r>
    </w:p>
    <w:p w14:paraId="3550C681" w14:textId="77777777" w:rsidR="009646B3" w:rsidRPr="00A06F23" w:rsidRDefault="009646B3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  <w:sz w:val="6"/>
          <w:szCs w:val="6"/>
        </w:rPr>
      </w:pPr>
    </w:p>
    <w:p w14:paraId="503F0413" w14:textId="3F70E820" w:rsidR="00873B33" w:rsidRPr="0005200A" w:rsidRDefault="00FA1E58" w:rsidP="00620A5E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.1</w:t>
      </w:r>
      <w:r w:rsidR="00620A5E">
        <w:rPr>
          <w:rFonts w:ascii="Angsana New" w:hAnsi="Angsana New"/>
        </w:rPr>
        <w:t>2</w:t>
      </w:r>
      <w:r w:rsidR="002D0849" w:rsidRPr="0005200A">
        <w:rPr>
          <w:rFonts w:ascii="Angsana New" w:hAnsi="Angsana New" w:hint="cs"/>
          <w:cs/>
        </w:rPr>
        <w:t xml:space="preserve"> </w:t>
      </w:r>
      <w:r w:rsidR="00620A5E">
        <w:rPr>
          <w:rFonts w:ascii="Angsana New" w:hAnsi="Angsana New"/>
        </w:rPr>
        <w:t xml:space="preserve">  </w:t>
      </w:r>
      <w:r w:rsidR="00873B33" w:rsidRPr="0005200A">
        <w:rPr>
          <w:rFonts w:ascii="Angsana New" w:hAnsi="Angsana New"/>
          <w:cs/>
        </w:rPr>
        <w:t>ค่าเช่าภาพยนตร์ ค่าละครและลิขสิทธิ์รอตัด</w:t>
      </w:r>
      <w:r w:rsidR="00BC12DB" w:rsidRPr="0005200A">
        <w:rPr>
          <w:rFonts w:ascii="Angsana New" w:hAnsi="Angsana New" w:hint="cs"/>
          <w:cs/>
        </w:rPr>
        <w:t>จำหน่าย</w:t>
      </w:r>
    </w:p>
    <w:p w14:paraId="1C8C2F10" w14:textId="6985F99A" w:rsidR="004314F3" w:rsidRPr="0005200A" w:rsidRDefault="004314F3" w:rsidP="00C25FB7">
      <w:pPr>
        <w:tabs>
          <w:tab w:val="left" w:pos="360"/>
          <w:tab w:val="left" w:pos="851"/>
          <w:tab w:val="left" w:pos="993"/>
          <w:tab w:val="left" w:pos="1440"/>
        </w:tabs>
        <w:ind w:left="851" w:right="-28" w:firstLine="591"/>
        <w:jc w:val="thaiDistribute"/>
        <w:rPr>
          <w:rFonts w:ascii="Angsana New" w:hAnsi="Angsana New" w:cs="Angsana New"/>
          <w:cs/>
        </w:rPr>
      </w:pPr>
      <w:r w:rsidRPr="0005200A">
        <w:rPr>
          <w:rFonts w:ascii="Angsana New" w:hAnsi="Angsana New" w:cs="Angsana New"/>
          <w:cs/>
        </w:rPr>
        <w:t>ค่าเช่าภาพยนตร์ ค่าละครและลิขสิทธิ์รอตัด</w:t>
      </w:r>
      <w:r w:rsidRPr="0005200A">
        <w:rPr>
          <w:rFonts w:ascii="Angsana New" w:hAnsi="Angsana New" w:cs="Angsana New" w:hint="cs"/>
          <w:cs/>
        </w:rPr>
        <w:t>จำหน่าย</w:t>
      </w:r>
      <w:r w:rsidRPr="0005200A">
        <w:rPr>
          <w:rFonts w:ascii="Angsana New" w:hAnsi="Angsana New" w:cs="Angsana New"/>
        </w:rPr>
        <w:t xml:space="preserve"> </w:t>
      </w:r>
      <w:r w:rsidRPr="0005200A">
        <w:rPr>
          <w:rFonts w:ascii="Angsana New" w:hAnsi="Angsana New" w:cs="Angsana New" w:hint="cs"/>
          <w:cs/>
        </w:rPr>
        <w:t>แสดงด้วยราคาทุน</w:t>
      </w:r>
      <w:r w:rsidR="00C25FB7" w:rsidRPr="0005200A">
        <w:rPr>
          <w:rFonts w:ascii="Angsana New" w:hAnsi="Angsana New" w:cs="Angsana New" w:hint="cs"/>
          <w:cs/>
        </w:rPr>
        <w:t xml:space="preserve"> </w:t>
      </w:r>
      <w:r w:rsidRPr="0005200A">
        <w:rPr>
          <w:rFonts w:ascii="Angsana New" w:hAnsi="Angsana New" w:cs="Angsana New" w:hint="cs"/>
          <w:cs/>
        </w:rPr>
        <w:t>หักค่าตัดจำหน่ายสะสม และค่าเผื่อการด้อยค่าสะสม ค่าตัดจำหน่ายคำนวณ ดังนี้</w:t>
      </w:r>
    </w:p>
    <w:p w14:paraId="2A35A037" w14:textId="6D5E57A0" w:rsidR="00145190" w:rsidRPr="00CB26A5" w:rsidRDefault="00873B33" w:rsidP="00CB26A5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042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lastRenderedPageBreak/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spacing w:val="2"/>
          <w:cs/>
        </w:rPr>
        <w:t>ค่าเช่าภาพยนตร์</w:t>
      </w:r>
      <w:r w:rsidRPr="0005200A">
        <w:rPr>
          <w:rFonts w:ascii="Angsana New" w:hAnsi="Angsana New"/>
          <w:spacing w:val="2"/>
        </w:rPr>
        <w:tab/>
      </w:r>
      <w:r w:rsidR="00BC12DB" w:rsidRPr="0005200A">
        <w:rPr>
          <w:rFonts w:ascii="Angsana New" w:hAnsi="Angsana New"/>
          <w:cs/>
        </w:rPr>
        <w:t>ตัด</w:t>
      </w:r>
      <w:r w:rsidR="00BC12DB" w:rsidRPr="0005200A">
        <w:rPr>
          <w:rFonts w:ascii="Angsana New" w:hAnsi="Angsana New" w:hint="cs"/>
          <w:cs/>
        </w:rPr>
        <w:t>จำหน่าย</w:t>
      </w:r>
      <w:r w:rsidRPr="0005200A">
        <w:rPr>
          <w:rFonts w:ascii="Angsana New" w:hAnsi="Angsana New"/>
          <w:cs/>
        </w:rPr>
        <w:t>เป็นค่าใช้จ่ายโดยวิธีเส้นตรงตามระยะ</w:t>
      </w:r>
      <w:r w:rsidRPr="0005200A">
        <w:rPr>
          <w:rFonts w:ascii="Angsana New" w:hAnsi="Angsana New"/>
          <w:spacing w:val="4"/>
          <w:cs/>
        </w:rPr>
        <w:t>เวลาที่กำหนดใน                    สัญญา</w:t>
      </w:r>
      <w:r w:rsidRPr="0005200A">
        <w:rPr>
          <w:rFonts w:ascii="Angsana New" w:hAnsi="Angsana New"/>
          <w:cs/>
        </w:rPr>
        <w:t>หรือสัดส่วนการออกอากาศของภาพยนตร์</w:t>
      </w:r>
      <w:r w:rsidRPr="0005200A">
        <w:rPr>
          <w:rFonts w:ascii="Angsana New" w:hAnsi="Angsana New"/>
          <w:spacing w:val="-2"/>
          <w:cs/>
        </w:rPr>
        <w:t>ที่กำหนดในสัญญาหรือตาม</w:t>
      </w:r>
      <w:r w:rsidRPr="0005200A">
        <w:rPr>
          <w:rFonts w:ascii="Angsana New" w:hAnsi="Angsana New"/>
          <w:cs/>
        </w:rPr>
        <w:t>สิทธิที่ได้รับในการออกอากาศ</w:t>
      </w:r>
    </w:p>
    <w:p w14:paraId="66503040" w14:textId="77777777" w:rsidR="00873B33" w:rsidRPr="0005200A" w:rsidRDefault="00873B33" w:rsidP="004C1A6F">
      <w:pPr>
        <w:tabs>
          <w:tab w:val="left" w:pos="900"/>
          <w:tab w:val="left" w:pos="1418"/>
          <w:tab w:val="left" w:pos="7655"/>
          <w:tab w:val="left" w:pos="10206"/>
        </w:tabs>
        <w:ind w:left="3402" w:right="-28" w:hanging="3045"/>
        <w:jc w:val="thaiDistribute"/>
        <w:rPr>
          <w:rFonts w:ascii="Angsana New" w:hAnsi="Angsana New"/>
        </w:rPr>
      </w:pPr>
      <w:r w:rsidRPr="00A8096F">
        <w:rPr>
          <w:rFonts w:ascii="Angsana New" w:hAnsi="Angsana New"/>
        </w:rPr>
        <w:tab/>
      </w:r>
      <w:r w:rsidR="00983968" w:rsidRPr="00A8096F">
        <w:rPr>
          <w:rFonts w:ascii="Angsana New" w:hAnsi="Angsana New"/>
        </w:rPr>
        <w:tab/>
      </w:r>
      <w:r w:rsidRPr="00A8096F">
        <w:rPr>
          <w:rFonts w:ascii="Angsana New" w:hAnsi="Angsana New"/>
          <w:cs/>
        </w:rPr>
        <w:t>ค่าละคร</w:t>
      </w:r>
      <w:r w:rsidR="00983968" w:rsidRPr="00A8096F">
        <w:rPr>
          <w:rFonts w:ascii="Angsana New" w:hAnsi="Angsana New"/>
        </w:rPr>
        <w:tab/>
      </w:r>
      <w:r w:rsidRPr="00A8096F">
        <w:rPr>
          <w:rFonts w:ascii="Angsana New" w:hAnsi="Angsana New"/>
          <w:spacing w:val="-6"/>
          <w:cs/>
        </w:rPr>
        <w:t xml:space="preserve">ตัดเป็นค่าใช้จ่ายอัตราร้อยละ </w:t>
      </w:r>
      <w:r w:rsidRPr="00A8096F">
        <w:rPr>
          <w:rFonts w:ascii="Angsana New" w:hAnsi="Angsana New"/>
          <w:spacing w:val="-6"/>
        </w:rPr>
        <w:t>20</w:t>
      </w:r>
      <w:r w:rsidR="002B498F" w:rsidRPr="00A8096F">
        <w:rPr>
          <w:rFonts w:ascii="Angsana New" w:hAnsi="Angsana New"/>
          <w:spacing w:val="-6"/>
        </w:rPr>
        <w:t xml:space="preserve"> </w:t>
      </w:r>
      <w:r w:rsidR="00FE2490" w:rsidRPr="00A8096F">
        <w:rPr>
          <w:rFonts w:ascii="Angsana New" w:hAnsi="Angsana New"/>
          <w:spacing w:val="-6"/>
          <w:sz w:val="8"/>
          <w:szCs w:val="8"/>
        </w:rPr>
        <w:t xml:space="preserve"> </w:t>
      </w:r>
      <w:r w:rsidR="00A27D33" w:rsidRPr="00A8096F">
        <w:rPr>
          <w:rFonts w:ascii="Angsana New" w:hAnsi="Angsana New" w:hint="cs"/>
          <w:spacing w:val="-6"/>
          <w:cs/>
        </w:rPr>
        <w:t>ต่อปี ตั้งแต่เริ่มได้มา</w:t>
      </w:r>
      <w:r w:rsidRPr="00A8096F">
        <w:rPr>
          <w:rFonts w:ascii="Angsana New" w:hAnsi="Angsana New"/>
          <w:spacing w:val="-6"/>
          <w:cs/>
        </w:rPr>
        <w:t xml:space="preserve"> และจะตัดเป็นค่าใช้จ่าย</w:t>
      </w:r>
      <w:r w:rsidR="003E5793" w:rsidRPr="00A8096F">
        <w:rPr>
          <w:rFonts w:ascii="Angsana New" w:hAnsi="Angsana New"/>
          <w:spacing w:val="-6"/>
          <w:cs/>
        </w:rPr>
        <w:t>ให้คงเหลือเท่ากับร้อยละ</w:t>
      </w:r>
      <w:r w:rsidR="00FE2490" w:rsidRPr="00A8096F">
        <w:rPr>
          <w:rFonts w:ascii="Angsana New" w:hAnsi="Angsana New"/>
          <w:spacing w:val="-6"/>
        </w:rPr>
        <w:t xml:space="preserve"> </w:t>
      </w:r>
      <w:r w:rsidRPr="00A8096F">
        <w:rPr>
          <w:rFonts w:ascii="Angsana New" w:hAnsi="Angsana New"/>
          <w:spacing w:val="-6"/>
        </w:rPr>
        <w:t>20</w:t>
      </w:r>
      <w:r w:rsidR="00FE2490" w:rsidRPr="00B609FD">
        <w:rPr>
          <w:rFonts w:ascii="Angsana New" w:hAnsi="Angsana New"/>
          <w:spacing w:val="-6"/>
        </w:rPr>
        <w:t xml:space="preserve"> </w:t>
      </w:r>
      <w:r w:rsidR="00A27D33" w:rsidRPr="00B609FD">
        <w:rPr>
          <w:rFonts w:ascii="Angsana New" w:hAnsi="Angsana New" w:hint="cs"/>
          <w:spacing w:val="-6"/>
          <w:cs/>
        </w:rPr>
        <w:t>ของมูลค่าต้นทุนเดิมเมื่อออกอากาศครั้งแรกจ</w:t>
      </w:r>
      <w:r w:rsidR="000421E7" w:rsidRPr="00B609FD">
        <w:rPr>
          <w:rFonts w:ascii="Angsana New" w:hAnsi="Angsana New" w:hint="cs"/>
          <w:spacing w:val="-6"/>
          <w:cs/>
        </w:rPr>
        <w:t>บทั้งเรื่อง หลังจากนั้นจะตัดจำหน่าย</w:t>
      </w:r>
      <w:r w:rsidR="00A27D33" w:rsidRPr="00B609FD">
        <w:rPr>
          <w:rFonts w:ascii="Angsana New" w:hAnsi="Angsana New" w:hint="cs"/>
          <w:spacing w:val="-6"/>
          <w:cs/>
        </w:rPr>
        <w:t xml:space="preserve">เป็นค่าใช้จ่ายต่อไปโดยวิธีเส้นตรงในระยะเวลา </w:t>
      </w:r>
      <w:r w:rsidR="002B498F" w:rsidRPr="00B609FD">
        <w:rPr>
          <w:rFonts w:ascii="Angsana New" w:hAnsi="Angsana New"/>
          <w:spacing w:val="-6"/>
        </w:rPr>
        <w:t>5</w:t>
      </w:r>
      <w:r w:rsidR="00A27D33" w:rsidRPr="00B609FD">
        <w:rPr>
          <w:rFonts w:ascii="Angsana New" w:hAnsi="Angsana New"/>
          <w:spacing w:val="-6"/>
          <w:cs/>
        </w:rPr>
        <w:t xml:space="preserve"> ปี</w:t>
      </w:r>
    </w:p>
    <w:p w14:paraId="2D57F206" w14:textId="5BF367B2" w:rsidR="00A118D2" w:rsidRDefault="00983968" w:rsidP="00A96F94">
      <w:pPr>
        <w:tabs>
          <w:tab w:val="left" w:pos="900"/>
          <w:tab w:val="left" w:pos="1418"/>
          <w:tab w:val="left" w:pos="7655"/>
          <w:tab w:val="left" w:pos="10348"/>
        </w:tabs>
        <w:ind w:left="3402" w:right="-28" w:hanging="3238"/>
        <w:jc w:val="thaiDistribute"/>
        <w:rPr>
          <w:rFonts w:ascii="Angsana New" w:hAnsi="Angsana New"/>
          <w:spacing w:val="-6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="00873B33" w:rsidRPr="0005200A">
        <w:rPr>
          <w:rFonts w:ascii="Angsana New" w:hAnsi="Angsana New"/>
          <w:cs/>
        </w:rPr>
        <w:t>ค่าลิขสิทธิ์</w:t>
      </w:r>
      <w:r w:rsidR="00873B33" w:rsidRPr="0005200A">
        <w:rPr>
          <w:rFonts w:ascii="Angsana New" w:hAnsi="Angsana New"/>
        </w:rPr>
        <w:tab/>
      </w:r>
      <w:r w:rsidR="000421E7" w:rsidRPr="0005200A">
        <w:rPr>
          <w:rFonts w:ascii="Angsana New" w:hAnsi="Angsana New"/>
          <w:spacing w:val="-6"/>
          <w:cs/>
        </w:rPr>
        <w:t>ตัด</w:t>
      </w:r>
      <w:r w:rsidR="000421E7" w:rsidRPr="0005200A">
        <w:rPr>
          <w:rFonts w:ascii="Angsana New" w:hAnsi="Angsana New" w:hint="cs"/>
          <w:spacing w:val="-6"/>
          <w:cs/>
        </w:rPr>
        <w:t>จำหน่าย</w:t>
      </w:r>
      <w:r w:rsidR="00873B33" w:rsidRPr="0005200A">
        <w:rPr>
          <w:rFonts w:ascii="Angsana New" w:hAnsi="Angsana New"/>
          <w:spacing w:val="-6"/>
          <w:cs/>
        </w:rPr>
        <w:t>เป็นค่าใช้จ่ายโดยวิธีเส้นตรงตามระยะเวลาที่กำหนดในสัญญา</w:t>
      </w:r>
      <w:r w:rsidR="005E4065" w:rsidRPr="0005200A">
        <w:rPr>
          <w:rFonts w:ascii="Angsana New" w:hAnsi="Angsana New" w:hint="cs"/>
          <w:spacing w:val="-6"/>
          <w:cs/>
        </w:rPr>
        <w:t>หรือสัดส่วนการออกอากาศของลิขสิทธิ์ ที่กำหนดในสัญญาหรือตามสิทธิที่</w:t>
      </w:r>
      <w:r w:rsidR="005E4065" w:rsidRPr="00FD0A4B">
        <w:rPr>
          <w:rFonts w:ascii="Angsana New" w:hAnsi="Angsana New" w:hint="cs"/>
          <w:spacing w:val="-6"/>
          <w:cs/>
        </w:rPr>
        <w:t>ได้รับในการออกอากาศ</w:t>
      </w:r>
    </w:p>
    <w:p w14:paraId="23DDF241" w14:textId="77777777" w:rsidR="006909DE" w:rsidRPr="006909DE" w:rsidRDefault="006909DE" w:rsidP="0087156C">
      <w:pPr>
        <w:tabs>
          <w:tab w:val="left" w:pos="900"/>
          <w:tab w:val="left" w:pos="1418"/>
          <w:tab w:val="left" w:pos="7655"/>
          <w:tab w:val="left" w:pos="10348"/>
        </w:tabs>
        <w:ind w:left="3402" w:right="-21" w:hanging="3240"/>
        <w:jc w:val="thaiDistribute"/>
        <w:rPr>
          <w:rFonts w:ascii="Angsana New" w:hAnsi="Angsana New"/>
          <w:spacing w:val="-6"/>
          <w:sz w:val="6"/>
          <w:szCs w:val="6"/>
        </w:rPr>
      </w:pPr>
    </w:p>
    <w:p w14:paraId="21ECA3CD" w14:textId="77777777" w:rsidR="00966C72" w:rsidRPr="005934AF" w:rsidRDefault="00966C72" w:rsidP="00966C72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FED4C28" w14:textId="19A965E1" w:rsidR="000116C0" w:rsidRPr="0005200A" w:rsidRDefault="00FC7A51" w:rsidP="00620A5E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1357B2">
        <w:rPr>
          <w:rFonts w:ascii="Angsana New" w:hAnsi="Angsana New"/>
        </w:rPr>
        <w:t>1</w:t>
      </w:r>
      <w:r w:rsidR="00620A5E">
        <w:rPr>
          <w:rFonts w:ascii="Angsana New" w:hAnsi="Angsana New"/>
        </w:rPr>
        <w:t xml:space="preserve">3   </w:t>
      </w:r>
      <w:r w:rsidR="000116C0" w:rsidRPr="0005200A">
        <w:rPr>
          <w:rFonts w:ascii="Angsana New" w:hAnsi="Angsana New" w:hint="cs"/>
          <w:cs/>
        </w:rPr>
        <w:t>สินทรัพย์/หนี้สินภาษีเงินได้รอการตัดบัญชี</w:t>
      </w:r>
    </w:p>
    <w:p w14:paraId="6D8F5666" w14:textId="0CF76AD1" w:rsidR="00892119" w:rsidRDefault="000116C0" w:rsidP="00BF4DAF">
      <w:pPr>
        <w:tabs>
          <w:tab w:val="left" w:pos="360"/>
          <w:tab w:val="left" w:pos="851"/>
        </w:tabs>
        <w:spacing w:before="5" w:after="5"/>
        <w:ind w:left="896" w:right="-28" w:firstLine="522"/>
        <w:jc w:val="thaiDistribute"/>
        <w:rPr>
          <w:rFonts w:ascii="Angsana New" w:hAnsi="Angsana New"/>
        </w:rPr>
      </w:pPr>
      <w:r w:rsidRPr="00AE387A">
        <w:rPr>
          <w:rFonts w:ascii="Angsana New" w:hAnsi="Angsana New" w:hint="cs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</w:t>
      </w:r>
      <w:r w:rsidRPr="0005200A">
        <w:rPr>
          <w:rFonts w:ascii="Angsana New" w:hAnsi="Angsana New" w:hint="cs"/>
          <w:cs/>
        </w:rPr>
        <w:t>งบฐานะการเงินระหว่างฐานภาษีของสินทรัพย์หรือหนี้สินกับราคาตามบัญชีของสินทรัพย์หรือหนี้สินนั้น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14:paraId="2EF265EA" w14:textId="77777777" w:rsidR="00B633D8" w:rsidRPr="0005200A" w:rsidRDefault="00B633D8" w:rsidP="00BF4DAF">
      <w:pPr>
        <w:tabs>
          <w:tab w:val="left" w:pos="360"/>
          <w:tab w:val="left" w:pos="851"/>
          <w:tab w:val="left" w:pos="1440"/>
        </w:tabs>
        <w:spacing w:before="5" w:after="5"/>
        <w:ind w:left="896" w:right="-49" w:firstLine="378"/>
        <w:jc w:val="thaiDistribute"/>
        <w:rPr>
          <w:rFonts w:ascii="Angsana New" w:hAnsi="Angsana New"/>
          <w:sz w:val="2"/>
          <w:szCs w:val="2"/>
        </w:rPr>
      </w:pPr>
    </w:p>
    <w:p w14:paraId="243C9A5A" w14:textId="77777777" w:rsidR="00C300FC" w:rsidRPr="0005200A" w:rsidRDefault="000116C0" w:rsidP="00BF4DAF">
      <w:pPr>
        <w:tabs>
          <w:tab w:val="left" w:pos="360"/>
          <w:tab w:val="left" w:pos="851"/>
        </w:tabs>
        <w:spacing w:before="5" w:after="5"/>
        <w:ind w:left="896" w:right="-28" w:firstLine="52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14:paraId="43FA2817" w14:textId="0AC986A8" w:rsidR="00503373" w:rsidRDefault="000116C0" w:rsidP="00BF4DAF">
      <w:pPr>
        <w:tabs>
          <w:tab w:val="left" w:pos="360"/>
          <w:tab w:val="left" w:pos="851"/>
        </w:tabs>
        <w:spacing w:before="5" w:after="5"/>
        <w:ind w:left="896" w:right="-28" w:firstLine="52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spacing w:val="2"/>
          <w:cs/>
        </w:rPr>
        <w:t>บริษัทจะทบทวนมูลค่าตามบัญชีของสินทรัพย์/หนี้สินภาษีเงิน</w:t>
      </w:r>
      <w:r w:rsidR="00B968C0" w:rsidRPr="0005200A">
        <w:rPr>
          <w:rFonts w:ascii="Angsana New" w:hAnsi="Angsana New" w:hint="cs"/>
          <w:spacing w:val="2"/>
          <w:cs/>
        </w:rPr>
        <w:t xml:space="preserve">ได้รอการตัดบัญชี ณ วันที่ใน      </w:t>
      </w:r>
      <w:r w:rsidRPr="0005200A">
        <w:rPr>
          <w:rFonts w:ascii="Angsana New" w:hAnsi="Angsana New" w:hint="cs"/>
          <w:spacing w:val="2"/>
          <w:cs/>
        </w:rPr>
        <w:t>งบฐานะการเงิน และจะปรับ</w:t>
      </w:r>
      <w:r w:rsidRPr="0005200A">
        <w:rPr>
          <w:rFonts w:ascii="Angsana New" w:hAnsi="Angsana New" w:hint="cs"/>
          <w:cs/>
        </w:rPr>
        <w:t>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14:paraId="6EE0D970" w14:textId="77777777" w:rsidR="00A87AE7" w:rsidRPr="005934AF" w:rsidRDefault="00A87AE7" w:rsidP="00A77A08">
      <w:pPr>
        <w:tabs>
          <w:tab w:val="left" w:pos="360"/>
          <w:tab w:val="left" w:pos="851"/>
        </w:tabs>
        <w:spacing w:before="5" w:after="5"/>
        <w:ind w:left="896" w:right="-62" w:firstLine="522"/>
        <w:jc w:val="thaiDistribute"/>
        <w:rPr>
          <w:rFonts w:ascii="Angsana New" w:hAnsi="Angsana New"/>
          <w:sz w:val="6"/>
          <w:szCs w:val="6"/>
        </w:rPr>
      </w:pPr>
    </w:p>
    <w:p w14:paraId="43028AC9" w14:textId="08A4CEED" w:rsidR="000116C0" w:rsidRPr="0005200A" w:rsidRDefault="00FC7A51" w:rsidP="00620A5E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1C0866">
        <w:rPr>
          <w:rFonts w:ascii="Angsana New" w:hAnsi="Angsana New"/>
        </w:rPr>
        <w:t>1</w:t>
      </w:r>
      <w:r w:rsidR="00620A5E">
        <w:rPr>
          <w:rFonts w:ascii="Angsana New" w:hAnsi="Angsana New"/>
        </w:rPr>
        <w:t xml:space="preserve">4   </w:t>
      </w:r>
      <w:r w:rsidR="00875EE3">
        <w:rPr>
          <w:rFonts w:ascii="Angsana New" w:hAnsi="Angsana New" w:hint="cs"/>
          <w:cs/>
        </w:rPr>
        <w:t>ค่าใช้จ่าย</w:t>
      </w:r>
      <w:r w:rsidR="000116C0" w:rsidRPr="0005200A">
        <w:rPr>
          <w:rFonts w:ascii="Angsana New" w:hAnsi="Angsana New" w:hint="cs"/>
          <w:cs/>
        </w:rPr>
        <w:t>ภาษีเงินได้</w:t>
      </w:r>
    </w:p>
    <w:p w14:paraId="5393067A" w14:textId="36E72154" w:rsidR="00B968C0" w:rsidRPr="0005200A" w:rsidRDefault="000116C0" w:rsidP="000E36FA">
      <w:pPr>
        <w:tabs>
          <w:tab w:val="left" w:pos="360"/>
          <w:tab w:val="left" w:pos="1274"/>
          <w:tab w:val="left" w:pos="1440"/>
        </w:tabs>
        <w:spacing w:before="5" w:after="5"/>
        <w:ind w:left="913" w:right="-28" w:hanging="533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ab/>
      </w:r>
      <w:r w:rsidRPr="0005200A">
        <w:rPr>
          <w:rFonts w:ascii="Angsana New" w:hAnsi="Angsana New"/>
        </w:rPr>
        <w:tab/>
      </w:r>
      <w:r w:rsidR="001D4A8F" w:rsidRPr="0005200A">
        <w:rPr>
          <w:rFonts w:ascii="Angsana New" w:hAnsi="Angsana New"/>
        </w:rPr>
        <w:tab/>
      </w:r>
      <w:r w:rsidR="00875EE3">
        <w:rPr>
          <w:rFonts w:ascii="Angsana New" w:hAnsi="Angsana New" w:hint="cs"/>
          <w:cs/>
        </w:rPr>
        <w:t>ค่าใช้จ่าย</w:t>
      </w:r>
      <w:r w:rsidRPr="0005200A">
        <w:rPr>
          <w:rFonts w:ascii="Angsana New" w:hAnsi="Angsana New" w:hint="cs"/>
          <w:cs/>
        </w:rPr>
        <w:t>ภาษีเงินได้คำนวณจากกำไรหรือขาดทุนสำหรับ</w:t>
      </w:r>
      <w:r w:rsidR="00960539" w:rsidRPr="0005200A">
        <w:rPr>
          <w:rFonts w:ascii="Angsana New" w:hAnsi="Angsana New" w:hint="cs"/>
          <w:cs/>
        </w:rPr>
        <w:t>ปี</w:t>
      </w:r>
      <w:r w:rsidRPr="0005200A">
        <w:rPr>
          <w:rFonts w:ascii="Angsana New" w:hAnsi="Angsana New" w:hint="cs"/>
          <w:cs/>
        </w:rPr>
        <w:t xml:space="preserve"> ประกอบด้วย ภาษีเงินได้ปัจจุบันและภาษีเงินได้รอการตัดบัญชี </w:t>
      </w:r>
      <w:r w:rsidR="00875EE3">
        <w:rPr>
          <w:rFonts w:ascii="Angsana New" w:hAnsi="Angsana New" w:hint="cs"/>
          <w:cs/>
        </w:rPr>
        <w:t>ค่าใช้จ่าย</w:t>
      </w:r>
      <w:r w:rsidRPr="0005200A">
        <w:rPr>
          <w:rFonts w:ascii="Angsana New" w:hAnsi="Angsana New" w:hint="cs"/>
          <w:cs/>
        </w:rPr>
        <w:t>ภาษีเงินได้รับรู้ในงบกำไรขาดทุน เว้นแต่ในส่วนที่เกี่ยวกับรายการ</w:t>
      </w:r>
      <w:r w:rsidR="000E36FA">
        <w:rPr>
          <w:rFonts w:ascii="Angsana New" w:hAnsi="Angsana New"/>
        </w:rPr>
        <w:t xml:space="preserve"> </w:t>
      </w:r>
      <w:r w:rsidRPr="0005200A">
        <w:rPr>
          <w:rFonts w:ascii="Angsana New" w:hAnsi="Angsana New" w:hint="cs"/>
          <w:cs/>
        </w:rPr>
        <w:t>ที่บันทึกในส่วนของผู้ถือหุ้นรับรู้โดยตรงในส่วนของผู้ถือหุ้น</w:t>
      </w:r>
    </w:p>
    <w:p w14:paraId="4A6C5EC5" w14:textId="77777777" w:rsidR="00B968C0" w:rsidRPr="005934AF" w:rsidRDefault="00B968C0" w:rsidP="00A77A08">
      <w:pPr>
        <w:tabs>
          <w:tab w:val="left" w:pos="360"/>
          <w:tab w:val="left" w:pos="900"/>
          <w:tab w:val="left" w:pos="1440"/>
        </w:tabs>
        <w:ind w:right="-1060"/>
        <w:jc w:val="both"/>
        <w:rPr>
          <w:rFonts w:ascii="Angsana New" w:hAnsi="Angsana New"/>
          <w:sz w:val="6"/>
          <w:szCs w:val="6"/>
        </w:rPr>
      </w:pPr>
    </w:p>
    <w:p w14:paraId="3A7C8D59" w14:textId="2A8D0590" w:rsidR="00873B33" w:rsidRPr="0005200A" w:rsidRDefault="00FC7A51" w:rsidP="00620A5E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AE387A">
        <w:rPr>
          <w:rFonts w:ascii="Angsana New" w:hAnsi="Angsana New"/>
        </w:rPr>
        <w:t>1</w:t>
      </w:r>
      <w:r w:rsidR="00620A5E">
        <w:rPr>
          <w:rFonts w:ascii="Angsana New" w:hAnsi="Angsana New"/>
        </w:rPr>
        <w:t xml:space="preserve">5   </w:t>
      </w:r>
      <w:r w:rsidR="00873B33" w:rsidRPr="0005200A">
        <w:rPr>
          <w:rFonts w:ascii="Angsana New" w:hAnsi="Angsana New"/>
          <w:cs/>
        </w:rPr>
        <w:t>กำไร</w:t>
      </w:r>
      <w:r w:rsidR="00E623D1">
        <w:rPr>
          <w:rFonts w:ascii="Angsana New" w:hAnsi="Angsana New" w:hint="cs"/>
          <w:cs/>
        </w:rPr>
        <w:t>(ขาดทุน)</w:t>
      </w:r>
      <w:r w:rsidR="00873B33" w:rsidRPr="0005200A">
        <w:rPr>
          <w:rFonts w:ascii="Angsana New" w:hAnsi="Angsana New"/>
          <w:cs/>
        </w:rPr>
        <w:t xml:space="preserve">ต่อหุ้น </w:t>
      </w:r>
    </w:p>
    <w:p w14:paraId="57476ABE" w14:textId="71F4E819" w:rsidR="004314F3" w:rsidRDefault="00873B33" w:rsidP="000E36FA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2" w:right="-28"/>
        <w:jc w:val="thaiDistribute"/>
        <w:rPr>
          <w:rFonts w:ascii="Angsana New" w:hAnsi="Angsana New"/>
          <w:spacing w:val="-2"/>
        </w:rPr>
      </w:pPr>
      <w:r w:rsidRPr="0005200A">
        <w:rPr>
          <w:rFonts w:ascii="Angsana New" w:hAnsi="Angsana New"/>
        </w:rPr>
        <w:tab/>
      </w:r>
      <w:r w:rsidR="00C62C26" w:rsidRPr="0005200A">
        <w:rPr>
          <w:rFonts w:ascii="Angsana New" w:hAnsi="Angsana New"/>
          <w:spacing w:val="-2"/>
          <w:cs/>
        </w:rPr>
        <w:t>กำไร</w:t>
      </w:r>
      <w:r w:rsidR="00E623D1">
        <w:rPr>
          <w:rFonts w:ascii="Angsana New" w:hAnsi="Angsana New" w:hint="cs"/>
          <w:spacing w:val="-2"/>
          <w:cs/>
        </w:rPr>
        <w:t>(ขาดทุน)</w:t>
      </w:r>
      <w:r w:rsidR="00C62C26" w:rsidRPr="0005200A">
        <w:rPr>
          <w:rFonts w:ascii="Angsana New" w:hAnsi="Angsana New"/>
          <w:spacing w:val="-2"/>
          <w:cs/>
        </w:rPr>
        <w:t>ต่อหุ้นขั้นพื้นฐาน</w:t>
      </w:r>
      <w:r w:rsidRPr="0005200A">
        <w:rPr>
          <w:rFonts w:ascii="Angsana New" w:hAnsi="Angsana New"/>
          <w:spacing w:val="-2"/>
          <w:cs/>
        </w:rPr>
        <w:t>คำนวณโดยการหารกำไร</w:t>
      </w:r>
      <w:r w:rsidR="00E623D1">
        <w:rPr>
          <w:rFonts w:ascii="Angsana New" w:hAnsi="Angsana New" w:hint="cs"/>
          <w:spacing w:val="-2"/>
          <w:cs/>
        </w:rPr>
        <w:t>(ขาดทุน)</w:t>
      </w:r>
      <w:r w:rsidR="000B4D1A" w:rsidRPr="0005200A">
        <w:rPr>
          <w:rFonts w:ascii="Angsana New" w:hAnsi="Angsana New" w:hint="cs"/>
          <w:spacing w:val="-2"/>
          <w:cs/>
        </w:rPr>
        <w:t>สำหรับปี</w:t>
      </w:r>
      <w:r w:rsidRPr="0005200A">
        <w:rPr>
          <w:rFonts w:ascii="Angsana New" w:hAnsi="Angsana New"/>
          <w:spacing w:val="-2"/>
          <w:cs/>
        </w:rPr>
        <w:t>ด้วยจำนวนหุ้นสามัญที่ออกจำหน่ายและชำระแล้ว</w:t>
      </w:r>
      <w:r w:rsidR="00012E31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/>
          <w:spacing w:val="-2"/>
          <w:cs/>
        </w:rPr>
        <w:t>ณ</w:t>
      </w:r>
      <w:r w:rsidR="00012E31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/>
          <w:spacing w:val="-2"/>
          <w:cs/>
        </w:rPr>
        <w:t>วันสิ้น</w:t>
      </w:r>
      <w:r w:rsidR="0005200A">
        <w:rPr>
          <w:rFonts w:ascii="Angsana New" w:hAnsi="Angsana New" w:hint="cs"/>
          <w:spacing w:val="-2"/>
          <w:cs/>
        </w:rPr>
        <w:t>ปี</w:t>
      </w:r>
    </w:p>
    <w:p w14:paraId="330EB776" w14:textId="77777777" w:rsidR="008D04C3" w:rsidRDefault="008D04C3" w:rsidP="000E36FA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2" w:right="-28"/>
        <w:jc w:val="thaiDistribute"/>
        <w:rPr>
          <w:rFonts w:ascii="Angsana New" w:hAnsi="Angsana New"/>
          <w:spacing w:val="-2"/>
        </w:rPr>
      </w:pPr>
    </w:p>
    <w:p w14:paraId="74CEA24F" w14:textId="77777777" w:rsidR="008D04C3" w:rsidRDefault="008D04C3" w:rsidP="000E36FA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2" w:right="-28"/>
        <w:jc w:val="thaiDistribute"/>
        <w:rPr>
          <w:rFonts w:ascii="Angsana New" w:hAnsi="Angsana New"/>
          <w:spacing w:val="-2"/>
        </w:rPr>
      </w:pPr>
    </w:p>
    <w:p w14:paraId="18F6E7B2" w14:textId="77777777" w:rsidR="001357B2" w:rsidRPr="005934AF" w:rsidRDefault="001357B2" w:rsidP="00A77A08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0" w:right="-19"/>
        <w:jc w:val="thaiDistribute"/>
        <w:rPr>
          <w:rFonts w:ascii="Angsana New" w:hAnsi="Angsana New"/>
          <w:spacing w:val="-2"/>
          <w:sz w:val="6"/>
          <w:szCs w:val="6"/>
        </w:rPr>
      </w:pPr>
    </w:p>
    <w:p w14:paraId="69D6EBF0" w14:textId="716FEDCA" w:rsidR="00BD3925" w:rsidRPr="0005200A" w:rsidRDefault="00FC7A51" w:rsidP="00620A5E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lastRenderedPageBreak/>
        <w:t>3</w:t>
      </w:r>
      <w:r w:rsidR="00E92AEC">
        <w:rPr>
          <w:rFonts w:ascii="Angsana New" w:hAnsi="Angsana New" w:hint="cs"/>
          <w:cs/>
        </w:rPr>
        <w:t>.</w:t>
      </w:r>
      <w:r w:rsidR="00AE387A">
        <w:rPr>
          <w:rFonts w:ascii="Angsana New" w:hAnsi="Angsana New"/>
        </w:rPr>
        <w:t>1</w:t>
      </w:r>
      <w:r w:rsidR="00620A5E">
        <w:rPr>
          <w:rFonts w:ascii="Angsana New" w:hAnsi="Angsana New"/>
        </w:rPr>
        <w:t>6</w:t>
      </w:r>
      <w:r w:rsidR="002D0849" w:rsidRPr="0005200A">
        <w:rPr>
          <w:rFonts w:ascii="Angsana New" w:hAnsi="Angsana New" w:hint="cs"/>
          <w:cs/>
        </w:rPr>
        <w:t xml:space="preserve"> </w:t>
      </w:r>
      <w:r w:rsidR="00620A5E">
        <w:rPr>
          <w:rFonts w:ascii="Angsana New" w:hAnsi="Angsana New"/>
        </w:rPr>
        <w:t xml:space="preserve">  </w:t>
      </w:r>
      <w:r w:rsidR="00BD3925" w:rsidRPr="0005200A">
        <w:rPr>
          <w:rFonts w:ascii="Angsana New" w:hAnsi="Angsana New"/>
          <w:cs/>
        </w:rPr>
        <w:t>รายการบัญชีที่เป็นเงินตราต่างประเทศ</w:t>
      </w:r>
      <w:r w:rsidR="00BD3925" w:rsidRPr="0005200A">
        <w:rPr>
          <w:rFonts w:ascii="Angsana New" w:hAnsi="Angsana New"/>
        </w:rPr>
        <w:tab/>
      </w:r>
    </w:p>
    <w:p w14:paraId="10F3DCC0" w14:textId="6D8B1B4D" w:rsidR="00B44A27" w:rsidRDefault="00BD3925" w:rsidP="00B02332">
      <w:pPr>
        <w:tabs>
          <w:tab w:val="left" w:pos="360"/>
          <w:tab w:val="left" w:pos="1440"/>
        </w:tabs>
        <w:ind w:left="857" w:right="-28" w:hanging="902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cs/>
        </w:rPr>
        <w:t>รายการบัญชีที่เป็นเงินตราต</w:t>
      </w:r>
      <w:r w:rsidR="00885DE5" w:rsidRPr="0005200A">
        <w:rPr>
          <w:rFonts w:ascii="Angsana New" w:hAnsi="Angsana New"/>
          <w:cs/>
        </w:rPr>
        <w:t>่างประเทศได้บันทึกเป็นเงินบาทโดยใช้อัตราแลกเปลี่ยน</w:t>
      </w:r>
      <w:r w:rsidR="0046372F" w:rsidRPr="0005200A">
        <w:rPr>
          <w:rFonts w:ascii="Angsana New" w:hAnsi="Angsana New" w:hint="cs"/>
          <w:cs/>
        </w:rPr>
        <w:t xml:space="preserve"> </w:t>
      </w:r>
      <w:r w:rsidR="0046372F" w:rsidRPr="0005200A">
        <w:rPr>
          <w:rFonts w:ascii="Angsana New" w:hAnsi="Angsana New"/>
          <w:cs/>
        </w:rPr>
        <w:t>ณ</w:t>
      </w:r>
      <w:r w:rsidR="0046372F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วันที่เกิดรายการ สินทรัพย์และหนี้สินที่เป็นเงินตราต่างประเทศที่มียอดคงเหลือ ณ วันที่ในงบ</w:t>
      </w:r>
      <w:r w:rsidR="000116C0" w:rsidRPr="0005200A">
        <w:rPr>
          <w:rFonts w:ascii="Angsana New" w:hAnsi="Angsana New" w:hint="cs"/>
          <w:cs/>
        </w:rPr>
        <w:t>ฐานะการเงิน ไ</w:t>
      </w:r>
      <w:r w:rsidRPr="0005200A">
        <w:rPr>
          <w:rFonts w:ascii="Angsana New" w:hAnsi="Angsana New"/>
          <w:cs/>
        </w:rPr>
        <w:t>ด้บันทึกไว้เป็</w:t>
      </w:r>
      <w:r w:rsidR="00885DE5" w:rsidRPr="0005200A">
        <w:rPr>
          <w:rFonts w:ascii="Angsana New" w:hAnsi="Angsana New"/>
          <w:cs/>
        </w:rPr>
        <w:t>นเงินบาทโดยใช้อัตราแลกเปลี่ยน ณ</w:t>
      </w:r>
      <w:r w:rsidR="00003AC6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วันที่ในงบ</w:t>
      </w:r>
      <w:r w:rsidR="000116C0" w:rsidRPr="0005200A">
        <w:rPr>
          <w:rFonts w:ascii="Angsana New" w:hAnsi="Angsana New" w:hint="cs"/>
          <w:cs/>
        </w:rPr>
        <w:t xml:space="preserve">ฐานะการเงิน </w:t>
      </w:r>
      <w:r w:rsidRPr="0005200A">
        <w:rPr>
          <w:rFonts w:ascii="Angsana New" w:hAnsi="Angsana New"/>
          <w:cs/>
        </w:rPr>
        <w:t>ผลกำไรหรือขาดทุนจากอัตราแลกเปลี่ยนได้บันทึกเป็นรายได้หรือค่าใช้จ่ายในการดำเนินงานระหว่าง</w:t>
      </w:r>
      <w:r w:rsidRPr="0005200A">
        <w:rPr>
          <w:rFonts w:ascii="Angsana New" w:hAnsi="Angsana New" w:hint="cs"/>
          <w:cs/>
        </w:rPr>
        <w:t>ปี</w:t>
      </w:r>
      <w:r w:rsidRPr="0005200A">
        <w:rPr>
          <w:rFonts w:ascii="Angsana New" w:hAnsi="Angsana New"/>
          <w:cs/>
        </w:rPr>
        <w:t xml:space="preserve">แล้ว </w:t>
      </w:r>
    </w:p>
    <w:p w14:paraId="78B7B64A" w14:textId="77777777" w:rsidR="00B44A27" w:rsidRPr="00B44A27" w:rsidRDefault="00B44A27" w:rsidP="00B44A27">
      <w:pPr>
        <w:tabs>
          <w:tab w:val="left" w:pos="360"/>
          <w:tab w:val="left" w:pos="900"/>
          <w:tab w:val="left" w:pos="1440"/>
        </w:tabs>
        <w:ind w:left="902" w:right="-40" w:hanging="902"/>
        <w:jc w:val="thaiDistribute"/>
        <w:rPr>
          <w:rFonts w:ascii="Angsana New" w:hAnsi="Angsana New"/>
          <w:sz w:val="6"/>
          <w:szCs w:val="6"/>
        </w:rPr>
      </w:pPr>
    </w:p>
    <w:p w14:paraId="1DC697CB" w14:textId="332D71B5" w:rsidR="00BD3925" w:rsidRPr="0005200A" w:rsidRDefault="00FC7A51" w:rsidP="00360020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AE387A">
        <w:rPr>
          <w:rFonts w:ascii="Angsana New" w:hAnsi="Angsana New"/>
        </w:rPr>
        <w:t>1</w:t>
      </w:r>
      <w:r w:rsidR="00620A5E">
        <w:rPr>
          <w:rFonts w:ascii="Angsana New" w:hAnsi="Angsana New"/>
        </w:rPr>
        <w:t>7</w:t>
      </w:r>
      <w:r w:rsidR="002D0849" w:rsidRPr="0005200A">
        <w:rPr>
          <w:rFonts w:ascii="Angsana New" w:hAnsi="Angsana New" w:hint="cs"/>
          <w:cs/>
        </w:rPr>
        <w:t xml:space="preserve"> </w:t>
      </w:r>
      <w:r w:rsidR="00620A5E">
        <w:rPr>
          <w:rFonts w:ascii="Angsana New" w:hAnsi="Angsana New"/>
        </w:rPr>
        <w:t xml:space="preserve">  </w:t>
      </w:r>
      <w:r w:rsidR="00BD3925" w:rsidRPr="0005200A">
        <w:rPr>
          <w:rFonts w:ascii="Angsana New" w:hAnsi="Angsana New" w:hint="cs"/>
          <w:cs/>
        </w:rPr>
        <w:t>รายได้จากการแลกเปลี่ยนสินค้าหรือบริการ</w:t>
      </w:r>
    </w:p>
    <w:p w14:paraId="66BA1319" w14:textId="5E774844" w:rsidR="00BD3925" w:rsidRDefault="00BD3925" w:rsidP="00B44A27">
      <w:pPr>
        <w:tabs>
          <w:tab w:val="left" w:pos="360"/>
          <w:tab w:val="left" w:pos="1440"/>
        </w:tabs>
        <w:ind w:left="857" w:right="-28" w:hanging="902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 w:hint="cs"/>
          <w:cs/>
        </w:rPr>
        <w:t>รายได้จากการแลกเปลี่ยนสินค้าหรือบริการ เกิดจากการแลกเปลี่ยนสินค้าหรือบริการที่มีลักษณะ</w:t>
      </w:r>
      <w:r w:rsidR="009A55BC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 w:hint="cs"/>
          <w:cs/>
        </w:rPr>
        <w:t>ที่ไม่เหมือนกัน ซึ่งกิจการมีการรับรู้รายได้ดังกล่าว ด้วยมูลค่ายุติธรรมของราคาสินค้าหรือบริการที่แลกเปลี่ยน</w:t>
      </w:r>
    </w:p>
    <w:p w14:paraId="0B7B8372" w14:textId="77777777" w:rsidR="009673F3" w:rsidRPr="005934AF" w:rsidRDefault="009673F3" w:rsidP="00A77A08">
      <w:pPr>
        <w:tabs>
          <w:tab w:val="left" w:pos="360"/>
          <w:tab w:val="left" w:pos="900"/>
          <w:tab w:val="left" w:pos="1440"/>
        </w:tabs>
        <w:ind w:left="902" w:right="-40" w:hanging="902"/>
        <w:jc w:val="thaiDistribute"/>
        <w:rPr>
          <w:rFonts w:ascii="Angsana New" w:hAnsi="Angsana New"/>
          <w:sz w:val="6"/>
          <w:szCs w:val="6"/>
        </w:rPr>
      </w:pPr>
    </w:p>
    <w:p w14:paraId="1C6E6C55" w14:textId="2B8B00CB" w:rsidR="00C44B07" w:rsidRPr="0005200A" w:rsidRDefault="002D0849" w:rsidP="00360020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ab/>
      </w:r>
      <w:r w:rsidR="00FC7A51"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6A2986">
        <w:rPr>
          <w:rFonts w:ascii="Angsana New" w:hAnsi="Angsana New"/>
        </w:rPr>
        <w:t>1</w:t>
      </w:r>
      <w:r w:rsidR="00620A5E">
        <w:rPr>
          <w:rFonts w:ascii="Angsana New" w:hAnsi="Angsana New"/>
        </w:rPr>
        <w:t>8</w:t>
      </w:r>
      <w:r w:rsidR="00360020">
        <w:rPr>
          <w:rFonts w:ascii="Angsana New" w:hAnsi="Angsana New"/>
        </w:rPr>
        <w:t xml:space="preserve">   </w:t>
      </w:r>
      <w:r w:rsidR="00C44B07" w:rsidRPr="0005200A">
        <w:rPr>
          <w:rFonts w:ascii="Angsana New" w:hAnsi="Angsana New" w:hint="cs"/>
          <w:cs/>
        </w:rPr>
        <w:t>ผลประโยชน์ของพนักงาน</w:t>
      </w:r>
    </w:p>
    <w:p w14:paraId="533EAA08" w14:textId="77777777" w:rsidR="00F96BF1" w:rsidRPr="0005200A" w:rsidRDefault="00F96BF1" w:rsidP="00A77A08">
      <w:pPr>
        <w:tabs>
          <w:tab w:val="left" w:pos="360"/>
          <w:tab w:val="left" w:pos="854"/>
          <w:tab w:val="left" w:pos="1440"/>
        </w:tabs>
        <w:ind w:left="902" w:right="-618" w:hanging="902"/>
        <w:jc w:val="thaiDistribute"/>
        <w:outlineLvl w:val="0"/>
        <w:rPr>
          <w:rFonts w:ascii="Angsana New" w:hAnsi="Angsana New"/>
          <w:spacing w:val="-6"/>
          <w:u w:val="single"/>
        </w:rPr>
      </w:pPr>
      <w:r w:rsidRPr="0005200A">
        <w:rPr>
          <w:rFonts w:ascii="Angsana New" w:hAnsi="Angsana New"/>
          <w:spacing w:val="-6"/>
        </w:rPr>
        <w:tab/>
      </w:r>
      <w:r w:rsidRPr="0005200A">
        <w:rPr>
          <w:rFonts w:ascii="Angsana New" w:hAnsi="Angsana New"/>
          <w:spacing w:val="-6"/>
        </w:rPr>
        <w:tab/>
      </w:r>
      <w:r w:rsidRPr="0005200A">
        <w:rPr>
          <w:rFonts w:ascii="Angsana New" w:hAnsi="Angsana New" w:hint="cs"/>
          <w:spacing w:val="-6"/>
          <w:u w:val="single"/>
          <w:cs/>
        </w:rPr>
        <w:t>ผลประโยชน์ระยะสั้น</w:t>
      </w:r>
    </w:p>
    <w:p w14:paraId="260DD4BE" w14:textId="7E339A67" w:rsidR="0005200A" w:rsidRDefault="00F96BF1" w:rsidP="00B44A27">
      <w:pPr>
        <w:tabs>
          <w:tab w:val="left" w:pos="360"/>
          <w:tab w:val="left" w:pos="854"/>
          <w:tab w:val="left" w:pos="1440"/>
        </w:tabs>
        <w:ind w:left="902" w:right="-28" w:hanging="902"/>
        <w:jc w:val="thaiDistribute"/>
        <w:rPr>
          <w:rFonts w:ascii="Angsana New" w:hAnsi="Angsana New"/>
          <w:spacing w:val="-6"/>
        </w:rPr>
      </w:pP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  <w:t>บริษัท</w:t>
      </w:r>
      <w:r w:rsidR="007537E7" w:rsidRPr="0005200A">
        <w:rPr>
          <w:rFonts w:ascii="Angsana New" w:hAnsi="Angsana New" w:hint="cs"/>
          <w:spacing w:val="-6"/>
          <w:cs/>
        </w:rPr>
        <w:t>และบริษัทย่อย</w:t>
      </w:r>
      <w:r w:rsidRPr="0005200A">
        <w:rPr>
          <w:rFonts w:ascii="Angsana New" w:hAnsi="Angsana New" w:hint="cs"/>
          <w:spacing w:val="-6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BA73CB6" w14:textId="77777777" w:rsidR="00D87311" w:rsidRPr="0005200A" w:rsidRDefault="00D87311" w:rsidP="00A77A08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59D0FB17" w14:textId="77777777" w:rsidR="00F96BF1" w:rsidRPr="0005200A" w:rsidRDefault="00F96BF1" w:rsidP="00A77A08">
      <w:pPr>
        <w:tabs>
          <w:tab w:val="left" w:pos="360"/>
          <w:tab w:val="left" w:pos="854"/>
          <w:tab w:val="left" w:pos="1440"/>
        </w:tabs>
        <w:ind w:left="902" w:right="114" w:hanging="902"/>
        <w:jc w:val="thaiDistribute"/>
        <w:outlineLvl w:val="0"/>
        <w:rPr>
          <w:rFonts w:ascii="Angsana New" w:hAnsi="Angsana New"/>
          <w:spacing w:val="-14"/>
          <w:u w:val="single"/>
        </w:rPr>
      </w:pPr>
      <w:r w:rsidRPr="0005200A">
        <w:rPr>
          <w:rFonts w:ascii="Angsana New" w:hAnsi="Angsana New" w:hint="cs"/>
          <w:spacing w:val="-8"/>
          <w:cs/>
        </w:rPr>
        <w:tab/>
      </w:r>
      <w:r w:rsidRPr="0005200A">
        <w:rPr>
          <w:rFonts w:ascii="Angsana New" w:hAnsi="Angsana New" w:hint="cs"/>
          <w:spacing w:val="-8"/>
          <w:cs/>
        </w:rPr>
        <w:tab/>
      </w:r>
      <w:r w:rsidRPr="0005200A">
        <w:rPr>
          <w:rFonts w:ascii="Angsana New" w:hAnsi="Angsana New" w:hint="cs"/>
          <w:spacing w:val="-14"/>
          <w:u w:val="single"/>
          <w:cs/>
        </w:rPr>
        <w:t>ผลประโยชน์ระยะยาว</w:t>
      </w:r>
    </w:p>
    <w:p w14:paraId="413D8DA1" w14:textId="77777777" w:rsidR="000116C0" w:rsidRPr="0005200A" w:rsidRDefault="00C44B07" w:rsidP="00A77A08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Angsana New" w:hAnsi="Angsana New" w:cs="Angsana New"/>
          <w:spacing w:val="-14"/>
          <w:u w:val="single"/>
        </w:rPr>
      </w:pP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="000116C0" w:rsidRPr="0005200A">
        <w:rPr>
          <w:rFonts w:ascii="Times New Roman" w:hAnsi="Times New Roman" w:hint="cs"/>
          <w:spacing w:val="-14"/>
          <w:u w:val="single"/>
          <w:cs/>
        </w:rPr>
        <w:t>โครงการสมทบเงิน</w:t>
      </w:r>
    </w:p>
    <w:p w14:paraId="716F1F05" w14:textId="32285378" w:rsidR="00B968C0" w:rsidRDefault="000116C0" w:rsidP="00B44A27">
      <w:pPr>
        <w:tabs>
          <w:tab w:val="left" w:pos="993"/>
          <w:tab w:val="left" w:pos="1440"/>
          <w:tab w:val="left" w:pos="1980"/>
        </w:tabs>
        <w:ind w:left="856" w:right="-28" w:hanging="635"/>
        <w:jc w:val="thaiDistribute"/>
        <w:rPr>
          <w:rFonts w:ascii="Times New Roman" w:hAnsi="Times New Roman"/>
          <w:spacing w:val="-6"/>
        </w:rPr>
      </w:pP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6"/>
          <w:cs/>
        </w:rPr>
        <w:t>บริษัทและบริษัทย่อยจัดให้มีกองทุนสำรองเลี้ยงชีพ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</w:t>
      </w:r>
      <w:r w:rsidRPr="0005200A">
        <w:rPr>
          <w:rFonts w:ascii="Times New Roman" w:hAnsi="Times New Roman" w:hint="cs"/>
          <w:spacing w:val="-4"/>
          <w:cs/>
        </w:rPr>
        <w:t>และ</w:t>
      </w:r>
      <w:r w:rsidRPr="0005200A">
        <w:rPr>
          <w:rFonts w:ascii="Angsana New" w:hAnsi="Angsana New" w:cs="Angsana New" w:hint="cs"/>
          <w:spacing w:val="-6"/>
          <w:cs/>
        </w:rPr>
        <w:t>เงินสมทบจากบริษัท เงินจ่ายสมทบกองทุนสำรองเลี้ยงชีพ บันทึกเป็นค่าใช</w:t>
      </w:r>
      <w:r w:rsidR="005E4065" w:rsidRPr="0005200A">
        <w:rPr>
          <w:rFonts w:ascii="Angsana New" w:hAnsi="Angsana New" w:cs="Angsana New" w:hint="cs"/>
          <w:spacing w:val="-6"/>
          <w:cs/>
        </w:rPr>
        <w:t>้จ่ายในผลการดำเนินงานระหว่างปี</w:t>
      </w:r>
      <w:r w:rsidRPr="0005200A">
        <w:rPr>
          <w:rFonts w:ascii="Angsana New" w:hAnsi="Angsana New" w:cs="Angsana New" w:hint="cs"/>
          <w:spacing w:val="-6"/>
          <w:cs/>
        </w:rPr>
        <w:t xml:space="preserve"> สำหรับรอบระยะเวลาบัญชีที่เกิดรายการนั้น</w:t>
      </w:r>
      <w:r w:rsidRPr="0005200A">
        <w:rPr>
          <w:rFonts w:ascii="Times New Roman" w:hAnsi="Times New Roman"/>
          <w:spacing w:val="-6"/>
        </w:rPr>
        <w:tab/>
      </w:r>
    </w:p>
    <w:p w14:paraId="4F05F23C" w14:textId="77777777" w:rsidR="000116C0" w:rsidRPr="0005200A" w:rsidRDefault="000116C0" w:rsidP="00A77A08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Times New Roman" w:hAnsi="Times New Roman"/>
          <w:spacing w:val="-14"/>
          <w:u w:val="single"/>
        </w:rPr>
      </w:pP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u w:val="single"/>
          <w:cs/>
        </w:rPr>
        <w:t>โครงการผลประโยชน์</w:t>
      </w:r>
    </w:p>
    <w:p w14:paraId="322AC589" w14:textId="7EC0FF19" w:rsidR="007C02F1" w:rsidRPr="00E67342" w:rsidRDefault="000116C0" w:rsidP="00B44A27">
      <w:pPr>
        <w:tabs>
          <w:tab w:val="left" w:pos="993"/>
          <w:tab w:val="left" w:pos="1440"/>
          <w:tab w:val="left" w:pos="1980"/>
        </w:tabs>
        <w:ind w:left="867" w:right="-28" w:hanging="635"/>
        <w:jc w:val="thaiDistribute"/>
        <w:rPr>
          <w:rFonts w:ascii="Angsana New" w:hAnsi="Angsana New" w:cs="Angsana New"/>
        </w:rPr>
      </w:pP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E67342">
        <w:rPr>
          <w:rFonts w:ascii="Times New Roman" w:hAnsi="Times New Roman" w:hint="cs"/>
          <w:spacing w:val="-4"/>
          <w:cs/>
        </w:rPr>
        <w:tab/>
        <w:t>สำรองผลประโยชน์ของพนักงานเมื่อเกษียณอายุ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</w:t>
      </w:r>
      <w:r w:rsidRPr="00E67342">
        <w:rPr>
          <w:rFonts w:ascii="Times New Roman" w:hAnsi="Times New Roman" w:hint="cs"/>
          <w:cs/>
        </w:rPr>
        <w:t>คิดลดเป็นมูลค่าปัจจุบัน อัตราคิดลดใช้อัตราผลตอบแทนของพันธบัตรรัฐบาลเป็นอัตราอ้างอิงเริ่มต้น กา</w:t>
      </w:r>
      <w:r w:rsidR="004314F3" w:rsidRPr="00E67342">
        <w:rPr>
          <w:rFonts w:ascii="Times New Roman" w:hAnsi="Times New Roman" w:hint="cs"/>
          <w:cs/>
        </w:rPr>
        <w:t>ร</w:t>
      </w:r>
      <w:r w:rsidRPr="00E67342">
        <w:rPr>
          <w:rFonts w:ascii="Times New Roman" w:hAnsi="Times New Roman" w:hint="cs"/>
          <w:spacing w:val="-4"/>
          <w:cs/>
        </w:rPr>
        <w:t>ประมาณการหนี้สินดังกล่าวคำนวณโดยผู้เชี่ยวชาญโดยใช้วิธีคิดลดแต่ละหน่วยที่ประมาณการไว้ (</w:t>
      </w:r>
      <w:r w:rsidRPr="00E67342">
        <w:rPr>
          <w:rFonts w:ascii="Angsana New" w:hAnsi="Angsana New" w:cs="Angsana New"/>
          <w:spacing w:val="-4"/>
        </w:rPr>
        <w:t>Projected</w:t>
      </w:r>
      <w:r w:rsidRPr="00E67342">
        <w:rPr>
          <w:rFonts w:ascii="Angsana New" w:hAnsi="Angsana New" w:cs="Angsana New"/>
        </w:rPr>
        <w:t xml:space="preserve"> Unit Credit Method)</w:t>
      </w:r>
    </w:p>
    <w:p w14:paraId="4D076581" w14:textId="6105E6A0" w:rsidR="007B0D56" w:rsidRPr="005934AF" w:rsidRDefault="007B0D56" w:rsidP="00A77A08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14:paraId="4D3A6958" w14:textId="5A89625F" w:rsidR="002A4092" w:rsidRPr="004165F5" w:rsidRDefault="00FC7A51" w:rsidP="00360020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 w:rsidRPr="004165F5">
        <w:rPr>
          <w:rFonts w:ascii="Angsana New" w:hAnsi="Angsana New"/>
        </w:rPr>
        <w:t>3.</w:t>
      </w:r>
      <w:r w:rsidR="00687C18">
        <w:rPr>
          <w:rFonts w:ascii="Angsana New" w:hAnsi="Angsana New"/>
        </w:rPr>
        <w:t>1</w:t>
      </w:r>
      <w:r w:rsidR="00360020">
        <w:rPr>
          <w:rFonts w:ascii="Angsana New" w:hAnsi="Angsana New"/>
        </w:rPr>
        <w:t>9</w:t>
      </w:r>
      <w:r w:rsidR="002D0849" w:rsidRPr="004165F5">
        <w:rPr>
          <w:rFonts w:ascii="Angsana New" w:hAnsi="Angsana New" w:hint="cs"/>
          <w:cs/>
        </w:rPr>
        <w:t xml:space="preserve"> </w:t>
      </w:r>
      <w:r w:rsidR="00360020">
        <w:rPr>
          <w:rFonts w:ascii="Angsana New" w:hAnsi="Angsana New"/>
        </w:rPr>
        <w:t xml:space="preserve">  </w:t>
      </w:r>
      <w:r w:rsidR="00977D89" w:rsidRPr="004165F5">
        <w:rPr>
          <w:rFonts w:ascii="Angsana New" w:hAnsi="Angsana New" w:hint="cs"/>
          <w:cs/>
        </w:rPr>
        <w:t>การใช้ดุลยพินิจและประมาณ</w:t>
      </w:r>
      <w:r w:rsidR="002A4092" w:rsidRPr="004165F5">
        <w:rPr>
          <w:rFonts w:ascii="Angsana New" w:hAnsi="Angsana New" w:hint="cs"/>
          <w:cs/>
        </w:rPr>
        <w:t>การทางบัญชี</w:t>
      </w:r>
      <w:r w:rsidR="00977D89" w:rsidRPr="004165F5">
        <w:rPr>
          <w:rFonts w:ascii="Angsana New" w:hAnsi="Angsana New" w:hint="cs"/>
          <w:cs/>
        </w:rPr>
        <w:t>ที่สำคัญ</w:t>
      </w:r>
    </w:p>
    <w:p w14:paraId="3E26B8B5" w14:textId="0A5881BA" w:rsidR="002A59C0" w:rsidRDefault="00977D89" w:rsidP="00F11035">
      <w:pPr>
        <w:tabs>
          <w:tab w:val="left" w:pos="993"/>
          <w:tab w:val="left" w:pos="1440"/>
          <w:tab w:val="left" w:pos="1980"/>
        </w:tabs>
        <w:ind w:left="867" w:right="-28" w:hanging="635"/>
        <w:jc w:val="thaiDistribute"/>
        <w:rPr>
          <w:rFonts w:ascii="Times New Roman" w:hAnsi="Times New Roman"/>
          <w:spacing w:val="-4"/>
        </w:rPr>
      </w:pP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="00AC79A5" w:rsidRPr="0005200A">
        <w:rPr>
          <w:rFonts w:ascii="Times New Roman" w:hAnsi="Times New Roman"/>
          <w:spacing w:val="-4"/>
          <w:cs/>
        </w:rPr>
        <w:t>ในการจัดทำงบการเงินตาม</w:t>
      </w:r>
      <w:r w:rsidR="00AC79A5" w:rsidRPr="0005200A">
        <w:rPr>
          <w:rFonts w:ascii="Times New Roman" w:hAnsi="Times New Roman" w:hint="cs"/>
          <w:spacing w:val="-4"/>
          <w:cs/>
        </w:rPr>
        <w:t>มาตรฐานการ</w:t>
      </w:r>
      <w:r w:rsidR="00AC79A5" w:rsidRPr="0005200A">
        <w:rPr>
          <w:rFonts w:ascii="Times New Roman" w:hAnsi="Times New Roman"/>
          <w:spacing w:val="-4"/>
          <w:cs/>
        </w:rPr>
        <w:t>บัญชีที่รับรองทั่วไป ฝ่ายบริหารต้องใช้</w:t>
      </w:r>
      <w:r w:rsidR="00AC79A5" w:rsidRPr="0005200A">
        <w:rPr>
          <w:rFonts w:ascii="Times New Roman" w:hAnsi="Times New Roman" w:hint="cs"/>
          <w:spacing w:val="-4"/>
          <w:cs/>
        </w:rPr>
        <w:t>ดุลยพินิจใน</w:t>
      </w:r>
      <w:r w:rsidR="00AC79A5" w:rsidRPr="0005200A">
        <w:rPr>
          <w:rFonts w:ascii="Times New Roman" w:hAnsi="Times New Roman"/>
          <w:spacing w:val="-4"/>
          <w:cs/>
        </w:rPr>
        <w:t>การประมาณและตั้งข้อสมมติฐานหลายประการ ซึ่ง</w:t>
      </w:r>
      <w:r w:rsidR="00AC79A5" w:rsidRPr="0005200A">
        <w:rPr>
          <w:rFonts w:ascii="Times New Roman" w:hAnsi="Times New Roman" w:hint="cs"/>
          <w:spacing w:val="-4"/>
          <w:cs/>
        </w:rPr>
        <w:t>จะ</w:t>
      </w:r>
      <w:r w:rsidR="00AC79A5" w:rsidRPr="0005200A">
        <w:rPr>
          <w:rFonts w:ascii="Times New Roman" w:hAnsi="Times New Roman"/>
          <w:spacing w:val="-4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="00AC79A5" w:rsidRPr="0005200A">
        <w:rPr>
          <w:rFonts w:ascii="Times New Roman" w:hAnsi="Times New Roman" w:hint="cs"/>
          <w:spacing w:val="-4"/>
          <w:cs/>
        </w:rPr>
        <w:t>รวมทั้ง</w:t>
      </w:r>
      <w:r w:rsidR="00AC79A5" w:rsidRPr="0005200A">
        <w:rPr>
          <w:rFonts w:ascii="Times New Roman" w:hAnsi="Times New Roman"/>
          <w:spacing w:val="-4"/>
          <w:cs/>
        </w:rPr>
        <w:t>การเปิดเผยข้อมูลเกี่ยวกับสินทรัพย์และหนี้สินที่อาจ</w:t>
      </w:r>
      <w:r w:rsidR="00AC79A5" w:rsidRPr="0005200A">
        <w:rPr>
          <w:rFonts w:ascii="Times New Roman" w:hAnsi="Times New Roman" w:hint="cs"/>
          <w:spacing w:val="-4"/>
          <w:cs/>
        </w:rPr>
        <w:t>จะ</w:t>
      </w:r>
      <w:r w:rsidR="00AC79A5" w:rsidRPr="0005200A">
        <w:rPr>
          <w:rFonts w:ascii="Times New Roman" w:hAnsi="Times New Roman"/>
          <w:spacing w:val="-4"/>
          <w:cs/>
        </w:rPr>
        <w:t>เกิดขึ้น ผลที่เกิดขึ้นจริงอาจแตกต่างไปจากจำนวนที่ประมาณไว้</w:t>
      </w:r>
    </w:p>
    <w:p w14:paraId="4570DC4C" w14:textId="77777777" w:rsidR="00F11035" w:rsidRDefault="00F11035" w:rsidP="00F11035">
      <w:pPr>
        <w:tabs>
          <w:tab w:val="left" w:pos="993"/>
          <w:tab w:val="left" w:pos="1440"/>
          <w:tab w:val="left" w:pos="1980"/>
        </w:tabs>
        <w:ind w:left="867" w:right="-28" w:hanging="635"/>
        <w:jc w:val="thaiDistribute"/>
        <w:rPr>
          <w:rFonts w:ascii="Times New Roman" w:hAnsi="Times New Roman"/>
          <w:spacing w:val="-4"/>
        </w:rPr>
      </w:pPr>
    </w:p>
    <w:p w14:paraId="6C669534" w14:textId="0DC74CFB" w:rsidR="009673F3" w:rsidRDefault="00AC79A5" w:rsidP="00F11035">
      <w:pPr>
        <w:tabs>
          <w:tab w:val="left" w:pos="993"/>
          <w:tab w:val="left" w:pos="1440"/>
          <w:tab w:val="left" w:pos="1980"/>
        </w:tabs>
        <w:ind w:left="884" w:right="-28" w:hanging="635"/>
        <w:jc w:val="thaiDistribute"/>
        <w:rPr>
          <w:rFonts w:ascii="Times New Roman" w:hAnsi="Times New Roman"/>
          <w:spacing w:val="2"/>
        </w:rPr>
      </w:pPr>
      <w:r w:rsidRPr="0005200A">
        <w:rPr>
          <w:rFonts w:ascii="Times New Roman" w:hAnsi="Times New Roman"/>
          <w:spacing w:val="-14"/>
        </w:rPr>
        <w:lastRenderedPageBreak/>
        <w:tab/>
      </w:r>
      <w:r w:rsidR="00092D32" w:rsidRPr="0005200A">
        <w:rPr>
          <w:rFonts w:ascii="Times New Roman" w:hAnsi="Times New Roman"/>
          <w:spacing w:val="-14"/>
        </w:rPr>
        <w:tab/>
      </w:r>
      <w:r w:rsidRPr="0005200A">
        <w:rPr>
          <w:rFonts w:ascii="Times New Roman" w:hAnsi="Times New Roman"/>
          <w:spacing w:val="-14"/>
        </w:rPr>
        <w:tab/>
      </w:r>
      <w:r w:rsidRPr="0005200A">
        <w:rPr>
          <w:rFonts w:ascii="Times New Roman" w:hAnsi="Times New Roman"/>
          <w:spacing w:val="2"/>
          <w:cs/>
        </w:rPr>
        <w:t>ประมาณการและข้อสมมติฐานจะได้รับการทบทวนอย่างสม่ำเสมอ โดยอาศัยประสบการณ์</w:t>
      </w:r>
      <w:r w:rsidR="00526DEE" w:rsidRPr="0005200A">
        <w:rPr>
          <w:rFonts w:ascii="Times New Roman" w:hAnsi="Times New Roman" w:hint="cs"/>
          <w:spacing w:val="2"/>
          <w:cs/>
        </w:rPr>
        <w:br/>
      </w:r>
      <w:r w:rsidRPr="0005200A">
        <w:rPr>
          <w:rFonts w:ascii="Times New Roman" w:hAnsi="Times New Roman"/>
          <w:spacing w:val="2"/>
          <w:cs/>
        </w:rPr>
        <w:t>ใ</w:t>
      </w:r>
      <w:r w:rsidRPr="0005200A">
        <w:rPr>
          <w:rFonts w:ascii="Times New Roman" w:hAnsi="Times New Roman" w:hint="cs"/>
          <w:spacing w:val="2"/>
          <w:cs/>
        </w:rPr>
        <w:t>น</w:t>
      </w:r>
      <w:r w:rsidRPr="0005200A">
        <w:rPr>
          <w:rFonts w:ascii="Times New Roman" w:hAnsi="Times New Roman"/>
          <w:spacing w:val="2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</w:t>
      </w:r>
      <w:r w:rsidR="00C25A5D" w:rsidRPr="0005200A">
        <w:rPr>
          <w:rFonts w:ascii="Times New Roman" w:hAnsi="Times New Roman" w:hint="cs"/>
          <w:spacing w:val="2"/>
          <w:cs/>
        </w:rPr>
        <w:t xml:space="preserve"> </w:t>
      </w:r>
      <w:r w:rsidRPr="0005200A">
        <w:rPr>
          <w:rFonts w:ascii="Times New Roman" w:hAnsi="Times New Roman"/>
          <w:spacing w:val="2"/>
          <w:cs/>
        </w:rPr>
        <w:t>บริษัทได้ตั้งประมาณการและข้อสมมติฐานต่อเหตุการณ์ในอนาคต เป็นผลให้</w:t>
      </w:r>
      <w:r w:rsidRPr="0005200A">
        <w:rPr>
          <w:rFonts w:ascii="Times New Roman" w:hAnsi="Times New Roman"/>
          <w:spacing w:val="-4"/>
          <w:cs/>
        </w:rPr>
        <w:t>ประมาณ</w:t>
      </w:r>
      <w:r w:rsidRPr="0005200A">
        <w:rPr>
          <w:rFonts w:ascii="Times New Roman" w:hAnsi="Times New Roman"/>
          <w:spacing w:val="2"/>
          <w:cs/>
        </w:rPr>
        <w:t>การทางบัญชีอาจจะไม่ตรงกับผลที่เกิดขึ้นจริง ประมาณการและข้อสมมติฐาน</w:t>
      </w:r>
      <w:r w:rsidRPr="0005200A">
        <w:rPr>
          <w:rFonts w:ascii="Times New Roman" w:hAnsi="Times New Roman" w:hint="cs"/>
          <w:spacing w:val="2"/>
          <w:cs/>
        </w:rPr>
        <w:t>ทางบัญชีที่สำคัญ</w:t>
      </w:r>
      <w:r w:rsidRPr="0005200A">
        <w:rPr>
          <w:rFonts w:ascii="Times New Roman" w:hAnsi="Times New Roman"/>
          <w:spacing w:val="2"/>
          <w:cs/>
        </w:rPr>
        <w:t xml:space="preserve"> ได้แก่ ค่าเผื่อ</w:t>
      </w:r>
      <w:r w:rsidR="00B609FD">
        <w:rPr>
          <w:rFonts w:ascii="Times New Roman" w:hAnsi="Times New Roman" w:hint="cs"/>
          <w:spacing w:val="2"/>
          <w:cs/>
        </w:rPr>
        <w:t>ผลขาดทุนด้านเครดิตที่คาดว่าจะเกิดขึ้น</w:t>
      </w:r>
      <w:r w:rsidR="00885DE5" w:rsidRPr="0005200A">
        <w:rPr>
          <w:rFonts w:ascii="Times New Roman" w:hAnsi="Times New Roman" w:hint="cs"/>
          <w:spacing w:val="2"/>
          <w:cs/>
        </w:rPr>
        <w:t xml:space="preserve"> </w:t>
      </w:r>
      <w:r w:rsidR="00E67342">
        <w:rPr>
          <w:rFonts w:ascii="Times New Roman" w:hAnsi="Times New Roman" w:hint="cs"/>
          <w:spacing w:val="2"/>
          <w:cs/>
        </w:rPr>
        <w:t>ค่าเผื่อการด้อยค่าค่าใช้จ่ายจ่ายล่วงหน้า</w:t>
      </w:r>
      <w:r w:rsidR="009E6462" w:rsidRPr="0005200A">
        <w:rPr>
          <w:rFonts w:ascii="Times New Roman" w:hAnsi="Times New Roman" w:hint="cs"/>
          <w:spacing w:val="2"/>
          <w:cs/>
        </w:rPr>
        <w:t xml:space="preserve"> ค่าเผื่อการปรับมูลค่า</w:t>
      </w:r>
      <w:r w:rsidR="0052021C" w:rsidRPr="0005200A">
        <w:rPr>
          <w:rFonts w:ascii="Times New Roman" w:hAnsi="Times New Roman" w:hint="cs"/>
          <w:spacing w:val="2"/>
          <w:cs/>
        </w:rPr>
        <w:t xml:space="preserve">สินทรัพย์ทางการเงินหมุนเวียนอื่น </w:t>
      </w:r>
      <w:r w:rsidR="00E67342">
        <w:rPr>
          <w:rFonts w:ascii="Times New Roman" w:hAnsi="Times New Roman" w:hint="cs"/>
          <w:spacing w:val="2"/>
          <w:cs/>
        </w:rPr>
        <w:t>และ</w:t>
      </w:r>
      <w:r w:rsidR="0052021C" w:rsidRPr="0005200A">
        <w:rPr>
          <w:rFonts w:ascii="Times New Roman" w:hAnsi="Times New Roman" w:hint="cs"/>
          <w:spacing w:val="2"/>
          <w:cs/>
        </w:rPr>
        <w:t>สินทรัพย์ทางการเงินไม่หมุนเวียนอื่น</w:t>
      </w:r>
      <w:r w:rsidR="009E6462" w:rsidRPr="0005200A">
        <w:rPr>
          <w:rFonts w:ascii="Times New Roman" w:hAnsi="Times New Roman" w:hint="cs"/>
          <w:spacing w:val="2"/>
          <w:cs/>
        </w:rPr>
        <w:t xml:space="preserve"> </w:t>
      </w:r>
      <w:r w:rsidR="00E67342">
        <w:rPr>
          <w:rFonts w:ascii="Times New Roman" w:hAnsi="Times New Roman" w:hint="cs"/>
          <w:spacing w:val="2"/>
          <w:cs/>
        </w:rPr>
        <w:t xml:space="preserve">ค่าเผื่อการด้อยค่าของเงินลงทุน </w:t>
      </w:r>
      <w:r w:rsidR="009E6462" w:rsidRPr="0005200A">
        <w:rPr>
          <w:rFonts w:ascii="Times New Roman" w:hAnsi="Times New Roman" w:hint="cs"/>
          <w:spacing w:val="2"/>
          <w:cs/>
        </w:rPr>
        <w:t>ค่าเผื่อการปรับมูลค่าอสังหาริมทรัพย์เพื่อการลงทุน</w:t>
      </w:r>
      <w:r w:rsidRPr="0005200A">
        <w:rPr>
          <w:rFonts w:ascii="Times New Roman" w:hAnsi="Times New Roman" w:hint="cs"/>
          <w:spacing w:val="2"/>
          <w:cs/>
        </w:rPr>
        <w:t xml:space="preserve"> ค่าเสื่อมราคาของ</w:t>
      </w:r>
      <w:r w:rsidR="00495C18">
        <w:rPr>
          <w:rFonts w:ascii="Times New Roman" w:hAnsi="Times New Roman" w:hint="cs"/>
          <w:spacing w:val="2"/>
          <w:cs/>
        </w:rPr>
        <w:t>ส่วนปรับปรุง</w:t>
      </w:r>
      <w:r w:rsidRPr="0005200A">
        <w:rPr>
          <w:rFonts w:ascii="Times New Roman" w:hAnsi="Times New Roman" w:hint="cs"/>
          <w:spacing w:val="2"/>
          <w:cs/>
        </w:rPr>
        <w:t>อาคารและอุปกรณ์</w:t>
      </w:r>
      <w:r w:rsidR="006E4503">
        <w:rPr>
          <w:rFonts w:ascii="Times New Roman" w:hAnsi="Times New Roman" w:hint="cs"/>
          <w:spacing w:val="2"/>
          <w:cs/>
        </w:rPr>
        <w:t xml:space="preserve"> </w:t>
      </w:r>
      <w:r w:rsidR="00E67342">
        <w:rPr>
          <w:rFonts w:ascii="Times New Roman" w:hAnsi="Times New Roman" w:hint="cs"/>
          <w:spacing w:val="2"/>
          <w:cs/>
        </w:rPr>
        <w:t xml:space="preserve">ค่าเสื่อมราคาสินทรัพย์สิทธิการใช้ </w:t>
      </w:r>
      <w:r w:rsidR="00022B8D" w:rsidRPr="0005200A">
        <w:rPr>
          <w:rFonts w:ascii="Times New Roman" w:hAnsi="Times New Roman" w:hint="cs"/>
          <w:spacing w:val="2"/>
          <w:cs/>
        </w:rPr>
        <w:t xml:space="preserve">ค่าตัดจำหน่ายสินทรัพย์ไม่มีตัวตน </w:t>
      </w:r>
      <w:r w:rsidR="00F91D17">
        <w:rPr>
          <w:rFonts w:ascii="Times New Roman" w:hAnsi="Times New Roman" w:hint="cs"/>
          <w:spacing w:val="2"/>
          <w:cs/>
        </w:rPr>
        <w:t xml:space="preserve">ค่าตัดจำหน่ายค่าเช่าภาพยนตร์ ค่าละครและลิขสิทธิ์ </w:t>
      </w:r>
      <w:r w:rsidR="00495C18" w:rsidRPr="0005200A">
        <w:rPr>
          <w:rFonts w:ascii="Times New Roman" w:hAnsi="Times New Roman" w:hint="cs"/>
          <w:spacing w:val="2"/>
          <w:cs/>
        </w:rPr>
        <w:t xml:space="preserve">ค่าเผื่อการด้อยค่าของละคร </w:t>
      </w:r>
      <w:r w:rsidRPr="0005200A">
        <w:rPr>
          <w:rFonts w:ascii="Times New Roman" w:hAnsi="Times New Roman" w:hint="cs"/>
          <w:spacing w:val="2"/>
          <w:cs/>
        </w:rPr>
        <w:t>สินทรัพย์</w:t>
      </w:r>
      <w:r w:rsidR="00863B46" w:rsidRPr="0005200A">
        <w:rPr>
          <w:rFonts w:ascii="Times New Roman" w:hAnsi="Times New Roman" w:hint="cs"/>
          <w:spacing w:val="2"/>
          <w:cs/>
        </w:rPr>
        <w:t>หรือหนี้สิน</w:t>
      </w:r>
      <w:r w:rsidRPr="0005200A">
        <w:rPr>
          <w:rFonts w:ascii="Times New Roman" w:hAnsi="Times New Roman"/>
          <w:spacing w:val="2"/>
          <w:cs/>
        </w:rPr>
        <w:t>ภาษีเงินได้รอ</w:t>
      </w:r>
      <w:r w:rsidRPr="0005200A">
        <w:rPr>
          <w:rFonts w:ascii="Times New Roman" w:hAnsi="Times New Roman" w:hint="cs"/>
          <w:spacing w:val="2"/>
          <w:cs/>
        </w:rPr>
        <w:t>การ</w:t>
      </w:r>
      <w:r w:rsidRPr="0005200A">
        <w:rPr>
          <w:rFonts w:ascii="Times New Roman" w:hAnsi="Times New Roman"/>
          <w:spacing w:val="2"/>
          <w:cs/>
        </w:rPr>
        <w:t>ตัดบัญชี</w:t>
      </w:r>
      <w:r w:rsidR="00C25A5D" w:rsidRPr="0005200A">
        <w:rPr>
          <w:rFonts w:ascii="Times New Roman" w:hAnsi="Times New Roman" w:hint="cs"/>
          <w:spacing w:val="2"/>
          <w:cs/>
        </w:rPr>
        <w:t xml:space="preserve"> </w:t>
      </w:r>
      <w:r w:rsidR="00966C72" w:rsidRPr="0005200A">
        <w:rPr>
          <w:rFonts w:ascii="Times New Roman" w:hAnsi="Times New Roman" w:hint="cs"/>
          <w:spacing w:val="2"/>
          <w:cs/>
        </w:rPr>
        <w:t xml:space="preserve">ค่าใช้จ่ายในการออกหุ้นกู้รอตัดบัญชี </w:t>
      </w:r>
      <w:r w:rsidRPr="0005200A">
        <w:rPr>
          <w:rFonts w:ascii="Times New Roman" w:hAnsi="Times New Roman" w:hint="cs"/>
          <w:spacing w:val="2"/>
          <w:cs/>
        </w:rPr>
        <w:t>และ</w:t>
      </w:r>
      <w:r w:rsidR="00F91D17">
        <w:rPr>
          <w:rFonts w:ascii="Times New Roman" w:hAnsi="Times New Roman" w:hint="cs"/>
          <w:spacing w:val="2"/>
          <w:cs/>
        </w:rPr>
        <w:t>ประมาณการหนี้สิน</w:t>
      </w:r>
      <w:r w:rsidRPr="0005200A">
        <w:rPr>
          <w:rFonts w:ascii="Times New Roman" w:hAnsi="Times New Roman" w:hint="cs"/>
          <w:spacing w:val="2"/>
          <w:cs/>
        </w:rPr>
        <w:t>ผลประโยชน์ระยะยาวของพนักงาน</w:t>
      </w:r>
      <w:r w:rsidR="00C25A5D" w:rsidRPr="0005200A">
        <w:rPr>
          <w:rFonts w:ascii="Times New Roman" w:hAnsi="Times New Roman" w:hint="cs"/>
          <w:spacing w:val="2"/>
          <w:cs/>
        </w:rPr>
        <w:t xml:space="preserve"> </w:t>
      </w:r>
      <w:r w:rsidRPr="0005200A">
        <w:rPr>
          <w:rFonts w:ascii="Times New Roman" w:hAnsi="Times New Roman"/>
          <w:spacing w:val="2"/>
          <w:cs/>
        </w:rPr>
        <w:t>การประมาณการในเรื่อง</w:t>
      </w:r>
      <w:r w:rsidRPr="0005200A">
        <w:rPr>
          <w:rFonts w:ascii="Times New Roman" w:hAnsi="Times New Roman" w:hint="cs"/>
          <w:spacing w:val="2"/>
          <w:cs/>
        </w:rPr>
        <w:t>ต่างๆ</w:t>
      </w:r>
      <w:r w:rsidRPr="0005200A">
        <w:rPr>
          <w:rFonts w:ascii="Times New Roman" w:hAnsi="Times New Roman"/>
          <w:spacing w:val="2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14:paraId="0E1BB1F5" w14:textId="77777777" w:rsidR="00934BED" w:rsidRPr="008A4240" w:rsidRDefault="00934BED" w:rsidP="008A4240">
      <w:pPr>
        <w:tabs>
          <w:tab w:val="left" w:pos="993"/>
          <w:tab w:val="left" w:pos="1440"/>
          <w:tab w:val="left" w:pos="1980"/>
        </w:tabs>
        <w:ind w:left="884" w:right="-108" w:hanging="635"/>
        <w:jc w:val="thaiDistribute"/>
        <w:rPr>
          <w:rFonts w:ascii="Times New Roman" w:hAnsi="Times New Roman"/>
          <w:spacing w:val="2"/>
        </w:rPr>
      </w:pPr>
    </w:p>
    <w:p w14:paraId="077232C1" w14:textId="77777777" w:rsidR="00E14154" w:rsidRPr="00D4736F" w:rsidRDefault="00B64819" w:rsidP="00D62417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14:paraId="4311C338" w14:textId="77777777" w:rsidR="00F31564" w:rsidRPr="00C205D9" w:rsidRDefault="00F31564" w:rsidP="00AC20F5">
      <w:pPr>
        <w:tabs>
          <w:tab w:val="left" w:pos="360"/>
          <w:tab w:val="left" w:pos="1440"/>
          <w:tab w:val="left" w:pos="9356"/>
        </w:tabs>
        <w:spacing w:line="192" w:lineRule="auto"/>
        <w:ind w:right="-28"/>
        <w:jc w:val="right"/>
        <w:rPr>
          <w:rFonts w:ascii="Angsana New" w:hAnsi="Angsana New"/>
          <w:sz w:val="31"/>
          <w:szCs w:val="31"/>
          <w:cs/>
        </w:rPr>
      </w:pPr>
      <w:r w:rsidRPr="00C205D9">
        <w:rPr>
          <w:rFonts w:ascii="Angsana New" w:hAnsi="Angsana New" w:hint="cs"/>
          <w:sz w:val="31"/>
          <w:szCs w:val="31"/>
          <w:cs/>
        </w:rPr>
        <w:t xml:space="preserve">   หน่วย </w:t>
      </w:r>
      <w:r w:rsidRPr="00C205D9">
        <w:rPr>
          <w:rFonts w:ascii="Angsana New" w:hAnsi="Angsana New"/>
          <w:sz w:val="31"/>
          <w:szCs w:val="31"/>
        </w:rPr>
        <w:t xml:space="preserve">: </w:t>
      </w:r>
      <w:r w:rsidRPr="00C205D9">
        <w:rPr>
          <w:rFonts w:ascii="Angsana New" w:hAnsi="Angsana New" w:hint="cs"/>
          <w:sz w:val="31"/>
          <w:szCs w:val="31"/>
          <w:cs/>
        </w:rPr>
        <w:t>บาท</w:t>
      </w:r>
    </w:p>
    <w:tbl>
      <w:tblPr>
        <w:tblW w:w="9526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7"/>
        <w:gridCol w:w="1520"/>
        <w:gridCol w:w="1520"/>
        <w:gridCol w:w="1520"/>
        <w:gridCol w:w="1519"/>
      </w:tblGrid>
      <w:tr w:rsidR="00F31564" w:rsidRPr="0052021C" w14:paraId="7CEE219B" w14:textId="77777777" w:rsidTr="00AC20F5">
        <w:trPr>
          <w:trHeight w:hRule="exact" w:val="454"/>
        </w:trPr>
        <w:tc>
          <w:tcPr>
            <w:tcW w:w="3447" w:type="dxa"/>
            <w:vMerge w:val="restart"/>
            <w:vAlign w:val="center"/>
          </w:tcPr>
          <w:p w14:paraId="1B7B2286" w14:textId="77777777" w:rsidR="00F31564" w:rsidRPr="00A77A08" w:rsidRDefault="00F31564" w:rsidP="00A77A08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2F36F6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3040" w:type="dxa"/>
            <w:gridSpan w:val="2"/>
            <w:vAlign w:val="center"/>
          </w:tcPr>
          <w:p w14:paraId="5DE826B9" w14:textId="77777777" w:rsidR="00F31564" w:rsidRPr="005E1C1C" w:rsidRDefault="00F315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E1C1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center"/>
          </w:tcPr>
          <w:p w14:paraId="2E228251" w14:textId="77777777" w:rsidR="00F31564" w:rsidRPr="005E1C1C" w:rsidRDefault="00F31564" w:rsidP="00A77A08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E1C1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1964" w:rsidRPr="0052021C" w14:paraId="6685989D" w14:textId="77777777" w:rsidTr="00AC20F5">
        <w:trPr>
          <w:trHeight w:hRule="exact" w:val="454"/>
        </w:trPr>
        <w:tc>
          <w:tcPr>
            <w:tcW w:w="3447" w:type="dxa"/>
            <w:vMerge/>
            <w:tcBorders>
              <w:bottom w:val="single" w:sz="4" w:space="0" w:color="auto"/>
            </w:tcBorders>
            <w:vAlign w:val="center"/>
          </w:tcPr>
          <w:p w14:paraId="568C42C0" w14:textId="77777777" w:rsidR="000A1964" w:rsidRPr="00A77A08" w:rsidRDefault="000A1964" w:rsidP="00A77A08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52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5DE99AF0" w14:textId="0C407AF4" w:rsidR="000A1964" w:rsidRPr="002422FC" w:rsidRDefault="000A19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2422FC">
              <w:rPr>
                <w:rFonts w:ascii="Angsana New" w:hAnsi="Angsana New" w:cs="Angsana New"/>
              </w:rPr>
              <w:t>256</w:t>
            </w:r>
            <w:r w:rsidR="002C594A">
              <w:rPr>
                <w:rFonts w:ascii="Angsana New" w:hAnsi="Angsana New" w:cs="Angsana New"/>
              </w:rPr>
              <w:t>8</w:t>
            </w:r>
          </w:p>
        </w:tc>
        <w:tc>
          <w:tcPr>
            <w:tcW w:w="1520" w:type="dxa"/>
            <w:tcBorders>
              <w:left w:val="nil"/>
              <w:bottom w:val="single" w:sz="4" w:space="0" w:color="auto"/>
            </w:tcBorders>
            <w:vAlign w:val="center"/>
          </w:tcPr>
          <w:p w14:paraId="65E9C533" w14:textId="09D2394F" w:rsidR="000A1964" w:rsidRPr="0052021C" w:rsidRDefault="002422FC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2C594A">
              <w:rPr>
                <w:rFonts w:ascii="Angsana New" w:hAnsi="Angsana New" w:cs="Angsana New"/>
              </w:rPr>
              <w:t>7</w:t>
            </w:r>
          </w:p>
        </w:tc>
        <w:tc>
          <w:tcPr>
            <w:tcW w:w="152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543F1177" w14:textId="0810995C" w:rsidR="000A1964" w:rsidRPr="0052021C" w:rsidRDefault="000A19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 w:rsidR="002C594A">
              <w:rPr>
                <w:rFonts w:ascii="Angsana New" w:hAnsi="Angsana New" w:cs="Angsana New"/>
              </w:rPr>
              <w:t>8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</w:tcBorders>
            <w:vAlign w:val="center"/>
          </w:tcPr>
          <w:p w14:paraId="128DD734" w14:textId="20A6458C" w:rsidR="000A1964" w:rsidRPr="0052021C" w:rsidRDefault="000A19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 w:rsidR="002C594A">
              <w:rPr>
                <w:rFonts w:ascii="Angsana New" w:hAnsi="Angsana New" w:cs="Angsana New"/>
              </w:rPr>
              <w:t>7</w:t>
            </w:r>
          </w:p>
        </w:tc>
      </w:tr>
      <w:tr w:rsidR="002C594A" w:rsidRPr="0052021C" w14:paraId="5F0EB4CF" w14:textId="77777777" w:rsidTr="00AC20F5">
        <w:trPr>
          <w:trHeight w:hRule="exact" w:val="454"/>
        </w:trPr>
        <w:tc>
          <w:tcPr>
            <w:tcW w:w="3447" w:type="dxa"/>
            <w:tcBorders>
              <w:bottom w:val="nil"/>
            </w:tcBorders>
            <w:vAlign w:val="center"/>
          </w:tcPr>
          <w:p w14:paraId="2E3CBE1D" w14:textId="77777777" w:rsidR="002C594A" w:rsidRPr="0052021C" w:rsidRDefault="002C594A" w:rsidP="002C594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  <w:r w:rsidRPr="00A77A08">
              <w:rPr>
                <w:rFonts w:ascii="Angsana New" w:hAnsi="Angsana New" w:cs="Angsana New"/>
                <w:cs/>
              </w:rPr>
              <w:t>เงินสดและเงินฝากธนาคาร</w:t>
            </w:r>
          </w:p>
        </w:tc>
        <w:tc>
          <w:tcPr>
            <w:tcW w:w="1520" w:type="dxa"/>
            <w:tcBorders>
              <w:bottom w:val="nil"/>
              <w:right w:val="dashed" w:sz="4" w:space="0" w:color="auto"/>
            </w:tcBorders>
            <w:vAlign w:val="center"/>
          </w:tcPr>
          <w:p w14:paraId="6B563AC5" w14:textId="6150A5CA" w:rsidR="002C594A" w:rsidRPr="002D5C69" w:rsidRDefault="00F036CD" w:rsidP="00F40AE0">
            <w:pPr>
              <w:tabs>
                <w:tab w:val="decimal" w:pos="1276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1,808,1</w:t>
            </w:r>
            <w:r w:rsidR="0024657C">
              <w:rPr>
                <w:rFonts w:ascii="Angsana New" w:hAnsi="Angsana New" w:cs="Angsana New"/>
              </w:rPr>
              <w:t>50,289</w:t>
            </w:r>
          </w:p>
        </w:tc>
        <w:tc>
          <w:tcPr>
            <w:tcW w:w="1520" w:type="dxa"/>
            <w:tcBorders>
              <w:left w:val="nil"/>
              <w:bottom w:val="nil"/>
            </w:tcBorders>
            <w:vAlign w:val="center"/>
          </w:tcPr>
          <w:p w14:paraId="66198868" w14:textId="7A4DE765" w:rsidR="002C594A" w:rsidRPr="002D5C69" w:rsidRDefault="002C594A" w:rsidP="00F40AE0">
            <w:pPr>
              <w:tabs>
                <w:tab w:val="decimal" w:pos="1276"/>
              </w:tabs>
              <w:ind w:left="-108" w:right="-5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2,885,026,273</w:t>
            </w:r>
          </w:p>
        </w:tc>
        <w:tc>
          <w:tcPr>
            <w:tcW w:w="1520" w:type="dxa"/>
            <w:tcBorders>
              <w:bottom w:val="nil"/>
              <w:right w:val="dashed" w:sz="4" w:space="0" w:color="auto"/>
            </w:tcBorders>
            <w:vAlign w:val="center"/>
          </w:tcPr>
          <w:p w14:paraId="7C92ECE6" w14:textId="461C7C16" w:rsidR="002C594A" w:rsidRPr="002D5C69" w:rsidRDefault="00A33C90" w:rsidP="00F40AE0">
            <w:pPr>
              <w:tabs>
                <w:tab w:val="decimal" w:pos="1276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1,228,166,801</w:t>
            </w:r>
          </w:p>
        </w:tc>
        <w:tc>
          <w:tcPr>
            <w:tcW w:w="1519" w:type="dxa"/>
            <w:tcBorders>
              <w:left w:val="nil"/>
              <w:bottom w:val="nil"/>
            </w:tcBorders>
            <w:vAlign w:val="center"/>
          </w:tcPr>
          <w:p w14:paraId="2B971BB5" w14:textId="433CD037" w:rsidR="002C594A" w:rsidRPr="0052021C" w:rsidRDefault="002C594A" w:rsidP="00F40AE0">
            <w:pPr>
              <w:tabs>
                <w:tab w:val="decimal" w:pos="1276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2,274,166,374</w:t>
            </w:r>
          </w:p>
        </w:tc>
      </w:tr>
      <w:tr w:rsidR="002C594A" w:rsidRPr="0052021C" w14:paraId="60D1F676" w14:textId="77777777" w:rsidTr="00AC20F5">
        <w:trPr>
          <w:trHeight w:hRule="exact" w:val="454"/>
        </w:trPr>
        <w:tc>
          <w:tcPr>
            <w:tcW w:w="3447" w:type="dxa"/>
            <w:tcBorders>
              <w:top w:val="nil"/>
              <w:bottom w:val="single" w:sz="4" w:space="0" w:color="auto"/>
            </w:tcBorders>
            <w:vAlign w:val="center"/>
          </w:tcPr>
          <w:p w14:paraId="523B6308" w14:textId="77777777" w:rsidR="002C594A" w:rsidRPr="0052021C" w:rsidRDefault="002C594A" w:rsidP="002C594A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cs/>
              </w:rPr>
            </w:pPr>
            <w:r w:rsidRPr="0052021C">
              <w:rPr>
                <w:rFonts w:ascii="Angsana New" w:hAnsi="Angsana New" w:cs="Angsana New"/>
                <w:cs/>
              </w:rPr>
              <w:t>เงินฝากประจำธนาคารระยะสั้น</w:t>
            </w:r>
          </w:p>
        </w:tc>
        <w:tc>
          <w:tcPr>
            <w:tcW w:w="15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B531115" w14:textId="47179C11" w:rsidR="002C594A" w:rsidRPr="002D5C69" w:rsidRDefault="000C2F32" w:rsidP="00F40AE0">
            <w:pPr>
              <w:tabs>
                <w:tab w:val="decimal" w:pos="1276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2,12</w:t>
            </w:r>
            <w:r w:rsidR="00BD7676">
              <w:rPr>
                <w:rFonts w:ascii="Angsana New" w:hAnsi="Angsana New" w:cs="Angsana New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CC3310A" w14:textId="03710FCE" w:rsidR="002C594A" w:rsidRPr="002D5C69" w:rsidRDefault="002C594A" w:rsidP="00F40AE0">
            <w:pPr>
              <w:tabs>
                <w:tab w:val="decimal" w:pos="1276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2,110</w:t>
            </w:r>
          </w:p>
        </w:tc>
        <w:tc>
          <w:tcPr>
            <w:tcW w:w="15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73D2160" w14:textId="4DD12F95" w:rsidR="002C594A" w:rsidRPr="002D5C69" w:rsidRDefault="00A33C90" w:rsidP="002C594A">
            <w:pPr>
              <w:ind w:left="-108" w:right="-1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F364A6B" w14:textId="73A5F3EC" w:rsidR="002C594A" w:rsidRPr="0052021C" w:rsidRDefault="002C594A" w:rsidP="002C594A">
            <w:pPr>
              <w:ind w:left="-108" w:right="-170"/>
              <w:jc w:val="center"/>
              <w:rPr>
                <w:rFonts w:ascii="Angsana New" w:hAnsi="Angsana New" w:cs="Angsana New"/>
              </w:rPr>
            </w:pPr>
            <w:r w:rsidRPr="00250FA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C594A" w:rsidRPr="0052021C" w14:paraId="578267E4" w14:textId="77777777" w:rsidTr="00AC20F5">
        <w:trPr>
          <w:trHeight w:hRule="exact" w:val="454"/>
        </w:trPr>
        <w:tc>
          <w:tcPr>
            <w:tcW w:w="3447" w:type="dxa"/>
            <w:tcBorders>
              <w:bottom w:val="single" w:sz="4" w:space="0" w:color="auto"/>
            </w:tcBorders>
            <w:vAlign w:val="center"/>
          </w:tcPr>
          <w:p w14:paraId="71E8F5FD" w14:textId="77777777" w:rsidR="002C594A" w:rsidRPr="0052021C" w:rsidRDefault="002C594A" w:rsidP="002C594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1131E50C" w14:textId="5B2324C6" w:rsidR="002C594A" w:rsidRPr="002D5C69" w:rsidRDefault="0024657C" w:rsidP="00F40AE0">
            <w:pPr>
              <w:tabs>
                <w:tab w:val="decimal" w:pos="1276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1,808,152,41</w:t>
            </w:r>
            <w:r w:rsidR="00BD7676">
              <w:rPr>
                <w:rFonts w:ascii="Angsana New" w:hAnsi="Angsana New" w:cs="Angsana New"/>
              </w:rPr>
              <w:t>3</w:t>
            </w:r>
          </w:p>
        </w:tc>
        <w:tc>
          <w:tcPr>
            <w:tcW w:w="1520" w:type="dxa"/>
            <w:tcBorders>
              <w:left w:val="nil"/>
              <w:bottom w:val="single" w:sz="4" w:space="0" w:color="auto"/>
            </w:tcBorders>
            <w:vAlign w:val="center"/>
          </w:tcPr>
          <w:p w14:paraId="422CB3D5" w14:textId="4D374DD5" w:rsidR="002C594A" w:rsidRPr="002D5C69" w:rsidRDefault="002C594A" w:rsidP="00F40AE0">
            <w:pPr>
              <w:tabs>
                <w:tab w:val="decimal" w:pos="1276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2,885,028,383</w:t>
            </w:r>
          </w:p>
        </w:tc>
        <w:tc>
          <w:tcPr>
            <w:tcW w:w="152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47FBCE3E" w14:textId="036DF641" w:rsidR="002C594A" w:rsidRPr="002D5C69" w:rsidRDefault="00A33C90" w:rsidP="00F40AE0">
            <w:pPr>
              <w:tabs>
                <w:tab w:val="decimal" w:pos="1276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1,228,166,801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</w:tcBorders>
            <w:vAlign w:val="center"/>
          </w:tcPr>
          <w:p w14:paraId="2223EE87" w14:textId="49011466" w:rsidR="002C594A" w:rsidRPr="0052021C" w:rsidRDefault="002C594A" w:rsidP="00F40AE0">
            <w:pPr>
              <w:tabs>
                <w:tab w:val="decimal" w:pos="1276"/>
              </w:tabs>
              <w:ind w:left="-108" w:right="-5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2,274,166,374</w:t>
            </w:r>
          </w:p>
        </w:tc>
      </w:tr>
    </w:tbl>
    <w:p w14:paraId="40D86E2B" w14:textId="77777777" w:rsidR="0003746A" w:rsidRDefault="0003746A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76BE208B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3228EC0D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4A61F970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5E2B2248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1DB051C1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1590DB0F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6E4E233F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2FC34561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2792B07C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4D4C44AC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6F69C0A6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62245855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4F636A89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3BC1006C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290B2BA4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0F6224D8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1247E91A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321C778F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30A864B7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113AFABA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19DCA83C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3CE791AA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1FC9B90C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050AD053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50D36A28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614BDD44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279ECE34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0CE5F3B2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04AF4971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674B452A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7078E426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5DCB82CA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43C33E5E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0FA98F86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002BD606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1F4C41A7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71725EC3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61AB3F23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42F671D0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55680634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55D37059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64C2BA23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470A94CB" w14:textId="77777777" w:rsidR="00974ABE" w:rsidRDefault="00974ABE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756EE1BC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3494FE93" w14:textId="77777777" w:rsidR="008D04C3" w:rsidRDefault="008D04C3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6092BA07" w14:textId="6A832498" w:rsidR="00873B33" w:rsidRPr="00D6428F" w:rsidRDefault="006D60A9" w:rsidP="00D6428F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</w:rPr>
      </w:pPr>
      <w:r w:rsidRPr="00D6428F">
        <w:rPr>
          <w:rFonts w:ascii="Angsana New" w:hAnsi="Angsana New" w:hint="cs"/>
          <w:b/>
          <w:bCs/>
          <w:cs/>
        </w:rPr>
        <w:lastRenderedPageBreak/>
        <w:t>ลูกหนี้การค้า</w:t>
      </w:r>
      <w:r w:rsidR="00F31564" w:rsidRPr="00D6428F">
        <w:rPr>
          <w:rFonts w:ascii="Angsana New" w:hAnsi="Angsana New" w:hint="cs"/>
          <w:b/>
          <w:bCs/>
          <w:cs/>
        </w:rPr>
        <w:t>และลูกหนี้</w:t>
      </w:r>
      <w:r w:rsidR="001A3A52" w:rsidRPr="00D6428F">
        <w:rPr>
          <w:rFonts w:ascii="Angsana New" w:hAnsi="Angsana New" w:hint="cs"/>
          <w:b/>
          <w:bCs/>
          <w:cs/>
        </w:rPr>
        <w:t>หมุนเวียน</w:t>
      </w:r>
      <w:r w:rsidR="00F31564" w:rsidRPr="00D6428F">
        <w:rPr>
          <w:rFonts w:ascii="Angsana New" w:hAnsi="Angsana New" w:hint="cs"/>
          <w:b/>
          <w:bCs/>
          <w:cs/>
        </w:rPr>
        <w:t>อื่น</w:t>
      </w:r>
    </w:p>
    <w:p w14:paraId="77F777C8" w14:textId="77777777" w:rsidR="00873B33" w:rsidRPr="00D84FB0" w:rsidRDefault="00873B33" w:rsidP="00FF4AD4">
      <w:pPr>
        <w:tabs>
          <w:tab w:val="left" w:pos="360"/>
          <w:tab w:val="left" w:pos="1440"/>
          <w:tab w:val="left" w:pos="9356"/>
        </w:tabs>
        <w:spacing w:line="192" w:lineRule="auto"/>
        <w:ind w:right="-28"/>
        <w:jc w:val="right"/>
        <w:rPr>
          <w:rFonts w:ascii="Angsana New" w:hAnsi="Angsana New"/>
        </w:rPr>
      </w:pPr>
      <w:r w:rsidRPr="00D84FB0">
        <w:rPr>
          <w:rFonts w:ascii="Angsana New" w:hAnsi="Angsana New"/>
          <w:cs/>
        </w:rPr>
        <w:t xml:space="preserve">หน่วย </w:t>
      </w:r>
      <w:r w:rsidRPr="00D84FB0">
        <w:rPr>
          <w:rFonts w:ascii="Angsana New" w:hAnsi="Angsana New"/>
        </w:rPr>
        <w:t xml:space="preserve">: </w:t>
      </w:r>
      <w:r w:rsidRPr="00D84FB0">
        <w:rPr>
          <w:rFonts w:ascii="Angsana New" w:hAnsi="Angsana New"/>
          <w:cs/>
        </w:rPr>
        <w:t>บาท</w:t>
      </w:r>
    </w:p>
    <w:tbl>
      <w:tblPr>
        <w:tblW w:w="9538" w:type="dxa"/>
        <w:tblInd w:w="-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1361"/>
        <w:gridCol w:w="1361"/>
        <w:gridCol w:w="1480"/>
        <w:gridCol w:w="1481"/>
      </w:tblGrid>
      <w:tr w:rsidR="00873B33" w:rsidRPr="00D84FB0" w14:paraId="3795FD68" w14:textId="77777777" w:rsidTr="00FF4AD4">
        <w:trPr>
          <w:trHeight w:hRule="exact" w:val="425"/>
        </w:trPr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B1A4E" w14:textId="77777777" w:rsidR="00873B33" w:rsidRPr="00D84FB0" w:rsidRDefault="005E4065" w:rsidP="00AE387A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cs/>
              </w:rPr>
            </w:pPr>
            <w:bookmarkStart w:id="0" w:name="OLE_LINK18"/>
            <w:r w:rsidRPr="00D84FB0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1CD9" w14:textId="77777777" w:rsidR="00873B33" w:rsidRPr="00D84FB0" w:rsidRDefault="00873B33" w:rsidP="00AE387A">
            <w:pPr>
              <w:ind w:right="-1058" w:hanging="100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3B6" w14:textId="77777777" w:rsidR="00873B33" w:rsidRPr="00D84FB0" w:rsidRDefault="00873B33" w:rsidP="00AE387A">
            <w:pPr>
              <w:ind w:right="-1058" w:hanging="1080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งบการเงินเฉพาะ</w:t>
            </w:r>
            <w:r w:rsidR="001966C8" w:rsidRPr="00D84FB0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1C4DC4" w:rsidRPr="00D84FB0" w14:paraId="42C76180" w14:textId="77777777" w:rsidTr="00FF4AD4">
        <w:trPr>
          <w:trHeight w:hRule="exact" w:val="425"/>
        </w:trPr>
        <w:tc>
          <w:tcPr>
            <w:tcW w:w="3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2C7" w14:textId="77777777" w:rsidR="001C4DC4" w:rsidRPr="00D84FB0" w:rsidRDefault="001C4DC4" w:rsidP="00AE387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F9F6785" w14:textId="63E8F0C8" w:rsidR="001C4DC4" w:rsidRPr="00A3504C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256</w:t>
            </w:r>
            <w:r w:rsidR="002C594A">
              <w:rPr>
                <w:rFonts w:ascii="Angsana New" w:hAnsi="Angsana New" w:cs="Angsana New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3413E" w14:textId="537AEAF1" w:rsidR="001C4DC4" w:rsidRPr="00A3504C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256</w:t>
            </w:r>
            <w:r w:rsidR="002C594A">
              <w:rPr>
                <w:rFonts w:ascii="Angsana New" w:hAnsi="Angsana New" w:cs="Angsana New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1FABEE3" w14:textId="21183FE6" w:rsidR="001C4DC4" w:rsidRPr="008F7750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256</w:t>
            </w:r>
            <w:r w:rsidR="002C594A">
              <w:rPr>
                <w:rFonts w:ascii="Angsana New" w:hAnsi="Angsana New" w:cs="Angsana New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A02B9" w14:textId="617ABF6B" w:rsidR="001C4DC4" w:rsidRPr="008F7750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256</w:t>
            </w:r>
            <w:r w:rsidR="002C594A">
              <w:rPr>
                <w:rFonts w:ascii="Angsana New" w:hAnsi="Angsana New" w:cs="Angsana New"/>
              </w:rPr>
              <w:t>7</w:t>
            </w:r>
          </w:p>
        </w:tc>
      </w:tr>
      <w:tr w:rsidR="001C4DC4" w:rsidRPr="00D84FB0" w14:paraId="7EDE98BA" w14:textId="77777777" w:rsidTr="00FF4AD4">
        <w:trPr>
          <w:trHeight w:hRule="exact" w:val="425"/>
        </w:trPr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453B9" w14:textId="77777777" w:rsidR="001C4DC4" w:rsidRPr="00D84FB0" w:rsidRDefault="001C4DC4" w:rsidP="00AE387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93CD373" w14:textId="77777777" w:rsidR="001C4DC4" w:rsidRPr="00A3504C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88A456" w14:textId="77777777" w:rsidR="001C4DC4" w:rsidRPr="00A3504C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E1574F9" w14:textId="77777777" w:rsidR="001C4DC4" w:rsidRPr="00B712B2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354682" w14:textId="77777777" w:rsidR="001C4DC4" w:rsidRPr="008F7750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2C594A" w:rsidRPr="00D84FB0" w14:paraId="53BBA501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61DEB" w14:textId="77777777" w:rsidR="002C594A" w:rsidRPr="00D84FB0" w:rsidRDefault="002C594A" w:rsidP="002C594A">
            <w:pPr>
              <w:tabs>
                <w:tab w:val="left" w:pos="284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6068E12" w14:textId="695057B2" w:rsidR="002C594A" w:rsidRPr="005C73A1" w:rsidRDefault="00982915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245,011,716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5303E" w14:textId="0ADE3854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247,371,620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4987CFD" w14:textId="66F54549" w:rsidR="002C594A" w:rsidRPr="005C73A1" w:rsidRDefault="00E34C7B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34,515,380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FADCF" w14:textId="175C669D" w:rsidR="002C594A" w:rsidRPr="008F7750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7,313,377</w:t>
            </w:r>
          </w:p>
        </w:tc>
      </w:tr>
      <w:tr w:rsidR="002C594A" w:rsidRPr="00D84FB0" w14:paraId="554B90FE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60A27" w14:textId="77777777" w:rsidR="002C594A" w:rsidRPr="00D84FB0" w:rsidRDefault="002C594A" w:rsidP="002C594A">
            <w:pPr>
              <w:tabs>
                <w:tab w:val="left" w:pos="284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 xml:space="preserve">เกินกำหนดชำระไม่เกิน </w:t>
            </w:r>
            <w:r w:rsidRPr="00D84FB0">
              <w:rPr>
                <w:rFonts w:ascii="Angsana New" w:hAnsi="Angsana New" w:hint="cs"/>
              </w:rPr>
              <w:t xml:space="preserve">3 </w:t>
            </w:r>
            <w:r w:rsidRPr="00D84FB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42B05E7F" w14:textId="3044FC14" w:rsidR="002C594A" w:rsidRPr="005C73A1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60,519,01</w:t>
            </w:r>
            <w:r w:rsidR="00C94C18">
              <w:rPr>
                <w:rFonts w:ascii="Angsana New" w:hAnsi="Angsana New" w:cs="Angsana New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6104C" w14:textId="14A597F7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87,244,011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64BE523" w14:textId="1BFF84DD" w:rsidR="002C594A" w:rsidRPr="005C73A1" w:rsidRDefault="00E34C7B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9,925,695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24C08" w14:textId="7FD9A59B" w:rsidR="002C594A" w:rsidRPr="008F7750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9,533,700</w:t>
            </w:r>
          </w:p>
        </w:tc>
      </w:tr>
      <w:tr w:rsidR="002C594A" w:rsidRPr="00D84FB0" w14:paraId="6FDAC1EF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6420E" w14:textId="2C28FE81" w:rsidR="002C594A" w:rsidRPr="00D84FB0" w:rsidRDefault="002C594A" w:rsidP="002C594A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</w:t>
            </w:r>
            <w:r w:rsidRPr="00D84FB0">
              <w:rPr>
                <w:rFonts w:ascii="Angsana New" w:hAnsi="Angsana New"/>
              </w:rPr>
              <w:t xml:space="preserve">3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6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E20EE80" w14:textId="3FA6B339" w:rsidR="002C594A" w:rsidRPr="005C73A1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9,523,000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6A6F0F" w14:textId="7DE0C082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204,121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E333BA9" w14:textId="5C7B8623" w:rsidR="002C594A" w:rsidRPr="005C73A1" w:rsidRDefault="00E34C7B" w:rsidP="00E34C7B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9,523,000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4987C" w14:textId="0131EE04" w:rsidR="002C594A" w:rsidRPr="008F7750" w:rsidRDefault="002C594A" w:rsidP="002C594A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C594A" w:rsidRPr="00D84FB0" w14:paraId="6E98938A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ED573" w14:textId="3BB87514" w:rsidR="002C594A" w:rsidRPr="00D84FB0" w:rsidRDefault="002C594A" w:rsidP="002C594A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</w:t>
            </w:r>
            <w:r>
              <w:rPr>
                <w:rFonts w:ascii="Angsana New" w:hAnsi="Angsana New"/>
              </w:rPr>
              <w:t>6</w:t>
            </w:r>
            <w:r w:rsidRPr="00D84FB0">
              <w:rPr>
                <w:rFonts w:ascii="Angsana New" w:hAnsi="Angsana New"/>
              </w:rPr>
              <w:t xml:space="preserve">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12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095F7EB6" w14:textId="79365CEF" w:rsidR="002C594A" w:rsidRPr="005C73A1" w:rsidRDefault="00BD7676" w:rsidP="00BD7676">
            <w:pPr>
              <w:ind w:left="-108" w:right="-7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8CCF1B" w14:textId="4985922D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19,903,374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47F2011F" w14:textId="009498C4" w:rsidR="002C594A" w:rsidRPr="005C73A1" w:rsidRDefault="00E34C7B" w:rsidP="002C594A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1D296" w14:textId="481FCBA9" w:rsidR="002C594A" w:rsidRPr="008F7750" w:rsidRDefault="002C594A" w:rsidP="002C594A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C594A" w:rsidRPr="00D84FB0" w14:paraId="4C6A773F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1072C" w14:textId="77777777" w:rsidR="002C594A" w:rsidRPr="00D84FB0" w:rsidRDefault="002C594A" w:rsidP="002C594A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</w:t>
            </w:r>
            <w:r>
              <w:rPr>
                <w:rFonts w:ascii="Angsana New" w:hAnsi="Angsana New"/>
              </w:rPr>
              <w:t>12</w:t>
            </w:r>
            <w:r w:rsidRPr="00D84FB0">
              <w:rPr>
                <w:rFonts w:ascii="Angsana New" w:hAnsi="Angsana New"/>
              </w:rPr>
              <w:t xml:space="preserve"> </w:t>
            </w:r>
            <w:r w:rsidRPr="00D84FB0">
              <w:rPr>
                <w:rFonts w:ascii="Angsana New" w:hAnsi="Angsana New"/>
                <w:cs/>
              </w:rPr>
              <w:t>เดือนขึ้นไป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B5D0E82" w14:textId="168D0D7E" w:rsidR="002C594A" w:rsidRPr="005C73A1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20,300,69</w:t>
            </w:r>
            <w:r w:rsidR="00C94C18">
              <w:rPr>
                <w:rFonts w:ascii="Angsana New" w:hAnsi="Angsana New" w:cs="Angsana New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25DE0" w14:textId="1E6EBCFB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24,806,298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1D8539B" w14:textId="5FB556D1" w:rsidR="002C594A" w:rsidRPr="005C73A1" w:rsidRDefault="00E34C7B" w:rsidP="002C594A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0C5D77" w14:textId="2F1BE6A1" w:rsidR="002C594A" w:rsidRPr="008F7750" w:rsidRDefault="002C594A" w:rsidP="002C594A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C594A" w:rsidRPr="00D84FB0" w14:paraId="133D204F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D7DA3" w14:textId="77777777" w:rsidR="002C594A" w:rsidRPr="00D84FB0" w:rsidRDefault="002C594A" w:rsidP="002C594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2799036" w14:textId="258C54F5" w:rsidR="002C594A" w:rsidRPr="005C73A1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335,354,42</w:t>
            </w:r>
            <w:r w:rsidR="00C94C18">
              <w:rPr>
                <w:rFonts w:ascii="Angsana New" w:hAnsi="Angsana New" w:cs="Angsana New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9E31B9" w14:textId="631B36BD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379,529,424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4BE65255" w14:textId="6239A239" w:rsidR="002C594A" w:rsidRPr="005C73A1" w:rsidRDefault="00E34C7B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53,964,075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DF175B2" w14:textId="21BEEE31" w:rsidR="002C594A" w:rsidRPr="008F7750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16,847,077</w:t>
            </w:r>
          </w:p>
        </w:tc>
      </w:tr>
      <w:tr w:rsidR="002C594A" w:rsidRPr="00D84FB0" w14:paraId="78BB06F7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D26BB" w14:textId="77777777" w:rsidR="002C594A" w:rsidRPr="0024509D" w:rsidRDefault="002C594A" w:rsidP="002C594A">
            <w:pPr>
              <w:tabs>
                <w:tab w:val="left" w:pos="313"/>
                <w:tab w:val="left" w:pos="727"/>
              </w:tabs>
              <w:ind w:right="-108" w:firstLine="284"/>
              <w:jc w:val="both"/>
              <w:rPr>
                <w:rFonts w:ascii="Angsana New" w:hAnsi="Angsana New"/>
              </w:rPr>
            </w:pPr>
            <w:r w:rsidRPr="0024509D">
              <w:rPr>
                <w:rFonts w:ascii="Angsana New" w:hAnsi="Angsana New" w:hint="cs"/>
                <w:u w:val="single"/>
                <w:cs/>
              </w:rPr>
              <w:t>หัก</w:t>
            </w:r>
            <w:r w:rsidRPr="0024509D">
              <w:rPr>
                <w:rFonts w:ascii="Angsana New" w:hAnsi="Angsana New" w:hint="cs"/>
                <w:cs/>
              </w:rPr>
              <w:t xml:space="preserve"> </w:t>
            </w:r>
            <w:r w:rsidRPr="0024509D">
              <w:rPr>
                <w:rFonts w:ascii="Angsana New" w:hAnsi="Angsana New"/>
                <w:cs/>
              </w:rPr>
              <w:t>ค่าเผื่อ</w:t>
            </w:r>
            <w:r w:rsidRPr="0024509D">
              <w:rPr>
                <w:rFonts w:ascii="Angsana New" w:hAnsi="Angsana New" w:hint="cs"/>
                <w:cs/>
              </w:rPr>
              <w:t>ผลขาดทุนด้านเครดิต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29397F8" w14:textId="77777777" w:rsidR="002C594A" w:rsidRPr="005C73A1" w:rsidRDefault="002C594A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9DC3C" w14:textId="77777777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DC2CD27" w14:textId="77777777" w:rsidR="002C594A" w:rsidRPr="005C73A1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452576" w14:textId="77777777" w:rsidR="002C594A" w:rsidRPr="008F7750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</w:tr>
      <w:tr w:rsidR="002C594A" w:rsidRPr="00D84FB0" w14:paraId="77FB2DA0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72F89" w14:textId="77777777" w:rsidR="002C594A" w:rsidRPr="0024509D" w:rsidRDefault="002C594A" w:rsidP="002C594A">
            <w:pPr>
              <w:tabs>
                <w:tab w:val="left" w:pos="313"/>
                <w:tab w:val="left" w:pos="727"/>
              </w:tabs>
              <w:ind w:right="-108" w:firstLine="420"/>
              <w:jc w:val="both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Pr="0024509D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40B773B6" w14:textId="514BD05F" w:rsidR="002C594A" w:rsidRPr="005C73A1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(19,268,31</w:t>
            </w:r>
            <w:r w:rsidR="00C94C18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DED7E5" w14:textId="49F49E59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(42,240,309)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80D50AB" w14:textId="58115E8A" w:rsidR="002C594A" w:rsidRPr="005C73A1" w:rsidRDefault="00E34C7B" w:rsidP="002C594A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CA037" w14:textId="76DBD632" w:rsidR="002C594A" w:rsidRPr="003E5333" w:rsidRDefault="002C594A" w:rsidP="002C594A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C594A" w:rsidRPr="00D84FB0" w14:paraId="065805B1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2568C" w14:textId="4E620BD8" w:rsidR="002C594A" w:rsidRPr="00D84FB0" w:rsidRDefault="002C594A" w:rsidP="002C594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C8F29C7" w14:textId="1D7D37E8" w:rsidR="002C594A" w:rsidRPr="005C73A1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316,086,11</w:t>
            </w:r>
            <w:r w:rsidR="00B0314F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4286F2" w14:textId="63C2F844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337,289,115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23FA89D" w14:textId="73DA4BE1" w:rsidR="002C594A" w:rsidRPr="005C73A1" w:rsidRDefault="00E34C7B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53,964,075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F345971" w14:textId="4572388D" w:rsidR="002C594A" w:rsidRPr="008F7750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16,847,077</w:t>
            </w:r>
          </w:p>
        </w:tc>
      </w:tr>
      <w:tr w:rsidR="002C594A" w:rsidRPr="00D84FB0" w14:paraId="43DEABDD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F0F45" w14:textId="2F64937E" w:rsidR="002C594A" w:rsidRPr="00EA3DC1" w:rsidRDefault="002C594A" w:rsidP="002C594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EA3DC1">
              <w:rPr>
                <w:rFonts w:ascii="Angsana New" w:hAnsi="Angsana New" w:hint="cs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D59BE34" w14:textId="7A4D327F" w:rsidR="002C594A" w:rsidRPr="00EA3DC1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22,120,792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E2BFB5" w14:textId="2C56D297" w:rsidR="002C594A" w:rsidRPr="00EA3DC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19,015,254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3E17577" w14:textId="6A7DEE9E" w:rsidR="002C594A" w:rsidRPr="00BD5F29" w:rsidRDefault="00E34C7B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1,373,072,768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45A08" w14:textId="23E5FC07" w:rsidR="002C594A" w:rsidRPr="00BD5F29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2,333,042,388</w:t>
            </w:r>
          </w:p>
        </w:tc>
      </w:tr>
      <w:tr w:rsidR="002C594A" w:rsidRPr="00D84FB0" w14:paraId="6C5CB1F9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417A6" w14:textId="6A76DC46" w:rsidR="002C594A" w:rsidRPr="00D84FB0" w:rsidRDefault="002C594A" w:rsidP="002C594A">
            <w:pPr>
              <w:tabs>
                <w:tab w:val="left" w:pos="408"/>
              </w:tabs>
              <w:ind w:right="-108" w:firstLine="406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รวมลูกหนี้การค้า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0BC1765" w14:textId="48262326" w:rsidR="002C594A" w:rsidRPr="005C73A1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338,206,90</w:t>
            </w:r>
            <w:r w:rsidR="00B0314F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A3A3C" w14:textId="50AF659B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356,304,369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0F8E0A5" w14:textId="1D6FE144" w:rsidR="002C594A" w:rsidRPr="00BD5F29" w:rsidRDefault="00E34C7B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1,427,036,843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EF368" w14:textId="7D9D4EC3" w:rsidR="002C594A" w:rsidRPr="00BD5F29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2,349,889,465</w:t>
            </w:r>
          </w:p>
        </w:tc>
      </w:tr>
      <w:tr w:rsidR="002C594A" w:rsidRPr="00D84FB0" w14:paraId="5AD68432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48B74" w14:textId="77777777" w:rsidR="002C594A" w:rsidRPr="00D84FB0" w:rsidRDefault="002C594A" w:rsidP="002C594A">
            <w:pPr>
              <w:ind w:right="-10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0406AD7F" w14:textId="77777777" w:rsidR="002C594A" w:rsidRPr="005C73A1" w:rsidRDefault="002C594A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3A9823" w14:textId="77777777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5EB36A1" w14:textId="77777777" w:rsidR="002C594A" w:rsidRPr="005C73A1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B9601" w14:textId="77777777" w:rsidR="002C594A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2C594A" w:rsidRPr="00D84FB0" w14:paraId="4C1BF7E2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A5837" w14:textId="77777777" w:rsidR="002C594A" w:rsidRDefault="002C594A" w:rsidP="002C594A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6371EF5" w14:textId="456DCF4D" w:rsidR="002C594A" w:rsidRPr="005C73A1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22,181,56</w:t>
            </w:r>
            <w:r w:rsidR="00F73097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AB62EA" w14:textId="046474DE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21,289,882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8FE708A" w14:textId="76C825B5" w:rsidR="002C594A" w:rsidRPr="005C73A1" w:rsidRDefault="001D48F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60,334,</w:t>
            </w:r>
            <w:r w:rsidR="00B23931">
              <w:rPr>
                <w:rFonts w:ascii="Angsana New" w:hAnsi="Angsana New" w:cs="Angsana New"/>
              </w:rPr>
              <w:t>900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304D8E" w14:textId="324F9231" w:rsidR="002C594A" w:rsidRPr="008F7750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42,139,554</w:t>
            </w:r>
          </w:p>
        </w:tc>
      </w:tr>
      <w:tr w:rsidR="002C594A" w:rsidRPr="00D84FB0" w14:paraId="624D25AF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174E3" w14:textId="77777777" w:rsidR="002C594A" w:rsidRDefault="002C594A" w:rsidP="002C594A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AEE15DD" w14:textId="1C471C3E" w:rsidR="002C594A" w:rsidRPr="005C73A1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127,332,658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97A41" w14:textId="77E3B49A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120,350,161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E63E794" w14:textId="7A8E2FDC" w:rsidR="002C594A" w:rsidRPr="005C73A1" w:rsidRDefault="001D48F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90,429,38</w:t>
            </w:r>
            <w:r w:rsidR="00B23931">
              <w:rPr>
                <w:rFonts w:ascii="Angsana New" w:hAnsi="Angsana New" w:cs="Angsana New"/>
              </w:rPr>
              <w:t>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7FC0C" w14:textId="1AFF970B" w:rsidR="002C594A" w:rsidRPr="008F7750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92,961,172</w:t>
            </w:r>
          </w:p>
        </w:tc>
      </w:tr>
      <w:tr w:rsidR="002C594A" w:rsidRPr="00D84FB0" w14:paraId="6C1C056E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B95CC" w14:textId="77777777" w:rsidR="002C594A" w:rsidRDefault="002C594A" w:rsidP="002C594A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059E8A2E" w14:textId="3AC53878" w:rsidR="002C594A" w:rsidRPr="005C73A1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24,142,25</w:t>
            </w:r>
            <w:r w:rsidR="00F405CF">
              <w:rPr>
                <w:rFonts w:ascii="Angsana New" w:hAnsi="Angsana New" w:cs="Angsana New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7BCBC" w14:textId="5AACE8BE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53,286,563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458050B6" w14:textId="131D0FB5" w:rsidR="002C594A" w:rsidRPr="005C73A1" w:rsidRDefault="001D48FA" w:rsidP="002C594A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A53CD8" w14:textId="1E0A3F43" w:rsidR="002C594A" w:rsidRPr="008F7750" w:rsidRDefault="002C594A" w:rsidP="002C594A">
            <w:pPr>
              <w:ind w:left="-108" w:right="-7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C594A" w:rsidRPr="00D84FB0" w14:paraId="51048BEF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A26BE" w14:textId="77777777" w:rsidR="002C594A" w:rsidRPr="00D84FB0" w:rsidRDefault="002C594A" w:rsidP="002C594A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</w:t>
            </w:r>
            <w:r>
              <w:rPr>
                <w:rFonts w:ascii="Angsana New" w:hAnsi="Angsana New" w:hint="cs"/>
                <w:cs/>
              </w:rPr>
              <w:t xml:space="preserve"> ๆ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19D323E" w14:textId="7EB82ED1" w:rsidR="002C594A" w:rsidRPr="005C73A1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35,496,83</w:t>
            </w:r>
            <w:r w:rsidR="008D6B84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9D7207" w14:textId="0D24996D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35,815,825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12C59E6" w14:textId="75800C8C" w:rsidR="002C594A" w:rsidRPr="005C73A1" w:rsidRDefault="001D48F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33,533,39</w:t>
            </w:r>
            <w:r w:rsidR="00B23931">
              <w:rPr>
                <w:rFonts w:ascii="Angsana New" w:hAnsi="Angsana New" w:cs="Angsana New"/>
              </w:rPr>
              <w:t>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1A0D9" w14:textId="7BEB4DFF" w:rsidR="002C594A" w:rsidRPr="008F7750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33,237,100</w:t>
            </w:r>
          </w:p>
        </w:tc>
      </w:tr>
      <w:tr w:rsidR="002C594A" w:rsidRPr="00D84FB0" w14:paraId="34E40275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92744" w14:textId="77777777" w:rsidR="002C594A" w:rsidRPr="00D84FB0" w:rsidRDefault="002C594A" w:rsidP="002C594A">
            <w:pPr>
              <w:tabs>
                <w:tab w:val="left" w:pos="360"/>
                <w:tab w:val="left" w:pos="900"/>
                <w:tab w:val="left" w:pos="1440"/>
              </w:tabs>
              <w:ind w:right="-1058" w:firstLine="88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60E43491" w14:textId="59FABF86" w:rsidR="002C594A" w:rsidRPr="00B72F98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209,153,31</w:t>
            </w:r>
            <w:r w:rsidR="008D6B84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C188DA" w14:textId="410D974D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230,742,431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74ABD56E" w14:textId="3E0F2994" w:rsidR="002C594A" w:rsidRPr="005C73A1" w:rsidRDefault="00283529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184,297,6</w:t>
            </w:r>
            <w:r w:rsidR="00B23931">
              <w:rPr>
                <w:rFonts w:ascii="Angsana New" w:hAnsi="Angsana New" w:cs="Angsana New"/>
              </w:rPr>
              <w:t>87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F27CCAD" w14:textId="0DABF98C" w:rsidR="002C594A" w:rsidRPr="003E5333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168,337,826</w:t>
            </w:r>
          </w:p>
        </w:tc>
      </w:tr>
      <w:tr w:rsidR="002C594A" w:rsidRPr="00D84FB0" w14:paraId="2677AFD5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F14DA" w14:textId="77777777" w:rsidR="002C594A" w:rsidRPr="00EB55E4" w:rsidRDefault="002C594A" w:rsidP="002C594A">
            <w:pPr>
              <w:tabs>
                <w:tab w:val="left" w:pos="313"/>
                <w:tab w:val="left" w:pos="727"/>
              </w:tabs>
              <w:ind w:right="-108" w:firstLine="284"/>
              <w:jc w:val="both"/>
              <w:rPr>
                <w:rFonts w:ascii="Angsana New" w:hAnsi="Angsana New"/>
                <w:u w:val="single"/>
              </w:rPr>
            </w:pPr>
            <w:r w:rsidRPr="0024509D">
              <w:rPr>
                <w:rFonts w:ascii="Angsana New" w:hAnsi="Angsana New" w:hint="cs"/>
                <w:u w:val="single"/>
                <w:cs/>
              </w:rPr>
              <w:t>หัก</w:t>
            </w:r>
            <w:r w:rsidRPr="00EB55E4">
              <w:rPr>
                <w:rFonts w:ascii="Angsana New" w:hAnsi="Angsana New" w:hint="cs"/>
                <w:cs/>
              </w:rPr>
              <w:t xml:space="preserve"> </w:t>
            </w:r>
            <w:r w:rsidRPr="00EB55E4">
              <w:rPr>
                <w:rFonts w:ascii="Angsana New" w:hAnsi="Angsana New"/>
                <w:cs/>
              </w:rPr>
              <w:t>ค่าเผื่อ</w:t>
            </w:r>
            <w:r w:rsidRPr="00EB55E4">
              <w:rPr>
                <w:rFonts w:ascii="Angsana New" w:hAnsi="Angsana New" w:hint="cs"/>
                <w:cs/>
              </w:rPr>
              <w:t>ผลขาดทุนด้านเครดิต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10FBA93" w14:textId="77777777" w:rsidR="002C594A" w:rsidRPr="00B72F98" w:rsidRDefault="002C594A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568E6" w14:textId="77777777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A46350B" w14:textId="77777777" w:rsidR="002C594A" w:rsidRPr="005C73A1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6DB9A4" w14:textId="77777777" w:rsidR="002C594A" w:rsidRPr="008F7750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</w:p>
        </w:tc>
      </w:tr>
      <w:tr w:rsidR="002C594A" w:rsidRPr="00D84FB0" w14:paraId="56923057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13D64" w14:textId="77777777" w:rsidR="002C594A" w:rsidRPr="00EB55E4" w:rsidRDefault="002C594A" w:rsidP="002C594A">
            <w:pPr>
              <w:tabs>
                <w:tab w:val="left" w:pos="313"/>
              </w:tabs>
              <w:ind w:right="-108" w:firstLine="42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Pr="00EB55E4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CBD1C51" w14:textId="6CF35A9C" w:rsidR="002C594A" w:rsidRPr="00B72F98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(48,320,013)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413FC" w14:textId="546DDF6D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(48,320,013)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7AF8C1A" w14:textId="13B7EE6F" w:rsidR="002C594A" w:rsidRPr="005C73A1" w:rsidRDefault="00A6741E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B23931">
              <w:rPr>
                <w:rFonts w:ascii="Angsana New" w:hAnsi="Angsana New" w:cs="Angsana New"/>
              </w:rPr>
              <w:t>50,169,102)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9EAE52" w14:textId="71C2F7DE" w:rsidR="002C594A" w:rsidRPr="003E5333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(50,597,979)</w:t>
            </w:r>
          </w:p>
        </w:tc>
      </w:tr>
      <w:tr w:rsidR="002C594A" w:rsidRPr="00D84FB0" w14:paraId="7BEC03DC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56E6B" w14:textId="77777777" w:rsidR="002C594A" w:rsidRPr="00FF3028" w:rsidRDefault="002C594A" w:rsidP="002C594A">
            <w:pPr>
              <w:tabs>
                <w:tab w:val="left" w:pos="408"/>
              </w:tabs>
              <w:ind w:right="-108" w:firstLine="644"/>
              <w:jc w:val="both"/>
              <w:rPr>
                <w:rFonts w:ascii="Angsana New" w:hAnsi="Angsana New"/>
                <w:spacing w:val="-12"/>
                <w:cs/>
              </w:rPr>
            </w:pPr>
            <w:r w:rsidRPr="00FF3028">
              <w:rPr>
                <w:rFonts w:ascii="Angsana New" w:hAnsi="Angsana New" w:hint="cs"/>
                <w:spacing w:val="-12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579DF88" w14:textId="4BB1321D" w:rsidR="002C594A" w:rsidRPr="00B72F98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(63,097,27</w:t>
            </w:r>
            <w:r w:rsidR="00B3141C">
              <w:rPr>
                <w:rFonts w:ascii="Angsana New" w:hAnsi="Angsana New" w:cs="Angsana New" w:hint="cs"/>
                <w:cs/>
              </w:rPr>
              <w:t>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12406" w14:textId="14EEA976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(77,531,498)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84FB5D4" w14:textId="46466E5E" w:rsidR="002C594A" w:rsidRPr="005C73A1" w:rsidRDefault="00B23931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(63,097,273)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F299B" w14:textId="60B4ABB5" w:rsidR="002C594A" w:rsidRPr="008F7750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(74,829,633)</w:t>
            </w:r>
          </w:p>
        </w:tc>
      </w:tr>
      <w:tr w:rsidR="002C594A" w:rsidRPr="00D84FB0" w14:paraId="1112D019" w14:textId="77777777" w:rsidTr="00FF4AD4">
        <w:trPr>
          <w:trHeight w:hRule="exact" w:val="42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622" w14:textId="6C7EFEC5" w:rsidR="002C594A" w:rsidRPr="00D84FB0" w:rsidRDefault="002C594A" w:rsidP="002C594A">
            <w:pPr>
              <w:ind w:right="-108" w:firstLine="392"/>
              <w:jc w:val="both"/>
              <w:rPr>
                <w:rFonts w:ascii="Angsana New" w:hAnsi="Angsana New"/>
                <w:cs/>
              </w:rPr>
            </w:pPr>
            <w:r w:rsidRPr="00AC2148">
              <w:rPr>
                <w:rFonts w:ascii="Angsana New" w:hAnsi="Angsana New" w:hint="cs"/>
                <w:cs/>
              </w:rPr>
              <w:t>รวม</w:t>
            </w:r>
            <w:r w:rsidRPr="00D84FB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3C11FE5" w14:textId="6BD5DA2D" w:rsidR="002C594A" w:rsidRPr="00B72F98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97,736,03</w:t>
            </w:r>
            <w:r w:rsidR="00F73097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149FD" w14:textId="348BE1F7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104,890,920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DB058C9" w14:textId="2DC014B6" w:rsidR="002C594A" w:rsidRPr="005C73A1" w:rsidRDefault="00B23931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71,031,312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AE3D2" w14:textId="4F0B561F" w:rsidR="002C594A" w:rsidRPr="008F7750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42,910,214</w:t>
            </w:r>
          </w:p>
        </w:tc>
      </w:tr>
      <w:tr w:rsidR="002C594A" w:rsidRPr="00D84FB0" w14:paraId="1AC24AD6" w14:textId="77777777" w:rsidTr="00FF4AD4">
        <w:trPr>
          <w:trHeight w:hRule="exact" w:val="425"/>
        </w:trPr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CA3" w14:textId="38B66302" w:rsidR="002C594A" w:rsidRPr="00D84FB0" w:rsidRDefault="002C594A" w:rsidP="002C594A">
            <w:pPr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0454C9D" w14:textId="27CC3389" w:rsidR="002C594A" w:rsidRPr="005C73A1" w:rsidRDefault="00BD7676" w:rsidP="00982915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435,942,93</w:t>
            </w:r>
            <w:r w:rsidR="000E4630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9141A" w14:textId="4658433B" w:rsidR="002C594A" w:rsidRPr="005C73A1" w:rsidRDefault="002C594A" w:rsidP="00585EB2">
            <w:pPr>
              <w:tabs>
                <w:tab w:val="decimal" w:pos="1077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461,195,289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4A506F4" w14:textId="53631F25" w:rsidR="002C594A" w:rsidRPr="005C73A1" w:rsidRDefault="00B23931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1,498,068,155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8B2DA" w14:textId="203D508B" w:rsidR="002C594A" w:rsidRPr="008F7750" w:rsidRDefault="002C594A" w:rsidP="002C594A">
            <w:pPr>
              <w:tabs>
                <w:tab w:val="decimal" w:pos="1224"/>
              </w:tabs>
              <w:ind w:left="-108" w:right="-7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2,392,799,679</w:t>
            </w:r>
          </w:p>
        </w:tc>
      </w:tr>
      <w:bookmarkEnd w:id="0"/>
    </w:tbl>
    <w:p w14:paraId="05E235AC" w14:textId="77777777" w:rsidR="00934BED" w:rsidRPr="00A34A4C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sz w:val="20"/>
          <w:szCs w:val="20"/>
        </w:rPr>
      </w:pPr>
    </w:p>
    <w:p w14:paraId="44510190" w14:textId="204B3845" w:rsidR="00F25206" w:rsidRPr="00E952F8" w:rsidRDefault="00F25206" w:rsidP="00F25206">
      <w:pPr>
        <w:tabs>
          <w:tab w:val="left" w:pos="284"/>
        </w:tabs>
        <w:ind w:right="-28" w:firstLine="505"/>
        <w:jc w:val="thaiDistribute"/>
        <w:outlineLvl w:val="0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 xml:space="preserve">2568 </w:t>
      </w:r>
      <w:r>
        <w:rPr>
          <w:rFonts w:ascii="Angsana New" w:hAnsi="Angsana New" w:hint="cs"/>
          <w:cs/>
        </w:rPr>
        <w:t xml:space="preserve">และ </w:t>
      </w:r>
      <w:r>
        <w:rPr>
          <w:rFonts w:ascii="Angsana New" w:hAnsi="Angsana New"/>
        </w:rPr>
        <w:t xml:space="preserve">2567 </w:t>
      </w:r>
      <w:r>
        <w:rPr>
          <w:rFonts w:ascii="Angsana New" w:hAnsi="Angsana New" w:hint="cs"/>
          <w:cs/>
        </w:rPr>
        <w:t>ค่าเผื่อการด้อยค่าค่าใช้จ่ายจ่ายล่วงหน้าของ</w:t>
      </w:r>
      <w:r w:rsidR="00F520AB">
        <w:rPr>
          <w:rFonts w:ascii="Angsana New" w:hAnsi="Angsana New" w:hint="cs"/>
          <w:cs/>
        </w:rPr>
        <w:t>บริษัทเป็นค่าใช้จ่ายจ่ายล่วงหน้า</w:t>
      </w:r>
      <w:r w:rsidR="00E15C0F">
        <w:rPr>
          <w:rFonts w:ascii="Angsana New" w:hAnsi="Angsana New" w:hint="cs"/>
          <w:cs/>
        </w:rPr>
        <w:t>ของนักแสดงและนักเขียนบทประพันธ์</w:t>
      </w:r>
    </w:p>
    <w:p w14:paraId="30C5A76B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0F374A96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28BB39E4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2C755A02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3A2F148B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359C4A90" w14:textId="79B53D14" w:rsidR="00EF78E2" w:rsidRDefault="006B6DAA" w:rsidP="00780741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5738C8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0D16E9FA" w14:textId="2AC04B0E" w:rsidR="00341503" w:rsidRPr="00314FFA" w:rsidRDefault="00EF78E2" w:rsidP="00314FFA">
      <w:pPr>
        <w:pStyle w:val="ListParagraph"/>
        <w:spacing w:line="192" w:lineRule="auto"/>
        <w:ind w:left="-323" w:right="-28"/>
        <w:jc w:val="right"/>
        <w:outlineLvl w:val="0"/>
        <w:rPr>
          <w:rFonts w:ascii="Angsana New" w:hAnsi="Angsana New"/>
          <w:b/>
          <w:bCs/>
          <w:sz w:val="31"/>
          <w:szCs w:val="31"/>
          <w:cs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-82" w:tblpY="82"/>
        <w:tblW w:w="95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1"/>
        <w:gridCol w:w="1361"/>
        <w:gridCol w:w="1361"/>
        <w:gridCol w:w="1196"/>
        <w:gridCol w:w="1197"/>
      </w:tblGrid>
      <w:tr w:rsidR="00EF78E2" w:rsidRPr="00D84FB0" w14:paraId="6429C00F" w14:textId="77777777" w:rsidTr="00B8564F">
        <w:trPr>
          <w:cantSplit/>
        </w:trPr>
        <w:tc>
          <w:tcPr>
            <w:tcW w:w="4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BB28B" w14:textId="77777777" w:rsidR="00EF78E2" w:rsidRPr="00131D52" w:rsidRDefault="00EF78E2" w:rsidP="00B8564F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4560" w14:textId="77777777" w:rsidR="00EF78E2" w:rsidRPr="00131D52" w:rsidRDefault="00EF78E2" w:rsidP="00B8564F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D52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31D5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DA2" w14:textId="77777777" w:rsidR="00EF78E2" w:rsidRPr="00131D52" w:rsidRDefault="00EF78E2" w:rsidP="00B8564F">
            <w:pPr>
              <w:ind w:left="-92" w:right="-110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</w:t>
            </w:r>
            <w:r w:rsidRPr="00131D52">
              <w:rPr>
                <w:rFonts w:ascii="Angsana New" w:hAnsi="Angsana New"/>
                <w:sz w:val="26"/>
                <w:szCs w:val="26"/>
              </w:rPr>
              <w:t>(</w:t>
            </w:r>
            <w:r w:rsidRPr="00131D5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31D52">
              <w:rPr>
                <w:rFonts w:ascii="Angsana New" w:hAnsi="Angsana New"/>
                <w:sz w:val="26"/>
                <w:szCs w:val="26"/>
              </w:rPr>
              <w:t>)</w:t>
            </w:r>
            <w:r w:rsidRPr="00131D52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1C4DC4" w:rsidRPr="00D84FB0" w14:paraId="3D9EC7A9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41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E1FB" w14:textId="77777777" w:rsidR="001C4DC4" w:rsidRPr="00131D52" w:rsidRDefault="001C4DC4" w:rsidP="00B8564F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61F2E8D" w14:textId="11EBF969" w:rsidR="001C4DC4" w:rsidRPr="00131D52" w:rsidRDefault="001C4DC4" w:rsidP="00B8564F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</w:rPr>
              <w:t>256</w:t>
            </w:r>
            <w:r w:rsidR="002C594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9C54B" w14:textId="3DAC9252" w:rsidR="001C4DC4" w:rsidRPr="00131D52" w:rsidRDefault="001C4DC4" w:rsidP="00B8564F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</w:rPr>
              <w:t>256</w:t>
            </w:r>
            <w:r w:rsidR="002C594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22A192" w14:textId="713725DB" w:rsidR="001C4DC4" w:rsidRPr="00131D52" w:rsidRDefault="001C4DC4" w:rsidP="00B8564F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</w:rPr>
              <w:t>256</w:t>
            </w:r>
            <w:r w:rsidR="002C594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D10EA" w14:textId="7B0DC034" w:rsidR="001C4DC4" w:rsidRPr="00131D52" w:rsidRDefault="001C4DC4" w:rsidP="00B8564F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</w:rPr>
              <w:t>256</w:t>
            </w:r>
            <w:r w:rsidR="002C594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C4DC4" w:rsidRPr="00D84FB0" w14:paraId="6E8977A9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E728B" w14:textId="4E7D79FE" w:rsidR="001C4DC4" w:rsidRPr="00131D52" w:rsidRDefault="009A66B9" w:rsidP="00B8564F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D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55CF14C" w14:textId="77777777" w:rsidR="001C4DC4" w:rsidRPr="00131D52" w:rsidRDefault="001C4DC4" w:rsidP="00B8564F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9A1D04B" w14:textId="77777777" w:rsidR="001C4DC4" w:rsidRPr="00131D52" w:rsidRDefault="001C4DC4" w:rsidP="00B8564F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5FC0A55C" w14:textId="77777777" w:rsidR="001C4DC4" w:rsidRPr="00131D52" w:rsidRDefault="001C4DC4" w:rsidP="00B8564F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C94ABA3" w14:textId="77777777" w:rsidR="001C4DC4" w:rsidRPr="00131D52" w:rsidRDefault="001C4DC4" w:rsidP="00B8564F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</w:tr>
      <w:tr w:rsidR="002C594A" w:rsidRPr="00721EE1" w14:paraId="4977C687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59521CDB" w14:textId="0B519DE0" w:rsidR="002C594A" w:rsidRPr="00131D52" w:rsidRDefault="00153C9C" w:rsidP="00B8564F">
            <w:pPr>
              <w:ind w:left="14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</w:t>
            </w:r>
            <w:r w:rsidR="002C594A" w:rsidRPr="00131D52">
              <w:rPr>
                <w:sz w:val="26"/>
                <w:szCs w:val="26"/>
              </w:rPr>
              <w:t xml:space="preserve">. </w:t>
            </w:r>
            <w:r w:rsidR="002C594A" w:rsidRPr="00131D52">
              <w:rPr>
                <w:rFonts w:ascii="Angsana New" w:hAnsi="Angsana New"/>
                <w:sz w:val="26"/>
                <w:szCs w:val="26"/>
                <w:cs/>
              </w:rPr>
              <w:t>บริษัท บีอีซี มัลติมีเดีย จำกัด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3E29EFAD" w14:textId="77777777" w:rsidR="002C594A" w:rsidRPr="00131D52" w:rsidRDefault="002C594A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69DC8BD3" w14:textId="77777777" w:rsidR="002C594A" w:rsidRPr="00131D52" w:rsidRDefault="002C594A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CECFE89" w14:textId="77777777" w:rsidR="002C594A" w:rsidRPr="00131D52" w:rsidRDefault="002C594A" w:rsidP="00B8564F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AEDA24A" w14:textId="77777777" w:rsidR="002C594A" w:rsidRPr="00131D52" w:rsidRDefault="002C594A" w:rsidP="00B8564F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6"/>
                <w:szCs w:val="26"/>
              </w:rPr>
            </w:pPr>
          </w:p>
        </w:tc>
      </w:tr>
      <w:tr w:rsidR="00122051" w:rsidRPr="00721EE1" w14:paraId="7ECF1BA9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1307F420" w14:textId="01B03A14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ยอดคงเหลือยกมาต้น</w:t>
            </w:r>
            <w:r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32D2340" w14:textId="02B136CF" w:rsidR="00122051" w:rsidRPr="00131D52" w:rsidRDefault="00632C07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348,873,773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65AE2DDB" w14:textId="2EF29BED" w:rsidR="00122051" w:rsidRPr="00131D52" w:rsidRDefault="00122051" w:rsidP="00B8564F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1,908,979,954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6222211" w14:textId="77777777" w:rsidR="00122051" w:rsidRPr="00131D52" w:rsidRDefault="00122051" w:rsidP="00B8564F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681DB83" w14:textId="77777777" w:rsidR="00122051" w:rsidRPr="00131D52" w:rsidRDefault="00122051" w:rsidP="00B8564F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6"/>
                <w:szCs w:val="26"/>
              </w:rPr>
            </w:pPr>
          </w:p>
        </w:tc>
      </w:tr>
      <w:tr w:rsidR="00122051" w:rsidRPr="00721EE1" w14:paraId="4AE98F1F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1643FA7A" w14:textId="53CA38C6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</w:rPr>
              <w:tab/>
            </w:r>
            <w:r w:rsidRPr="00131D52">
              <w:rPr>
                <w:sz w:val="26"/>
                <w:szCs w:val="26"/>
                <w:cs/>
              </w:rPr>
              <w:t>ให้กู้เพิ่มระหว่าง</w:t>
            </w:r>
            <w:r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8ECD271" w14:textId="127B8EE9" w:rsidR="00122051" w:rsidRPr="00131D52" w:rsidRDefault="00B56FB9" w:rsidP="00B8564F">
            <w:pPr>
              <w:tabs>
                <w:tab w:val="decimal" w:pos="796"/>
              </w:tabs>
              <w:ind w:left="-103" w:right="-100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405214C3" w14:textId="42C3FB2D" w:rsidR="00122051" w:rsidRPr="00131D52" w:rsidRDefault="00122051" w:rsidP="00B8564F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160,000,000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7F36345" w14:textId="77777777" w:rsidR="00122051" w:rsidRPr="00131D52" w:rsidRDefault="00122051" w:rsidP="00B8564F">
            <w:pPr>
              <w:ind w:left="-122" w:right="-114" w:firstLine="18"/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F340D28" w14:textId="77777777" w:rsidR="00122051" w:rsidRPr="00131D52" w:rsidRDefault="00122051" w:rsidP="00B8564F">
            <w:pPr>
              <w:ind w:left="-122" w:right="-114" w:firstLine="18"/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</w:tr>
      <w:tr w:rsidR="00122051" w:rsidRPr="00721EE1" w14:paraId="6E4F1083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6A6511E3" w14:textId="4C15EA28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26C1618" w14:textId="74239038" w:rsidR="00122051" w:rsidRPr="00131D52" w:rsidRDefault="00B56FB9" w:rsidP="00B8564F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13,181,600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47986E62" w14:textId="3B8C8720" w:rsidR="00122051" w:rsidRPr="00131D52" w:rsidRDefault="00122051" w:rsidP="00B8564F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89,191,536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DCF935F" w14:textId="77777777" w:rsidR="00122051" w:rsidRPr="00131D52" w:rsidRDefault="00122051" w:rsidP="00B8564F">
            <w:pPr>
              <w:ind w:left="-122" w:right="-114" w:firstLine="18"/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F558152" w14:textId="77777777" w:rsidR="00122051" w:rsidRPr="00131D52" w:rsidRDefault="00122051" w:rsidP="00B8564F">
            <w:pPr>
              <w:ind w:left="-122" w:right="-114" w:firstLine="18"/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</w:tr>
      <w:tr w:rsidR="00122051" w:rsidRPr="00721EE1" w14:paraId="63AC7A83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23D00813" w14:textId="242412EF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ED27DE4" w14:textId="57774E50" w:rsidR="00122051" w:rsidRPr="00131D52" w:rsidRDefault="00B56FB9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(100,000,000)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48E7C" w14:textId="4A1A8A7D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</w:rPr>
              <w:t>(385,008,722)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74B1239" w14:textId="77777777" w:rsidR="00122051" w:rsidRPr="00131D52" w:rsidRDefault="00122051" w:rsidP="00B8564F">
            <w:pPr>
              <w:ind w:left="-122" w:right="-114" w:firstLine="18"/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606F331" w14:textId="77777777" w:rsidR="00122051" w:rsidRPr="00131D52" w:rsidRDefault="00122051" w:rsidP="00B8564F">
            <w:pPr>
              <w:ind w:left="-122" w:right="-114" w:firstLine="18"/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</w:tr>
      <w:tr w:rsidR="00122051" w:rsidRPr="00721EE1" w14:paraId="7B1ADC95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1E571B6C" w14:textId="78FB29DF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0EC3CB90" w14:textId="151571B2" w:rsidR="00122051" w:rsidRPr="00131D52" w:rsidRDefault="00B56FB9" w:rsidP="00B8564F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262,055,373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65182D" w14:textId="6088B963" w:rsidR="00122051" w:rsidRPr="00131D52" w:rsidRDefault="00122051" w:rsidP="00B8564F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1,773,162,768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95D270E" w14:textId="23032227" w:rsidR="00122051" w:rsidRPr="00131D52" w:rsidRDefault="00ED5FDE" w:rsidP="00B8564F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5AFFA1B" w14:textId="2ED515B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</w:rPr>
              <w:t>5.35</w:t>
            </w:r>
          </w:p>
        </w:tc>
      </w:tr>
      <w:tr w:rsidR="00122051" w:rsidRPr="00721EE1" w14:paraId="7E9B95F3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765F18B3" w14:textId="7F479A66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u w:val="single"/>
                <w:cs/>
              </w:rPr>
              <w:t>หัก</w:t>
            </w:r>
            <w:r w:rsidRPr="00131D52">
              <w:rPr>
                <w:sz w:val="26"/>
                <w:szCs w:val="26"/>
                <w:cs/>
              </w:rPr>
              <w:t xml:space="preserve"> </w:t>
            </w:r>
            <w:r w:rsidRPr="00131D52">
              <w:rPr>
                <w:rFonts w:hint="cs"/>
                <w:sz w:val="26"/>
                <w:szCs w:val="26"/>
                <w:cs/>
              </w:rPr>
              <w:t>โอนไปเงินให้กู้ยืมระยะยาว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43896F" w14:textId="02BA660E" w:rsidR="00122051" w:rsidRPr="00131D52" w:rsidRDefault="00B56FB9" w:rsidP="00B8564F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B56FB9">
              <w:rPr>
                <w:sz w:val="26"/>
                <w:szCs w:val="26"/>
              </w:rPr>
              <w:t>(262,05</w:t>
            </w:r>
            <w:r>
              <w:rPr>
                <w:sz w:val="26"/>
                <w:szCs w:val="26"/>
              </w:rPr>
              <w:t>5</w:t>
            </w:r>
            <w:r w:rsidRPr="00B56FB9">
              <w:rPr>
                <w:sz w:val="26"/>
                <w:szCs w:val="26"/>
              </w:rPr>
              <w:t>,373)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C2B48" w14:textId="57D9CE31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(1,424,288,995)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5B155FB1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E04F0ED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</w:tr>
      <w:tr w:rsidR="00122051" w:rsidRPr="00721EE1" w14:paraId="7A4FF613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3055" w14:textId="5F9FA279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rFonts w:hint="cs"/>
                <w:sz w:val="26"/>
                <w:szCs w:val="26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CA0EBBF" w14:textId="43E9D804" w:rsidR="00122051" w:rsidRPr="00131D52" w:rsidRDefault="00B56FB9" w:rsidP="00B8564F">
            <w:pPr>
              <w:tabs>
                <w:tab w:val="decimal" w:pos="796"/>
              </w:tabs>
              <w:ind w:left="-103" w:right="-100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0C113" w14:textId="6921F886" w:rsidR="00122051" w:rsidRPr="00131D52" w:rsidRDefault="00122051" w:rsidP="00B8564F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348,873,773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A7BC2B4" w14:textId="60AF0F06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8E95434" w14:textId="178B93BA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</w:tr>
      <w:tr w:rsidR="002C594A" w:rsidRPr="00721EE1" w14:paraId="0DAC3F61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846C2" w14:textId="5B62029A" w:rsidR="002C594A" w:rsidRPr="00131D52" w:rsidRDefault="00153C9C" w:rsidP="00B8564F">
            <w:pPr>
              <w:ind w:left="14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</w:t>
            </w:r>
            <w:r w:rsidR="002C594A" w:rsidRPr="00131D52">
              <w:rPr>
                <w:sz w:val="26"/>
                <w:szCs w:val="26"/>
              </w:rPr>
              <w:t xml:space="preserve">. </w:t>
            </w:r>
            <w:r w:rsidR="002C594A" w:rsidRPr="00131D52">
              <w:rPr>
                <w:sz w:val="26"/>
                <w:szCs w:val="26"/>
                <w:cs/>
              </w:rPr>
              <w:t xml:space="preserve">บริษัท บางกอกเอ็นเตอร์เทนเม้นต์ จำกัด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FCF488F" w14:textId="77777777" w:rsidR="002C594A" w:rsidRPr="00131D52" w:rsidRDefault="002C594A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E1F65C0" w14:textId="77777777" w:rsidR="002C594A" w:rsidRPr="00131D52" w:rsidRDefault="002C594A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58F3B62" w14:textId="77777777" w:rsidR="002C594A" w:rsidRPr="00131D52" w:rsidRDefault="002C594A" w:rsidP="00B8564F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2E60720" w14:textId="77777777" w:rsidR="002C594A" w:rsidRPr="00131D52" w:rsidRDefault="002C594A" w:rsidP="00B8564F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</w:tr>
      <w:tr w:rsidR="00122051" w:rsidRPr="00721EE1" w14:paraId="6244257C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0CBC444D" w14:textId="4180B5A6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2D9506F4" w14:textId="38493FB7" w:rsidR="00122051" w:rsidRPr="00131D52" w:rsidRDefault="00632C07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110,873,529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49389555" w14:textId="3CE0FEBC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352,806,094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AC5BDCA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2F0EB50B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</w:tr>
      <w:tr w:rsidR="00122051" w:rsidRPr="00721EE1" w14:paraId="380AD48D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04EF9636" w14:textId="64B6CC42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76624964" w14:textId="6B18684B" w:rsidR="00122051" w:rsidRPr="00131D52" w:rsidRDefault="002E58AA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5,872,416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33A66EE0" w14:textId="78A63C6C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18,686,375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2F8506F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B32699F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</w:rPr>
            </w:pPr>
          </w:p>
        </w:tc>
      </w:tr>
      <w:tr w:rsidR="00122051" w:rsidRPr="00721EE1" w14:paraId="4253576A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35ED5AFF" w14:textId="7FC85AE7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DC8CA6A" w14:textId="5626DB1F" w:rsidR="00122051" w:rsidRPr="00131D52" w:rsidRDefault="002E58AA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116,745,945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B0A4649" w14:textId="71181A62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371,492,469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4372912" w14:textId="4211F134" w:rsidR="00122051" w:rsidRPr="00131D52" w:rsidRDefault="00ED5FDE" w:rsidP="00B8564F">
            <w:pPr>
              <w:ind w:left="-122" w:right="-114" w:firstLine="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32F8D7A" w14:textId="3296F5DA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5.35</w:t>
            </w:r>
          </w:p>
        </w:tc>
      </w:tr>
      <w:tr w:rsidR="00122051" w:rsidRPr="00721EE1" w14:paraId="4542B4F3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73B80E89" w14:textId="44543C7D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u w:val="single"/>
                <w:cs/>
              </w:rPr>
              <w:t>หัก</w:t>
            </w:r>
            <w:r w:rsidRPr="00131D52">
              <w:rPr>
                <w:sz w:val="26"/>
                <w:szCs w:val="26"/>
                <w:cs/>
              </w:rPr>
              <w:t xml:space="preserve"> โอนไปเงินให้กู้ยืมระยะยาว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7128697" w14:textId="09B8CBE5" w:rsidR="00122051" w:rsidRPr="00131D52" w:rsidRDefault="002E58AA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(116,745,945)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CC2538E" w14:textId="0E1624CB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(260,618,940)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60C3C6F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E7763F5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122051" w:rsidRPr="00721EE1" w14:paraId="2AC4320A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3CA9" w14:textId="6EA168E4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3EFF005" w14:textId="1172C0E6" w:rsidR="00122051" w:rsidRPr="00131D52" w:rsidRDefault="002E58AA" w:rsidP="00B8564F">
            <w:pPr>
              <w:tabs>
                <w:tab w:val="decimal" w:pos="796"/>
              </w:tabs>
              <w:ind w:left="-103" w:right="-100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7B45F" w14:textId="23898C4E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</w:rPr>
              <w:t>110,873,529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C2FA86E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B5D70FB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122051" w:rsidRPr="00721EE1" w14:paraId="6CF41D7E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0D69C" w14:textId="67AC8A7E" w:rsidR="00122051" w:rsidRPr="00131D52" w:rsidRDefault="00122051" w:rsidP="00B8564F">
            <w:pPr>
              <w:ind w:left="14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</w:t>
            </w:r>
            <w:r w:rsidRPr="00131D52">
              <w:rPr>
                <w:sz w:val="26"/>
                <w:szCs w:val="26"/>
              </w:rPr>
              <w:t xml:space="preserve">. </w:t>
            </w:r>
            <w:r w:rsidRPr="00131D52">
              <w:rPr>
                <w:sz w:val="26"/>
                <w:szCs w:val="26"/>
                <w:cs/>
              </w:rPr>
              <w:t xml:space="preserve">บริษัท </w:t>
            </w:r>
            <w:r w:rsidRPr="00131D52">
              <w:rPr>
                <w:rFonts w:hint="cs"/>
                <w:sz w:val="26"/>
                <w:szCs w:val="26"/>
                <w:cs/>
              </w:rPr>
              <w:t>บีอีซี สตูดิโอ จำกัด</w:t>
            </w:r>
            <w:r w:rsidRPr="00131D52">
              <w:rPr>
                <w:sz w:val="26"/>
                <w:szCs w:val="26"/>
                <w:cs/>
              </w:rPr>
              <w:t xml:space="preserve">      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0E5CF00" w14:textId="77777777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B4312E8" w14:textId="77777777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73946C5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B5CAA0A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122051" w:rsidRPr="00721EE1" w14:paraId="4B378EAC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6A2AFC65" w14:textId="5FF43F52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ยอดคงเหลือยกมาต้น</w:t>
            </w:r>
            <w:r w:rsidRPr="00131D52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E2195B9" w14:textId="7A12DF98" w:rsidR="00122051" w:rsidRPr="00131D52" w:rsidRDefault="00632C07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112,979,459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39798451" w14:textId="7731790B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216,355,800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5D5F46A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C0E49F1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122051" w:rsidRPr="00721EE1" w14:paraId="04714050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27456E43" w14:textId="5953B990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2DA3D024" w14:textId="361E7683" w:rsidR="00122051" w:rsidRPr="00131D52" w:rsidRDefault="002E58AA" w:rsidP="00B8564F">
            <w:pPr>
              <w:tabs>
                <w:tab w:val="decimal" w:pos="796"/>
              </w:tabs>
              <w:ind w:left="-103" w:right="-100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0074B9B7" w14:textId="36A6C9B1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5,682,959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90563A5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ECC7353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122051" w:rsidRPr="00721EE1" w14:paraId="40AFA765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74C52C30" w14:textId="7C02B6B4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B3D23F9" w14:textId="3CDFF3AF" w:rsidR="00122051" w:rsidRPr="00131D52" w:rsidRDefault="002E58AA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(9,000,000)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9EF16" w14:textId="53F2FC7F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(109,059,300)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375DA7C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1B4BA96E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122051" w:rsidRPr="00721EE1" w14:paraId="34F2BC48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3A32E265" w14:textId="550F40E9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ยอดคงเหลือยกไปปลาย</w:t>
            </w:r>
            <w:r w:rsidRPr="00131D52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4D24018D" w14:textId="47FADCE6" w:rsidR="00122051" w:rsidRPr="00131D52" w:rsidRDefault="002E58AA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103,979,459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5C5549" w14:textId="06B296F3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112,979,459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640D444" w14:textId="737D05F4" w:rsidR="00122051" w:rsidRPr="00ED5FDE" w:rsidRDefault="007411E5" w:rsidP="00B8564F">
            <w:pPr>
              <w:ind w:left="-122" w:right="-114" w:firstLine="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01C338E" w14:textId="316C8813" w:rsidR="00122051" w:rsidRPr="00ED5FDE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  <w:r w:rsidRPr="00ED5FDE">
              <w:rPr>
                <w:sz w:val="26"/>
                <w:szCs w:val="26"/>
              </w:rPr>
              <w:t>5.35</w:t>
            </w:r>
          </w:p>
        </w:tc>
      </w:tr>
      <w:tr w:rsidR="00122051" w:rsidRPr="00721EE1" w14:paraId="40EEC853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483F38" w14:textId="453A00E3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u w:val="single"/>
                <w:cs/>
              </w:rPr>
              <w:t>หัก</w:t>
            </w:r>
            <w:r w:rsidRPr="00131D52">
              <w:rPr>
                <w:sz w:val="26"/>
                <w:szCs w:val="26"/>
                <w:cs/>
              </w:rPr>
              <w:t xml:space="preserve"> ค่า</w:t>
            </w:r>
            <w:r w:rsidRPr="00131D52">
              <w:rPr>
                <w:rFonts w:hint="cs"/>
                <w:sz w:val="26"/>
                <w:szCs w:val="26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AE3D94" w14:textId="2BB3C4A5" w:rsidR="00122051" w:rsidRPr="00131D52" w:rsidRDefault="002E58AA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(103,979,459)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27D48E1" w14:textId="493CC431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(112,979,459)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B61D215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2C52A25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122051" w:rsidRPr="00721EE1" w14:paraId="0D715912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9CB7D" w14:textId="5D40E0ED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รวมเงินให้กู้ยืม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-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72055E5" w14:textId="2A8BABAF" w:rsidR="00122051" w:rsidRPr="00131D52" w:rsidRDefault="002E58AA" w:rsidP="00B8564F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C2A13" w14:textId="0CA659AC" w:rsidR="00122051" w:rsidRPr="00131D52" w:rsidRDefault="00122051" w:rsidP="00B8564F">
            <w:pPr>
              <w:tabs>
                <w:tab w:val="decimal" w:pos="796"/>
              </w:tabs>
              <w:ind w:left="-103" w:right="-100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2370CB8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4EFC54F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122051" w:rsidRPr="00721EE1" w14:paraId="4A1F8B61" w14:textId="77777777" w:rsidTr="00B85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5DA6" w14:textId="1D01C37C" w:rsidR="00122051" w:rsidRPr="00131D52" w:rsidRDefault="00122051" w:rsidP="00B8564F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รวมเงินให้กู้ยืม</w:t>
            </w:r>
            <w:r w:rsidRPr="00131D52">
              <w:rPr>
                <w:rFonts w:hint="cs"/>
                <w:sz w:val="26"/>
                <w:szCs w:val="26"/>
                <w:cs/>
              </w:rPr>
              <w:t>ระยะสั้น</w:t>
            </w:r>
            <w:r w:rsidRPr="00131D52">
              <w:rPr>
                <w:sz w:val="26"/>
                <w:szCs w:val="26"/>
                <w:cs/>
              </w:rPr>
              <w:t>แก่บริษัทย่อย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-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สุทธิ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666CD0" w14:textId="4B4625D3" w:rsidR="00122051" w:rsidRPr="00131D52" w:rsidRDefault="002E58AA" w:rsidP="00B8564F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95AA7" w14:textId="54DF949D" w:rsidR="00122051" w:rsidRPr="00131D52" w:rsidRDefault="00122051" w:rsidP="00B8564F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459,747,302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1C7A983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3BECF33" w14:textId="77777777" w:rsidR="00122051" w:rsidRPr="00131D52" w:rsidRDefault="00122051" w:rsidP="00B8564F">
            <w:pPr>
              <w:ind w:left="-122" w:right="-114" w:firstLine="18"/>
              <w:jc w:val="center"/>
              <w:rPr>
                <w:sz w:val="26"/>
                <w:szCs w:val="26"/>
                <w:cs/>
              </w:rPr>
            </w:pPr>
          </w:p>
        </w:tc>
      </w:tr>
    </w:tbl>
    <w:p w14:paraId="1669ECC7" w14:textId="77777777" w:rsidR="00122051" w:rsidRDefault="00122051" w:rsidP="00122051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2AACA9A3" w14:textId="77777777" w:rsidR="00122051" w:rsidRDefault="00122051" w:rsidP="00122051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0CC21D14" w14:textId="77777777" w:rsidR="00122051" w:rsidRDefault="00122051" w:rsidP="00122051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3BB5F2B6" w14:textId="77777777" w:rsidR="00122051" w:rsidRDefault="00122051" w:rsidP="00122051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31F7C143" w14:textId="77777777" w:rsidR="00122051" w:rsidRDefault="00122051" w:rsidP="00122051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7A62E8D9" w14:textId="77777777" w:rsidR="00122051" w:rsidRDefault="00122051" w:rsidP="00122051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703D2FE9" w14:textId="77777777" w:rsidR="00122051" w:rsidRDefault="00122051" w:rsidP="00122051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755BDC29" w14:textId="77777777" w:rsidR="00122051" w:rsidRDefault="00122051" w:rsidP="00122051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215ED007" w14:textId="77777777" w:rsidR="001528B7" w:rsidRDefault="001528B7" w:rsidP="00122051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6175FA2A" w14:textId="77777777" w:rsidR="00B37D46" w:rsidRDefault="00B37D46" w:rsidP="00122051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6FE6D288" w14:textId="77777777" w:rsidR="00B37D46" w:rsidRDefault="00B37D46" w:rsidP="00122051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36C9E925" w14:textId="77777777" w:rsidR="00122051" w:rsidRDefault="00122051" w:rsidP="00122051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16098B3D" w14:textId="59ECDF8E" w:rsidR="00341503" w:rsidRDefault="00341503" w:rsidP="00780741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5738C8">
        <w:rPr>
          <w:rFonts w:ascii="Angsana New" w:hAnsi="Angsana New"/>
          <w:b/>
          <w:bCs/>
          <w:cs/>
        </w:rPr>
        <w:lastRenderedPageBreak/>
        <w:t>เงินให้กู้ยืมระยะสั้นแก</w:t>
      </w:r>
      <w:r w:rsidR="00BB764D">
        <w:rPr>
          <w:rFonts w:ascii="Angsana New" w:hAnsi="Angsana New" w:hint="cs"/>
          <w:b/>
          <w:bCs/>
          <w:cs/>
        </w:rPr>
        <w:t>่บริษัทอื่น</w:t>
      </w:r>
    </w:p>
    <w:p w14:paraId="5E65A65F" w14:textId="38F51044" w:rsidR="008E2409" w:rsidRDefault="008E2409" w:rsidP="00771DF5">
      <w:pPr>
        <w:pStyle w:val="ListParagraph"/>
        <w:spacing w:line="192" w:lineRule="auto"/>
        <w:ind w:left="-323" w:right="-28"/>
        <w:jc w:val="right"/>
        <w:outlineLvl w:val="0"/>
        <w:rPr>
          <w:rFonts w:ascii="Angsana New" w:hAnsi="Angsana New"/>
          <w:sz w:val="28"/>
          <w:szCs w:val="28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-82" w:tblpY="82"/>
        <w:tblW w:w="95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1"/>
        <w:gridCol w:w="1361"/>
        <w:gridCol w:w="1361"/>
        <w:gridCol w:w="1196"/>
        <w:gridCol w:w="1197"/>
      </w:tblGrid>
      <w:tr w:rsidR="00341503" w:rsidRPr="00D84FB0" w14:paraId="51475A29" w14:textId="77777777" w:rsidTr="000F6846">
        <w:trPr>
          <w:cantSplit/>
        </w:trPr>
        <w:tc>
          <w:tcPr>
            <w:tcW w:w="4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B95EF" w14:textId="77777777" w:rsidR="00341503" w:rsidRPr="00131D52" w:rsidRDefault="00341503" w:rsidP="000F6846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E943" w14:textId="77777777" w:rsidR="00341503" w:rsidRPr="00131D52" w:rsidRDefault="00341503" w:rsidP="000F6846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D52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31D5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7759" w14:textId="77777777" w:rsidR="00341503" w:rsidRPr="00131D52" w:rsidRDefault="00341503" w:rsidP="000F6846">
            <w:pPr>
              <w:ind w:left="-92" w:right="-110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</w:t>
            </w:r>
            <w:r w:rsidRPr="00131D52">
              <w:rPr>
                <w:rFonts w:ascii="Angsana New" w:hAnsi="Angsana New"/>
                <w:sz w:val="26"/>
                <w:szCs w:val="26"/>
              </w:rPr>
              <w:t>(</w:t>
            </w:r>
            <w:r w:rsidRPr="00131D5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31D52">
              <w:rPr>
                <w:rFonts w:ascii="Angsana New" w:hAnsi="Angsana New"/>
                <w:sz w:val="26"/>
                <w:szCs w:val="26"/>
              </w:rPr>
              <w:t>)</w:t>
            </w:r>
            <w:r w:rsidRPr="00131D52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341503" w:rsidRPr="00D84FB0" w14:paraId="3D55DC8E" w14:textId="77777777" w:rsidTr="000F6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41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C604" w14:textId="77777777" w:rsidR="00341503" w:rsidRPr="00131D52" w:rsidRDefault="00341503" w:rsidP="000F6846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A6B493D" w14:textId="77777777" w:rsidR="00341503" w:rsidRPr="00131D52" w:rsidRDefault="00341503" w:rsidP="000F6846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5956F" w14:textId="77777777" w:rsidR="00341503" w:rsidRPr="00131D52" w:rsidRDefault="00341503" w:rsidP="000F6846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A288DB" w14:textId="77777777" w:rsidR="00341503" w:rsidRPr="00131D52" w:rsidRDefault="00341503" w:rsidP="000F6846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928FA" w14:textId="77777777" w:rsidR="00341503" w:rsidRPr="00131D52" w:rsidRDefault="00341503" w:rsidP="000F6846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D5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41503" w:rsidRPr="00721EE1" w14:paraId="48B497DC" w14:textId="77777777" w:rsidTr="000F6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04863A46" w14:textId="3D3196E4" w:rsidR="00341503" w:rsidRPr="00131D52" w:rsidRDefault="00341503" w:rsidP="000F6846">
            <w:pPr>
              <w:ind w:left="142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</w:rPr>
              <w:t xml:space="preserve">1. </w:t>
            </w:r>
            <w:r w:rsidRPr="00131D52">
              <w:rPr>
                <w:sz w:val="26"/>
                <w:szCs w:val="26"/>
                <w:cs/>
              </w:rPr>
              <w:t>บริษัท บีอีซี อินเตอร์เนชั่นแนล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2C764C33" w14:textId="77777777" w:rsidR="00341503" w:rsidRPr="00131D52" w:rsidRDefault="00341503" w:rsidP="000F6846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5155FFEA" w14:textId="77777777" w:rsidR="00341503" w:rsidRPr="00131D52" w:rsidRDefault="00341503" w:rsidP="000F6846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B47A778" w14:textId="77777777" w:rsidR="00341503" w:rsidRPr="00131D52" w:rsidRDefault="00341503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6F0A346" w14:textId="77777777" w:rsidR="00341503" w:rsidRPr="00131D52" w:rsidRDefault="00341503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F539B5" w:rsidRPr="00721EE1" w14:paraId="6948F09F" w14:textId="77777777" w:rsidTr="000F6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5332AE2F" w14:textId="77777777" w:rsidR="00F539B5" w:rsidRPr="00131D52" w:rsidRDefault="00F539B5" w:rsidP="000F6846">
            <w:pPr>
              <w:tabs>
                <w:tab w:val="left" w:pos="342"/>
              </w:tabs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ab/>
            </w:r>
            <w:r w:rsidRPr="00131D52">
              <w:rPr>
                <w:sz w:val="26"/>
                <w:szCs w:val="26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5A51240E" w14:textId="5B333C26" w:rsidR="00F539B5" w:rsidRPr="00E82C1E" w:rsidRDefault="00F539B5" w:rsidP="000F6846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7,573,917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75E104E6" w14:textId="7056650D" w:rsidR="00F539B5" w:rsidRPr="00131D52" w:rsidRDefault="00F539B5" w:rsidP="000F6846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7,573,917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5485E743" w14:textId="77777777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005CAFC" w14:textId="77777777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F539B5" w:rsidRPr="00721EE1" w14:paraId="225DA6C6" w14:textId="77777777" w:rsidTr="000F6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2E44041E" w14:textId="4156EDF8" w:rsidR="00F539B5" w:rsidRPr="00131D52" w:rsidRDefault="00F539B5" w:rsidP="000F6846">
            <w:pPr>
              <w:tabs>
                <w:tab w:val="left" w:pos="342"/>
              </w:tabs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ab/>
            </w:r>
            <w:r w:rsidRPr="00131D52">
              <w:rPr>
                <w:sz w:val="26"/>
                <w:szCs w:val="26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25EAC26" w14:textId="165C49D6" w:rsidR="00F539B5" w:rsidRPr="00131D52" w:rsidRDefault="00C65061" w:rsidP="000F6846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7,573,917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4FED898" w14:textId="34352373" w:rsidR="00F539B5" w:rsidRPr="00131D52" w:rsidRDefault="00F539B5" w:rsidP="000F6846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 w:rsidRPr="00FD0B83">
              <w:rPr>
                <w:sz w:val="26"/>
                <w:szCs w:val="26"/>
              </w:rPr>
              <w:t>7,573,917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FC7E7D5" w14:textId="759DB53C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315B214" w14:textId="3E3EC36C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</w:tr>
      <w:tr w:rsidR="00F539B5" w:rsidRPr="00721EE1" w14:paraId="4C1BB275" w14:textId="77777777" w:rsidTr="000F6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D3B6FE" w14:textId="3FDB2425" w:rsidR="00F539B5" w:rsidRPr="00131D52" w:rsidRDefault="00F539B5" w:rsidP="000F6846">
            <w:pPr>
              <w:tabs>
                <w:tab w:val="left" w:pos="342"/>
              </w:tabs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ab/>
            </w:r>
            <w:r w:rsidRPr="00F539B5">
              <w:rPr>
                <w:rFonts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F539B5"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E202FE6" w14:textId="1ED803B9" w:rsidR="00F539B5" w:rsidRPr="00131D52" w:rsidRDefault="00C65061" w:rsidP="000F6846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(7,573,917)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3DA6DAF" w14:textId="1E1180F4" w:rsidR="00F539B5" w:rsidRPr="00131D52" w:rsidRDefault="00F539B5" w:rsidP="000F6846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D0B83">
              <w:rPr>
                <w:sz w:val="26"/>
                <w:szCs w:val="26"/>
              </w:rPr>
              <w:t>7,573,917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DAEB854" w14:textId="208CC218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2E23BC4" w14:textId="52FEE810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sz w:val="26"/>
                <w:szCs w:val="26"/>
              </w:rPr>
            </w:pPr>
          </w:p>
        </w:tc>
      </w:tr>
      <w:tr w:rsidR="00F539B5" w:rsidRPr="00721EE1" w14:paraId="675120AE" w14:textId="77777777" w:rsidTr="000F6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A0DB1" w14:textId="25D20AB7" w:rsidR="00F539B5" w:rsidRPr="00131D52" w:rsidRDefault="00F539B5" w:rsidP="000F6846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 w:rsidRPr="00131D52">
              <w:rPr>
                <w:sz w:val="26"/>
                <w:szCs w:val="26"/>
                <w:cs/>
              </w:rPr>
              <w:t>รวมเงินให้กู้ยืม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-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A0C1B4F" w14:textId="331DB7F0" w:rsidR="00F539B5" w:rsidRPr="00131D52" w:rsidRDefault="00C65061" w:rsidP="000F6846">
            <w:pPr>
              <w:tabs>
                <w:tab w:val="decimal" w:pos="811"/>
              </w:tabs>
              <w:ind w:left="-103" w:right="-100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80A800" w14:textId="274E7E4E" w:rsidR="00F539B5" w:rsidRPr="00131D52" w:rsidRDefault="00F539B5" w:rsidP="000F6846">
            <w:pPr>
              <w:tabs>
                <w:tab w:val="decimal" w:pos="796"/>
              </w:tabs>
              <w:ind w:left="-103" w:right="-100" w:firstLine="18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BB9DD0C" w14:textId="77777777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461CF0D" w14:textId="77777777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F539B5" w:rsidRPr="00721EE1" w14:paraId="626B047C" w14:textId="77777777" w:rsidTr="000F6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F8FE6" w14:textId="685A48F1" w:rsidR="00F539B5" w:rsidRPr="00131D52" w:rsidRDefault="00F539B5" w:rsidP="000F6846">
            <w:pPr>
              <w:ind w:left="142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 xml:space="preserve">2. </w:t>
            </w:r>
            <w:r w:rsidRPr="00131D52">
              <w:rPr>
                <w:sz w:val="26"/>
                <w:szCs w:val="26"/>
                <w:cs/>
              </w:rPr>
              <w:t>บริษัท ทีวีบี ทรี เน็ตเวอร์ค จำกั</w:t>
            </w:r>
            <w:r>
              <w:rPr>
                <w:rFonts w:hint="cs"/>
                <w:sz w:val="26"/>
                <w:szCs w:val="26"/>
                <w:cs/>
              </w:rPr>
              <w:t>ด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320387B" w14:textId="77777777" w:rsidR="00F539B5" w:rsidRPr="00131D52" w:rsidRDefault="00F539B5" w:rsidP="000F6846">
            <w:pPr>
              <w:tabs>
                <w:tab w:val="decimal" w:pos="811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239CEE" w14:textId="6AAD2EBF" w:rsidR="00F539B5" w:rsidRPr="00131D52" w:rsidRDefault="00F539B5" w:rsidP="000F6846">
            <w:pPr>
              <w:tabs>
                <w:tab w:val="decimal" w:pos="796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F480C8F" w14:textId="77777777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A16A955" w14:textId="77777777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F539B5" w:rsidRPr="00721EE1" w14:paraId="5BDEEF49" w14:textId="77777777" w:rsidTr="000F6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3E97E463" w14:textId="15EDD1FA" w:rsidR="00F539B5" w:rsidRPr="00131D52" w:rsidRDefault="00F539B5" w:rsidP="000F6846">
            <w:pPr>
              <w:tabs>
                <w:tab w:val="left" w:pos="342"/>
              </w:tabs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ab/>
            </w:r>
            <w:r w:rsidRPr="00131D52">
              <w:rPr>
                <w:sz w:val="26"/>
                <w:szCs w:val="26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64216D8C" w14:textId="21A9B401" w:rsidR="00F539B5" w:rsidRPr="00F539B5" w:rsidRDefault="00F539B5" w:rsidP="000F6846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69,201,377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71748DEA" w14:textId="5F9D321E" w:rsidR="00F539B5" w:rsidRPr="00131D52" w:rsidRDefault="00F539B5" w:rsidP="000F6846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69,201,377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F754617" w14:textId="77777777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10EB266" w14:textId="77777777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F539B5" w:rsidRPr="00721EE1" w14:paraId="59092751" w14:textId="77777777" w:rsidTr="000F6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</w:tcPr>
          <w:p w14:paraId="128EA3A8" w14:textId="3E1126F5" w:rsidR="00F539B5" w:rsidRPr="00131D52" w:rsidRDefault="00F539B5" w:rsidP="000F6846">
            <w:pPr>
              <w:tabs>
                <w:tab w:val="left" w:pos="342"/>
              </w:tabs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ab/>
            </w:r>
            <w:r w:rsidRPr="00131D52">
              <w:rPr>
                <w:sz w:val="26"/>
                <w:szCs w:val="26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529193C" w14:textId="774A9ABD" w:rsidR="00F539B5" w:rsidRPr="00131D52" w:rsidRDefault="00C65061" w:rsidP="000F6846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69,201,377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4B9C4ED" w14:textId="1B0724D2" w:rsidR="00F539B5" w:rsidRPr="00131D52" w:rsidRDefault="00F539B5" w:rsidP="000F6846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69,201,377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5C47F6E" w14:textId="45E1F203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E5975CD" w14:textId="080E37D5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>-</w:t>
            </w:r>
          </w:p>
        </w:tc>
      </w:tr>
      <w:tr w:rsidR="00F539B5" w:rsidRPr="00721EE1" w14:paraId="52E1BE56" w14:textId="77777777" w:rsidTr="000F6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63334" w14:textId="5D01C92E" w:rsidR="00F539B5" w:rsidRPr="00131D52" w:rsidRDefault="00F539B5" w:rsidP="000F6846">
            <w:pPr>
              <w:tabs>
                <w:tab w:val="left" w:pos="342"/>
              </w:tabs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</w:rPr>
              <w:tab/>
            </w:r>
            <w:r w:rsidRPr="00F539B5">
              <w:rPr>
                <w:rFonts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F539B5"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D57377E" w14:textId="6CC84A19" w:rsidR="00F539B5" w:rsidRPr="00131D52" w:rsidRDefault="00C65061" w:rsidP="000F6846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(69,201,377)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5F8C24D" w14:textId="081885D5" w:rsidR="00F539B5" w:rsidRPr="00131D52" w:rsidRDefault="00F539B5" w:rsidP="000F6846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(69,201,377)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7342E29B" w14:textId="6B6ABA37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7FC3DF5" w14:textId="7876C757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F539B5" w:rsidRPr="00721EE1" w14:paraId="30F2B79C" w14:textId="77777777" w:rsidTr="000F6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FDD62" w14:textId="3AB9B73F" w:rsidR="00F539B5" w:rsidRPr="00131D52" w:rsidRDefault="00F539B5" w:rsidP="000F6846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</w:rPr>
            </w:pPr>
            <w:r w:rsidRPr="00131D52">
              <w:rPr>
                <w:sz w:val="26"/>
                <w:szCs w:val="26"/>
                <w:cs/>
              </w:rPr>
              <w:t>รวมเงินให้กู้ยืม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-</w:t>
            </w:r>
            <w:r w:rsidRPr="00131D5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31D52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7ECC0E8" w14:textId="3E8FED67" w:rsidR="00F539B5" w:rsidRPr="00131D52" w:rsidRDefault="00C65061" w:rsidP="000F6846">
            <w:pPr>
              <w:tabs>
                <w:tab w:val="decimal" w:pos="811"/>
              </w:tabs>
              <w:ind w:left="-103" w:right="-100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B168FC" w14:textId="2FE9827E" w:rsidR="00F539B5" w:rsidRPr="00131D52" w:rsidRDefault="00F539B5" w:rsidP="000F6846">
            <w:pPr>
              <w:tabs>
                <w:tab w:val="decimal" w:pos="796"/>
              </w:tabs>
              <w:ind w:left="-103" w:right="-100" w:firstLine="18"/>
              <w:jc w:val="both"/>
              <w:rPr>
                <w:sz w:val="26"/>
                <w:szCs w:val="26"/>
              </w:rPr>
            </w:pPr>
            <w:r w:rsidRPr="00131D5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1156A2F" w14:textId="45EF3A24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D97505B" w14:textId="059645E8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sz w:val="26"/>
                <w:szCs w:val="26"/>
              </w:rPr>
            </w:pPr>
          </w:p>
        </w:tc>
      </w:tr>
      <w:tr w:rsidR="00F539B5" w:rsidRPr="00721EE1" w14:paraId="445F0F6A" w14:textId="77777777" w:rsidTr="000F6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A9B95" w14:textId="3C7A0E1A" w:rsidR="00F539B5" w:rsidRPr="00131D52" w:rsidRDefault="00F539B5" w:rsidP="000F6846">
            <w:pPr>
              <w:tabs>
                <w:tab w:val="left" w:pos="342"/>
              </w:tabs>
              <w:ind w:firstLine="322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รวมเงินให้กู้ยื</w:t>
            </w:r>
            <w:r w:rsidR="0022633D">
              <w:rPr>
                <w:rFonts w:hint="cs"/>
                <w:sz w:val="26"/>
                <w:szCs w:val="26"/>
                <w:cs/>
              </w:rPr>
              <w:t>ม</w:t>
            </w:r>
            <w:r w:rsidR="00FB49D7">
              <w:rPr>
                <w:rFonts w:hint="cs"/>
                <w:sz w:val="26"/>
                <w:szCs w:val="26"/>
                <w:cs/>
              </w:rPr>
              <w:t>ระยะสั้น</w:t>
            </w:r>
            <w:r>
              <w:rPr>
                <w:rFonts w:hint="cs"/>
                <w:sz w:val="26"/>
                <w:szCs w:val="26"/>
                <w:cs/>
              </w:rPr>
              <w:t>แก่บริษัทอื่น - 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CAFA101" w14:textId="32934CC1" w:rsidR="00F539B5" w:rsidRPr="00131D52" w:rsidRDefault="00C65061" w:rsidP="000F6846">
            <w:pPr>
              <w:tabs>
                <w:tab w:val="decimal" w:pos="811"/>
              </w:tabs>
              <w:ind w:left="-103" w:right="-100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C0A98F" w14:textId="2FD2E404" w:rsidR="00F539B5" w:rsidRPr="00131D52" w:rsidRDefault="00F539B5" w:rsidP="000F6846">
            <w:pPr>
              <w:tabs>
                <w:tab w:val="decimal" w:pos="796"/>
              </w:tabs>
              <w:ind w:left="-103" w:right="-100" w:firstLine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235B914" w14:textId="77777777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209FDEC" w14:textId="77777777" w:rsidR="00F539B5" w:rsidRPr="00131D52" w:rsidRDefault="00F539B5" w:rsidP="000F6846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6"/>
                <w:szCs w:val="26"/>
              </w:rPr>
            </w:pPr>
          </w:p>
        </w:tc>
      </w:tr>
    </w:tbl>
    <w:p w14:paraId="6B5D1BE3" w14:textId="77777777" w:rsidR="00341503" w:rsidRPr="003F5798" w:rsidRDefault="00341503" w:rsidP="00341503">
      <w:pPr>
        <w:spacing w:line="192" w:lineRule="auto"/>
        <w:ind w:right="-105"/>
        <w:outlineLvl w:val="0"/>
        <w:rPr>
          <w:rFonts w:ascii="Angsana New" w:hAnsi="Angsana New"/>
        </w:rPr>
      </w:pPr>
    </w:p>
    <w:p w14:paraId="03DF0A32" w14:textId="6B01C44B" w:rsidR="009467FF" w:rsidRPr="009467FF" w:rsidRDefault="00A5476B" w:rsidP="00453D0B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28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สินทรัพย์ทางการเงินหมุนเวียนอื่น</w:t>
      </w:r>
    </w:p>
    <w:p w14:paraId="72E0A5EA" w14:textId="77777777" w:rsidR="00A5476B" w:rsidRPr="00183767" w:rsidRDefault="00A5476B" w:rsidP="00A5476B">
      <w:pPr>
        <w:tabs>
          <w:tab w:val="left" w:pos="450"/>
        </w:tabs>
        <w:ind w:right="-871" w:firstLine="420"/>
        <w:outlineLvl w:val="0"/>
        <w:rPr>
          <w:sz w:val="6"/>
          <w:szCs w:val="6"/>
        </w:rPr>
      </w:pPr>
    </w:p>
    <w:p w14:paraId="2F49F71F" w14:textId="3E0EF684" w:rsidR="00A5476B" w:rsidRDefault="00780741" w:rsidP="00BB2E3D">
      <w:pPr>
        <w:tabs>
          <w:tab w:val="left" w:pos="450"/>
        </w:tabs>
        <w:ind w:right="268"/>
        <w:outlineLvl w:val="0"/>
        <w:rPr>
          <w:rFonts w:ascii="Angsana New" w:hAnsi="Angsana New"/>
        </w:rPr>
      </w:pPr>
      <w:r>
        <w:rPr>
          <w:rFonts w:ascii="Angsana New" w:hAnsi="Angsana New"/>
        </w:rPr>
        <w:tab/>
      </w:r>
      <w:r w:rsidR="00A5476B" w:rsidRPr="0016745A">
        <w:rPr>
          <w:rFonts w:ascii="Angsana New" w:hAnsi="Angsana New"/>
          <w:cs/>
        </w:rPr>
        <w:t>เงินลงทุนใน</w:t>
      </w:r>
      <w:r w:rsidR="00A5476B"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439A3681" w14:textId="77777777" w:rsidR="00A5476B" w:rsidRDefault="00A5476B" w:rsidP="005C13DE">
      <w:pPr>
        <w:tabs>
          <w:tab w:val="left" w:pos="-420"/>
          <w:tab w:val="left" w:pos="1440"/>
          <w:tab w:val="left" w:pos="9356"/>
        </w:tabs>
        <w:spacing w:line="192" w:lineRule="auto"/>
        <w:ind w:left="357" w:right="-28"/>
        <w:jc w:val="right"/>
        <w:rPr>
          <w:rFonts w:ascii="Angsana New" w:hAnsi="Angsana New"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บา</w:t>
      </w:r>
      <w:r w:rsidRPr="005C2463">
        <w:rPr>
          <w:rFonts w:ascii="Angsana New" w:hAnsi="Angsana New"/>
          <w:cs/>
        </w:rPr>
        <w:t>ท</w:t>
      </w:r>
    </w:p>
    <w:tbl>
      <w:tblPr>
        <w:tblW w:w="9600" w:type="dxa"/>
        <w:tblInd w:w="-147" w:type="dxa"/>
        <w:tblLayout w:type="fixed"/>
        <w:tblLook w:val="0600" w:firstRow="0" w:lastRow="0" w:firstColumn="0" w:lastColumn="0" w:noHBand="1" w:noVBand="1"/>
      </w:tblPr>
      <w:tblGrid>
        <w:gridCol w:w="4456"/>
        <w:gridCol w:w="1196"/>
        <w:gridCol w:w="1208"/>
        <w:gridCol w:w="1398"/>
        <w:gridCol w:w="1342"/>
      </w:tblGrid>
      <w:tr w:rsidR="005C13DE" w:rsidRPr="005C2463" w14:paraId="60B5D236" w14:textId="77777777" w:rsidTr="0015408F">
        <w:trPr>
          <w:trHeight w:val="384"/>
        </w:trPr>
        <w:tc>
          <w:tcPr>
            <w:tcW w:w="4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9CF54" w14:textId="77777777" w:rsidR="005C13DE" w:rsidRPr="005C2463" w:rsidRDefault="005C13DE" w:rsidP="00A5476B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38288" w14:textId="77777777" w:rsidR="005C13DE" w:rsidRPr="005C2463" w:rsidRDefault="005C13DE" w:rsidP="00A5476B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3A461" w14:textId="77777777" w:rsidR="005C13DE" w:rsidRPr="005C2463" w:rsidRDefault="005C13DE" w:rsidP="00A5476B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5C13DE" w:rsidRPr="005C2463" w14:paraId="5AAE287B" w14:textId="77777777" w:rsidTr="0015408F">
        <w:trPr>
          <w:trHeight w:val="396"/>
        </w:trPr>
        <w:tc>
          <w:tcPr>
            <w:tcW w:w="4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E4B91" w14:textId="77777777" w:rsidR="005C13DE" w:rsidRPr="005C2463" w:rsidRDefault="005C13DE" w:rsidP="00A5476B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5CD5E" w14:textId="77777777" w:rsidR="005C13DE" w:rsidRPr="005C2463" w:rsidRDefault="005C13DE" w:rsidP="002D2634">
            <w:pPr>
              <w:ind w:right="-57"/>
              <w:rPr>
                <w:rFonts w:ascii="Angsana New" w:hAnsi="Angsana New"/>
                <w:cs/>
              </w:rPr>
            </w:pPr>
          </w:p>
        </w:tc>
        <w:tc>
          <w:tcPr>
            <w:tcW w:w="27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48B3B" w14:textId="77777777" w:rsidR="005C13DE" w:rsidRPr="005C2463" w:rsidRDefault="005C13DE" w:rsidP="00A5476B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C13DE" w:rsidRPr="005C2463" w14:paraId="6A016EE3" w14:textId="77777777" w:rsidTr="0015408F">
        <w:trPr>
          <w:trHeight w:val="396"/>
        </w:trPr>
        <w:tc>
          <w:tcPr>
            <w:tcW w:w="4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C8D" w14:textId="77777777" w:rsidR="005C13DE" w:rsidRPr="005C2463" w:rsidRDefault="005C13DE" w:rsidP="00A5476B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7DB1D35" w14:textId="588C8141" w:rsidR="005C13DE" w:rsidRPr="005C2463" w:rsidRDefault="005C13DE" w:rsidP="00A5476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C47E1" w14:textId="4F0603E5" w:rsidR="005C13DE" w:rsidRPr="005C2463" w:rsidRDefault="005C13DE" w:rsidP="00A5476B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85E6378" w14:textId="35CC1D16" w:rsidR="005C13DE" w:rsidRPr="005C2463" w:rsidRDefault="005C13DE" w:rsidP="00A5476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ADF9D" w14:textId="6664FC5C" w:rsidR="005C13DE" w:rsidRPr="005C2463" w:rsidRDefault="005C13DE" w:rsidP="00A5476B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9B7463" w:rsidRPr="005C2463" w14:paraId="37661FE7" w14:textId="77777777" w:rsidTr="0015408F">
        <w:trPr>
          <w:trHeight w:val="374"/>
        </w:trPr>
        <w:tc>
          <w:tcPr>
            <w:tcW w:w="4456" w:type="dxa"/>
            <w:tcBorders>
              <w:left w:val="single" w:sz="4" w:space="0" w:color="auto"/>
              <w:right w:val="single" w:sz="4" w:space="0" w:color="auto"/>
            </w:tcBorders>
          </w:tcPr>
          <w:p w14:paraId="5407E709" w14:textId="77777777" w:rsidR="00A5476B" w:rsidRPr="005C2463" w:rsidRDefault="00A5476B" w:rsidP="00A5476B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E3725AD" w14:textId="77777777" w:rsidR="00A5476B" w:rsidRPr="005C2463" w:rsidRDefault="00A5476B" w:rsidP="00A5476B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8" w:type="dxa"/>
            <w:tcBorders>
              <w:left w:val="nil"/>
              <w:right w:val="single" w:sz="4" w:space="0" w:color="auto"/>
            </w:tcBorders>
          </w:tcPr>
          <w:p w14:paraId="34AD3CC8" w14:textId="77777777" w:rsidR="00A5476B" w:rsidRPr="005C2463" w:rsidRDefault="00A5476B" w:rsidP="00A5476B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501A3D0" w14:textId="77777777" w:rsidR="00A5476B" w:rsidRPr="008A639E" w:rsidRDefault="00A5476B" w:rsidP="00A5476B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342" w:type="dxa"/>
            <w:tcBorders>
              <w:left w:val="nil"/>
              <w:right w:val="single" w:sz="4" w:space="0" w:color="auto"/>
            </w:tcBorders>
            <w:vAlign w:val="center"/>
          </w:tcPr>
          <w:p w14:paraId="5AF656A0" w14:textId="77777777" w:rsidR="00A5476B" w:rsidRPr="005C2463" w:rsidRDefault="00A5476B" w:rsidP="00A5476B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2C594A" w:rsidRPr="005C2463" w14:paraId="19CCF5F8" w14:textId="77777777" w:rsidTr="0015408F">
        <w:trPr>
          <w:trHeight w:val="384"/>
        </w:trPr>
        <w:tc>
          <w:tcPr>
            <w:tcW w:w="4456" w:type="dxa"/>
            <w:tcBorders>
              <w:left w:val="single" w:sz="4" w:space="0" w:color="auto"/>
              <w:right w:val="single" w:sz="4" w:space="0" w:color="auto"/>
            </w:tcBorders>
          </w:tcPr>
          <w:p w14:paraId="63E2AA59" w14:textId="77777777" w:rsidR="002C594A" w:rsidRPr="005C2463" w:rsidRDefault="002C594A" w:rsidP="002C594A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9ADF279" w14:textId="2799E66C" w:rsidR="002C594A" w:rsidRPr="008A639E" w:rsidRDefault="00531588" w:rsidP="002C594A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8" w:type="dxa"/>
            <w:tcBorders>
              <w:left w:val="nil"/>
              <w:right w:val="single" w:sz="4" w:space="0" w:color="auto"/>
            </w:tcBorders>
          </w:tcPr>
          <w:p w14:paraId="713BD323" w14:textId="6A81C615" w:rsidR="002C594A" w:rsidRPr="00B12309" w:rsidRDefault="002C594A" w:rsidP="002C594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671209">
              <w:t>99.99</w:t>
            </w:r>
          </w:p>
        </w:tc>
        <w:tc>
          <w:tcPr>
            <w:tcW w:w="1398" w:type="dxa"/>
            <w:tcBorders>
              <w:left w:val="single" w:sz="4" w:space="0" w:color="auto"/>
              <w:right w:val="dashed" w:sz="4" w:space="0" w:color="auto"/>
            </w:tcBorders>
          </w:tcPr>
          <w:p w14:paraId="1F1FD4FC" w14:textId="56298025" w:rsidR="002C594A" w:rsidRPr="008A639E" w:rsidRDefault="00531588" w:rsidP="00531588">
            <w:pPr>
              <w:ind w:left="526" w:right="-209" w:hanging="52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2" w:type="dxa"/>
            <w:tcBorders>
              <w:left w:val="nil"/>
              <w:right w:val="single" w:sz="4" w:space="0" w:color="auto"/>
            </w:tcBorders>
          </w:tcPr>
          <w:p w14:paraId="233A9759" w14:textId="7BE9D0FD" w:rsidR="002C594A" w:rsidRPr="0089252F" w:rsidRDefault="002C594A" w:rsidP="002C594A">
            <w:pPr>
              <w:tabs>
                <w:tab w:val="decimal" w:pos="1077"/>
              </w:tabs>
              <w:ind w:left="-108" w:right="34" w:firstLine="18"/>
              <w:jc w:val="both"/>
              <w:rPr>
                <w:rFonts w:ascii="Angsana New" w:hAnsi="Angsana New"/>
              </w:rPr>
            </w:pPr>
            <w:r w:rsidRPr="00B96564">
              <w:t>34,999,300</w:t>
            </w:r>
          </w:p>
        </w:tc>
      </w:tr>
      <w:tr w:rsidR="001670EA" w:rsidRPr="005C2463" w14:paraId="315061B4" w14:textId="77777777" w:rsidTr="0015408F">
        <w:trPr>
          <w:trHeight w:val="374"/>
        </w:trPr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BDC05" w14:textId="77777777" w:rsidR="001670EA" w:rsidRPr="00011D27" w:rsidRDefault="001670EA" w:rsidP="001670EA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011D27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5C348714" w14:textId="1125ED27" w:rsidR="001670EA" w:rsidRPr="008A639E" w:rsidRDefault="00531588" w:rsidP="00531588">
            <w:pPr>
              <w:ind w:left="526" w:right="-209" w:hanging="52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62EED3E" w14:textId="47C40A34" w:rsidR="001670EA" w:rsidRPr="0089252F" w:rsidRDefault="001670EA" w:rsidP="001670EA">
            <w:pPr>
              <w:tabs>
                <w:tab w:val="decimal" w:pos="1077"/>
              </w:tabs>
              <w:ind w:left="-108" w:right="34" w:firstLine="18"/>
              <w:jc w:val="both"/>
              <w:rPr>
                <w:rFonts w:ascii="Angsana New" w:hAnsi="Angsana New"/>
              </w:rPr>
            </w:pPr>
            <w:r w:rsidRPr="008F25B6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4</w:t>
            </w:r>
            <w:r w:rsidRPr="008F25B6">
              <w:rPr>
                <w:rFonts w:ascii="Angsana New" w:hAnsi="Angsana New"/>
              </w:rPr>
              <w:t>,999,</w:t>
            </w:r>
            <w:r>
              <w:rPr>
                <w:rFonts w:ascii="Angsana New" w:hAnsi="Angsana New"/>
              </w:rPr>
              <w:t>300</w:t>
            </w:r>
          </w:p>
        </w:tc>
      </w:tr>
      <w:tr w:rsidR="001670EA" w:rsidRPr="005C2463" w14:paraId="4C649854" w14:textId="77777777" w:rsidTr="0015408F">
        <w:trPr>
          <w:trHeight w:val="384"/>
        </w:trPr>
        <w:tc>
          <w:tcPr>
            <w:tcW w:w="68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BBB" w14:textId="77777777" w:rsidR="001670EA" w:rsidRPr="00011D27" w:rsidRDefault="001670EA" w:rsidP="001670EA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A0328">
              <w:rPr>
                <w:rFonts w:ascii="Angsana New" w:hAnsi="Angsana New" w:hint="cs"/>
                <w:u w:val="single"/>
                <w:cs/>
              </w:rPr>
              <w:t>หัก</w:t>
            </w:r>
            <w:r w:rsidRPr="009A0328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FEC00DD" w14:textId="77079F3F" w:rsidR="001670EA" w:rsidRPr="0089252F" w:rsidRDefault="00531588" w:rsidP="00531588">
            <w:pPr>
              <w:ind w:left="526" w:right="-209" w:hanging="52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BEA08E9" w14:textId="0D8D5741" w:rsidR="001670EA" w:rsidRPr="0089252F" w:rsidRDefault="001670EA" w:rsidP="001670EA">
            <w:pPr>
              <w:tabs>
                <w:tab w:val="decimal" w:pos="1077"/>
              </w:tabs>
              <w:ind w:left="-108" w:right="-38" w:firstLine="18"/>
              <w:jc w:val="both"/>
              <w:rPr>
                <w:rFonts w:ascii="Angsana New" w:hAnsi="Angsana New"/>
              </w:rPr>
            </w:pPr>
            <w:r w:rsidRPr="007F0EFA">
              <w:t>(34,</w:t>
            </w:r>
            <w:r>
              <w:t>999</w:t>
            </w:r>
            <w:r w:rsidRPr="007F0EFA">
              <w:t>,</w:t>
            </w:r>
            <w:r>
              <w:t>300</w:t>
            </w:r>
            <w:r w:rsidRPr="007F0EFA">
              <w:t>)</w:t>
            </w:r>
          </w:p>
        </w:tc>
      </w:tr>
      <w:tr w:rsidR="001670EA" w:rsidRPr="005C2463" w14:paraId="7668B5AB" w14:textId="77777777" w:rsidTr="0015408F">
        <w:trPr>
          <w:trHeight w:val="384"/>
        </w:trPr>
        <w:tc>
          <w:tcPr>
            <w:tcW w:w="68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A582" w14:textId="77777777" w:rsidR="001670EA" w:rsidRPr="00011D27" w:rsidRDefault="001670EA" w:rsidP="001670EA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011D27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011D27">
              <w:rPr>
                <w:rFonts w:ascii="Angsana New" w:hAnsi="Angsana New"/>
              </w:rPr>
              <w:t xml:space="preserve"> - </w:t>
            </w:r>
            <w:r w:rsidRPr="00011D27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0BE41A5" w14:textId="7A7528EC" w:rsidR="001670EA" w:rsidRPr="0089252F" w:rsidRDefault="00531588" w:rsidP="001670EA">
            <w:pPr>
              <w:ind w:left="526" w:right="-209" w:hanging="52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DE93379" w14:textId="2D907BC3" w:rsidR="001670EA" w:rsidRPr="0089252F" w:rsidRDefault="001670EA" w:rsidP="001670EA">
            <w:pPr>
              <w:ind w:left="526" w:right="-209" w:hanging="526"/>
              <w:jc w:val="center"/>
              <w:rPr>
                <w:rFonts w:ascii="Angsana New" w:hAnsi="Angsana New"/>
              </w:rPr>
            </w:pPr>
            <w:r>
              <w:t>-</w:t>
            </w:r>
          </w:p>
        </w:tc>
      </w:tr>
    </w:tbl>
    <w:p w14:paraId="28B309DD" w14:textId="77777777" w:rsidR="00941E0E" w:rsidRPr="005E325D" w:rsidRDefault="00941E0E" w:rsidP="00941E0E">
      <w:pPr>
        <w:pStyle w:val="BodyText2"/>
        <w:tabs>
          <w:tab w:val="clear" w:pos="360"/>
          <w:tab w:val="left" w:pos="284"/>
        </w:tabs>
        <w:ind w:left="-142" w:right="-439" w:firstLine="30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4"/>
          <w:szCs w:val="24"/>
          <w:cs/>
        </w:rPr>
        <w:tab/>
      </w:r>
    </w:p>
    <w:p w14:paraId="240AFC08" w14:textId="7DC6A480" w:rsidR="00FA4C35" w:rsidRPr="0035486C" w:rsidRDefault="00941E0E" w:rsidP="00F539B5">
      <w:pPr>
        <w:pStyle w:val="BodyText2"/>
        <w:tabs>
          <w:tab w:val="clear" w:pos="360"/>
          <w:tab w:val="left" w:pos="284"/>
        </w:tabs>
        <w:ind w:left="-142" w:right="-439" w:firstLine="30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tab/>
      </w:r>
      <w:r w:rsidR="00A5476B" w:rsidRPr="00941E0E">
        <w:rPr>
          <w:rFonts w:ascii="Angsana New" w:hAnsi="Angsana New" w:hint="cs"/>
          <w:sz w:val="24"/>
          <w:szCs w:val="24"/>
          <w:cs/>
        </w:rPr>
        <w:t>* อยู่ระหว่างการชำระบัญชี</w:t>
      </w:r>
    </w:p>
    <w:p w14:paraId="52FE9863" w14:textId="77777777" w:rsidR="00FA4C35" w:rsidRPr="0035486C" w:rsidRDefault="00FA4C35" w:rsidP="008F15EA">
      <w:pPr>
        <w:tabs>
          <w:tab w:val="left" w:pos="993"/>
          <w:tab w:val="left" w:pos="1440"/>
          <w:tab w:val="left" w:pos="1980"/>
        </w:tabs>
        <w:spacing w:line="120" w:lineRule="auto"/>
        <w:ind w:right="-108"/>
        <w:jc w:val="thaiDistribute"/>
        <w:rPr>
          <w:rFonts w:ascii="Angsana New" w:hAnsi="Angsana New"/>
        </w:rPr>
      </w:pPr>
    </w:p>
    <w:p w14:paraId="780E266D" w14:textId="77777777" w:rsidR="00A5476B" w:rsidRPr="00646772" w:rsidRDefault="00A5476B" w:rsidP="00CF2810">
      <w:pPr>
        <w:ind w:left="-308" w:right="-893" w:firstLine="210"/>
        <w:jc w:val="both"/>
        <w:outlineLvl w:val="0"/>
        <w:rPr>
          <w:rFonts w:ascii="Angsana New" w:hAnsi="Angsana New"/>
          <w:b/>
          <w:bCs/>
        </w:rPr>
      </w:pPr>
      <w:bookmarkStart w:id="1" w:name="_Hlk174606149"/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bookmarkEnd w:id="1"/>
    <w:p w14:paraId="51E50BBF" w14:textId="6703EEDA" w:rsidR="00A5476B" w:rsidRDefault="00782D92" w:rsidP="006C696F">
      <w:pPr>
        <w:tabs>
          <w:tab w:val="left" w:pos="450"/>
        </w:tabs>
        <w:ind w:left="-57" w:right="-28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ab/>
      </w:r>
      <w:r w:rsidR="00A5476B" w:rsidRPr="00CB40E3">
        <w:rPr>
          <w:rFonts w:ascii="Angsana New" w:hAnsi="Angsana New" w:hint="cs"/>
          <w:cs/>
        </w:rPr>
        <w:t xml:space="preserve">เมื่อวันที่ </w:t>
      </w:r>
      <w:r w:rsidR="00A5476B">
        <w:rPr>
          <w:rFonts w:ascii="Angsana New" w:hAnsi="Angsana New"/>
        </w:rPr>
        <w:t>14</w:t>
      </w:r>
      <w:r w:rsidR="00A5476B" w:rsidRPr="00CB40E3">
        <w:rPr>
          <w:rFonts w:ascii="Angsana New" w:hAnsi="Angsana New" w:hint="cs"/>
          <w:cs/>
        </w:rPr>
        <w:t xml:space="preserve"> ธันวาคม</w:t>
      </w:r>
      <w:r w:rsidR="00A5476B" w:rsidRPr="00CB40E3">
        <w:rPr>
          <w:rFonts w:ascii="Angsana New" w:hAnsi="Angsana New"/>
          <w:cs/>
        </w:rPr>
        <w:t xml:space="preserve"> </w:t>
      </w:r>
      <w:r w:rsidR="00A5476B">
        <w:rPr>
          <w:rFonts w:ascii="Angsana New" w:hAnsi="Angsana New"/>
        </w:rPr>
        <w:t>2563</w:t>
      </w:r>
      <w:r w:rsidR="00A5476B"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="00A5476B" w:rsidRPr="00CB40E3">
        <w:rPr>
          <w:rFonts w:ascii="Angsana New" w:hAnsi="Angsana New" w:hint="cs"/>
          <w:cs/>
        </w:rPr>
        <w:t xml:space="preserve"> ซึ่งเป็นบริษัทย่อยของบริษัทได้</w:t>
      </w:r>
      <w:r w:rsidR="00C652E3">
        <w:rPr>
          <w:rFonts w:ascii="Angsana New" w:hAnsi="Angsana New"/>
          <w:cs/>
        </w:rPr>
        <w:br/>
      </w:r>
      <w:r w:rsidR="00A5476B" w:rsidRPr="00CB40E3">
        <w:rPr>
          <w:rFonts w:ascii="Angsana New" w:hAnsi="Angsana New" w:hint="cs"/>
          <w:cs/>
        </w:rPr>
        <w:t>จดทะเบียน</w:t>
      </w:r>
      <w:r w:rsidR="0044080D">
        <w:rPr>
          <w:rFonts w:ascii="Angsana New" w:hAnsi="Angsana New"/>
        </w:rPr>
        <w:t xml:space="preserve"> </w:t>
      </w:r>
      <w:r w:rsidR="00A5476B" w:rsidRPr="00CB40E3">
        <w:rPr>
          <w:rFonts w:ascii="Angsana New" w:hAnsi="Angsana New" w:hint="cs"/>
          <w:cs/>
        </w:rPr>
        <w:t>เลิกกิจการกับกระทรวงพาณิชย์ และอยู่ระหว่างการชำระบัญชี</w:t>
      </w:r>
      <w:r w:rsidR="00A5476B">
        <w:rPr>
          <w:rFonts w:ascii="Angsana New" w:hAnsi="Angsana New" w:hint="cs"/>
          <w:cs/>
        </w:rPr>
        <w:t xml:space="preserve"> </w:t>
      </w:r>
      <w:r w:rsidR="00A5476B" w:rsidRPr="00CB40E3">
        <w:rPr>
          <w:rFonts w:ascii="Angsana New" w:hAnsi="Angsana New" w:hint="cs"/>
          <w:cs/>
        </w:rPr>
        <w:t>จึงได้จัดประเภทเป็นเงินลงทุนใน</w:t>
      </w:r>
      <w:r w:rsidR="00D35778">
        <w:rPr>
          <w:rFonts w:ascii="Angsana New" w:hAnsi="Angsana New"/>
          <w:cs/>
        </w:rPr>
        <w:br/>
      </w:r>
      <w:r w:rsidR="00A5476B" w:rsidRPr="00CB40E3">
        <w:rPr>
          <w:rFonts w:ascii="Angsana New" w:hAnsi="Angsana New" w:hint="cs"/>
          <w:cs/>
        </w:rPr>
        <w:t>ตรา</w:t>
      </w:r>
      <w:r w:rsidR="00A5476B" w:rsidRPr="00B34B95">
        <w:rPr>
          <w:rFonts w:ascii="Angsana New" w:hAnsi="Angsana New" w:hint="cs"/>
          <w:cs/>
        </w:rPr>
        <w:t>สารทุนที่ไม่อยู่</w:t>
      </w:r>
      <w:r w:rsidR="0044080D" w:rsidRPr="00B34B95">
        <w:rPr>
          <w:rFonts w:ascii="Angsana New" w:hAnsi="Angsana New"/>
        </w:rPr>
        <w:t xml:space="preserve"> </w:t>
      </w:r>
      <w:r w:rsidR="00A5476B" w:rsidRPr="00B34B95">
        <w:rPr>
          <w:rFonts w:ascii="Angsana New" w:hAnsi="Angsana New" w:hint="cs"/>
          <w:cs/>
        </w:rPr>
        <w:t>ในความต้องการของตลาด</w:t>
      </w:r>
      <w:r w:rsidR="00B26A3A" w:rsidRPr="00B34B95">
        <w:rPr>
          <w:rFonts w:ascii="Angsana New" w:hAnsi="Angsana New" w:hint="cs"/>
          <w:cs/>
        </w:rPr>
        <w:t xml:space="preserve"> ต่อมาบริ</w:t>
      </w:r>
      <w:r w:rsidR="003B7B99" w:rsidRPr="00B34B95">
        <w:rPr>
          <w:rFonts w:ascii="Angsana New" w:hAnsi="Angsana New" w:hint="cs"/>
          <w:cs/>
        </w:rPr>
        <w:t>ษั</w:t>
      </w:r>
      <w:r w:rsidR="00B26A3A" w:rsidRPr="00B34B95">
        <w:rPr>
          <w:rFonts w:ascii="Angsana New" w:hAnsi="Angsana New" w:hint="cs"/>
          <w:cs/>
        </w:rPr>
        <w:t xml:space="preserve">ทได้จำหน่ายเงินลงทุนดังกล่าวให้กับบุคคลภายนอกเมื่อวันที่ </w:t>
      </w:r>
      <w:r w:rsidR="00B26A3A" w:rsidRPr="00B34B95">
        <w:rPr>
          <w:rFonts w:ascii="Angsana New" w:hAnsi="Angsana New"/>
        </w:rPr>
        <w:t xml:space="preserve">27 </w:t>
      </w:r>
      <w:r w:rsidR="00B26A3A" w:rsidRPr="00B34B95">
        <w:rPr>
          <w:rFonts w:ascii="Angsana New" w:hAnsi="Angsana New" w:hint="cs"/>
          <w:cs/>
        </w:rPr>
        <w:t xml:space="preserve">ตุลาคม </w:t>
      </w:r>
      <w:r w:rsidR="00B26A3A" w:rsidRPr="00B34B95">
        <w:rPr>
          <w:rFonts w:ascii="Angsana New" w:hAnsi="Angsana New"/>
        </w:rPr>
        <w:t>2568</w:t>
      </w:r>
    </w:p>
    <w:p w14:paraId="4F7AAD1D" w14:textId="77777777" w:rsidR="00D32727" w:rsidRDefault="00D32727" w:rsidP="00D32727">
      <w:pPr>
        <w:spacing w:line="120" w:lineRule="auto"/>
        <w:ind w:left="-113" w:right="-108" w:firstLine="420"/>
        <w:jc w:val="thaiDistribute"/>
        <w:rPr>
          <w:rFonts w:ascii="Angsana New" w:hAnsi="Angsana New"/>
        </w:rPr>
      </w:pPr>
    </w:p>
    <w:p w14:paraId="07DAF1DC" w14:textId="77777777" w:rsidR="0035486C" w:rsidRDefault="0035486C" w:rsidP="00C16FF1">
      <w:pPr>
        <w:spacing w:line="120" w:lineRule="auto"/>
        <w:ind w:right="-108"/>
        <w:jc w:val="thaiDistribute"/>
        <w:rPr>
          <w:rFonts w:ascii="Angsana New" w:hAnsi="Angsana New"/>
        </w:rPr>
      </w:pPr>
    </w:p>
    <w:p w14:paraId="7283F91D" w14:textId="77777777" w:rsidR="00304BF0" w:rsidRDefault="00304BF0" w:rsidP="00C16FF1">
      <w:pPr>
        <w:spacing w:line="120" w:lineRule="auto"/>
        <w:ind w:right="-108"/>
        <w:jc w:val="thaiDistribute"/>
        <w:rPr>
          <w:rFonts w:ascii="Angsana New" w:hAnsi="Angsana New"/>
        </w:rPr>
      </w:pPr>
    </w:p>
    <w:p w14:paraId="20AF4355" w14:textId="77777777" w:rsidR="00304BF0" w:rsidRDefault="00304BF0" w:rsidP="00C16FF1">
      <w:pPr>
        <w:spacing w:line="120" w:lineRule="auto"/>
        <w:ind w:right="-108"/>
        <w:jc w:val="thaiDistribute"/>
        <w:rPr>
          <w:rFonts w:ascii="Angsana New" w:hAnsi="Angsana New"/>
        </w:rPr>
      </w:pPr>
    </w:p>
    <w:p w14:paraId="4BED2544" w14:textId="77777777" w:rsidR="0093037D" w:rsidRDefault="0093037D" w:rsidP="00C16FF1">
      <w:pPr>
        <w:spacing w:line="120" w:lineRule="auto"/>
        <w:ind w:right="-108"/>
        <w:jc w:val="thaiDistribute"/>
        <w:rPr>
          <w:rFonts w:ascii="Angsana New" w:hAnsi="Angsana New"/>
        </w:rPr>
      </w:pPr>
    </w:p>
    <w:p w14:paraId="2F0E3D0F" w14:textId="77777777" w:rsidR="00F539B5" w:rsidRPr="008818EB" w:rsidRDefault="00F539B5" w:rsidP="00AB0537">
      <w:pPr>
        <w:spacing w:line="380" w:lineRule="exact"/>
        <w:ind w:right="-105"/>
        <w:jc w:val="thaiDistribute"/>
        <w:rPr>
          <w:rFonts w:ascii="Angsana New" w:hAnsi="Angsana New"/>
          <w:cs/>
        </w:rPr>
      </w:pPr>
    </w:p>
    <w:p w14:paraId="4DABF803" w14:textId="77777777" w:rsidR="00045DD8" w:rsidRDefault="00045DD8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สินทรัพย์หมุนเวียนอื่น</w:t>
      </w:r>
    </w:p>
    <w:p w14:paraId="595671E4" w14:textId="77777777" w:rsidR="00045DD8" w:rsidRPr="00045DD8" w:rsidRDefault="00045DD8" w:rsidP="009C38C5">
      <w:pPr>
        <w:pStyle w:val="BodyText3"/>
        <w:tabs>
          <w:tab w:val="clear" w:pos="360"/>
          <w:tab w:val="left" w:pos="450"/>
        </w:tabs>
        <w:ind w:left="357" w:right="-28"/>
        <w:jc w:val="right"/>
        <w:rPr>
          <w:rFonts w:ascii="Angsana New" w:hAnsi="Angsana New"/>
          <w:cs/>
        </w:rPr>
      </w:pPr>
      <w:r w:rsidRPr="00045DD8">
        <w:rPr>
          <w:rFonts w:ascii="Angsana New" w:hAnsi="Angsana New" w:hint="cs"/>
          <w:cs/>
        </w:rPr>
        <w:t xml:space="preserve">หน่วย </w:t>
      </w:r>
      <w:r w:rsidRPr="00045DD8">
        <w:rPr>
          <w:rFonts w:ascii="Angsana New" w:hAnsi="Angsana New"/>
        </w:rPr>
        <w:t xml:space="preserve">: </w:t>
      </w:r>
      <w:r w:rsidRPr="00045DD8">
        <w:rPr>
          <w:rFonts w:ascii="Angsana New" w:hAnsi="Angsana New" w:hint="cs"/>
          <w:cs/>
        </w:rPr>
        <w:t>บาท</w:t>
      </w:r>
    </w:p>
    <w:tbl>
      <w:tblPr>
        <w:tblW w:w="9457" w:type="dxa"/>
        <w:tblInd w:w="-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3"/>
        <w:gridCol w:w="1363"/>
        <w:gridCol w:w="1349"/>
        <w:gridCol w:w="1370"/>
        <w:gridCol w:w="1372"/>
      </w:tblGrid>
      <w:tr w:rsidR="00045DD8" w:rsidRPr="00643EC8" w14:paraId="31EA01D7" w14:textId="77777777" w:rsidTr="00EA2A56">
        <w:trPr>
          <w:trHeight w:val="405"/>
        </w:trPr>
        <w:tc>
          <w:tcPr>
            <w:tcW w:w="4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C19C2" w14:textId="77777777" w:rsidR="00045DD8" w:rsidRPr="00DE2AC8" w:rsidRDefault="00045DD8" w:rsidP="00045DD8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DE2AC8">
              <w:rPr>
                <w:cs/>
              </w:rPr>
              <w:t>รายการ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510D4" w14:textId="77777777" w:rsidR="00045DD8" w:rsidRPr="00DE2AC8" w:rsidRDefault="00045DD8" w:rsidP="00045DD8">
            <w:pPr>
              <w:spacing w:line="216" w:lineRule="auto"/>
              <w:ind w:right="-1058" w:hanging="1008"/>
              <w:jc w:val="center"/>
            </w:pPr>
            <w:r w:rsidRPr="00DE2AC8">
              <w:rPr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35754" w14:textId="77777777" w:rsidR="00045DD8" w:rsidRPr="00DE2AC8" w:rsidRDefault="00045DD8" w:rsidP="00045DD8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DE2AC8">
              <w:rPr>
                <w:cs/>
              </w:rPr>
              <w:t>งบการเงินเฉพาะกิจการ</w:t>
            </w:r>
          </w:p>
        </w:tc>
      </w:tr>
      <w:tr w:rsidR="00BB0104" w:rsidRPr="00643EC8" w14:paraId="167C60ED" w14:textId="77777777" w:rsidTr="00EA2A56">
        <w:trPr>
          <w:trHeight w:val="405"/>
        </w:trPr>
        <w:tc>
          <w:tcPr>
            <w:tcW w:w="4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56427" w14:textId="77777777" w:rsidR="00BB0104" w:rsidRPr="00DE2AC8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BF01E35" w14:textId="22D6B9C3" w:rsidR="00BB0104" w:rsidRPr="00DE2AC8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DE2AC8">
              <w:rPr>
                <w:rFonts w:ascii="Angsana New" w:hAnsi="Angsana New"/>
              </w:rPr>
              <w:t>256</w:t>
            </w:r>
            <w:r w:rsidR="001670EA">
              <w:rPr>
                <w:rFonts w:ascii="Angsana New" w:hAnsi="Angsana New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C3C2C7" w14:textId="1AE9ADB4" w:rsidR="00BB0104" w:rsidRPr="00DE2AC8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DE2AC8">
              <w:rPr>
                <w:rFonts w:ascii="Angsana New" w:hAnsi="Angsana New"/>
              </w:rPr>
              <w:t>256</w:t>
            </w:r>
            <w:r w:rsidR="001670EA">
              <w:rPr>
                <w:rFonts w:ascii="Angsana New" w:hAnsi="Angsana New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21418DE" w14:textId="173FD114" w:rsidR="00BB0104" w:rsidRPr="00DE2AC8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DE2AC8">
              <w:rPr>
                <w:rFonts w:ascii="Angsana New" w:hAnsi="Angsana New"/>
              </w:rPr>
              <w:t>256</w:t>
            </w:r>
            <w:r w:rsidR="001670EA">
              <w:rPr>
                <w:rFonts w:ascii="Angsana New" w:hAnsi="Angsana New"/>
              </w:rPr>
              <w:t>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0AEEEA" w14:textId="14A22BD1" w:rsidR="00BB0104" w:rsidRPr="00DE2AC8" w:rsidRDefault="00BB0104" w:rsidP="00BB0104">
            <w:pPr>
              <w:ind w:left="-108" w:right="-136" w:firstLine="18"/>
              <w:jc w:val="center"/>
              <w:rPr>
                <w:rFonts w:ascii="Angsana New" w:hAnsi="Angsana New"/>
              </w:rPr>
            </w:pPr>
            <w:r w:rsidRPr="00DE2AC8">
              <w:rPr>
                <w:rFonts w:ascii="Angsana New" w:hAnsi="Angsana New"/>
              </w:rPr>
              <w:t>256</w:t>
            </w:r>
            <w:r w:rsidR="001670EA">
              <w:rPr>
                <w:rFonts w:ascii="Angsana New" w:hAnsi="Angsana New"/>
              </w:rPr>
              <w:t>7</w:t>
            </w:r>
          </w:p>
        </w:tc>
      </w:tr>
      <w:tr w:rsidR="001670EA" w:rsidRPr="00643EC8" w14:paraId="247A8DAB" w14:textId="77777777" w:rsidTr="00EA2A56">
        <w:trPr>
          <w:trHeight w:val="397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9F1660" w14:textId="77777777" w:rsidR="001670EA" w:rsidRPr="00DE2AC8" w:rsidRDefault="001670EA" w:rsidP="001670EA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DE2AC8">
              <w:rPr>
                <w:cs/>
              </w:rPr>
              <w:t>ภาษีซื้อยังไม่ถึงกำหนด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E2A3625" w14:textId="7E029CCA" w:rsidR="001670EA" w:rsidRPr="00DE2AC8" w:rsidRDefault="00CD0631" w:rsidP="001670EA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8,507,964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6BF80A" w14:textId="14B3D6AC" w:rsidR="001670EA" w:rsidRPr="00DE2AC8" w:rsidRDefault="001670EA" w:rsidP="001670EA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8,213,655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D178639" w14:textId="60D25719" w:rsidR="001670EA" w:rsidRPr="00DE2AC8" w:rsidRDefault="00FE507B" w:rsidP="001670EA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2,076,355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853CCE" w14:textId="3043DE14" w:rsidR="001670EA" w:rsidRPr="00DE2AC8" w:rsidRDefault="001670EA" w:rsidP="001670EA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599,482</w:t>
            </w:r>
          </w:p>
        </w:tc>
      </w:tr>
      <w:tr w:rsidR="001670EA" w:rsidRPr="00643EC8" w14:paraId="43319FD3" w14:textId="77777777" w:rsidTr="00EA2A56">
        <w:trPr>
          <w:trHeight w:val="397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99A301" w14:textId="77777777" w:rsidR="001670EA" w:rsidRPr="00DE2AC8" w:rsidRDefault="001670EA" w:rsidP="001670EA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DE2AC8">
              <w:rPr>
                <w:cs/>
              </w:rPr>
              <w:t>อื่นๆ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D0F1495" w14:textId="762EA764" w:rsidR="001670EA" w:rsidRPr="00DE2AC8" w:rsidRDefault="00CD0631" w:rsidP="001670EA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6,378,948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959350" w14:textId="5E416AD0" w:rsidR="001670EA" w:rsidRPr="00DE2AC8" w:rsidRDefault="001670EA" w:rsidP="001670EA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8,554,377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3412F36" w14:textId="61DFFA62" w:rsidR="001670EA" w:rsidRPr="00DE2AC8" w:rsidRDefault="00FE507B" w:rsidP="001670EA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2,473,936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BD31F1" w14:textId="6C35209B" w:rsidR="001670EA" w:rsidRPr="00DE2AC8" w:rsidRDefault="001670EA" w:rsidP="001670EA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5,488,19</w:t>
            </w:r>
            <w:r>
              <w:rPr>
                <w:rFonts w:hint="cs"/>
                <w:cs/>
              </w:rPr>
              <w:t>5</w:t>
            </w:r>
          </w:p>
        </w:tc>
      </w:tr>
      <w:tr w:rsidR="001670EA" w:rsidRPr="00643EC8" w14:paraId="7D32A676" w14:textId="77777777" w:rsidTr="00EA2A56">
        <w:trPr>
          <w:trHeight w:val="397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442F3" w14:textId="77777777" w:rsidR="001670EA" w:rsidRPr="00DE2AC8" w:rsidRDefault="001670EA" w:rsidP="001670EA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DE2AC8">
              <w:rPr>
                <w:cs/>
              </w:rPr>
              <w:t>รวมสินทรัพย์หมุนเวียนอื่น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C494DA0" w14:textId="6FEE78A6" w:rsidR="001670EA" w:rsidRPr="00DE2AC8" w:rsidRDefault="00CD0631" w:rsidP="001670EA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14,886,912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33DBCD" w14:textId="6919A230" w:rsidR="001670EA" w:rsidRPr="00DE2AC8" w:rsidRDefault="001670EA" w:rsidP="001670EA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16,768,032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78417E0" w14:textId="6C54EFB3" w:rsidR="001670EA" w:rsidRPr="00DE2AC8" w:rsidRDefault="00FE507B" w:rsidP="001670EA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  <w:rPr>
                <w:cs/>
              </w:rPr>
            </w:pPr>
            <w:r>
              <w:t>4,550,291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949C08" w14:textId="66C87EEC" w:rsidR="001670EA" w:rsidRPr="00DE2AC8" w:rsidRDefault="001670EA" w:rsidP="001670EA">
            <w:pPr>
              <w:tabs>
                <w:tab w:val="decimal" w:pos="1100"/>
              </w:tabs>
              <w:spacing w:line="216" w:lineRule="auto"/>
              <w:ind w:left="-144" w:right="-50"/>
              <w:jc w:val="both"/>
            </w:pPr>
            <w:r>
              <w:t>6,087,67</w:t>
            </w:r>
            <w:r>
              <w:rPr>
                <w:rFonts w:hint="cs"/>
                <w:cs/>
              </w:rPr>
              <w:t>7</w:t>
            </w:r>
          </w:p>
        </w:tc>
      </w:tr>
    </w:tbl>
    <w:p w14:paraId="692201AE" w14:textId="14037328" w:rsidR="00C45507" w:rsidRPr="008818EB" w:rsidRDefault="00C45507" w:rsidP="008818EB">
      <w:pPr>
        <w:tabs>
          <w:tab w:val="left" w:pos="993"/>
          <w:tab w:val="left" w:pos="1440"/>
          <w:tab w:val="left" w:pos="1980"/>
        </w:tabs>
        <w:ind w:left="884" w:right="-108" w:hanging="635"/>
        <w:jc w:val="thaiDistribute"/>
        <w:rPr>
          <w:rFonts w:ascii="Angsana New" w:hAnsi="Angsana New" w:cs="Angsana New"/>
          <w:cs/>
        </w:rPr>
      </w:pPr>
    </w:p>
    <w:p w14:paraId="10CE55AF" w14:textId="77777777" w:rsidR="00E62D49" w:rsidRDefault="00E808C2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0B141125" w14:textId="1BE277C2" w:rsidR="00AF47F0" w:rsidRPr="00663735" w:rsidRDefault="00AF47F0" w:rsidP="008F25B6">
      <w:pPr>
        <w:pStyle w:val="BodyText3"/>
        <w:tabs>
          <w:tab w:val="clear" w:pos="360"/>
        </w:tabs>
        <w:spacing w:line="120" w:lineRule="auto"/>
        <w:ind w:left="-288" w:right="-706" w:firstLine="202"/>
        <w:jc w:val="thaiDistribute"/>
        <w:rPr>
          <w:rFonts w:ascii="Angsana New" w:hAnsi="Angsana New"/>
          <w:sz w:val="28"/>
          <w:szCs w:val="28"/>
        </w:rPr>
      </w:pPr>
    </w:p>
    <w:p w14:paraId="1E28BD3B" w14:textId="3AE0A811" w:rsidR="009407FD" w:rsidRPr="00C342A0" w:rsidRDefault="008F25B6" w:rsidP="00FA7F0F">
      <w:pPr>
        <w:tabs>
          <w:tab w:val="left" w:pos="450"/>
        </w:tabs>
        <w:ind w:right="268"/>
        <w:outlineLvl w:val="0"/>
        <w:rPr>
          <w:rFonts w:ascii="Angsana New" w:hAnsi="Angsana New"/>
          <w:cs/>
        </w:rPr>
      </w:pPr>
      <w:r>
        <w:rPr>
          <w:rFonts w:ascii="Angsana New" w:hAnsi="Angsana New"/>
        </w:rPr>
        <w:tab/>
      </w:r>
      <w:r w:rsidR="009407FD" w:rsidRPr="00C342A0">
        <w:rPr>
          <w:rFonts w:ascii="Angsana New" w:hAnsi="Angsana New" w:hint="cs"/>
          <w:cs/>
        </w:rPr>
        <w:t>เงินลงทุนในตราสารทุน</w:t>
      </w:r>
      <w:r w:rsidR="009407FD">
        <w:rPr>
          <w:rFonts w:ascii="Angsana New" w:hAnsi="Angsana New" w:hint="cs"/>
          <w:cs/>
        </w:rPr>
        <w:t>ที่ไม่อยู่</w:t>
      </w:r>
      <w:r w:rsidR="009407FD" w:rsidRPr="00C342A0">
        <w:rPr>
          <w:rFonts w:ascii="Angsana New" w:hAnsi="Angsana New" w:hint="cs"/>
          <w:cs/>
        </w:rPr>
        <w:t>ในความต้องการของ</w:t>
      </w:r>
      <w:r w:rsidR="009407FD" w:rsidRPr="009A0328">
        <w:rPr>
          <w:rFonts w:ascii="Angsana New" w:hAnsi="Angsana New" w:hint="cs"/>
          <w:cs/>
        </w:rPr>
        <w:t>ตลาด-วัดมูลค่ายุติธรรมผ่านงบกำไรขาดทุน</w:t>
      </w:r>
    </w:p>
    <w:p w14:paraId="1BF046A5" w14:textId="77777777" w:rsidR="00AC2148" w:rsidRPr="009407FD" w:rsidRDefault="009407FD" w:rsidP="00E7169B">
      <w:pPr>
        <w:tabs>
          <w:tab w:val="left" w:pos="709"/>
          <w:tab w:val="left" w:pos="1440"/>
        </w:tabs>
        <w:spacing w:line="192" w:lineRule="auto"/>
        <w:ind w:left="709" w:right="-28" w:firstLine="731"/>
        <w:jc w:val="right"/>
      </w:pPr>
      <w:r w:rsidRPr="00664EF6">
        <w:rPr>
          <w:cs/>
        </w:rPr>
        <w:t xml:space="preserve">หน่วย </w:t>
      </w:r>
      <w:r w:rsidRPr="00664EF6">
        <w:t xml:space="preserve">: </w:t>
      </w:r>
      <w:r w:rsidRPr="00664EF6">
        <w:rPr>
          <w:cs/>
        </w:rPr>
        <w:t>บาท</w:t>
      </w:r>
    </w:p>
    <w:tbl>
      <w:tblPr>
        <w:tblW w:w="944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2"/>
        <w:gridCol w:w="1412"/>
        <w:gridCol w:w="1415"/>
      </w:tblGrid>
      <w:tr w:rsidR="009407FD" w:rsidRPr="00AA3021" w14:paraId="77FD99EA" w14:textId="77777777" w:rsidTr="00181B9D">
        <w:trPr>
          <w:trHeight w:hRule="exact" w:val="441"/>
        </w:trPr>
        <w:tc>
          <w:tcPr>
            <w:tcW w:w="6622" w:type="dxa"/>
            <w:vMerge w:val="restart"/>
            <w:vAlign w:val="center"/>
          </w:tcPr>
          <w:p w14:paraId="6BD2E2FC" w14:textId="77777777" w:rsidR="009407FD" w:rsidRPr="00AA3021" w:rsidRDefault="009407FD" w:rsidP="00626060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2823" w:type="dxa"/>
            <w:gridSpan w:val="2"/>
            <w:tcBorders>
              <w:bottom w:val="single" w:sz="4" w:space="0" w:color="auto"/>
            </w:tcBorders>
            <w:vAlign w:val="center"/>
          </w:tcPr>
          <w:p w14:paraId="145ABC7C" w14:textId="77777777"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</w:t>
            </w:r>
          </w:p>
        </w:tc>
      </w:tr>
      <w:tr w:rsidR="009407FD" w:rsidRPr="00AA3021" w14:paraId="3AA5E072" w14:textId="77777777" w:rsidTr="00181B9D">
        <w:trPr>
          <w:trHeight w:hRule="exact" w:val="418"/>
        </w:trPr>
        <w:tc>
          <w:tcPr>
            <w:tcW w:w="6622" w:type="dxa"/>
            <w:vMerge/>
            <w:tcBorders>
              <w:bottom w:val="single" w:sz="4" w:space="0" w:color="auto"/>
            </w:tcBorders>
            <w:vAlign w:val="center"/>
          </w:tcPr>
          <w:p w14:paraId="5706A10A" w14:textId="77777777"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41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345CE05D" w14:textId="602A96AE" w:rsidR="009407FD" w:rsidRPr="00AA3021" w:rsidRDefault="009407FD" w:rsidP="00626060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t>256</w:t>
            </w:r>
            <w:r w:rsidR="001670EA">
              <w:t>8</w:t>
            </w:r>
          </w:p>
        </w:tc>
        <w:tc>
          <w:tcPr>
            <w:tcW w:w="1415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6A18208E" w14:textId="1EBC1ECC" w:rsidR="009407FD" w:rsidRPr="00AA3021" w:rsidRDefault="009407FD" w:rsidP="00626060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t>25</w:t>
            </w:r>
            <w:r w:rsidRPr="00AA3021">
              <w:t>6</w:t>
            </w:r>
            <w:r w:rsidR="001670EA">
              <w:t>7</w:t>
            </w:r>
          </w:p>
        </w:tc>
      </w:tr>
      <w:tr w:rsidR="009407FD" w:rsidRPr="00AA3021" w14:paraId="06B65E74" w14:textId="77777777" w:rsidTr="00181B9D">
        <w:trPr>
          <w:trHeight w:val="362"/>
        </w:trPr>
        <w:tc>
          <w:tcPr>
            <w:tcW w:w="6622" w:type="dxa"/>
            <w:tcBorders>
              <w:top w:val="single" w:sz="4" w:space="0" w:color="auto"/>
              <w:bottom w:val="nil"/>
            </w:tcBorders>
            <w:vAlign w:val="bottom"/>
          </w:tcPr>
          <w:p w14:paraId="08A04EBB" w14:textId="77777777"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บางกอกคลับ</w:t>
            </w:r>
            <w:r w:rsidRPr="00AA3021">
              <w:rPr>
                <w:cs/>
              </w:rPr>
              <w:t xml:space="preserve"> จำกัด </w:t>
            </w:r>
          </w:p>
        </w:tc>
        <w:tc>
          <w:tcPr>
            <w:tcW w:w="141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8F92332" w14:textId="77777777" w:rsidR="009407FD" w:rsidRPr="00AA3021" w:rsidRDefault="009407FD" w:rsidP="00626060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41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8C7DEAC" w14:textId="77777777" w:rsidR="009407FD" w:rsidRPr="00AA3021" w:rsidRDefault="009407FD" w:rsidP="00626060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1670EA" w:rsidRPr="00AA3021" w14:paraId="039E026E" w14:textId="77777777" w:rsidTr="00181B9D">
        <w:trPr>
          <w:trHeight w:val="242"/>
        </w:trPr>
        <w:tc>
          <w:tcPr>
            <w:tcW w:w="6622" w:type="dxa"/>
            <w:tcBorders>
              <w:top w:val="nil"/>
              <w:bottom w:val="nil"/>
            </w:tcBorders>
            <w:vAlign w:val="bottom"/>
          </w:tcPr>
          <w:p w14:paraId="1D52462F" w14:textId="77777777" w:rsidR="001670EA" w:rsidRPr="00AA3021" w:rsidRDefault="001670EA" w:rsidP="001670EA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412" w:type="dxa"/>
            <w:tcBorders>
              <w:top w:val="nil"/>
              <w:bottom w:val="nil"/>
              <w:right w:val="dashed" w:sz="4" w:space="0" w:color="auto"/>
            </w:tcBorders>
          </w:tcPr>
          <w:p w14:paraId="785B3BD5" w14:textId="6C05EF47" w:rsidR="001670EA" w:rsidRPr="00071A19" w:rsidRDefault="007A0383" w:rsidP="001670EA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3,000,000</w:t>
            </w:r>
          </w:p>
        </w:tc>
        <w:tc>
          <w:tcPr>
            <w:tcW w:w="1415" w:type="dxa"/>
            <w:tcBorders>
              <w:top w:val="nil"/>
              <w:left w:val="dashed" w:sz="4" w:space="0" w:color="auto"/>
              <w:bottom w:val="nil"/>
            </w:tcBorders>
          </w:tcPr>
          <w:p w14:paraId="5F135483" w14:textId="4D6717AC" w:rsidR="001670EA" w:rsidRPr="00071A19" w:rsidRDefault="001670EA" w:rsidP="001670EA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/>
              </w:rPr>
            </w:pPr>
            <w:r w:rsidRPr="00006750">
              <w:rPr>
                <w:rFonts w:ascii="Angsana New" w:hAnsi="Angsana New"/>
              </w:rPr>
              <w:t>3,000,000</w:t>
            </w:r>
          </w:p>
        </w:tc>
      </w:tr>
      <w:tr w:rsidR="001670EA" w:rsidRPr="00AA3021" w14:paraId="23F8C044" w14:textId="77777777" w:rsidTr="00181B9D">
        <w:trPr>
          <w:trHeight w:val="332"/>
        </w:trPr>
        <w:tc>
          <w:tcPr>
            <w:tcW w:w="6622" w:type="dxa"/>
            <w:tcBorders>
              <w:top w:val="nil"/>
              <w:bottom w:val="nil"/>
            </w:tcBorders>
            <w:vAlign w:val="bottom"/>
          </w:tcPr>
          <w:p w14:paraId="5FCFEB75" w14:textId="77777777" w:rsidR="001670EA" w:rsidRPr="00AA3021" w:rsidRDefault="001670EA" w:rsidP="001670EA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9A0328">
              <w:rPr>
                <w:u w:val="single"/>
                <w:cs/>
              </w:rPr>
              <w:t>หัก</w:t>
            </w:r>
            <w:r w:rsidRPr="009A0328">
              <w:rPr>
                <w:cs/>
              </w:rPr>
              <w:t xml:space="preserve"> </w:t>
            </w:r>
            <w:r w:rsidRPr="009A0328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688DBDE" w14:textId="7BA00C95" w:rsidR="001670EA" w:rsidRPr="00071A19" w:rsidRDefault="007A0383" w:rsidP="001670EA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(2,6</w:t>
            </w:r>
            <w:r w:rsidR="006945A1">
              <w:rPr>
                <w:rFonts w:ascii="Angsana New" w:hAnsi="Angsana New" w:hint="cs"/>
                <w:cs/>
              </w:rPr>
              <w:t>46</w:t>
            </w:r>
            <w:r>
              <w:rPr>
                <w:rFonts w:ascii="Angsana New" w:hAnsi="Angsana New"/>
              </w:rPr>
              <w:t>,</w:t>
            </w:r>
            <w:r w:rsidR="006945A1"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>00)</w:t>
            </w:r>
          </w:p>
        </w:tc>
        <w:tc>
          <w:tcPr>
            <w:tcW w:w="1415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0B67B0DD" w14:textId="3DADFDC2" w:rsidR="001670EA" w:rsidRPr="00071A19" w:rsidRDefault="001670EA" w:rsidP="001670EA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/>
                <w:cs/>
              </w:rPr>
            </w:pPr>
            <w:r w:rsidRPr="00006750">
              <w:rPr>
                <w:rFonts w:ascii="Angsana New" w:hAnsi="Angsana New"/>
              </w:rPr>
              <w:t>(2,660,000)</w:t>
            </w:r>
          </w:p>
        </w:tc>
      </w:tr>
      <w:tr w:rsidR="001670EA" w:rsidRPr="00AA3021" w14:paraId="71AF2084" w14:textId="77777777" w:rsidTr="00181B9D">
        <w:trPr>
          <w:trHeight w:val="349"/>
        </w:trPr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4AA1A" w14:textId="4FA8D762" w:rsidR="001670EA" w:rsidRPr="00071A19" w:rsidRDefault="001670EA" w:rsidP="001670EA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071A19">
              <w:rPr>
                <w:cs/>
              </w:rPr>
              <w:t xml:space="preserve">    เงินลงทุน</w:t>
            </w:r>
            <w:r w:rsidRPr="00071A19">
              <w:rPr>
                <w:rFonts w:hint="cs"/>
                <w:cs/>
              </w:rPr>
              <w:t>ในตราสารทุนที่ไม่อยู่ในความต้องการของตลาด</w:t>
            </w:r>
            <w:r>
              <w:rPr>
                <w:rFonts w:hint="cs"/>
                <w:cs/>
              </w:rPr>
              <w:t xml:space="preserve"> </w:t>
            </w:r>
            <w:r w:rsidRPr="00071A19">
              <w:rPr>
                <w:rFonts w:hint="cs"/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071A19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D2E602A" w14:textId="230A7725" w:rsidR="001670EA" w:rsidRPr="00071A19" w:rsidRDefault="007A0383" w:rsidP="001670EA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6945A1">
              <w:rPr>
                <w:rFonts w:ascii="Angsana New" w:hAnsi="Angsana New" w:hint="cs"/>
                <w:cs/>
              </w:rPr>
              <w:t>53</w:t>
            </w:r>
            <w:r>
              <w:rPr>
                <w:rFonts w:ascii="Angsana New" w:hAnsi="Angsana New"/>
              </w:rPr>
              <w:t>,</w:t>
            </w:r>
            <w:r w:rsidR="006945A1"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4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772C185A" w14:textId="5533A7F2" w:rsidR="001670EA" w:rsidRPr="00071A19" w:rsidRDefault="001670EA" w:rsidP="001670EA">
            <w:pPr>
              <w:tabs>
                <w:tab w:val="decimal" w:pos="1106"/>
              </w:tabs>
              <w:ind w:left="-108" w:right="-144" w:firstLine="18"/>
              <w:jc w:val="both"/>
              <w:rPr>
                <w:rFonts w:ascii="Angsana New" w:hAnsi="Angsana New"/>
              </w:rPr>
            </w:pPr>
            <w:r w:rsidRPr="00006750">
              <w:rPr>
                <w:rFonts w:ascii="Angsana New" w:hAnsi="Angsana New"/>
              </w:rPr>
              <w:t>340,000</w:t>
            </w:r>
          </w:p>
        </w:tc>
      </w:tr>
    </w:tbl>
    <w:p w14:paraId="219C00A8" w14:textId="42689AE9" w:rsidR="00E1286D" w:rsidRDefault="00E1286D" w:rsidP="007E2162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  <w:cs/>
        </w:rPr>
      </w:pPr>
    </w:p>
    <w:p w14:paraId="420BB236" w14:textId="77777777" w:rsidR="00E1286D" w:rsidRDefault="00E1286D">
      <w:pPr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0D958A30" w14:textId="704A34D4" w:rsidR="005D26E2" w:rsidRPr="00963A80" w:rsidRDefault="00282089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/>
          <w:b/>
          <w:bCs/>
          <w:cs/>
        </w:rPr>
        <w:lastRenderedPageBreak/>
        <w:t>เงินลงทุน</w:t>
      </w:r>
      <w:r w:rsidRPr="00D4736F">
        <w:rPr>
          <w:rFonts w:ascii="Angsana New" w:hAnsi="Angsana New" w:hint="cs"/>
          <w:b/>
          <w:bCs/>
          <w:cs/>
        </w:rPr>
        <w:t>ในบริษัทย่อย</w:t>
      </w:r>
    </w:p>
    <w:p w14:paraId="3CE3009F" w14:textId="77777777" w:rsidR="00282089" w:rsidRPr="003B50C9" w:rsidRDefault="005D26E2" w:rsidP="00181B9D">
      <w:pPr>
        <w:tabs>
          <w:tab w:val="left" w:pos="284"/>
          <w:tab w:val="left" w:pos="360"/>
          <w:tab w:val="left" w:pos="851"/>
        </w:tabs>
        <w:spacing w:line="192" w:lineRule="auto"/>
        <w:ind w:left="295" w:right="-28" w:hanging="902"/>
        <w:jc w:val="right"/>
        <w:rPr>
          <w:rFonts w:ascii="Angsana New" w:hAnsi="Angsana New"/>
          <w:b/>
          <w:bCs/>
        </w:rPr>
      </w:pPr>
      <w:r w:rsidRPr="003B50C9">
        <w:rPr>
          <w:rFonts w:ascii="Angsana New" w:hAnsi="Angsana New" w:hint="cs"/>
          <w:b/>
          <w:bCs/>
          <w:cs/>
        </w:rPr>
        <w:tab/>
      </w:r>
      <w:r w:rsidRPr="003B50C9">
        <w:rPr>
          <w:rFonts w:ascii="Angsana New" w:hAnsi="Angsana New" w:hint="cs"/>
          <w:b/>
          <w:bCs/>
          <w:cs/>
        </w:rPr>
        <w:tab/>
      </w:r>
      <w:r w:rsidRPr="003B50C9">
        <w:rPr>
          <w:rFonts w:ascii="Angsana New" w:hAnsi="Angsana New" w:hint="cs"/>
          <w:b/>
          <w:bCs/>
          <w:cs/>
        </w:rPr>
        <w:tab/>
      </w:r>
      <w:r w:rsidRPr="003B50C9">
        <w:rPr>
          <w:rFonts w:ascii="Angsana New" w:hAnsi="Angsana New" w:hint="cs"/>
          <w:b/>
          <w:bCs/>
          <w:cs/>
        </w:rPr>
        <w:tab/>
      </w:r>
      <w:r w:rsidR="00282089" w:rsidRPr="003B50C9">
        <w:rPr>
          <w:rFonts w:ascii="Angsana New" w:hAnsi="Angsana New"/>
          <w:cs/>
        </w:rPr>
        <w:t xml:space="preserve">หน่วย </w:t>
      </w:r>
      <w:r w:rsidR="00282089" w:rsidRPr="003B50C9">
        <w:rPr>
          <w:rFonts w:ascii="Angsana New" w:hAnsi="Angsana New"/>
        </w:rPr>
        <w:t>:</w:t>
      </w:r>
      <w:r w:rsidR="00367E92" w:rsidRPr="003B50C9">
        <w:rPr>
          <w:rFonts w:ascii="Angsana New" w:hAnsi="Angsana New"/>
        </w:rPr>
        <w:t xml:space="preserve"> </w:t>
      </w:r>
      <w:r w:rsidR="00282089" w:rsidRPr="003B50C9">
        <w:rPr>
          <w:rFonts w:ascii="Angsana New" w:hAnsi="Angsana New" w:hint="cs"/>
          <w:cs/>
        </w:rPr>
        <w:t>บา</w:t>
      </w:r>
      <w:r w:rsidR="00282089" w:rsidRPr="003B50C9">
        <w:rPr>
          <w:rFonts w:ascii="Angsana New" w:hAnsi="Angsana New"/>
          <w:cs/>
        </w:rPr>
        <w:t>ท</w:t>
      </w:r>
    </w:p>
    <w:tbl>
      <w:tblPr>
        <w:tblW w:w="9442" w:type="dxa"/>
        <w:tblInd w:w="10" w:type="dxa"/>
        <w:tblLayout w:type="fixed"/>
        <w:tblLook w:val="0600" w:firstRow="0" w:lastRow="0" w:firstColumn="0" w:lastColumn="0" w:noHBand="1" w:noVBand="1"/>
      </w:tblPr>
      <w:tblGrid>
        <w:gridCol w:w="4669"/>
        <w:gridCol w:w="20"/>
        <w:gridCol w:w="964"/>
        <w:gridCol w:w="109"/>
        <w:gridCol w:w="859"/>
        <w:gridCol w:w="1405"/>
        <w:gridCol w:w="1416"/>
      </w:tblGrid>
      <w:tr w:rsidR="00BE14DA" w:rsidRPr="003B50C9" w14:paraId="42F14E9D" w14:textId="77777777" w:rsidTr="00843147">
        <w:tc>
          <w:tcPr>
            <w:tcW w:w="4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B9B8A" w14:textId="77777777" w:rsidR="00BE14DA" w:rsidRPr="003B50C9" w:rsidRDefault="00BE14DA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FDC9" w14:textId="77777777" w:rsidR="00BE14DA" w:rsidRPr="003B50C9" w:rsidRDefault="00BE14DA" w:rsidP="009C4555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  <w:cs/>
              </w:rPr>
              <w:t>สัดส่วนการถือหุ้</w:t>
            </w:r>
            <w:r w:rsidRPr="003B50C9">
              <w:rPr>
                <w:rFonts w:ascii="Angsana New" w:hAnsi="Angsana New" w:hint="cs"/>
                <w:cs/>
              </w:rPr>
              <w:t>น</w:t>
            </w:r>
            <w:r w:rsidRPr="003B50C9">
              <w:rPr>
                <w:rFonts w:ascii="Angsana New" w:hAnsi="Angsana New"/>
              </w:rPr>
              <w:t>(%)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DD36" w14:textId="77777777" w:rsidR="00BE14DA" w:rsidRPr="003B50C9" w:rsidRDefault="00A5476B" w:rsidP="00354945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E14DA" w:rsidRPr="003B50C9" w14:paraId="2477B739" w14:textId="77777777" w:rsidTr="00843147">
        <w:trPr>
          <w:trHeight w:val="67"/>
        </w:trPr>
        <w:tc>
          <w:tcPr>
            <w:tcW w:w="46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963" w14:textId="77777777" w:rsidR="00BE14DA" w:rsidRPr="003B50C9" w:rsidRDefault="00BE14DA" w:rsidP="00BB0104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3AC1853" w14:textId="1C2B17D8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1670EA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E0E6E" w14:textId="430E6444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1670EA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DEC697A" w14:textId="3FACB136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highlight w:val="yello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1670EA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74D28" w14:textId="1AC97469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1670EA">
              <w:rPr>
                <w:rFonts w:ascii="Angsana New" w:hAnsi="Angsana New" w:hint="cs"/>
                <w:cs/>
              </w:rPr>
              <w:t>7</w:t>
            </w:r>
          </w:p>
        </w:tc>
      </w:tr>
      <w:tr w:rsidR="00BE14DA" w:rsidRPr="003B50C9" w14:paraId="3E25D7DF" w14:textId="77777777" w:rsidTr="00843147"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CC852" w14:textId="77777777" w:rsidR="00BE14DA" w:rsidRPr="003B50C9" w:rsidRDefault="00BE14DA" w:rsidP="00BB0104">
            <w:pPr>
              <w:ind w:left="-18" w:right="-78" w:firstLine="18"/>
              <w:jc w:val="both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85DC320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0136FD7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4B658B1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2756EBC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070094" w:rsidRPr="003B50C9" w14:paraId="495BACDA" w14:textId="77777777" w:rsidTr="00843147">
        <w:tc>
          <w:tcPr>
            <w:tcW w:w="46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D75AFB" w14:textId="77777777" w:rsidR="00070094" w:rsidRPr="003B50C9" w:rsidRDefault="00070094" w:rsidP="00070094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1.</w:t>
            </w:r>
            <w:r w:rsidRPr="003B50C9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964" w:type="dxa"/>
            <w:tcBorders>
              <w:left w:val="single" w:sz="4" w:space="0" w:color="auto"/>
              <w:right w:val="dashed" w:sz="4" w:space="0" w:color="auto"/>
            </w:tcBorders>
          </w:tcPr>
          <w:p w14:paraId="7CCA2845" w14:textId="41E0AD96" w:rsidR="00070094" w:rsidRPr="003B50C9" w:rsidRDefault="00070094" w:rsidP="00070094">
            <w:pPr>
              <w:ind w:left="-18" w:firstLine="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68" w:type="dxa"/>
            <w:gridSpan w:val="2"/>
            <w:tcBorders>
              <w:left w:val="nil"/>
              <w:right w:val="single" w:sz="4" w:space="0" w:color="auto"/>
            </w:tcBorders>
          </w:tcPr>
          <w:p w14:paraId="7277DE24" w14:textId="6CA408EE" w:rsidR="00070094" w:rsidRPr="003B50C9" w:rsidRDefault="00070094" w:rsidP="00070094">
            <w:pPr>
              <w:ind w:left="-18" w:firstLine="2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5" w:type="dxa"/>
            <w:tcBorders>
              <w:left w:val="single" w:sz="4" w:space="0" w:color="auto"/>
              <w:right w:val="dashed" w:sz="4" w:space="0" w:color="auto"/>
            </w:tcBorders>
          </w:tcPr>
          <w:p w14:paraId="7B920DAD" w14:textId="3B60A87E" w:rsidR="00070094" w:rsidRPr="00DF5F91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299,999,200</w:t>
            </w: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</w:tcPr>
          <w:p w14:paraId="2D2396C4" w14:textId="05FE8474" w:rsidR="00070094" w:rsidRPr="003B50C9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299,999,200</w:t>
            </w:r>
          </w:p>
        </w:tc>
      </w:tr>
      <w:tr w:rsidR="00070094" w:rsidRPr="003B50C9" w14:paraId="5431C350" w14:textId="77777777" w:rsidTr="00843147">
        <w:tc>
          <w:tcPr>
            <w:tcW w:w="46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030441" w14:textId="77777777" w:rsidR="00070094" w:rsidRPr="003B50C9" w:rsidRDefault="00070094" w:rsidP="00070094">
            <w:pPr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2.</w:t>
            </w:r>
            <w:r w:rsidRPr="003B50C9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964" w:type="dxa"/>
            <w:tcBorders>
              <w:left w:val="single" w:sz="4" w:space="0" w:color="auto"/>
              <w:right w:val="dashed" w:sz="4" w:space="0" w:color="auto"/>
            </w:tcBorders>
          </w:tcPr>
          <w:p w14:paraId="57C72261" w14:textId="0A922B59" w:rsidR="00070094" w:rsidRPr="003B50C9" w:rsidRDefault="00070094" w:rsidP="0007009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68" w:type="dxa"/>
            <w:gridSpan w:val="2"/>
            <w:tcBorders>
              <w:left w:val="nil"/>
              <w:right w:val="single" w:sz="4" w:space="0" w:color="auto"/>
            </w:tcBorders>
          </w:tcPr>
          <w:p w14:paraId="0D7ECB3E" w14:textId="145AAE94" w:rsidR="00070094" w:rsidRPr="003B50C9" w:rsidRDefault="00070094" w:rsidP="0007009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5" w:type="dxa"/>
            <w:tcBorders>
              <w:left w:val="single" w:sz="4" w:space="0" w:color="auto"/>
              <w:right w:val="dashed" w:sz="4" w:space="0" w:color="auto"/>
            </w:tcBorders>
          </w:tcPr>
          <w:p w14:paraId="5447C17E" w14:textId="062CC663" w:rsidR="00070094" w:rsidRPr="00DF5F91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34,999,510</w:t>
            </w: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</w:tcPr>
          <w:p w14:paraId="5FD6F2E9" w14:textId="02A53928" w:rsidR="00070094" w:rsidRPr="003B50C9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34,999,510</w:t>
            </w:r>
          </w:p>
        </w:tc>
      </w:tr>
      <w:tr w:rsidR="00070094" w:rsidRPr="003B50C9" w14:paraId="3DF35C8A" w14:textId="77777777" w:rsidTr="00843147">
        <w:tc>
          <w:tcPr>
            <w:tcW w:w="46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1EB8C5" w14:textId="77777777" w:rsidR="00070094" w:rsidRPr="003B50C9" w:rsidRDefault="00070094" w:rsidP="00070094">
            <w:pPr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3.</w:t>
            </w:r>
            <w:r w:rsidRPr="003B50C9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964" w:type="dxa"/>
            <w:tcBorders>
              <w:left w:val="single" w:sz="4" w:space="0" w:color="auto"/>
              <w:right w:val="dashed" w:sz="4" w:space="0" w:color="auto"/>
            </w:tcBorders>
          </w:tcPr>
          <w:p w14:paraId="79A315D6" w14:textId="76BC8618" w:rsidR="00070094" w:rsidRPr="003B50C9" w:rsidRDefault="00070094" w:rsidP="00070094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68" w:type="dxa"/>
            <w:gridSpan w:val="2"/>
            <w:tcBorders>
              <w:left w:val="nil"/>
              <w:right w:val="single" w:sz="4" w:space="0" w:color="auto"/>
            </w:tcBorders>
          </w:tcPr>
          <w:p w14:paraId="00899C65" w14:textId="65856389" w:rsidR="00070094" w:rsidRPr="003B50C9" w:rsidRDefault="00070094" w:rsidP="0007009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5" w:type="dxa"/>
            <w:tcBorders>
              <w:left w:val="single" w:sz="4" w:space="0" w:color="auto"/>
              <w:right w:val="dashed" w:sz="4" w:space="0" w:color="auto"/>
            </w:tcBorders>
          </w:tcPr>
          <w:p w14:paraId="3A4186AA" w14:textId="7EC38AEB" w:rsidR="00070094" w:rsidRPr="00DF5F91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59,999,160</w:t>
            </w: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</w:tcPr>
          <w:p w14:paraId="7ED7F588" w14:textId="4A2FCAA3" w:rsidR="00070094" w:rsidRPr="003B50C9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59,999,160</w:t>
            </w:r>
          </w:p>
        </w:tc>
      </w:tr>
      <w:tr w:rsidR="00070094" w:rsidRPr="003B50C9" w14:paraId="22FE22C9" w14:textId="77777777" w:rsidTr="00843147">
        <w:tc>
          <w:tcPr>
            <w:tcW w:w="46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31F6F8" w14:textId="22FF8E60" w:rsidR="00070094" w:rsidRPr="003B50C9" w:rsidRDefault="00070094" w:rsidP="00070094">
            <w:pPr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4.</w:t>
            </w:r>
            <w:r w:rsidRPr="003B50C9">
              <w:rPr>
                <w:rFonts w:ascii="Angsana New" w:hAnsi="Angsana New"/>
                <w:cs/>
              </w:rPr>
              <w:t xml:space="preserve">บริษัท บีอีซี </w:t>
            </w:r>
            <w:r w:rsidRPr="003B50C9">
              <w:rPr>
                <w:rFonts w:ascii="Angsana New" w:hAnsi="Angsana New" w:hint="cs"/>
                <w:cs/>
              </w:rPr>
              <w:t>สตูดิโอ</w:t>
            </w:r>
            <w:r w:rsidRPr="003B50C9">
              <w:rPr>
                <w:rFonts w:ascii="Angsana New" w:hAnsi="Angsana New"/>
                <w:cs/>
              </w:rPr>
              <w:t xml:space="preserve"> จำกัด</w:t>
            </w:r>
            <w:r w:rsidRPr="003B50C9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64" w:type="dxa"/>
            <w:tcBorders>
              <w:left w:val="single" w:sz="4" w:space="0" w:color="auto"/>
              <w:right w:val="dashed" w:sz="4" w:space="0" w:color="auto"/>
            </w:tcBorders>
          </w:tcPr>
          <w:p w14:paraId="63DC63F4" w14:textId="2F38AA81" w:rsidR="00070094" w:rsidRPr="003B50C9" w:rsidRDefault="00070094" w:rsidP="00070094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68" w:type="dxa"/>
            <w:gridSpan w:val="2"/>
            <w:tcBorders>
              <w:left w:val="nil"/>
              <w:right w:val="single" w:sz="4" w:space="0" w:color="auto"/>
            </w:tcBorders>
          </w:tcPr>
          <w:p w14:paraId="18F37C02" w14:textId="7B4D7E5F" w:rsidR="00070094" w:rsidRPr="003B50C9" w:rsidRDefault="00070094" w:rsidP="0007009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5" w:type="dxa"/>
            <w:tcBorders>
              <w:left w:val="single" w:sz="4" w:space="0" w:color="auto"/>
              <w:right w:val="dashed" w:sz="4" w:space="0" w:color="auto"/>
            </w:tcBorders>
          </w:tcPr>
          <w:p w14:paraId="4FE90F93" w14:textId="2EB55A19" w:rsidR="00070094" w:rsidRPr="00DF5F91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29,999,930</w:t>
            </w: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</w:tcPr>
          <w:p w14:paraId="3B0752BE" w14:textId="3EEAC2D3" w:rsidR="00070094" w:rsidRPr="003B50C9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29,999,930</w:t>
            </w:r>
          </w:p>
        </w:tc>
      </w:tr>
      <w:tr w:rsidR="00070094" w:rsidRPr="003B50C9" w14:paraId="1F038158" w14:textId="77777777" w:rsidTr="00843147">
        <w:tc>
          <w:tcPr>
            <w:tcW w:w="46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5F3EA3" w14:textId="37CE3D17" w:rsidR="00070094" w:rsidRPr="003B50C9" w:rsidRDefault="00070094" w:rsidP="00070094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</w:t>
            </w:r>
            <w:r w:rsidR="00B34B95">
              <w:rPr>
                <w:rFonts w:ascii="Angsana New" w:hAnsi="Angsana New"/>
              </w:rPr>
              <w:t>5</w:t>
            </w:r>
            <w:r w:rsidRPr="003B50C9">
              <w:rPr>
                <w:rFonts w:ascii="Angsana New" w:hAnsi="Angsana New"/>
              </w:rPr>
              <w:t>.</w:t>
            </w:r>
            <w:r w:rsidRPr="003B50C9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964" w:type="dxa"/>
            <w:tcBorders>
              <w:left w:val="single" w:sz="4" w:space="0" w:color="auto"/>
              <w:right w:val="dashed" w:sz="4" w:space="0" w:color="auto"/>
            </w:tcBorders>
          </w:tcPr>
          <w:p w14:paraId="09F2C38B" w14:textId="2663A4E4" w:rsidR="00070094" w:rsidRPr="003B50C9" w:rsidRDefault="00070094" w:rsidP="00070094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68" w:type="dxa"/>
            <w:gridSpan w:val="2"/>
            <w:tcBorders>
              <w:left w:val="nil"/>
              <w:right w:val="single" w:sz="4" w:space="0" w:color="auto"/>
            </w:tcBorders>
          </w:tcPr>
          <w:p w14:paraId="4144542F" w14:textId="4287D382" w:rsidR="00070094" w:rsidRPr="003B50C9" w:rsidRDefault="00070094" w:rsidP="0007009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5" w:type="dxa"/>
            <w:tcBorders>
              <w:left w:val="single" w:sz="4" w:space="0" w:color="auto"/>
              <w:right w:val="dashed" w:sz="4" w:space="0" w:color="auto"/>
            </w:tcBorders>
          </w:tcPr>
          <w:p w14:paraId="755E5AC0" w14:textId="1CF90D45" w:rsidR="00070094" w:rsidRPr="00DF5F91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199,992,000</w:t>
            </w: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</w:tcPr>
          <w:p w14:paraId="3FCC631F" w14:textId="054DE19D" w:rsidR="00070094" w:rsidRPr="003B50C9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/>
              </w:rPr>
              <w:t>199,992,000</w:t>
            </w:r>
          </w:p>
        </w:tc>
      </w:tr>
      <w:tr w:rsidR="00070094" w:rsidRPr="003B50C9" w14:paraId="11561BE3" w14:textId="77777777" w:rsidTr="00843147">
        <w:tc>
          <w:tcPr>
            <w:tcW w:w="46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C1B7" w14:textId="710B3EAC" w:rsidR="00070094" w:rsidRPr="003B50C9" w:rsidRDefault="00070094" w:rsidP="00070094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</w:t>
            </w:r>
            <w:r w:rsidR="00B34B95">
              <w:rPr>
                <w:rFonts w:ascii="Angsana New" w:hAnsi="Angsana New"/>
              </w:rPr>
              <w:t>6</w:t>
            </w:r>
            <w:r w:rsidRPr="003B50C9">
              <w:rPr>
                <w:rFonts w:ascii="Angsana New" w:hAnsi="Angsana New"/>
              </w:rPr>
              <w:t>.</w:t>
            </w:r>
            <w:r w:rsidRPr="003B50C9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A6584E2" w14:textId="6BB5446C" w:rsidR="00070094" w:rsidRPr="003B50C9" w:rsidRDefault="00070094" w:rsidP="00070094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6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3A7D886" w14:textId="31AA176E" w:rsidR="00070094" w:rsidRPr="003B50C9" w:rsidRDefault="00070094" w:rsidP="0007009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2A616C" w14:textId="197ED8D3" w:rsidR="00070094" w:rsidRPr="00DF5F91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 w:hint="cs"/>
                <w:cs/>
              </w:rPr>
              <w:t>19</w:t>
            </w:r>
            <w:r w:rsidRPr="00DF5F91">
              <w:rPr>
                <w:rFonts w:ascii="Angsana New" w:hAnsi="Angsana New"/>
              </w:rPr>
              <w:t>9,99</w:t>
            </w:r>
            <w:r w:rsidRPr="00DF5F91">
              <w:rPr>
                <w:rFonts w:ascii="Angsana New" w:hAnsi="Angsana New" w:hint="cs"/>
                <w:cs/>
              </w:rPr>
              <w:t>2</w:t>
            </w:r>
            <w:r w:rsidRPr="00DF5F91">
              <w:rPr>
                <w:rFonts w:ascii="Angsana New" w:hAnsi="Angsana New"/>
              </w:rPr>
              <w:t>,000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E856C8" w14:textId="6089E9DD" w:rsidR="00070094" w:rsidRPr="003B50C9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DF5F91">
              <w:rPr>
                <w:rFonts w:ascii="Angsana New" w:hAnsi="Angsana New" w:hint="cs"/>
                <w:cs/>
              </w:rPr>
              <w:t>19</w:t>
            </w:r>
            <w:r w:rsidRPr="00DF5F91">
              <w:rPr>
                <w:rFonts w:ascii="Angsana New" w:hAnsi="Angsana New"/>
              </w:rPr>
              <w:t>9,99</w:t>
            </w:r>
            <w:r w:rsidRPr="00DF5F91">
              <w:rPr>
                <w:rFonts w:ascii="Angsana New" w:hAnsi="Angsana New" w:hint="cs"/>
                <w:cs/>
              </w:rPr>
              <w:t>2</w:t>
            </w:r>
            <w:r w:rsidRPr="00DF5F91">
              <w:rPr>
                <w:rFonts w:ascii="Angsana New" w:hAnsi="Angsana New"/>
              </w:rPr>
              <w:t>,000</w:t>
            </w:r>
          </w:p>
        </w:tc>
      </w:tr>
      <w:tr w:rsidR="00070094" w:rsidRPr="003B50C9" w14:paraId="24F1CBFF" w14:textId="77777777" w:rsidTr="00843147"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</w:tcPr>
          <w:p w14:paraId="2F789627" w14:textId="77777777" w:rsidR="00070094" w:rsidRPr="003B50C9" w:rsidRDefault="00070094" w:rsidP="00070094">
            <w:pPr>
              <w:tabs>
                <w:tab w:val="left" w:pos="252"/>
              </w:tabs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ab/>
              <w:t>รวมราคาทุน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</w:tcBorders>
          </w:tcPr>
          <w:p w14:paraId="402522F8" w14:textId="77777777" w:rsidR="00070094" w:rsidRPr="003B50C9" w:rsidRDefault="00070094" w:rsidP="0007009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59" w:type="dxa"/>
            <w:tcBorders>
              <w:top w:val="single" w:sz="4" w:space="0" w:color="auto"/>
              <w:right w:val="single" w:sz="4" w:space="0" w:color="auto"/>
            </w:tcBorders>
          </w:tcPr>
          <w:p w14:paraId="6BBB64E6" w14:textId="77777777" w:rsidR="00070094" w:rsidRPr="003B50C9" w:rsidRDefault="00070094" w:rsidP="0007009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F1ABF79" w14:textId="3250D871" w:rsidR="00070094" w:rsidRPr="003B50C9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824,981,800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0303870" w14:textId="43D0100E" w:rsidR="00070094" w:rsidRPr="003B50C9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824,981,800</w:t>
            </w:r>
          </w:p>
        </w:tc>
      </w:tr>
      <w:tr w:rsidR="001670EA" w:rsidRPr="003B50C9" w14:paraId="0DD4CF42" w14:textId="77777777" w:rsidTr="00843147">
        <w:tc>
          <w:tcPr>
            <w:tcW w:w="4669" w:type="dxa"/>
            <w:tcBorders>
              <w:left w:val="single" w:sz="4" w:space="0" w:color="auto"/>
            </w:tcBorders>
          </w:tcPr>
          <w:p w14:paraId="6B2BCF06" w14:textId="77777777" w:rsidR="001670EA" w:rsidRPr="003B50C9" w:rsidRDefault="001670EA" w:rsidP="001670EA">
            <w:pPr>
              <w:tabs>
                <w:tab w:val="left" w:pos="252"/>
              </w:tabs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ab/>
            </w:r>
            <w:r w:rsidRPr="003B50C9">
              <w:rPr>
                <w:rFonts w:ascii="Angsana New" w:hAnsi="Angsana New" w:hint="cs"/>
                <w:u w:val="single"/>
                <w:cs/>
              </w:rPr>
              <w:t>หัก</w:t>
            </w:r>
            <w:r w:rsidRPr="003B50C9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93" w:type="dxa"/>
            <w:gridSpan w:val="3"/>
          </w:tcPr>
          <w:p w14:paraId="0AB20DC6" w14:textId="77777777" w:rsidR="001670EA" w:rsidRPr="003B50C9" w:rsidRDefault="001670EA" w:rsidP="001670EA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59" w:type="dxa"/>
            <w:tcBorders>
              <w:right w:val="single" w:sz="4" w:space="0" w:color="auto"/>
            </w:tcBorders>
          </w:tcPr>
          <w:p w14:paraId="6BC70A51" w14:textId="77777777" w:rsidR="001670EA" w:rsidRPr="003B50C9" w:rsidRDefault="001670EA" w:rsidP="001670EA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05" w:type="dxa"/>
            <w:tcBorders>
              <w:left w:val="single" w:sz="4" w:space="0" w:color="auto"/>
              <w:right w:val="dashed" w:sz="4" w:space="0" w:color="auto"/>
            </w:tcBorders>
          </w:tcPr>
          <w:p w14:paraId="4DE3B7C4" w14:textId="5D391A18" w:rsidR="001670EA" w:rsidRPr="003B50C9" w:rsidRDefault="001670EA" w:rsidP="001670EA">
            <w:pPr>
              <w:ind w:left="-108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</w:tcPr>
          <w:p w14:paraId="340DBB3C" w14:textId="19473E98" w:rsidR="001670EA" w:rsidRPr="003B50C9" w:rsidRDefault="001670EA" w:rsidP="001670EA">
            <w:pPr>
              <w:ind w:left="-108" w:firstLine="18"/>
              <w:jc w:val="right"/>
              <w:rPr>
                <w:rFonts w:ascii="Angsana New" w:hAnsi="Angsana New"/>
              </w:rPr>
            </w:pPr>
          </w:p>
        </w:tc>
      </w:tr>
      <w:tr w:rsidR="00070094" w:rsidRPr="003B50C9" w14:paraId="6BCA69F9" w14:textId="77777777" w:rsidTr="00B34B95">
        <w:tc>
          <w:tcPr>
            <w:tcW w:w="662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E1B6CEC" w14:textId="705E7B37" w:rsidR="00070094" w:rsidRPr="003B50C9" w:rsidRDefault="00070094" w:rsidP="00070094">
            <w:pPr>
              <w:tabs>
                <w:tab w:val="decimal" w:pos="288"/>
              </w:tabs>
              <w:ind w:left="-18" w:firstLine="566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- </w:t>
            </w:r>
            <w:r w:rsidRPr="003B50C9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405" w:type="dxa"/>
            <w:tcBorders>
              <w:left w:val="single" w:sz="4" w:space="0" w:color="auto"/>
              <w:right w:val="dashed" w:sz="4" w:space="0" w:color="auto"/>
            </w:tcBorders>
          </w:tcPr>
          <w:p w14:paraId="7D2E9763" w14:textId="64E33C66" w:rsidR="00070094" w:rsidRPr="004B6928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 w:rsidRPr="00582D98">
              <w:rPr>
                <w:rFonts w:ascii="Angsana New" w:hAnsi="Angsana New"/>
              </w:rPr>
              <w:t>54,0</w:t>
            </w:r>
            <w:r w:rsidR="009742EE">
              <w:rPr>
                <w:rFonts w:ascii="Angsana New" w:hAnsi="Angsana New"/>
              </w:rPr>
              <w:t>72</w:t>
            </w:r>
            <w:r w:rsidRPr="00582D98">
              <w:rPr>
                <w:rFonts w:ascii="Angsana New" w:hAnsi="Angsana New"/>
              </w:rPr>
              <w:t>,</w:t>
            </w:r>
            <w:r w:rsidR="009742EE">
              <w:rPr>
                <w:rFonts w:ascii="Angsana New" w:hAnsi="Angsana New"/>
              </w:rPr>
              <w:t>088</w:t>
            </w:r>
            <w:r w:rsidRPr="003B50C9">
              <w:rPr>
                <w:rFonts w:ascii="Angsana New" w:hAnsi="Angsana New"/>
              </w:rPr>
              <w:t>)</w:t>
            </w: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</w:tcPr>
          <w:p w14:paraId="7F72A254" w14:textId="0EE6F9AE" w:rsidR="00070094" w:rsidRPr="003B50C9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 w:rsidRPr="00582D98">
              <w:rPr>
                <w:rFonts w:ascii="Angsana New" w:hAnsi="Angsana New"/>
              </w:rPr>
              <w:t>54,0</w:t>
            </w:r>
            <w:r>
              <w:rPr>
                <w:rFonts w:ascii="Angsana New" w:hAnsi="Angsana New"/>
              </w:rPr>
              <w:t>67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568</w:t>
            </w:r>
            <w:r w:rsidRPr="003B50C9">
              <w:rPr>
                <w:rFonts w:ascii="Angsana New" w:hAnsi="Angsana New"/>
              </w:rPr>
              <w:t>)</w:t>
            </w:r>
          </w:p>
        </w:tc>
      </w:tr>
      <w:tr w:rsidR="00070094" w:rsidRPr="003B50C9" w14:paraId="65F9FF7F" w14:textId="77777777" w:rsidTr="00B34B95">
        <w:tc>
          <w:tcPr>
            <w:tcW w:w="662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624F270" w14:textId="68ED2837" w:rsidR="00070094" w:rsidRPr="003B50C9" w:rsidRDefault="00070094" w:rsidP="00070094">
            <w:pPr>
              <w:tabs>
                <w:tab w:val="decimal" w:pos="288"/>
              </w:tabs>
              <w:ind w:left="-18" w:firstLine="566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- </w:t>
            </w:r>
            <w:r w:rsidRPr="003B50C9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405" w:type="dxa"/>
            <w:tcBorders>
              <w:left w:val="single" w:sz="4" w:space="0" w:color="auto"/>
              <w:right w:val="dashed" w:sz="4" w:space="0" w:color="auto"/>
            </w:tcBorders>
          </w:tcPr>
          <w:p w14:paraId="0275BB36" w14:textId="26DD5F58" w:rsidR="00070094" w:rsidRPr="004B6928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34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999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510</w:t>
            </w:r>
            <w:r w:rsidRPr="003B50C9">
              <w:rPr>
                <w:rFonts w:ascii="Angsana New" w:hAnsi="Angsana New"/>
              </w:rPr>
              <w:t>)</w:t>
            </w: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</w:tcPr>
          <w:p w14:paraId="799BB84B" w14:textId="39F4FEEE" w:rsidR="00070094" w:rsidRPr="003B50C9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34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999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510</w:t>
            </w:r>
            <w:r w:rsidRPr="003B50C9">
              <w:rPr>
                <w:rFonts w:ascii="Angsana New" w:hAnsi="Angsana New"/>
              </w:rPr>
              <w:t>)</w:t>
            </w:r>
          </w:p>
        </w:tc>
      </w:tr>
      <w:tr w:rsidR="00070094" w:rsidRPr="003B50C9" w14:paraId="12B21E8A" w14:textId="77777777" w:rsidTr="00B34B95">
        <w:tc>
          <w:tcPr>
            <w:tcW w:w="662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7A8A08" w14:textId="118AEBE3" w:rsidR="00070094" w:rsidRPr="003B50C9" w:rsidRDefault="00070094" w:rsidP="00070094">
            <w:pPr>
              <w:tabs>
                <w:tab w:val="decimal" w:pos="288"/>
              </w:tabs>
              <w:ind w:left="-18" w:firstLine="566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- </w:t>
            </w:r>
            <w:r w:rsidRPr="003B50C9">
              <w:rPr>
                <w:rFonts w:ascii="Angsana New" w:hAnsi="Angsana New"/>
                <w:cs/>
              </w:rPr>
              <w:t xml:space="preserve">บริษัท บีอีซี </w:t>
            </w:r>
            <w:r w:rsidRPr="003B50C9">
              <w:rPr>
                <w:rFonts w:ascii="Angsana New" w:hAnsi="Angsana New" w:hint="cs"/>
                <w:cs/>
              </w:rPr>
              <w:t>สตูดิโอ</w:t>
            </w:r>
            <w:r w:rsidRPr="003B50C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C0E42D3" w14:textId="159F7E80" w:rsidR="00070094" w:rsidRPr="004B6928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29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999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930</w:t>
            </w:r>
            <w:r w:rsidRPr="003B50C9">
              <w:rPr>
                <w:rFonts w:ascii="Angsana New" w:hAnsi="Angsana New"/>
              </w:rPr>
              <w:t>)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A268466" w14:textId="0FD8F8AD" w:rsidR="00070094" w:rsidRPr="003B50C9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29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999</w:t>
            </w:r>
            <w:r w:rsidRPr="00582D9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930</w:t>
            </w:r>
            <w:r w:rsidRPr="003B50C9">
              <w:rPr>
                <w:rFonts w:ascii="Angsana New" w:hAnsi="Angsana New"/>
              </w:rPr>
              <w:t>)</w:t>
            </w:r>
          </w:p>
        </w:tc>
      </w:tr>
      <w:tr w:rsidR="00070094" w:rsidRPr="003B50C9" w14:paraId="75AF2F56" w14:textId="77777777" w:rsidTr="00B34B95">
        <w:tc>
          <w:tcPr>
            <w:tcW w:w="662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ADABAE7" w14:textId="60DC0506" w:rsidR="00070094" w:rsidRPr="003B50C9" w:rsidRDefault="00070094" w:rsidP="00070094">
            <w:pPr>
              <w:tabs>
                <w:tab w:val="decimal" w:pos="288"/>
              </w:tabs>
              <w:ind w:left="-18" w:firstLine="272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441361E" w14:textId="0602D0C7" w:rsidR="00070094" w:rsidRPr="004B6928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(119,0</w:t>
            </w:r>
            <w:r w:rsidR="009742EE">
              <w:rPr>
                <w:rFonts w:ascii="Angsana New" w:hAnsi="Angsana New"/>
              </w:rPr>
              <w:t>71</w:t>
            </w:r>
            <w:r>
              <w:rPr>
                <w:rFonts w:ascii="Angsana New" w:hAnsi="Angsana New"/>
              </w:rPr>
              <w:t>,</w:t>
            </w:r>
            <w:r w:rsidR="009742EE">
              <w:rPr>
                <w:rFonts w:ascii="Angsana New" w:hAnsi="Angsana New"/>
              </w:rPr>
              <w:t>528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4C5DCAA" w14:textId="5EDADCB9" w:rsidR="00070094" w:rsidRPr="003B50C9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(119,067,008)</w:t>
            </w:r>
          </w:p>
        </w:tc>
      </w:tr>
      <w:tr w:rsidR="00070094" w:rsidRPr="003B50C9" w14:paraId="6F16CE34" w14:textId="77777777" w:rsidTr="00B34B95">
        <w:tc>
          <w:tcPr>
            <w:tcW w:w="6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BE04" w14:textId="4470AC5A" w:rsidR="00070094" w:rsidRPr="003B50C9" w:rsidRDefault="00070094" w:rsidP="0007009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รวม</w:t>
            </w:r>
            <w:r w:rsidRPr="003B50C9">
              <w:rPr>
                <w:rFonts w:ascii="Angsana New" w:hAnsi="Angsana New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3B50C9"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3B50C9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4C96B48" w14:textId="2A687B1F" w:rsidR="00070094" w:rsidRPr="004B6928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705,91</w:t>
            </w:r>
            <w:r w:rsidR="009742EE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9742EE">
              <w:rPr>
                <w:rFonts w:ascii="Angsana New" w:hAnsi="Angsana New"/>
              </w:rPr>
              <w:t>272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57C1A" w14:textId="35952AD8" w:rsidR="00070094" w:rsidRPr="003B50C9" w:rsidRDefault="00070094" w:rsidP="00070094">
            <w:pPr>
              <w:tabs>
                <w:tab w:val="decimal" w:pos="1134"/>
              </w:tabs>
              <w:ind w:left="-108" w:right="-17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705,914,792</w:t>
            </w:r>
          </w:p>
        </w:tc>
      </w:tr>
    </w:tbl>
    <w:p w14:paraId="43D28F2E" w14:textId="7FCBBCA3" w:rsidR="00811637" w:rsidRPr="00AE65E5" w:rsidRDefault="00811637" w:rsidP="004C3514">
      <w:pPr>
        <w:tabs>
          <w:tab w:val="left" w:pos="900"/>
          <w:tab w:val="left" w:pos="1440"/>
        </w:tabs>
        <w:ind w:right="-518"/>
        <w:outlineLvl w:val="0"/>
      </w:pPr>
    </w:p>
    <w:p w14:paraId="4A3E53CE" w14:textId="77777777" w:rsidR="008550E3" w:rsidRPr="00035D6A" w:rsidRDefault="008550E3" w:rsidP="00963A80">
      <w:pPr>
        <w:tabs>
          <w:tab w:val="left" w:pos="426"/>
          <w:tab w:val="left" w:pos="900"/>
          <w:tab w:val="left" w:pos="1440"/>
        </w:tabs>
        <w:ind w:right="-518" w:hanging="112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รายการที่เกิดขึ้นกับบริษัทย่อย</w:t>
      </w:r>
    </w:p>
    <w:p w14:paraId="396D4090" w14:textId="77777777" w:rsidR="00E42EB9" w:rsidRPr="002D5F39" w:rsidRDefault="00E42EB9" w:rsidP="009158E0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10"/>
          <w:szCs w:val="10"/>
        </w:rPr>
      </w:pPr>
    </w:p>
    <w:p w14:paraId="31C480CF" w14:textId="77777777" w:rsidR="002D5F39" w:rsidRPr="00D219F7" w:rsidRDefault="002D5F39" w:rsidP="004422C1">
      <w:pPr>
        <w:ind w:right="-157"/>
        <w:jc w:val="thaiDistribute"/>
        <w:rPr>
          <w:b/>
          <w:bCs/>
        </w:rPr>
      </w:pPr>
      <w:r w:rsidRPr="00D219F7">
        <w:rPr>
          <w:rFonts w:hint="cs"/>
          <w:b/>
          <w:bCs/>
          <w:cs/>
        </w:rPr>
        <w:t>บริษัท บีอีซี อินเตอร์เนชั่นแนล ดิสทริบิวชั่น จำกัด</w:t>
      </w:r>
    </w:p>
    <w:p w14:paraId="72ADDF82" w14:textId="16ACBCF5" w:rsidR="0080566D" w:rsidRDefault="0065209F" w:rsidP="0065209F">
      <w:pPr>
        <w:tabs>
          <w:tab w:val="left" w:pos="450"/>
        </w:tabs>
        <w:ind w:right="-28"/>
        <w:jc w:val="thaiDistribute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="002D5F39" w:rsidRPr="00D219F7">
        <w:rPr>
          <w:rFonts w:ascii="Angsana New" w:hAnsi="Angsana New" w:cs="Angsana New"/>
          <w:cs/>
        </w:rPr>
        <w:t xml:space="preserve">เมื่อวันที่ </w:t>
      </w:r>
      <w:r w:rsidR="002D5F39" w:rsidRPr="00D219F7">
        <w:rPr>
          <w:rFonts w:ascii="Angsana New" w:hAnsi="Angsana New" w:cs="Angsana New"/>
        </w:rPr>
        <w:t>23</w:t>
      </w:r>
      <w:r w:rsidR="002D5F39" w:rsidRPr="00D219F7">
        <w:rPr>
          <w:rFonts w:ascii="Angsana New" w:hAnsi="Angsana New" w:cs="Angsana New"/>
          <w:cs/>
        </w:rPr>
        <w:t xml:space="preserve"> </w:t>
      </w:r>
      <w:r w:rsidR="002D5F39" w:rsidRPr="00D219F7">
        <w:rPr>
          <w:rFonts w:ascii="Angsana New" w:hAnsi="Angsana New" w:cs="Angsana New" w:hint="cs"/>
          <w:cs/>
        </w:rPr>
        <w:t>ธันวาคม</w:t>
      </w:r>
      <w:r w:rsidR="002D5F39" w:rsidRPr="00D219F7">
        <w:rPr>
          <w:rFonts w:ascii="Angsana New" w:hAnsi="Angsana New" w:cs="Angsana New"/>
          <w:cs/>
        </w:rPr>
        <w:t xml:space="preserve"> </w:t>
      </w:r>
      <w:r w:rsidR="002D5F39" w:rsidRPr="00D219F7">
        <w:rPr>
          <w:rFonts w:ascii="Angsana New" w:hAnsi="Angsana New" w:cs="Angsana New"/>
        </w:rPr>
        <w:t>2567</w:t>
      </w:r>
      <w:r w:rsidR="002D5F39" w:rsidRPr="00D219F7">
        <w:rPr>
          <w:rFonts w:ascii="Angsana New" w:hAnsi="Angsana New" w:cs="Angsana New"/>
          <w:cs/>
        </w:rPr>
        <w:t xml:space="preserve"> </w:t>
      </w:r>
      <w:r w:rsidR="002D5F39" w:rsidRPr="00D219F7">
        <w:rPr>
          <w:rFonts w:ascii="Angsana New" w:hAnsi="Angsana New" w:cs="Angsana New" w:hint="cs"/>
          <w:cs/>
        </w:rPr>
        <w:t>บริษัทได้จำหน่ายเงินลงทุนใน</w:t>
      </w:r>
      <w:r w:rsidR="002D5F39" w:rsidRPr="00D219F7">
        <w:rPr>
          <w:rFonts w:ascii="Angsana New" w:hAnsi="Angsana New" w:cs="Angsana New"/>
          <w:cs/>
        </w:rPr>
        <w:t xml:space="preserve">บริษัท บีอีซี อินเตอร์เนชั่นแนล ดิสทริบิวชั่น จำกัด </w:t>
      </w:r>
      <w:r w:rsidR="002D5F39" w:rsidRPr="0065209F">
        <w:rPr>
          <w:rFonts w:ascii="Angsana New" w:hAnsi="Angsana New" w:hint="cs"/>
          <w:cs/>
        </w:rPr>
        <w:t>ทั้ง</w:t>
      </w:r>
      <w:r w:rsidR="002D5F39" w:rsidRPr="00D219F7">
        <w:rPr>
          <w:rFonts w:ascii="Angsana New" w:hAnsi="Angsana New" w:cs="Angsana New" w:hint="cs"/>
          <w:cs/>
          <w:lang w:val="en-GB"/>
        </w:rPr>
        <w:t xml:space="preserve">จำนวนในราคา </w:t>
      </w:r>
      <w:r w:rsidR="002D5F39" w:rsidRPr="00D219F7">
        <w:rPr>
          <w:rFonts w:ascii="Angsana New" w:hAnsi="Angsana New" w:cs="Angsana New"/>
        </w:rPr>
        <w:t xml:space="preserve">5,000 </w:t>
      </w:r>
      <w:r w:rsidR="002D5F39" w:rsidRPr="00D219F7">
        <w:rPr>
          <w:rFonts w:ascii="Angsana New" w:hAnsi="Angsana New" w:cs="Angsana New" w:hint="cs"/>
          <w:cs/>
        </w:rPr>
        <w:t>บาท บริษัทได้รับชำระเงินค่าหุ้นแล้วทั้งจำนวน</w:t>
      </w:r>
      <w:r w:rsidR="003725B1">
        <w:rPr>
          <w:rFonts w:ascii="Angsana New" w:hAnsi="Angsana New" w:cs="Angsana New" w:hint="cs"/>
          <w:cs/>
        </w:rPr>
        <w:t xml:space="preserve"> </w:t>
      </w:r>
      <w:r w:rsidR="0080566D">
        <w:rPr>
          <w:rFonts w:ascii="Angsana New" w:hAnsi="Angsana New" w:cs="Angsana New" w:hint="cs"/>
          <w:cs/>
        </w:rPr>
        <w:t>บริษัทรับรู้ผลกำไร</w:t>
      </w:r>
      <w:r w:rsidR="00E82F78">
        <w:rPr>
          <w:rFonts w:ascii="Angsana New" w:hAnsi="Angsana New" w:cs="Angsana New"/>
        </w:rPr>
        <w:t>(</w:t>
      </w:r>
      <w:r w:rsidR="00E82F78">
        <w:rPr>
          <w:rFonts w:ascii="Angsana New" w:hAnsi="Angsana New" w:cs="Angsana New" w:hint="cs"/>
          <w:cs/>
        </w:rPr>
        <w:t>ขาดทุน)</w:t>
      </w:r>
      <w:r w:rsidR="00954C30">
        <w:rPr>
          <w:rFonts w:ascii="Angsana New" w:hAnsi="Angsana New" w:cs="Angsana New"/>
          <w:cs/>
        </w:rPr>
        <w:br/>
      </w:r>
      <w:r w:rsidR="0080566D">
        <w:rPr>
          <w:rFonts w:ascii="Angsana New" w:hAnsi="Angsana New" w:cs="Angsana New" w:hint="cs"/>
          <w:cs/>
        </w:rPr>
        <w:t>จากการจำหน่ายเงินลงทุนในงบกำไรขาดทุนแล้ว ดังนี้</w:t>
      </w:r>
    </w:p>
    <w:p w14:paraId="513762CD" w14:textId="77777777" w:rsidR="00CC1C54" w:rsidRDefault="00CC1C54" w:rsidP="00CC1C54">
      <w:pPr>
        <w:spacing w:line="120" w:lineRule="auto"/>
        <w:ind w:left="91" w:right="-6" w:firstLine="493"/>
        <w:jc w:val="thaiDistribute"/>
        <w:rPr>
          <w:rFonts w:ascii="Angsana New" w:hAnsi="Angsana New" w:cs="Angsana New"/>
        </w:rPr>
      </w:pPr>
    </w:p>
    <w:p w14:paraId="46A38E67" w14:textId="77777777" w:rsidR="0080566D" w:rsidRPr="003837F0" w:rsidRDefault="0080566D" w:rsidP="002D5F39">
      <w:pPr>
        <w:spacing w:line="216" w:lineRule="auto"/>
        <w:ind w:left="90" w:right="-7" w:firstLine="495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45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4"/>
        <w:gridCol w:w="2211"/>
        <w:gridCol w:w="2211"/>
      </w:tblGrid>
      <w:tr w:rsidR="002039C2" w:rsidRPr="00AA3021" w14:paraId="61629171" w14:textId="77777777" w:rsidTr="00F83F2E">
        <w:trPr>
          <w:trHeight w:hRule="exact" w:val="441"/>
        </w:trPr>
        <w:tc>
          <w:tcPr>
            <w:tcW w:w="5034" w:type="dxa"/>
            <w:vMerge w:val="restart"/>
            <w:vAlign w:val="center"/>
          </w:tcPr>
          <w:p w14:paraId="57555BB4" w14:textId="77777777" w:rsidR="002039C2" w:rsidRPr="00AA3021" w:rsidRDefault="002039C2" w:rsidP="00827E08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4422" w:type="dxa"/>
            <w:gridSpan w:val="2"/>
            <w:tcBorders>
              <w:bottom w:val="single" w:sz="4" w:space="0" w:color="auto"/>
            </w:tcBorders>
            <w:vAlign w:val="center"/>
          </w:tcPr>
          <w:p w14:paraId="00ABFF02" w14:textId="384519ED" w:rsidR="002039C2" w:rsidRPr="00AA3021" w:rsidRDefault="002039C2" w:rsidP="00827E08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จำนวนเงิน (บาท)</w:t>
            </w:r>
          </w:p>
        </w:tc>
      </w:tr>
      <w:tr w:rsidR="002039C2" w:rsidRPr="00AA3021" w14:paraId="77335EF8" w14:textId="77777777" w:rsidTr="00F83F2E">
        <w:trPr>
          <w:trHeight w:hRule="exact" w:val="418"/>
        </w:trPr>
        <w:tc>
          <w:tcPr>
            <w:tcW w:w="5034" w:type="dxa"/>
            <w:vMerge/>
            <w:tcBorders>
              <w:bottom w:val="single" w:sz="4" w:space="0" w:color="auto"/>
            </w:tcBorders>
            <w:vAlign w:val="center"/>
          </w:tcPr>
          <w:p w14:paraId="1D729237" w14:textId="77777777" w:rsidR="003837F0" w:rsidRPr="00AA3021" w:rsidRDefault="003837F0" w:rsidP="00827E08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22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F98AE6" w14:textId="347BA538" w:rsidR="003837F0" w:rsidRDefault="003837F0" w:rsidP="00827E08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  <w:p w14:paraId="4F601814" w14:textId="3A52525A" w:rsidR="003837F0" w:rsidRPr="00AA3021" w:rsidRDefault="003837F0" w:rsidP="00827E08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rPr>
                <w:rFonts w:hint="cs"/>
                <w:cs/>
              </w:rPr>
              <w:t>ล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8897C6" w14:textId="6F235F47" w:rsidR="003837F0" w:rsidRPr="00AA3021" w:rsidRDefault="003837F0" w:rsidP="00827E08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039C2" w:rsidRPr="00AA3021" w14:paraId="4DCE3574" w14:textId="77777777" w:rsidTr="00F83F2E">
        <w:trPr>
          <w:trHeight w:val="362"/>
        </w:trPr>
        <w:tc>
          <w:tcPr>
            <w:tcW w:w="5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F3A59" w14:textId="0769A3A7" w:rsidR="003837F0" w:rsidRPr="00AA3021" w:rsidRDefault="003837F0" w:rsidP="00827E08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>
              <w:rPr>
                <w:rFonts w:hint="cs"/>
                <w:cs/>
              </w:rPr>
              <w:t>กำไร</w:t>
            </w:r>
            <w:r w:rsidR="00E82F78">
              <w:rPr>
                <w:rFonts w:hint="cs"/>
                <w:cs/>
              </w:rPr>
              <w:t>(ขาดทุน)</w:t>
            </w:r>
            <w:r>
              <w:rPr>
                <w:rFonts w:hint="cs"/>
                <w:cs/>
              </w:rPr>
              <w:t>จากการจำหน่ายเงินลงทุนในบริษัทย่อย</w:t>
            </w:r>
            <w:r w:rsidRPr="00AA3021">
              <w:rPr>
                <w:cs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E0B54" w14:textId="0B553396" w:rsidR="003837F0" w:rsidRPr="003837F0" w:rsidRDefault="00E82F78" w:rsidP="004E5E7C">
            <w:pPr>
              <w:tabs>
                <w:tab w:val="decimal" w:pos="1304"/>
              </w:tabs>
              <w:ind w:left="-108" w:right="-110"/>
              <w:jc w:val="center"/>
            </w:pPr>
            <w:r>
              <w:t>(29</w:t>
            </w:r>
            <w:r w:rsidR="00F4230D">
              <w:t>,</w:t>
            </w:r>
            <w:r>
              <w:t>088</w:t>
            </w:r>
            <w:r w:rsidR="00F4230D">
              <w:t>,</w:t>
            </w:r>
            <w:r>
              <w:t>486)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D054252" w14:textId="795097DF" w:rsidR="003837F0" w:rsidRPr="00AA3021" w:rsidRDefault="00F4230D" w:rsidP="004E5E7C">
            <w:pPr>
              <w:tabs>
                <w:tab w:val="decimal" w:pos="1304"/>
              </w:tabs>
              <w:ind w:left="-108" w:right="-110"/>
              <w:jc w:val="center"/>
            </w:pPr>
            <w:r>
              <w:t>5,000</w:t>
            </w:r>
          </w:p>
        </w:tc>
      </w:tr>
    </w:tbl>
    <w:p w14:paraId="25617930" w14:textId="77777777" w:rsidR="002D5F39" w:rsidRDefault="002D5F39" w:rsidP="002508A1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</w:rPr>
      </w:pPr>
    </w:p>
    <w:p w14:paraId="18644CAB" w14:textId="77777777" w:rsidR="003837F0" w:rsidRDefault="003837F0" w:rsidP="002508A1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</w:rPr>
      </w:pPr>
    </w:p>
    <w:p w14:paraId="2E0649E7" w14:textId="77777777" w:rsidR="003837F0" w:rsidRDefault="003837F0" w:rsidP="002508A1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</w:rPr>
      </w:pPr>
    </w:p>
    <w:p w14:paraId="5F9BC66E" w14:textId="77777777" w:rsidR="004116A4" w:rsidRDefault="004116A4" w:rsidP="002508A1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</w:rPr>
      </w:pPr>
    </w:p>
    <w:p w14:paraId="42114C82" w14:textId="77777777" w:rsidR="00512B9A" w:rsidRDefault="00512B9A" w:rsidP="002508A1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</w:rPr>
      </w:pPr>
    </w:p>
    <w:p w14:paraId="18654A26" w14:textId="77777777" w:rsidR="00512B9A" w:rsidRPr="00762D44" w:rsidRDefault="00512B9A" w:rsidP="002508A1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</w:rPr>
      </w:pPr>
    </w:p>
    <w:p w14:paraId="4EB764B7" w14:textId="1EC0CFE1" w:rsidR="004422C1" w:rsidRDefault="004422C1" w:rsidP="004422C1">
      <w:pPr>
        <w:tabs>
          <w:tab w:val="left" w:pos="426"/>
          <w:tab w:val="left" w:pos="900"/>
          <w:tab w:val="left" w:pos="1440"/>
        </w:tabs>
        <w:ind w:left="142" w:right="-518" w:hanging="112"/>
        <w:outlineLvl w:val="0"/>
        <w:rPr>
          <w:b/>
          <w:bCs/>
        </w:rPr>
      </w:pPr>
      <w:r w:rsidRPr="004422C1">
        <w:rPr>
          <w:b/>
          <w:bCs/>
          <w:cs/>
        </w:rPr>
        <w:lastRenderedPageBreak/>
        <w:t>บริษัทย่อยที่ถือหุ้นโดย บริษัท บีอีซี อินเตอร์เนชั่นแนล ดิสทริบิวชั่น จำกัด</w:t>
      </w:r>
    </w:p>
    <w:p w14:paraId="2F52AC5B" w14:textId="1E6974ED" w:rsidR="009158E0" w:rsidRPr="00762D44" w:rsidRDefault="009158E0" w:rsidP="00A26A3C">
      <w:pPr>
        <w:ind w:left="-98" w:right="-157" w:firstLine="524"/>
        <w:jc w:val="thaiDistribute"/>
        <w:rPr>
          <w:b/>
          <w:bCs/>
        </w:rPr>
      </w:pPr>
      <w:r w:rsidRPr="00762D44">
        <w:rPr>
          <w:b/>
          <w:bCs/>
          <w:cs/>
        </w:rPr>
        <w:t xml:space="preserve">บริษัท </w:t>
      </w:r>
      <w:r w:rsidRPr="00762D44">
        <w:rPr>
          <w:rFonts w:hint="cs"/>
          <w:b/>
          <w:bCs/>
          <w:cs/>
        </w:rPr>
        <w:t>ทีวีบี ทรี เน็ตเวอร์ค</w:t>
      </w:r>
      <w:r w:rsidRPr="00762D44">
        <w:rPr>
          <w:b/>
          <w:bCs/>
          <w:cs/>
        </w:rPr>
        <w:t xml:space="preserve"> จำกัด</w:t>
      </w:r>
    </w:p>
    <w:p w14:paraId="67E6A500" w14:textId="0032E32B" w:rsidR="00377306" w:rsidRDefault="00631ED9" w:rsidP="00EB3842">
      <w:pPr>
        <w:spacing w:line="216" w:lineRule="auto"/>
        <w:ind w:left="74" w:right="-6" w:firstLine="635"/>
        <w:jc w:val="thaiDistribute"/>
        <w:rPr>
          <w:rFonts w:ascii="Angsana New" w:hAnsi="Angsana New" w:cs="Angsana New"/>
          <w:lang w:val="en-GB"/>
        </w:rPr>
      </w:pPr>
      <w:r w:rsidRPr="00762D44">
        <w:rPr>
          <w:rFonts w:ascii="Angsana New" w:hAnsi="Angsana New" w:cs="Angsana New"/>
          <w:cs/>
        </w:rPr>
        <w:t xml:space="preserve">เมื่อวันที่ </w:t>
      </w:r>
      <w:r w:rsidR="00BB0104" w:rsidRPr="00762D44">
        <w:rPr>
          <w:rFonts w:ascii="Angsana New" w:hAnsi="Angsana New" w:cs="Angsana New"/>
        </w:rPr>
        <w:t>31</w:t>
      </w:r>
      <w:r w:rsidRPr="00762D44">
        <w:rPr>
          <w:rFonts w:ascii="Angsana New" w:hAnsi="Angsana New" w:cs="Angsana New"/>
          <w:cs/>
        </w:rPr>
        <w:t xml:space="preserve"> พฤษภาคม </w:t>
      </w:r>
      <w:r w:rsidR="00BB0104" w:rsidRPr="00762D44">
        <w:rPr>
          <w:rFonts w:ascii="Angsana New" w:hAnsi="Angsana New" w:cs="Angsana New"/>
        </w:rPr>
        <w:t>2562</w:t>
      </w:r>
      <w:r w:rsidRPr="00762D44">
        <w:rPr>
          <w:rFonts w:ascii="Angsana New" w:hAnsi="Angsana New" w:cs="Angsana New"/>
          <w:cs/>
        </w:rPr>
        <w:t xml:space="preserve"> บริษัท บีอีซี อินเตอร์เนชั่นแนล ดิสทริบิวชั่น จำกัด ซึ่งเป็นบริษัทย่อ</w:t>
      </w:r>
      <w:r w:rsidR="007257B8" w:rsidRPr="00762D44">
        <w:rPr>
          <w:rFonts w:ascii="Angsana New" w:hAnsi="Angsana New" w:cs="Angsana New"/>
          <w:cs/>
        </w:rPr>
        <w:t>ยของบริษัท</w:t>
      </w:r>
      <w:r w:rsidR="009665FA" w:rsidRPr="00762D44">
        <w:rPr>
          <w:rFonts w:ascii="Angsana New" w:hAnsi="Angsana New" w:cs="Angsana New" w:hint="cs"/>
          <w:cs/>
        </w:rPr>
        <w:t xml:space="preserve"> </w:t>
      </w:r>
      <w:r w:rsidRPr="00762D44">
        <w:rPr>
          <w:rFonts w:ascii="Angsana New" w:hAnsi="Angsana New" w:cs="Angsana New"/>
          <w:cs/>
        </w:rPr>
        <w:t>ได้ซื้อหุ้นสามัญ</w:t>
      </w:r>
      <w:r w:rsidRPr="00762D44">
        <w:rPr>
          <w:rFonts w:ascii="Angsana New" w:hAnsi="Angsana New" w:cs="Angsana New" w:hint="cs"/>
          <w:cs/>
        </w:rPr>
        <w:t>ของ</w:t>
      </w:r>
      <w:r w:rsidRPr="00762D44">
        <w:rPr>
          <w:rFonts w:ascii="Angsana New" w:hAnsi="Angsana New" w:cs="Angsana New"/>
          <w:cs/>
        </w:rPr>
        <w:t xml:space="preserve">บริษัท ทีวีบี ทรี เน็ตเวอร์ค จำกัด จำนวน </w:t>
      </w:r>
      <w:r w:rsidR="008D58A8">
        <w:rPr>
          <w:rFonts w:ascii="Angsana New" w:hAnsi="Angsana New" w:cs="Angsana New"/>
        </w:rPr>
        <w:t>400</w:t>
      </w:r>
      <w:r w:rsidRPr="00762D44">
        <w:rPr>
          <w:rFonts w:ascii="Angsana New" w:hAnsi="Angsana New" w:cs="Angsana New"/>
        </w:rPr>
        <w:t>,</w:t>
      </w:r>
      <w:r w:rsidR="008D58A8">
        <w:rPr>
          <w:rFonts w:ascii="Angsana New" w:hAnsi="Angsana New" w:cs="Angsana New"/>
        </w:rPr>
        <w:t>000</w:t>
      </w:r>
      <w:r w:rsidRPr="00762D44">
        <w:rPr>
          <w:rFonts w:ascii="Angsana New" w:hAnsi="Angsana New" w:cs="Angsana New"/>
          <w:cs/>
        </w:rPr>
        <w:t xml:space="preserve"> หุ้น จาก </w:t>
      </w:r>
      <w:r w:rsidRPr="00762D44">
        <w:rPr>
          <w:rFonts w:ascii="Angsana New" w:hAnsi="Angsana New" w:cs="Angsana New"/>
        </w:rPr>
        <w:t>TVB</w:t>
      </w:r>
      <w:r w:rsidR="0097720D" w:rsidRPr="00762D44">
        <w:rPr>
          <w:rFonts w:ascii="Angsana New" w:hAnsi="Angsana New" w:cs="Angsana New"/>
          <w:sz w:val="14"/>
          <w:szCs w:val="14"/>
        </w:rPr>
        <w:t xml:space="preserve"> </w:t>
      </w:r>
      <w:r w:rsidRPr="00762D44">
        <w:rPr>
          <w:rFonts w:ascii="Angsana New" w:hAnsi="Angsana New" w:cs="Angsana New"/>
        </w:rPr>
        <w:t xml:space="preserve">Investment LIMITED </w:t>
      </w:r>
      <w:r w:rsidRPr="00762D44">
        <w:rPr>
          <w:rFonts w:ascii="Angsana New" w:hAnsi="Angsana New" w:cs="Angsana New"/>
          <w:cs/>
        </w:rPr>
        <w:t xml:space="preserve">ซึ่งเป็นผู้ถือหุ้นเดิม ในราคา </w:t>
      </w:r>
      <w:r w:rsidR="0071712F">
        <w:rPr>
          <w:rFonts w:ascii="Angsana New" w:hAnsi="Angsana New" w:cs="Angsana New"/>
        </w:rPr>
        <w:t>100</w:t>
      </w:r>
      <w:r w:rsidRPr="00762D44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ทรี เน็ตเวอร์ค จำกัด มีผลขาดทุนสะสมสูงกว่าทุน และ</w:t>
      </w:r>
      <w:r w:rsidRPr="00762D44">
        <w:rPr>
          <w:rFonts w:ascii="Angsana New" w:hAnsi="Angsana New" w:cs="Angsana New"/>
        </w:rPr>
        <w:t xml:space="preserve"> TVB Investment LIMITED</w:t>
      </w:r>
      <w:r w:rsidR="0097720D" w:rsidRPr="00762D44">
        <w:rPr>
          <w:rFonts w:ascii="Angsana New" w:hAnsi="Angsana New" w:cs="Angsana New"/>
        </w:rPr>
        <w:t xml:space="preserve"> </w:t>
      </w:r>
      <w:r w:rsidRPr="00762D44">
        <w:rPr>
          <w:rFonts w:ascii="Angsana New" w:hAnsi="Angsana New" w:cs="Angsana New"/>
          <w:cs/>
          <w:lang w:val="en-GB"/>
        </w:rPr>
        <w:t xml:space="preserve">ได้ตกลงยกหนี้ค่าสิทธิและดอกเบี้ยค้างจ่ายจำนวน </w:t>
      </w:r>
      <w:r w:rsidR="00BB0104" w:rsidRPr="00762D44">
        <w:rPr>
          <w:rFonts w:ascii="Angsana New" w:hAnsi="Angsana New" w:cs="Angsana New"/>
          <w:lang w:val="en-GB"/>
        </w:rPr>
        <w:t>7.67</w:t>
      </w:r>
      <w:r w:rsidR="0097720D" w:rsidRPr="00762D44">
        <w:rPr>
          <w:rFonts w:ascii="Angsana New" w:hAnsi="Angsana New" w:cs="Angsana New"/>
        </w:rPr>
        <w:t xml:space="preserve"> </w:t>
      </w:r>
      <w:r w:rsidRPr="00762D44">
        <w:rPr>
          <w:rFonts w:ascii="Angsana New" w:hAnsi="Angsana New" w:cs="Angsana New"/>
          <w:cs/>
          <w:lang w:val="en-GB"/>
        </w:rPr>
        <w:t>ล้านบาท ให้กับ</w:t>
      </w:r>
      <w:r w:rsidRPr="00762D44">
        <w:rPr>
          <w:rFonts w:ascii="Angsana New" w:hAnsi="Angsana New" w:cs="Angsana New"/>
          <w:cs/>
        </w:rPr>
        <w:t>บริษัท ทีวีบี ทรี เน็ตเวอร์ค จำกัด ซึ่ง</w:t>
      </w:r>
      <w:r w:rsidRPr="00762D44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 w:rsidR="00BB0104" w:rsidRPr="00762D44">
        <w:rPr>
          <w:rFonts w:ascii="Angsana New" w:hAnsi="Angsana New" w:cs="Angsana New"/>
          <w:lang w:val="en-GB"/>
        </w:rPr>
        <w:t>2562</w:t>
      </w:r>
      <w:r w:rsidR="0097720D" w:rsidRPr="00762D44">
        <w:rPr>
          <w:rFonts w:ascii="Angsana New" w:hAnsi="Angsana New" w:cs="Angsana New"/>
          <w:lang w:val="en-GB"/>
        </w:rPr>
        <w:t xml:space="preserve"> </w:t>
      </w:r>
      <w:r w:rsidRPr="00762D44">
        <w:rPr>
          <w:rFonts w:ascii="Angsana New" w:hAnsi="Angsana New" w:cs="Angsana New"/>
          <w:cs/>
          <w:lang w:val="en-GB"/>
        </w:rPr>
        <w:t xml:space="preserve">การซื้อหุ้นดังกล่าวทำให้สัดส่วนการถือหุ้นเพิ่มขึ้นจากเดิมร้อยละ </w:t>
      </w:r>
      <w:r w:rsidR="00BB0104" w:rsidRPr="00762D44">
        <w:rPr>
          <w:rFonts w:ascii="Angsana New" w:hAnsi="Angsana New" w:cs="Angsana New"/>
          <w:lang w:val="en-GB"/>
        </w:rPr>
        <w:t>59.99</w:t>
      </w:r>
      <w:r w:rsidRPr="00762D44">
        <w:rPr>
          <w:rFonts w:ascii="Angsana New" w:hAnsi="Angsana New" w:cs="Angsana New"/>
          <w:cs/>
          <w:lang w:val="en-GB"/>
        </w:rPr>
        <w:t xml:space="preserve"> เป็นร้อยละ </w:t>
      </w:r>
      <w:r w:rsidR="00BB0104" w:rsidRPr="00762D44">
        <w:rPr>
          <w:rFonts w:ascii="Angsana New" w:hAnsi="Angsana New" w:cs="Angsana New"/>
          <w:lang w:val="en-GB"/>
        </w:rPr>
        <w:t>99.99</w:t>
      </w:r>
      <w:r w:rsidRPr="00762D44">
        <w:rPr>
          <w:rFonts w:ascii="Angsana New" w:hAnsi="Angsana New" w:cs="Angsana New" w:hint="cs"/>
          <w:cs/>
          <w:lang w:val="en-GB"/>
        </w:rPr>
        <w:t xml:space="preserve"> โดยที่อำนาจ</w:t>
      </w:r>
      <w:r w:rsidR="007257B8" w:rsidRPr="00762D44">
        <w:rPr>
          <w:rFonts w:ascii="Angsana New" w:hAnsi="Angsana New" w:cs="Angsana New" w:hint="cs"/>
          <w:cs/>
          <w:lang w:val="en-GB"/>
        </w:rPr>
        <w:t>ควบคุมในบริษัทย่อยนั้นยังคงอยู่</w:t>
      </w:r>
      <w:r w:rsidRPr="00762D44">
        <w:rPr>
          <w:rFonts w:ascii="Angsana New" w:hAnsi="Angsana New" w:cs="Angsana New" w:hint="cs"/>
          <w:cs/>
          <w:lang w:val="en-GB"/>
        </w:rPr>
        <w:t>ในงบการเงินรวม</w:t>
      </w:r>
      <w:r w:rsidR="00C25A5D" w:rsidRPr="00762D44">
        <w:rPr>
          <w:rFonts w:ascii="Angsana New" w:hAnsi="Angsana New" w:cs="Angsana New" w:hint="cs"/>
          <w:cs/>
          <w:lang w:val="en-GB"/>
        </w:rPr>
        <w:t xml:space="preserve"> </w:t>
      </w:r>
      <w:r w:rsidRPr="00762D44">
        <w:rPr>
          <w:rFonts w:ascii="Angsana New" w:hAnsi="Angsana New" w:cs="Angsana New" w:hint="cs"/>
          <w:cs/>
          <w:lang w:val="en-GB"/>
        </w:rPr>
        <w:t xml:space="preserve">บริษัทย่อยของบริษัทรับรู้ส่วนได้เสียที่ไม่มีอำนาจควบคุมเพิ่มขึ้นเป็นจำนวนเงิน </w:t>
      </w:r>
      <w:r w:rsidR="00BB0104" w:rsidRPr="00762D44">
        <w:rPr>
          <w:rFonts w:ascii="Angsana New" w:hAnsi="Angsana New" w:cs="Angsana New"/>
          <w:lang w:val="en-GB"/>
        </w:rPr>
        <w:t xml:space="preserve">29.09 </w:t>
      </w:r>
      <w:r w:rsidRPr="00762D44">
        <w:rPr>
          <w:rFonts w:ascii="Angsana New" w:hAnsi="Angsana New" w:cs="Angsana New" w:hint="cs"/>
          <w:cs/>
          <w:lang w:val="en-GB"/>
        </w:rPr>
        <w:t>ล้านบาท และบันทึก</w:t>
      </w:r>
      <w:r w:rsidRPr="004E5C21">
        <w:rPr>
          <w:rFonts w:ascii="Angsana New" w:hAnsi="Angsana New" w:cs="Angsana New" w:hint="cs"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762D44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="00BB0104" w:rsidRPr="00762D44">
        <w:rPr>
          <w:rFonts w:ascii="Angsana New" w:hAnsi="Angsana New" w:cs="Angsana New"/>
          <w:lang w:val="en-GB"/>
        </w:rPr>
        <w:t>29.09</w:t>
      </w:r>
      <w:r w:rsidRPr="00762D44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14:paraId="24AB622F" w14:textId="4CEEB96D" w:rsidR="00A87737" w:rsidRPr="002D5F39" w:rsidRDefault="00A87737" w:rsidP="00EB3842">
      <w:pPr>
        <w:spacing w:line="216" w:lineRule="auto"/>
        <w:ind w:left="74" w:right="-6" w:firstLine="635"/>
        <w:jc w:val="thaiDistribute"/>
        <w:rPr>
          <w:rFonts w:ascii="Angsana New" w:hAnsi="Angsana New" w:cs="Angsana New"/>
          <w:lang w:val="en-GB"/>
        </w:rPr>
      </w:pPr>
      <w:r w:rsidRPr="00762D44">
        <w:rPr>
          <w:rFonts w:ascii="Angsana New" w:hAnsi="Angsana New" w:cs="Angsana New"/>
          <w:cs/>
        </w:rPr>
        <w:t xml:space="preserve">เมื่อวันที่ </w:t>
      </w:r>
      <w:r>
        <w:rPr>
          <w:rFonts w:ascii="Angsana New" w:hAnsi="Angsana New" w:cs="Angsana New"/>
        </w:rPr>
        <w:t>23</w:t>
      </w:r>
      <w:r w:rsidRPr="00762D44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ธันวาคม</w:t>
      </w:r>
      <w:r w:rsidRPr="00762D44">
        <w:rPr>
          <w:rFonts w:ascii="Angsana New" w:hAnsi="Angsana New" w:cs="Angsana New"/>
          <w:cs/>
        </w:rPr>
        <w:t xml:space="preserve"> </w:t>
      </w:r>
      <w:r w:rsidRPr="00762D44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>
        <w:rPr>
          <w:rFonts w:ascii="Angsana New" w:hAnsi="Angsana New" w:cs="Angsana New" w:hint="cs"/>
          <w:cs/>
        </w:rPr>
        <w:t xml:space="preserve"> บริษัทได้จำหน่ายเงินลงทุนในบริษัท บีอีซี อินเตอร์เนชั่นแนล ดิสทริบิวชั่น จำกัด ที่ถือ</w:t>
      </w:r>
      <w:r w:rsidR="00D93993">
        <w:rPr>
          <w:rFonts w:ascii="Angsana New" w:hAnsi="Angsana New" w:cs="Angsana New" w:hint="cs"/>
          <w:cs/>
        </w:rPr>
        <w:t>อยู่ทั้งหมด</w:t>
      </w:r>
      <w:r w:rsidR="00AE4CA8">
        <w:rPr>
          <w:rFonts w:ascii="Angsana New" w:hAnsi="Angsana New" w:cs="Angsana New" w:hint="cs"/>
          <w:cs/>
        </w:rPr>
        <w:t xml:space="preserve"> </w:t>
      </w:r>
      <w:r w:rsidR="00D93993">
        <w:rPr>
          <w:rFonts w:ascii="Angsana New" w:hAnsi="Angsana New" w:cs="Angsana New" w:hint="cs"/>
          <w:cs/>
        </w:rPr>
        <w:t xml:space="preserve">จึงโอนส่วนต่ำจากการเปลี่ยนแปลงสัดส่วนเงินลงทุนในบริษัทย่อยจำนวน </w:t>
      </w:r>
      <w:r w:rsidR="00D93993">
        <w:rPr>
          <w:rFonts w:ascii="Angsana New" w:hAnsi="Angsana New" w:cs="Angsana New"/>
        </w:rPr>
        <w:t>29.09</w:t>
      </w:r>
      <w:r w:rsidR="00D93993">
        <w:rPr>
          <w:rFonts w:ascii="Angsana New" w:hAnsi="Angsana New" w:cs="Angsana New" w:hint="cs"/>
          <w:cs/>
        </w:rPr>
        <w:t xml:space="preserve"> ล้านบาท และรับรู้เป็นส่วนหนึ่งของผลขาดทุนจากการจำหน่ายเงินลงทุนในบริษัทย่อยในงบกำไรขาดทุนรวมปี </w:t>
      </w:r>
      <w:r w:rsidR="00D93993">
        <w:rPr>
          <w:rFonts w:ascii="Angsana New" w:hAnsi="Angsana New" w:cs="Angsana New"/>
        </w:rPr>
        <w:t>2567</w:t>
      </w:r>
    </w:p>
    <w:p w14:paraId="5E7E0C51" w14:textId="77777777" w:rsidR="00A87737" w:rsidRPr="002D5F39" w:rsidRDefault="00A87737" w:rsidP="00D93993">
      <w:pPr>
        <w:spacing w:line="120" w:lineRule="auto"/>
        <w:ind w:left="91" w:right="-6" w:firstLine="493"/>
        <w:jc w:val="thaiDistribute"/>
        <w:rPr>
          <w:rFonts w:ascii="Angsana New" w:hAnsi="Angsana New" w:cs="Angsana New"/>
          <w:cs/>
          <w:lang w:val="en-GB"/>
        </w:rPr>
      </w:pPr>
    </w:p>
    <w:p w14:paraId="1C67B947" w14:textId="1960BCD2" w:rsidR="000D12A4" w:rsidRPr="000D12A4" w:rsidRDefault="000D12A4" w:rsidP="00EF267F">
      <w:pPr>
        <w:tabs>
          <w:tab w:val="left" w:pos="284"/>
          <w:tab w:val="left" w:pos="851"/>
          <w:tab w:val="left" w:pos="1440"/>
        </w:tabs>
        <w:ind w:right="-28"/>
        <w:jc w:val="right"/>
        <w:outlineLvl w:val="0"/>
        <w:rPr>
          <w:rFonts w:ascii="Angsana New" w:hAnsi="Angsana New" w:cs="Angsana New"/>
          <w:sz w:val="24"/>
          <w:szCs w:val="24"/>
          <w:cs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บาท</w:t>
      </w:r>
    </w:p>
    <w:tbl>
      <w:tblPr>
        <w:tblW w:w="9450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948"/>
        <w:gridCol w:w="2608"/>
        <w:gridCol w:w="972"/>
        <w:gridCol w:w="977"/>
        <w:gridCol w:w="972"/>
        <w:gridCol w:w="973"/>
      </w:tblGrid>
      <w:tr w:rsidR="000D12A4" w:rsidRPr="00D4736F" w14:paraId="68B1922E" w14:textId="77777777" w:rsidTr="00C410CF">
        <w:trPr>
          <w:cantSplit/>
          <w:trHeight w:val="315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75CB2" w14:textId="77777777" w:rsidR="000D12A4" w:rsidRPr="00D4736F" w:rsidRDefault="000D12A4" w:rsidP="00827E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BE77C" w14:textId="77777777" w:rsidR="000D12A4" w:rsidRPr="00D4736F" w:rsidRDefault="000D12A4" w:rsidP="00827E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838C" w14:textId="77777777" w:rsidR="000D12A4" w:rsidRPr="00D4736F" w:rsidRDefault="000D12A4" w:rsidP="00827E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634E" w14:textId="77777777" w:rsidR="000D12A4" w:rsidRPr="00D4736F" w:rsidRDefault="000D12A4" w:rsidP="00827E08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เงินปันผ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</w:p>
        </w:tc>
      </w:tr>
      <w:tr w:rsidR="000D12A4" w:rsidRPr="00D4736F" w14:paraId="11C2FEA5" w14:textId="77777777" w:rsidTr="00C410CF">
        <w:trPr>
          <w:cantSplit/>
          <w:trHeight w:val="267"/>
        </w:trPr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EFA9" w14:textId="77777777" w:rsidR="000D12A4" w:rsidRPr="00D4736F" w:rsidRDefault="000D12A4" w:rsidP="00827E08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1764" w14:textId="77777777" w:rsidR="000D12A4" w:rsidRPr="00D4736F" w:rsidRDefault="000D12A4" w:rsidP="00827E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520783" w14:textId="2700C71C" w:rsidR="000D12A4" w:rsidRPr="00922742" w:rsidRDefault="000D12A4" w:rsidP="00827E08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 w:rsidR="001670EA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D832" w14:textId="22576DBB" w:rsidR="000D12A4" w:rsidRPr="00922742" w:rsidRDefault="000D12A4" w:rsidP="00827E08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 w:rsidR="001670E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0D0EB6E" w14:textId="5CDF70C2" w:rsidR="000D12A4" w:rsidRPr="00922742" w:rsidRDefault="000D12A4" w:rsidP="00827E08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 w:rsidR="001670EA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498B4" w14:textId="269F7CE3" w:rsidR="000D12A4" w:rsidRPr="00922742" w:rsidRDefault="000D12A4" w:rsidP="00827E08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 w:rsidR="001670EA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0D12A4" w:rsidRPr="00AD533F" w14:paraId="37CC7C48" w14:textId="77777777" w:rsidTr="00C410CF"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FBDD6" w14:textId="77777777" w:rsidR="000D12A4" w:rsidRPr="00AD533F" w:rsidRDefault="000D12A4" w:rsidP="00827E08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26F90" w14:textId="77777777" w:rsidR="000D12A4" w:rsidRPr="00AD533F" w:rsidRDefault="000D12A4" w:rsidP="00827E08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B4EE9B0" w14:textId="77777777" w:rsidR="000D12A4" w:rsidRPr="007F3F26" w:rsidRDefault="000D12A4" w:rsidP="00827E08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4D67EC6A" w14:textId="77777777" w:rsidR="000D12A4" w:rsidRPr="007F3F26" w:rsidRDefault="000D12A4" w:rsidP="00827E08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6E57281" w14:textId="77777777" w:rsidR="000D12A4" w:rsidRPr="007F3F26" w:rsidRDefault="000D12A4" w:rsidP="00827E08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B668A17" w14:textId="77777777" w:rsidR="000D12A4" w:rsidRPr="00AD533F" w:rsidRDefault="000D12A4" w:rsidP="00827E08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267F" w:rsidRPr="00AD533F" w14:paraId="3E39A30D" w14:textId="77777777" w:rsidTr="00C410CF"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14:paraId="3AC8AD86" w14:textId="77777777" w:rsidR="00EF267F" w:rsidRPr="00AD533F" w:rsidRDefault="00EF267F" w:rsidP="00EF267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1.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14:paraId="3FB5BF94" w14:textId="4434D364" w:rsidR="0001305C" w:rsidRPr="00AD533F" w:rsidRDefault="00EF267F" w:rsidP="0001305C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 </w:t>
            </w:r>
            <w:r w:rsidR="008B78B9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  <w:r w:rsidR="0001305C">
              <w:rPr>
                <w:rFonts w:ascii="Angsana New" w:hAnsi="Angsana New" w:hint="cs"/>
                <w:sz w:val="24"/>
                <w:szCs w:val="24"/>
                <w:cs/>
              </w:rPr>
              <w:t xml:space="preserve">ลิขสิทธิ์ละคร </w:t>
            </w:r>
            <w:r w:rsidRPr="00DD71C1">
              <w:rPr>
                <w:rFonts w:ascii="Angsana New" w:hAnsi="Angsana New"/>
                <w:sz w:val="24"/>
                <w:szCs w:val="24"/>
                <w:cs/>
              </w:rPr>
              <w:t>ขายเวลา</w:t>
            </w:r>
            <w:r w:rsidR="0001305C">
              <w:rPr>
                <w:rFonts w:ascii="Angsana New" w:hAnsi="Angsana New" w:hint="cs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3A8358B3" w14:textId="063A196B" w:rsidR="00EF267F" w:rsidRPr="00AD06F1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5BEE8CE3" w14:textId="35EEAD66" w:rsidR="00EF267F" w:rsidRPr="007F3F26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699FD3B4" w14:textId="77777777" w:rsidR="00EF267F" w:rsidRPr="007F3F26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3389882B" w14:textId="77777777" w:rsidR="00EF267F" w:rsidRPr="00AD533F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F267F" w:rsidRPr="00AD533F" w14:paraId="2DA461ED" w14:textId="77777777" w:rsidTr="00C410CF"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14:paraId="443103DD" w14:textId="77777777" w:rsidR="00EF267F" w:rsidRPr="00AD533F" w:rsidRDefault="00EF267F" w:rsidP="00EF267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14:paraId="276DFC78" w14:textId="4E766416" w:rsidR="00EF267F" w:rsidRPr="00F406B8" w:rsidRDefault="008674E2" w:rsidP="0001305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และจำหน่ายสินค้า</w:t>
            </w:r>
            <w:r w:rsidR="0039487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94876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="00394876">
              <w:rPr>
                <w:rFonts w:ascii="Angsana New" w:hAnsi="Angsana New"/>
                <w:sz w:val="24"/>
                <w:szCs w:val="24"/>
              </w:rPr>
              <w:t>Merchandies</w:t>
            </w:r>
            <w:proofErr w:type="spellEnd"/>
            <w:r w:rsidR="0039487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417B5080" w14:textId="77777777" w:rsidR="00EF267F" w:rsidRPr="00AD06F1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32CC0E3A" w14:textId="77777777" w:rsidR="00EF267F" w:rsidRPr="007F3F26" w:rsidRDefault="00EF267F" w:rsidP="00EF267F">
            <w:pPr>
              <w:tabs>
                <w:tab w:val="decimal" w:pos="782"/>
              </w:tabs>
              <w:ind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594A84BC" w14:textId="77777777" w:rsidR="00EF267F" w:rsidRPr="007F3F26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1AD30CF2" w14:textId="77777777" w:rsidR="00EF267F" w:rsidRPr="00AD533F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267F" w:rsidRPr="00AD533F" w14:paraId="6607EBB0" w14:textId="77777777" w:rsidTr="00C410CF"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14:paraId="164D9BEA" w14:textId="77777777" w:rsidR="00EF267F" w:rsidRPr="00AD533F" w:rsidRDefault="00EF267F" w:rsidP="00EF267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14:paraId="3A63192E" w14:textId="77777777" w:rsidR="00EF267F" w:rsidRPr="00AD533F" w:rsidRDefault="00EF267F" w:rsidP="00EF267F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06C9C3E5" w14:textId="7DEDC894" w:rsidR="00EF267F" w:rsidRPr="00AD06F1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056CD4ED" w14:textId="425034D7" w:rsidR="00EF267F" w:rsidRPr="007F3F26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3B314C6F" w14:textId="77777777" w:rsidR="00EF267F" w:rsidRPr="007F3F26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6D4E0AF9" w14:textId="77777777" w:rsidR="00EF267F" w:rsidRPr="00AD533F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F267F" w:rsidRPr="00AD533F" w14:paraId="4370EABB" w14:textId="77777777" w:rsidTr="00C410CF"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14:paraId="58E9BB3E" w14:textId="77777777" w:rsidR="00EF267F" w:rsidRPr="00AD533F" w:rsidRDefault="00EF267F" w:rsidP="00EF267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14:paraId="19C1207A" w14:textId="77777777" w:rsidR="00EF267F" w:rsidRDefault="00EF267F" w:rsidP="00EF267F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โฆษณาทางโทรทัศน์รวมถึงเป็น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2107B1D4" w14:textId="77777777" w:rsidR="00EF267F" w:rsidRPr="00AD06F1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3F3DCCC3" w14:textId="77777777" w:rsidR="00EF267F" w:rsidRPr="007F3F26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40E517E7" w14:textId="77777777" w:rsidR="00EF267F" w:rsidRPr="007F3F26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2FD2C233" w14:textId="77777777" w:rsidR="00EF267F" w:rsidRPr="00441ECB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267F" w:rsidRPr="00AD533F" w14:paraId="2552FF56" w14:textId="77777777" w:rsidTr="00C410CF"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14:paraId="5DE9D75B" w14:textId="77777777" w:rsidR="00EF267F" w:rsidRPr="00AD533F" w:rsidRDefault="00EF267F" w:rsidP="00EF267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14:paraId="6EF7AC93" w14:textId="77777777" w:rsidR="00EF267F" w:rsidRDefault="00EF267F" w:rsidP="00EF267F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ตัวแทนขายลิขสิทธิ์ละคร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2EA48089" w14:textId="77777777" w:rsidR="00EF267F" w:rsidRPr="00AD06F1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77E3C86E" w14:textId="77777777" w:rsidR="00EF267F" w:rsidRPr="007F3F26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788D1ACB" w14:textId="77777777" w:rsidR="00EF267F" w:rsidRPr="007F3F26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5849E13E" w14:textId="77777777" w:rsidR="00EF267F" w:rsidRPr="00441ECB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267F" w:rsidRPr="00AD533F" w14:paraId="5FE765A5" w14:textId="77777777" w:rsidTr="00C410CF"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14:paraId="7C1A4AB9" w14:textId="77777777" w:rsidR="00EF267F" w:rsidRPr="003A2509" w:rsidRDefault="00EF267F" w:rsidP="00EF267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A2509">
              <w:rPr>
                <w:rFonts w:ascii="Angsana New" w:hAnsi="Angsana New"/>
                <w:sz w:val="24"/>
                <w:szCs w:val="24"/>
              </w:rPr>
              <w:t xml:space="preserve">3. </w:t>
            </w:r>
            <w:r w:rsidRPr="003A2509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14:paraId="17B19C29" w14:textId="77777777" w:rsidR="00EF267F" w:rsidRPr="003A2509" w:rsidRDefault="00EF267F" w:rsidP="00EF267F">
            <w:pPr>
              <w:rPr>
                <w:rFonts w:ascii="Angsana New" w:hAnsi="Angsana New"/>
                <w:sz w:val="24"/>
                <w:szCs w:val="24"/>
              </w:rPr>
            </w:pPr>
            <w:r w:rsidRPr="003A2509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13C09B9A" w14:textId="2634C423" w:rsidR="00EF267F" w:rsidRPr="00AD06F1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5F1E1A17" w14:textId="3B56DA69" w:rsidR="00EF267F" w:rsidRPr="003A2509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20DBD892" w14:textId="77777777" w:rsidR="00EF267F" w:rsidRPr="003A2509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25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2D102851" w14:textId="77777777" w:rsidR="00EF267F" w:rsidRPr="00AD533F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25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F267F" w:rsidRPr="00AD533F" w14:paraId="74370A6E" w14:textId="77777777" w:rsidTr="00C410CF">
        <w:trPr>
          <w:trHeight w:val="335"/>
        </w:trPr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14:paraId="4B3349F3" w14:textId="77777777" w:rsidR="00EF267F" w:rsidRPr="00AD533F" w:rsidRDefault="00EF267F" w:rsidP="00EF267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สตูดิโอ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จำกัด  </w:t>
            </w: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14:paraId="09A8D569" w14:textId="77777777" w:rsidR="00EF267F" w:rsidRPr="00AD533F" w:rsidRDefault="00EF267F" w:rsidP="00EF267F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 ให้บริการตัดต่อภาพ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2D0FC05D" w14:textId="51553B9F" w:rsidR="00EF267F" w:rsidRPr="00AD06F1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5053717F" w14:textId="0D5D512A" w:rsidR="00EF267F" w:rsidRPr="007F3F26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2C35FA71" w14:textId="77777777" w:rsidR="00EF267F" w:rsidRPr="007F3F26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2DD58AB5" w14:textId="77777777" w:rsidR="00EF267F" w:rsidRPr="00AD533F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F267F" w:rsidRPr="00AD533F" w14:paraId="31FAC3E9" w14:textId="77777777" w:rsidTr="00C410CF">
        <w:trPr>
          <w:trHeight w:val="335"/>
        </w:trPr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14:paraId="7E982581" w14:textId="77777777" w:rsidR="00EF267F" w:rsidRPr="00AD533F" w:rsidRDefault="00EF267F" w:rsidP="00EF267F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14:paraId="2DE3B655" w14:textId="77777777" w:rsidR="00EF267F" w:rsidRPr="00AD533F" w:rsidRDefault="00EF267F" w:rsidP="00EF267F">
            <w:pPr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 และสตูดิโอ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13D6A716" w14:textId="77777777" w:rsidR="00EF267F" w:rsidRPr="00AD06F1" w:rsidRDefault="00EF267F" w:rsidP="00EF267F">
            <w:pPr>
              <w:tabs>
                <w:tab w:val="decimal" w:pos="794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2CD4A00E" w14:textId="77777777" w:rsidR="00EF267F" w:rsidRPr="007F3F26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740D013D" w14:textId="77777777" w:rsidR="00EF267F" w:rsidRPr="007F3F26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31F57E4B" w14:textId="77777777" w:rsidR="00EF267F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267F" w:rsidRPr="00AD533F" w14:paraId="33F3AF2B" w14:textId="77777777" w:rsidTr="00C410CF"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14:paraId="675B498C" w14:textId="161951C0" w:rsidR="00EF267F" w:rsidRPr="00AD533F" w:rsidRDefault="00EF267F" w:rsidP="00EF267F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5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14:paraId="34216D7B" w14:textId="77777777" w:rsidR="00EF267F" w:rsidRPr="00F406B8" w:rsidRDefault="00EF267F" w:rsidP="00EF267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F406B8">
              <w:rPr>
                <w:rFonts w:ascii="Angsana New" w:hAnsi="Angsana New"/>
                <w:sz w:val="24"/>
                <w:szCs w:val="24"/>
                <w:cs/>
              </w:rPr>
              <w:t>ลงทุนในธุรกิจดิจิตอลแพลตฟอร์ม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0171D790" w14:textId="4DDD127C" w:rsidR="00EF267F" w:rsidRPr="00AD06F1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0767548E" w14:textId="3A1ADC4D" w:rsidR="00EF267F" w:rsidRPr="007F3F26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222389A1" w14:textId="77777777" w:rsidR="00EF267F" w:rsidRPr="007F3F26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4863B3C0" w14:textId="77777777" w:rsidR="00EF267F" w:rsidRPr="00AD533F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F267F" w:rsidRPr="00AD533F" w14:paraId="5CCDE869" w14:textId="77777777" w:rsidTr="00C410CF"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14:paraId="2693E1AF" w14:textId="1D2E5533" w:rsidR="00EF267F" w:rsidRPr="00AD533F" w:rsidRDefault="00EF267F" w:rsidP="00EF267F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6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บีอีซี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มัลติมีเดีย จำกัด </w:t>
            </w: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14:paraId="1245C0FB" w14:textId="04A00633" w:rsidR="008674E2" w:rsidRPr="00AD533F" w:rsidRDefault="00EF267F" w:rsidP="00EF267F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pacing w:val="-14"/>
                <w:sz w:val="24"/>
                <w:szCs w:val="24"/>
                <w:cs/>
              </w:rPr>
              <w:t>ดำเนินธุรกิจ</w:t>
            </w:r>
            <w:r w:rsidRPr="00AD533F">
              <w:rPr>
                <w:rFonts w:ascii="Angsana New" w:hAnsi="Angsana New" w:hint="cs"/>
                <w:spacing w:val="-14"/>
                <w:sz w:val="24"/>
                <w:szCs w:val="24"/>
                <w:cs/>
              </w:rPr>
              <w:t>สถานีโทรทัศน์ระบบดิจิตอล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19091ED3" w14:textId="351B0314" w:rsidR="00EF267F" w:rsidRPr="00AD06F1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AD06F1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0DF03CA1" w14:textId="2998AC19" w:rsidR="00EF267F" w:rsidRPr="007F3F26" w:rsidRDefault="00EF267F" w:rsidP="00EF267F">
            <w:pPr>
              <w:tabs>
                <w:tab w:val="decimal" w:pos="782"/>
              </w:tabs>
              <w:ind w:left="-86" w:right="-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06F1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AD06F1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545293E6" w14:textId="77777777" w:rsidR="00EF267F" w:rsidRPr="007F3F26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7F00CD38" w14:textId="77777777" w:rsidR="00EF267F" w:rsidRPr="00AD533F" w:rsidRDefault="00EF267F" w:rsidP="00EF267F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74E2" w:rsidRPr="00AD533F" w14:paraId="7E5F955B" w14:textId="77777777" w:rsidTr="00C410CF"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14:paraId="41628D23" w14:textId="77777777" w:rsidR="008674E2" w:rsidRDefault="008674E2" w:rsidP="00975AF8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14:paraId="7CCD4004" w14:textId="4C3949AC" w:rsidR="008674E2" w:rsidRPr="00975AF8" w:rsidRDefault="008674E2" w:rsidP="00975AF8">
            <w:pPr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75AF8">
              <w:rPr>
                <w:rFonts w:ascii="Angsana New" w:hAnsi="Angsana New" w:hint="cs"/>
                <w:sz w:val="24"/>
                <w:szCs w:val="24"/>
                <w:cs/>
              </w:rPr>
              <w:t>และจัดกิจกรรมและการแสดง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691DE485" w14:textId="77777777" w:rsidR="008674E2" w:rsidRPr="00AD06F1" w:rsidRDefault="008674E2" w:rsidP="00975AF8">
            <w:pPr>
              <w:tabs>
                <w:tab w:val="decimal" w:pos="782"/>
              </w:tabs>
              <w:ind w:left="-86" w:right="-78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3AD4A0F4" w14:textId="77777777" w:rsidR="008674E2" w:rsidRPr="00AD06F1" w:rsidRDefault="008674E2" w:rsidP="00975AF8">
            <w:pPr>
              <w:tabs>
                <w:tab w:val="decimal" w:pos="782"/>
              </w:tabs>
              <w:ind w:left="-86" w:right="-78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0A2F73EE" w14:textId="77777777" w:rsidR="008674E2" w:rsidRPr="007F3F26" w:rsidRDefault="008674E2" w:rsidP="00975AF8">
            <w:pPr>
              <w:tabs>
                <w:tab w:val="decimal" w:pos="-130"/>
              </w:tabs>
              <w:ind w:hanging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597F2948" w14:textId="77777777" w:rsidR="008674E2" w:rsidRPr="00A64704" w:rsidRDefault="008674E2" w:rsidP="00975AF8">
            <w:pPr>
              <w:tabs>
                <w:tab w:val="decimal" w:pos="-130"/>
              </w:tabs>
              <w:ind w:hanging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12A4" w:rsidRPr="00AD533F" w14:paraId="07FB9B1C" w14:textId="77777777" w:rsidTr="008674E2">
        <w:tc>
          <w:tcPr>
            <w:tcW w:w="7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0F45" w14:textId="77777777" w:rsidR="000D12A4" w:rsidRPr="007F3F26" w:rsidRDefault="000D12A4" w:rsidP="00827E08">
            <w:pPr>
              <w:tabs>
                <w:tab w:val="decimal" w:pos="792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3F2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7F3F26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1207CCB" w14:textId="77777777" w:rsidR="000D12A4" w:rsidRPr="007F3F26" w:rsidRDefault="000D12A4" w:rsidP="00827E08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05077" w14:textId="670FF23B" w:rsidR="000D12A4" w:rsidRPr="00AD533F" w:rsidRDefault="001670EA" w:rsidP="001670E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C5DDF44" w14:textId="77777777" w:rsidR="00890358" w:rsidRPr="00890358" w:rsidRDefault="000D12A4" w:rsidP="00BF1B4A">
      <w:pPr>
        <w:tabs>
          <w:tab w:val="left" w:pos="426"/>
          <w:tab w:val="left" w:pos="900"/>
          <w:tab w:val="left" w:pos="1440"/>
        </w:tabs>
        <w:ind w:left="142" w:right="-518" w:hanging="112"/>
        <w:outlineLvl w:val="0"/>
        <w:rPr>
          <w:sz w:val="10"/>
          <w:szCs w:val="10"/>
        </w:rPr>
      </w:pPr>
      <w:r>
        <w:rPr>
          <w:sz w:val="24"/>
          <w:szCs w:val="24"/>
          <w:cs/>
        </w:rPr>
        <w:tab/>
      </w:r>
      <w:r>
        <w:rPr>
          <w:sz w:val="24"/>
          <w:szCs w:val="24"/>
          <w:cs/>
        </w:rPr>
        <w:tab/>
      </w:r>
    </w:p>
    <w:p w14:paraId="62E8031E" w14:textId="15873D21" w:rsidR="00995626" w:rsidRDefault="00890358" w:rsidP="00D76C13">
      <w:pPr>
        <w:tabs>
          <w:tab w:val="left" w:pos="426"/>
          <w:tab w:val="left" w:pos="900"/>
          <w:tab w:val="left" w:pos="1440"/>
        </w:tabs>
        <w:ind w:left="142" w:right="-518" w:hanging="112"/>
        <w:outlineLvl w:val="0"/>
        <w:rPr>
          <w:sz w:val="24"/>
          <w:szCs w:val="24"/>
        </w:rPr>
      </w:pPr>
      <w:r>
        <w:rPr>
          <w:sz w:val="24"/>
          <w:szCs w:val="24"/>
          <w:cs/>
        </w:rPr>
        <w:tab/>
      </w:r>
      <w:r>
        <w:rPr>
          <w:sz w:val="24"/>
          <w:szCs w:val="24"/>
          <w:cs/>
        </w:rPr>
        <w:tab/>
      </w:r>
    </w:p>
    <w:p w14:paraId="4FF5CBA5" w14:textId="77777777" w:rsidR="006264C1" w:rsidRDefault="006264C1" w:rsidP="00D76C13">
      <w:pPr>
        <w:tabs>
          <w:tab w:val="left" w:pos="426"/>
          <w:tab w:val="left" w:pos="900"/>
          <w:tab w:val="left" w:pos="1440"/>
        </w:tabs>
        <w:ind w:left="142" w:right="-518" w:hanging="112"/>
        <w:outlineLvl w:val="0"/>
        <w:rPr>
          <w:sz w:val="24"/>
          <w:szCs w:val="24"/>
        </w:rPr>
      </w:pPr>
    </w:p>
    <w:p w14:paraId="40D79332" w14:textId="77777777" w:rsidR="006264C1" w:rsidRDefault="006264C1" w:rsidP="00D76C13">
      <w:pPr>
        <w:tabs>
          <w:tab w:val="left" w:pos="426"/>
          <w:tab w:val="left" w:pos="900"/>
          <w:tab w:val="left" w:pos="1440"/>
        </w:tabs>
        <w:ind w:left="142" w:right="-518" w:hanging="112"/>
        <w:outlineLvl w:val="0"/>
        <w:rPr>
          <w:sz w:val="24"/>
          <w:szCs w:val="24"/>
        </w:rPr>
      </w:pPr>
    </w:p>
    <w:p w14:paraId="5765DC3D" w14:textId="77777777" w:rsidR="006264C1" w:rsidRDefault="006264C1" w:rsidP="00D76C13">
      <w:pPr>
        <w:tabs>
          <w:tab w:val="left" w:pos="426"/>
          <w:tab w:val="left" w:pos="900"/>
          <w:tab w:val="left" w:pos="1440"/>
        </w:tabs>
        <w:ind w:left="142" w:right="-518" w:hanging="112"/>
        <w:outlineLvl w:val="0"/>
        <w:rPr>
          <w:sz w:val="24"/>
          <w:szCs w:val="24"/>
        </w:rPr>
      </w:pPr>
    </w:p>
    <w:p w14:paraId="3FCE1F76" w14:textId="77777777" w:rsidR="006264C1" w:rsidRDefault="006264C1" w:rsidP="00D76C13">
      <w:pPr>
        <w:tabs>
          <w:tab w:val="left" w:pos="426"/>
          <w:tab w:val="left" w:pos="900"/>
          <w:tab w:val="left" w:pos="1440"/>
        </w:tabs>
        <w:ind w:left="142" w:right="-518" w:hanging="112"/>
        <w:outlineLvl w:val="0"/>
        <w:rPr>
          <w:sz w:val="24"/>
          <w:szCs w:val="24"/>
        </w:rPr>
      </w:pPr>
    </w:p>
    <w:p w14:paraId="2E198F99" w14:textId="77777777" w:rsidR="006264C1" w:rsidRDefault="006264C1" w:rsidP="00D76C13">
      <w:pPr>
        <w:tabs>
          <w:tab w:val="left" w:pos="426"/>
          <w:tab w:val="left" w:pos="900"/>
          <w:tab w:val="left" w:pos="1440"/>
        </w:tabs>
        <w:ind w:left="142" w:right="-518" w:hanging="112"/>
        <w:outlineLvl w:val="0"/>
        <w:rPr>
          <w:sz w:val="24"/>
          <w:szCs w:val="24"/>
        </w:rPr>
      </w:pPr>
    </w:p>
    <w:p w14:paraId="4778B251" w14:textId="77777777" w:rsidR="006264C1" w:rsidRDefault="006264C1" w:rsidP="00D76C13">
      <w:pPr>
        <w:tabs>
          <w:tab w:val="left" w:pos="426"/>
          <w:tab w:val="left" w:pos="900"/>
          <w:tab w:val="left" w:pos="1440"/>
        </w:tabs>
        <w:ind w:left="142" w:right="-518" w:hanging="112"/>
        <w:outlineLvl w:val="0"/>
        <w:rPr>
          <w:sz w:val="24"/>
          <w:szCs w:val="24"/>
        </w:rPr>
      </w:pPr>
    </w:p>
    <w:p w14:paraId="03546D78" w14:textId="2F221E35" w:rsidR="00BD43FC" w:rsidRPr="00142A75" w:rsidRDefault="00BD43FC" w:rsidP="00142A75">
      <w:pPr>
        <w:spacing w:line="192" w:lineRule="auto"/>
        <w:ind w:right="-105"/>
        <w:outlineLvl w:val="0"/>
        <w:rPr>
          <w:rFonts w:ascii="Angsana New" w:hAnsi="Angsana New"/>
          <w:b/>
          <w:bCs/>
          <w:sz w:val="31"/>
          <w:szCs w:val="31"/>
        </w:rPr>
      </w:pPr>
    </w:p>
    <w:p w14:paraId="0CF5DBB7" w14:textId="29A47B38" w:rsidR="00BD43FC" w:rsidRPr="00963A80" w:rsidRDefault="00BD43FC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963A80">
        <w:rPr>
          <w:rFonts w:ascii="Angsana New" w:hAnsi="Angsana New"/>
          <w:b/>
          <w:bCs/>
          <w:cs/>
        </w:rPr>
        <w:lastRenderedPageBreak/>
        <w:t>เงินลงทุนในการร่วมค้า</w:t>
      </w:r>
    </w:p>
    <w:p w14:paraId="69188291" w14:textId="77777777" w:rsidR="007D7CE3" w:rsidRPr="002F6963" w:rsidRDefault="007D7CE3" w:rsidP="002F6963">
      <w:pPr>
        <w:tabs>
          <w:tab w:val="left" w:pos="284"/>
          <w:tab w:val="left" w:pos="360"/>
          <w:tab w:val="left" w:pos="851"/>
        </w:tabs>
        <w:spacing w:line="192" w:lineRule="auto"/>
        <w:ind w:left="295" w:right="-28" w:hanging="902"/>
        <w:jc w:val="right"/>
        <w:rPr>
          <w:b/>
          <w:bCs/>
          <w:sz w:val="30"/>
          <w:szCs w:val="30"/>
        </w:rPr>
      </w:pPr>
      <w:bookmarkStart w:id="2" w:name="_Hlk118142415"/>
      <w:r w:rsidRPr="002F6963">
        <w:rPr>
          <w:sz w:val="30"/>
          <w:szCs w:val="30"/>
          <w:cs/>
        </w:rPr>
        <w:t xml:space="preserve">หน่วย </w:t>
      </w:r>
      <w:r w:rsidRPr="002F6963">
        <w:rPr>
          <w:sz w:val="30"/>
          <w:szCs w:val="30"/>
        </w:rPr>
        <w:t>:</w:t>
      </w:r>
      <w:r w:rsidRPr="002F6963">
        <w:rPr>
          <w:sz w:val="30"/>
          <w:szCs w:val="30"/>
          <w:cs/>
        </w:rPr>
        <w:t xml:space="preserve"> บาท</w:t>
      </w: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2937"/>
        <w:gridCol w:w="794"/>
        <w:gridCol w:w="794"/>
        <w:gridCol w:w="1276"/>
        <w:gridCol w:w="1276"/>
        <w:gridCol w:w="1191"/>
        <w:gridCol w:w="1192"/>
      </w:tblGrid>
      <w:tr w:rsidR="008E7956" w:rsidRPr="0039029A" w14:paraId="1F526B65" w14:textId="77777777" w:rsidTr="004F7D66">
        <w:trPr>
          <w:trHeight w:val="99"/>
        </w:trPr>
        <w:tc>
          <w:tcPr>
            <w:tcW w:w="2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3726F" w14:textId="77777777" w:rsidR="008E7956" w:rsidRPr="002F6963" w:rsidRDefault="008E7956" w:rsidP="00827E08">
            <w:pPr>
              <w:pStyle w:val="Heading7"/>
              <w:jc w:val="center"/>
              <w:rPr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2F6963">
              <w:rPr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B730" w14:textId="77777777" w:rsidR="008E7956" w:rsidRPr="002F6963" w:rsidRDefault="008E7956" w:rsidP="00827E08">
            <w:pPr>
              <w:ind w:left="-108" w:right="-108" w:firstLine="18"/>
              <w:jc w:val="center"/>
              <w:rPr>
                <w:sz w:val="30"/>
                <w:szCs w:val="30"/>
              </w:rPr>
            </w:pPr>
            <w:r w:rsidRPr="002F6963">
              <w:rPr>
                <w:rFonts w:hint="cs"/>
                <w:sz w:val="30"/>
                <w:szCs w:val="30"/>
                <w:cs/>
              </w:rPr>
              <w:t xml:space="preserve">สัดส่วนการลงทุน </w:t>
            </w:r>
          </w:p>
          <w:p w14:paraId="0E055C05" w14:textId="77777777" w:rsidR="008E7956" w:rsidRPr="002F6963" w:rsidRDefault="008E7956" w:rsidP="00827E08">
            <w:pPr>
              <w:ind w:left="-108" w:right="-108" w:firstLine="18"/>
              <w:jc w:val="center"/>
              <w:rPr>
                <w:sz w:val="30"/>
                <w:szCs w:val="30"/>
              </w:rPr>
            </w:pPr>
            <w:r w:rsidRPr="002F6963">
              <w:rPr>
                <w:sz w:val="30"/>
                <w:szCs w:val="30"/>
              </w:rPr>
              <w:t>(%)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EC67" w14:textId="77777777" w:rsidR="008E7956" w:rsidRPr="002F6963" w:rsidRDefault="008E7956" w:rsidP="00827E08">
            <w:pPr>
              <w:ind w:left="-108" w:right="-108" w:firstLine="18"/>
              <w:jc w:val="center"/>
              <w:rPr>
                <w:sz w:val="30"/>
                <w:szCs w:val="30"/>
              </w:rPr>
            </w:pPr>
            <w:r w:rsidRPr="002F6963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  <w:p w14:paraId="0B251B4A" w14:textId="77777777" w:rsidR="008E7956" w:rsidRPr="002F6963" w:rsidRDefault="008E7956" w:rsidP="00827E08">
            <w:pPr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2F6963">
              <w:rPr>
                <w:rFonts w:hint="cs"/>
                <w:sz w:val="30"/>
                <w:szCs w:val="30"/>
                <w:cs/>
              </w:rPr>
              <w:t>(ตามวิธีส่วนได้เสีย)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A0B4" w14:textId="77777777" w:rsidR="008E7956" w:rsidRPr="002F6963" w:rsidRDefault="008E7956" w:rsidP="00827E08">
            <w:pPr>
              <w:ind w:left="-18" w:right="-57" w:firstLine="18"/>
              <w:jc w:val="center"/>
              <w:rPr>
                <w:sz w:val="30"/>
                <w:szCs w:val="30"/>
              </w:rPr>
            </w:pPr>
            <w:r w:rsidRPr="002F6963">
              <w:rPr>
                <w:sz w:val="30"/>
                <w:szCs w:val="30"/>
                <w:cs/>
              </w:rPr>
              <w:t>งบการเงินเฉพาะกิจการ</w:t>
            </w:r>
          </w:p>
          <w:p w14:paraId="45E5E36B" w14:textId="77777777" w:rsidR="008E7956" w:rsidRPr="002F6963" w:rsidRDefault="008E7956" w:rsidP="00827E08">
            <w:pPr>
              <w:ind w:left="-18" w:right="-57" w:firstLine="18"/>
              <w:jc w:val="center"/>
              <w:rPr>
                <w:sz w:val="30"/>
                <w:szCs w:val="30"/>
              </w:rPr>
            </w:pPr>
            <w:r w:rsidRPr="002F6963">
              <w:rPr>
                <w:rFonts w:hint="cs"/>
                <w:sz w:val="30"/>
                <w:szCs w:val="30"/>
                <w:cs/>
              </w:rPr>
              <w:t>(ตามวิธีราคาทุน)</w:t>
            </w:r>
          </w:p>
        </w:tc>
      </w:tr>
      <w:tr w:rsidR="00CF4A52" w:rsidRPr="0039029A" w14:paraId="4C70982C" w14:textId="77777777" w:rsidTr="004F7D66">
        <w:trPr>
          <w:trHeight w:val="99"/>
        </w:trPr>
        <w:tc>
          <w:tcPr>
            <w:tcW w:w="2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E45" w14:textId="77777777" w:rsidR="008E7956" w:rsidRPr="002F6963" w:rsidRDefault="008E7956" w:rsidP="00827E08">
            <w:pPr>
              <w:pStyle w:val="Heading7"/>
              <w:jc w:val="center"/>
              <w:rPr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F8F8" w14:textId="07841C3A" w:rsidR="008E7956" w:rsidRPr="002F6963" w:rsidRDefault="00CF4A52" w:rsidP="00827E08">
            <w:pPr>
              <w:ind w:left="-1" w:right="-184" w:hanging="174"/>
              <w:jc w:val="center"/>
              <w:rPr>
                <w:spacing w:val="-4"/>
                <w:sz w:val="30"/>
                <w:szCs w:val="30"/>
              </w:rPr>
            </w:pPr>
            <w:r w:rsidRPr="002F6963">
              <w:rPr>
                <w:spacing w:val="-4"/>
                <w:sz w:val="30"/>
                <w:szCs w:val="30"/>
              </w:rPr>
              <w:t>256</w:t>
            </w:r>
            <w:r w:rsidR="001670EA" w:rsidRPr="002F6963">
              <w:rPr>
                <w:spacing w:val="-4"/>
                <w:sz w:val="30"/>
                <w:szCs w:val="30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1C02" w14:textId="73A08B75" w:rsidR="008E7956" w:rsidRPr="002F6963" w:rsidRDefault="00CF4A52" w:rsidP="00827E08">
            <w:pPr>
              <w:ind w:left="-175" w:right="-184"/>
              <w:jc w:val="center"/>
              <w:rPr>
                <w:spacing w:val="-4"/>
                <w:sz w:val="30"/>
                <w:szCs w:val="30"/>
              </w:rPr>
            </w:pPr>
            <w:r w:rsidRPr="002F6963">
              <w:rPr>
                <w:spacing w:val="-4"/>
                <w:sz w:val="30"/>
                <w:szCs w:val="30"/>
              </w:rPr>
              <w:t>256</w:t>
            </w:r>
            <w:r w:rsidR="001670EA" w:rsidRPr="002F6963">
              <w:rPr>
                <w:spacing w:val="-4"/>
                <w:sz w:val="30"/>
                <w:szCs w:val="3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15F" w14:textId="010788EC" w:rsidR="008E7956" w:rsidRPr="002F6963" w:rsidRDefault="00CF4A52" w:rsidP="00827E08">
            <w:pPr>
              <w:ind w:left="-1" w:right="-184" w:hanging="174"/>
              <w:jc w:val="center"/>
              <w:rPr>
                <w:spacing w:val="-4"/>
                <w:sz w:val="30"/>
                <w:szCs w:val="30"/>
              </w:rPr>
            </w:pPr>
            <w:r w:rsidRPr="002F6963">
              <w:rPr>
                <w:spacing w:val="-4"/>
                <w:sz w:val="30"/>
                <w:szCs w:val="30"/>
              </w:rPr>
              <w:t>256</w:t>
            </w:r>
            <w:r w:rsidR="001670EA" w:rsidRPr="002F6963">
              <w:rPr>
                <w:spacing w:val="-4"/>
                <w:sz w:val="30"/>
                <w:szCs w:val="3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586B" w14:textId="716C006E" w:rsidR="008E7956" w:rsidRPr="002F6963" w:rsidRDefault="00CF4A52" w:rsidP="00827E08">
            <w:pPr>
              <w:ind w:left="-175" w:right="-184"/>
              <w:jc w:val="center"/>
              <w:rPr>
                <w:spacing w:val="-4"/>
                <w:sz w:val="30"/>
                <w:szCs w:val="30"/>
              </w:rPr>
            </w:pPr>
            <w:r w:rsidRPr="002F6963">
              <w:rPr>
                <w:spacing w:val="-4"/>
                <w:sz w:val="30"/>
                <w:szCs w:val="30"/>
              </w:rPr>
              <w:t>256</w:t>
            </w:r>
            <w:r w:rsidR="001670EA" w:rsidRPr="002F6963">
              <w:rPr>
                <w:spacing w:val="-4"/>
                <w:sz w:val="30"/>
                <w:szCs w:val="30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CF79" w14:textId="1CF65063" w:rsidR="008E7956" w:rsidRPr="002F6963" w:rsidRDefault="00CF4A52" w:rsidP="00827E08">
            <w:pPr>
              <w:ind w:left="-1" w:right="-184" w:hanging="174"/>
              <w:jc w:val="center"/>
              <w:rPr>
                <w:spacing w:val="-4"/>
                <w:sz w:val="30"/>
                <w:szCs w:val="30"/>
              </w:rPr>
            </w:pPr>
            <w:r w:rsidRPr="002F6963">
              <w:rPr>
                <w:spacing w:val="-4"/>
                <w:sz w:val="30"/>
                <w:szCs w:val="30"/>
              </w:rPr>
              <w:t>256</w:t>
            </w:r>
            <w:r w:rsidR="001670EA" w:rsidRPr="002F6963">
              <w:rPr>
                <w:spacing w:val="-4"/>
                <w:sz w:val="30"/>
                <w:szCs w:val="30"/>
              </w:rPr>
              <w:t>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1D31" w14:textId="54A68AA8" w:rsidR="008E7956" w:rsidRPr="002F6963" w:rsidRDefault="00CF4A52" w:rsidP="00827E08">
            <w:pPr>
              <w:ind w:left="-175" w:right="-184"/>
              <w:jc w:val="center"/>
              <w:rPr>
                <w:spacing w:val="-4"/>
                <w:sz w:val="30"/>
                <w:szCs w:val="30"/>
              </w:rPr>
            </w:pPr>
            <w:r w:rsidRPr="002F6963">
              <w:rPr>
                <w:spacing w:val="-4"/>
                <w:sz w:val="30"/>
                <w:szCs w:val="30"/>
              </w:rPr>
              <w:t>256</w:t>
            </w:r>
            <w:r w:rsidR="001670EA" w:rsidRPr="002F6963">
              <w:rPr>
                <w:spacing w:val="-4"/>
                <w:sz w:val="30"/>
                <w:szCs w:val="30"/>
              </w:rPr>
              <w:t>7</w:t>
            </w:r>
          </w:p>
        </w:tc>
      </w:tr>
      <w:tr w:rsidR="001670EA" w:rsidRPr="0039029A" w14:paraId="1B85B6FB" w14:textId="77777777" w:rsidTr="004F7D66">
        <w:trPr>
          <w:trHeight w:val="99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AB2BE" w14:textId="77777777" w:rsidR="001670EA" w:rsidRPr="002F6963" w:rsidRDefault="001670EA" w:rsidP="001670EA">
            <w:pPr>
              <w:ind w:left="-18" w:right="-78" w:firstLine="18"/>
              <w:jc w:val="both"/>
              <w:rPr>
                <w:spacing w:val="-8"/>
                <w:sz w:val="30"/>
                <w:szCs w:val="30"/>
              </w:rPr>
            </w:pPr>
            <w:r w:rsidRPr="002F6963">
              <w:rPr>
                <w:rFonts w:hint="cs"/>
                <w:spacing w:val="-8"/>
                <w:sz w:val="30"/>
                <w:szCs w:val="30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7E5EF" w14:textId="56A7FF07" w:rsidR="001670EA" w:rsidRPr="002F6963" w:rsidRDefault="00B55279" w:rsidP="001670EA">
            <w:pPr>
              <w:tabs>
                <w:tab w:val="decimal" w:pos="310"/>
              </w:tabs>
              <w:ind w:left="-140" w:right="-130" w:firstLine="2"/>
              <w:jc w:val="both"/>
              <w:rPr>
                <w:sz w:val="30"/>
                <w:szCs w:val="30"/>
                <w:cs/>
              </w:rPr>
            </w:pPr>
            <w:r w:rsidRPr="002F6963">
              <w:rPr>
                <w:sz w:val="30"/>
                <w:szCs w:val="30"/>
              </w:rPr>
              <w:t>50.00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CE387" w14:textId="3D409FA6" w:rsidR="001670EA" w:rsidRPr="002F6963" w:rsidRDefault="001670EA" w:rsidP="001670EA">
            <w:pPr>
              <w:tabs>
                <w:tab w:val="decimal" w:pos="310"/>
              </w:tabs>
              <w:ind w:left="-140" w:right="-130" w:firstLine="2"/>
              <w:jc w:val="both"/>
              <w:rPr>
                <w:sz w:val="30"/>
                <w:szCs w:val="30"/>
                <w:cs/>
              </w:rPr>
            </w:pPr>
            <w:r w:rsidRPr="002F6963">
              <w:rPr>
                <w:rFonts w:hint="cs"/>
                <w:sz w:val="30"/>
                <w:szCs w:val="30"/>
                <w:cs/>
              </w:rPr>
              <w:t>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1ACDB" w14:textId="476386F2" w:rsidR="001670EA" w:rsidRPr="002F6963" w:rsidRDefault="00EC5A13" w:rsidP="001670EA">
            <w:pPr>
              <w:tabs>
                <w:tab w:val="decimal" w:pos="1049"/>
              </w:tabs>
              <w:ind w:left="-108" w:right="-118" w:firstLine="2"/>
              <w:rPr>
                <w:sz w:val="30"/>
                <w:szCs w:val="30"/>
              </w:rPr>
            </w:pPr>
            <w:r w:rsidRPr="002F6963">
              <w:rPr>
                <w:sz w:val="30"/>
                <w:szCs w:val="30"/>
              </w:rPr>
              <w:t>935,917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0F5F2" w14:textId="14AC0A5A" w:rsidR="001670EA" w:rsidRPr="002F6963" w:rsidRDefault="001670EA" w:rsidP="001670EA">
            <w:pPr>
              <w:tabs>
                <w:tab w:val="decimal" w:pos="1049"/>
              </w:tabs>
              <w:ind w:left="-108" w:right="-118" w:firstLine="2"/>
              <w:rPr>
                <w:sz w:val="30"/>
                <w:szCs w:val="30"/>
              </w:rPr>
            </w:pPr>
            <w:r w:rsidRPr="002F6963">
              <w:rPr>
                <w:sz w:val="30"/>
                <w:szCs w:val="30"/>
              </w:rPr>
              <w:t>866,520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81B15" w14:textId="2C46C466" w:rsidR="001670EA" w:rsidRPr="002F6963" w:rsidRDefault="003E649A" w:rsidP="000044FD">
            <w:pPr>
              <w:tabs>
                <w:tab w:val="decimal" w:pos="919"/>
              </w:tabs>
              <w:ind w:left="-108" w:right="-118" w:firstLine="2"/>
              <w:jc w:val="both"/>
              <w:rPr>
                <w:sz w:val="30"/>
                <w:szCs w:val="30"/>
              </w:rPr>
            </w:pPr>
            <w:r w:rsidRPr="002F6963">
              <w:rPr>
                <w:sz w:val="30"/>
                <w:szCs w:val="30"/>
              </w:rPr>
              <w:t>50,000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3D597" w14:textId="1A864FC7" w:rsidR="001670EA" w:rsidRPr="002F6963" w:rsidRDefault="001670EA" w:rsidP="000044FD">
            <w:pPr>
              <w:tabs>
                <w:tab w:val="decimal" w:pos="919"/>
              </w:tabs>
              <w:ind w:left="-108" w:right="-118" w:firstLine="2"/>
              <w:jc w:val="both"/>
              <w:rPr>
                <w:sz w:val="30"/>
                <w:szCs w:val="30"/>
              </w:rPr>
            </w:pPr>
            <w:r w:rsidRPr="002F6963">
              <w:rPr>
                <w:sz w:val="30"/>
                <w:szCs w:val="30"/>
              </w:rPr>
              <w:t>50,000</w:t>
            </w:r>
          </w:p>
        </w:tc>
      </w:tr>
      <w:tr w:rsidR="001670EA" w:rsidRPr="0039029A" w14:paraId="7F33FB97" w14:textId="77777777" w:rsidTr="004F7D66">
        <w:trPr>
          <w:trHeight w:val="99"/>
        </w:trPr>
        <w:tc>
          <w:tcPr>
            <w:tcW w:w="2937" w:type="dxa"/>
            <w:tcBorders>
              <w:left w:val="single" w:sz="4" w:space="0" w:color="auto"/>
              <w:right w:val="single" w:sz="4" w:space="0" w:color="auto"/>
            </w:tcBorders>
          </w:tcPr>
          <w:p w14:paraId="5BEDEBE9" w14:textId="0648127A" w:rsidR="001670EA" w:rsidRPr="002F6963" w:rsidRDefault="001670EA" w:rsidP="001670EA">
            <w:pPr>
              <w:ind w:left="-18" w:right="-78" w:firstLine="18"/>
              <w:jc w:val="both"/>
              <w:rPr>
                <w:spacing w:val="-8"/>
                <w:sz w:val="30"/>
                <w:szCs w:val="30"/>
                <w:cs/>
              </w:rPr>
            </w:pPr>
            <w:r w:rsidRPr="002F6963">
              <w:rPr>
                <w:spacing w:val="-8"/>
                <w:sz w:val="30"/>
                <w:szCs w:val="30"/>
                <w:cs/>
              </w:rPr>
              <w:t>กิจการร่วมค้า</w:t>
            </w:r>
            <w:r w:rsidRPr="002F6963">
              <w:rPr>
                <w:rFonts w:hint="cs"/>
                <w:spacing w:val="-8"/>
                <w:sz w:val="30"/>
                <w:szCs w:val="30"/>
                <w:cs/>
              </w:rPr>
              <w:t xml:space="preserve"> เมเจอร์ จอยน์ ฟิล์ม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14:paraId="518040B4" w14:textId="77777777" w:rsidR="001670EA" w:rsidRPr="002F6963" w:rsidRDefault="001670EA" w:rsidP="001670EA">
            <w:pPr>
              <w:ind w:left="-140" w:right="-130" w:firstLine="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14:paraId="403F2B48" w14:textId="77777777" w:rsidR="001670EA" w:rsidRPr="002F6963" w:rsidRDefault="001670EA" w:rsidP="001670EA">
            <w:pPr>
              <w:tabs>
                <w:tab w:val="decimal" w:pos="597"/>
              </w:tabs>
              <w:ind w:left="-140" w:right="-130" w:firstLine="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26C4697" w14:textId="77777777" w:rsidR="001670EA" w:rsidRPr="002F6963" w:rsidRDefault="001670EA" w:rsidP="001670EA">
            <w:pPr>
              <w:tabs>
                <w:tab w:val="decimal" w:pos="1049"/>
              </w:tabs>
              <w:ind w:left="-108" w:right="-118" w:firstLine="2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EDCFC1A" w14:textId="77777777" w:rsidR="001670EA" w:rsidRPr="002F6963" w:rsidRDefault="001670EA" w:rsidP="001670EA">
            <w:pPr>
              <w:tabs>
                <w:tab w:val="decimal" w:pos="1021"/>
              </w:tabs>
              <w:ind w:left="-108" w:right="-118" w:firstLine="2"/>
              <w:rPr>
                <w:sz w:val="30"/>
                <w:szCs w:val="30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1EC044D8" w14:textId="5BB80EE7" w:rsidR="001670EA" w:rsidRPr="002F6963" w:rsidRDefault="001670EA" w:rsidP="001670EA">
            <w:pPr>
              <w:tabs>
                <w:tab w:val="decimal" w:pos="1021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</w:tcPr>
          <w:p w14:paraId="511DCC50" w14:textId="77777777" w:rsidR="001670EA" w:rsidRPr="002F6963" w:rsidRDefault="001670EA" w:rsidP="000044FD">
            <w:pPr>
              <w:tabs>
                <w:tab w:val="decimal" w:pos="919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</w:p>
        </w:tc>
      </w:tr>
      <w:tr w:rsidR="001670EA" w:rsidRPr="0039029A" w14:paraId="12D0EF19" w14:textId="77777777" w:rsidTr="004F7D66">
        <w:trPr>
          <w:trHeight w:val="99"/>
        </w:trPr>
        <w:tc>
          <w:tcPr>
            <w:tcW w:w="2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C36" w14:textId="28EBB0F6" w:rsidR="001670EA" w:rsidRPr="002F6963" w:rsidRDefault="001670EA" w:rsidP="001670EA">
            <w:pPr>
              <w:ind w:left="-18" w:right="-78" w:firstLine="302"/>
              <w:jc w:val="both"/>
              <w:rPr>
                <w:spacing w:val="-8"/>
                <w:sz w:val="30"/>
                <w:szCs w:val="30"/>
                <w:cs/>
              </w:rPr>
            </w:pPr>
            <w:r w:rsidRPr="002F6963">
              <w:rPr>
                <w:rFonts w:hint="cs"/>
                <w:spacing w:val="-8"/>
                <w:sz w:val="30"/>
                <w:szCs w:val="30"/>
                <w:cs/>
              </w:rPr>
              <w:t>และ บีอีซี เวิลด์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98CF" w14:textId="40D8D280" w:rsidR="001670EA" w:rsidRPr="002F6963" w:rsidRDefault="00B55279" w:rsidP="001670EA">
            <w:pPr>
              <w:tabs>
                <w:tab w:val="decimal" w:pos="310"/>
              </w:tabs>
              <w:ind w:left="-140" w:right="-130" w:firstLine="2"/>
              <w:jc w:val="both"/>
              <w:rPr>
                <w:sz w:val="30"/>
                <w:szCs w:val="30"/>
                <w:cs/>
              </w:rPr>
            </w:pPr>
            <w:r w:rsidRPr="002F6963">
              <w:rPr>
                <w:sz w:val="30"/>
                <w:szCs w:val="30"/>
              </w:rPr>
              <w:t>50.00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2B32" w14:textId="7C8068C5" w:rsidR="001670EA" w:rsidRPr="002F6963" w:rsidRDefault="001670EA" w:rsidP="001670EA">
            <w:pPr>
              <w:tabs>
                <w:tab w:val="decimal" w:pos="310"/>
              </w:tabs>
              <w:ind w:left="-140" w:right="-130" w:firstLine="2"/>
              <w:jc w:val="both"/>
              <w:rPr>
                <w:sz w:val="30"/>
                <w:szCs w:val="30"/>
                <w:cs/>
              </w:rPr>
            </w:pPr>
            <w:r w:rsidRPr="002F6963">
              <w:rPr>
                <w:rFonts w:hint="cs"/>
                <w:sz w:val="30"/>
                <w:szCs w:val="30"/>
                <w:cs/>
              </w:rPr>
              <w:t>50.00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985" w14:textId="68B5C470" w:rsidR="001670EA" w:rsidRPr="002F6963" w:rsidRDefault="00EC5A13" w:rsidP="001670EA">
            <w:pPr>
              <w:tabs>
                <w:tab w:val="decimal" w:pos="1049"/>
              </w:tabs>
              <w:ind w:left="-108" w:right="-118" w:firstLine="2"/>
              <w:rPr>
                <w:sz w:val="30"/>
                <w:szCs w:val="30"/>
              </w:rPr>
            </w:pPr>
            <w:r w:rsidRPr="002F6963">
              <w:rPr>
                <w:sz w:val="30"/>
                <w:szCs w:val="30"/>
              </w:rPr>
              <w:t>126,238,376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4A50" w14:textId="0BEA6B20" w:rsidR="001670EA" w:rsidRPr="002F6963" w:rsidRDefault="001670EA" w:rsidP="001670EA">
            <w:pPr>
              <w:tabs>
                <w:tab w:val="decimal" w:pos="1049"/>
              </w:tabs>
              <w:ind w:left="-108" w:right="-118" w:firstLine="2"/>
              <w:rPr>
                <w:sz w:val="30"/>
                <w:szCs w:val="30"/>
              </w:rPr>
            </w:pPr>
            <w:r w:rsidRPr="002F6963">
              <w:rPr>
                <w:sz w:val="30"/>
                <w:szCs w:val="30"/>
              </w:rPr>
              <w:t>171,057,590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C557" w14:textId="1DAFD7C8" w:rsidR="001670EA" w:rsidRPr="002F6963" w:rsidRDefault="003E649A" w:rsidP="000044FD">
            <w:pPr>
              <w:tabs>
                <w:tab w:val="decimal" w:pos="919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 w:rsidRPr="002F6963">
              <w:rPr>
                <w:sz w:val="30"/>
                <w:szCs w:val="30"/>
              </w:rPr>
              <w:t>5,000,000</w:t>
            </w:r>
          </w:p>
        </w:tc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7220" w14:textId="4A20A697" w:rsidR="001670EA" w:rsidRPr="002F6963" w:rsidRDefault="001670EA" w:rsidP="000044FD">
            <w:pPr>
              <w:tabs>
                <w:tab w:val="decimal" w:pos="919"/>
              </w:tabs>
              <w:ind w:left="-108" w:right="-118" w:firstLine="2"/>
              <w:jc w:val="both"/>
              <w:rPr>
                <w:sz w:val="30"/>
                <w:szCs w:val="30"/>
              </w:rPr>
            </w:pPr>
            <w:r w:rsidRPr="002F6963">
              <w:rPr>
                <w:sz w:val="30"/>
                <w:szCs w:val="30"/>
              </w:rPr>
              <w:t>5,000,000</w:t>
            </w:r>
          </w:p>
        </w:tc>
      </w:tr>
      <w:tr w:rsidR="001670EA" w:rsidRPr="0039029A" w14:paraId="245FE593" w14:textId="77777777" w:rsidTr="004F7D66">
        <w:trPr>
          <w:trHeight w:val="99"/>
        </w:trPr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93CB" w14:textId="34A3F84E" w:rsidR="001670EA" w:rsidRPr="002F6963" w:rsidRDefault="001670EA" w:rsidP="001670EA">
            <w:pPr>
              <w:tabs>
                <w:tab w:val="decimal" w:pos="597"/>
              </w:tabs>
              <w:ind w:left="-108" w:right="-118" w:firstLine="108"/>
              <w:jc w:val="both"/>
              <w:rPr>
                <w:sz w:val="30"/>
                <w:szCs w:val="30"/>
                <w:cs/>
              </w:rPr>
            </w:pPr>
            <w:r w:rsidRPr="002F6963">
              <w:rPr>
                <w:rFonts w:hint="cs"/>
                <w:sz w:val="30"/>
                <w:szCs w:val="30"/>
                <w:cs/>
              </w:rPr>
              <w:t>รวมเงินลงทุนในการร่วมค้า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D5A5" w14:textId="1A16ACE0" w:rsidR="001670EA" w:rsidRPr="002F6963" w:rsidRDefault="00EC5A13" w:rsidP="001670EA">
            <w:pPr>
              <w:tabs>
                <w:tab w:val="decimal" w:pos="1049"/>
              </w:tabs>
              <w:ind w:left="-108" w:right="-118" w:firstLine="2"/>
              <w:rPr>
                <w:sz w:val="30"/>
                <w:szCs w:val="30"/>
                <w:cs/>
              </w:rPr>
            </w:pPr>
            <w:r w:rsidRPr="002F6963">
              <w:rPr>
                <w:sz w:val="30"/>
                <w:szCs w:val="30"/>
              </w:rPr>
              <w:t>127,174,293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015E" w14:textId="5F855A58" w:rsidR="001670EA" w:rsidRPr="002F6963" w:rsidRDefault="001670EA" w:rsidP="001670EA">
            <w:pPr>
              <w:tabs>
                <w:tab w:val="decimal" w:pos="1049"/>
              </w:tabs>
              <w:ind w:left="-108" w:right="-118" w:firstLine="2"/>
              <w:rPr>
                <w:sz w:val="30"/>
                <w:szCs w:val="30"/>
              </w:rPr>
            </w:pPr>
            <w:r w:rsidRPr="002F6963">
              <w:rPr>
                <w:sz w:val="30"/>
                <w:szCs w:val="30"/>
              </w:rPr>
              <w:t>171,924,110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589B" w14:textId="414D2C9C" w:rsidR="001670EA" w:rsidRPr="002F6963" w:rsidRDefault="003E649A" w:rsidP="000044FD">
            <w:pPr>
              <w:tabs>
                <w:tab w:val="decimal" w:pos="919"/>
              </w:tabs>
              <w:ind w:left="-108" w:right="-118" w:firstLine="2"/>
              <w:jc w:val="both"/>
              <w:rPr>
                <w:sz w:val="30"/>
                <w:szCs w:val="30"/>
              </w:rPr>
            </w:pPr>
            <w:r w:rsidRPr="002F6963">
              <w:rPr>
                <w:sz w:val="30"/>
                <w:szCs w:val="30"/>
              </w:rPr>
              <w:t>5,050,000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E389" w14:textId="4287DC50" w:rsidR="001670EA" w:rsidRPr="002F6963" w:rsidRDefault="001670EA" w:rsidP="000044FD">
            <w:pPr>
              <w:tabs>
                <w:tab w:val="decimal" w:pos="919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 w:rsidRPr="002F6963">
              <w:rPr>
                <w:sz w:val="30"/>
                <w:szCs w:val="30"/>
              </w:rPr>
              <w:t>5,050,000</w:t>
            </w:r>
          </w:p>
        </w:tc>
      </w:tr>
    </w:tbl>
    <w:p w14:paraId="69B69C61" w14:textId="3193EF3D" w:rsidR="00627958" w:rsidRPr="0003573B" w:rsidRDefault="00627958">
      <w:pPr>
        <w:rPr>
          <w:spacing w:val="-4"/>
        </w:rPr>
      </w:pPr>
    </w:p>
    <w:p w14:paraId="73713A3F" w14:textId="66F86C9D" w:rsidR="00E768FF" w:rsidRPr="003B3968" w:rsidRDefault="00E768FF" w:rsidP="003B3968">
      <w:pPr>
        <w:tabs>
          <w:tab w:val="left" w:pos="426"/>
          <w:tab w:val="left" w:pos="900"/>
          <w:tab w:val="left" w:pos="1440"/>
        </w:tabs>
        <w:ind w:right="-518" w:hanging="112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</w:t>
      </w:r>
      <w:r>
        <w:rPr>
          <w:rFonts w:hint="cs"/>
          <w:b/>
          <w:bCs/>
          <w:cs/>
        </w:rPr>
        <w:t>บการร่วมค้า</w:t>
      </w:r>
    </w:p>
    <w:p w14:paraId="4F9F7C29" w14:textId="044167EC" w:rsidR="00E768FF" w:rsidRPr="004C3514" w:rsidRDefault="00E768FF" w:rsidP="00E768FF">
      <w:pPr>
        <w:ind w:left="-98" w:right="-157" w:firstLine="364"/>
        <w:jc w:val="thaiDistribute"/>
        <w:rPr>
          <w:rFonts w:ascii="Angsana New" w:hAnsi="Angsana New"/>
          <w:b/>
          <w:bCs/>
        </w:rPr>
      </w:pPr>
      <w:r w:rsidRPr="00E768FF">
        <w:rPr>
          <w:rFonts w:ascii="Angsana New" w:hAnsi="Angsana New"/>
          <w:b/>
          <w:bCs/>
          <w:cs/>
        </w:rPr>
        <w:t>กิจการร่วมค้า เมเจอร์ จอยน์ ฟิล์ม</w:t>
      </w:r>
      <w:r>
        <w:rPr>
          <w:rFonts w:ascii="Angsana New" w:hAnsi="Angsana New" w:hint="cs"/>
          <w:b/>
          <w:bCs/>
          <w:cs/>
        </w:rPr>
        <w:t xml:space="preserve"> </w:t>
      </w:r>
      <w:r w:rsidRPr="00E768FF">
        <w:rPr>
          <w:rFonts w:ascii="Angsana New" w:hAnsi="Angsana New"/>
          <w:b/>
          <w:bCs/>
          <w:cs/>
        </w:rPr>
        <w:t>และ บีอีซี เวิลด์</w:t>
      </w:r>
    </w:p>
    <w:p w14:paraId="7D5A1ED1" w14:textId="6E09EF84" w:rsidR="00627958" w:rsidRPr="005177FD" w:rsidRDefault="00627958" w:rsidP="005177FD">
      <w:pPr>
        <w:spacing w:line="216" w:lineRule="auto"/>
        <w:ind w:left="266" w:right="-7" w:firstLine="495"/>
        <w:jc w:val="thaiDistribute"/>
        <w:rPr>
          <w:rFonts w:ascii="Angsana New" w:hAnsi="Angsana New"/>
          <w:cs/>
        </w:rPr>
      </w:pPr>
      <w:r>
        <w:rPr>
          <w:rFonts w:hint="cs"/>
          <w:spacing w:val="-4"/>
          <w:cs/>
        </w:rPr>
        <w:t xml:space="preserve">ในเดือนพฤษภาคม </w:t>
      </w:r>
      <w:r w:rsidR="00F46AED">
        <w:rPr>
          <w:rFonts w:hint="cs"/>
          <w:spacing w:val="-4"/>
          <w:cs/>
        </w:rPr>
        <w:t xml:space="preserve">และกันยายน </w:t>
      </w:r>
      <w:r>
        <w:rPr>
          <w:spacing w:val="-4"/>
        </w:rPr>
        <w:t xml:space="preserve">2567 </w:t>
      </w:r>
      <w:r w:rsidRPr="0062700C">
        <w:rPr>
          <w:rFonts w:hint="cs"/>
          <w:spacing w:val="-4"/>
          <w:cs/>
        </w:rPr>
        <w:t xml:space="preserve">บริษัทได้รับคืนเงินลงทุนเป็นจำนวนเงิน </w:t>
      </w:r>
      <w:r>
        <w:rPr>
          <w:spacing w:val="-4"/>
        </w:rPr>
        <w:t>21.46</w:t>
      </w:r>
      <w:r w:rsidRPr="0062700C">
        <w:rPr>
          <w:spacing w:val="-4"/>
        </w:rPr>
        <w:t xml:space="preserve"> </w:t>
      </w:r>
      <w:r w:rsidRPr="0062700C">
        <w:rPr>
          <w:rFonts w:hint="cs"/>
          <w:spacing w:val="-4"/>
          <w:cs/>
        </w:rPr>
        <w:t>ล้านบาท</w:t>
      </w:r>
      <w:r>
        <w:rPr>
          <w:rFonts w:hint="cs"/>
          <w:spacing w:val="-4"/>
          <w:cs/>
        </w:rPr>
        <w:t xml:space="preserve"> </w:t>
      </w:r>
      <w:r w:rsidR="00F46AED">
        <w:rPr>
          <w:rFonts w:hint="cs"/>
          <w:spacing w:val="-4"/>
          <w:cs/>
        </w:rPr>
        <w:t xml:space="preserve">และ </w:t>
      </w:r>
      <w:r w:rsidR="00F46AED">
        <w:rPr>
          <w:spacing w:val="-4"/>
        </w:rPr>
        <w:t>15.00</w:t>
      </w:r>
      <w:r w:rsidR="00F46AED">
        <w:rPr>
          <w:rFonts w:hint="cs"/>
          <w:spacing w:val="-4"/>
          <w:cs/>
        </w:rPr>
        <w:t xml:space="preserve"> ล้านบาท ตามลำดับ </w:t>
      </w:r>
      <w:r>
        <w:rPr>
          <w:rFonts w:hint="cs"/>
          <w:spacing w:val="-4"/>
          <w:cs/>
        </w:rPr>
        <w:t>ทั้งนี้สัดส่วนในการลงทุนของบริษัทไม่มีการเปลี่ยนแปลง</w:t>
      </w:r>
    </w:p>
    <w:p w14:paraId="5BA3E13B" w14:textId="77777777" w:rsidR="00627958" w:rsidRPr="00E163E9" w:rsidRDefault="00627958" w:rsidP="00627958">
      <w:pPr>
        <w:spacing w:line="216" w:lineRule="auto"/>
        <w:ind w:left="266" w:right="-7" w:firstLine="495"/>
        <w:jc w:val="thaiDistribute"/>
        <w:rPr>
          <w:sz w:val="10"/>
          <w:szCs w:val="10"/>
        </w:rPr>
      </w:pPr>
    </w:p>
    <w:p w14:paraId="1DAF1382" w14:textId="11001F86" w:rsidR="00963A80" w:rsidRPr="00AF59E2" w:rsidRDefault="00963A80" w:rsidP="005A665F">
      <w:pPr>
        <w:tabs>
          <w:tab w:val="left" w:pos="360"/>
          <w:tab w:val="left" w:pos="900"/>
          <w:tab w:val="left" w:pos="1440"/>
        </w:tabs>
        <w:spacing w:line="168" w:lineRule="auto"/>
        <w:ind w:right="-28"/>
        <w:jc w:val="right"/>
        <w:outlineLvl w:val="0"/>
        <w:rPr>
          <w:rFonts w:ascii="Angsana New" w:hAnsi="Angsana New"/>
          <w:sz w:val="30"/>
          <w:szCs w:val="30"/>
        </w:rPr>
      </w:pPr>
      <w:r w:rsidRPr="00AF59E2">
        <w:rPr>
          <w:rFonts w:ascii="Angsana New" w:hAnsi="Angsana New"/>
          <w:sz w:val="30"/>
          <w:szCs w:val="30"/>
          <w:cs/>
        </w:rPr>
        <w:t xml:space="preserve">หน่วย </w:t>
      </w:r>
      <w:r w:rsidRPr="00AF59E2">
        <w:rPr>
          <w:rFonts w:ascii="Angsana New" w:hAnsi="Angsana New"/>
          <w:sz w:val="30"/>
          <w:szCs w:val="30"/>
        </w:rPr>
        <w:t xml:space="preserve">: </w:t>
      </w:r>
      <w:r w:rsidRPr="00AF59E2">
        <w:rPr>
          <w:rFonts w:ascii="Angsana New" w:hAnsi="Angsana New"/>
          <w:sz w:val="30"/>
          <w:szCs w:val="30"/>
          <w:cs/>
        </w:rPr>
        <w:t>บาท</w:t>
      </w:r>
    </w:p>
    <w:tbl>
      <w:tblPr>
        <w:tblW w:w="9429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965"/>
        <w:gridCol w:w="1361"/>
        <w:gridCol w:w="1276"/>
        <w:gridCol w:w="1275"/>
        <w:gridCol w:w="1276"/>
        <w:gridCol w:w="1276"/>
      </w:tblGrid>
      <w:tr w:rsidR="007D7CE3" w:rsidRPr="007C6FF9" w14:paraId="5E94CD21" w14:textId="37092E10" w:rsidTr="00551219">
        <w:trPr>
          <w:cantSplit/>
          <w:trHeight w:val="349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C2F2D" w14:textId="77777777" w:rsidR="007D7CE3" w:rsidRPr="00AF59E2" w:rsidRDefault="007D7CE3" w:rsidP="00827E08">
            <w:pPr>
              <w:jc w:val="center"/>
              <w:rPr>
                <w:sz w:val="28"/>
                <w:szCs w:val="28"/>
                <w:cs/>
              </w:rPr>
            </w:pPr>
            <w:r w:rsidRPr="00AF59E2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AC017" w14:textId="77777777" w:rsidR="007D7CE3" w:rsidRPr="00AF59E2" w:rsidRDefault="007D7CE3" w:rsidP="00827E08">
            <w:pPr>
              <w:jc w:val="center"/>
              <w:rPr>
                <w:sz w:val="28"/>
                <w:szCs w:val="28"/>
                <w:cs/>
              </w:rPr>
            </w:pPr>
            <w:r w:rsidRPr="00AF59E2">
              <w:rPr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1E07" w14:textId="244E51CF" w:rsidR="007D7CE3" w:rsidRPr="00AF59E2" w:rsidRDefault="00E163E9" w:rsidP="00827E08">
            <w:pPr>
              <w:jc w:val="center"/>
              <w:rPr>
                <w:sz w:val="28"/>
                <w:szCs w:val="28"/>
                <w:cs/>
              </w:rPr>
            </w:pPr>
            <w:r w:rsidRPr="00AF59E2">
              <w:rPr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F4" w14:textId="2FF4CB00" w:rsidR="007D7CE3" w:rsidRPr="00AF59E2" w:rsidRDefault="00E163E9" w:rsidP="00827E08">
            <w:pPr>
              <w:jc w:val="center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7D7CE3" w:rsidRPr="007C6FF9" w14:paraId="322D30B1" w14:textId="015A632C" w:rsidTr="00551219">
        <w:trPr>
          <w:trHeight w:val="311"/>
        </w:trPr>
        <w:tc>
          <w:tcPr>
            <w:tcW w:w="2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F0AD" w14:textId="01D87F64" w:rsidR="007D7CE3" w:rsidRPr="00AF59E2" w:rsidRDefault="007D7CE3" w:rsidP="007D7CE3">
            <w:pPr>
              <w:spacing w:line="228" w:lineRule="auto"/>
              <w:ind w:left="-18" w:firstLine="1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F809" w14:textId="5C2B3D38" w:rsidR="007D7CE3" w:rsidRPr="00AF59E2" w:rsidRDefault="007D7CE3" w:rsidP="007D7CE3">
            <w:pPr>
              <w:spacing w:line="22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06C4D49" w14:textId="27EA82FD" w:rsidR="007D7CE3" w:rsidRPr="00AF59E2" w:rsidRDefault="00E163E9" w:rsidP="007D7CE3">
            <w:pPr>
              <w:ind w:left="-108" w:right="-118" w:firstLine="2"/>
              <w:jc w:val="center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>256</w:t>
            </w:r>
            <w:r w:rsidR="001670EA" w:rsidRPr="00AF59E2"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9F18" w14:textId="7B562F8D" w:rsidR="007D7CE3" w:rsidRPr="00AF59E2" w:rsidRDefault="00E163E9" w:rsidP="007D7CE3">
            <w:pPr>
              <w:ind w:left="-108" w:right="-118" w:firstLine="2"/>
              <w:jc w:val="center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>256</w:t>
            </w:r>
            <w:r w:rsidR="001670EA" w:rsidRPr="00AF59E2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D62D" w14:textId="0D3A88A1" w:rsidR="007D7CE3" w:rsidRPr="00AF59E2" w:rsidRDefault="00E163E9" w:rsidP="007D7CE3">
            <w:pPr>
              <w:ind w:left="-108" w:right="-118" w:firstLine="2"/>
              <w:jc w:val="center"/>
              <w:rPr>
                <w:sz w:val="28"/>
                <w:szCs w:val="28"/>
                <w:cs/>
              </w:rPr>
            </w:pPr>
            <w:r w:rsidRPr="00AF59E2">
              <w:rPr>
                <w:rFonts w:hint="cs"/>
                <w:sz w:val="28"/>
                <w:szCs w:val="28"/>
                <w:cs/>
              </w:rPr>
              <w:t>256</w:t>
            </w:r>
            <w:r w:rsidR="001670EA" w:rsidRPr="00AF59E2"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4875" w14:textId="02664BB5" w:rsidR="007D7CE3" w:rsidRPr="00AF59E2" w:rsidRDefault="00E163E9" w:rsidP="007D7CE3">
            <w:pPr>
              <w:ind w:left="-108" w:right="-118" w:firstLine="2"/>
              <w:jc w:val="center"/>
              <w:rPr>
                <w:sz w:val="28"/>
                <w:szCs w:val="28"/>
                <w:cs/>
              </w:rPr>
            </w:pPr>
            <w:r w:rsidRPr="00AF59E2">
              <w:rPr>
                <w:rFonts w:hint="cs"/>
                <w:sz w:val="28"/>
                <w:szCs w:val="28"/>
                <w:cs/>
              </w:rPr>
              <w:t>256</w:t>
            </w:r>
            <w:r w:rsidR="001670EA" w:rsidRPr="00AF59E2">
              <w:rPr>
                <w:rFonts w:hint="cs"/>
                <w:sz w:val="28"/>
                <w:szCs w:val="28"/>
                <w:cs/>
              </w:rPr>
              <w:t>7</w:t>
            </w:r>
          </w:p>
        </w:tc>
      </w:tr>
      <w:tr w:rsidR="001670EA" w:rsidRPr="007C6FF9" w14:paraId="7A8EB505" w14:textId="77377031" w:rsidTr="00551219">
        <w:trPr>
          <w:trHeight w:val="311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8C1F5" w14:textId="35C2CBAB" w:rsidR="001670EA" w:rsidRPr="00AF59E2" w:rsidRDefault="001670EA" w:rsidP="001670EA">
            <w:pPr>
              <w:spacing w:line="228" w:lineRule="auto"/>
              <w:ind w:left="-18" w:firstLine="18"/>
              <w:jc w:val="both"/>
              <w:rPr>
                <w:spacing w:val="-6"/>
                <w:sz w:val="28"/>
                <w:szCs w:val="28"/>
                <w:cs/>
              </w:rPr>
            </w:pPr>
            <w:r w:rsidRPr="00AF59E2">
              <w:rPr>
                <w:spacing w:val="-6"/>
                <w:sz w:val="28"/>
                <w:szCs w:val="28"/>
                <w:cs/>
              </w:rPr>
              <w:t>กิจการร่วมค้าภาพยนต</w:t>
            </w:r>
            <w:r w:rsidRPr="00AF59E2">
              <w:rPr>
                <w:rFonts w:hint="cs"/>
                <w:spacing w:val="-6"/>
                <w:sz w:val="28"/>
                <w:szCs w:val="28"/>
                <w:cs/>
              </w:rPr>
              <w:t>ร์</w:t>
            </w:r>
            <w:r w:rsidRPr="00AF59E2">
              <w:rPr>
                <w:spacing w:val="-6"/>
                <w:sz w:val="28"/>
                <w:szCs w:val="28"/>
                <w:cs/>
              </w:rPr>
              <w:t>บัวผันฟันยับ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59DA9" w14:textId="0D0C3584" w:rsidR="001670EA" w:rsidRPr="00AF59E2" w:rsidRDefault="001670EA" w:rsidP="001670EA">
            <w:pPr>
              <w:spacing w:line="228" w:lineRule="auto"/>
              <w:jc w:val="center"/>
              <w:rPr>
                <w:sz w:val="28"/>
                <w:szCs w:val="28"/>
                <w:cs/>
              </w:rPr>
            </w:pPr>
            <w:r w:rsidRPr="00AF59E2">
              <w:rPr>
                <w:sz w:val="28"/>
                <w:szCs w:val="28"/>
                <w:cs/>
              </w:rPr>
              <w:t>ผลิต</w:t>
            </w:r>
            <w:r w:rsidRPr="00AF59E2">
              <w:rPr>
                <w:rFonts w:hint="cs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FCE2514" w14:textId="0986E8A4" w:rsidR="001670EA" w:rsidRPr="00AF59E2" w:rsidRDefault="00FA4DCF" w:rsidP="001670EA">
            <w:pPr>
              <w:tabs>
                <w:tab w:val="decimal" w:pos="1008"/>
              </w:tabs>
              <w:ind w:left="-108" w:right="-118" w:firstLine="2"/>
              <w:jc w:val="both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12B15" w14:textId="333E9E5F" w:rsidR="001670EA" w:rsidRPr="00AF59E2" w:rsidRDefault="001670EA" w:rsidP="001670EA">
            <w:pPr>
              <w:tabs>
                <w:tab w:val="decimal" w:pos="1008"/>
              </w:tabs>
              <w:ind w:left="-108" w:right="-118" w:firstLine="2"/>
              <w:jc w:val="both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C3F3B" w14:textId="4839F830" w:rsidR="001670EA" w:rsidRPr="00AF59E2" w:rsidRDefault="009818AD" w:rsidP="006A58F7">
            <w:pPr>
              <w:tabs>
                <w:tab w:val="decimal" w:pos="629"/>
              </w:tabs>
              <w:ind w:left="-108" w:right="-118" w:firstLine="2"/>
              <w:jc w:val="both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7FC46" w14:textId="3C2EF840" w:rsidR="001670EA" w:rsidRPr="00AF59E2" w:rsidRDefault="001670EA" w:rsidP="001670EA">
            <w:pPr>
              <w:ind w:left="-108" w:right="-118" w:firstLine="2"/>
              <w:jc w:val="center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 xml:space="preserve"> 8,000,000</w:t>
            </w:r>
          </w:p>
        </w:tc>
      </w:tr>
      <w:tr w:rsidR="001670EA" w:rsidRPr="007C6FF9" w14:paraId="21A5348A" w14:textId="77777777" w:rsidTr="00551219">
        <w:trPr>
          <w:trHeight w:val="311"/>
        </w:trPr>
        <w:tc>
          <w:tcPr>
            <w:tcW w:w="2965" w:type="dxa"/>
            <w:tcBorders>
              <w:left w:val="single" w:sz="4" w:space="0" w:color="auto"/>
              <w:right w:val="single" w:sz="4" w:space="0" w:color="auto"/>
            </w:tcBorders>
          </w:tcPr>
          <w:p w14:paraId="7D41FB0D" w14:textId="5AD21589" w:rsidR="001670EA" w:rsidRPr="00AF59E2" w:rsidRDefault="001670EA" w:rsidP="001670EA">
            <w:pPr>
              <w:spacing w:line="228" w:lineRule="auto"/>
              <w:ind w:left="-18" w:firstLine="18"/>
              <w:jc w:val="both"/>
              <w:rPr>
                <w:spacing w:val="-6"/>
                <w:sz w:val="28"/>
                <w:szCs w:val="28"/>
                <w:cs/>
              </w:rPr>
            </w:pPr>
            <w:r w:rsidRPr="00AF59E2">
              <w:rPr>
                <w:spacing w:val="-8"/>
                <w:sz w:val="28"/>
                <w:szCs w:val="28"/>
                <w:cs/>
              </w:rPr>
              <w:t>กิจการร่วมค้า</w:t>
            </w:r>
            <w:r w:rsidRPr="00AF59E2">
              <w:rPr>
                <w:rFonts w:hint="cs"/>
                <w:spacing w:val="-8"/>
                <w:sz w:val="28"/>
                <w:szCs w:val="28"/>
                <w:cs/>
              </w:rPr>
              <w:t xml:space="preserve"> เมเจอร์ จอยน์ ฟิล์ม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7492572" w14:textId="77777777" w:rsidR="001670EA" w:rsidRPr="00AF59E2" w:rsidRDefault="001670EA" w:rsidP="001670EA">
            <w:pPr>
              <w:spacing w:line="228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dashed" w:sz="4" w:space="0" w:color="auto"/>
            </w:tcBorders>
          </w:tcPr>
          <w:p w14:paraId="7C2E6CD6" w14:textId="77777777" w:rsidR="001670EA" w:rsidRPr="00AF59E2" w:rsidRDefault="001670EA" w:rsidP="001670EA">
            <w:pPr>
              <w:tabs>
                <w:tab w:val="decimal" w:pos="1008"/>
              </w:tabs>
              <w:ind w:left="-108" w:right="-118" w:firstLine="2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C125990" w14:textId="77777777" w:rsidR="001670EA" w:rsidRPr="00AF59E2" w:rsidRDefault="001670EA" w:rsidP="001670EA">
            <w:pPr>
              <w:tabs>
                <w:tab w:val="decimal" w:pos="1021"/>
              </w:tabs>
              <w:ind w:left="-108" w:right="-118" w:firstLine="2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7029AB2" w14:textId="77777777" w:rsidR="001670EA" w:rsidRPr="00AF59E2" w:rsidRDefault="001670EA" w:rsidP="001670EA">
            <w:pPr>
              <w:ind w:left="-108" w:right="-118" w:firstLine="2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9F546AE" w14:textId="77777777" w:rsidR="001670EA" w:rsidRPr="00AF59E2" w:rsidRDefault="001670EA" w:rsidP="001670EA">
            <w:pPr>
              <w:ind w:left="-108" w:right="-118" w:firstLine="2"/>
              <w:jc w:val="center"/>
              <w:rPr>
                <w:sz w:val="28"/>
                <w:szCs w:val="28"/>
              </w:rPr>
            </w:pPr>
          </w:p>
        </w:tc>
      </w:tr>
      <w:tr w:rsidR="001670EA" w:rsidRPr="007C6FF9" w14:paraId="36EA406A" w14:textId="77777777" w:rsidTr="00551219">
        <w:trPr>
          <w:trHeight w:val="311"/>
        </w:trPr>
        <w:tc>
          <w:tcPr>
            <w:tcW w:w="2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7600" w14:textId="4890FE56" w:rsidR="001670EA" w:rsidRPr="00AF59E2" w:rsidRDefault="001670EA" w:rsidP="001670EA">
            <w:pPr>
              <w:spacing w:line="228" w:lineRule="auto"/>
              <w:ind w:left="-18" w:firstLine="292"/>
              <w:jc w:val="both"/>
              <w:rPr>
                <w:spacing w:val="-6"/>
                <w:sz w:val="28"/>
                <w:szCs w:val="28"/>
                <w:cs/>
              </w:rPr>
            </w:pPr>
            <w:r w:rsidRPr="00AF59E2">
              <w:rPr>
                <w:rFonts w:hint="cs"/>
                <w:spacing w:val="-8"/>
                <w:sz w:val="28"/>
                <w:szCs w:val="28"/>
                <w:cs/>
              </w:rPr>
              <w:t>และ บีอีซี เวิลด์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9B84" w14:textId="296BA6A5" w:rsidR="001670EA" w:rsidRPr="00AF59E2" w:rsidRDefault="001670EA" w:rsidP="001670EA">
            <w:pPr>
              <w:spacing w:line="228" w:lineRule="auto"/>
              <w:jc w:val="center"/>
              <w:rPr>
                <w:sz w:val="28"/>
                <w:szCs w:val="28"/>
                <w:cs/>
              </w:rPr>
            </w:pPr>
            <w:r w:rsidRPr="00AF59E2">
              <w:rPr>
                <w:sz w:val="28"/>
                <w:szCs w:val="28"/>
                <w:cs/>
              </w:rPr>
              <w:t>ผลิต</w:t>
            </w:r>
            <w:r w:rsidRPr="00AF59E2">
              <w:rPr>
                <w:rFonts w:hint="cs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2E9F5A9" w14:textId="6B1A9FC7" w:rsidR="001670EA" w:rsidRPr="00AF59E2" w:rsidRDefault="00FA4DCF" w:rsidP="001670EA">
            <w:pPr>
              <w:tabs>
                <w:tab w:val="decimal" w:pos="1008"/>
              </w:tabs>
              <w:ind w:left="-108" w:right="-118" w:firstLine="2"/>
              <w:jc w:val="both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>10,000,000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4503" w14:textId="20E61155" w:rsidR="001670EA" w:rsidRPr="00AF59E2" w:rsidRDefault="001670EA" w:rsidP="001670EA">
            <w:pPr>
              <w:tabs>
                <w:tab w:val="decimal" w:pos="1008"/>
              </w:tabs>
              <w:ind w:left="-108" w:right="-118" w:firstLine="2"/>
              <w:jc w:val="both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>10,000,000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E27" w14:textId="79F4EEBA" w:rsidR="001670EA" w:rsidRPr="00AF59E2" w:rsidRDefault="009818AD" w:rsidP="001670EA">
            <w:pPr>
              <w:tabs>
                <w:tab w:val="decimal" w:pos="1021"/>
              </w:tabs>
              <w:ind w:left="-108" w:right="-118" w:firstLine="2"/>
              <w:jc w:val="both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>90,000,000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E4BE" w14:textId="3A7DA57B" w:rsidR="001670EA" w:rsidRPr="00AF59E2" w:rsidRDefault="001670EA" w:rsidP="001670EA">
            <w:pPr>
              <w:ind w:left="-108" w:right="-118" w:firstLine="2"/>
              <w:jc w:val="center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>10,000,000</w:t>
            </w:r>
          </w:p>
        </w:tc>
      </w:tr>
      <w:tr w:rsidR="00627958" w:rsidRPr="007C6FF9" w14:paraId="40619D4D" w14:textId="77777777" w:rsidTr="00551219">
        <w:trPr>
          <w:trHeight w:val="311"/>
        </w:trPr>
        <w:tc>
          <w:tcPr>
            <w:tcW w:w="4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0D1" w14:textId="54D253A6" w:rsidR="00627958" w:rsidRPr="00AF59E2" w:rsidRDefault="00627958" w:rsidP="00627958">
            <w:pPr>
              <w:spacing w:line="228" w:lineRule="auto"/>
              <w:jc w:val="center"/>
              <w:rPr>
                <w:sz w:val="28"/>
                <w:szCs w:val="28"/>
                <w:cs/>
              </w:rPr>
            </w:pPr>
            <w:r w:rsidRPr="00AF59E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7167850" w14:textId="78BC97E4" w:rsidR="00627958" w:rsidRPr="00AF59E2" w:rsidRDefault="00FA4DCF" w:rsidP="003A2509">
            <w:pPr>
              <w:tabs>
                <w:tab w:val="decimal" w:pos="1008"/>
              </w:tabs>
              <w:ind w:left="-108" w:right="-118" w:firstLine="2"/>
              <w:jc w:val="both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>10,100,000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6E9A" w14:textId="7157D982" w:rsidR="00627958" w:rsidRPr="00AF59E2" w:rsidRDefault="001670EA" w:rsidP="003A2509">
            <w:pPr>
              <w:tabs>
                <w:tab w:val="decimal" w:pos="1008"/>
              </w:tabs>
              <w:ind w:left="-108" w:right="-118" w:firstLine="2"/>
              <w:jc w:val="both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>10,100,000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61C" w14:textId="1776AAF1" w:rsidR="00627958" w:rsidRPr="00AF59E2" w:rsidRDefault="009818AD" w:rsidP="00D80728">
            <w:pPr>
              <w:tabs>
                <w:tab w:val="decimal" w:pos="1021"/>
              </w:tabs>
              <w:ind w:left="-108" w:right="-118" w:firstLine="2"/>
              <w:jc w:val="both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>90,000,000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83AE" w14:textId="3E68D05A" w:rsidR="00627958" w:rsidRPr="00AF59E2" w:rsidRDefault="001670EA" w:rsidP="00627958">
            <w:pPr>
              <w:ind w:left="-108" w:right="-118" w:firstLine="2"/>
              <w:jc w:val="center"/>
              <w:rPr>
                <w:sz w:val="28"/>
                <w:szCs w:val="28"/>
              </w:rPr>
            </w:pPr>
            <w:r w:rsidRPr="00AF59E2">
              <w:rPr>
                <w:sz w:val="28"/>
                <w:szCs w:val="28"/>
              </w:rPr>
              <w:t>18,000,000</w:t>
            </w:r>
          </w:p>
        </w:tc>
      </w:tr>
    </w:tbl>
    <w:p w14:paraId="530302CF" w14:textId="77777777" w:rsidR="0072456C" w:rsidRPr="00F3488C" w:rsidRDefault="0072456C" w:rsidP="007D7D31">
      <w:pPr>
        <w:spacing w:line="216" w:lineRule="auto"/>
        <w:ind w:left="266" w:right="-7" w:firstLine="495"/>
        <w:jc w:val="thaiDistribute"/>
        <w:rPr>
          <w:spacing w:val="-4"/>
          <w:sz w:val="16"/>
          <w:szCs w:val="16"/>
        </w:rPr>
      </w:pPr>
    </w:p>
    <w:p w14:paraId="59AC32B3" w14:textId="240AF26D" w:rsidR="003E70F2" w:rsidRDefault="00C9387C" w:rsidP="007D7D31">
      <w:pPr>
        <w:spacing w:line="216" w:lineRule="auto"/>
        <w:ind w:left="266" w:right="-7" w:firstLine="495"/>
        <w:jc w:val="thaiDistribute"/>
        <w:rPr>
          <w:spacing w:val="-4"/>
        </w:rPr>
      </w:pPr>
      <w:r w:rsidRPr="00D24DE8">
        <w:rPr>
          <w:rFonts w:hint="cs"/>
          <w:spacing w:val="-4"/>
          <w:cs/>
        </w:rPr>
        <w:t>งบการเงินของ</w:t>
      </w:r>
      <w:r>
        <w:rPr>
          <w:rFonts w:hint="cs"/>
          <w:spacing w:val="-4"/>
          <w:cs/>
        </w:rPr>
        <w:t>กิจ</w:t>
      </w:r>
      <w:r w:rsidRPr="00D24DE8">
        <w:rPr>
          <w:rFonts w:hint="cs"/>
          <w:spacing w:val="-4"/>
          <w:cs/>
        </w:rPr>
        <w:t>การร่วมค้า</w:t>
      </w:r>
      <w:r>
        <w:rPr>
          <w:rFonts w:hint="cs"/>
          <w:spacing w:val="-4"/>
          <w:cs/>
        </w:rPr>
        <w:t>ภาพยนตร์บัวผันฟันยับ</w:t>
      </w:r>
      <w:r w:rsidRPr="00D24DE8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ที่นำมาใช้ในการบันทึกบัญชีเงินลงทุนตามวิธีส่วนได้เสียในงบการเงินรวม </w:t>
      </w:r>
      <w:r w:rsidRPr="00D51374">
        <w:rPr>
          <w:rFonts w:hint="cs"/>
          <w:spacing w:val="-4"/>
          <w:cs/>
        </w:rPr>
        <w:t xml:space="preserve">ณ วันที่ </w:t>
      </w:r>
      <w:r>
        <w:rPr>
          <w:spacing w:val="-4"/>
        </w:rPr>
        <w:t>31</w:t>
      </w:r>
      <w:r w:rsidRPr="00D51374">
        <w:rPr>
          <w:spacing w:val="-4"/>
        </w:rPr>
        <w:t xml:space="preserve"> </w:t>
      </w:r>
      <w:r>
        <w:rPr>
          <w:rFonts w:hint="cs"/>
          <w:spacing w:val="-4"/>
          <w:cs/>
        </w:rPr>
        <w:t>ธันวาคม</w:t>
      </w:r>
      <w:r w:rsidRPr="00D51374"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>256</w:t>
      </w:r>
      <w:r w:rsidR="001670EA">
        <w:rPr>
          <w:spacing w:val="-4"/>
        </w:rPr>
        <w:t>8</w:t>
      </w:r>
      <w:r w:rsidRPr="00D51374">
        <w:rPr>
          <w:spacing w:val="-4"/>
        </w:rPr>
        <w:t xml:space="preserve"> </w:t>
      </w:r>
      <w:r w:rsidRPr="00D51374">
        <w:rPr>
          <w:rFonts w:hint="cs"/>
          <w:spacing w:val="-4"/>
          <w:cs/>
        </w:rPr>
        <w:t>รวมถึงส่วนได้เสียที่บันทึกในงบกำไรขาดทุนรวมสำหรับ</w:t>
      </w:r>
      <w:r>
        <w:rPr>
          <w:rFonts w:hint="cs"/>
          <w:spacing w:val="-4"/>
          <w:cs/>
        </w:rPr>
        <w:t>ปี</w:t>
      </w:r>
      <w:r w:rsidRPr="00D51374">
        <w:rPr>
          <w:rFonts w:hint="cs"/>
          <w:spacing w:val="-4"/>
          <w:cs/>
        </w:rPr>
        <w:t>สิ้นสุดวันที่</w:t>
      </w:r>
      <w:r w:rsidRPr="00D51374">
        <w:rPr>
          <w:spacing w:val="-4"/>
        </w:rPr>
        <w:t xml:space="preserve"> </w:t>
      </w:r>
      <w:r>
        <w:rPr>
          <w:spacing w:val="-4"/>
        </w:rPr>
        <w:t xml:space="preserve">31 </w:t>
      </w:r>
      <w:r>
        <w:rPr>
          <w:rFonts w:hint="cs"/>
          <w:spacing w:val="-4"/>
          <w:cs/>
        </w:rPr>
        <w:t>ธันวาคม</w:t>
      </w:r>
      <w:r w:rsidRPr="00D51374"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>256</w:t>
      </w:r>
      <w:r w:rsidR="001670EA">
        <w:rPr>
          <w:spacing w:val="-4"/>
        </w:rPr>
        <w:t>8</w:t>
      </w:r>
      <w:r w:rsidRPr="00D51374">
        <w:rPr>
          <w:rFonts w:hint="cs"/>
          <w:spacing w:val="-4"/>
          <w:cs/>
        </w:rPr>
        <w:t xml:space="preserve"> ถือตามข้อมูลของผู้บริหาร ซึ่งยังไม่ได้ผ่านการ</w:t>
      </w:r>
      <w:r>
        <w:rPr>
          <w:rFonts w:hint="cs"/>
          <w:spacing w:val="-4"/>
          <w:cs/>
        </w:rPr>
        <w:t>ตรวจสอบ</w:t>
      </w:r>
      <w:r w:rsidRPr="00D51374">
        <w:rPr>
          <w:rFonts w:hint="cs"/>
          <w:spacing w:val="-4"/>
          <w:cs/>
        </w:rPr>
        <w:t>โดยผู้สอบบัญชี</w:t>
      </w:r>
    </w:p>
    <w:p w14:paraId="4DE138A9" w14:textId="27A5FF12" w:rsidR="00C9387C" w:rsidRDefault="00C9387C" w:rsidP="007D7D31">
      <w:pPr>
        <w:spacing w:line="216" w:lineRule="auto"/>
        <w:ind w:left="266" w:right="-7" w:firstLine="495"/>
        <w:jc w:val="thaiDistribute"/>
        <w:rPr>
          <w:spacing w:val="-4"/>
        </w:rPr>
      </w:pPr>
      <w:r w:rsidRPr="00D24DE8">
        <w:rPr>
          <w:rFonts w:hint="cs"/>
          <w:spacing w:val="-4"/>
          <w:cs/>
        </w:rPr>
        <w:t>งบการเงินของ</w:t>
      </w:r>
      <w:r>
        <w:rPr>
          <w:rFonts w:hint="cs"/>
          <w:spacing w:val="-4"/>
          <w:cs/>
        </w:rPr>
        <w:t>กิจ</w:t>
      </w:r>
      <w:r w:rsidRPr="00D24DE8">
        <w:rPr>
          <w:rFonts w:hint="cs"/>
          <w:spacing w:val="-4"/>
          <w:cs/>
        </w:rPr>
        <w:t>การร่วมค้า</w:t>
      </w:r>
      <w:r>
        <w:rPr>
          <w:rFonts w:hint="cs"/>
          <w:spacing w:val="-4"/>
          <w:cs/>
        </w:rPr>
        <w:t xml:space="preserve"> เมเจอร์ จอยน์ ฟิล์ม และ บีอีซี เวิลด์</w:t>
      </w:r>
      <w:r w:rsidRPr="00D24DE8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ที่นำมาใช้ในการบันทึกบัญชีเงินลงทุนตามวิธีส่วนได้เสียในงบการเงินรวม </w:t>
      </w:r>
      <w:r w:rsidRPr="00D51374">
        <w:rPr>
          <w:rFonts w:hint="cs"/>
          <w:spacing w:val="-4"/>
          <w:cs/>
        </w:rPr>
        <w:t>ณ วันที่</w:t>
      </w:r>
      <w:r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>3</w:t>
      </w:r>
      <w:r>
        <w:rPr>
          <w:spacing w:val="-4"/>
        </w:rPr>
        <w:t>1</w:t>
      </w:r>
      <w:r w:rsidRPr="00D51374">
        <w:rPr>
          <w:spacing w:val="-4"/>
        </w:rPr>
        <w:t xml:space="preserve"> </w:t>
      </w:r>
      <w:r>
        <w:rPr>
          <w:rFonts w:hint="cs"/>
          <w:spacing w:val="-4"/>
          <w:cs/>
        </w:rPr>
        <w:t>ธันวาคม</w:t>
      </w:r>
      <w:r w:rsidRPr="00D51374"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>256</w:t>
      </w:r>
      <w:r w:rsidR="001670EA">
        <w:rPr>
          <w:spacing w:val="-4"/>
        </w:rPr>
        <w:t>8</w:t>
      </w:r>
      <w:r w:rsidRPr="00D51374">
        <w:rPr>
          <w:spacing w:val="-4"/>
        </w:rPr>
        <w:t xml:space="preserve"> </w:t>
      </w:r>
      <w:r w:rsidRPr="00D51374">
        <w:rPr>
          <w:rFonts w:hint="cs"/>
          <w:spacing w:val="-4"/>
          <w:cs/>
        </w:rPr>
        <w:t>รวมถึงส่วนได้เสียที่บันทึกในงบกำไรขาดทุนรวมสำหรับ</w:t>
      </w:r>
      <w:r>
        <w:rPr>
          <w:rFonts w:hint="cs"/>
          <w:spacing w:val="-4"/>
          <w:cs/>
        </w:rPr>
        <w:t>ปี</w:t>
      </w:r>
      <w:r w:rsidRPr="00D51374">
        <w:rPr>
          <w:rFonts w:hint="cs"/>
          <w:spacing w:val="-4"/>
          <w:cs/>
        </w:rPr>
        <w:t>สิ้นสุดวันที่</w:t>
      </w:r>
      <w:r w:rsidRPr="00D51374">
        <w:rPr>
          <w:spacing w:val="-4"/>
        </w:rPr>
        <w:t xml:space="preserve"> </w:t>
      </w:r>
      <w:r w:rsidRPr="007E0433">
        <w:rPr>
          <w:spacing w:val="-4"/>
        </w:rPr>
        <w:t xml:space="preserve">31 </w:t>
      </w:r>
      <w:r w:rsidRPr="007E0433">
        <w:rPr>
          <w:rFonts w:hint="cs"/>
          <w:spacing w:val="-4"/>
          <w:cs/>
        </w:rPr>
        <w:t xml:space="preserve">ธันวาคม </w:t>
      </w:r>
      <w:r w:rsidRPr="007E0433">
        <w:rPr>
          <w:spacing w:val="-4"/>
        </w:rPr>
        <w:t>256</w:t>
      </w:r>
      <w:r w:rsidR="001670EA">
        <w:rPr>
          <w:spacing w:val="-4"/>
        </w:rPr>
        <w:t>8</w:t>
      </w:r>
      <w:r w:rsidRPr="007E0433">
        <w:rPr>
          <w:rFonts w:hint="cs"/>
          <w:spacing w:val="-4"/>
          <w:cs/>
        </w:rPr>
        <w:t xml:space="preserve"> ได้ผ่านการ</w:t>
      </w:r>
      <w:r w:rsidRPr="007E0433">
        <w:rPr>
          <w:rFonts w:ascii="Angsana New" w:hAnsi="Angsana New" w:hint="cs"/>
          <w:cs/>
        </w:rPr>
        <w:t>ตรวจสอบโดยผู้สอบบัญชีอื่น</w:t>
      </w:r>
    </w:p>
    <w:p w14:paraId="0D78EB7D" w14:textId="77777777" w:rsidR="00963A80" w:rsidRPr="00956CDE" w:rsidRDefault="00963A80" w:rsidP="00C9387C">
      <w:pPr>
        <w:spacing w:line="160" w:lineRule="atLeast"/>
        <w:ind w:right="-28"/>
        <w:jc w:val="thaiDistribute"/>
        <w:rPr>
          <w:b/>
          <w:bCs/>
          <w:sz w:val="8"/>
          <w:szCs w:val="8"/>
        </w:rPr>
      </w:pPr>
    </w:p>
    <w:p w14:paraId="72EED17B" w14:textId="77777777" w:rsidR="00963A80" w:rsidRDefault="00963A80" w:rsidP="00D51374">
      <w:pPr>
        <w:spacing w:line="160" w:lineRule="atLeast"/>
        <w:ind w:left="-616" w:right="-28" w:firstLine="502"/>
        <w:jc w:val="thaiDistribute"/>
        <w:rPr>
          <w:b/>
          <w:bCs/>
        </w:rPr>
      </w:pPr>
      <w:r>
        <w:rPr>
          <w:rFonts w:hint="cs"/>
          <w:b/>
          <w:bCs/>
          <w:cs/>
        </w:rPr>
        <w:t>ข้อมูลทางการเงินของการร่วมค้า</w:t>
      </w:r>
    </w:p>
    <w:p w14:paraId="4EE748EE" w14:textId="317AF3D7" w:rsidR="00963A80" w:rsidRDefault="00963A80" w:rsidP="00FC591A">
      <w:pPr>
        <w:spacing w:line="216" w:lineRule="auto"/>
        <w:ind w:left="266" w:right="-7" w:firstLine="495"/>
        <w:jc w:val="thaiDistribute"/>
      </w:pPr>
      <w:r>
        <w:rPr>
          <w:rFonts w:hint="cs"/>
          <w:cs/>
        </w:rPr>
        <w:t>ข้อมูลทางการเงินตามที่แสดงอยู่ในงบการเงินของกิจการร่วมค้าโดยสรุป มีดังนี้</w:t>
      </w:r>
    </w:p>
    <w:p w14:paraId="1A6C28E7" w14:textId="77777777" w:rsidR="0083495F" w:rsidRPr="00AF59E2" w:rsidRDefault="0083495F" w:rsidP="00F70445">
      <w:pPr>
        <w:tabs>
          <w:tab w:val="left" w:pos="360"/>
          <w:tab w:val="left" w:pos="900"/>
          <w:tab w:val="left" w:pos="1440"/>
        </w:tabs>
        <w:spacing w:line="168" w:lineRule="auto"/>
        <w:ind w:right="-28"/>
        <w:jc w:val="righ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F59E2">
        <w:rPr>
          <w:rFonts w:ascii="Angsana New" w:hAnsi="Angsana New"/>
          <w:sz w:val="30"/>
          <w:szCs w:val="30"/>
          <w:cs/>
        </w:rPr>
        <w:t xml:space="preserve">หน่วย </w:t>
      </w:r>
      <w:r w:rsidRPr="00AF59E2">
        <w:rPr>
          <w:rFonts w:ascii="Angsana New" w:hAnsi="Angsana New"/>
          <w:sz w:val="30"/>
          <w:szCs w:val="30"/>
        </w:rPr>
        <w:t xml:space="preserve">: </w:t>
      </w:r>
      <w:r w:rsidRPr="00AF59E2">
        <w:rPr>
          <w:rFonts w:ascii="Angsana New" w:hAnsi="Angsana New" w:hint="cs"/>
          <w:sz w:val="30"/>
          <w:szCs w:val="30"/>
          <w:cs/>
        </w:rPr>
        <w:t>ล้าน</w:t>
      </w:r>
      <w:r w:rsidRPr="00AF59E2">
        <w:rPr>
          <w:rFonts w:ascii="Angsana New" w:hAnsi="Angsana New"/>
          <w:sz w:val="30"/>
          <w:szCs w:val="30"/>
          <w:cs/>
        </w:rPr>
        <w:t>บาท</w:t>
      </w:r>
    </w:p>
    <w:tbl>
      <w:tblPr>
        <w:tblW w:w="9430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078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DC2E77" w:rsidRPr="00623AB0" w14:paraId="10149147" w14:textId="156B917D" w:rsidTr="00D75F91">
        <w:trPr>
          <w:trHeight w:val="367"/>
        </w:trPr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7B2F6" w14:textId="4D96F7EC" w:rsidR="00DC2E77" w:rsidRPr="00F70445" w:rsidRDefault="00DC2E77" w:rsidP="00827E08">
            <w:pPr>
              <w:jc w:val="center"/>
              <w:rPr>
                <w:sz w:val="30"/>
                <w:szCs w:val="30"/>
                <w:cs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1F7B" w14:textId="7AC5A9CD" w:rsidR="00DC2E77" w:rsidRPr="00F70445" w:rsidRDefault="00DC2E77" w:rsidP="00827E08">
            <w:pPr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18DC" w14:textId="2B821FC1" w:rsidR="00DC2E77" w:rsidRPr="00F70445" w:rsidRDefault="00DC2E77" w:rsidP="00827E08">
            <w:pPr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27A" w14:textId="12C06D49" w:rsidR="00DC2E77" w:rsidRPr="00F70445" w:rsidRDefault="00DC2E77" w:rsidP="00827E08">
            <w:pPr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2FD1" w14:textId="4B814E6F" w:rsidR="00DC2E77" w:rsidRPr="00F70445" w:rsidRDefault="00DC2E77" w:rsidP="00827E08">
            <w:pPr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กำไร(ขาดทุน)</w:t>
            </w:r>
          </w:p>
        </w:tc>
      </w:tr>
      <w:tr w:rsidR="00DC2E77" w:rsidRPr="00623AB0" w14:paraId="4DA64846" w14:textId="0D6C42BD" w:rsidTr="00D75F91">
        <w:trPr>
          <w:trHeight w:val="86"/>
        </w:trPr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B515" w14:textId="77777777" w:rsidR="00DC2E77" w:rsidRPr="00F70445" w:rsidRDefault="00DC2E77" w:rsidP="00DC2E77">
            <w:pPr>
              <w:ind w:left="-18" w:right="-78" w:firstLine="1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8D38" w14:textId="2AFC921F" w:rsidR="00DC2E77" w:rsidRPr="00F70445" w:rsidRDefault="00DC2E77" w:rsidP="00DC2E77">
            <w:pPr>
              <w:ind w:left="-108" w:right="-118" w:firstLine="2"/>
              <w:jc w:val="center"/>
              <w:rPr>
                <w:sz w:val="30"/>
                <w:szCs w:val="30"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256</w:t>
            </w:r>
            <w:r w:rsidR="001670EA" w:rsidRPr="00F70445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2C5" w14:textId="2FC037B9" w:rsidR="00DC2E77" w:rsidRPr="00F70445" w:rsidRDefault="00DC2E77" w:rsidP="00DC2E77">
            <w:pPr>
              <w:ind w:left="-108" w:right="-118" w:firstLine="2"/>
              <w:jc w:val="center"/>
              <w:rPr>
                <w:sz w:val="30"/>
                <w:szCs w:val="30"/>
                <w:cs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256</w:t>
            </w:r>
            <w:r w:rsidR="001670EA" w:rsidRPr="00F70445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65B9" w14:textId="6A52E000" w:rsidR="00DC2E77" w:rsidRPr="00F70445" w:rsidRDefault="00DC2E77" w:rsidP="00DC2E77">
            <w:pPr>
              <w:ind w:left="-108" w:right="-118" w:firstLine="2"/>
              <w:jc w:val="center"/>
              <w:rPr>
                <w:sz w:val="30"/>
                <w:szCs w:val="30"/>
                <w:cs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256</w:t>
            </w:r>
            <w:r w:rsidR="001670EA" w:rsidRPr="00F70445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7C85" w14:textId="24769CA3" w:rsidR="00DC2E77" w:rsidRPr="00F70445" w:rsidRDefault="00DC2E77" w:rsidP="00DC2E77">
            <w:pPr>
              <w:ind w:left="-108" w:right="-118" w:firstLine="2"/>
              <w:jc w:val="center"/>
              <w:rPr>
                <w:sz w:val="30"/>
                <w:szCs w:val="30"/>
                <w:cs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256</w:t>
            </w:r>
            <w:r w:rsidR="001670EA" w:rsidRPr="00F70445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5E2" w14:textId="144E0A55" w:rsidR="00DC2E77" w:rsidRPr="00F70445" w:rsidRDefault="00DC2E77" w:rsidP="00DC2E77">
            <w:pPr>
              <w:ind w:left="-108" w:right="-118" w:firstLine="2"/>
              <w:jc w:val="center"/>
              <w:rPr>
                <w:sz w:val="30"/>
                <w:szCs w:val="30"/>
                <w:cs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256</w:t>
            </w:r>
            <w:r w:rsidR="001670EA" w:rsidRPr="00F70445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06D" w14:textId="40EA6459" w:rsidR="00DC2E77" w:rsidRPr="00F70445" w:rsidRDefault="00DC2E77" w:rsidP="00DC2E77">
            <w:pPr>
              <w:ind w:left="-108" w:right="-118" w:firstLine="2"/>
              <w:jc w:val="center"/>
              <w:rPr>
                <w:sz w:val="30"/>
                <w:szCs w:val="30"/>
                <w:cs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256</w:t>
            </w:r>
            <w:r w:rsidR="001670EA" w:rsidRPr="00F70445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244A" w14:textId="770098BD" w:rsidR="00DC2E77" w:rsidRPr="00F70445" w:rsidRDefault="00DC2E77" w:rsidP="00DC2E77">
            <w:pPr>
              <w:ind w:left="-108" w:right="-118" w:firstLine="2"/>
              <w:jc w:val="center"/>
              <w:rPr>
                <w:sz w:val="30"/>
                <w:szCs w:val="30"/>
                <w:cs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256</w:t>
            </w:r>
            <w:r w:rsidR="001670EA" w:rsidRPr="00F70445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006" w14:textId="6282183D" w:rsidR="00DC2E77" w:rsidRPr="00F70445" w:rsidRDefault="00DC2E77" w:rsidP="00DC2E77">
            <w:pPr>
              <w:ind w:left="-108" w:right="-118" w:firstLine="2"/>
              <w:jc w:val="center"/>
              <w:rPr>
                <w:sz w:val="30"/>
                <w:szCs w:val="30"/>
                <w:cs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256</w:t>
            </w:r>
            <w:r w:rsidR="001670EA" w:rsidRPr="00F70445"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17496C" w:rsidRPr="00623AB0" w14:paraId="0B827F48" w14:textId="46F874F8" w:rsidTr="00D75F91">
        <w:trPr>
          <w:trHeight w:val="86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615A8" w14:textId="77777777" w:rsidR="0017496C" w:rsidRPr="00F70445" w:rsidRDefault="0017496C" w:rsidP="0017496C">
            <w:pPr>
              <w:ind w:left="-18" w:right="-78" w:firstLine="18"/>
              <w:jc w:val="both"/>
              <w:rPr>
                <w:sz w:val="30"/>
                <w:szCs w:val="30"/>
              </w:rPr>
            </w:pPr>
            <w:r w:rsidRPr="00F70445">
              <w:rPr>
                <w:rFonts w:hint="cs"/>
                <w:sz w:val="30"/>
                <w:szCs w:val="30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97EBB" w14:textId="0799CDD1" w:rsidR="0017496C" w:rsidRPr="00F70445" w:rsidRDefault="00B5432D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BE946" w14:textId="5992216B" w:rsidR="0017496C" w:rsidRPr="00F70445" w:rsidRDefault="0017496C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</w:rPr>
            </w:pPr>
            <w:r w:rsidRPr="00F70445">
              <w:rPr>
                <w:sz w:val="30"/>
                <w:szCs w:val="30"/>
              </w:rPr>
              <w:t>2.69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FCEB0" w14:textId="7D9BAFCC" w:rsidR="0017496C" w:rsidRPr="00F70445" w:rsidRDefault="00B5432D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43DD9" w14:textId="007EBB9A" w:rsidR="0017496C" w:rsidRPr="00F70445" w:rsidRDefault="0017496C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 w:rsidRPr="00F70445">
              <w:rPr>
                <w:sz w:val="30"/>
                <w:szCs w:val="30"/>
              </w:rPr>
              <w:t>0.96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8F5A0" w14:textId="6BF5D666" w:rsidR="0017496C" w:rsidRPr="00F70445" w:rsidRDefault="00411CD2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76657" w14:textId="3492610E" w:rsidR="0017496C" w:rsidRPr="00F70445" w:rsidRDefault="0017496C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 w:rsidRPr="00F70445">
              <w:rPr>
                <w:sz w:val="30"/>
                <w:szCs w:val="30"/>
              </w:rPr>
              <w:t>2.43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6D984" w14:textId="59ADD22B" w:rsidR="0017496C" w:rsidRPr="00F70445" w:rsidRDefault="00411CD2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C302D" w14:textId="14C73B19" w:rsidR="0017496C" w:rsidRPr="00F70445" w:rsidRDefault="0017496C" w:rsidP="00C57B9E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 w:rsidRPr="00F70445">
              <w:rPr>
                <w:sz w:val="30"/>
                <w:szCs w:val="30"/>
              </w:rPr>
              <w:t>(0.85)</w:t>
            </w:r>
          </w:p>
        </w:tc>
      </w:tr>
      <w:tr w:rsidR="0017496C" w:rsidRPr="00623AB0" w14:paraId="53F8D476" w14:textId="1CC0FF46" w:rsidTr="00D75F91">
        <w:trPr>
          <w:trHeight w:val="86"/>
        </w:trPr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</w:tcPr>
          <w:p w14:paraId="40BA973D" w14:textId="1C8AB9BA" w:rsidR="0017496C" w:rsidRPr="00F70445" w:rsidRDefault="0017496C" w:rsidP="0017496C">
            <w:pPr>
              <w:ind w:left="-18" w:right="-78" w:firstLine="18"/>
              <w:jc w:val="both"/>
              <w:rPr>
                <w:sz w:val="30"/>
                <w:szCs w:val="30"/>
                <w:cs/>
              </w:rPr>
            </w:pPr>
            <w:r w:rsidRPr="00F70445">
              <w:rPr>
                <w:sz w:val="30"/>
                <w:szCs w:val="30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14:paraId="5148C478" w14:textId="77777777" w:rsidR="0017496C" w:rsidRPr="00F70445" w:rsidRDefault="0017496C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14:paraId="276FC231" w14:textId="77777777" w:rsidR="0017496C" w:rsidRPr="00F70445" w:rsidRDefault="0017496C" w:rsidP="0017496C">
            <w:pPr>
              <w:tabs>
                <w:tab w:val="decimal" w:pos="331"/>
              </w:tabs>
              <w:ind w:left="-108" w:right="-118" w:firstLine="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14:paraId="6FA60A1B" w14:textId="0AC0F47B" w:rsidR="0017496C" w:rsidRPr="00F70445" w:rsidRDefault="0017496C" w:rsidP="0017496C">
            <w:pPr>
              <w:ind w:left="-108" w:right="-118" w:firstLine="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14:paraId="7005BF17" w14:textId="77777777" w:rsidR="0017496C" w:rsidRPr="00F70445" w:rsidRDefault="0017496C" w:rsidP="0017496C">
            <w:pPr>
              <w:ind w:left="-108" w:right="-118" w:firstLine="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14:paraId="4FDE97D5" w14:textId="5C45777C" w:rsidR="0017496C" w:rsidRPr="00F70445" w:rsidRDefault="0017496C" w:rsidP="0017496C">
            <w:pPr>
              <w:ind w:left="-108" w:right="-118" w:firstLine="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14:paraId="18EF3D07" w14:textId="77777777" w:rsidR="0017496C" w:rsidRPr="00F70445" w:rsidRDefault="0017496C" w:rsidP="0017496C">
            <w:pPr>
              <w:ind w:left="-108" w:right="-118" w:firstLine="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14:paraId="3EED5185" w14:textId="77777777" w:rsidR="0017496C" w:rsidRPr="00F70445" w:rsidRDefault="0017496C" w:rsidP="0017496C">
            <w:pPr>
              <w:ind w:left="-108" w:right="-118" w:firstLine="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14:paraId="330DDA80" w14:textId="77777777" w:rsidR="0017496C" w:rsidRPr="00F70445" w:rsidRDefault="0017496C" w:rsidP="00C57B9E">
            <w:pPr>
              <w:tabs>
                <w:tab w:val="decimal" w:pos="331"/>
              </w:tabs>
              <w:ind w:left="-108" w:right="-118" w:firstLine="2"/>
              <w:jc w:val="center"/>
              <w:rPr>
                <w:sz w:val="30"/>
                <w:szCs w:val="30"/>
                <w:cs/>
              </w:rPr>
            </w:pPr>
          </w:p>
        </w:tc>
      </w:tr>
      <w:tr w:rsidR="0017496C" w:rsidRPr="00623AB0" w14:paraId="10D884EE" w14:textId="77777777" w:rsidTr="00D75F91">
        <w:trPr>
          <w:trHeight w:val="86"/>
        </w:trPr>
        <w:tc>
          <w:tcPr>
            <w:tcW w:w="3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B37" w14:textId="37EAA1D3" w:rsidR="0017496C" w:rsidRPr="00F70445" w:rsidRDefault="0017496C" w:rsidP="0017496C">
            <w:pPr>
              <w:ind w:left="-18" w:right="-78" w:firstLine="348"/>
              <w:jc w:val="both"/>
              <w:rPr>
                <w:sz w:val="30"/>
                <w:szCs w:val="30"/>
                <w:cs/>
              </w:rPr>
            </w:pPr>
            <w:r w:rsidRPr="00F70445">
              <w:rPr>
                <w:sz w:val="30"/>
                <w:szCs w:val="30"/>
                <w:cs/>
              </w:rPr>
              <w:t>และ บีอีซี เวิลด์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9906" w14:textId="3A989921" w:rsidR="0017496C" w:rsidRPr="00F70445" w:rsidRDefault="00352D4A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317.27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4163" w14:textId="5618FA62" w:rsidR="0017496C" w:rsidRPr="00F70445" w:rsidRDefault="0017496C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 w:rsidRPr="00F70445">
              <w:rPr>
                <w:sz w:val="30"/>
                <w:szCs w:val="30"/>
              </w:rPr>
              <w:t>487.84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5460" w14:textId="55EB76EB" w:rsidR="0017496C" w:rsidRPr="00F70445" w:rsidRDefault="00352D4A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64.79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9F73" w14:textId="18EFBD78" w:rsidR="0017496C" w:rsidRPr="00F70445" w:rsidRDefault="0017496C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 w:rsidRPr="00F70445">
              <w:rPr>
                <w:sz w:val="30"/>
                <w:szCs w:val="30"/>
              </w:rPr>
              <w:t>145.73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792" w14:textId="5B6E84FF" w:rsidR="0017496C" w:rsidRPr="00F70445" w:rsidRDefault="00352D4A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260.09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5B9C" w14:textId="6EA22B80" w:rsidR="0017496C" w:rsidRPr="00F70445" w:rsidRDefault="0017496C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 w:rsidRPr="00F70445">
              <w:rPr>
                <w:sz w:val="30"/>
                <w:szCs w:val="30"/>
              </w:rPr>
              <w:t>478.46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1968" w14:textId="3866A2EE" w:rsidR="0017496C" w:rsidRPr="00F70445" w:rsidRDefault="00987C58" w:rsidP="0017496C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90.36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8B4A" w14:textId="3A32F56A" w:rsidR="0017496C" w:rsidRPr="00F70445" w:rsidRDefault="0017496C" w:rsidP="00C57B9E">
            <w:pPr>
              <w:tabs>
                <w:tab w:val="decimal" w:pos="331"/>
              </w:tabs>
              <w:ind w:left="-108" w:right="-118" w:firstLine="2"/>
              <w:jc w:val="both"/>
              <w:rPr>
                <w:sz w:val="30"/>
                <w:szCs w:val="30"/>
                <w:cs/>
              </w:rPr>
            </w:pPr>
            <w:r w:rsidRPr="00F70445">
              <w:rPr>
                <w:sz w:val="30"/>
                <w:szCs w:val="30"/>
              </w:rPr>
              <w:t>229.81</w:t>
            </w:r>
          </w:p>
        </w:tc>
      </w:tr>
      <w:bookmarkEnd w:id="2"/>
    </w:tbl>
    <w:p w14:paraId="46886C80" w14:textId="77777777" w:rsidR="00325C14" w:rsidRDefault="00325C14" w:rsidP="00325C14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</w:rPr>
      </w:pPr>
    </w:p>
    <w:p w14:paraId="4089BC21" w14:textId="72306B11" w:rsidR="009B52DA" w:rsidRPr="00462158" w:rsidRDefault="00142A75" w:rsidP="00462158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5738C8">
        <w:rPr>
          <w:rFonts w:ascii="Angsana New" w:hAnsi="Angsana New"/>
          <w:b/>
          <w:bCs/>
          <w:cs/>
        </w:rPr>
        <w:lastRenderedPageBreak/>
        <w:t>เงินให้กู้ยืมระยะ</w:t>
      </w:r>
      <w:r>
        <w:rPr>
          <w:rFonts w:ascii="Angsana New" w:hAnsi="Angsana New" w:hint="cs"/>
          <w:b/>
          <w:bCs/>
          <w:cs/>
        </w:rPr>
        <w:t>ยาว</w:t>
      </w:r>
      <w:r w:rsidRPr="005738C8">
        <w:rPr>
          <w:rFonts w:ascii="Angsana New" w:hAnsi="Angsana New"/>
          <w:b/>
          <w:bCs/>
          <w:cs/>
        </w:rPr>
        <w:t>แก่กิจการที่เกี่ยวข้องกัน</w:t>
      </w:r>
    </w:p>
    <w:p w14:paraId="786411B3" w14:textId="77777777" w:rsidR="00142A75" w:rsidRPr="00BD43FC" w:rsidRDefault="00142A75" w:rsidP="00D54DB3">
      <w:pPr>
        <w:pStyle w:val="ListParagraph"/>
        <w:spacing w:line="192" w:lineRule="auto"/>
        <w:ind w:left="-323" w:right="-28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1" w:rightFromText="181" w:vertAnchor="text" w:horzAnchor="margin" w:tblpX="-61" w:tblpY="80"/>
        <w:tblW w:w="95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9"/>
        <w:gridCol w:w="1417"/>
        <w:gridCol w:w="1418"/>
        <w:gridCol w:w="1196"/>
        <w:gridCol w:w="1197"/>
      </w:tblGrid>
      <w:tr w:rsidR="00142A75" w:rsidRPr="00D84FB0" w14:paraId="66351342" w14:textId="77777777" w:rsidTr="00B730B9">
        <w:trPr>
          <w:cantSplit/>
        </w:trPr>
        <w:tc>
          <w:tcPr>
            <w:tcW w:w="4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7F9B6" w14:textId="77777777" w:rsidR="00142A75" w:rsidRPr="00D84FB0" w:rsidRDefault="00142A75" w:rsidP="00B730B9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945B" w14:textId="77777777" w:rsidR="00142A75" w:rsidRPr="00D84FB0" w:rsidRDefault="00142A75" w:rsidP="00B730B9">
            <w:pPr>
              <w:ind w:left="-18" w:firstLine="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4DB5" w14:textId="77777777" w:rsidR="00142A75" w:rsidRPr="00D84FB0" w:rsidRDefault="00142A75" w:rsidP="00B730B9">
            <w:pPr>
              <w:ind w:left="-92" w:right="-110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 xml:space="preserve">อัตราดอกเบี้ย </w:t>
            </w:r>
            <w:r w:rsidRPr="00D84FB0">
              <w:rPr>
                <w:rFonts w:ascii="Angsana New" w:hAnsi="Angsana New"/>
                <w:sz w:val="29"/>
                <w:szCs w:val="29"/>
              </w:rPr>
              <w:t>(</w:t>
            </w:r>
            <w:r w:rsidRPr="00D84FB0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  <w:r w:rsidRPr="00D84FB0">
              <w:rPr>
                <w:rFonts w:ascii="Angsana New" w:hAnsi="Angsana New"/>
                <w:sz w:val="29"/>
                <w:szCs w:val="29"/>
              </w:rPr>
              <w:t>)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 xml:space="preserve"> ต่อปี</w:t>
            </w:r>
          </w:p>
        </w:tc>
      </w:tr>
      <w:tr w:rsidR="00142A75" w:rsidRPr="00D84FB0" w14:paraId="74697C6E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0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CA82" w14:textId="77777777" w:rsidR="00142A75" w:rsidRPr="00D84FB0" w:rsidRDefault="00142A75" w:rsidP="00B730B9">
            <w:pPr>
              <w:ind w:left="-18" w:firstLine="1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3D5968B" w14:textId="56CF8B0B" w:rsidR="00142A75" w:rsidRPr="00C633A6" w:rsidRDefault="00142A75" w:rsidP="00B730B9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 w:rsidR="0017496C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D50F9" w14:textId="29C77BAC" w:rsidR="00142A75" w:rsidRPr="00C633A6" w:rsidRDefault="00142A75" w:rsidP="00B730B9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 w:rsidR="0017496C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81851AD" w14:textId="09C931ED" w:rsidR="00142A75" w:rsidRPr="00C633A6" w:rsidRDefault="00142A75" w:rsidP="00B730B9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 w:rsidR="0017496C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021EEF" w14:textId="6BDE2299" w:rsidR="00142A75" w:rsidRPr="00C633A6" w:rsidRDefault="00142A75" w:rsidP="00B730B9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 w:rsidR="0017496C"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142A75" w:rsidRPr="00D84FB0" w14:paraId="201B9F26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77E5A" w14:textId="63467A38" w:rsidR="00142A75" w:rsidRPr="000B205A" w:rsidRDefault="00142A75" w:rsidP="00B730B9">
            <w:pPr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B20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แก่</w:t>
            </w:r>
            <w:r w:rsidR="009B52D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F16F5E0" w14:textId="77777777" w:rsidR="00142A75" w:rsidRPr="00C633A6" w:rsidRDefault="00142A75" w:rsidP="00B730B9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EE3482C" w14:textId="77777777" w:rsidR="00142A75" w:rsidRPr="00C633A6" w:rsidRDefault="00142A75" w:rsidP="00B730B9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054A9DD" w14:textId="77777777" w:rsidR="00142A75" w:rsidRPr="00C633A6" w:rsidRDefault="00142A75" w:rsidP="00B730B9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B0529A6" w14:textId="77777777" w:rsidR="00142A75" w:rsidRPr="00C633A6" w:rsidRDefault="00142A75" w:rsidP="00B730B9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142A75" w:rsidRPr="00721EE1" w14:paraId="1D0B7AF7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5160C419" w14:textId="77777777" w:rsidR="00142A75" w:rsidRPr="00721EE1" w:rsidRDefault="00142A75" w:rsidP="00B730B9">
            <w:pPr>
              <w:ind w:left="14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C921C2">
              <w:rPr>
                <w:rFonts w:ascii="Angsana New" w:hAnsi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417" w:type="dxa"/>
            <w:tcBorders>
              <w:left w:val="single" w:sz="4" w:space="0" w:color="auto"/>
              <w:right w:val="dashed" w:sz="4" w:space="0" w:color="auto"/>
            </w:tcBorders>
          </w:tcPr>
          <w:p w14:paraId="084FC3EF" w14:textId="77777777" w:rsidR="00142A75" w:rsidRPr="00DE7E97" w:rsidRDefault="00142A75" w:rsidP="00B730B9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771C5AEC" w14:textId="77777777" w:rsidR="00142A75" w:rsidRPr="00DE7E97" w:rsidRDefault="00142A75" w:rsidP="00B730B9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5D90B4B" w14:textId="77777777" w:rsidR="00142A75" w:rsidRPr="00DE7E97" w:rsidRDefault="00142A75" w:rsidP="00B730B9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29303F4" w14:textId="77777777" w:rsidR="00142A75" w:rsidRPr="00721EE1" w:rsidRDefault="00142A75" w:rsidP="00B730B9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17496C" w:rsidRPr="00721EE1" w14:paraId="50004FD2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5C79089B" w14:textId="77777777" w:rsidR="0017496C" w:rsidRPr="00FF2AAE" w:rsidRDefault="0017496C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17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2A4C08F6" w14:textId="73181ADD" w:rsidR="0017496C" w:rsidRPr="00DE7E97" w:rsidRDefault="0017496C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1,424,288,995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14:paraId="4200995D" w14:textId="703A3C96" w:rsidR="0017496C" w:rsidRPr="00DE7E97" w:rsidRDefault="0017496C" w:rsidP="00B730B9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C085004" w14:textId="77777777" w:rsidR="0017496C" w:rsidRPr="00DE7E97" w:rsidRDefault="0017496C" w:rsidP="00B730B9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5F26B04" w14:textId="77777777" w:rsidR="0017496C" w:rsidRPr="00721EE1" w:rsidRDefault="0017496C" w:rsidP="00B730B9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17496C" w:rsidRPr="00721EE1" w14:paraId="66023C78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3702FD30" w14:textId="77777777" w:rsidR="0017496C" w:rsidRPr="00721EE1" w:rsidRDefault="0017496C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417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8B7E25F" w14:textId="13A15304" w:rsidR="0017496C" w:rsidRPr="00DE7E97" w:rsidRDefault="00177720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1,565,000,000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14:paraId="11741860" w14:textId="1A151908" w:rsidR="0017496C" w:rsidRDefault="0017496C" w:rsidP="00B730B9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DD7E7C1" w14:textId="77777777" w:rsidR="0017496C" w:rsidRPr="00DE7E97" w:rsidRDefault="0017496C" w:rsidP="00B730B9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EE29886" w14:textId="77777777" w:rsidR="0017496C" w:rsidRPr="00721EE1" w:rsidRDefault="0017496C" w:rsidP="00B730B9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177720" w:rsidRPr="00721EE1" w14:paraId="65C6C904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4D3B0096" w14:textId="142EBCC3" w:rsidR="00177720" w:rsidRPr="00177720" w:rsidRDefault="00177720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</w:rPr>
            </w:pPr>
            <w:r w:rsidRPr="00177720">
              <w:rPr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417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B925860" w14:textId="01A63756" w:rsidR="00177720" w:rsidRDefault="00177720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(1,686,344,368)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14:paraId="68554B91" w14:textId="04384BCC" w:rsidR="00177720" w:rsidRDefault="00034541" w:rsidP="00B730B9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B40DAB6" w14:textId="77777777" w:rsidR="00177720" w:rsidRPr="00F86F9A" w:rsidRDefault="00177720" w:rsidP="00B730B9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2133435" w14:textId="77777777" w:rsidR="00177720" w:rsidRPr="00F86F9A" w:rsidRDefault="00177720" w:rsidP="00B730B9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17496C" w:rsidRPr="00721EE1" w14:paraId="45C668E5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7ED6C818" w14:textId="77777777" w:rsidR="0017496C" w:rsidRPr="00721EE1" w:rsidRDefault="0017496C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6703AE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417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10C72E44" w14:textId="018E0E2A" w:rsidR="0017496C" w:rsidRPr="00DE7E97" w:rsidRDefault="00AD79AC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262,055,373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vAlign w:val="center"/>
          </w:tcPr>
          <w:p w14:paraId="4446AFC2" w14:textId="38C11D31" w:rsidR="0017496C" w:rsidRDefault="0017496C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1,424,288,995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6D18323" w14:textId="77777777" w:rsidR="0017496C" w:rsidRPr="00F86F9A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EA0B181" w14:textId="77777777" w:rsidR="0017496C" w:rsidRPr="00F86F9A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17496C" w:rsidRPr="00721EE1" w14:paraId="47E2F60E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FA85" w14:textId="77777777" w:rsidR="0017496C" w:rsidRPr="00721EE1" w:rsidRDefault="0017496C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41BEA5" w14:textId="7DAC2D78" w:rsidR="0017496C" w:rsidRPr="00DE7E97" w:rsidRDefault="00AD79AC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1,565,000,000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A338" w14:textId="333D749C" w:rsidR="0017496C" w:rsidRDefault="0017496C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1,424,288,995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3F18F09" w14:textId="194AE52A" w:rsidR="0017496C" w:rsidRPr="00F86F9A" w:rsidRDefault="00F86F9A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1.05 - 5.35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5091122" w14:textId="11123A64" w:rsidR="0017496C" w:rsidRPr="00F86F9A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F86F9A">
              <w:rPr>
                <w:sz w:val="28"/>
                <w:szCs w:val="28"/>
              </w:rPr>
              <w:t>5.35</w:t>
            </w:r>
          </w:p>
        </w:tc>
      </w:tr>
      <w:tr w:rsidR="0017496C" w:rsidRPr="00721EE1" w14:paraId="074DCF3D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65378" w14:textId="77777777" w:rsidR="0017496C" w:rsidRPr="00721EE1" w:rsidRDefault="0017496C" w:rsidP="00B730B9">
            <w:pPr>
              <w:ind w:left="14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721EE1">
              <w:rPr>
                <w:sz w:val="28"/>
                <w:szCs w:val="28"/>
                <w:cs/>
              </w:rPr>
              <w:t xml:space="preserve">บริษัท บางกอกเอ็นเตอร์เทนเม้นต์ จำกัด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2BD2160" w14:textId="77777777" w:rsidR="0017496C" w:rsidRPr="00DE7E97" w:rsidRDefault="0017496C" w:rsidP="00B730B9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CB6203E" w14:textId="77777777" w:rsidR="0017496C" w:rsidRPr="00DE7E97" w:rsidRDefault="0017496C" w:rsidP="00B730B9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1FF9F20" w14:textId="77777777" w:rsidR="0017496C" w:rsidRPr="00F86F9A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168855BC" w14:textId="77777777" w:rsidR="0017496C" w:rsidRPr="00F86F9A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17496C" w:rsidRPr="00721EE1" w14:paraId="488E9964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4F1404A4" w14:textId="77777777" w:rsidR="0017496C" w:rsidRPr="00721EE1" w:rsidRDefault="0017496C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17" w:type="dxa"/>
            <w:tcBorders>
              <w:left w:val="single" w:sz="4" w:space="0" w:color="auto"/>
              <w:right w:val="dashed" w:sz="4" w:space="0" w:color="auto"/>
            </w:tcBorders>
          </w:tcPr>
          <w:p w14:paraId="4E02EB3B" w14:textId="2526351D" w:rsidR="0017496C" w:rsidRPr="00DE7E97" w:rsidRDefault="0017496C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660,618,940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61072699" w14:textId="7A2EE2C6" w:rsidR="0017496C" w:rsidRPr="00DE7E97" w:rsidRDefault="0017496C" w:rsidP="00B730B9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A60B88F" w14:textId="77777777" w:rsidR="0017496C" w:rsidRPr="00F86F9A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1B954541" w14:textId="77777777" w:rsidR="0017496C" w:rsidRPr="00F86F9A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17496C" w:rsidRPr="00721EE1" w14:paraId="69DF466B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219F75CF" w14:textId="77777777" w:rsidR="0017496C" w:rsidRPr="007539CD" w:rsidRDefault="0017496C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417" w:type="dxa"/>
            <w:tcBorders>
              <w:left w:val="single" w:sz="4" w:space="0" w:color="auto"/>
              <w:right w:val="dashed" w:sz="4" w:space="0" w:color="auto"/>
            </w:tcBorders>
          </w:tcPr>
          <w:p w14:paraId="7D774FED" w14:textId="6007807A" w:rsidR="0017496C" w:rsidRDefault="00A7273E" w:rsidP="00B730B9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65422D1C" w14:textId="75B8DB11" w:rsidR="0017496C" w:rsidRDefault="0017496C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400,000,000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6C9684F" w14:textId="77777777" w:rsidR="0017496C" w:rsidRPr="00F86F9A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7B37012" w14:textId="77777777" w:rsidR="0017496C" w:rsidRPr="00F86F9A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17496C" w:rsidRPr="00721EE1" w14:paraId="577D2632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359D5595" w14:textId="77777777" w:rsidR="0017496C" w:rsidRPr="00721EE1" w:rsidRDefault="0017496C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6703AE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FE8FF61" w14:textId="2F2584C7" w:rsidR="0017496C" w:rsidRPr="00DE7E97" w:rsidRDefault="00A7273E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116,745,94</w:t>
            </w:r>
            <w:r w:rsidR="004C161D">
              <w:rPr>
                <w:rFonts w:hint="cs"/>
                <w:sz w:val="28"/>
                <w:szCs w:val="28"/>
                <w:cs/>
              </w:rPr>
              <w:t>5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89A2CAA" w14:textId="0BF1A343" w:rsidR="0017496C" w:rsidRDefault="0017496C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260,618,940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DB05C7C" w14:textId="77777777" w:rsidR="0017496C" w:rsidRPr="00F86F9A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1D8DC02" w14:textId="77777777" w:rsidR="0017496C" w:rsidRPr="00F86F9A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17496C" w:rsidRPr="00721EE1" w14:paraId="01FDA115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772F3476" w14:textId="77777777" w:rsidR="0017496C" w:rsidRPr="00721EE1" w:rsidRDefault="0017496C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6703AE">
              <w:rPr>
                <w:sz w:val="28"/>
                <w:szCs w:val="28"/>
                <w:cs/>
              </w:rPr>
              <w:t>ยอด</w:t>
            </w:r>
            <w:r w:rsidRPr="00A7273E">
              <w:rPr>
                <w:sz w:val="28"/>
                <w:szCs w:val="28"/>
                <w:cs/>
              </w:rPr>
              <w:t>คงเหลือยกไปปลายปี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8FC8D13" w14:textId="1523DD84" w:rsidR="0017496C" w:rsidRPr="00DE7E97" w:rsidRDefault="00A7273E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  <w:r w:rsidR="0065628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,364,88</w:t>
            </w:r>
            <w:r w:rsidR="00F86F9A">
              <w:rPr>
                <w:rFonts w:hint="cs"/>
                <w:sz w:val="28"/>
                <w:szCs w:val="28"/>
                <w:cs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BBCF5A2" w14:textId="38E840EE" w:rsidR="0017496C" w:rsidRDefault="0017496C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660,618,940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5B28189F" w14:textId="49747115" w:rsidR="0017496C" w:rsidRPr="00F86F9A" w:rsidRDefault="00F86F9A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F86F9A">
              <w:rPr>
                <w:sz w:val="28"/>
                <w:szCs w:val="28"/>
              </w:rPr>
              <w:t>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2C45849F" w14:textId="34B1725A" w:rsidR="0017496C" w:rsidRPr="00F86F9A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  <w:r w:rsidRPr="00F86F9A">
              <w:rPr>
                <w:sz w:val="28"/>
                <w:szCs w:val="28"/>
              </w:rPr>
              <w:t>5.35</w:t>
            </w:r>
          </w:p>
        </w:tc>
      </w:tr>
      <w:tr w:rsidR="00A7273E" w:rsidRPr="00721EE1" w14:paraId="37A742E6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61E35EC7" w14:textId="2E6B9AD6" w:rsidR="00A7273E" w:rsidRPr="006703AE" w:rsidRDefault="00A7273E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A7273E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AB7F07A" w14:textId="04201311" w:rsidR="00A7273E" w:rsidRPr="00DE7E97" w:rsidRDefault="00A7273E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(660,618,940)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D915FA6" w14:textId="5D881CC2" w:rsidR="00A7273E" w:rsidRDefault="00A7273E" w:rsidP="00B730B9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D0F294A" w14:textId="77777777" w:rsidR="00A7273E" w:rsidRPr="003136E5" w:rsidRDefault="00A7273E" w:rsidP="00B730B9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9AFC863" w14:textId="77777777" w:rsidR="00A7273E" w:rsidRPr="00D74B2C" w:rsidRDefault="00A7273E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A7273E" w:rsidRPr="00721EE1" w14:paraId="4871213E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1DFE" w14:textId="285500AC" w:rsidR="00A7273E" w:rsidRPr="00A7273E" w:rsidRDefault="00A7273E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รวมเงินให้กู้ยืม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2A7657" w14:textId="25006998" w:rsidR="00A7273E" w:rsidRPr="00DE7E97" w:rsidRDefault="00AD79AC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116,745,94</w:t>
            </w:r>
            <w:r w:rsidR="00F86F9A">
              <w:rPr>
                <w:rFonts w:hint="cs"/>
                <w:sz w:val="28"/>
                <w:szCs w:val="28"/>
                <w:cs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A8BA6" w14:textId="0E5DEDC8" w:rsidR="00A7273E" w:rsidRDefault="00A7273E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660,618,940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19C20F2" w14:textId="77777777" w:rsidR="00A7273E" w:rsidRPr="003136E5" w:rsidRDefault="00A7273E" w:rsidP="00B730B9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DA89BE2" w14:textId="77777777" w:rsidR="00A7273E" w:rsidRPr="00D74B2C" w:rsidRDefault="00A7273E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4C161D" w:rsidRPr="00721EE1" w14:paraId="386B689C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12C39" w14:textId="4097F37A" w:rsidR="004C161D" w:rsidRDefault="00381CA8" w:rsidP="00B730B9">
            <w:pPr>
              <w:ind w:left="14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</w:t>
            </w:r>
            <w:r w:rsidR="004C161D" w:rsidRPr="004C161D">
              <w:rPr>
                <w:sz w:val="28"/>
                <w:szCs w:val="28"/>
                <w:cs/>
              </w:rPr>
              <w:t>. บริษัท</w:t>
            </w:r>
            <w:r w:rsidR="001F4EE3">
              <w:rPr>
                <w:rFonts w:hint="cs"/>
                <w:sz w:val="28"/>
                <w:szCs w:val="28"/>
                <w:cs/>
              </w:rPr>
              <w:t xml:space="preserve"> บีอีซี สตูดิโอ</w:t>
            </w:r>
            <w:r w:rsidR="004C161D" w:rsidRPr="004C161D">
              <w:rPr>
                <w:sz w:val="28"/>
                <w:szCs w:val="28"/>
                <w:cs/>
              </w:rPr>
              <w:t xml:space="preserve"> จำกัด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2AA5B61" w14:textId="77777777" w:rsidR="004C161D" w:rsidRDefault="004C161D" w:rsidP="00B730B9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C805574" w14:textId="77777777" w:rsidR="004C161D" w:rsidRDefault="004C161D" w:rsidP="00B730B9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725B2C56" w14:textId="77777777" w:rsidR="004C161D" w:rsidRPr="003136E5" w:rsidRDefault="004C161D" w:rsidP="00B730B9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2EC0E058" w14:textId="77777777" w:rsidR="004C161D" w:rsidRPr="00D74B2C" w:rsidRDefault="004C161D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4C161D" w:rsidRPr="00721EE1" w14:paraId="16B7DF97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0C9CA5A7" w14:textId="74BFBF28" w:rsidR="004C161D" w:rsidRDefault="00D245AB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D245AB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17" w:type="dxa"/>
            <w:tcBorders>
              <w:left w:val="single" w:sz="4" w:space="0" w:color="auto"/>
              <w:right w:val="dashed" w:sz="4" w:space="0" w:color="auto"/>
            </w:tcBorders>
          </w:tcPr>
          <w:p w14:paraId="708BB2A2" w14:textId="632566EE" w:rsidR="004C161D" w:rsidRDefault="00342440" w:rsidP="00B730B9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3A50EF2E" w14:textId="2CEAAB67" w:rsidR="004C161D" w:rsidRDefault="00342440" w:rsidP="00B730B9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DF49B24" w14:textId="77777777" w:rsidR="004C161D" w:rsidRPr="003136E5" w:rsidRDefault="004C161D" w:rsidP="00B730B9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BF08F57" w14:textId="77777777" w:rsidR="004C161D" w:rsidRPr="00D74B2C" w:rsidRDefault="004C161D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D245AB" w:rsidRPr="00721EE1" w14:paraId="00BC26D0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6F78AC2B" w14:textId="2D98D8F6" w:rsidR="00D245AB" w:rsidRDefault="00D245AB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D245AB">
              <w:rPr>
                <w:sz w:val="28"/>
                <w:szCs w:val="28"/>
              </w:rPr>
              <w:tab/>
            </w:r>
            <w:r w:rsidRPr="00D245AB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371E8E2" w14:textId="74478F2B" w:rsidR="00D245AB" w:rsidRDefault="00342440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2,500,000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3FFD1EF" w14:textId="41BE5A52" w:rsidR="00D245AB" w:rsidRDefault="00342440" w:rsidP="00B730B9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825A1A1" w14:textId="77777777" w:rsidR="00D245AB" w:rsidRPr="003136E5" w:rsidRDefault="00D245AB" w:rsidP="00B730B9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6B6753A" w14:textId="77777777" w:rsidR="00D245AB" w:rsidRPr="00D74B2C" w:rsidRDefault="00D245AB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D245AB" w:rsidRPr="00721EE1" w14:paraId="406F5853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05E4D1EF" w14:textId="52B3EFE8" w:rsidR="00D245AB" w:rsidRDefault="00D245AB" w:rsidP="00B730B9">
            <w:pPr>
              <w:tabs>
                <w:tab w:val="left" w:pos="342"/>
              </w:tabs>
              <w:ind w:right="-105" w:firstLine="322"/>
              <w:jc w:val="both"/>
              <w:rPr>
                <w:sz w:val="28"/>
                <w:szCs w:val="28"/>
                <w:cs/>
              </w:rPr>
            </w:pPr>
            <w:r w:rsidRPr="00D245AB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6568409" w14:textId="11A18832" w:rsidR="00D245AB" w:rsidRDefault="00342440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0141F4F" w14:textId="3E9BD5B4" w:rsidR="00D245AB" w:rsidRDefault="00342440" w:rsidP="00B730B9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F01E049" w14:textId="1A380A5F" w:rsidR="00D245AB" w:rsidRPr="00E41855" w:rsidRDefault="00E41855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E4185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606080A" w14:textId="72F2A577" w:rsidR="00D245AB" w:rsidRPr="00E41855" w:rsidRDefault="00E41855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E41855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D245AB" w:rsidRPr="00721EE1" w14:paraId="3C18762F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</w:tcPr>
          <w:p w14:paraId="50B41D7C" w14:textId="16134E7E" w:rsidR="00D245AB" w:rsidRPr="00D245AB" w:rsidRDefault="00D245AB" w:rsidP="00B730B9">
            <w:pPr>
              <w:tabs>
                <w:tab w:val="left" w:pos="342"/>
              </w:tabs>
              <w:ind w:right="-158" w:firstLine="322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ab/>
            </w:r>
            <w:r w:rsidRPr="00D245AB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D245A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245AB">
              <w:rPr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8DBFF3B" w14:textId="01160DB1" w:rsidR="00D245AB" w:rsidRDefault="00342440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(2,500,000)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DB4477" w14:textId="7B623307" w:rsidR="00D245AB" w:rsidRDefault="00342440" w:rsidP="00B730B9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8DE4E63" w14:textId="77777777" w:rsidR="00D245AB" w:rsidRPr="00E41855" w:rsidRDefault="00D245AB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3721EE8" w14:textId="77777777" w:rsidR="00D245AB" w:rsidRPr="00E41855" w:rsidRDefault="00D245AB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D245AB" w:rsidRPr="00721EE1" w14:paraId="3A75126C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2242" w14:textId="68DCE781" w:rsidR="00D245AB" w:rsidRDefault="00D245AB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รวมเงินให้กู้ยืม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1F6F44C" w14:textId="4617EFDB" w:rsidR="00D245AB" w:rsidRDefault="00342440" w:rsidP="00B730B9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6FBE6" w14:textId="014C8F2E" w:rsidR="00D245AB" w:rsidRDefault="00342440" w:rsidP="00B730B9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58FA7CCC" w14:textId="77777777" w:rsidR="00D245AB" w:rsidRPr="00E41855" w:rsidRDefault="00D245AB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1C927A93" w14:textId="77777777" w:rsidR="00D245AB" w:rsidRPr="00E41855" w:rsidRDefault="00D245AB" w:rsidP="00B730B9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17496C" w:rsidRPr="00721EE1" w14:paraId="38262DA8" w14:textId="77777777" w:rsidTr="00B73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4385" w14:textId="77777777" w:rsidR="0017496C" w:rsidRPr="006703AE" w:rsidRDefault="0017496C" w:rsidP="00B730B9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รวมเงินให้กู้ยืม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ระยะยาว</w:t>
            </w:r>
            <w:r w:rsidRPr="00721EE1">
              <w:rPr>
                <w:sz w:val="28"/>
                <w:szCs w:val="28"/>
                <w:cs/>
              </w:rPr>
              <w:t>แก่บริษัทย่อย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21EE1">
              <w:rPr>
                <w:sz w:val="28"/>
                <w:szCs w:val="28"/>
                <w:cs/>
              </w:rPr>
              <w:t>-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21EE1">
              <w:rPr>
                <w:sz w:val="28"/>
                <w:szCs w:val="28"/>
                <w:cs/>
              </w:rPr>
              <w:t>สุทธิ</w:t>
            </w:r>
            <w:r w:rsidRPr="00721EE1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6403B8E" w14:textId="49246D88" w:rsidR="0017496C" w:rsidRDefault="00CB1774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1,681,745,94</w:t>
            </w:r>
            <w:r w:rsidR="008D38CE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99944" w14:textId="1429F850" w:rsidR="0017496C" w:rsidRDefault="0017496C" w:rsidP="00B730B9">
            <w:pPr>
              <w:tabs>
                <w:tab w:val="decimal" w:pos="1134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2,084,907,935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1B9A803" w14:textId="77777777" w:rsidR="0017496C" w:rsidRPr="003136E5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6F3A8F" w14:textId="77777777" w:rsidR="0017496C" w:rsidRPr="00C16106" w:rsidRDefault="0017496C" w:rsidP="00B730B9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</w:tr>
    </w:tbl>
    <w:p w14:paraId="49670653" w14:textId="77777777" w:rsidR="00B32816" w:rsidRPr="00462158" w:rsidRDefault="00B32816" w:rsidP="00B32816">
      <w:pPr>
        <w:spacing w:line="216" w:lineRule="auto"/>
        <w:ind w:left="266" w:right="-7" w:firstLine="495"/>
        <w:jc w:val="thaiDistribute"/>
        <w:rPr>
          <w:spacing w:val="-4"/>
          <w:sz w:val="16"/>
          <w:szCs w:val="16"/>
        </w:rPr>
      </w:pPr>
    </w:p>
    <w:p w14:paraId="7D789198" w14:textId="5DA80096" w:rsidR="00142A75" w:rsidRPr="009D0807" w:rsidRDefault="00A748D5" w:rsidP="00506FD7">
      <w:pPr>
        <w:tabs>
          <w:tab w:val="left" w:pos="284"/>
        </w:tabs>
        <w:ind w:right="-28" w:firstLine="505"/>
        <w:jc w:val="thaiDistribute"/>
        <w:outlineLvl w:val="0"/>
        <w:rPr>
          <w:rFonts w:ascii="Angsana New" w:hAnsi="Angsana New"/>
        </w:rPr>
      </w:pPr>
      <w:r w:rsidRPr="009D0807">
        <w:rPr>
          <w:rFonts w:ascii="Angsana New" w:hAnsi="Angsana New" w:hint="cs"/>
          <w:cs/>
        </w:rPr>
        <w:t xml:space="preserve">ในปี </w:t>
      </w:r>
      <w:r w:rsidRPr="009D0807">
        <w:rPr>
          <w:rFonts w:ascii="Angsana New" w:hAnsi="Angsana New"/>
        </w:rPr>
        <w:t>256</w:t>
      </w:r>
      <w:r w:rsidR="002251EF">
        <w:rPr>
          <w:rFonts w:ascii="Angsana New" w:hAnsi="Angsana New"/>
        </w:rPr>
        <w:t>8</w:t>
      </w:r>
      <w:r w:rsidRPr="009D0807">
        <w:rPr>
          <w:rFonts w:ascii="Angsana New" w:hAnsi="Angsana New" w:hint="cs"/>
          <w:cs/>
        </w:rPr>
        <w:t xml:space="preserve"> </w:t>
      </w:r>
      <w:r w:rsidR="002251EF">
        <w:rPr>
          <w:rFonts w:ascii="Angsana New" w:hAnsi="Angsana New" w:hint="cs"/>
          <w:cs/>
        </w:rPr>
        <w:t>และ</w:t>
      </w:r>
      <w:r w:rsidR="002251EF">
        <w:rPr>
          <w:rFonts w:ascii="Angsana New" w:hAnsi="Angsana New"/>
        </w:rPr>
        <w:t xml:space="preserve"> 2567 </w:t>
      </w:r>
      <w:r w:rsidR="00B32816" w:rsidRPr="009D0807">
        <w:rPr>
          <w:rFonts w:ascii="Angsana New" w:hAnsi="Angsana New" w:hint="cs"/>
          <w:cs/>
        </w:rPr>
        <w:t>บริษัท</w:t>
      </w:r>
      <w:r w:rsidRPr="009D0807">
        <w:rPr>
          <w:rFonts w:ascii="Angsana New" w:hAnsi="Angsana New" w:hint="cs"/>
          <w:cs/>
        </w:rPr>
        <w:t xml:space="preserve">มีเงินให้กู้ยืมระยะยาวแก่บริษัทย่อย ซึ่งไม่มีหลักประกัน เป็นจำนวนเงิน </w:t>
      </w:r>
      <w:r w:rsidR="002251EF">
        <w:rPr>
          <w:rFonts w:ascii="Angsana New" w:hAnsi="Angsana New"/>
        </w:rPr>
        <w:t xml:space="preserve">1,681.75 </w:t>
      </w:r>
      <w:r w:rsidR="002251EF">
        <w:rPr>
          <w:rFonts w:ascii="Angsana New" w:hAnsi="Angsana New" w:hint="cs"/>
          <w:cs/>
        </w:rPr>
        <w:t xml:space="preserve">ล้านบาท และ </w:t>
      </w:r>
      <w:r w:rsidRPr="009D0807">
        <w:rPr>
          <w:rFonts w:ascii="Angsana New" w:hAnsi="Angsana New"/>
        </w:rPr>
        <w:t xml:space="preserve">2,084.91 </w:t>
      </w:r>
      <w:r w:rsidRPr="009D0807">
        <w:rPr>
          <w:rFonts w:ascii="Angsana New" w:hAnsi="Angsana New" w:hint="cs"/>
          <w:cs/>
        </w:rPr>
        <w:t xml:space="preserve">ล้านบาท </w:t>
      </w:r>
      <w:r w:rsidR="002251EF">
        <w:rPr>
          <w:rFonts w:ascii="Angsana New" w:hAnsi="Angsana New" w:hint="cs"/>
          <w:cs/>
        </w:rPr>
        <w:t xml:space="preserve">ตามลำดับ </w:t>
      </w:r>
      <w:r w:rsidRPr="009D0807">
        <w:rPr>
          <w:rFonts w:ascii="Angsana New" w:hAnsi="Angsana New" w:hint="cs"/>
          <w:cs/>
        </w:rPr>
        <w:t xml:space="preserve">ครบกำหนดชำระในปี </w:t>
      </w:r>
      <w:r w:rsidRPr="009D0807">
        <w:rPr>
          <w:rFonts w:ascii="Angsana New" w:hAnsi="Angsana New"/>
        </w:rPr>
        <w:t>2569</w:t>
      </w:r>
      <w:r w:rsidR="002251EF">
        <w:rPr>
          <w:rFonts w:ascii="Angsana New" w:hAnsi="Angsana New"/>
        </w:rPr>
        <w:t xml:space="preserve"> - 257</w:t>
      </w:r>
      <w:r w:rsidR="00D976D1">
        <w:rPr>
          <w:rFonts w:ascii="Angsana New" w:hAnsi="Angsana New"/>
        </w:rPr>
        <w:t>0</w:t>
      </w:r>
    </w:p>
    <w:p w14:paraId="09B0166B" w14:textId="77777777" w:rsidR="009B52DA" w:rsidRPr="00462158" w:rsidRDefault="009B52DA" w:rsidP="00142A75">
      <w:pPr>
        <w:pStyle w:val="BodyText3"/>
        <w:tabs>
          <w:tab w:val="clear" w:pos="360"/>
        </w:tabs>
        <w:ind w:right="-706"/>
        <w:rPr>
          <w:rFonts w:ascii="Angsana New" w:hAnsi="Angsana New"/>
          <w:sz w:val="12"/>
          <w:szCs w:val="12"/>
        </w:rPr>
      </w:pPr>
    </w:p>
    <w:p w14:paraId="4E88A3AC" w14:textId="3A8D3A39" w:rsidR="00142A75" w:rsidRPr="00D51374" w:rsidRDefault="00142A75" w:rsidP="00D51374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D51374">
        <w:rPr>
          <w:rFonts w:ascii="Angsana New" w:hAnsi="Angsana New"/>
          <w:b/>
          <w:bCs/>
          <w:cs/>
        </w:rPr>
        <w:t>อสังหาริมทรัพย์เพื่อการลงทุน</w:t>
      </w:r>
    </w:p>
    <w:p w14:paraId="05D77FB9" w14:textId="77777777" w:rsidR="00562672" w:rsidRPr="003B50C9" w:rsidRDefault="00562672" w:rsidP="00B16AA1">
      <w:pPr>
        <w:tabs>
          <w:tab w:val="left" w:pos="990"/>
        </w:tabs>
        <w:ind w:left="357" w:right="-28"/>
        <w:jc w:val="right"/>
        <w:rPr>
          <w:rFonts w:ascii="Angsana New" w:hAnsi="Angsana New"/>
          <w:cs/>
        </w:rPr>
      </w:pPr>
      <w:r w:rsidRPr="00D4736F">
        <w:rPr>
          <w:rFonts w:ascii="Angsana New" w:hAnsi="Angsana New"/>
          <w:b/>
          <w:bCs/>
          <w:spacing w:val="8"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spacing w:val="8"/>
          <w:cs/>
        </w:rPr>
        <w:t>หน่วย</w:t>
      </w:r>
      <w:r w:rsidR="00367E92" w:rsidRPr="003B50C9">
        <w:rPr>
          <w:rFonts w:ascii="Angsana New" w:hAnsi="Angsana New"/>
          <w:spacing w:val="8"/>
        </w:rPr>
        <w:t xml:space="preserve"> </w:t>
      </w:r>
      <w:r w:rsidRPr="003B50C9">
        <w:rPr>
          <w:rFonts w:ascii="Angsana New" w:hAnsi="Angsana New"/>
          <w:spacing w:val="8"/>
        </w:rPr>
        <w:t>:</w:t>
      </w:r>
      <w:r w:rsidRPr="003B50C9">
        <w:rPr>
          <w:rFonts w:ascii="Angsana New" w:hAnsi="Angsana New" w:hint="cs"/>
          <w:spacing w:val="8"/>
          <w:cs/>
        </w:rPr>
        <w:t xml:space="preserve"> บา</w:t>
      </w:r>
      <w:r w:rsidRPr="003B50C9">
        <w:rPr>
          <w:rFonts w:ascii="Angsana New" w:hAnsi="Angsana New"/>
          <w:spacing w:val="8"/>
          <w:cs/>
        </w:rPr>
        <w:t>ท</w:t>
      </w:r>
    </w:p>
    <w:tbl>
      <w:tblPr>
        <w:tblW w:w="9525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5"/>
        <w:gridCol w:w="1417"/>
        <w:gridCol w:w="1418"/>
        <w:gridCol w:w="1417"/>
        <w:gridCol w:w="1418"/>
      </w:tblGrid>
      <w:tr w:rsidR="00562672" w:rsidRPr="003B50C9" w14:paraId="4CD64D5F" w14:textId="77777777" w:rsidTr="00B730B9">
        <w:trPr>
          <w:trHeight w:val="20"/>
        </w:trPr>
        <w:tc>
          <w:tcPr>
            <w:tcW w:w="3855" w:type="dxa"/>
            <w:vMerge w:val="restart"/>
            <w:vAlign w:val="center"/>
          </w:tcPr>
          <w:p w14:paraId="374B93E1" w14:textId="77777777" w:rsidR="00C75781" w:rsidRPr="003B50C9" w:rsidRDefault="00562672" w:rsidP="00481699">
            <w:pPr>
              <w:tabs>
                <w:tab w:val="left" w:pos="990"/>
              </w:tabs>
              <w:ind w:left="-91" w:right="-108" w:hanging="14"/>
              <w:jc w:val="center"/>
            </w:pPr>
            <w:r w:rsidRPr="003B50C9">
              <w:rPr>
                <w:cs/>
              </w:rPr>
              <w:t>รายการ</w:t>
            </w:r>
          </w:p>
        </w:tc>
        <w:tc>
          <w:tcPr>
            <w:tcW w:w="2835" w:type="dxa"/>
            <w:gridSpan w:val="2"/>
          </w:tcPr>
          <w:p w14:paraId="6974F700" w14:textId="77777777" w:rsidR="00562672" w:rsidRPr="003B50C9" w:rsidRDefault="00562672" w:rsidP="00481699">
            <w:pPr>
              <w:tabs>
                <w:tab w:val="left" w:pos="990"/>
              </w:tabs>
              <w:ind w:right="-111"/>
              <w:jc w:val="center"/>
            </w:pPr>
            <w:r w:rsidRPr="003B50C9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734BA27" w14:textId="77777777" w:rsidR="00562672" w:rsidRPr="003B50C9" w:rsidRDefault="00562672" w:rsidP="00481699">
            <w:pPr>
              <w:tabs>
                <w:tab w:val="left" w:pos="990"/>
              </w:tabs>
              <w:ind w:right="-108"/>
              <w:jc w:val="center"/>
            </w:pPr>
            <w:r w:rsidRPr="003B50C9">
              <w:rPr>
                <w:cs/>
              </w:rPr>
              <w:t>งบการเงินเฉพาะกิจการ</w:t>
            </w:r>
          </w:p>
        </w:tc>
      </w:tr>
      <w:tr w:rsidR="00735DE5" w:rsidRPr="003B50C9" w14:paraId="38766996" w14:textId="77777777" w:rsidTr="00B730B9">
        <w:trPr>
          <w:trHeight w:val="20"/>
        </w:trPr>
        <w:tc>
          <w:tcPr>
            <w:tcW w:w="3855" w:type="dxa"/>
            <w:vMerge/>
            <w:tcBorders>
              <w:bottom w:val="single" w:sz="4" w:space="0" w:color="auto"/>
            </w:tcBorders>
          </w:tcPr>
          <w:p w14:paraId="5463223B" w14:textId="77777777" w:rsidR="00735DE5" w:rsidRPr="003B50C9" w:rsidRDefault="00735DE5" w:rsidP="00735DE5">
            <w:pPr>
              <w:tabs>
                <w:tab w:val="left" w:pos="990"/>
              </w:tabs>
              <w:ind w:right="-842"/>
              <w:jc w:val="thaiDistribute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2520C6" w14:textId="6FE76DAB" w:rsidR="00735DE5" w:rsidRPr="003B50C9" w:rsidRDefault="00735DE5" w:rsidP="00735DE5">
            <w:pPr>
              <w:ind w:left="-108" w:right="-107"/>
              <w:jc w:val="center"/>
              <w:rPr>
                <w:cs/>
              </w:rPr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17496C">
              <w:rPr>
                <w:rFonts w:hint="cs"/>
                <w:cs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6748FB" w14:textId="3E991C47" w:rsidR="00735DE5" w:rsidRPr="003B50C9" w:rsidRDefault="00735DE5" w:rsidP="00735DE5">
            <w:pPr>
              <w:ind w:left="-108" w:right="-107"/>
              <w:jc w:val="center"/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17496C">
              <w:rPr>
                <w:rFonts w:hint="cs"/>
                <w:cs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67CB87" w14:textId="01B72DB1" w:rsidR="00735DE5" w:rsidRPr="003B50C9" w:rsidRDefault="00735DE5" w:rsidP="00735DE5">
            <w:pPr>
              <w:ind w:left="-108" w:right="-107"/>
              <w:jc w:val="center"/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17496C">
              <w:rPr>
                <w:rFonts w:hint="cs"/>
                <w:cs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F7EE1B" w14:textId="754FF26B" w:rsidR="00735DE5" w:rsidRPr="003B50C9" w:rsidRDefault="00735DE5" w:rsidP="00735DE5">
            <w:pPr>
              <w:ind w:left="-108" w:right="-107"/>
              <w:jc w:val="center"/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17496C">
              <w:rPr>
                <w:rFonts w:hint="cs"/>
                <w:cs/>
              </w:rPr>
              <w:t>7</w:t>
            </w:r>
          </w:p>
        </w:tc>
      </w:tr>
      <w:tr w:rsidR="001E029E" w:rsidRPr="003B50C9" w14:paraId="7490BB17" w14:textId="77777777" w:rsidTr="00B730B9">
        <w:trPr>
          <w:trHeight w:val="20"/>
        </w:trPr>
        <w:tc>
          <w:tcPr>
            <w:tcW w:w="3855" w:type="dxa"/>
            <w:tcBorders>
              <w:bottom w:val="nil"/>
            </w:tcBorders>
          </w:tcPr>
          <w:p w14:paraId="31BD68FF" w14:textId="77777777" w:rsidR="001E029E" w:rsidRPr="003B50C9" w:rsidRDefault="001E029E" w:rsidP="001E029E">
            <w:pPr>
              <w:tabs>
                <w:tab w:val="left" w:pos="990"/>
              </w:tabs>
              <w:ind w:right="-842"/>
            </w:pPr>
            <w:r w:rsidRPr="003B50C9">
              <w:rPr>
                <w:cs/>
              </w:rPr>
              <w:t xml:space="preserve">ราคาทุน </w:t>
            </w:r>
          </w:p>
        </w:tc>
        <w:tc>
          <w:tcPr>
            <w:tcW w:w="1417" w:type="dxa"/>
            <w:tcBorders>
              <w:bottom w:val="nil"/>
            </w:tcBorders>
          </w:tcPr>
          <w:p w14:paraId="4A71DFBE" w14:textId="0070909A" w:rsidR="001E029E" w:rsidRPr="003B50C9" w:rsidRDefault="00244310" w:rsidP="00AB7314">
            <w:pPr>
              <w:tabs>
                <w:tab w:val="decimal" w:pos="1049"/>
              </w:tabs>
              <w:ind w:left="-140" w:right="-170"/>
              <w:jc w:val="both"/>
            </w:pPr>
            <w:r>
              <w:t>4,715,415</w:t>
            </w:r>
          </w:p>
        </w:tc>
        <w:tc>
          <w:tcPr>
            <w:tcW w:w="1418" w:type="dxa"/>
            <w:tcBorders>
              <w:bottom w:val="nil"/>
            </w:tcBorders>
          </w:tcPr>
          <w:p w14:paraId="0DA16573" w14:textId="78F8FE88" w:rsidR="001E029E" w:rsidRPr="003B50C9" w:rsidRDefault="001E029E" w:rsidP="00AB7314">
            <w:pPr>
              <w:tabs>
                <w:tab w:val="decimal" w:pos="1049"/>
              </w:tabs>
              <w:ind w:left="-140" w:right="-170"/>
              <w:jc w:val="both"/>
            </w:pPr>
            <w:r w:rsidRPr="00482444">
              <w:t>4,715,415</w:t>
            </w:r>
          </w:p>
        </w:tc>
        <w:tc>
          <w:tcPr>
            <w:tcW w:w="1417" w:type="dxa"/>
            <w:tcBorders>
              <w:bottom w:val="nil"/>
            </w:tcBorders>
          </w:tcPr>
          <w:p w14:paraId="03BDB610" w14:textId="395D308B" w:rsidR="001E029E" w:rsidRPr="003B50C9" w:rsidRDefault="00665885" w:rsidP="00AB7314">
            <w:pPr>
              <w:tabs>
                <w:tab w:val="decimal" w:pos="1049"/>
              </w:tabs>
              <w:ind w:left="-140" w:right="-170"/>
              <w:jc w:val="both"/>
            </w:pPr>
            <w:r>
              <w:t>763,980</w:t>
            </w:r>
          </w:p>
        </w:tc>
        <w:tc>
          <w:tcPr>
            <w:tcW w:w="1418" w:type="dxa"/>
            <w:tcBorders>
              <w:bottom w:val="nil"/>
            </w:tcBorders>
          </w:tcPr>
          <w:p w14:paraId="1FFE29A7" w14:textId="0368974A" w:rsidR="001E029E" w:rsidRPr="003B50C9" w:rsidRDefault="001E029E" w:rsidP="00AB7314">
            <w:pPr>
              <w:tabs>
                <w:tab w:val="decimal" w:pos="1049"/>
              </w:tabs>
              <w:ind w:left="-140" w:right="-170"/>
              <w:jc w:val="both"/>
            </w:pPr>
            <w:r w:rsidRPr="00EE0995">
              <w:t>763,980</w:t>
            </w:r>
          </w:p>
        </w:tc>
      </w:tr>
      <w:tr w:rsidR="001E029E" w:rsidRPr="003B50C9" w14:paraId="18A2C40C" w14:textId="77777777" w:rsidTr="00B730B9">
        <w:trPr>
          <w:trHeight w:val="20"/>
        </w:trPr>
        <w:tc>
          <w:tcPr>
            <w:tcW w:w="3855" w:type="dxa"/>
            <w:tcBorders>
              <w:top w:val="nil"/>
              <w:bottom w:val="single" w:sz="4" w:space="0" w:color="auto"/>
            </w:tcBorders>
          </w:tcPr>
          <w:p w14:paraId="6F664FDF" w14:textId="77777777" w:rsidR="001E029E" w:rsidRPr="003B50C9" w:rsidRDefault="001E029E" w:rsidP="001E029E">
            <w:pPr>
              <w:tabs>
                <w:tab w:val="left" w:pos="990"/>
              </w:tabs>
              <w:ind w:right="-842"/>
              <w:rPr>
                <w:cs/>
              </w:rPr>
            </w:pPr>
            <w:r w:rsidRPr="003B50C9">
              <w:rPr>
                <w:u w:val="single"/>
                <w:cs/>
              </w:rPr>
              <w:t>บวก(หัก)</w:t>
            </w:r>
            <w:r w:rsidRPr="003B50C9">
              <w:rPr>
                <w:cs/>
              </w:rPr>
              <w:t xml:space="preserve"> กำไร</w:t>
            </w:r>
            <w:r w:rsidRPr="003B50C9">
              <w:t>(</w:t>
            </w:r>
            <w:r w:rsidRPr="003B50C9">
              <w:rPr>
                <w:cs/>
              </w:rPr>
              <w:t>ขาดทุน</w:t>
            </w:r>
            <w:r w:rsidRPr="003B50C9">
              <w:t>)</w:t>
            </w:r>
            <w:r w:rsidRPr="003B50C9">
              <w:rPr>
                <w:cs/>
              </w:rPr>
              <w:t>จากการปรับมูลค่า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3131B38" w14:textId="3501BEBD" w:rsidR="001E029E" w:rsidRPr="003B50C9" w:rsidRDefault="00244310" w:rsidP="00AB7314">
            <w:pPr>
              <w:tabs>
                <w:tab w:val="decimal" w:pos="1049"/>
              </w:tabs>
              <w:ind w:left="-140" w:right="-170"/>
              <w:jc w:val="both"/>
            </w:pPr>
            <w:r>
              <w:t>2,034,585</w:t>
            </w:r>
          </w:p>
        </w:tc>
        <w:tc>
          <w:tcPr>
            <w:tcW w:w="1418" w:type="dxa"/>
            <w:tcBorders>
              <w:top w:val="nil"/>
            </w:tcBorders>
          </w:tcPr>
          <w:p w14:paraId="4F07FAE6" w14:textId="3BE95AD5" w:rsidR="001E029E" w:rsidRPr="003B50C9" w:rsidRDefault="001E029E" w:rsidP="00AB7314">
            <w:pPr>
              <w:tabs>
                <w:tab w:val="decimal" w:pos="1049"/>
              </w:tabs>
              <w:ind w:left="-140" w:right="-170"/>
              <w:jc w:val="both"/>
            </w:pPr>
            <w:r w:rsidRPr="00482444">
              <w:t>2,034,585</w:t>
            </w:r>
          </w:p>
        </w:tc>
        <w:tc>
          <w:tcPr>
            <w:tcW w:w="1417" w:type="dxa"/>
            <w:tcBorders>
              <w:top w:val="nil"/>
            </w:tcBorders>
          </w:tcPr>
          <w:p w14:paraId="0031354E" w14:textId="2C8B0961" w:rsidR="001E029E" w:rsidRPr="003B50C9" w:rsidRDefault="00665885" w:rsidP="00AB7314">
            <w:pPr>
              <w:tabs>
                <w:tab w:val="decimal" w:pos="1049"/>
              </w:tabs>
              <w:ind w:left="-140" w:right="-170"/>
              <w:jc w:val="both"/>
            </w:pPr>
            <w:r>
              <w:t>(63,980)</w:t>
            </w:r>
          </w:p>
        </w:tc>
        <w:tc>
          <w:tcPr>
            <w:tcW w:w="1418" w:type="dxa"/>
            <w:tcBorders>
              <w:top w:val="nil"/>
            </w:tcBorders>
          </w:tcPr>
          <w:p w14:paraId="7AD6AC73" w14:textId="07E47124" w:rsidR="001E029E" w:rsidRPr="003B50C9" w:rsidRDefault="001E029E" w:rsidP="00AB7314">
            <w:pPr>
              <w:tabs>
                <w:tab w:val="decimal" w:pos="1049"/>
              </w:tabs>
              <w:ind w:left="-140" w:right="-170"/>
              <w:jc w:val="both"/>
            </w:pPr>
            <w:r w:rsidRPr="00EE0995">
              <w:t>(63,980)</w:t>
            </w:r>
          </w:p>
        </w:tc>
      </w:tr>
      <w:tr w:rsidR="001E029E" w:rsidRPr="003B50C9" w14:paraId="1758F6AA" w14:textId="77777777" w:rsidTr="00B730B9">
        <w:trPr>
          <w:trHeight w:val="20"/>
        </w:trPr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14:paraId="3747C36C" w14:textId="77777777" w:rsidR="001E029E" w:rsidRPr="003B50C9" w:rsidRDefault="001E029E" w:rsidP="001E029E">
            <w:pPr>
              <w:tabs>
                <w:tab w:val="left" w:pos="990"/>
              </w:tabs>
              <w:ind w:right="-842"/>
            </w:pPr>
            <w:r w:rsidRPr="003B50C9">
              <w:rPr>
                <w:cs/>
              </w:rPr>
              <w:t>มูลค่ายุติธรรม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720CF83" w14:textId="5D6EE528" w:rsidR="001E029E" w:rsidRPr="003B50C9" w:rsidRDefault="00244310" w:rsidP="00AB7314">
            <w:pPr>
              <w:tabs>
                <w:tab w:val="decimal" w:pos="1049"/>
              </w:tabs>
              <w:ind w:left="-140" w:right="-170"/>
              <w:jc w:val="both"/>
              <w:rPr>
                <w:cs/>
              </w:rPr>
            </w:pPr>
            <w:r>
              <w:t>6,750,000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C5C728" w14:textId="17602699" w:rsidR="001E029E" w:rsidRPr="003B50C9" w:rsidRDefault="001E029E" w:rsidP="00AB7314">
            <w:pPr>
              <w:tabs>
                <w:tab w:val="decimal" w:pos="1049"/>
              </w:tabs>
              <w:ind w:left="-140" w:right="-170"/>
              <w:jc w:val="both"/>
              <w:rPr>
                <w:cs/>
              </w:rPr>
            </w:pPr>
            <w:r w:rsidRPr="00482444">
              <w:t>6,750,000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7618F4" w14:textId="20B33C7D" w:rsidR="001E029E" w:rsidRPr="003B50C9" w:rsidRDefault="00665885" w:rsidP="00AB7314">
            <w:pPr>
              <w:tabs>
                <w:tab w:val="decimal" w:pos="1049"/>
              </w:tabs>
              <w:ind w:left="-140" w:right="-170"/>
              <w:jc w:val="both"/>
            </w:pPr>
            <w:r>
              <w:t>700,000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A83728" w14:textId="4A141E7D" w:rsidR="001E029E" w:rsidRPr="003B50C9" w:rsidRDefault="001E029E" w:rsidP="00AB7314">
            <w:pPr>
              <w:tabs>
                <w:tab w:val="decimal" w:pos="1049"/>
              </w:tabs>
              <w:ind w:left="-140" w:right="-170"/>
              <w:jc w:val="both"/>
            </w:pPr>
            <w:r w:rsidRPr="00EE0995">
              <w:t>700,000</w:t>
            </w:r>
          </w:p>
        </w:tc>
      </w:tr>
    </w:tbl>
    <w:p w14:paraId="4AFB986C" w14:textId="77777777" w:rsidR="00F82B72" w:rsidRPr="00462158" w:rsidRDefault="0028085F" w:rsidP="00481699">
      <w:pPr>
        <w:tabs>
          <w:tab w:val="left" w:pos="284"/>
        </w:tabs>
        <w:ind w:left="-284" w:right="-175"/>
        <w:jc w:val="thaiDistribute"/>
        <w:outlineLvl w:val="0"/>
        <w:rPr>
          <w:rFonts w:ascii="Angsana New" w:hAnsi="Angsana New"/>
          <w:sz w:val="4"/>
          <w:szCs w:val="4"/>
        </w:rPr>
      </w:pPr>
      <w:r w:rsidRPr="000634C7">
        <w:rPr>
          <w:rFonts w:ascii="Angsana New" w:hAnsi="Angsana New" w:hint="cs"/>
          <w:sz w:val="16"/>
          <w:szCs w:val="16"/>
          <w:cs/>
        </w:rPr>
        <w:tab/>
      </w:r>
    </w:p>
    <w:p w14:paraId="494CF7BD" w14:textId="79AF83C3" w:rsidR="00E062A1" w:rsidRPr="00D4736F" w:rsidRDefault="007140ED" w:rsidP="00C74F63">
      <w:pPr>
        <w:tabs>
          <w:tab w:val="left" w:pos="284"/>
        </w:tabs>
        <w:ind w:right="-28" w:firstLine="505"/>
        <w:jc w:val="thaiDistribute"/>
        <w:outlineLvl w:val="0"/>
        <w:rPr>
          <w:rFonts w:ascii="Angsana New" w:hAnsi="Angsana New"/>
          <w:sz w:val="31"/>
          <w:szCs w:val="31"/>
        </w:rPr>
        <w:sectPr w:rsidR="00E062A1" w:rsidRPr="00D4736F" w:rsidSect="002348D6">
          <w:footerReference w:type="default" r:id="rId8"/>
          <w:type w:val="continuous"/>
          <w:pgSz w:w="11909" w:h="16834" w:code="9"/>
          <w:pgMar w:top="1009" w:right="794" w:bottom="448" w:left="1701" w:header="720" w:footer="284" w:gutter="0"/>
          <w:pgNumType w:start="12" w:chapStyle="1"/>
          <w:cols w:space="720"/>
          <w:noEndnote/>
          <w:docGrid w:linePitch="435"/>
        </w:sectPr>
      </w:pPr>
      <w:r w:rsidRPr="003B50C9">
        <w:rPr>
          <w:rFonts w:ascii="Angsana New" w:hAnsi="Angsana New" w:hint="cs"/>
          <w:cs/>
        </w:rPr>
        <w:t>อสังหาริมทรัพย์</w:t>
      </w:r>
      <w:r w:rsidR="004062E3" w:rsidRPr="003B50C9">
        <w:rPr>
          <w:rFonts w:ascii="Angsana New" w:hAnsi="Angsana New" w:hint="cs"/>
          <w:cs/>
        </w:rPr>
        <w:t>เพื่อการลงทุน</w:t>
      </w:r>
      <w:r w:rsidRPr="003B50C9">
        <w:rPr>
          <w:rFonts w:ascii="Angsana New" w:hAnsi="Angsana New" w:hint="cs"/>
          <w:cs/>
        </w:rPr>
        <w:t>แสดงด้วย</w:t>
      </w:r>
      <w:r w:rsidR="00562672" w:rsidRPr="003B50C9">
        <w:rPr>
          <w:rFonts w:ascii="Angsana New" w:hAnsi="Angsana New" w:hint="cs"/>
          <w:cs/>
        </w:rPr>
        <w:t>มูลค่ายุติธรรม</w:t>
      </w:r>
      <w:r w:rsidR="000114E8" w:rsidRPr="003B50C9">
        <w:rPr>
          <w:rFonts w:ascii="Angsana New" w:hAnsi="Angsana New" w:hint="cs"/>
          <w:cs/>
        </w:rPr>
        <w:t xml:space="preserve"> </w:t>
      </w:r>
      <w:r w:rsidR="00562672" w:rsidRPr="003B50C9">
        <w:rPr>
          <w:rFonts w:ascii="Angsana New" w:hAnsi="Angsana New" w:hint="cs"/>
          <w:cs/>
        </w:rPr>
        <w:t>ประเมินโดยผู้ประเมินอิสระ</w:t>
      </w:r>
      <w:r w:rsidR="000E27E3" w:rsidRPr="003B50C9">
        <w:rPr>
          <w:rFonts w:ascii="Angsana New" w:hAnsi="Angsana New" w:hint="cs"/>
          <w:cs/>
        </w:rPr>
        <w:t xml:space="preserve"> ตามวิธีเปรียบเทียบกับข้อมูลตลาด</w:t>
      </w:r>
    </w:p>
    <w:p w14:paraId="28C8F776" w14:textId="031CBCAF" w:rsidR="00873B33" w:rsidRPr="000A68FC" w:rsidRDefault="004E7820" w:rsidP="00D51374">
      <w:pPr>
        <w:pStyle w:val="BodyText3"/>
        <w:numPr>
          <w:ilvl w:val="0"/>
          <w:numId w:val="2"/>
        </w:numPr>
        <w:tabs>
          <w:tab w:val="clear" w:pos="360"/>
        </w:tabs>
        <w:ind w:left="709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ส่วนปรับปรุงอาคารและอุปกรณ์</w:t>
      </w:r>
    </w:p>
    <w:p w14:paraId="40CA2FA0" w14:textId="77777777" w:rsidR="008A3DC3" w:rsidRPr="00CC5D0C" w:rsidRDefault="00873B33" w:rsidP="000566FE">
      <w:pPr>
        <w:tabs>
          <w:tab w:val="left" w:pos="284"/>
          <w:tab w:val="left" w:pos="360"/>
          <w:tab w:val="left" w:pos="851"/>
        </w:tabs>
        <w:spacing w:line="192" w:lineRule="auto"/>
        <w:ind w:left="295" w:right="-397" w:hanging="902"/>
        <w:jc w:val="right"/>
        <w:rPr>
          <w:rFonts w:ascii="Angsana New" w:hAnsi="Angsana New"/>
          <w:b/>
          <w:bCs/>
          <w:sz w:val="27"/>
          <w:szCs w:val="27"/>
          <w:cs/>
        </w:rPr>
      </w:pPr>
      <w:r w:rsidRPr="00CC5D0C">
        <w:rPr>
          <w:rFonts w:ascii="Angsana New" w:hAnsi="Angsana New"/>
          <w:sz w:val="27"/>
          <w:szCs w:val="27"/>
          <w:cs/>
        </w:rPr>
        <w:t xml:space="preserve">หน่วย </w:t>
      </w:r>
      <w:r w:rsidRPr="00CC5D0C">
        <w:rPr>
          <w:rFonts w:ascii="Angsana New" w:hAnsi="Angsana New"/>
          <w:sz w:val="27"/>
          <w:szCs w:val="27"/>
        </w:rPr>
        <w:t xml:space="preserve">: </w:t>
      </w:r>
      <w:r w:rsidRPr="00CC5D0C">
        <w:rPr>
          <w:rFonts w:ascii="Angsana New" w:hAnsi="Angsana New"/>
          <w:sz w:val="27"/>
          <w:szCs w:val="27"/>
          <w:cs/>
        </w:rPr>
        <w:t>บาท</w:t>
      </w:r>
    </w:p>
    <w:tbl>
      <w:tblPr>
        <w:tblpPr w:leftFromText="180" w:rightFromText="180" w:vertAnchor="text" w:tblpX="836" w:tblpY="1"/>
        <w:tblOverlap w:val="never"/>
        <w:tblW w:w="14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0"/>
        <w:gridCol w:w="1701"/>
        <w:gridCol w:w="1701"/>
        <w:gridCol w:w="1701"/>
        <w:gridCol w:w="1701"/>
        <w:gridCol w:w="1701"/>
        <w:gridCol w:w="1701"/>
        <w:gridCol w:w="1701"/>
      </w:tblGrid>
      <w:tr w:rsidR="004C6BC5" w:rsidRPr="00D4736F" w14:paraId="3C34AF97" w14:textId="77777777" w:rsidTr="00760BB4">
        <w:trPr>
          <w:cantSplit/>
          <w:trHeight w:val="259"/>
        </w:trPr>
        <w:tc>
          <w:tcPr>
            <w:tcW w:w="3050" w:type="dxa"/>
            <w:vMerge w:val="restart"/>
            <w:vAlign w:val="center"/>
          </w:tcPr>
          <w:p w14:paraId="7A9601A2" w14:textId="77777777" w:rsidR="004C6BC5" w:rsidRPr="00CC5D0C" w:rsidRDefault="004C6BC5" w:rsidP="00CC5D0C">
            <w:pPr>
              <w:tabs>
                <w:tab w:val="left" w:pos="360"/>
                <w:tab w:val="left" w:pos="1440"/>
              </w:tabs>
              <w:spacing w:line="211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bookmarkStart w:id="3" w:name="OLE_LINK19"/>
            <w:bookmarkStart w:id="4" w:name="OLE_LINK26"/>
            <w:r w:rsidRPr="00CC5D0C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1907" w:type="dxa"/>
            <w:gridSpan w:val="7"/>
            <w:tcBorders>
              <w:bottom w:val="single" w:sz="4" w:space="0" w:color="auto"/>
            </w:tcBorders>
            <w:vAlign w:val="center"/>
          </w:tcPr>
          <w:p w14:paraId="67C99A63" w14:textId="77777777" w:rsidR="004C6BC5" w:rsidRPr="00CC5D0C" w:rsidRDefault="004C6BC5" w:rsidP="00CC5D0C">
            <w:pPr>
              <w:spacing w:line="211" w:lineRule="auto"/>
              <w:ind w:left="-108" w:right="-7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C5D0C">
              <w:rPr>
                <w:b/>
                <w:bCs/>
                <w:sz w:val="26"/>
                <w:szCs w:val="26"/>
                <w:cs/>
              </w:rPr>
              <w:t>งบการเงินรว</w:t>
            </w:r>
            <w:r w:rsidRPr="00CC5D0C">
              <w:rPr>
                <w:rFonts w:hint="cs"/>
                <w:b/>
                <w:bCs/>
                <w:sz w:val="26"/>
                <w:szCs w:val="26"/>
                <w:cs/>
              </w:rPr>
              <w:t>ม</w:t>
            </w:r>
          </w:p>
        </w:tc>
      </w:tr>
      <w:tr w:rsidR="00760BB4" w:rsidRPr="00D4736F" w14:paraId="25781281" w14:textId="77777777" w:rsidTr="00760BB4">
        <w:trPr>
          <w:cantSplit/>
          <w:trHeight w:val="646"/>
        </w:trPr>
        <w:tc>
          <w:tcPr>
            <w:tcW w:w="3050" w:type="dxa"/>
            <w:vMerge/>
            <w:tcBorders>
              <w:bottom w:val="single" w:sz="4" w:space="0" w:color="auto"/>
            </w:tcBorders>
            <w:vAlign w:val="bottom"/>
          </w:tcPr>
          <w:p w14:paraId="4C4115B6" w14:textId="77777777" w:rsidR="004C6BC5" w:rsidRPr="00CC5D0C" w:rsidRDefault="004C6BC5" w:rsidP="00CC5D0C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7EAC97F" w14:textId="77777777" w:rsidR="004C6BC5" w:rsidRPr="00CC5D0C" w:rsidRDefault="004C6BC5" w:rsidP="00CC5D0C">
            <w:pPr>
              <w:spacing w:line="211" w:lineRule="auto"/>
              <w:ind w:left="-126" w:right="-108"/>
              <w:jc w:val="center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  <w:cs/>
              </w:rPr>
              <w:t>เครื่องตกแต่งและ</w:t>
            </w:r>
          </w:p>
          <w:p w14:paraId="0540F9F0" w14:textId="77777777" w:rsidR="004C6BC5" w:rsidRPr="00CC5D0C" w:rsidRDefault="004C6BC5" w:rsidP="00CC5D0C">
            <w:pPr>
              <w:spacing w:line="211" w:lineRule="auto"/>
              <w:ind w:left="-126" w:right="-108"/>
              <w:jc w:val="center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8C115C6" w14:textId="77777777" w:rsidR="004C6BC5" w:rsidRPr="00CC5D0C" w:rsidRDefault="004C6BC5" w:rsidP="00CC5D0C">
            <w:pPr>
              <w:spacing w:line="211" w:lineRule="auto"/>
              <w:ind w:left="-126" w:right="-108"/>
              <w:jc w:val="center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26D1F81" w14:textId="77777777" w:rsidR="004C6BC5" w:rsidRPr="00CC5D0C" w:rsidRDefault="004C6BC5" w:rsidP="00CC5D0C">
            <w:pPr>
              <w:spacing w:line="211" w:lineRule="auto"/>
              <w:ind w:left="-126" w:right="-108"/>
              <w:jc w:val="center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F5E51C8" w14:textId="77777777" w:rsidR="004C6BC5" w:rsidRPr="00CC5D0C" w:rsidRDefault="004C6BC5" w:rsidP="00CC5D0C">
            <w:pPr>
              <w:spacing w:line="211" w:lineRule="auto"/>
              <w:ind w:left="-126" w:right="-108"/>
              <w:jc w:val="center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744F27" w14:textId="77777777" w:rsidR="004C6BC5" w:rsidRPr="00CC5D0C" w:rsidRDefault="004C6BC5" w:rsidP="00CC5D0C">
            <w:pPr>
              <w:spacing w:line="211" w:lineRule="auto"/>
              <w:ind w:left="-108" w:right="-126"/>
              <w:jc w:val="center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  <w:cs/>
              </w:rPr>
              <w:t>เครื่องมือและ</w:t>
            </w:r>
          </w:p>
          <w:p w14:paraId="690D81C7" w14:textId="77777777" w:rsidR="004C6BC5" w:rsidRPr="00CC5D0C" w:rsidRDefault="004C6BC5" w:rsidP="00CC5D0C">
            <w:pPr>
              <w:spacing w:line="211" w:lineRule="auto"/>
              <w:ind w:left="-108" w:right="-126"/>
              <w:jc w:val="center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  <w:cs/>
              </w:rPr>
              <w:t>อุปกรณ์ถ่ายทำ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6389DBD" w14:textId="77777777" w:rsidR="004C6BC5" w:rsidRPr="00CC5D0C" w:rsidRDefault="004C6BC5" w:rsidP="00CC5D0C">
            <w:pPr>
              <w:spacing w:line="211" w:lineRule="auto"/>
              <w:ind w:left="-131" w:right="-126"/>
              <w:jc w:val="center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082B76" w14:textId="77777777" w:rsidR="004C6BC5" w:rsidRPr="00CC5D0C" w:rsidRDefault="004C6BC5" w:rsidP="00CC5D0C">
            <w:pPr>
              <w:spacing w:line="211" w:lineRule="auto"/>
              <w:ind w:left="-162" w:right="-72"/>
              <w:jc w:val="center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  <w:cs/>
              </w:rPr>
              <w:t>รวม</w:t>
            </w:r>
          </w:p>
        </w:tc>
      </w:tr>
      <w:tr w:rsidR="00760BB4" w:rsidRPr="00D4736F" w14:paraId="344AB3B5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single" w:sz="4" w:space="0" w:color="auto"/>
              <w:bottom w:val="nil"/>
            </w:tcBorders>
            <w:vAlign w:val="bottom"/>
          </w:tcPr>
          <w:p w14:paraId="0A6AA107" w14:textId="77777777" w:rsidR="004C6BC5" w:rsidRPr="00CC5D0C" w:rsidRDefault="004C6BC5" w:rsidP="00CC5D0C">
            <w:pPr>
              <w:spacing w:line="211" w:lineRule="auto"/>
              <w:ind w:left="-108" w:right="-72" w:firstLine="108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CC5D0C">
              <w:rPr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37B04BEE" w14:textId="77777777" w:rsidR="004C6BC5" w:rsidRPr="00CC5D0C" w:rsidRDefault="004C6BC5" w:rsidP="00CC5D0C">
            <w:pPr>
              <w:spacing w:line="211" w:lineRule="auto"/>
              <w:ind w:left="-126"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015DC0C2" w14:textId="77777777" w:rsidR="004C6BC5" w:rsidRPr="00CC5D0C" w:rsidRDefault="004C6BC5" w:rsidP="00CC5D0C">
            <w:pPr>
              <w:spacing w:line="211" w:lineRule="auto"/>
              <w:ind w:left="-126"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04B8770C" w14:textId="77777777" w:rsidR="004C6BC5" w:rsidRPr="00CC5D0C" w:rsidRDefault="004C6BC5" w:rsidP="00CC5D0C">
            <w:pPr>
              <w:spacing w:line="211" w:lineRule="auto"/>
              <w:ind w:left="-126"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33BBAD0D" w14:textId="77777777" w:rsidR="004C6BC5" w:rsidRPr="00CC5D0C" w:rsidRDefault="004C6BC5" w:rsidP="00CC5D0C">
            <w:pPr>
              <w:spacing w:line="211" w:lineRule="auto"/>
              <w:ind w:left="-126"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41EA98B5" w14:textId="77777777" w:rsidR="004C6BC5" w:rsidRPr="00CC5D0C" w:rsidRDefault="004C6BC5" w:rsidP="00CC5D0C">
            <w:pPr>
              <w:spacing w:line="211" w:lineRule="auto"/>
              <w:ind w:left="-108"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5FF12F28" w14:textId="77777777" w:rsidR="004C6BC5" w:rsidRPr="00CC5D0C" w:rsidRDefault="004C6BC5" w:rsidP="00CC5D0C">
            <w:pPr>
              <w:spacing w:line="211" w:lineRule="auto"/>
              <w:ind w:left="-108"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42AAFA22" w14:textId="77777777" w:rsidR="004C6BC5" w:rsidRPr="00CC5D0C" w:rsidRDefault="004C6BC5" w:rsidP="00CC5D0C">
            <w:pPr>
              <w:spacing w:line="211" w:lineRule="auto"/>
              <w:ind w:left="-162" w:right="-72"/>
              <w:jc w:val="both"/>
              <w:rPr>
                <w:sz w:val="26"/>
                <w:szCs w:val="26"/>
              </w:rPr>
            </w:pPr>
          </w:p>
        </w:tc>
      </w:tr>
      <w:tr w:rsidR="00760BB4" w:rsidRPr="00D4736F" w14:paraId="4CB55761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30DCF9ED" w14:textId="7AFB68A6" w:rsidR="006C605D" w:rsidRPr="00CC5D0C" w:rsidRDefault="006C605D" w:rsidP="00CC5D0C">
            <w:pPr>
              <w:pStyle w:val="Heading9"/>
              <w:spacing w:line="211" w:lineRule="auto"/>
              <w:rPr>
                <w:sz w:val="26"/>
                <w:szCs w:val="26"/>
                <w:u w:val="none"/>
              </w:rPr>
            </w:pPr>
            <w:r w:rsidRPr="00CC5D0C">
              <w:rPr>
                <w:sz w:val="26"/>
                <w:szCs w:val="26"/>
                <w:u w:val="none"/>
              </w:rPr>
              <w:t>1</w:t>
            </w:r>
            <w:r w:rsidRPr="00CC5D0C">
              <w:rPr>
                <w:rFonts w:hint="cs"/>
                <w:sz w:val="26"/>
                <w:szCs w:val="26"/>
                <w:u w:val="none"/>
                <w:cs/>
              </w:rPr>
              <w:t xml:space="preserve"> มกราคม </w:t>
            </w:r>
            <w:r w:rsidRPr="00CC5D0C">
              <w:rPr>
                <w:sz w:val="26"/>
                <w:szCs w:val="26"/>
                <w:u w:val="none"/>
              </w:rPr>
              <w:t>2567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86CC467" w14:textId="69B0417D" w:rsidR="006C605D" w:rsidRPr="00CC5D0C" w:rsidRDefault="006C605D" w:rsidP="00760BB4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252,690,545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FB76BF2" w14:textId="41132727" w:rsidR="006C605D" w:rsidRPr="00CC5D0C" w:rsidRDefault="006C605D" w:rsidP="00760BB4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35,908,369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AB51C85" w14:textId="0D51B94E" w:rsidR="006C605D" w:rsidRPr="00CC5D0C" w:rsidRDefault="006C605D" w:rsidP="00760BB4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37,031,687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41141307" w14:textId="651442BD" w:rsidR="006C605D" w:rsidRPr="00CC5D0C" w:rsidRDefault="006C605D" w:rsidP="00760BB4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100,761,755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A2ABEEC" w14:textId="28D984A9" w:rsidR="006C605D" w:rsidRPr="00CC5D0C" w:rsidRDefault="006C605D" w:rsidP="00760BB4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780,584,246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4EB333C" w14:textId="45078D30" w:rsidR="006C605D" w:rsidRPr="00CC5D0C" w:rsidRDefault="006C605D" w:rsidP="00760BB4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10,936,927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E1953EC" w14:textId="64FC7E78" w:rsidR="006C605D" w:rsidRPr="00CC5D0C" w:rsidRDefault="006C605D" w:rsidP="00760BB4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1,217,913,529</w:t>
            </w:r>
          </w:p>
        </w:tc>
      </w:tr>
      <w:tr w:rsidR="00760BB4" w:rsidRPr="00D4736F" w14:paraId="19F91CD1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63E60B7D" w14:textId="77777777" w:rsidR="006C605D" w:rsidRPr="00CC5D0C" w:rsidRDefault="006C605D" w:rsidP="00CC5D0C">
            <w:pPr>
              <w:ind w:right="-72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B539FCB" w14:textId="4321AA39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15,899,933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225D902" w14:textId="03B585C9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1,007,000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102E64A" w14:textId="7E7EFA90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3,367,350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7496014" w14:textId="2C1E0808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6,754,86</w:t>
            </w:r>
            <w:r w:rsidRPr="00CC5D0C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4F7A5C6" w14:textId="4CAD7360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7,335,031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4B9F73D9" w14:textId="11724DF8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70,782,284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F2C1A48" w14:textId="6E2C339C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105,146,466</w:t>
            </w:r>
          </w:p>
        </w:tc>
      </w:tr>
      <w:tr w:rsidR="00760BB4" w:rsidRPr="00D4736F" w14:paraId="31CDEC22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10EE1D14" w14:textId="0706B97A" w:rsidR="006C605D" w:rsidRPr="00CC5D0C" w:rsidRDefault="006C605D" w:rsidP="00CC5D0C">
            <w:pPr>
              <w:ind w:right="-72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  <w:cs/>
              </w:rPr>
              <w:t>ตัดเป็นค่าใช้จ่าย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9DE3EE4" w14:textId="0BF4FA3A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7E1F7443" w14:textId="66A073E6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7BC1A77" w14:textId="584A7FD1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64FFEE7" w14:textId="1F1D013E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5F2BC2E" w14:textId="5071106F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C2A2FDE" w14:textId="6650DE3B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(7,641,860)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97B147D" w14:textId="57E4B01B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(7,641,860)</w:t>
            </w:r>
          </w:p>
        </w:tc>
      </w:tr>
      <w:tr w:rsidR="00760BB4" w:rsidRPr="00D4736F" w14:paraId="2430377C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299D6AE1" w14:textId="77777777" w:rsidR="006C605D" w:rsidRPr="00CC5D0C" w:rsidRDefault="006C605D" w:rsidP="00CC5D0C">
            <w:pPr>
              <w:ind w:right="-72"/>
              <w:rPr>
                <w:sz w:val="26"/>
                <w:szCs w:val="26"/>
                <w:cs/>
              </w:rPr>
            </w:pPr>
            <w:bookmarkStart w:id="5" w:name="_Hlk316571566"/>
            <w:r w:rsidRPr="00CC5D0C">
              <w:rPr>
                <w:sz w:val="26"/>
                <w:szCs w:val="26"/>
                <w:cs/>
              </w:rPr>
              <w:t>จำหน่าย/เลิกใช้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719F648" w14:textId="1D0C98BA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(194,080)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5A09F901" w14:textId="02C790E1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4BA274D4" w14:textId="523305E5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268BE36" w14:textId="6ECAC89D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(8,822,364)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755E53F" w14:textId="4D163690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(3,960,592)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548949A" w14:textId="471A9E27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C79B562" w14:textId="14DE0A3F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(12,977,036)</w:t>
            </w:r>
          </w:p>
        </w:tc>
      </w:tr>
      <w:bookmarkEnd w:id="5"/>
      <w:tr w:rsidR="00760BB4" w:rsidRPr="00D4736F" w14:paraId="4647B193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68CD6371" w14:textId="77777777" w:rsidR="006C605D" w:rsidRPr="00CC5D0C" w:rsidRDefault="006C605D" w:rsidP="00CC5D0C">
            <w:pPr>
              <w:ind w:right="-72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  <w:cs/>
              </w:rPr>
              <w:t>โอน/รับโอน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A6CC643" w14:textId="0094B6B4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4,920,000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9FEB482" w14:textId="65463810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B5FB399" w14:textId="56EE0E8E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179BC4B" w14:textId="7ABC415C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6393635" w14:textId="47DDAA26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5BE14221" w14:textId="1B022543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(4,920,000)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BB2D2A3" w14:textId="3A8216CF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</w:tr>
      <w:tr w:rsidR="00760BB4" w:rsidRPr="00D4736F" w14:paraId="26A80427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59E6C4B8" w14:textId="5BD36397" w:rsidR="006C605D" w:rsidRPr="00CC5D0C" w:rsidRDefault="006C605D" w:rsidP="00CC5D0C">
            <w:pPr>
              <w:pStyle w:val="Heading9"/>
              <w:spacing w:line="211" w:lineRule="auto"/>
              <w:rPr>
                <w:sz w:val="26"/>
                <w:szCs w:val="26"/>
                <w:u w:val="none"/>
              </w:rPr>
            </w:pPr>
            <w:r w:rsidRPr="00CC5D0C">
              <w:rPr>
                <w:sz w:val="26"/>
                <w:szCs w:val="26"/>
                <w:u w:val="none"/>
              </w:rPr>
              <w:t>31</w:t>
            </w:r>
            <w:r w:rsidRPr="00CC5D0C">
              <w:rPr>
                <w:sz w:val="26"/>
                <w:szCs w:val="26"/>
                <w:u w:val="none"/>
                <w:cs/>
              </w:rPr>
              <w:t xml:space="preserve"> ธันวาคม </w:t>
            </w:r>
            <w:r w:rsidRPr="00CC5D0C">
              <w:rPr>
                <w:sz w:val="26"/>
                <w:szCs w:val="26"/>
                <w:u w:val="none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0515A914" w14:textId="6200B439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273,316,398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2B041CC3" w14:textId="67971653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36,915,369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57D03D08" w14:textId="00EB37DF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40,399,037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6AC22DBA" w14:textId="399E249D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  <w:highlight w:val="yellow"/>
              </w:rPr>
            </w:pPr>
            <w:r w:rsidRPr="00CC5D0C">
              <w:rPr>
                <w:sz w:val="26"/>
                <w:szCs w:val="26"/>
              </w:rPr>
              <w:t>98,694,25</w:t>
            </w:r>
            <w:r w:rsidRPr="00CC5D0C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36611FE6" w14:textId="3735891E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783,958,685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4711808A" w14:textId="180497BD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69,157,351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057CFAA3" w14:textId="772C764F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1,302,441,099</w:t>
            </w:r>
          </w:p>
        </w:tc>
      </w:tr>
      <w:tr w:rsidR="00760BB4" w:rsidRPr="00D4736F" w14:paraId="70B7DAF0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16B403D8" w14:textId="77777777" w:rsidR="00A52723" w:rsidRPr="00CC5D0C" w:rsidRDefault="00A52723" w:rsidP="00CC5D0C">
            <w:pPr>
              <w:ind w:right="-72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3042760" w14:textId="667A3D96" w:rsidR="00A52723" w:rsidRPr="00CC5D0C" w:rsidRDefault="00A52723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2,895,76</w:t>
            </w:r>
            <w:r w:rsidR="007D76D0" w:rsidRPr="00CC5D0C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167404E" w14:textId="2F69C5DE" w:rsidR="00A52723" w:rsidRPr="00CC5D0C" w:rsidRDefault="00A52723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11AAD2E" w14:textId="4EC8B8F5" w:rsidR="00A52723" w:rsidRPr="00CC5D0C" w:rsidRDefault="00A52723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F416F86" w14:textId="04F34775" w:rsidR="00A52723" w:rsidRPr="00CC5D0C" w:rsidRDefault="00A52723" w:rsidP="00CC5D0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7,098,</w:t>
            </w:r>
            <w:r w:rsidR="007D76D0" w:rsidRPr="00CC5D0C">
              <w:rPr>
                <w:sz w:val="26"/>
                <w:szCs w:val="26"/>
              </w:rPr>
              <w:t>500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5C601802" w14:textId="1CF07197" w:rsidR="00A52723" w:rsidRPr="00CC5D0C" w:rsidRDefault="00664191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1,928,151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D85E4A2" w14:textId="1F454F6E" w:rsidR="00A52723" w:rsidRPr="00CC5D0C" w:rsidRDefault="00D82952" w:rsidP="00CC5D0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34,401,170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44A107DF" w14:textId="0C5D587F" w:rsidR="00A52723" w:rsidRPr="00CC5D0C" w:rsidRDefault="00062D88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46,323,58</w:t>
            </w:r>
            <w:r w:rsidR="004C0940" w:rsidRPr="00CC5D0C">
              <w:rPr>
                <w:sz w:val="26"/>
                <w:szCs w:val="26"/>
              </w:rPr>
              <w:t>1</w:t>
            </w:r>
          </w:p>
        </w:tc>
      </w:tr>
      <w:tr w:rsidR="00760BB4" w:rsidRPr="00D4736F" w14:paraId="085D9213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58571CBA" w14:textId="77777777" w:rsidR="00A52723" w:rsidRPr="00CC5D0C" w:rsidRDefault="00A52723" w:rsidP="00CC5D0C">
            <w:pPr>
              <w:ind w:right="-72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  <w:cs/>
              </w:rPr>
              <w:t>จำหน่าย/เลิกใช้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0F5E902" w14:textId="5C2172D2" w:rsidR="00A52723" w:rsidRPr="00CC5D0C" w:rsidRDefault="00A52723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(5,940,970)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4F8B89D" w14:textId="1B13EB26" w:rsidR="00A52723" w:rsidRPr="00CC5D0C" w:rsidRDefault="00A52723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4CF0C12" w14:textId="2D775BB1" w:rsidR="00A52723" w:rsidRPr="00CC5D0C" w:rsidRDefault="00A52723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60EC862" w14:textId="246584E5" w:rsidR="00A52723" w:rsidRPr="00CC5D0C" w:rsidRDefault="00A52723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(635,514)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02A3A21" w14:textId="56D32964" w:rsidR="00A52723" w:rsidRPr="00CC5D0C" w:rsidRDefault="00664191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(109,884)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F04FEB9" w14:textId="0213F275" w:rsidR="00A52723" w:rsidRPr="00CC5D0C" w:rsidRDefault="00D82952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DACC711" w14:textId="7B54CC3B" w:rsidR="00A52723" w:rsidRPr="00CC5D0C" w:rsidRDefault="00062D88" w:rsidP="00CC5D0C">
            <w:pPr>
              <w:tabs>
                <w:tab w:val="decimal" w:pos="1296"/>
              </w:tabs>
              <w:spacing w:line="208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(6,686,368)</w:t>
            </w:r>
          </w:p>
        </w:tc>
      </w:tr>
      <w:tr w:rsidR="00760BB4" w:rsidRPr="00D4736F" w14:paraId="4C5FAC1E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08B98D8A" w14:textId="77777777" w:rsidR="00A52723" w:rsidRPr="00CC5D0C" w:rsidRDefault="00A52723" w:rsidP="00CC5D0C">
            <w:pPr>
              <w:ind w:right="-72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  <w:cs/>
              </w:rPr>
              <w:t>โอน/รับโอน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5177A82B" w14:textId="16F9BF4A" w:rsidR="00A52723" w:rsidRPr="00CC5D0C" w:rsidRDefault="00A52723" w:rsidP="00CC5D0C">
            <w:pPr>
              <w:tabs>
                <w:tab w:val="decimal" w:pos="1296"/>
              </w:tabs>
              <w:spacing w:line="211" w:lineRule="auto"/>
              <w:ind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2,960,000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767B6CEF" w14:textId="6630E16D" w:rsidR="00A52723" w:rsidRPr="00CC5D0C" w:rsidRDefault="00A52723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780EFB91" w14:textId="5705566A" w:rsidR="00A52723" w:rsidRPr="00CC5D0C" w:rsidRDefault="00A52723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71D5D57F" w14:textId="65A7FBAA" w:rsidR="00A52723" w:rsidRPr="00CC5D0C" w:rsidRDefault="00A52723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36C51AA" w14:textId="74419116" w:rsidR="00A52723" w:rsidRPr="00CC5D0C" w:rsidRDefault="00664191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49,803,058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5D85A938" w14:textId="36D48A50" w:rsidR="00A52723" w:rsidRPr="00CC5D0C" w:rsidRDefault="00D82952" w:rsidP="00CC5D0C">
            <w:pPr>
              <w:tabs>
                <w:tab w:val="decimal" w:pos="1296"/>
              </w:tabs>
              <w:spacing w:line="208" w:lineRule="auto"/>
              <w:ind w:left="-142" w:right="-105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</w:rPr>
              <w:t>(52,763,058)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BB9A79A" w14:textId="7F2BFBE0" w:rsidR="00A52723" w:rsidRPr="00CC5D0C" w:rsidRDefault="00062D88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</w:tr>
      <w:tr w:rsidR="00760BB4" w:rsidRPr="00D4736F" w14:paraId="7E82CF6B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37A59EE9" w14:textId="6963AEEA" w:rsidR="00D82952" w:rsidRPr="00CC5D0C" w:rsidRDefault="00D82952" w:rsidP="00CC5D0C">
            <w:pPr>
              <w:ind w:right="-72"/>
              <w:rPr>
                <w:sz w:val="26"/>
                <w:szCs w:val="26"/>
                <w:cs/>
              </w:rPr>
            </w:pPr>
            <w:r w:rsidRPr="00CC5D0C">
              <w:rPr>
                <w:rFonts w:hint="cs"/>
                <w:sz w:val="26"/>
                <w:szCs w:val="26"/>
                <w:cs/>
              </w:rPr>
              <w:t>โอนเป็นสินทรัพย์ไม่มีตัวตน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7CE23D0" w14:textId="303A347B" w:rsidR="00D82952" w:rsidRPr="00CC5D0C" w:rsidRDefault="00D82952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A40D43A" w14:textId="43FC149F" w:rsidR="00D82952" w:rsidRPr="00CC5D0C" w:rsidRDefault="00D82952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541AA3F7" w14:textId="38AFEB9B" w:rsidR="00D82952" w:rsidRPr="00CC5D0C" w:rsidRDefault="00D82952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D110DFA" w14:textId="4FEE7CF6" w:rsidR="00D82952" w:rsidRPr="00CC5D0C" w:rsidRDefault="00D82952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2520218" w14:textId="0B3CD98A" w:rsidR="00D82952" w:rsidRPr="00CC5D0C" w:rsidRDefault="00D82952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F271722" w14:textId="33B87E31" w:rsidR="00D82952" w:rsidRPr="00CC5D0C" w:rsidRDefault="00D82952" w:rsidP="00CC5D0C">
            <w:pPr>
              <w:tabs>
                <w:tab w:val="decimal" w:pos="1296"/>
              </w:tabs>
              <w:spacing w:line="208" w:lineRule="auto"/>
              <w:ind w:left="-142" w:right="-10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(48,828,102)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9AF209B" w14:textId="130ABE37" w:rsidR="00D82952" w:rsidRPr="00CC5D0C" w:rsidRDefault="00062D88" w:rsidP="00CC5D0C">
            <w:pPr>
              <w:tabs>
                <w:tab w:val="decimal" w:pos="1296"/>
              </w:tabs>
              <w:spacing w:line="208" w:lineRule="auto"/>
              <w:ind w:left="-142" w:right="-89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</w:rPr>
              <w:t>(48,828,102)</w:t>
            </w:r>
          </w:p>
        </w:tc>
      </w:tr>
      <w:tr w:rsidR="00760BB4" w:rsidRPr="00D4736F" w14:paraId="2EC62296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single" w:sz="4" w:space="0" w:color="auto"/>
            </w:tcBorders>
            <w:vAlign w:val="bottom"/>
          </w:tcPr>
          <w:p w14:paraId="0D5AC767" w14:textId="4059354B" w:rsidR="006C605D" w:rsidRPr="00CC5D0C" w:rsidRDefault="006C605D" w:rsidP="00CC5D0C">
            <w:pPr>
              <w:pStyle w:val="Heading9"/>
              <w:spacing w:line="211" w:lineRule="auto"/>
              <w:rPr>
                <w:sz w:val="26"/>
                <w:szCs w:val="26"/>
                <w:u w:val="none"/>
              </w:rPr>
            </w:pPr>
            <w:bookmarkStart w:id="6" w:name="OLE_LINK12"/>
            <w:bookmarkStart w:id="7" w:name="OLE_LINK13"/>
            <w:r w:rsidRPr="00CC5D0C">
              <w:rPr>
                <w:sz w:val="26"/>
                <w:szCs w:val="26"/>
                <w:u w:val="none"/>
              </w:rPr>
              <w:t>31</w:t>
            </w:r>
            <w:r w:rsidRPr="00CC5D0C">
              <w:rPr>
                <w:sz w:val="26"/>
                <w:szCs w:val="26"/>
                <w:u w:val="none"/>
                <w:cs/>
              </w:rPr>
              <w:t xml:space="preserve"> ธันวาคม </w:t>
            </w:r>
            <w:r w:rsidRPr="00CC5D0C">
              <w:rPr>
                <w:sz w:val="26"/>
                <w:szCs w:val="26"/>
                <w:u w:val="none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07F59" w14:textId="6F77FFE2" w:rsidR="006C605D" w:rsidRPr="00CC5D0C" w:rsidRDefault="005C6B4D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273,231,18</w:t>
            </w:r>
            <w:r w:rsidR="007D76D0" w:rsidRPr="00CC5D0C">
              <w:rPr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27DBC" w14:textId="5A0A8A2C" w:rsidR="006C605D" w:rsidRPr="00CC5D0C" w:rsidRDefault="00A52723" w:rsidP="00CC5D0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36,915,369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E4745" w14:textId="562F770E" w:rsidR="006C605D" w:rsidRPr="00CC5D0C" w:rsidRDefault="00A52723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40,399,037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12831" w14:textId="6871E775" w:rsidR="006C605D" w:rsidRPr="00CC5D0C" w:rsidRDefault="00A52723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105,157,24</w:t>
            </w:r>
            <w:r w:rsidR="007D76D0" w:rsidRPr="00CC5D0C"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98AD" w14:textId="0A76BB32" w:rsidR="006C605D" w:rsidRPr="00CC5D0C" w:rsidRDefault="00664191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</w:rPr>
              <w:t>835,580,010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0D327" w14:textId="200DCC1E" w:rsidR="006C605D" w:rsidRPr="00CC5D0C" w:rsidRDefault="00D82952" w:rsidP="00CC5D0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1,967,361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162BF" w14:textId="5C2C8911" w:rsidR="006C605D" w:rsidRPr="00CC5D0C" w:rsidRDefault="00062D88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</w:rPr>
              <w:t>1,293,250,21</w:t>
            </w:r>
            <w:r w:rsidR="00911119" w:rsidRPr="00CC5D0C">
              <w:rPr>
                <w:sz w:val="26"/>
                <w:szCs w:val="26"/>
              </w:rPr>
              <w:t>0</w:t>
            </w:r>
          </w:p>
        </w:tc>
      </w:tr>
      <w:bookmarkEnd w:id="6"/>
      <w:bookmarkEnd w:id="7"/>
      <w:tr w:rsidR="00760BB4" w:rsidRPr="00D4736F" w14:paraId="52E321BB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single" w:sz="4" w:space="0" w:color="auto"/>
              <w:bottom w:val="nil"/>
            </w:tcBorders>
            <w:vAlign w:val="bottom"/>
          </w:tcPr>
          <w:p w14:paraId="0229AF3C" w14:textId="77777777" w:rsidR="006C605D" w:rsidRPr="00CC5D0C" w:rsidRDefault="006C605D" w:rsidP="00CC5D0C">
            <w:pPr>
              <w:pStyle w:val="Heading9"/>
              <w:tabs>
                <w:tab w:val="clear" w:pos="252"/>
                <w:tab w:val="left" w:pos="34"/>
              </w:tabs>
              <w:ind w:left="0" w:firstLine="0"/>
              <w:rPr>
                <w:b/>
                <w:bCs/>
                <w:sz w:val="26"/>
                <w:szCs w:val="26"/>
              </w:rPr>
            </w:pPr>
            <w:r w:rsidRPr="00CC5D0C">
              <w:rPr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14344300" w14:textId="77777777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33FB254E" w14:textId="77777777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44D2E4B2" w14:textId="77777777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699C65D1" w14:textId="77777777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2FFAE502" w14:textId="77777777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47304EA6" w14:textId="77777777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234616BD" w14:textId="77777777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</w:rPr>
            </w:pPr>
          </w:p>
        </w:tc>
      </w:tr>
      <w:tr w:rsidR="00760BB4" w:rsidRPr="00D4736F" w14:paraId="2758BBD4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6E91F14D" w14:textId="74E46476" w:rsidR="006C605D" w:rsidRPr="00CC5D0C" w:rsidRDefault="006C605D" w:rsidP="00CC5D0C">
            <w:pPr>
              <w:pStyle w:val="Heading9"/>
              <w:spacing w:line="211" w:lineRule="auto"/>
              <w:rPr>
                <w:color w:val="FF0000"/>
                <w:sz w:val="26"/>
                <w:szCs w:val="26"/>
                <w:u w:val="none"/>
              </w:rPr>
            </w:pPr>
            <w:r w:rsidRPr="00CC5D0C">
              <w:rPr>
                <w:sz w:val="26"/>
                <w:szCs w:val="26"/>
                <w:u w:val="none"/>
              </w:rPr>
              <w:t>1</w:t>
            </w:r>
            <w:r w:rsidRPr="00CC5D0C">
              <w:rPr>
                <w:rFonts w:hint="cs"/>
                <w:sz w:val="26"/>
                <w:szCs w:val="26"/>
                <w:u w:val="none"/>
                <w:cs/>
              </w:rPr>
              <w:t xml:space="preserve"> มกราคม </w:t>
            </w:r>
            <w:r w:rsidRPr="00CC5D0C">
              <w:rPr>
                <w:sz w:val="26"/>
                <w:szCs w:val="26"/>
                <w:u w:val="none"/>
              </w:rPr>
              <w:t>2567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FE3062A" w14:textId="0D33A87F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205,374,386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73706860" w14:textId="0673F3A6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22,173,095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A61131A" w14:textId="0239B1AC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25,621,985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9269966" w14:textId="1274100E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55,366,813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8D7A670" w14:textId="40E8B8E5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675,108,1</w:t>
            </w:r>
            <w:r w:rsidRPr="00CC5D0C">
              <w:rPr>
                <w:rFonts w:hint="cs"/>
                <w:sz w:val="26"/>
                <w:szCs w:val="26"/>
                <w:cs/>
              </w:rPr>
              <w:t>3</w:t>
            </w:r>
            <w:r w:rsidRPr="00CC5D0C"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418DC00" w14:textId="0AFD91C1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8BCA026" w14:textId="29FD5A2B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983,644,413</w:t>
            </w:r>
          </w:p>
        </w:tc>
      </w:tr>
      <w:tr w:rsidR="00760BB4" w:rsidRPr="00D4736F" w14:paraId="249FA2EF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122A8EAF" w14:textId="029DCF27" w:rsidR="006C605D" w:rsidRPr="00CC5D0C" w:rsidRDefault="006C605D" w:rsidP="00CC5D0C">
            <w:pPr>
              <w:ind w:right="-72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  <w:cs/>
              </w:rPr>
              <w:t xml:space="preserve">ค่าเสื่อมราคาสำหรับปี </w:t>
            </w:r>
            <w:r w:rsidRPr="00CC5D0C">
              <w:rPr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5B07AD0" w14:textId="75A6804C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19,236,323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5E64299E" w14:textId="5D5EFB08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</w:rPr>
              <w:t>3,743,962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439D8B1C" w14:textId="3D464E03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</w:rPr>
              <w:t>4,349,106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DEE7C8E" w14:textId="1ABADCCE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16,644,819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12CFCBA" w14:textId="0759ADA0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39,940,907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5E81456" w14:textId="76BC6E50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360D387" w14:textId="0F7D0513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83,915,117</w:t>
            </w:r>
          </w:p>
        </w:tc>
      </w:tr>
      <w:tr w:rsidR="00760BB4" w:rsidRPr="00D4736F" w14:paraId="77DAA0A0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1B3A69D7" w14:textId="7051AB71" w:rsidR="006C605D" w:rsidRPr="00CC5D0C" w:rsidRDefault="006C605D" w:rsidP="00CC5D0C">
            <w:pPr>
              <w:ind w:right="-72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  <w:cs/>
              </w:rPr>
              <w:t>จำหน่าย/เลิกใช้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AFB2DBB" w14:textId="70B93485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</w:rPr>
              <w:t>(183,708)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116237F" w14:textId="5DA71E9F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495C7A54" w14:textId="3894BDAC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7BCDD562" w14:textId="732D0714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(7,314,946)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2801959" w14:textId="3678E1E4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(3,960,586)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14:paraId="275931D7" w14:textId="57D5AEEC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3D9DC06" w14:textId="2E994BBD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(11,459,240)</w:t>
            </w:r>
          </w:p>
        </w:tc>
      </w:tr>
      <w:tr w:rsidR="00760BB4" w:rsidRPr="00D4736F" w14:paraId="5A9C3CC6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19512126" w14:textId="2A0BDA67" w:rsidR="006C605D" w:rsidRPr="00CC5D0C" w:rsidRDefault="006C605D" w:rsidP="00CC5D0C">
            <w:pPr>
              <w:spacing w:line="211" w:lineRule="auto"/>
              <w:ind w:right="-72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31</w:t>
            </w:r>
            <w:r w:rsidRPr="00CC5D0C">
              <w:rPr>
                <w:sz w:val="26"/>
                <w:szCs w:val="26"/>
                <w:cs/>
              </w:rPr>
              <w:t xml:space="preserve"> ธันวาคม </w:t>
            </w:r>
            <w:r w:rsidRPr="00CC5D0C">
              <w:rPr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58716E91" w14:textId="4BC29168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224,427,001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12ABA09F" w14:textId="7D8A2882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25,917,057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5D3DB579" w14:textId="2EBDB7C7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</w:rPr>
              <w:t>29,971,091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2367C843" w14:textId="16D1A713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64,696,686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5F7A7BFE" w14:textId="0DA950CC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711,088,455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78F3AE50" w14:textId="510202B0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14:paraId="37733A9C" w14:textId="609477F4" w:rsidR="006C605D" w:rsidRPr="00CC5D0C" w:rsidRDefault="006C605D" w:rsidP="00CC5D0C">
            <w:pPr>
              <w:tabs>
                <w:tab w:val="decimal" w:pos="1296"/>
              </w:tabs>
              <w:spacing w:line="208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1,056,100,290</w:t>
            </w:r>
          </w:p>
        </w:tc>
      </w:tr>
      <w:tr w:rsidR="00760BB4" w:rsidRPr="00D4736F" w14:paraId="4C8FF3B2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4E080247" w14:textId="404BB841" w:rsidR="006C605D" w:rsidRPr="00CC5D0C" w:rsidRDefault="006C605D" w:rsidP="00CC5D0C">
            <w:pPr>
              <w:pStyle w:val="Heading9"/>
              <w:spacing w:line="211" w:lineRule="auto"/>
              <w:rPr>
                <w:color w:val="FF0000"/>
                <w:sz w:val="26"/>
                <w:szCs w:val="26"/>
                <w:u w:val="none"/>
              </w:rPr>
            </w:pPr>
            <w:r w:rsidRPr="00CC5D0C">
              <w:rPr>
                <w:sz w:val="26"/>
                <w:szCs w:val="26"/>
                <w:u w:val="none"/>
                <w:cs/>
              </w:rPr>
              <w:t xml:space="preserve">ค่าเสื่อมราคาสำหรับปี </w:t>
            </w:r>
            <w:r w:rsidRPr="00CC5D0C">
              <w:rPr>
                <w:sz w:val="26"/>
                <w:szCs w:val="26"/>
                <w:u w:val="none"/>
              </w:rPr>
              <w:t>2568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44C36A9" w14:textId="3DBE9CF2" w:rsidR="006C605D" w:rsidRPr="00CC5D0C" w:rsidRDefault="00A01067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18,438,488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AD9B535" w14:textId="49D62FC9" w:rsidR="006C605D" w:rsidRPr="00CC5D0C" w:rsidRDefault="00A01067" w:rsidP="00CC5D0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3,647,179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D09747E" w14:textId="5B8F5F7B" w:rsidR="006C605D" w:rsidRPr="00CC5D0C" w:rsidRDefault="003C2B6E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3,762,290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5EC6CF20" w14:textId="2FA2C0CE" w:rsidR="006C605D" w:rsidRPr="00CC5D0C" w:rsidRDefault="00E65779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8,304,22</w:t>
            </w:r>
            <w:r w:rsidR="002B16C8" w:rsidRPr="00CC5D0C"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C04F82A" w14:textId="1CB6A5EB" w:rsidR="006C605D" w:rsidRPr="00CC5D0C" w:rsidRDefault="00A054AD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29,014,39</w:t>
            </w:r>
            <w:r w:rsidR="00F93F3C" w:rsidRPr="00CC5D0C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5B10833" w14:textId="0AFBABFD" w:rsidR="006C605D" w:rsidRPr="00CC5D0C" w:rsidRDefault="00A054A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394550E" w14:textId="6016F5CF" w:rsidR="006C605D" w:rsidRPr="00CC5D0C" w:rsidRDefault="00944ABB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63,166,58</w:t>
            </w:r>
            <w:r w:rsidR="00C01DF3" w:rsidRPr="00CC5D0C">
              <w:rPr>
                <w:sz w:val="26"/>
                <w:szCs w:val="26"/>
              </w:rPr>
              <w:t>0</w:t>
            </w:r>
          </w:p>
        </w:tc>
      </w:tr>
      <w:tr w:rsidR="00760BB4" w:rsidRPr="00FF012E" w14:paraId="0F54DC20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nil"/>
            </w:tcBorders>
            <w:vAlign w:val="bottom"/>
          </w:tcPr>
          <w:p w14:paraId="4984C5EF" w14:textId="34C4248C" w:rsidR="006C605D" w:rsidRPr="00CC5D0C" w:rsidRDefault="006C605D" w:rsidP="00CC5D0C">
            <w:pPr>
              <w:ind w:right="-72"/>
              <w:jc w:val="both"/>
              <w:rPr>
                <w:sz w:val="26"/>
                <w:szCs w:val="26"/>
              </w:rPr>
            </w:pPr>
            <w:bookmarkStart w:id="8" w:name="OLE_LINK16"/>
            <w:bookmarkStart w:id="9" w:name="OLE_LINK17"/>
            <w:r w:rsidRPr="00CC5D0C">
              <w:rPr>
                <w:sz w:val="26"/>
                <w:szCs w:val="26"/>
                <w:cs/>
              </w:rPr>
              <w:t>จำหน่าย/เลิกใช้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5AA4C9A" w14:textId="0769A12B" w:rsidR="006C605D" w:rsidRPr="00CC5D0C" w:rsidRDefault="00A01067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(5,940,945)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71495D33" w14:textId="38F3FFA5" w:rsidR="006C605D" w:rsidRPr="00CC5D0C" w:rsidRDefault="00A01067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68962A4" w14:textId="264EC9CD" w:rsidR="006C605D" w:rsidRPr="00CC5D0C" w:rsidRDefault="003C2B6E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7F9A03D1" w14:textId="76F52CF3" w:rsidR="006C605D" w:rsidRPr="00CC5D0C" w:rsidRDefault="00E65779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(344,112)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52916BC0" w14:textId="6F22727F" w:rsidR="006C605D" w:rsidRPr="00CC5D0C" w:rsidRDefault="00A054AD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(97,861)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FDF8449" w14:textId="7401B377" w:rsidR="006C605D" w:rsidRPr="00CC5D0C" w:rsidRDefault="00A054A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CE2AEB3" w14:textId="50513AB8" w:rsidR="006C605D" w:rsidRPr="00CC5D0C" w:rsidRDefault="005D4892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(6,382,918)</w:t>
            </w:r>
          </w:p>
        </w:tc>
      </w:tr>
      <w:bookmarkEnd w:id="8"/>
      <w:bookmarkEnd w:id="9"/>
      <w:tr w:rsidR="00760BB4" w:rsidRPr="00FF012E" w14:paraId="0C12A491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bottom w:val="single" w:sz="4" w:space="0" w:color="auto"/>
            </w:tcBorders>
            <w:vAlign w:val="bottom"/>
          </w:tcPr>
          <w:p w14:paraId="1600C3C6" w14:textId="13DFE37B" w:rsidR="006C605D" w:rsidRPr="00CC5D0C" w:rsidRDefault="006C605D" w:rsidP="00CC5D0C">
            <w:pPr>
              <w:spacing w:line="211" w:lineRule="auto"/>
              <w:ind w:right="-72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31</w:t>
            </w:r>
            <w:r w:rsidRPr="00CC5D0C">
              <w:rPr>
                <w:sz w:val="26"/>
                <w:szCs w:val="26"/>
                <w:cs/>
              </w:rPr>
              <w:t xml:space="preserve"> ธันวาคม </w:t>
            </w:r>
            <w:r w:rsidRPr="00CC5D0C">
              <w:rPr>
                <w:sz w:val="26"/>
                <w:szCs w:val="26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34F22" w14:textId="5CC89795" w:rsidR="006C605D" w:rsidRPr="00CC5D0C" w:rsidRDefault="00A01067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236,924,544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F9AC7" w14:textId="1C132D83" w:rsidR="006C605D" w:rsidRPr="00CC5D0C" w:rsidRDefault="00BB327B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29,564,236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18C74" w14:textId="43707A62" w:rsidR="006C605D" w:rsidRPr="00CC5D0C" w:rsidRDefault="003C2B6E" w:rsidP="00CC5D0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33,733,381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EE8B" w14:textId="3804BEFB" w:rsidR="006C605D" w:rsidRPr="00CC5D0C" w:rsidRDefault="00E65779" w:rsidP="00CC5D0C">
            <w:pPr>
              <w:tabs>
                <w:tab w:val="decimal" w:pos="1296"/>
              </w:tabs>
              <w:spacing w:line="211" w:lineRule="auto"/>
              <w:ind w:left="177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72,656,79</w:t>
            </w:r>
            <w:r w:rsidR="002B16C8" w:rsidRPr="00CC5D0C">
              <w:rPr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3160" w14:textId="31FD1F23" w:rsidR="006C605D" w:rsidRPr="00CC5D0C" w:rsidRDefault="00A054AD" w:rsidP="00CC5D0C">
            <w:pPr>
              <w:tabs>
                <w:tab w:val="decimal" w:pos="1296"/>
              </w:tabs>
              <w:spacing w:line="211" w:lineRule="auto"/>
              <w:ind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740,004,99</w:t>
            </w:r>
            <w:r w:rsidR="00F93F3C" w:rsidRPr="00CC5D0C"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BF269" w14:textId="004EE308" w:rsidR="006C605D" w:rsidRPr="00CC5D0C" w:rsidRDefault="00A054A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F8B5F" w14:textId="0C862C47" w:rsidR="006C605D" w:rsidRPr="00CC5D0C" w:rsidRDefault="00C01DF3" w:rsidP="00CC5D0C">
            <w:pPr>
              <w:tabs>
                <w:tab w:val="decimal" w:pos="1296"/>
              </w:tabs>
              <w:spacing w:line="208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1,112,883,952</w:t>
            </w:r>
          </w:p>
        </w:tc>
      </w:tr>
      <w:tr w:rsidR="00760BB4" w:rsidRPr="003720AC" w14:paraId="751A9038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423FF51D" w14:textId="19DD8241" w:rsidR="006C605D" w:rsidRPr="00CC5D0C" w:rsidRDefault="006C605D" w:rsidP="00CC5D0C">
            <w:pPr>
              <w:pStyle w:val="Heading9"/>
              <w:spacing w:line="211" w:lineRule="auto"/>
              <w:rPr>
                <w:color w:val="FF0000"/>
                <w:sz w:val="26"/>
                <w:szCs w:val="26"/>
                <w:u w:val="none"/>
              </w:rPr>
            </w:pPr>
            <w:r w:rsidRPr="00CC5D0C">
              <w:rPr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AB3A58" w14:textId="61DAA578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EA0F86" w14:textId="1C0ACCBB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623B14" w14:textId="655CD721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815F54" w14:textId="35B60BD8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331D77" w14:textId="23F124CD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FE3320" w14:textId="751DA350" w:rsidR="006C605D" w:rsidRPr="00CC5D0C" w:rsidRDefault="006C605D" w:rsidP="00CC5D0C">
            <w:pPr>
              <w:tabs>
                <w:tab w:val="decimal" w:pos="1040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FC24BF" w14:textId="0D0F21E9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  <w:cs/>
              </w:rPr>
            </w:pPr>
          </w:p>
        </w:tc>
      </w:tr>
      <w:tr w:rsidR="00760BB4" w:rsidRPr="00D4736F" w14:paraId="2BE85A10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71BB692" w14:textId="19B932CC" w:rsidR="006C605D" w:rsidRPr="00CC5D0C" w:rsidRDefault="006C605D" w:rsidP="00CC5D0C">
            <w:pPr>
              <w:spacing w:line="211" w:lineRule="auto"/>
              <w:ind w:left="-18" w:right="-72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CC5D0C">
              <w:rPr>
                <w:sz w:val="26"/>
                <w:szCs w:val="26"/>
              </w:rPr>
              <w:t>31</w:t>
            </w:r>
            <w:r w:rsidRPr="00CC5D0C">
              <w:rPr>
                <w:sz w:val="26"/>
                <w:szCs w:val="26"/>
                <w:cs/>
              </w:rPr>
              <w:t xml:space="preserve"> ธันวาคม </w:t>
            </w:r>
            <w:r w:rsidRPr="00CC5D0C">
              <w:rPr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1D37CD31" w14:textId="1F4A4A03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48,889,397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79597" w14:textId="06044C00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10,998,312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C26B98" w14:textId="6D817B59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10,427,946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A6605D" w14:textId="330EF49B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33,997,573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CBB353" w14:textId="7C6F5959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72,870,230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AB4214" w14:textId="2A7625A8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69,157,351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12EBAE" w14:textId="435ECC94" w:rsidR="006C605D" w:rsidRPr="00CC5D0C" w:rsidRDefault="006C605D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246,340,809</w:t>
            </w:r>
          </w:p>
        </w:tc>
      </w:tr>
      <w:tr w:rsidR="00760BB4" w:rsidRPr="00D4736F" w14:paraId="214A5786" w14:textId="77777777" w:rsidTr="00760BB4">
        <w:trPr>
          <w:cantSplit/>
          <w:trHeight w:hRule="exact" w:val="34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0BD3E85D" w14:textId="6DECCC75" w:rsidR="006C605D" w:rsidRPr="00CC5D0C" w:rsidRDefault="006C605D" w:rsidP="00CC5D0C">
            <w:pPr>
              <w:spacing w:line="211" w:lineRule="auto"/>
              <w:ind w:left="-18" w:right="-72"/>
              <w:rPr>
                <w:b/>
                <w:bCs/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31</w:t>
            </w:r>
            <w:r w:rsidRPr="00CC5D0C">
              <w:rPr>
                <w:sz w:val="26"/>
                <w:szCs w:val="26"/>
                <w:cs/>
              </w:rPr>
              <w:t xml:space="preserve"> ธันวาคม </w:t>
            </w:r>
            <w:r w:rsidRPr="00CC5D0C">
              <w:rPr>
                <w:sz w:val="26"/>
                <w:szCs w:val="26"/>
              </w:rPr>
              <w:t>2568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85F560" w14:textId="6E3DC5E0" w:rsidR="006C605D" w:rsidRPr="00CC5D0C" w:rsidRDefault="00A01067" w:rsidP="00CC5D0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36,306,64</w:t>
            </w:r>
            <w:r w:rsidR="007D76D0" w:rsidRPr="00CC5D0C"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23498E" w14:textId="6E14328D" w:rsidR="006C605D" w:rsidRPr="00CC5D0C" w:rsidRDefault="00271BA9" w:rsidP="00CC5D0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7,351,133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C992B9" w14:textId="66B1D317" w:rsidR="006C605D" w:rsidRPr="00CC5D0C" w:rsidRDefault="003C2B6E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6,665,656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0E7749" w14:textId="35EFB92A" w:rsidR="006C605D" w:rsidRPr="00CC5D0C" w:rsidRDefault="00E65779" w:rsidP="00CC5D0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32,500,44</w:t>
            </w:r>
            <w:r w:rsidR="002B16C8" w:rsidRPr="00CC5D0C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02E837" w14:textId="5CC357D9" w:rsidR="006C605D" w:rsidRPr="00CC5D0C" w:rsidRDefault="00B433D4" w:rsidP="00CC5D0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95</w:t>
            </w:r>
            <w:r w:rsidR="00A054AD" w:rsidRPr="00CC5D0C">
              <w:rPr>
                <w:sz w:val="26"/>
                <w:szCs w:val="26"/>
              </w:rPr>
              <w:t>,</w:t>
            </w:r>
            <w:r w:rsidRPr="00CC5D0C">
              <w:rPr>
                <w:sz w:val="26"/>
                <w:szCs w:val="26"/>
              </w:rPr>
              <w:t>575</w:t>
            </w:r>
            <w:r w:rsidR="00A054AD" w:rsidRPr="00CC5D0C">
              <w:rPr>
                <w:sz w:val="26"/>
                <w:szCs w:val="26"/>
              </w:rPr>
              <w:t>,0</w:t>
            </w:r>
            <w:r w:rsidRPr="00CC5D0C">
              <w:rPr>
                <w:sz w:val="26"/>
                <w:szCs w:val="26"/>
              </w:rPr>
              <w:t>1</w:t>
            </w:r>
            <w:r w:rsidR="00F93F3C" w:rsidRPr="00CC5D0C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933E68" w14:textId="6F4015C1" w:rsidR="006C605D" w:rsidRPr="00CC5D0C" w:rsidRDefault="00A054AD" w:rsidP="00CC5D0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6"/>
                <w:szCs w:val="26"/>
              </w:rPr>
            </w:pPr>
            <w:r w:rsidRPr="00CC5D0C">
              <w:rPr>
                <w:sz w:val="26"/>
                <w:szCs w:val="26"/>
              </w:rPr>
              <w:t>1,967,3</w:t>
            </w:r>
            <w:r w:rsidR="00F2121F" w:rsidRPr="00CC5D0C">
              <w:rPr>
                <w:rFonts w:hint="cs"/>
                <w:sz w:val="26"/>
                <w:szCs w:val="26"/>
                <w:cs/>
              </w:rPr>
              <w:t>61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CDC6A3" w14:textId="731A88F8" w:rsidR="006C605D" w:rsidRPr="00CC5D0C" w:rsidRDefault="00C01DF3" w:rsidP="00CC5D0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6"/>
                <w:szCs w:val="26"/>
                <w:cs/>
              </w:rPr>
            </w:pPr>
            <w:r w:rsidRPr="00CC5D0C">
              <w:rPr>
                <w:sz w:val="26"/>
                <w:szCs w:val="26"/>
              </w:rPr>
              <w:t>180,366,258</w:t>
            </w:r>
          </w:p>
        </w:tc>
      </w:tr>
      <w:bookmarkEnd w:id="3"/>
      <w:bookmarkEnd w:id="4"/>
    </w:tbl>
    <w:p w14:paraId="044F4983" w14:textId="77777777" w:rsidR="00873B3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</w:p>
    <w:p w14:paraId="70C3C9E1" w14:textId="77777777" w:rsidR="00D1283B" w:rsidRDefault="00D1283B" w:rsidP="00D1283B">
      <w:pPr>
        <w:tabs>
          <w:tab w:val="left" w:pos="360"/>
          <w:tab w:val="left" w:pos="990"/>
        </w:tabs>
        <w:ind w:right="-925"/>
        <w:rPr>
          <w:rFonts w:ascii="Angsana New" w:hAnsi="Angsana New"/>
          <w:b/>
          <w:bCs/>
          <w:spacing w:val="-2"/>
          <w:cs/>
        </w:rPr>
        <w:sectPr w:rsidR="00D1283B" w:rsidSect="00F20B53">
          <w:pgSz w:w="16834" w:h="11909" w:orient="landscape" w:code="9"/>
          <w:pgMar w:top="851" w:right="1009" w:bottom="59" w:left="448" w:header="720" w:footer="283" w:gutter="0"/>
          <w:cols w:space="720"/>
          <w:noEndnote/>
          <w:docGrid w:linePitch="435"/>
        </w:sectPr>
      </w:pPr>
    </w:p>
    <w:p w14:paraId="3E89FEBE" w14:textId="77777777" w:rsidR="004C6BC5" w:rsidRPr="0087673D" w:rsidRDefault="00873B33" w:rsidP="000566FE">
      <w:pPr>
        <w:tabs>
          <w:tab w:val="left" w:pos="360"/>
          <w:tab w:val="left" w:pos="1440"/>
        </w:tabs>
        <w:ind w:right="-624"/>
        <w:jc w:val="right"/>
        <w:outlineLvl w:val="0"/>
        <w:rPr>
          <w:rFonts w:ascii="Angsana New" w:hAnsi="Angsana New"/>
          <w:color w:val="FFFFFF" w:themeColor="background1"/>
          <w:sz w:val="30"/>
          <w:szCs w:val="30"/>
        </w:rPr>
      </w:pPr>
      <w:r w:rsidRPr="00D4736F">
        <w:rPr>
          <w:rFonts w:ascii="Angsana New" w:hAnsi="Angsana New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/>
          <w:sz w:val="30"/>
          <w:szCs w:val="30"/>
          <w:cs/>
        </w:rPr>
        <w:t>บาท</w:t>
      </w:r>
    </w:p>
    <w:tbl>
      <w:tblPr>
        <w:tblpPr w:leftFromText="180" w:rightFromText="180" w:vertAnchor="text" w:tblpX="617" w:tblpY="1"/>
        <w:tblOverlap w:val="never"/>
        <w:tblW w:w="15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5"/>
        <w:gridCol w:w="1350"/>
        <w:gridCol w:w="630"/>
        <w:gridCol w:w="1980"/>
        <w:gridCol w:w="1980"/>
        <w:gridCol w:w="1980"/>
        <w:gridCol w:w="1980"/>
        <w:gridCol w:w="1980"/>
      </w:tblGrid>
      <w:tr w:rsidR="007F7A81" w:rsidRPr="00D4736F" w14:paraId="5F937A35" w14:textId="77777777" w:rsidTr="003D6214">
        <w:trPr>
          <w:cantSplit/>
        </w:trPr>
        <w:tc>
          <w:tcPr>
            <w:tcW w:w="3505" w:type="dxa"/>
            <w:vMerge w:val="restart"/>
            <w:vAlign w:val="center"/>
          </w:tcPr>
          <w:p w14:paraId="4EFE9F28" w14:textId="77777777" w:rsidR="007F7A81" w:rsidRPr="00D4736F" w:rsidRDefault="007F7A81" w:rsidP="00827E08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0" w:name="OLE_LINK21"/>
            <w:bookmarkStart w:id="11" w:name="OLE_LINK1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  <w:tcBorders>
              <w:right w:val="nil"/>
            </w:tcBorders>
          </w:tcPr>
          <w:p w14:paraId="674C9A95" w14:textId="77777777" w:rsidR="007F7A81" w:rsidRPr="00D4736F" w:rsidRDefault="007F7A81" w:rsidP="00240447">
            <w:pPr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6"/>
            <w:tcBorders>
              <w:left w:val="nil"/>
            </w:tcBorders>
          </w:tcPr>
          <w:p w14:paraId="192C9D19" w14:textId="6AFC2CB9" w:rsidR="007F7A81" w:rsidRPr="00D4736F" w:rsidRDefault="007F7A81" w:rsidP="00240447">
            <w:pPr>
              <w:spacing w:line="211" w:lineRule="auto"/>
              <w:ind w:left="-1455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214" w:rsidRPr="00D4736F" w14:paraId="167CA7BD" w14:textId="77777777" w:rsidTr="003D6214">
        <w:trPr>
          <w:cantSplit/>
        </w:trPr>
        <w:tc>
          <w:tcPr>
            <w:tcW w:w="3505" w:type="dxa"/>
            <w:vMerge/>
            <w:vAlign w:val="bottom"/>
          </w:tcPr>
          <w:p w14:paraId="37C430F3" w14:textId="77777777" w:rsidR="007F7A81" w:rsidRPr="00D4736F" w:rsidRDefault="007F7A81" w:rsidP="00827E08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C96B11E" w14:textId="77777777" w:rsidR="007F7A81" w:rsidRDefault="007F7A81" w:rsidP="00827E08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  <w:p w14:paraId="3C15B9BE" w14:textId="77777777" w:rsidR="007F7A81" w:rsidRPr="00D4736F" w:rsidRDefault="007F7A81" w:rsidP="00827E08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980" w:type="dxa"/>
            <w:vAlign w:val="center"/>
          </w:tcPr>
          <w:p w14:paraId="288392F4" w14:textId="77777777" w:rsidR="007F7A81" w:rsidRPr="00D4736F" w:rsidRDefault="007F7A81" w:rsidP="00827E08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980" w:type="dxa"/>
            <w:vAlign w:val="center"/>
          </w:tcPr>
          <w:p w14:paraId="5AA967D1" w14:textId="77777777" w:rsidR="007F7A81" w:rsidRPr="00D4736F" w:rsidRDefault="007F7A81" w:rsidP="00827E08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  <w:vAlign w:val="center"/>
          </w:tcPr>
          <w:p w14:paraId="30009A36" w14:textId="77777777" w:rsidR="007F7A81" w:rsidRPr="00D4736F" w:rsidRDefault="007F7A81" w:rsidP="00827E08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เครื่องมือและ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อุปกรณ์ถ่ายทำ</w:t>
            </w:r>
          </w:p>
        </w:tc>
        <w:tc>
          <w:tcPr>
            <w:tcW w:w="1980" w:type="dxa"/>
            <w:vAlign w:val="center"/>
          </w:tcPr>
          <w:p w14:paraId="42DF4C54" w14:textId="16DCB7BD" w:rsidR="007F7A81" w:rsidRPr="00D4736F" w:rsidRDefault="007F7A81" w:rsidP="007F7A81">
            <w:pPr>
              <w:spacing w:line="211" w:lineRule="auto"/>
              <w:ind w:left="-108" w:right="-114" w:hanging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980" w:type="dxa"/>
            <w:vAlign w:val="center"/>
          </w:tcPr>
          <w:p w14:paraId="2228E8EE" w14:textId="00D33D32" w:rsidR="007F7A81" w:rsidRPr="00D4736F" w:rsidRDefault="007F7A81" w:rsidP="00827E08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D6214" w:rsidRPr="00D4736F" w14:paraId="09205A03" w14:textId="77777777" w:rsidTr="003D6214">
        <w:trPr>
          <w:cantSplit/>
        </w:trPr>
        <w:tc>
          <w:tcPr>
            <w:tcW w:w="3505" w:type="dxa"/>
            <w:tcBorders>
              <w:bottom w:val="nil"/>
            </w:tcBorders>
          </w:tcPr>
          <w:p w14:paraId="473BB6C1" w14:textId="77777777" w:rsidR="007F7A81" w:rsidRPr="00643483" w:rsidRDefault="007F7A81" w:rsidP="00827E08">
            <w:pPr>
              <w:pStyle w:val="Heading9"/>
              <w:spacing w:line="21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bottom w:val="nil"/>
            </w:tcBorders>
          </w:tcPr>
          <w:p w14:paraId="58DEF3B0" w14:textId="77777777" w:rsidR="007F7A81" w:rsidRPr="00643483" w:rsidRDefault="007F7A81" w:rsidP="00827E08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7C377E27" w14:textId="77777777" w:rsidR="007F7A81" w:rsidRPr="00643483" w:rsidRDefault="007F7A81" w:rsidP="00827E08">
            <w:pPr>
              <w:spacing w:line="211" w:lineRule="auto"/>
              <w:ind w:left="-126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77EF887D" w14:textId="77777777" w:rsidR="007F7A81" w:rsidRPr="00643483" w:rsidRDefault="007F7A81" w:rsidP="00827E08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3B541A06" w14:textId="77777777" w:rsidR="007F7A81" w:rsidRPr="00643483" w:rsidRDefault="007F7A81" w:rsidP="00827E08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4AF0D5FD" w14:textId="77777777" w:rsidR="007F7A81" w:rsidRPr="00643483" w:rsidRDefault="007F7A81" w:rsidP="00827E08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24772056" w14:textId="0B800FF5" w:rsidR="007F7A81" w:rsidRPr="00643483" w:rsidRDefault="007F7A81" w:rsidP="00827E08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3A5" w:rsidRPr="00D4736F" w14:paraId="54DB6D10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3929E59B" w14:textId="3CCE3573" w:rsidR="000E53A5" w:rsidRPr="00643483" w:rsidRDefault="000E53A5" w:rsidP="000E53A5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64348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75A2DD9" w14:textId="033AFD98" w:rsidR="000E53A5" w:rsidRPr="00643483" w:rsidRDefault="000E53A5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175,530,12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99D9CB2" w14:textId="15DE62B8" w:rsidR="000E53A5" w:rsidRPr="00643483" w:rsidRDefault="000E53A5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29,395,153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E9141B7" w14:textId="6BC27798" w:rsidR="000E53A5" w:rsidRPr="00643483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46,712,776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592D66F" w14:textId="3D070CE5" w:rsidR="000E53A5" w:rsidRPr="00643483" w:rsidRDefault="000E53A5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4,848,424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2B9E463" w14:textId="0CEBBB9C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3,936,000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D3928B5" w14:textId="052AFBE7" w:rsidR="000E53A5" w:rsidRPr="00643483" w:rsidRDefault="000E53A5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260,422,481</w:t>
            </w:r>
          </w:p>
        </w:tc>
      </w:tr>
      <w:tr w:rsidR="000E53A5" w:rsidRPr="00D4736F" w14:paraId="4B8DEE04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00F3D954" w14:textId="77777777" w:rsidR="000E53A5" w:rsidRPr="00643483" w:rsidRDefault="000E53A5" w:rsidP="000E53A5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25E52F2E" w14:textId="115A891D" w:rsidR="000E53A5" w:rsidRPr="009F0694" w:rsidRDefault="000E53A5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5,896,463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44FAC03" w14:textId="29F2E737" w:rsidR="000E53A5" w:rsidRPr="009F0694" w:rsidRDefault="000E53A5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1,007,000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F86CC30" w14:textId="2E79BB5F" w:rsidR="000E53A5" w:rsidRPr="009F0694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6,404,400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1542E8B" w14:textId="5793A500" w:rsidR="000E53A5" w:rsidRPr="009F0694" w:rsidRDefault="000E53A5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451,765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6217C38" w14:textId="37387B5B" w:rsidR="000E53A5" w:rsidRPr="001F5FB7" w:rsidRDefault="000E53A5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3,141,351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58A73EC" w14:textId="319AF38D" w:rsidR="000E53A5" w:rsidRPr="009F0694" w:rsidRDefault="000E53A5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16,900,979</w:t>
            </w:r>
          </w:p>
        </w:tc>
      </w:tr>
      <w:tr w:rsidR="000E53A5" w:rsidRPr="00D4736F" w14:paraId="661D2475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1EF0DBA8" w14:textId="77777777" w:rsidR="000E53A5" w:rsidRPr="00643483" w:rsidRDefault="000E53A5" w:rsidP="000E53A5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9278B75" w14:textId="2693D32B" w:rsidR="000E53A5" w:rsidRPr="009F0694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(42,380)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D1DCFAA" w14:textId="2490F347" w:rsidR="000E53A5" w:rsidRPr="009F0694" w:rsidRDefault="000E53A5" w:rsidP="000E53A5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BB45D2A" w14:textId="74717808" w:rsidR="000E53A5" w:rsidRPr="009F0694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(8,822,364)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166D4C5" w14:textId="42E2C0B8" w:rsidR="000E53A5" w:rsidRPr="009F0694" w:rsidRDefault="000E53A5" w:rsidP="000E53A5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2189550" w14:textId="2384B44F" w:rsidR="000E53A5" w:rsidRPr="001F5FB7" w:rsidRDefault="000E53A5" w:rsidP="000E53A5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0FD7278" w14:textId="44602E8A" w:rsidR="000E53A5" w:rsidRPr="009F0694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(8,864,744)</w:t>
            </w:r>
          </w:p>
        </w:tc>
      </w:tr>
      <w:tr w:rsidR="000E53A5" w:rsidRPr="00D4736F" w14:paraId="23EBB203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64663999" w14:textId="6970208A" w:rsidR="000E53A5" w:rsidRPr="00643483" w:rsidRDefault="000E53A5" w:rsidP="000E53A5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10A4">
              <w:rPr>
                <w:rFonts w:ascii="Angsana New" w:hAnsi="Angsana New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40BC88A2" w14:textId="38E63A4D" w:rsidR="000E53A5" w:rsidRDefault="000E53A5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4,920,000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BD297D4" w14:textId="73577177" w:rsidR="000E53A5" w:rsidRDefault="000E53A5" w:rsidP="000E53A5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91765D8" w14:textId="7CA8C5BB" w:rsidR="000E53A5" w:rsidRDefault="000E53A5" w:rsidP="000E53A5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1AB1AC3" w14:textId="71B69F86" w:rsidR="000E53A5" w:rsidRDefault="000E53A5" w:rsidP="000E53A5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C2E7817" w14:textId="0612DCFB" w:rsidR="000E53A5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(4,920,000)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4DC1EE9C" w14:textId="1CB4420F" w:rsidR="000E53A5" w:rsidRDefault="000E53A5" w:rsidP="000E53A5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E53A5" w:rsidRPr="00D4736F" w14:paraId="304DA502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6C75FDCB" w14:textId="6FC33964" w:rsidR="000E53A5" w:rsidRPr="00643483" w:rsidRDefault="000E53A5" w:rsidP="000E53A5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05964B23" w14:textId="0305BAB2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186,304,211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71CD30E3" w14:textId="32BE663E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30,402,153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7D976FD" w14:textId="3BCBC82B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44,294,812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1CB6B1F0" w14:textId="6AF95266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5,300,189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4A179137" w14:textId="648FDBF2" w:rsidR="000E53A5" w:rsidRPr="001F5FB7" w:rsidRDefault="000E53A5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2,157,351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27D4F87D" w14:textId="57F956DE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268,458,716</w:t>
            </w:r>
          </w:p>
        </w:tc>
      </w:tr>
      <w:tr w:rsidR="000E53A5" w:rsidRPr="00D4736F" w14:paraId="6809D61D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2DC01026" w14:textId="77777777" w:rsidR="000E53A5" w:rsidRPr="00643483" w:rsidRDefault="000E53A5" w:rsidP="000E53A5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3C385427" w14:textId="6378C560" w:rsidR="000E53A5" w:rsidRPr="001F5FB7" w:rsidRDefault="001B3D70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8,960,87</w:t>
            </w:r>
            <w:r w:rsidR="004F6D14">
              <w:rPr>
                <w:sz w:val="30"/>
                <w:szCs w:val="30"/>
              </w:rPr>
              <w:t>6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801278B" w14:textId="3119DFF1" w:rsidR="000E53A5" w:rsidRPr="001F5FB7" w:rsidRDefault="0088290E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1,897,73</w:t>
            </w:r>
            <w:r w:rsidR="000932BC">
              <w:rPr>
                <w:sz w:val="30"/>
                <w:szCs w:val="30"/>
              </w:rPr>
              <w:t>5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F56F55C" w14:textId="707D5607" w:rsidR="000E53A5" w:rsidRPr="001F5FB7" w:rsidRDefault="00FD7B22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7,030,000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60F998D" w14:textId="4EB497C1" w:rsidR="000E53A5" w:rsidRPr="001F5FB7" w:rsidRDefault="00A111EF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278,916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318919E" w14:textId="2BA5203B" w:rsidR="000E53A5" w:rsidRPr="001F5FB7" w:rsidRDefault="00A111EF" w:rsidP="000E53A5">
            <w:pPr>
              <w:tabs>
                <w:tab w:val="decimal" w:pos="1440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2,770,010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F826282" w14:textId="1F27C44D" w:rsidR="000E53A5" w:rsidRPr="001F5FB7" w:rsidRDefault="00F94FFC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20,937,53</w:t>
            </w:r>
            <w:r w:rsidR="00403900">
              <w:rPr>
                <w:sz w:val="30"/>
                <w:szCs w:val="30"/>
              </w:rPr>
              <w:t>7</w:t>
            </w:r>
          </w:p>
        </w:tc>
      </w:tr>
      <w:tr w:rsidR="000E53A5" w:rsidRPr="00D4736F" w14:paraId="11A5F948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5C67FBE9" w14:textId="77777777" w:rsidR="000E53A5" w:rsidRPr="00643483" w:rsidRDefault="000E53A5" w:rsidP="000E53A5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C3810A2" w14:textId="206DA6CA" w:rsidR="000E53A5" w:rsidRPr="001F5FB7" w:rsidRDefault="001B3D70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(30,100)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DE2DB6A" w14:textId="6DA2B8CE" w:rsidR="000E53A5" w:rsidRPr="001F5FB7" w:rsidRDefault="0088290E" w:rsidP="000E53A5">
            <w:pPr>
              <w:tabs>
                <w:tab w:val="decimal" w:pos="1249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3082CB3" w14:textId="135A4248" w:rsidR="000E53A5" w:rsidRPr="001F5FB7" w:rsidRDefault="00FD7B22" w:rsidP="00FD7B22">
            <w:pPr>
              <w:tabs>
                <w:tab w:val="decimal" w:pos="1249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BA7BBE7" w14:textId="02B58034" w:rsidR="000E53A5" w:rsidRPr="001F5FB7" w:rsidRDefault="00A111EF" w:rsidP="000E53A5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58D84E1" w14:textId="78D24F19" w:rsidR="000E53A5" w:rsidRPr="001F5FB7" w:rsidRDefault="00A111EF" w:rsidP="000E53A5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CE03D8D" w14:textId="48B0CCDB" w:rsidR="000E53A5" w:rsidRPr="001F5FB7" w:rsidRDefault="00F94FFC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(30,100)</w:t>
            </w:r>
          </w:p>
        </w:tc>
      </w:tr>
      <w:tr w:rsidR="000E53A5" w:rsidRPr="00D4736F" w14:paraId="4CC3DE34" w14:textId="77777777" w:rsidTr="00827E08">
        <w:trPr>
          <w:cantSplit/>
        </w:trPr>
        <w:tc>
          <w:tcPr>
            <w:tcW w:w="3505" w:type="dxa"/>
            <w:tcBorders>
              <w:top w:val="nil"/>
              <w:bottom w:val="nil"/>
            </w:tcBorders>
            <w:vAlign w:val="bottom"/>
          </w:tcPr>
          <w:p w14:paraId="3B83EC73" w14:textId="6B76351A" w:rsidR="000E53A5" w:rsidRPr="00643483" w:rsidRDefault="000E53A5" w:rsidP="000E53A5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10A4">
              <w:rPr>
                <w:rFonts w:ascii="Angsana New" w:hAnsi="Angsana New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4F12D06B" w14:textId="4BBA8490" w:rsidR="000E53A5" w:rsidRDefault="001B3D70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2,960,000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FD26E24" w14:textId="4CE4C08B" w:rsidR="000E53A5" w:rsidRPr="001F5FB7" w:rsidRDefault="0088290E" w:rsidP="000E53A5">
            <w:pPr>
              <w:tabs>
                <w:tab w:val="decimal" w:pos="1249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6D829AD" w14:textId="08AD81D3" w:rsidR="000E53A5" w:rsidRPr="001F5FB7" w:rsidRDefault="00FD7B22" w:rsidP="000E53A5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DC3C072" w14:textId="0803EEC9" w:rsidR="000E53A5" w:rsidRPr="001F5FB7" w:rsidRDefault="00A111EF" w:rsidP="000E53A5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9BA8CCA" w14:textId="0CFC6821" w:rsidR="000E53A5" w:rsidRPr="001F5FB7" w:rsidRDefault="00A111EF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(2,960,000)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4B7DDC6" w14:textId="41AFD602" w:rsidR="000E53A5" w:rsidRPr="001F5FB7" w:rsidRDefault="00F94FFC" w:rsidP="000E53A5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E53A5" w:rsidRPr="00D4736F" w14:paraId="3DBB5FA0" w14:textId="77777777" w:rsidTr="003D6214">
        <w:trPr>
          <w:cantSplit/>
        </w:trPr>
        <w:tc>
          <w:tcPr>
            <w:tcW w:w="3505" w:type="dxa"/>
            <w:tcBorders>
              <w:top w:val="nil"/>
              <w:bottom w:val="single" w:sz="4" w:space="0" w:color="auto"/>
            </w:tcBorders>
          </w:tcPr>
          <w:p w14:paraId="2758F555" w14:textId="0144C06F" w:rsidR="000E53A5" w:rsidRPr="00643483" w:rsidRDefault="000E53A5" w:rsidP="000E53A5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87DDF" w14:textId="6891E856" w:rsidR="000E53A5" w:rsidRPr="001F5FB7" w:rsidRDefault="001B3D70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198,194,987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8918C23" w14:textId="464C597A" w:rsidR="000E53A5" w:rsidRPr="001F5FB7" w:rsidRDefault="0088290E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32,299,88</w:t>
            </w:r>
            <w:r w:rsidR="000932BC">
              <w:rPr>
                <w:sz w:val="30"/>
                <w:szCs w:val="30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2B9D011" w14:textId="4262FBAA" w:rsidR="000E53A5" w:rsidRPr="001F5FB7" w:rsidRDefault="008A78E3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51,324,81</w:t>
            </w:r>
            <w:r w:rsidR="004F6D14">
              <w:rPr>
                <w:sz w:val="30"/>
                <w:szCs w:val="3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D6FDC3D" w14:textId="03B83DA3" w:rsidR="000E53A5" w:rsidRPr="001F5FB7" w:rsidRDefault="00A111EF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5,579,105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A82A9B7" w14:textId="19B95BA9" w:rsidR="000E53A5" w:rsidRPr="001F5FB7" w:rsidRDefault="00A111EF" w:rsidP="000E53A5">
            <w:pPr>
              <w:tabs>
                <w:tab w:val="decimal" w:pos="1440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1,967,361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760F59D" w14:textId="1A5FD505" w:rsidR="000E53A5" w:rsidRPr="001F5FB7" w:rsidRDefault="00F94FFC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289,366,15</w:t>
            </w:r>
            <w:r w:rsidR="00403900">
              <w:rPr>
                <w:sz w:val="30"/>
                <w:szCs w:val="30"/>
              </w:rPr>
              <w:t>3</w:t>
            </w:r>
          </w:p>
        </w:tc>
      </w:tr>
      <w:tr w:rsidR="000E53A5" w:rsidRPr="00D4736F" w14:paraId="41AD1117" w14:textId="77777777" w:rsidTr="003D6214">
        <w:trPr>
          <w:cantSplit/>
        </w:trPr>
        <w:tc>
          <w:tcPr>
            <w:tcW w:w="3505" w:type="dxa"/>
            <w:tcBorders>
              <w:top w:val="single" w:sz="4" w:space="0" w:color="auto"/>
              <w:bottom w:val="nil"/>
            </w:tcBorders>
          </w:tcPr>
          <w:p w14:paraId="585063ED" w14:textId="77777777" w:rsidR="000E53A5" w:rsidRPr="00643483" w:rsidRDefault="000E53A5" w:rsidP="000E53A5">
            <w:pPr>
              <w:pStyle w:val="Heading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1F165D08" w14:textId="77777777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37FBBEE5" w14:textId="77777777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4FD71981" w14:textId="77777777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09FA3A31" w14:textId="77777777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126DE36" w14:textId="77777777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5F97127C" w14:textId="71B5A925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</w:p>
        </w:tc>
      </w:tr>
      <w:tr w:rsidR="000E53A5" w:rsidRPr="00D4736F" w14:paraId="1F35D331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2775645E" w14:textId="50BEC48D" w:rsidR="000E53A5" w:rsidRPr="00643483" w:rsidRDefault="000E53A5" w:rsidP="000E53A5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5D9828C9" w14:textId="78A7BE16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146,025,064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161A187" w14:textId="31EB86C6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19,730,770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97E9136" w14:textId="5304AE7A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27,894,858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7957DF0" w14:textId="09E44AD2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4,810,850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9856E32" w14:textId="0CBFF228" w:rsidR="000E53A5" w:rsidRPr="000F6800" w:rsidRDefault="000E53A5" w:rsidP="000E53A5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D0D384E" w14:textId="7CD99373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198,461,542</w:t>
            </w:r>
          </w:p>
        </w:tc>
      </w:tr>
      <w:tr w:rsidR="000E53A5" w:rsidRPr="00D4736F" w14:paraId="38095CD9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6EF3C3E2" w14:textId="790B9728" w:rsidR="000E53A5" w:rsidRPr="00643483" w:rsidRDefault="000E53A5" w:rsidP="000E53A5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8AEA113" w14:textId="4476E985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11,398,872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E6625FF" w14:textId="376EF94C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2,441,318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FCCAE82" w14:textId="45A62652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7,448,115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A4F8944" w14:textId="63F18887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71,471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FCE83D6" w14:textId="224D8F3B" w:rsidR="000E53A5" w:rsidRPr="00E15F3F" w:rsidRDefault="000E53A5" w:rsidP="000E53A5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851DFF4" w14:textId="0A3B9FB0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21,359,776</w:t>
            </w:r>
          </w:p>
        </w:tc>
      </w:tr>
      <w:tr w:rsidR="000E53A5" w:rsidRPr="00D4736F" w14:paraId="22AD9276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5A3BB611" w14:textId="77777777" w:rsidR="000E53A5" w:rsidRPr="00643483" w:rsidRDefault="000E53A5" w:rsidP="000E53A5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3FC47DB9" w14:textId="71C3E427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(42,378)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017E9FC" w14:textId="4AAFAFA3" w:rsidR="000E53A5" w:rsidRPr="000F6800" w:rsidRDefault="000E53A5" w:rsidP="000E53A5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0786932" w14:textId="67DFE3ED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(7,314,946)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6689EBA" w14:textId="60F940F6" w:rsidR="000E53A5" w:rsidRPr="000F6800" w:rsidRDefault="000E53A5" w:rsidP="000E53A5">
            <w:pPr>
              <w:tabs>
                <w:tab w:val="decimal" w:pos="12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05AF502" w14:textId="45DCB6F1" w:rsidR="000E53A5" w:rsidRPr="00E15F3F" w:rsidRDefault="000E53A5" w:rsidP="000E53A5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69DE6D6" w14:textId="584C6295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(7,357,324)</w:t>
            </w:r>
          </w:p>
        </w:tc>
      </w:tr>
      <w:tr w:rsidR="000E53A5" w:rsidRPr="00D4736F" w14:paraId="206B74B9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6675CB26" w14:textId="018EF31F" w:rsidR="000E53A5" w:rsidRPr="00643483" w:rsidRDefault="000E53A5" w:rsidP="000E53A5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4FFF6D1C" w14:textId="09DCDA06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157,381,558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1509B220" w14:textId="641D4999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22,172,088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30033F22" w14:textId="7C9162F7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28,028,027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0799B619" w14:textId="298474A0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4,882,321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F53CF41" w14:textId="5BC164D6" w:rsidR="000E53A5" w:rsidRPr="00E15F3F" w:rsidRDefault="000E53A5" w:rsidP="000E53A5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2EEBA025" w14:textId="12C88B64" w:rsidR="000E53A5" w:rsidRPr="000F6800" w:rsidRDefault="000E53A5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212,463,994</w:t>
            </w:r>
          </w:p>
        </w:tc>
      </w:tr>
      <w:tr w:rsidR="000E53A5" w:rsidRPr="00D4736F" w14:paraId="105B0C4F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5569A968" w14:textId="121313E2" w:rsidR="000E53A5" w:rsidRPr="00643483" w:rsidRDefault="000E53A5" w:rsidP="000E53A5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5194F091" w14:textId="63AFB85F" w:rsidR="000E53A5" w:rsidRPr="001F5FB7" w:rsidRDefault="005B66BC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13,489,46</w:t>
            </w:r>
            <w:r w:rsidR="00583D0B">
              <w:rPr>
                <w:sz w:val="30"/>
                <w:szCs w:val="30"/>
              </w:rPr>
              <w:t>7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9DDD932" w14:textId="017CCA2D" w:rsidR="000E53A5" w:rsidRPr="001F5FB7" w:rsidRDefault="008F6C11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2,884,51</w:t>
            </w:r>
            <w:r w:rsidR="00CC4100">
              <w:rPr>
                <w:sz w:val="30"/>
                <w:szCs w:val="30"/>
              </w:rPr>
              <w:t>6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EE229EF" w14:textId="688CD0E9" w:rsidR="000E53A5" w:rsidRPr="001F5FB7" w:rsidRDefault="00583D0B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2,336,36</w:t>
            </w:r>
            <w:r w:rsidR="00CC4100">
              <w:rPr>
                <w:sz w:val="30"/>
                <w:szCs w:val="30"/>
              </w:rPr>
              <w:t>3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56F7657" w14:textId="6C9EA982" w:rsidR="000E53A5" w:rsidRPr="00E15F3F" w:rsidRDefault="00B632E6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141,899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A51685E" w14:textId="3BBE5954" w:rsidR="000E53A5" w:rsidRPr="00E15F3F" w:rsidRDefault="00FC569E" w:rsidP="000E53A5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01BAA25" w14:textId="0DF1E711" w:rsidR="000E53A5" w:rsidRPr="00E15F3F" w:rsidRDefault="00FC569E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18,852,24</w:t>
            </w:r>
            <w:r w:rsidR="00FD348D">
              <w:rPr>
                <w:sz w:val="30"/>
                <w:szCs w:val="30"/>
              </w:rPr>
              <w:t>5</w:t>
            </w:r>
          </w:p>
        </w:tc>
      </w:tr>
      <w:tr w:rsidR="000E53A5" w:rsidRPr="00D4736F" w14:paraId="5EC4DBE2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0FF3F563" w14:textId="77777777" w:rsidR="000E53A5" w:rsidRPr="00643483" w:rsidRDefault="000E53A5" w:rsidP="000E53A5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D19A3C5" w14:textId="441BAAA2" w:rsidR="000E53A5" w:rsidRPr="001F5FB7" w:rsidRDefault="005B66BC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(30,098)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BAC7702" w14:textId="3CAD58A8" w:rsidR="000E53A5" w:rsidRPr="001F5FB7" w:rsidRDefault="008F6C11" w:rsidP="000E53A5">
            <w:pPr>
              <w:tabs>
                <w:tab w:val="decimal" w:pos="1249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25E7BA5" w14:textId="07A02109" w:rsidR="000E53A5" w:rsidRPr="001F5FB7" w:rsidRDefault="00583D0B" w:rsidP="00BE40AE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DBA1C6B" w14:textId="1DD9CAED" w:rsidR="000E53A5" w:rsidRPr="00E15F3F" w:rsidRDefault="00B632E6" w:rsidP="00B632E6">
            <w:pPr>
              <w:tabs>
                <w:tab w:val="decimal" w:pos="12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B796100" w14:textId="1075C1B0" w:rsidR="000E53A5" w:rsidRPr="00E15F3F" w:rsidRDefault="00FC569E" w:rsidP="000E53A5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7E1068C" w14:textId="334B8412" w:rsidR="000E53A5" w:rsidRPr="00E15F3F" w:rsidRDefault="00FC569E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(30,098)</w:t>
            </w:r>
          </w:p>
        </w:tc>
      </w:tr>
      <w:tr w:rsidR="000E53A5" w:rsidRPr="00D4736F" w14:paraId="0EB6BCED" w14:textId="77777777" w:rsidTr="003D6214">
        <w:trPr>
          <w:cantSplit/>
        </w:trPr>
        <w:tc>
          <w:tcPr>
            <w:tcW w:w="3505" w:type="dxa"/>
            <w:tcBorders>
              <w:top w:val="nil"/>
            </w:tcBorders>
          </w:tcPr>
          <w:p w14:paraId="413461B1" w14:textId="55E56AD6" w:rsidR="000E53A5" w:rsidRPr="00643483" w:rsidRDefault="000E53A5" w:rsidP="000E53A5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48F0E" w14:textId="44717CEC" w:rsidR="000E53A5" w:rsidRPr="001F5FB7" w:rsidRDefault="005B66BC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170,840,92</w:t>
            </w:r>
            <w:r w:rsidR="00583D0B">
              <w:rPr>
                <w:sz w:val="30"/>
                <w:szCs w:val="30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D811" w14:textId="52FFFB47" w:rsidR="000E53A5" w:rsidRPr="001F5FB7" w:rsidRDefault="008F6C11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25,056,60</w:t>
            </w:r>
            <w:r w:rsidR="00CC4100">
              <w:rPr>
                <w:sz w:val="30"/>
                <w:szCs w:val="30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BEB2" w14:textId="24AF6BFE" w:rsidR="000E53A5" w:rsidRPr="001F5FB7" w:rsidRDefault="00583D0B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30,364,3</w:t>
            </w:r>
            <w:r w:rsidR="00CC4100">
              <w:rPr>
                <w:sz w:val="30"/>
                <w:szCs w:val="30"/>
              </w:rPr>
              <w:t>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798730" w14:textId="6091FDF1" w:rsidR="000E53A5" w:rsidRPr="00E15F3F" w:rsidRDefault="00B632E6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5,024,220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64578C8" w14:textId="10942C12" w:rsidR="000E53A5" w:rsidRPr="00E15F3F" w:rsidRDefault="00FC569E" w:rsidP="000E53A5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E43EBB7" w14:textId="17BC6C3F" w:rsidR="000E53A5" w:rsidRPr="00E15F3F" w:rsidRDefault="00FC569E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231,286,14</w:t>
            </w:r>
            <w:r w:rsidR="00FD348D">
              <w:rPr>
                <w:sz w:val="30"/>
                <w:szCs w:val="30"/>
              </w:rPr>
              <w:t>1</w:t>
            </w:r>
          </w:p>
        </w:tc>
      </w:tr>
      <w:tr w:rsidR="000E53A5" w:rsidRPr="00D4736F" w14:paraId="0963525F" w14:textId="77777777" w:rsidTr="003D6214">
        <w:trPr>
          <w:cantSplit/>
        </w:trPr>
        <w:tc>
          <w:tcPr>
            <w:tcW w:w="3505" w:type="dxa"/>
            <w:tcBorders>
              <w:top w:val="single" w:sz="4" w:space="0" w:color="auto"/>
              <w:bottom w:val="nil"/>
            </w:tcBorders>
          </w:tcPr>
          <w:p w14:paraId="137A83E0" w14:textId="77777777" w:rsidR="000E53A5" w:rsidRPr="00643483" w:rsidRDefault="000E53A5" w:rsidP="000E53A5">
            <w:pPr>
              <w:spacing w:line="211" w:lineRule="auto"/>
              <w:ind w:left="-18" w:right="-7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4348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5E21EF8E" w14:textId="77777777" w:rsidR="000E53A5" w:rsidRPr="001F5FB7" w:rsidRDefault="000E53A5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  <w:right w:val="nil"/>
            </w:tcBorders>
          </w:tcPr>
          <w:p w14:paraId="56F009DA" w14:textId="77777777" w:rsidR="000E53A5" w:rsidRPr="001F5FB7" w:rsidRDefault="000E53A5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1B6E648" w14:textId="77777777" w:rsidR="000E53A5" w:rsidRPr="001F5FB7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AD3C2F" w14:textId="77777777" w:rsidR="000E53A5" w:rsidRPr="00E15F3F" w:rsidRDefault="000E53A5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0A85FD53" w14:textId="77777777" w:rsidR="000E53A5" w:rsidRPr="00E15F3F" w:rsidRDefault="000E53A5" w:rsidP="000E53A5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40EAC3B8" w14:textId="32373200" w:rsidR="000E53A5" w:rsidRPr="00E15F3F" w:rsidRDefault="000E53A5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</w:p>
        </w:tc>
      </w:tr>
      <w:tr w:rsidR="000E53A5" w:rsidRPr="00D4736F" w14:paraId="177837B2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425BC8E6" w14:textId="0C4E438B" w:rsidR="000E53A5" w:rsidRPr="00643483" w:rsidRDefault="000E53A5" w:rsidP="000E53A5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gridSpan w:val="2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14:paraId="5636F6D8" w14:textId="5EDAB963" w:rsidR="000E53A5" w:rsidRPr="001F5FB7" w:rsidRDefault="000E53A5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28,922,653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A8ADC3" w14:textId="0FE871F2" w:rsidR="000E53A5" w:rsidRPr="001F5FB7" w:rsidRDefault="000E53A5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8,230,065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1EDDE5" w14:textId="286922E8" w:rsidR="000E53A5" w:rsidRPr="001F5FB7" w:rsidRDefault="000E53A5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16,266,785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335BAE" w14:textId="41F94022" w:rsidR="000E53A5" w:rsidRPr="00E15F3F" w:rsidRDefault="000E53A5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417,868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5E4F32" w14:textId="2D0DA13D" w:rsidR="000E53A5" w:rsidRPr="00E15F3F" w:rsidRDefault="000E53A5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2,157,351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14:paraId="1750F29D" w14:textId="4365AB26" w:rsidR="000E53A5" w:rsidRPr="00E15F3F" w:rsidRDefault="000E53A5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55,994,722</w:t>
            </w:r>
          </w:p>
        </w:tc>
      </w:tr>
      <w:tr w:rsidR="000E53A5" w:rsidRPr="008445B8" w14:paraId="2CDD5CD6" w14:textId="77777777" w:rsidTr="003D6214">
        <w:trPr>
          <w:cantSplit/>
        </w:trPr>
        <w:tc>
          <w:tcPr>
            <w:tcW w:w="3505" w:type="dxa"/>
            <w:tcBorders>
              <w:top w:val="nil"/>
              <w:bottom w:val="single" w:sz="4" w:space="0" w:color="auto"/>
            </w:tcBorders>
          </w:tcPr>
          <w:p w14:paraId="79FD6627" w14:textId="5F705B53" w:rsidR="000E53A5" w:rsidRPr="00643483" w:rsidRDefault="000E53A5" w:rsidP="000E53A5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44D2BE" w14:textId="2EC1C134" w:rsidR="000E53A5" w:rsidRPr="001F5FB7" w:rsidRDefault="005B66BC" w:rsidP="000E53A5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27,354,06</w:t>
            </w:r>
            <w:r w:rsidR="00583D0B">
              <w:rPr>
                <w:sz w:val="30"/>
                <w:szCs w:val="30"/>
              </w:rPr>
              <w:t>0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557E25" w14:textId="5C655A89" w:rsidR="000E53A5" w:rsidRPr="001F5FB7" w:rsidRDefault="008F6C11" w:rsidP="000E53A5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7,243,28</w:t>
            </w:r>
            <w:r w:rsidR="00CC4100">
              <w:rPr>
                <w:sz w:val="30"/>
                <w:szCs w:val="30"/>
              </w:rPr>
              <w:t>4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D510FB" w14:textId="7954B616" w:rsidR="000E53A5" w:rsidRPr="001F5FB7" w:rsidRDefault="00583D0B" w:rsidP="000E53A5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20,960,42</w:t>
            </w:r>
            <w:r w:rsidR="008D2793">
              <w:rPr>
                <w:sz w:val="30"/>
                <w:szCs w:val="30"/>
              </w:rPr>
              <w:t>2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F94839" w14:textId="6AF46278" w:rsidR="000E53A5" w:rsidRPr="00E15F3F" w:rsidRDefault="00B632E6" w:rsidP="000E53A5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554,885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FFC11F" w14:textId="272624F9" w:rsidR="000E53A5" w:rsidRPr="00E15F3F" w:rsidRDefault="00FC569E" w:rsidP="000E53A5">
            <w:pPr>
              <w:tabs>
                <w:tab w:val="decimal" w:pos="1440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1,967,361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085480C9" w14:textId="1E9E4DDC" w:rsidR="000E53A5" w:rsidRPr="00E15F3F" w:rsidRDefault="00FC569E" w:rsidP="000E53A5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58,080,012</w:t>
            </w:r>
          </w:p>
        </w:tc>
      </w:tr>
    </w:tbl>
    <w:bookmarkEnd w:id="10"/>
    <w:bookmarkEnd w:id="11"/>
    <w:p w14:paraId="2224ABC9" w14:textId="5645603E" w:rsidR="00873B33" w:rsidRPr="00D4736F" w:rsidRDefault="0087673D" w:rsidP="00601922">
      <w:pPr>
        <w:tabs>
          <w:tab w:val="left" w:pos="360"/>
          <w:tab w:val="left" w:pos="1440"/>
        </w:tabs>
        <w:ind w:right="-358"/>
        <w:jc w:val="right"/>
        <w:outlineLvl w:val="0"/>
        <w:rPr>
          <w:rFonts w:ascii="Angsana New" w:hAnsi="Angsana New"/>
          <w:b/>
          <w:bCs/>
          <w:sz w:val="30"/>
          <w:szCs w:val="30"/>
        </w:rPr>
      </w:pPr>
      <w:proofErr w:type="spellStart"/>
      <w:r w:rsidRPr="0087673D">
        <w:rPr>
          <w:rFonts w:ascii="Angsana New" w:hAnsi="Angsana New"/>
          <w:color w:val="FFFFFF" w:themeColor="background1"/>
          <w:sz w:val="30"/>
          <w:szCs w:val="30"/>
        </w:rPr>
        <w:t>i</w:t>
      </w:r>
      <w:proofErr w:type="spellEnd"/>
    </w:p>
    <w:p w14:paraId="2D7F6EC0" w14:textId="77777777" w:rsidR="00EF7348" w:rsidRPr="00D4736F" w:rsidRDefault="00EF7348" w:rsidP="004566EC">
      <w:pPr>
        <w:tabs>
          <w:tab w:val="left" w:pos="993"/>
        </w:tabs>
        <w:ind w:left="68" w:right="-799"/>
        <w:jc w:val="both"/>
        <w:rPr>
          <w:rFonts w:ascii="Angsana New" w:hAnsi="Angsana New"/>
          <w:spacing w:val="-6"/>
          <w:sz w:val="24"/>
          <w:szCs w:val="24"/>
        </w:rPr>
        <w:sectPr w:rsidR="00EF7348" w:rsidRPr="00D4736F" w:rsidSect="00F20B53">
          <w:pgSz w:w="16834" w:h="11909" w:orient="landscape" w:code="9"/>
          <w:pgMar w:top="1077" w:right="1009" w:bottom="142" w:left="448" w:header="720" w:footer="283" w:gutter="0"/>
          <w:cols w:space="720"/>
          <w:noEndnote/>
          <w:docGrid w:linePitch="435"/>
        </w:sectPr>
      </w:pPr>
    </w:p>
    <w:p w14:paraId="45B3CD02" w14:textId="5BB104CC" w:rsidR="004C6BC5" w:rsidRDefault="004C6BC5" w:rsidP="00204E66">
      <w:pPr>
        <w:tabs>
          <w:tab w:val="left" w:pos="284"/>
        </w:tabs>
        <w:ind w:right="-28" w:firstLine="505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  <w:b/>
          <w:bCs/>
          <w:cs/>
        </w:rPr>
        <w:lastRenderedPageBreak/>
        <w:tab/>
      </w:r>
      <w:r w:rsidRPr="00204E66">
        <w:rPr>
          <w:rFonts w:ascii="Angsana New" w:hAnsi="Angsana New"/>
          <w:cs/>
        </w:rPr>
        <w:t>บริษัทและบริษัทย่อยมีค่าเสื่อมราคา</w:t>
      </w:r>
      <w:r w:rsidR="005E35D8">
        <w:rPr>
          <w:rFonts w:ascii="Angsana New" w:hAnsi="Angsana New" w:hint="cs"/>
          <w:cs/>
        </w:rPr>
        <w:t>ส่วนปรับปรุง</w:t>
      </w:r>
      <w:r w:rsidRPr="00204E66">
        <w:rPr>
          <w:rFonts w:ascii="Angsana New" w:hAnsi="Angsana New"/>
          <w:cs/>
        </w:rPr>
        <w:t>อาคารและอุปกรณ์ที่แสดงในงบกำไรขาดทุน สำหรับปีสิ้นสุดวันที่</w:t>
      </w:r>
      <w:r w:rsidR="005E35D8">
        <w:rPr>
          <w:rFonts w:ascii="Angsana New" w:hAnsi="Angsana New"/>
        </w:rPr>
        <w:t xml:space="preserve"> </w:t>
      </w:r>
      <w:r w:rsidRPr="00204E66">
        <w:rPr>
          <w:rFonts w:ascii="Angsana New" w:hAnsi="Angsana New"/>
        </w:rPr>
        <w:t>31</w:t>
      </w:r>
      <w:r w:rsidRPr="00204E66">
        <w:rPr>
          <w:rFonts w:ascii="Angsana New" w:hAnsi="Angsana New"/>
          <w:cs/>
        </w:rPr>
        <w:t xml:space="preserve"> ธันวาคม </w:t>
      </w:r>
      <w:r w:rsidRPr="00204E66">
        <w:rPr>
          <w:rFonts w:ascii="Angsana New" w:hAnsi="Angsana New"/>
        </w:rPr>
        <w:t>256</w:t>
      </w:r>
      <w:r w:rsidR="000E53A5" w:rsidRPr="00204E66">
        <w:rPr>
          <w:rFonts w:ascii="Angsana New" w:hAnsi="Angsana New"/>
        </w:rPr>
        <w:t>8</w:t>
      </w:r>
      <w:r w:rsidRPr="00204E66">
        <w:rPr>
          <w:rFonts w:ascii="Angsana New" w:hAnsi="Angsana New"/>
          <w:cs/>
        </w:rPr>
        <w:t xml:space="preserve"> และ </w:t>
      </w:r>
      <w:r w:rsidRPr="00204E66">
        <w:rPr>
          <w:rFonts w:ascii="Angsana New" w:hAnsi="Angsana New"/>
        </w:rPr>
        <w:t>256</w:t>
      </w:r>
      <w:r w:rsidR="000E53A5" w:rsidRPr="00204E66">
        <w:rPr>
          <w:rFonts w:ascii="Angsana New" w:hAnsi="Angsana New"/>
        </w:rPr>
        <w:t>7</w:t>
      </w:r>
      <w:r w:rsidRPr="00204E66">
        <w:rPr>
          <w:rFonts w:ascii="Angsana New" w:hAnsi="Angsana New"/>
          <w:cs/>
        </w:rPr>
        <w:t xml:space="preserve"> ดังนี้</w:t>
      </w:r>
    </w:p>
    <w:p w14:paraId="33E10FAD" w14:textId="77777777" w:rsidR="00204E66" w:rsidRPr="00204E66" w:rsidRDefault="00204E66" w:rsidP="00204E66">
      <w:pPr>
        <w:tabs>
          <w:tab w:val="left" w:pos="284"/>
        </w:tabs>
        <w:spacing w:line="120" w:lineRule="auto"/>
        <w:ind w:right="-28" w:firstLine="505"/>
        <w:jc w:val="thaiDistribute"/>
        <w:outlineLvl w:val="0"/>
        <w:rPr>
          <w:rFonts w:ascii="Angsana New" w:hAnsi="Angsana New"/>
          <w:cs/>
        </w:rPr>
      </w:pPr>
    </w:p>
    <w:tbl>
      <w:tblPr>
        <w:tblW w:w="94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5"/>
        <w:gridCol w:w="1587"/>
        <w:gridCol w:w="1588"/>
        <w:gridCol w:w="1587"/>
        <w:gridCol w:w="1588"/>
      </w:tblGrid>
      <w:tr w:rsidR="004C6BC5" w:rsidRPr="003156CA" w14:paraId="0A20D271" w14:textId="77777777" w:rsidTr="007F7760">
        <w:tc>
          <w:tcPr>
            <w:tcW w:w="3135" w:type="dxa"/>
            <w:vMerge w:val="restart"/>
            <w:vAlign w:val="center"/>
          </w:tcPr>
          <w:p w14:paraId="1DCC9D05" w14:textId="77777777" w:rsidR="004C6BC5" w:rsidRPr="003156CA" w:rsidRDefault="004C6BC5" w:rsidP="00827E08">
            <w:pPr>
              <w:ind w:right="72"/>
              <w:jc w:val="center"/>
              <w:rPr>
                <w:cs/>
              </w:rPr>
            </w:pPr>
            <w:r w:rsidRPr="003156CA">
              <w:rPr>
                <w:cs/>
              </w:rPr>
              <w:t xml:space="preserve">สำหรับปีสิ้นสุดวันที่ </w:t>
            </w:r>
            <w:r w:rsidRPr="003156CA">
              <w:t>31</w:t>
            </w:r>
            <w:r w:rsidRPr="003156CA">
              <w:rPr>
                <w:cs/>
              </w:rPr>
              <w:t xml:space="preserve"> ธันวาคม</w:t>
            </w:r>
          </w:p>
        </w:tc>
        <w:tc>
          <w:tcPr>
            <w:tcW w:w="6350" w:type="dxa"/>
            <w:gridSpan w:val="4"/>
          </w:tcPr>
          <w:p w14:paraId="4DB093BF" w14:textId="77777777" w:rsidR="004C6BC5" w:rsidRPr="003156CA" w:rsidRDefault="004C6BC5" w:rsidP="00827E08">
            <w:pPr>
              <w:ind w:left="-108" w:right="-108"/>
              <w:jc w:val="center"/>
              <w:rPr>
                <w:cs/>
              </w:rPr>
            </w:pPr>
            <w:r w:rsidRPr="003156CA">
              <w:rPr>
                <w:cs/>
              </w:rPr>
              <w:t>จำนวนเงิน (บาท)</w:t>
            </w:r>
          </w:p>
        </w:tc>
      </w:tr>
      <w:tr w:rsidR="004C6BC5" w:rsidRPr="003156CA" w14:paraId="7007E827" w14:textId="77777777" w:rsidTr="007F7760">
        <w:tc>
          <w:tcPr>
            <w:tcW w:w="3135" w:type="dxa"/>
            <w:vMerge/>
          </w:tcPr>
          <w:p w14:paraId="2835FA8A" w14:textId="77777777" w:rsidR="004C6BC5" w:rsidRPr="003156CA" w:rsidRDefault="004C6BC5" w:rsidP="00827E08">
            <w:pPr>
              <w:ind w:left="-108" w:right="-108"/>
              <w:jc w:val="center"/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</w:tcPr>
          <w:p w14:paraId="39D95088" w14:textId="77777777" w:rsidR="004C6BC5" w:rsidRPr="003156CA" w:rsidRDefault="004C6BC5" w:rsidP="00827E08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</w:tcPr>
          <w:p w14:paraId="60F3476C" w14:textId="77777777" w:rsidR="004C6BC5" w:rsidRPr="003156CA" w:rsidRDefault="004C6BC5" w:rsidP="00827E08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งบการเงินเฉพาะกิจการ</w:t>
            </w:r>
          </w:p>
        </w:tc>
      </w:tr>
      <w:tr w:rsidR="004C6BC5" w:rsidRPr="003156CA" w14:paraId="350C5670" w14:textId="77777777" w:rsidTr="007F7760">
        <w:trPr>
          <w:trHeight w:val="385"/>
        </w:trPr>
        <w:tc>
          <w:tcPr>
            <w:tcW w:w="3135" w:type="dxa"/>
            <w:vMerge/>
            <w:tcBorders>
              <w:bottom w:val="single" w:sz="4" w:space="0" w:color="auto"/>
            </w:tcBorders>
          </w:tcPr>
          <w:p w14:paraId="7A620BE9" w14:textId="77777777" w:rsidR="004C6BC5" w:rsidRPr="003156CA" w:rsidRDefault="004C6BC5" w:rsidP="00827E08">
            <w:pPr>
              <w:ind w:left="-108" w:right="-108"/>
              <w:jc w:val="center"/>
            </w:pPr>
          </w:p>
        </w:tc>
        <w:tc>
          <w:tcPr>
            <w:tcW w:w="1587" w:type="dxa"/>
            <w:tcBorders>
              <w:bottom w:val="single" w:sz="4" w:space="0" w:color="auto"/>
              <w:right w:val="single" w:sz="4" w:space="0" w:color="auto"/>
            </w:tcBorders>
          </w:tcPr>
          <w:p w14:paraId="1E6FF1A4" w14:textId="2A4606A4" w:rsidR="004C6BC5" w:rsidRPr="003156CA" w:rsidRDefault="004C6BC5" w:rsidP="00827E08">
            <w:pPr>
              <w:ind w:left="-108" w:right="-104"/>
              <w:jc w:val="center"/>
            </w:pPr>
            <w:r w:rsidRPr="003156CA">
              <w:t>256</w:t>
            </w:r>
            <w:r w:rsidR="000E53A5">
              <w:t>8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</w:tcBorders>
          </w:tcPr>
          <w:p w14:paraId="4795EE21" w14:textId="5F529753" w:rsidR="004C6BC5" w:rsidRPr="003156CA" w:rsidRDefault="004C6BC5" w:rsidP="00827E08">
            <w:pPr>
              <w:ind w:left="-108" w:right="-104"/>
              <w:jc w:val="center"/>
            </w:pPr>
            <w:r w:rsidRPr="003156CA">
              <w:t>256</w:t>
            </w:r>
            <w:r w:rsidR="000E53A5">
              <w:t>7</w:t>
            </w:r>
          </w:p>
        </w:tc>
        <w:tc>
          <w:tcPr>
            <w:tcW w:w="1587" w:type="dxa"/>
            <w:tcBorders>
              <w:bottom w:val="single" w:sz="4" w:space="0" w:color="auto"/>
              <w:right w:val="single" w:sz="4" w:space="0" w:color="auto"/>
            </w:tcBorders>
          </w:tcPr>
          <w:p w14:paraId="5DDD41C0" w14:textId="2EA2F4E9" w:rsidR="004C6BC5" w:rsidRPr="003156CA" w:rsidRDefault="004C6BC5" w:rsidP="00827E08">
            <w:pPr>
              <w:ind w:left="-108" w:right="-104"/>
              <w:jc w:val="center"/>
            </w:pPr>
            <w:r w:rsidRPr="003156CA">
              <w:t>256</w:t>
            </w:r>
            <w:r w:rsidR="000E53A5">
              <w:t>8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</w:tcBorders>
          </w:tcPr>
          <w:p w14:paraId="0C3053D2" w14:textId="0B6AA5EE" w:rsidR="004C6BC5" w:rsidRPr="003156CA" w:rsidRDefault="004C6BC5" w:rsidP="00827E08">
            <w:pPr>
              <w:ind w:left="-108" w:right="-104"/>
              <w:jc w:val="center"/>
            </w:pPr>
            <w:r w:rsidRPr="003156CA">
              <w:t>256</w:t>
            </w:r>
            <w:r w:rsidR="000E53A5">
              <w:t>7</w:t>
            </w:r>
          </w:p>
        </w:tc>
      </w:tr>
      <w:tr w:rsidR="000E53A5" w:rsidRPr="003156CA" w14:paraId="1C1324F5" w14:textId="77777777" w:rsidTr="007F7760">
        <w:tc>
          <w:tcPr>
            <w:tcW w:w="3135" w:type="dxa"/>
            <w:tcBorders>
              <w:top w:val="single" w:sz="4" w:space="0" w:color="auto"/>
              <w:bottom w:val="nil"/>
            </w:tcBorders>
          </w:tcPr>
          <w:p w14:paraId="355CD48A" w14:textId="77777777" w:rsidR="000E53A5" w:rsidRPr="003156CA" w:rsidRDefault="000E53A5" w:rsidP="000E53A5">
            <w:pPr>
              <w:ind w:left="-15" w:right="-108"/>
              <w:jc w:val="thaiDistribute"/>
              <w:rPr>
                <w:cs/>
              </w:rPr>
            </w:pPr>
            <w:r w:rsidRPr="003156CA">
              <w:rPr>
                <w:cs/>
              </w:rPr>
              <w:t>ต้นทุนขายและต้นทุนการให้บริการ</w:t>
            </w:r>
          </w:p>
        </w:tc>
        <w:tc>
          <w:tcPr>
            <w:tcW w:w="158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5528168" w14:textId="146EFD89" w:rsidR="000E53A5" w:rsidRPr="003156CA" w:rsidRDefault="00EE4288" w:rsidP="007F7760">
            <w:pPr>
              <w:tabs>
                <w:tab w:val="decimal" w:pos="1211"/>
              </w:tabs>
              <w:ind w:left="-101" w:right="3"/>
              <w:jc w:val="both"/>
            </w:pPr>
            <w:r>
              <w:t>43,417,087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93B535E" w14:textId="26A58893" w:rsidR="000E53A5" w:rsidRPr="003156CA" w:rsidRDefault="000E53A5" w:rsidP="007F7760">
            <w:pPr>
              <w:tabs>
                <w:tab w:val="decimal" w:pos="1211"/>
              </w:tabs>
              <w:ind w:left="-101" w:right="3"/>
              <w:jc w:val="both"/>
            </w:pPr>
            <w:r>
              <w:t>56,213,741</w:t>
            </w:r>
          </w:p>
        </w:tc>
        <w:tc>
          <w:tcPr>
            <w:tcW w:w="158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3F9F5CB" w14:textId="5DB74348" w:rsidR="000E53A5" w:rsidRPr="00A0190D" w:rsidRDefault="002468B9" w:rsidP="007F7760">
            <w:pPr>
              <w:tabs>
                <w:tab w:val="decimal" w:pos="1211"/>
              </w:tabs>
              <w:ind w:left="-101" w:right="3"/>
              <w:jc w:val="both"/>
            </w:pPr>
            <w:r>
              <w:t>4,073,554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75752DF" w14:textId="3B9913B2" w:rsidR="000E53A5" w:rsidRPr="003156CA" w:rsidRDefault="000E53A5" w:rsidP="007F7760">
            <w:pPr>
              <w:tabs>
                <w:tab w:val="decimal" w:pos="1211"/>
              </w:tabs>
              <w:ind w:left="-101" w:right="3"/>
              <w:jc w:val="both"/>
            </w:pPr>
            <w:r>
              <w:t>3,316,880</w:t>
            </w:r>
          </w:p>
        </w:tc>
      </w:tr>
      <w:tr w:rsidR="000E53A5" w:rsidRPr="003156CA" w14:paraId="29EC091A" w14:textId="77777777" w:rsidTr="007F7760">
        <w:trPr>
          <w:trHeight w:val="359"/>
        </w:trPr>
        <w:tc>
          <w:tcPr>
            <w:tcW w:w="3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D8CB8" w14:textId="77777777" w:rsidR="000E53A5" w:rsidRPr="003156CA" w:rsidRDefault="000E53A5" w:rsidP="000E53A5">
            <w:pPr>
              <w:tabs>
                <w:tab w:val="left" w:pos="432"/>
              </w:tabs>
              <w:ind w:left="-15" w:right="-108"/>
              <w:jc w:val="thaiDistribute"/>
              <w:rPr>
                <w:cs/>
              </w:rPr>
            </w:pPr>
            <w:r w:rsidRPr="003156CA">
              <w:rPr>
                <w:cs/>
              </w:rPr>
              <w:t>ค่าใช้จ่ายในการบริหาร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C2DC8" w14:textId="0F301413" w:rsidR="000E53A5" w:rsidRPr="003156CA" w:rsidRDefault="00EE4288" w:rsidP="007F7760">
            <w:pPr>
              <w:tabs>
                <w:tab w:val="decimal" w:pos="1211"/>
              </w:tabs>
              <w:ind w:left="-101" w:right="3"/>
              <w:jc w:val="both"/>
            </w:pPr>
            <w:r>
              <w:t>19,749,493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541AE" w14:textId="2823313C" w:rsidR="000E53A5" w:rsidRPr="003156CA" w:rsidRDefault="000E53A5" w:rsidP="007F7760">
            <w:pPr>
              <w:tabs>
                <w:tab w:val="decimal" w:pos="1211"/>
              </w:tabs>
              <w:ind w:left="-101" w:right="3"/>
              <w:jc w:val="both"/>
            </w:pPr>
            <w:r>
              <w:t>27,701,376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55288" w14:textId="02C35485" w:rsidR="000E53A5" w:rsidRPr="00A0190D" w:rsidRDefault="002468B9" w:rsidP="007F7760">
            <w:pPr>
              <w:tabs>
                <w:tab w:val="decimal" w:pos="1211"/>
              </w:tabs>
              <w:ind w:left="-101" w:right="3"/>
              <w:jc w:val="both"/>
            </w:pPr>
            <w:r>
              <w:t>14,778,691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BE63A" w14:textId="51F87B23" w:rsidR="000E53A5" w:rsidRPr="003156CA" w:rsidRDefault="000E53A5" w:rsidP="007F7760">
            <w:pPr>
              <w:tabs>
                <w:tab w:val="decimal" w:pos="1211"/>
              </w:tabs>
              <w:ind w:left="-101" w:right="3"/>
              <w:jc w:val="both"/>
            </w:pPr>
            <w:r>
              <w:t>18,042,896</w:t>
            </w:r>
          </w:p>
        </w:tc>
      </w:tr>
      <w:tr w:rsidR="000E53A5" w:rsidRPr="003156CA" w14:paraId="43116669" w14:textId="77777777" w:rsidTr="007F7760"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</w:tcPr>
          <w:p w14:paraId="5F25EF9A" w14:textId="77777777" w:rsidR="000E53A5" w:rsidRPr="003156CA" w:rsidRDefault="000E53A5" w:rsidP="000E53A5">
            <w:pPr>
              <w:ind w:left="-63" w:right="-108"/>
              <w:jc w:val="center"/>
            </w:pPr>
            <w:r w:rsidRPr="003156CA">
              <w:rPr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D9E3" w14:textId="3202FE54" w:rsidR="000E53A5" w:rsidRPr="003156CA" w:rsidRDefault="00EE4288" w:rsidP="007F7760">
            <w:pPr>
              <w:tabs>
                <w:tab w:val="decimal" w:pos="1211"/>
              </w:tabs>
              <w:ind w:left="-101" w:right="3"/>
              <w:jc w:val="both"/>
            </w:pPr>
            <w:r>
              <w:t>63,166,580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4A55E" w14:textId="39D340AB" w:rsidR="000E53A5" w:rsidRPr="003156CA" w:rsidRDefault="000E53A5" w:rsidP="007F7760">
            <w:pPr>
              <w:tabs>
                <w:tab w:val="decimal" w:pos="1211"/>
              </w:tabs>
              <w:ind w:left="-101" w:right="3"/>
              <w:jc w:val="both"/>
            </w:pPr>
            <w:r>
              <w:t>83,915,117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E110" w14:textId="7A877184" w:rsidR="000E53A5" w:rsidRPr="00A0190D" w:rsidRDefault="002468B9" w:rsidP="007F7760">
            <w:pPr>
              <w:tabs>
                <w:tab w:val="decimal" w:pos="1211"/>
              </w:tabs>
              <w:ind w:left="-101" w:right="3"/>
              <w:jc w:val="both"/>
            </w:pPr>
            <w:r>
              <w:t>18,852,245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EFB73" w14:textId="361ACE04" w:rsidR="000E53A5" w:rsidRPr="003156CA" w:rsidRDefault="000E53A5" w:rsidP="007F7760">
            <w:pPr>
              <w:tabs>
                <w:tab w:val="decimal" w:pos="1211"/>
              </w:tabs>
              <w:ind w:left="-101" w:right="3"/>
              <w:jc w:val="both"/>
              <w:rPr>
                <w:cs/>
              </w:rPr>
            </w:pPr>
            <w:r>
              <w:t>21,359,776</w:t>
            </w:r>
          </w:p>
        </w:tc>
      </w:tr>
    </w:tbl>
    <w:p w14:paraId="78609416" w14:textId="77777777" w:rsidR="00011286" w:rsidRPr="00ED60EE" w:rsidRDefault="00011286" w:rsidP="00BC2D1A">
      <w:pPr>
        <w:tabs>
          <w:tab w:val="left" w:pos="993"/>
          <w:tab w:val="left" w:pos="1440"/>
          <w:tab w:val="left" w:pos="1980"/>
        </w:tabs>
        <w:ind w:left="884" w:right="-108" w:hanging="635"/>
        <w:jc w:val="thaiDistribute"/>
        <w:rPr>
          <w:rFonts w:ascii="Angsana New" w:hAnsi="Angsana New"/>
        </w:rPr>
      </w:pPr>
    </w:p>
    <w:p w14:paraId="7A484C94" w14:textId="128EEF1A" w:rsidR="00011286" w:rsidRDefault="00185EBF" w:rsidP="00BC2D1A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สินทรัพย์สิทธิการใช</w:t>
      </w:r>
      <w:r w:rsidR="008327BB">
        <w:rPr>
          <w:rFonts w:ascii="Angsana New" w:hAnsi="Angsana New" w:hint="cs"/>
          <w:b/>
          <w:bCs/>
          <w:cs/>
        </w:rPr>
        <w:t>้</w:t>
      </w:r>
    </w:p>
    <w:p w14:paraId="5387AAF8" w14:textId="0CC9D3C8" w:rsidR="008327BB" w:rsidRPr="008327BB" w:rsidRDefault="008327BB" w:rsidP="00FE3983">
      <w:pPr>
        <w:pStyle w:val="BodyText3"/>
        <w:tabs>
          <w:tab w:val="clear" w:pos="360"/>
        </w:tabs>
        <w:ind w:left="709" w:right="-28"/>
        <w:jc w:val="right"/>
        <w:rPr>
          <w:rFonts w:ascii="Angsana New" w:hAnsi="Angsana New"/>
          <w:b/>
          <w:bCs/>
        </w:rPr>
      </w:pP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="00B5019A" w:rsidRPr="005C347D">
        <w:rPr>
          <w:rFonts w:ascii="Angsana New" w:hAnsi="Angsana New" w:hint="cs"/>
          <w:cs/>
        </w:rPr>
        <w:t xml:space="preserve">หน่วย </w:t>
      </w:r>
      <w:r w:rsidR="00B5019A" w:rsidRPr="005C347D">
        <w:rPr>
          <w:rFonts w:ascii="Angsana New" w:hAnsi="Angsana New"/>
        </w:rPr>
        <w:t xml:space="preserve">: </w:t>
      </w:r>
      <w:r w:rsidR="00B5019A" w:rsidRPr="005C347D">
        <w:rPr>
          <w:rFonts w:ascii="Angsana New" w:hAnsi="Angsana New" w:hint="cs"/>
          <w:cs/>
        </w:rPr>
        <w:t>บาท</w:t>
      </w:r>
    </w:p>
    <w:tbl>
      <w:tblPr>
        <w:tblpPr w:leftFromText="180" w:rightFromText="180" w:vertAnchor="text" w:tblpX="-39" w:tblpY="1"/>
        <w:tblOverlap w:val="never"/>
        <w:tblW w:w="9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1"/>
        <w:gridCol w:w="1786"/>
        <w:gridCol w:w="1786"/>
        <w:gridCol w:w="1786"/>
        <w:gridCol w:w="1757"/>
      </w:tblGrid>
      <w:tr w:rsidR="0092739A" w:rsidRPr="00037B72" w14:paraId="52B9DB1A" w14:textId="1B55448F" w:rsidTr="009900C8">
        <w:trPr>
          <w:cantSplit/>
        </w:trPr>
        <w:tc>
          <w:tcPr>
            <w:tcW w:w="2421" w:type="dxa"/>
            <w:vMerge w:val="restart"/>
            <w:vAlign w:val="center"/>
          </w:tcPr>
          <w:p w14:paraId="1C378E3E" w14:textId="77777777" w:rsidR="0092739A" w:rsidRPr="00037B72" w:rsidRDefault="0092739A" w:rsidP="00BC2D1A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7115" w:type="dxa"/>
            <w:gridSpan w:val="4"/>
            <w:tcBorders>
              <w:left w:val="nil"/>
            </w:tcBorders>
          </w:tcPr>
          <w:p w14:paraId="3133EFE0" w14:textId="4A488125" w:rsidR="0092739A" w:rsidRPr="00037B72" w:rsidRDefault="0092739A" w:rsidP="00BC2D1A">
            <w:pPr>
              <w:tabs>
                <w:tab w:val="left" w:pos="360"/>
                <w:tab w:val="left" w:pos="1440"/>
              </w:tabs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37B72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92739A" w:rsidRPr="00037B72" w14:paraId="23CFE43B" w14:textId="5BFF264E" w:rsidTr="009900C8">
        <w:trPr>
          <w:cantSplit/>
        </w:trPr>
        <w:tc>
          <w:tcPr>
            <w:tcW w:w="2421" w:type="dxa"/>
            <w:vMerge/>
            <w:tcBorders>
              <w:bottom w:val="single" w:sz="4" w:space="0" w:color="auto"/>
            </w:tcBorders>
            <w:vAlign w:val="bottom"/>
          </w:tcPr>
          <w:p w14:paraId="3F176177" w14:textId="77777777" w:rsidR="0092739A" w:rsidRPr="00037B72" w:rsidRDefault="0092739A" w:rsidP="00BC2D1A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vAlign w:val="bottom"/>
          </w:tcPr>
          <w:p w14:paraId="2FCDCD34" w14:textId="46F785CE" w:rsidR="0092739A" w:rsidRPr="00037B72" w:rsidRDefault="0092739A" w:rsidP="00BC2D1A">
            <w:pPr>
              <w:spacing w:line="211" w:lineRule="auto"/>
              <w:ind w:left="-162" w:right="-72"/>
              <w:jc w:val="center"/>
              <w:rPr>
                <w:rFonts w:ascii="Angsana New" w:hAnsi="Angsana New"/>
              </w:rPr>
            </w:pPr>
            <w:r w:rsidRPr="00037B72">
              <w:rPr>
                <w:rFonts w:ascii="Angsana New" w:hAnsi="Angsana New" w:hint="cs"/>
                <w:cs/>
              </w:rPr>
              <w:t>พื้นที่สำนักงาน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vAlign w:val="center"/>
          </w:tcPr>
          <w:p w14:paraId="0545FF03" w14:textId="7E881A19" w:rsidR="0092739A" w:rsidRPr="00037B72" w:rsidRDefault="0092739A" w:rsidP="00BC2D1A">
            <w:pPr>
              <w:spacing w:line="211" w:lineRule="auto"/>
              <w:ind w:left="-126" w:right="-108"/>
              <w:jc w:val="center"/>
              <w:rPr>
                <w:rFonts w:ascii="Angsana New" w:hAnsi="Angsana New"/>
              </w:rPr>
            </w:pPr>
            <w:r w:rsidRPr="00037B72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vAlign w:val="center"/>
          </w:tcPr>
          <w:p w14:paraId="6954D5A0" w14:textId="1017FA3B" w:rsidR="0092739A" w:rsidRPr="00037B72" w:rsidRDefault="0092739A" w:rsidP="00BC2D1A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เครื่อง</w:t>
            </w:r>
            <w:r w:rsidR="00EB2A4A">
              <w:rPr>
                <w:rFonts w:ascii="Angsana New" w:hAnsi="Angsana New" w:hint="cs"/>
                <w:cs/>
              </w:rPr>
              <w:t>ใช้สำนักงาน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66D60F1" w14:textId="47EACF7B" w:rsidR="0092739A" w:rsidRPr="00037B72" w:rsidRDefault="0092739A" w:rsidP="00BC2D1A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2739A" w:rsidRPr="00037B72" w14:paraId="24E4A563" w14:textId="0E2AC435" w:rsidTr="009900C8">
        <w:trPr>
          <w:cantSplit/>
        </w:trPr>
        <w:tc>
          <w:tcPr>
            <w:tcW w:w="2421" w:type="dxa"/>
            <w:tcBorders>
              <w:bottom w:val="nil"/>
            </w:tcBorders>
          </w:tcPr>
          <w:p w14:paraId="79736739" w14:textId="1010AA83" w:rsidR="0092739A" w:rsidRPr="00037B72" w:rsidRDefault="0092739A" w:rsidP="00BC2D1A">
            <w:pPr>
              <w:pStyle w:val="Heading9"/>
              <w:spacing w:line="211" w:lineRule="auto"/>
              <w:ind w:left="0" w:firstLine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37B7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37B7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86" w:type="dxa"/>
            <w:tcBorders>
              <w:bottom w:val="nil"/>
            </w:tcBorders>
          </w:tcPr>
          <w:p w14:paraId="5B4BF3F6" w14:textId="77777777" w:rsidR="0092739A" w:rsidRPr="00037B72" w:rsidRDefault="0092739A" w:rsidP="00BC2D1A">
            <w:pPr>
              <w:spacing w:line="211" w:lineRule="auto"/>
              <w:ind w:left="-162" w:right="-72"/>
              <w:jc w:val="both"/>
              <w:rPr>
                <w:rFonts w:ascii="Angsana New" w:hAnsi="Angsana New"/>
              </w:rPr>
            </w:pPr>
          </w:p>
        </w:tc>
        <w:tc>
          <w:tcPr>
            <w:tcW w:w="1786" w:type="dxa"/>
            <w:tcBorders>
              <w:bottom w:val="nil"/>
            </w:tcBorders>
          </w:tcPr>
          <w:p w14:paraId="0BDB00C2" w14:textId="77777777" w:rsidR="0092739A" w:rsidRPr="00037B72" w:rsidRDefault="0092739A" w:rsidP="00BC2D1A">
            <w:pPr>
              <w:spacing w:line="211" w:lineRule="auto"/>
              <w:ind w:left="-12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786" w:type="dxa"/>
            <w:tcBorders>
              <w:bottom w:val="nil"/>
            </w:tcBorders>
          </w:tcPr>
          <w:p w14:paraId="6BB8C487" w14:textId="77777777" w:rsidR="0092739A" w:rsidRPr="00037B72" w:rsidRDefault="0092739A" w:rsidP="00BC2D1A">
            <w:pPr>
              <w:spacing w:line="211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9B5D49C" w14:textId="77777777" w:rsidR="0092739A" w:rsidRPr="00037B72" w:rsidRDefault="0092739A" w:rsidP="00BC2D1A">
            <w:pPr>
              <w:spacing w:line="211" w:lineRule="auto"/>
              <w:ind w:left="-108" w:right="-126"/>
              <w:jc w:val="both"/>
              <w:rPr>
                <w:rFonts w:ascii="Angsana New" w:hAnsi="Angsana New"/>
              </w:rPr>
            </w:pPr>
          </w:p>
        </w:tc>
      </w:tr>
      <w:tr w:rsidR="000E53A5" w:rsidRPr="00037B72" w14:paraId="54DFEC78" w14:textId="18C85441" w:rsidTr="009900C8">
        <w:trPr>
          <w:cantSplit/>
          <w:trHeight w:hRule="exact" w:val="403"/>
        </w:trPr>
        <w:tc>
          <w:tcPr>
            <w:tcW w:w="2421" w:type="dxa"/>
            <w:tcBorders>
              <w:top w:val="nil"/>
              <w:bottom w:val="nil"/>
            </w:tcBorders>
          </w:tcPr>
          <w:p w14:paraId="3C244DCA" w14:textId="495B57D4" w:rsidR="000E53A5" w:rsidRPr="00037B72" w:rsidRDefault="000E53A5" w:rsidP="00BC2D1A">
            <w:pPr>
              <w:pStyle w:val="Heading9"/>
              <w:spacing w:line="211" w:lineRule="auto"/>
              <w:ind w:left="0" w:firstLine="0"/>
              <w:rPr>
                <w:rFonts w:ascii="Angsana New" w:hAnsi="Angsana New"/>
                <w:sz w:val="32"/>
                <w:szCs w:val="32"/>
                <w:u w:val="none"/>
              </w:rPr>
            </w:pPr>
            <w:r w:rsidRPr="00037B72">
              <w:rPr>
                <w:rFonts w:ascii="Angsana New" w:hAnsi="Angsana New"/>
                <w:sz w:val="32"/>
                <w:szCs w:val="32"/>
                <w:u w:val="none"/>
              </w:rPr>
              <w:t>1</w:t>
            </w:r>
            <w:r w:rsidRPr="00037B72">
              <w:rPr>
                <w:rFonts w:ascii="Angsana New" w:hAnsi="Angsana New" w:hint="cs"/>
                <w:sz w:val="32"/>
                <w:szCs w:val="32"/>
                <w:u w:val="none"/>
                <w:cs/>
              </w:rPr>
              <w:t xml:space="preserve"> มกราคม </w:t>
            </w:r>
            <w:r w:rsidRPr="00037B72">
              <w:rPr>
                <w:rFonts w:ascii="Angsana New" w:hAnsi="Angsana New"/>
                <w:sz w:val="32"/>
                <w:szCs w:val="32"/>
                <w:u w:val="non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none"/>
              </w:rPr>
              <w:t>7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57C9161F" w14:textId="7748C9C9" w:rsidR="000E53A5" w:rsidRPr="00A7378E" w:rsidRDefault="000E53A5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275,094,127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58629800" w14:textId="39664D2A" w:rsidR="000E53A5" w:rsidRPr="00037B72" w:rsidRDefault="000E53A5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16,577,003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53C85597" w14:textId="77777777" w:rsidR="000E53A5" w:rsidRDefault="000E53A5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rPr>
                <w:rFonts w:hint="cs"/>
                <w:cs/>
              </w:rPr>
              <w:t>925</w:t>
            </w:r>
            <w:r>
              <w:t>,181</w:t>
            </w:r>
          </w:p>
          <w:p w14:paraId="596E11B0" w14:textId="24AB1EC6" w:rsidR="000E53A5" w:rsidRPr="00A7378E" w:rsidRDefault="000E53A5" w:rsidP="00BC2D1A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5854F6E3" w14:textId="55522BEA" w:rsidR="000E53A5" w:rsidRPr="00037B72" w:rsidRDefault="000E53A5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rFonts w:ascii="Angsana New" w:hAnsi="Angsana New"/>
              </w:rPr>
            </w:pPr>
            <w:r>
              <w:t>292,596,311</w:t>
            </w:r>
          </w:p>
        </w:tc>
      </w:tr>
      <w:tr w:rsidR="000E53A5" w:rsidRPr="00037B72" w14:paraId="6CFCF0BF" w14:textId="14829773" w:rsidTr="009900C8">
        <w:trPr>
          <w:cantSplit/>
          <w:trHeight w:hRule="exact" w:val="403"/>
        </w:trPr>
        <w:tc>
          <w:tcPr>
            <w:tcW w:w="2421" w:type="dxa"/>
            <w:tcBorders>
              <w:top w:val="nil"/>
              <w:bottom w:val="nil"/>
            </w:tcBorders>
          </w:tcPr>
          <w:p w14:paraId="16D9C5B5" w14:textId="1ADB2DEC" w:rsidR="000E53A5" w:rsidRPr="00037B72" w:rsidRDefault="000E53A5" w:rsidP="00BC2D1A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3B826355" w14:textId="017FAFFE" w:rsidR="000E53A5" w:rsidRPr="00037B72" w:rsidRDefault="000E53A5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(64,541,314)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14297EA9" w14:textId="05DDAE00" w:rsidR="000E53A5" w:rsidRPr="00037B72" w:rsidRDefault="000E53A5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(2,626,415)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16ECD783" w14:textId="6615A2F9" w:rsidR="000E53A5" w:rsidRPr="00037B72" w:rsidRDefault="000E53A5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(214,953)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70F8DB09" w14:textId="6CA0B3B1" w:rsidR="000E53A5" w:rsidRPr="00037B72" w:rsidRDefault="000E53A5" w:rsidP="00BC2D1A">
            <w:pPr>
              <w:tabs>
                <w:tab w:val="decimal" w:pos="1418"/>
              </w:tabs>
              <w:spacing w:line="211" w:lineRule="auto"/>
              <w:ind w:right="-106"/>
              <w:jc w:val="both"/>
            </w:pPr>
            <w:r>
              <w:t>(67,382,682)</w:t>
            </w:r>
          </w:p>
        </w:tc>
      </w:tr>
      <w:tr w:rsidR="000E53A5" w:rsidRPr="00037B72" w14:paraId="1D08DCE5" w14:textId="0B6AE409" w:rsidTr="009900C8">
        <w:trPr>
          <w:cantSplit/>
          <w:trHeight w:hRule="exact" w:val="403"/>
        </w:trPr>
        <w:tc>
          <w:tcPr>
            <w:tcW w:w="2421" w:type="dxa"/>
            <w:tcBorders>
              <w:top w:val="nil"/>
              <w:bottom w:val="nil"/>
            </w:tcBorders>
          </w:tcPr>
          <w:p w14:paraId="119DC52A" w14:textId="0DF113E5" w:rsidR="000E53A5" w:rsidRPr="00037B72" w:rsidRDefault="000E53A5" w:rsidP="00BC2D1A">
            <w:pPr>
              <w:spacing w:line="211" w:lineRule="auto"/>
              <w:ind w:right="-72"/>
              <w:jc w:val="both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 xml:space="preserve">31 </w:t>
            </w:r>
            <w:r w:rsidRPr="00037B72">
              <w:rPr>
                <w:rFonts w:ascii="Angsana New" w:hAnsi="Angsana New" w:hint="cs"/>
                <w:cs/>
              </w:rPr>
              <w:t xml:space="preserve">ธันวาคม </w:t>
            </w:r>
            <w:r w:rsidRPr="00037B7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786" w:type="dxa"/>
            <w:tcBorders>
              <w:top w:val="single" w:sz="4" w:space="0" w:color="auto"/>
              <w:bottom w:val="nil"/>
            </w:tcBorders>
          </w:tcPr>
          <w:p w14:paraId="6CA1A1A4" w14:textId="4E4986ED" w:rsidR="000E53A5" w:rsidRPr="00037B72" w:rsidRDefault="000E53A5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210,552,813</w:t>
            </w:r>
          </w:p>
        </w:tc>
        <w:tc>
          <w:tcPr>
            <w:tcW w:w="1786" w:type="dxa"/>
            <w:tcBorders>
              <w:top w:val="single" w:sz="4" w:space="0" w:color="auto"/>
              <w:bottom w:val="nil"/>
            </w:tcBorders>
          </w:tcPr>
          <w:p w14:paraId="0FC2F210" w14:textId="623BD33D" w:rsidR="000E53A5" w:rsidRPr="00037B72" w:rsidRDefault="000E53A5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13,950,588</w:t>
            </w:r>
          </w:p>
        </w:tc>
        <w:tc>
          <w:tcPr>
            <w:tcW w:w="1786" w:type="dxa"/>
            <w:tcBorders>
              <w:top w:val="single" w:sz="4" w:space="0" w:color="auto"/>
              <w:bottom w:val="nil"/>
            </w:tcBorders>
          </w:tcPr>
          <w:p w14:paraId="44CD0F6D" w14:textId="2C23B616" w:rsidR="000E53A5" w:rsidRPr="00037B72" w:rsidRDefault="000E53A5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710,228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1EBADB34" w14:textId="205868F3" w:rsidR="000E53A5" w:rsidRPr="00037B72" w:rsidRDefault="000E53A5" w:rsidP="00BC2D1A">
            <w:pPr>
              <w:tabs>
                <w:tab w:val="decimal" w:pos="1418"/>
              </w:tabs>
              <w:spacing w:line="211" w:lineRule="auto"/>
              <w:ind w:right="-106"/>
              <w:jc w:val="both"/>
            </w:pPr>
            <w:r>
              <w:t>225,213,629</w:t>
            </w:r>
          </w:p>
        </w:tc>
      </w:tr>
      <w:tr w:rsidR="000E53A5" w:rsidRPr="00037B72" w14:paraId="5A938562" w14:textId="2CC6A854" w:rsidTr="009900C8">
        <w:trPr>
          <w:cantSplit/>
          <w:trHeight w:hRule="exact" w:val="403"/>
        </w:trPr>
        <w:tc>
          <w:tcPr>
            <w:tcW w:w="2421" w:type="dxa"/>
            <w:tcBorders>
              <w:top w:val="nil"/>
              <w:bottom w:val="nil"/>
            </w:tcBorders>
          </w:tcPr>
          <w:p w14:paraId="780F0DE3" w14:textId="76160BAA" w:rsidR="000E53A5" w:rsidRPr="00037B72" w:rsidRDefault="000E53A5" w:rsidP="00BC2D1A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7494AF5A" w14:textId="58F5F779" w:rsidR="000E53A5" w:rsidRPr="00037B72" w:rsidRDefault="003F55EA" w:rsidP="003F55E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199,363,783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0718137F" w14:textId="061C1291" w:rsidR="000E53A5" w:rsidRPr="00037B72" w:rsidRDefault="00EB0986" w:rsidP="00BC2D1A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t>-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41B0B618" w14:textId="7E0108DB" w:rsidR="000E53A5" w:rsidRPr="00037B72" w:rsidRDefault="00EB0986" w:rsidP="00BC2D1A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t>-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5C346DDD" w14:textId="1B24A545" w:rsidR="000E53A5" w:rsidRPr="00037B72" w:rsidRDefault="00EB0986" w:rsidP="00EB0986">
            <w:pPr>
              <w:tabs>
                <w:tab w:val="decimal" w:pos="1418"/>
              </w:tabs>
              <w:spacing w:line="211" w:lineRule="auto"/>
              <w:ind w:right="-106"/>
              <w:jc w:val="both"/>
            </w:pPr>
            <w:r>
              <w:t>199,363,783</w:t>
            </w:r>
          </w:p>
        </w:tc>
      </w:tr>
      <w:tr w:rsidR="000E53A5" w:rsidRPr="00037B72" w14:paraId="10D249B4" w14:textId="4A7FD0FD" w:rsidTr="009900C8">
        <w:trPr>
          <w:cantSplit/>
          <w:trHeight w:hRule="exact" w:val="403"/>
        </w:trPr>
        <w:tc>
          <w:tcPr>
            <w:tcW w:w="2421" w:type="dxa"/>
            <w:tcBorders>
              <w:top w:val="nil"/>
              <w:bottom w:val="nil"/>
            </w:tcBorders>
          </w:tcPr>
          <w:p w14:paraId="6870F7CF" w14:textId="5D564C27" w:rsidR="000E53A5" w:rsidRPr="00037B72" w:rsidRDefault="000E53A5" w:rsidP="00BC2D1A">
            <w:pPr>
              <w:spacing w:line="211" w:lineRule="auto"/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50DFC007" w14:textId="345D7116" w:rsidR="000E53A5" w:rsidRPr="00037B72" w:rsidRDefault="00EB0986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(63,260,084)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32D6A1BD" w14:textId="43E33079" w:rsidR="000E53A5" w:rsidRPr="00037B72" w:rsidRDefault="00EB0986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(2,623,516)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6F07974A" w14:textId="1B476860" w:rsidR="000E53A5" w:rsidRPr="00037B72" w:rsidRDefault="00EB0986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(214,953)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24816655" w14:textId="74B7E65C" w:rsidR="000E53A5" w:rsidRPr="00037B72" w:rsidRDefault="00EB0986" w:rsidP="00BC2D1A">
            <w:pPr>
              <w:tabs>
                <w:tab w:val="decimal" w:pos="1418"/>
              </w:tabs>
              <w:spacing w:line="211" w:lineRule="auto"/>
              <w:ind w:right="-106"/>
              <w:jc w:val="both"/>
              <w:rPr>
                <w:cs/>
              </w:rPr>
            </w:pPr>
            <w:r>
              <w:t>(66,098,553)</w:t>
            </w:r>
          </w:p>
        </w:tc>
      </w:tr>
      <w:tr w:rsidR="00EB0986" w:rsidRPr="00037B72" w14:paraId="24EADA53" w14:textId="77777777" w:rsidTr="009900C8">
        <w:trPr>
          <w:cantSplit/>
          <w:trHeight w:hRule="exact" w:val="403"/>
        </w:trPr>
        <w:tc>
          <w:tcPr>
            <w:tcW w:w="2421" w:type="dxa"/>
            <w:tcBorders>
              <w:top w:val="nil"/>
              <w:bottom w:val="nil"/>
            </w:tcBorders>
          </w:tcPr>
          <w:p w14:paraId="61243F0C" w14:textId="4EAE5E21" w:rsidR="00EB0986" w:rsidRPr="00037B72" w:rsidRDefault="00EB0986" w:rsidP="00BC2D1A">
            <w:pPr>
              <w:spacing w:line="211" w:lineRule="auto"/>
              <w:ind w:right="-7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ลดลงจากการยกเลิก</w:t>
            </w:r>
            <w:r w:rsidR="009900C8">
              <w:rPr>
                <w:rFonts w:ascii="Angsana New" w:hAnsi="Angsana New" w:hint="cs"/>
                <w:cs/>
              </w:rPr>
              <w:t>สัญญาเช่า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469387C6" w14:textId="74E636CE" w:rsidR="00EB0986" w:rsidRDefault="007A29AE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(15,332,989)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24CC9DA9" w14:textId="3ED1643D" w:rsidR="00EB0986" w:rsidRDefault="007A29AE" w:rsidP="007A29AE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t>-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14:paraId="58C910FE" w14:textId="01FF451E" w:rsidR="00EB0986" w:rsidRDefault="007A29AE" w:rsidP="007A29AE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t>-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349DCDBF" w14:textId="543FC3A9" w:rsidR="00EB0986" w:rsidRDefault="007A29AE" w:rsidP="00BC2D1A">
            <w:pPr>
              <w:tabs>
                <w:tab w:val="decimal" w:pos="1418"/>
              </w:tabs>
              <w:spacing w:line="211" w:lineRule="auto"/>
              <w:ind w:right="-106"/>
              <w:jc w:val="both"/>
            </w:pPr>
            <w:r>
              <w:t>(15,332,989)</w:t>
            </w:r>
          </w:p>
        </w:tc>
      </w:tr>
      <w:tr w:rsidR="000E53A5" w:rsidRPr="00037B72" w14:paraId="36B6E8B1" w14:textId="4F4F90A3" w:rsidTr="009900C8">
        <w:trPr>
          <w:cantSplit/>
          <w:trHeight w:hRule="exact" w:val="403"/>
        </w:trPr>
        <w:tc>
          <w:tcPr>
            <w:tcW w:w="2421" w:type="dxa"/>
            <w:tcBorders>
              <w:top w:val="nil"/>
              <w:bottom w:val="single" w:sz="4" w:space="0" w:color="auto"/>
            </w:tcBorders>
          </w:tcPr>
          <w:p w14:paraId="6E622B92" w14:textId="0EFF7DDC" w:rsidR="000E53A5" w:rsidRPr="00037B72" w:rsidRDefault="000E53A5" w:rsidP="00BC2D1A">
            <w:pPr>
              <w:spacing w:line="211" w:lineRule="auto"/>
              <w:ind w:right="-72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 xml:space="preserve">31 </w:t>
            </w:r>
            <w:r w:rsidRPr="00037B72">
              <w:rPr>
                <w:rFonts w:ascii="Angsana New" w:hAnsi="Angsana New" w:hint="cs"/>
                <w:cs/>
              </w:rPr>
              <w:t xml:space="preserve">ธันวาคม </w:t>
            </w:r>
            <w:r w:rsidRPr="00037B7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</w:tcPr>
          <w:p w14:paraId="472E6E2F" w14:textId="43D4DBDA" w:rsidR="000E53A5" w:rsidRPr="00037B72" w:rsidRDefault="00DC0A42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331,323,523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</w:tcPr>
          <w:p w14:paraId="5B45DB83" w14:textId="69B9430C" w:rsidR="000E53A5" w:rsidRPr="00037B72" w:rsidRDefault="00DC0A42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11,327,072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</w:tcPr>
          <w:p w14:paraId="220313A6" w14:textId="5EB645D9" w:rsidR="000E53A5" w:rsidRPr="00037B72" w:rsidRDefault="00DC0A42" w:rsidP="00BC2D1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495,275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3A6C91F6" w14:textId="02185597" w:rsidR="000E53A5" w:rsidRPr="00037B72" w:rsidRDefault="00DC0A42" w:rsidP="00BC2D1A">
            <w:pPr>
              <w:tabs>
                <w:tab w:val="decimal" w:pos="1418"/>
              </w:tabs>
              <w:spacing w:line="211" w:lineRule="auto"/>
              <w:ind w:right="-106"/>
              <w:jc w:val="both"/>
              <w:rPr>
                <w:cs/>
              </w:rPr>
            </w:pPr>
            <w:r>
              <w:t>343,145,870</w:t>
            </w:r>
          </w:p>
        </w:tc>
      </w:tr>
    </w:tbl>
    <w:p w14:paraId="4439368B" w14:textId="77777777" w:rsidR="00037B72" w:rsidRPr="00354C89" w:rsidRDefault="00B5019A" w:rsidP="00EF73AC">
      <w:pPr>
        <w:pStyle w:val="BodyText3"/>
        <w:tabs>
          <w:tab w:val="clear" w:pos="360"/>
        </w:tabs>
        <w:ind w:right="0"/>
        <w:rPr>
          <w:rFonts w:ascii="Angsana New" w:hAnsi="Angsana New"/>
          <w:spacing w:val="8"/>
        </w:rPr>
      </w:pPr>
      <w:r w:rsidRPr="008C5D59">
        <w:rPr>
          <w:rFonts w:ascii="Angsana New" w:hAnsi="Angsana New" w:hint="cs"/>
          <w:b/>
          <w:bCs/>
          <w:spacing w:val="8"/>
          <w:sz w:val="20"/>
          <w:szCs w:val="20"/>
          <w:cs/>
        </w:rPr>
        <w:tab/>
      </w:r>
      <w:r w:rsidRPr="008C5D59">
        <w:rPr>
          <w:rFonts w:ascii="Angsana New" w:hAnsi="Angsana New" w:hint="cs"/>
          <w:b/>
          <w:bCs/>
          <w:spacing w:val="8"/>
          <w:sz w:val="20"/>
          <w:szCs w:val="20"/>
          <w:cs/>
        </w:rPr>
        <w:tab/>
      </w:r>
    </w:p>
    <w:p w14:paraId="3C034EF3" w14:textId="52D15867" w:rsidR="00B5019A" w:rsidRPr="008327BB" w:rsidRDefault="00B5019A" w:rsidP="00563417">
      <w:pPr>
        <w:pStyle w:val="BodyText3"/>
        <w:tabs>
          <w:tab w:val="clear" w:pos="360"/>
        </w:tabs>
        <w:ind w:left="709" w:right="-28"/>
        <w:jc w:val="right"/>
        <w:rPr>
          <w:rFonts w:ascii="Angsana New" w:hAnsi="Angsana New"/>
          <w:b/>
          <w:bCs/>
        </w:rPr>
      </w:pP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5C347D">
        <w:rPr>
          <w:rFonts w:ascii="Angsana New" w:hAnsi="Angsana New" w:hint="cs"/>
          <w:cs/>
        </w:rPr>
        <w:t xml:space="preserve">หน่วย </w:t>
      </w:r>
      <w:r w:rsidRPr="005C347D">
        <w:rPr>
          <w:rFonts w:ascii="Angsana New" w:hAnsi="Angsana New"/>
        </w:rPr>
        <w:t xml:space="preserve">: </w:t>
      </w:r>
      <w:r w:rsidRPr="005C347D">
        <w:rPr>
          <w:rFonts w:ascii="Angsana New" w:hAnsi="Angsana New" w:hint="cs"/>
          <w:cs/>
        </w:rPr>
        <w:t>บาท</w:t>
      </w:r>
    </w:p>
    <w:tbl>
      <w:tblPr>
        <w:tblpPr w:leftFromText="180" w:rightFromText="180" w:vertAnchor="text" w:tblpX="-50" w:tblpY="1"/>
        <w:tblOverlap w:val="never"/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4"/>
        <w:gridCol w:w="1843"/>
        <w:gridCol w:w="1843"/>
        <w:gridCol w:w="1842"/>
        <w:gridCol w:w="1843"/>
      </w:tblGrid>
      <w:tr w:rsidR="00A73E15" w:rsidRPr="00037B72" w14:paraId="7A885561" w14:textId="77777777" w:rsidTr="00563417">
        <w:trPr>
          <w:cantSplit/>
          <w:trHeight w:val="387"/>
        </w:trPr>
        <w:tc>
          <w:tcPr>
            <w:tcW w:w="2154" w:type="dxa"/>
            <w:vMerge w:val="restart"/>
            <w:vAlign w:val="center"/>
          </w:tcPr>
          <w:p w14:paraId="5E5A3C4A" w14:textId="77777777" w:rsidR="00A73E15" w:rsidRPr="00037B72" w:rsidRDefault="00A73E15" w:rsidP="00EF73AC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7371" w:type="dxa"/>
            <w:gridSpan w:val="4"/>
          </w:tcPr>
          <w:p w14:paraId="46C7D021" w14:textId="1B342D8D" w:rsidR="00A73E15" w:rsidRPr="00037B72" w:rsidRDefault="00A73E15" w:rsidP="00EF73AC">
            <w:pPr>
              <w:tabs>
                <w:tab w:val="left" w:pos="360"/>
                <w:tab w:val="left" w:pos="1440"/>
              </w:tabs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37B72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73E15" w:rsidRPr="00037B72" w14:paraId="5CC62E51" w14:textId="77777777" w:rsidTr="00563417">
        <w:trPr>
          <w:cantSplit/>
          <w:trHeight w:val="144"/>
        </w:trPr>
        <w:tc>
          <w:tcPr>
            <w:tcW w:w="2154" w:type="dxa"/>
            <w:vMerge/>
            <w:tcBorders>
              <w:bottom w:val="single" w:sz="4" w:space="0" w:color="auto"/>
            </w:tcBorders>
            <w:vAlign w:val="bottom"/>
          </w:tcPr>
          <w:p w14:paraId="5B4070CF" w14:textId="77777777" w:rsidR="00A73E15" w:rsidRPr="00037B72" w:rsidRDefault="00A73E15" w:rsidP="00EF73AC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23497BB" w14:textId="77777777" w:rsidR="00A73E15" w:rsidRPr="00037B72" w:rsidRDefault="00A73E15" w:rsidP="00EF73AC">
            <w:pPr>
              <w:spacing w:line="211" w:lineRule="auto"/>
              <w:ind w:left="-162" w:right="-72"/>
              <w:jc w:val="center"/>
              <w:rPr>
                <w:rFonts w:ascii="Angsana New" w:hAnsi="Angsana New"/>
              </w:rPr>
            </w:pPr>
            <w:r w:rsidRPr="00037B72">
              <w:rPr>
                <w:rFonts w:ascii="Angsana New" w:hAnsi="Angsana New" w:hint="cs"/>
                <w:cs/>
              </w:rPr>
              <w:t>พื้นที่สำนักงาน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6ADB54E" w14:textId="77777777" w:rsidR="00A73E15" w:rsidRPr="00037B72" w:rsidRDefault="00A73E15" w:rsidP="00EF73AC">
            <w:pPr>
              <w:spacing w:line="211" w:lineRule="auto"/>
              <w:ind w:left="-126" w:right="-108"/>
              <w:jc w:val="center"/>
              <w:rPr>
                <w:rFonts w:ascii="Angsana New" w:hAnsi="Angsana New"/>
              </w:rPr>
            </w:pPr>
            <w:r w:rsidRPr="00037B72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5043145" w14:textId="254A80F8" w:rsidR="00A73E15" w:rsidRPr="00037B72" w:rsidRDefault="00E979B5" w:rsidP="00EF73AC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เครื่องใช้สำนักงาน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111390C" w14:textId="736717AD" w:rsidR="00A73E15" w:rsidRPr="00037B72" w:rsidRDefault="00A73E15" w:rsidP="00EF73AC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A73E15" w:rsidRPr="00037B72" w14:paraId="745B4A42" w14:textId="77777777" w:rsidTr="00563417">
        <w:trPr>
          <w:cantSplit/>
          <w:trHeight w:val="398"/>
        </w:trPr>
        <w:tc>
          <w:tcPr>
            <w:tcW w:w="2154" w:type="dxa"/>
            <w:tcBorders>
              <w:bottom w:val="nil"/>
            </w:tcBorders>
          </w:tcPr>
          <w:p w14:paraId="39EBB2AB" w14:textId="77777777" w:rsidR="00A73E15" w:rsidRPr="00037B72" w:rsidRDefault="00A73E15" w:rsidP="00EF73AC">
            <w:pPr>
              <w:pStyle w:val="Heading9"/>
              <w:spacing w:line="211" w:lineRule="auto"/>
              <w:ind w:left="0" w:firstLine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37B7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37B7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bottom w:val="nil"/>
            </w:tcBorders>
          </w:tcPr>
          <w:p w14:paraId="22320A69" w14:textId="77777777" w:rsidR="00A73E15" w:rsidRPr="00037B72" w:rsidRDefault="00A73E15" w:rsidP="00EF73AC">
            <w:pPr>
              <w:spacing w:line="211" w:lineRule="auto"/>
              <w:ind w:left="-162" w:right="-72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74C63223" w14:textId="77777777" w:rsidR="00A73E15" w:rsidRPr="00037B72" w:rsidRDefault="00A73E15" w:rsidP="00EF73AC">
            <w:pPr>
              <w:spacing w:line="211" w:lineRule="auto"/>
              <w:ind w:left="-12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14:paraId="4E7AD930" w14:textId="77777777" w:rsidR="00A73E15" w:rsidRPr="00037B72" w:rsidRDefault="00A73E15" w:rsidP="00EF73AC">
            <w:pPr>
              <w:spacing w:line="211" w:lineRule="auto"/>
              <w:ind w:left="-108" w:right="-126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727E5A4E" w14:textId="1CE313C9" w:rsidR="00A73E15" w:rsidRPr="00037B72" w:rsidRDefault="00A73E15" w:rsidP="00EF73AC">
            <w:pPr>
              <w:spacing w:line="211" w:lineRule="auto"/>
              <w:ind w:left="-108" w:right="-126"/>
              <w:jc w:val="both"/>
              <w:rPr>
                <w:rFonts w:ascii="Angsana New" w:hAnsi="Angsana New"/>
              </w:rPr>
            </w:pPr>
          </w:p>
        </w:tc>
      </w:tr>
      <w:tr w:rsidR="000E53A5" w:rsidRPr="00037B72" w14:paraId="0CE66AB1" w14:textId="77777777" w:rsidTr="00563417">
        <w:trPr>
          <w:cantSplit/>
          <w:trHeight w:val="20"/>
        </w:trPr>
        <w:tc>
          <w:tcPr>
            <w:tcW w:w="2154" w:type="dxa"/>
            <w:tcBorders>
              <w:top w:val="nil"/>
              <w:bottom w:val="nil"/>
            </w:tcBorders>
          </w:tcPr>
          <w:p w14:paraId="6D3CC3C7" w14:textId="36221510" w:rsidR="000E53A5" w:rsidRPr="00037B72" w:rsidRDefault="000E53A5" w:rsidP="00EF73AC">
            <w:pPr>
              <w:pStyle w:val="Heading9"/>
              <w:spacing w:line="211" w:lineRule="auto"/>
              <w:ind w:left="0" w:firstLine="0"/>
              <w:rPr>
                <w:rFonts w:ascii="Angsana New" w:hAnsi="Angsana New"/>
                <w:sz w:val="32"/>
                <w:szCs w:val="32"/>
                <w:u w:val="none"/>
              </w:rPr>
            </w:pPr>
            <w:r w:rsidRPr="00037B72">
              <w:rPr>
                <w:rFonts w:ascii="Angsana New" w:hAnsi="Angsana New"/>
                <w:sz w:val="32"/>
                <w:szCs w:val="32"/>
                <w:u w:val="none"/>
              </w:rPr>
              <w:t>1</w:t>
            </w:r>
            <w:r w:rsidRPr="00037B72">
              <w:rPr>
                <w:rFonts w:ascii="Angsana New" w:hAnsi="Angsana New" w:hint="cs"/>
                <w:sz w:val="32"/>
                <w:szCs w:val="32"/>
                <w:u w:val="none"/>
                <w:cs/>
              </w:rPr>
              <w:t xml:space="preserve"> มกราคม </w:t>
            </w:r>
            <w:r w:rsidRPr="00037B72">
              <w:rPr>
                <w:rFonts w:ascii="Angsana New" w:hAnsi="Angsana New"/>
                <w:sz w:val="32"/>
                <w:szCs w:val="32"/>
                <w:u w:val="non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none"/>
              </w:rPr>
              <w:t>7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F2FA898" w14:textId="7870002B" w:rsidR="000E53A5" w:rsidRPr="00F111E1" w:rsidRDefault="000E53A5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105,084,729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263C06F" w14:textId="1462986F" w:rsidR="000E53A5" w:rsidRPr="00037B72" w:rsidRDefault="000E53A5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10,890,263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63CEC57" w14:textId="04043849" w:rsidR="000E53A5" w:rsidRPr="00F111E1" w:rsidRDefault="000E53A5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561,196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7DA4DC5" w14:textId="016F79A4" w:rsidR="000E53A5" w:rsidRPr="00CD364C" w:rsidRDefault="000E53A5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116,536,188</w:t>
            </w:r>
          </w:p>
        </w:tc>
      </w:tr>
      <w:tr w:rsidR="000E53A5" w:rsidRPr="00037B72" w14:paraId="3D29997B" w14:textId="77777777" w:rsidTr="00563417">
        <w:trPr>
          <w:cantSplit/>
          <w:trHeight w:val="20"/>
        </w:trPr>
        <w:tc>
          <w:tcPr>
            <w:tcW w:w="2154" w:type="dxa"/>
            <w:tcBorders>
              <w:top w:val="nil"/>
              <w:bottom w:val="nil"/>
            </w:tcBorders>
          </w:tcPr>
          <w:p w14:paraId="02F43368" w14:textId="77777777" w:rsidR="000E53A5" w:rsidRPr="00037B72" w:rsidRDefault="000E53A5" w:rsidP="00EF73AC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D64C610" w14:textId="710E9FE0" w:rsidR="000E53A5" w:rsidRPr="00037B72" w:rsidRDefault="000E53A5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(24,654,494)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E0F573D" w14:textId="1172318E" w:rsidR="000E53A5" w:rsidRPr="00037B72" w:rsidRDefault="000E53A5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(1,790,016)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7ECAD6FB" w14:textId="13DD6433" w:rsidR="000E53A5" w:rsidRPr="00037B72" w:rsidRDefault="000E53A5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(130,386)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D92A0A4" w14:textId="2002BEB3" w:rsidR="000E53A5" w:rsidRPr="00037B72" w:rsidRDefault="000E53A5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(26,574,896)</w:t>
            </w:r>
          </w:p>
        </w:tc>
      </w:tr>
      <w:tr w:rsidR="000E53A5" w:rsidRPr="00037B72" w14:paraId="2F483CA7" w14:textId="77777777" w:rsidTr="00563417">
        <w:trPr>
          <w:cantSplit/>
          <w:trHeight w:val="20"/>
        </w:trPr>
        <w:tc>
          <w:tcPr>
            <w:tcW w:w="2154" w:type="dxa"/>
            <w:tcBorders>
              <w:top w:val="nil"/>
              <w:bottom w:val="nil"/>
            </w:tcBorders>
          </w:tcPr>
          <w:p w14:paraId="7FF1DEB8" w14:textId="07CBDE2A" w:rsidR="000E53A5" w:rsidRPr="00037B72" w:rsidRDefault="000E53A5" w:rsidP="00EF73AC">
            <w:pPr>
              <w:spacing w:line="211" w:lineRule="auto"/>
              <w:ind w:right="-72"/>
              <w:jc w:val="both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 xml:space="preserve">31 </w:t>
            </w:r>
            <w:r w:rsidRPr="00037B72">
              <w:rPr>
                <w:rFonts w:ascii="Angsana New" w:hAnsi="Angsana New" w:hint="cs"/>
                <w:cs/>
              </w:rPr>
              <w:t xml:space="preserve">ธันวาคม </w:t>
            </w:r>
            <w:r w:rsidRPr="00037B7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7CFA2D47" w14:textId="42511114" w:rsidR="000E53A5" w:rsidRPr="00037B72" w:rsidRDefault="000E53A5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80,430,23</w:t>
            </w:r>
            <w:r>
              <w:rPr>
                <w:rFonts w:hint="cs"/>
                <w:cs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24A8077D" w14:textId="61480D7E" w:rsidR="000E53A5" w:rsidRPr="00037B72" w:rsidRDefault="000E53A5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9,100,247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14:paraId="756349D9" w14:textId="72FA0CCC" w:rsidR="000E53A5" w:rsidRDefault="000E53A5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430,810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5D340247" w14:textId="457DB39B" w:rsidR="000E53A5" w:rsidRPr="00037B72" w:rsidRDefault="000E53A5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89,961,292</w:t>
            </w:r>
          </w:p>
        </w:tc>
      </w:tr>
      <w:tr w:rsidR="000E53A5" w:rsidRPr="00037B72" w14:paraId="12A9BD01" w14:textId="77777777" w:rsidTr="00563417">
        <w:trPr>
          <w:cantSplit/>
          <w:trHeight w:val="430"/>
        </w:trPr>
        <w:tc>
          <w:tcPr>
            <w:tcW w:w="2154" w:type="dxa"/>
            <w:tcBorders>
              <w:top w:val="nil"/>
              <w:bottom w:val="nil"/>
            </w:tcBorders>
          </w:tcPr>
          <w:p w14:paraId="014BAADD" w14:textId="77777777" w:rsidR="000E53A5" w:rsidRPr="00037B72" w:rsidRDefault="000E53A5" w:rsidP="00EF73AC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EE68BBE" w14:textId="61AABE56" w:rsidR="000E53A5" w:rsidRPr="00037B72" w:rsidRDefault="001A204A" w:rsidP="001A204A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95,177,543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D8BDF59" w14:textId="1B7FB8BB" w:rsidR="000E53A5" w:rsidRPr="00037B72" w:rsidRDefault="0013233D" w:rsidP="00EF73AC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</w:pPr>
            <w:r>
              <w:t>-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B936891" w14:textId="0DDE9E00" w:rsidR="000E53A5" w:rsidRPr="00037B72" w:rsidRDefault="0013233D" w:rsidP="00EF73AC">
            <w:pPr>
              <w:tabs>
                <w:tab w:val="decimal" w:pos="1025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A045124" w14:textId="386445D8" w:rsidR="000E53A5" w:rsidRPr="00037B72" w:rsidRDefault="0013233D" w:rsidP="0013233D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95,177,543</w:t>
            </w:r>
          </w:p>
        </w:tc>
      </w:tr>
      <w:tr w:rsidR="000E53A5" w:rsidRPr="00037B72" w14:paraId="451F1F9A" w14:textId="77777777" w:rsidTr="00563417">
        <w:trPr>
          <w:cantSplit/>
          <w:trHeight w:val="431"/>
        </w:trPr>
        <w:tc>
          <w:tcPr>
            <w:tcW w:w="2154" w:type="dxa"/>
            <w:tcBorders>
              <w:top w:val="nil"/>
              <w:bottom w:val="nil"/>
            </w:tcBorders>
          </w:tcPr>
          <w:p w14:paraId="14C48AA2" w14:textId="77777777" w:rsidR="000E53A5" w:rsidRPr="00037B72" w:rsidRDefault="000E53A5" w:rsidP="00EF73AC">
            <w:pPr>
              <w:spacing w:line="211" w:lineRule="auto"/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3073654" w14:textId="0D36E9B3" w:rsidR="000E53A5" w:rsidRPr="00037B72" w:rsidRDefault="001A204A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(27,196,950)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6BC074F" w14:textId="77F6AAB8" w:rsidR="000E53A5" w:rsidRPr="00037B72" w:rsidRDefault="00E31E41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(1,787,118)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38D72087" w14:textId="04A4E8BF" w:rsidR="000E53A5" w:rsidRDefault="00E31E41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(130,386)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67156E4" w14:textId="01F54651" w:rsidR="000E53A5" w:rsidRPr="00037B72" w:rsidRDefault="00E31E41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(29,114,454)</w:t>
            </w:r>
          </w:p>
        </w:tc>
      </w:tr>
      <w:tr w:rsidR="000E53A5" w:rsidRPr="00037B72" w14:paraId="3089F11A" w14:textId="77777777" w:rsidTr="00563417">
        <w:trPr>
          <w:cantSplit/>
          <w:trHeight w:val="387"/>
        </w:trPr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14:paraId="560C2851" w14:textId="05B4FDBE" w:rsidR="000E53A5" w:rsidRPr="00037B72" w:rsidRDefault="000E53A5" w:rsidP="00EF73AC">
            <w:pPr>
              <w:spacing w:line="211" w:lineRule="auto"/>
              <w:ind w:right="-72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 xml:space="preserve">31 </w:t>
            </w:r>
            <w:r w:rsidRPr="00037B72">
              <w:rPr>
                <w:rFonts w:ascii="Angsana New" w:hAnsi="Angsana New" w:hint="cs"/>
                <w:cs/>
              </w:rPr>
              <w:t xml:space="preserve">ธันวาคม </w:t>
            </w:r>
            <w:r w:rsidRPr="00037B7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B738F4F" w14:textId="3066FA27" w:rsidR="000E53A5" w:rsidRPr="00037B72" w:rsidRDefault="001A204A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148,410,828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4D820D" w14:textId="2C08F8B1" w:rsidR="000E53A5" w:rsidRPr="00037B72" w:rsidRDefault="00E31E41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</w:pPr>
            <w:r>
              <w:t>7,313,129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EDC0001" w14:textId="2C3C24FC" w:rsidR="000E53A5" w:rsidRPr="00037B72" w:rsidRDefault="00E31E41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300,424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782D09D" w14:textId="4096BBED" w:rsidR="000E53A5" w:rsidRPr="00037B72" w:rsidRDefault="00E31E41" w:rsidP="00EF73AC">
            <w:pPr>
              <w:tabs>
                <w:tab w:val="decimal" w:pos="1418"/>
              </w:tabs>
              <w:spacing w:line="211" w:lineRule="auto"/>
              <w:ind w:left="-108" w:right="-106"/>
              <w:jc w:val="both"/>
              <w:rPr>
                <w:cs/>
              </w:rPr>
            </w:pPr>
            <w:r>
              <w:t>156,024,381</w:t>
            </w:r>
          </w:p>
        </w:tc>
      </w:tr>
    </w:tbl>
    <w:p w14:paraId="3B9F2D84" w14:textId="77777777" w:rsidR="00367192" w:rsidRDefault="00367192" w:rsidP="00367192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  <w:sectPr w:rsidR="00367192" w:rsidSect="00204E66">
          <w:pgSz w:w="11909" w:h="16834" w:code="9"/>
          <w:pgMar w:top="1009" w:right="794" w:bottom="448" w:left="1701" w:header="720" w:footer="284" w:gutter="0"/>
          <w:cols w:space="720"/>
          <w:noEndnote/>
          <w:docGrid w:linePitch="435"/>
        </w:sectPr>
      </w:pPr>
    </w:p>
    <w:p w14:paraId="0D4B7D32" w14:textId="77777777" w:rsidR="00FF54E3" w:rsidRPr="00FF54E3" w:rsidRDefault="00FF54E3" w:rsidP="00FF54E3">
      <w:pPr>
        <w:rPr>
          <w:sz w:val="20"/>
          <w:szCs w:val="20"/>
        </w:rPr>
      </w:pPr>
    </w:p>
    <w:p w14:paraId="2C677AAF" w14:textId="706E924C" w:rsidR="00FF54E3" w:rsidRPr="00FF54E3" w:rsidRDefault="00FF54E3" w:rsidP="00FF54E3">
      <w:pPr>
        <w:tabs>
          <w:tab w:val="left" w:pos="284"/>
        </w:tabs>
        <w:ind w:right="-28" w:firstLine="505"/>
        <w:jc w:val="thaiDistribute"/>
        <w:outlineLvl w:val="0"/>
      </w:pPr>
      <w:r>
        <w:rPr>
          <w:rFonts w:ascii="Angsana New" w:hAnsi="Angsana New" w:hint="cs"/>
          <w:cs/>
        </w:rPr>
        <w:t>สินทรัพย์สิทธิการใช้เป็นสัญญาเช่าพื้นที่สำนักงานอาคารมาลีนนท์ ทาวเวอร์ สัญญาเช่ายานพาหนะ และสัญญาเช่าเครื่องใช้สำนักงาน</w:t>
      </w:r>
    </w:p>
    <w:p w14:paraId="64A1EB94" w14:textId="3094A235" w:rsidR="00FF54E3" w:rsidRPr="00FF54E3" w:rsidRDefault="00FF54E3" w:rsidP="00FF54E3">
      <w:pPr>
        <w:tabs>
          <w:tab w:val="left" w:pos="4148"/>
        </w:tabs>
        <w:rPr>
          <w:cs/>
        </w:rPr>
        <w:sectPr w:rsidR="00FF54E3" w:rsidRPr="00FF54E3" w:rsidSect="00FF54E3">
          <w:type w:val="continuous"/>
          <w:pgSz w:w="11909" w:h="16834" w:code="9"/>
          <w:pgMar w:top="1021" w:right="852" w:bottom="448" w:left="1701" w:header="720" w:footer="283" w:gutter="0"/>
          <w:cols w:space="720"/>
          <w:noEndnote/>
          <w:docGrid w:linePitch="435"/>
        </w:sectPr>
      </w:pPr>
    </w:p>
    <w:p w14:paraId="3E7843FA" w14:textId="77777777" w:rsidR="00054FFD" w:rsidRPr="00D4736F" w:rsidRDefault="00054FFD" w:rsidP="005D24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lastRenderedPageBreak/>
        <w:t>สินทรัพย์ไม่มีตัวตน</w:t>
      </w:r>
    </w:p>
    <w:p w14:paraId="26D4AC15" w14:textId="77777777" w:rsidR="00054FFD" w:rsidRPr="00D4736F" w:rsidRDefault="00054FFD" w:rsidP="005D2480">
      <w:pPr>
        <w:tabs>
          <w:tab w:val="left" w:pos="1440"/>
        </w:tabs>
        <w:spacing w:before="2" w:after="2"/>
        <w:ind w:right="-28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539" w:type="dxa"/>
        <w:tblInd w:w="-61" w:type="dxa"/>
        <w:tblLayout w:type="fixed"/>
        <w:tblLook w:val="0000" w:firstRow="0" w:lastRow="0" w:firstColumn="0" w:lastColumn="0" w:noHBand="0" w:noVBand="0"/>
      </w:tblPr>
      <w:tblGrid>
        <w:gridCol w:w="3402"/>
        <w:gridCol w:w="1511"/>
        <w:gridCol w:w="1557"/>
        <w:gridCol w:w="1546"/>
        <w:gridCol w:w="1523"/>
      </w:tblGrid>
      <w:tr w:rsidR="00D25B03" w:rsidRPr="00D4736F" w14:paraId="1A3205DE" w14:textId="77777777" w:rsidTr="00531553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A6870" w14:textId="77777777" w:rsidR="00D25B03" w:rsidRPr="00BB2FE0" w:rsidRDefault="00D25B03" w:rsidP="00A935A3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2" w:name="OLE_LINK23"/>
            <w:bookmarkStart w:id="13" w:name="OLE_LINK5"/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55D1E" w14:textId="77777777" w:rsidR="00D25B03" w:rsidRPr="00BB2FE0" w:rsidRDefault="00D25B03" w:rsidP="00054FFD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25B03" w:rsidRPr="00D4736F" w14:paraId="3F2BAA3F" w14:textId="77777777" w:rsidTr="00531553">
        <w:trPr>
          <w:trHeight w:val="366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7D172" w14:textId="77777777"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AB3F2" w14:textId="77777777"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600DC" w14:textId="77777777" w:rsidR="00D25B03" w:rsidRPr="00BB2FE0" w:rsidRDefault="00D25B0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BEFBB" w14:textId="77777777" w:rsidR="00D25B03" w:rsidRPr="00BB2FE0" w:rsidRDefault="009708B4" w:rsidP="009708B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8C3C9" w14:textId="77777777"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25B03" w:rsidRPr="00D4736F" w14:paraId="629B2710" w14:textId="77777777" w:rsidTr="00531553">
        <w:trPr>
          <w:trHeight w:val="45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EFD85" w14:textId="77777777"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0877E" w14:textId="77777777"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14:paraId="771AE51B" w14:textId="77777777" w:rsidR="00D25B03" w:rsidRPr="00BB2FE0" w:rsidRDefault="00B23F85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</w:tcPr>
          <w:p w14:paraId="5DD43212" w14:textId="77777777" w:rsidR="00D25B03" w:rsidRDefault="009708B4" w:rsidP="009708B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1C0B8" w14:textId="77777777"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5B03" w:rsidRPr="00D4736F" w14:paraId="03B7EA3C" w14:textId="77777777" w:rsidTr="00531553">
        <w:trPr>
          <w:trHeight w:val="440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0F1" w14:textId="77777777"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CF7A" w14:textId="77777777"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53F7" w14:textId="77777777" w:rsidR="00D25B03" w:rsidRPr="00BB2FE0" w:rsidRDefault="00D25B0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9A2" w14:textId="77777777" w:rsidR="00D25B03" w:rsidRDefault="009708B4" w:rsidP="009708B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10D1" w14:textId="77777777"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5B03" w:rsidRPr="00D4736F" w14:paraId="5DC30E06" w14:textId="77777777" w:rsidTr="00531553">
        <w:trPr>
          <w:trHeight w:val="4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1BE23" w14:textId="77777777" w:rsidR="00D25B03" w:rsidRPr="00BB2FE0" w:rsidRDefault="00D25B03" w:rsidP="00512F46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82359" w14:textId="77777777" w:rsidR="00D25B03" w:rsidRPr="00BB2FE0" w:rsidRDefault="00D25B03" w:rsidP="0061490D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40F6FB" w14:textId="77777777" w:rsidR="00D25B03" w:rsidRPr="00BB2FE0" w:rsidRDefault="00D25B03" w:rsidP="00865B21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FD984" w14:textId="77777777" w:rsidR="00D25B03" w:rsidRPr="00BB2FE0" w:rsidRDefault="00D25B03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9118" w14:textId="77777777" w:rsidR="00D25B03" w:rsidRPr="00BB2FE0" w:rsidRDefault="00D25B03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3A5" w:rsidRPr="00D4736F" w14:paraId="35D8A912" w14:textId="77777777" w:rsidTr="00531553">
        <w:trPr>
          <w:trHeight w:val="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EFDE0E3" w14:textId="4C87E531" w:rsidR="000E53A5" w:rsidRPr="00BB2FE0" w:rsidRDefault="000E53A5" w:rsidP="000E53A5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91CBD" w14:textId="420256CD" w:rsidR="000E53A5" w:rsidRPr="00A917B7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  <w:cs/>
              </w:rPr>
            </w:pPr>
            <w:r w:rsidRPr="00A917B7">
              <w:rPr>
                <w:sz w:val="30"/>
                <w:szCs w:val="30"/>
              </w:rPr>
              <w:t>344,878,714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041F2" w14:textId="2B22A542" w:rsidR="000E53A5" w:rsidRPr="00705A6B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705A6B">
              <w:rPr>
                <w:sz w:val="30"/>
                <w:szCs w:val="30"/>
              </w:rPr>
              <w:t>15,000,000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EBF19" w14:textId="5E8464FA" w:rsidR="000E53A5" w:rsidRPr="00CF6543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CF6543">
              <w:rPr>
                <w:sz w:val="30"/>
                <w:szCs w:val="30"/>
              </w:rPr>
              <w:t>6,571,900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6084A" w14:textId="06A31B95" w:rsidR="000E53A5" w:rsidRPr="00030900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366,450,614</w:t>
            </w:r>
          </w:p>
        </w:tc>
      </w:tr>
      <w:tr w:rsidR="000E53A5" w:rsidRPr="00D4736F" w14:paraId="5AA62013" w14:textId="77777777" w:rsidTr="00531553">
        <w:trPr>
          <w:trHeight w:val="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3DAD521" w14:textId="77777777" w:rsidR="000E53A5" w:rsidRPr="00BB2FE0" w:rsidRDefault="000E53A5" w:rsidP="000E53A5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F38AB" w14:textId="72C0E921" w:rsidR="000E53A5" w:rsidRPr="00A917B7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6,475,170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DBE40" w14:textId="754C1834" w:rsidR="000E53A5" w:rsidRPr="00705A6B" w:rsidRDefault="000E53A5" w:rsidP="000E53A5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1F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89E0E" w14:textId="33572293" w:rsidR="000E53A5" w:rsidRPr="00CF6543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6,098,400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43BC7" w14:textId="23C5D80E" w:rsidR="000E53A5" w:rsidRPr="00030900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12,573,570</w:t>
            </w:r>
          </w:p>
        </w:tc>
      </w:tr>
      <w:tr w:rsidR="000E53A5" w:rsidRPr="00D4736F" w14:paraId="1479C49E" w14:textId="77777777" w:rsidTr="00531553">
        <w:trPr>
          <w:trHeight w:val="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0B67B2EF" w14:textId="631340B5" w:rsidR="000E53A5" w:rsidRPr="00BB2FE0" w:rsidRDefault="000E53A5" w:rsidP="000E53A5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2242">
              <w:rPr>
                <w:rFonts w:ascii="Angsana New" w:hAnsi="Angsana New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83BB7" w14:textId="75CEDDF9" w:rsidR="000E53A5" w:rsidRPr="00015767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6,238,000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79A80" w14:textId="10BC3051" w:rsidR="000E53A5" w:rsidRPr="00705A6B" w:rsidRDefault="000E53A5" w:rsidP="000E53A5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1F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ECAC2" w14:textId="06337D35" w:rsidR="000E53A5" w:rsidRPr="00015767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(6,238,000)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55F68" w14:textId="24CB06B9" w:rsidR="000E53A5" w:rsidRPr="00015767" w:rsidRDefault="000E53A5" w:rsidP="000E53A5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3A5" w:rsidRPr="00D4736F" w14:paraId="66DBCC8A" w14:textId="77777777" w:rsidTr="00531553">
        <w:trPr>
          <w:trHeight w:val="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3E8BA20F" w14:textId="390BC227" w:rsidR="000E53A5" w:rsidRPr="00BB2FE0" w:rsidRDefault="000E53A5" w:rsidP="000E53A5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4F431" w14:textId="3BC213F7" w:rsidR="000E53A5" w:rsidRPr="00A917B7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357,591,884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8AE01" w14:textId="44A3B922" w:rsidR="000E53A5" w:rsidRPr="00705A6B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15,000,000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82AAB" w14:textId="63FA07BE" w:rsidR="000E53A5" w:rsidRPr="00CF6543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6,432,300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98E7B" w14:textId="6ACE9958" w:rsidR="000E53A5" w:rsidRPr="00030900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379,024,184</w:t>
            </w:r>
          </w:p>
        </w:tc>
      </w:tr>
      <w:tr w:rsidR="000E53A5" w:rsidRPr="00177137" w14:paraId="5C427E69" w14:textId="77777777" w:rsidTr="00531553">
        <w:trPr>
          <w:trHeight w:val="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942AB64" w14:textId="77777777" w:rsidR="000E53A5" w:rsidRPr="00BB2FE0" w:rsidRDefault="000E53A5" w:rsidP="000E53A5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5EC54" w14:textId="6CB55C7C" w:rsidR="000E53A5" w:rsidRPr="00A917B7" w:rsidRDefault="00496750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329,200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8138E" w14:textId="4124353B" w:rsidR="000E53A5" w:rsidRPr="004C1F00" w:rsidRDefault="00867BE5" w:rsidP="000E53A5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2FB89" w14:textId="05A8560D" w:rsidR="000E53A5" w:rsidRPr="00CF6543" w:rsidRDefault="00867BE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4,236,000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8A583" w14:textId="4B192636" w:rsidR="000E53A5" w:rsidRPr="00BD2560" w:rsidRDefault="00CE38F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4,565,200</w:t>
            </w:r>
          </w:p>
        </w:tc>
      </w:tr>
      <w:tr w:rsidR="000E53A5" w:rsidRPr="00177137" w14:paraId="0AB0FD94" w14:textId="77777777" w:rsidTr="00531553">
        <w:trPr>
          <w:trHeight w:val="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D48223C" w14:textId="6F5D7347" w:rsidR="000E53A5" w:rsidRPr="00BB2FE0" w:rsidRDefault="000E53A5" w:rsidP="000E53A5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64EA2" w14:textId="23D5629F" w:rsidR="000E53A5" w:rsidRPr="00A917B7" w:rsidRDefault="00867BE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2,180,000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379D7" w14:textId="4685295D" w:rsidR="000E53A5" w:rsidRPr="004C1F00" w:rsidRDefault="00867BE5" w:rsidP="000E53A5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5F08B" w14:textId="7D0B4B56" w:rsidR="000E53A5" w:rsidRPr="00CF6543" w:rsidRDefault="00867BE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(2,180,000)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9CA41" w14:textId="3556303B" w:rsidR="000E53A5" w:rsidRPr="00BD2560" w:rsidRDefault="00867BE5" w:rsidP="000E53A5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6750" w:rsidRPr="00177137" w14:paraId="08807EFB" w14:textId="77777777" w:rsidTr="00531553">
        <w:trPr>
          <w:trHeight w:val="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9EEC37A" w14:textId="4884D2AC" w:rsidR="00496750" w:rsidRDefault="00496750" w:rsidP="000E53A5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รับโอนจากอุปกรณ์</w:t>
            </w:r>
            <w:r w:rsidR="009D16A5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E12EF" w14:textId="62C6B8E8" w:rsidR="00496750" w:rsidRDefault="00496750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48,828,102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93F13" w14:textId="7CB0906B" w:rsidR="00496750" w:rsidRDefault="00496750" w:rsidP="000E53A5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5BD75" w14:textId="04A9EDB2" w:rsidR="00496750" w:rsidRDefault="00496750" w:rsidP="00496750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1E73B" w14:textId="38BA9565" w:rsidR="00496750" w:rsidRDefault="00496750" w:rsidP="00496750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48,828</w:t>
            </w:r>
            <w:r w:rsidR="006A7E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  <w:tr w:rsidR="000E53A5" w:rsidRPr="00D4736F" w14:paraId="1F81F0F9" w14:textId="77777777" w:rsidTr="00531553">
        <w:trPr>
          <w:trHeight w:val="20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70D0" w14:textId="6CADC66C" w:rsidR="000E53A5" w:rsidRPr="00BB2FE0" w:rsidRDefault="000E53A5" w:rsidP="000E53A5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B195" w14:textId="0C3A8016" w:rsidR="000E53A5" w:rsidRPr="00A917B7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408,929,186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68B0" w14:textId="353B992B" w:rsidR="000E53A5" w:rsidRPr="00705A6B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15,000,000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ED52" w14:textId="04079D71" w:rsidR="000E53A5" w:rsidRPr="00CF6543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8,488,300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446" w14:textId="48F779CB" w:rsidR="000E53A5" w:rsidRPr="00BD2560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432,417,486</w:t>
            </w:r>
          </w:p>
        </w:tc>
      </w:tr>
      <w:tr w:rsidR="000E53A5" w:rsidRPr="00D4736F" w14:paraId="7E13BBC4" w14:textId="77777777" w:rsidTr="00531553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63521" w14:textId="77777777" w:rsidR="000E53A5" w:rsidRPr="00BB2FE0" w:rsidRDefault="000E53A5" w:rsidP="000E53A5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1276E" w14:textId="77777777" w:rsidR="000E53A5" w:rsidRPr="00A917B7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264C8" w14:textId="77777777" w:rsidR="000E53A5" w:rsidRPr="00705A6B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0FA84" w14:textId="77777777" w:rsidR="000E53A5" w:rsidRPr="00CF6543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753B8" w14:textId="77777777" w:rsidR="000E53A5" w:rsidRPr="00BB2FE0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53A5" w:rsidRPr="00D4736F" w14:paraId="61709426" w14:textId="77777777" w:rsidTr="00531553">
        <w:trPr>
          <w:trHeight w:val="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6174D35" w14:textId="233084C9" w:rsidR="000E53A5" w:rsidRPr="00BB2FE0" w:rsidRDefault="000E53A5" w:rsidP="000E53A5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9BF99" w14:textId="2E12E2D1" w:rsidR="000E53A5" w:rsidRPr="00A917B7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273C74">
              <w:rPr>
                <w:sz w:val="30"/>
                <w:szCs w:val="30"/>
              </w:rPr>
              <w:t>222,125,584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82626" w14:textId="42AA345E" w:rsidR="000E53A5" w:rsidRPr="00705A6B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 w:rsidRPr="00705A6B">
              <w:rPr>
                <w:sz w:val="30"/>
                <w:szCs w:val="30"/>
              </w:rPr>
              <w:t>4,598,361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C6A46" w14:textId="417EEB6F" w:rsidR="000E53A5" w:rsidRPr="00CF6543" w:rsidRDefault="000E53A5" w:rsidP="000E53A5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6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603E8" w14:textId="48F51BD6" w:rsidR="000E53A5" w:rsidRPr="000D4FF6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226,723,945</w:t>
            </w:r>
          </w:p>
        </w:tc>
      </w:tr>
      <w:tr w:rsidR="000E53A5" w:rsidRPr="00D4736F" w14:paraId="046EA451" w14:textId="77777777" w:rsidTr="00531553">
        <w:trPr>
          <w:trHeight w:val="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36F070D6" w14:textId="445FDC8F" w:rsidR="000E53A5" w:rsidRPr="00BB2FE0" w:rsidRDefault="000E53A5" w:rsidP="000E53A5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5A552" w14:textId="08DFCA7C" w:rsidR="000E53A5" w:rsidRPr="00A917B7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49,496,657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423FD" w14:textId="7F986D43" w:rsidR="000E53A5" w:rsidRPr="00705A6B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1,500,000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57BA6" w14:textId="688A5896" w:rsidR="000E53A5" w:rsidRPr="00CF6543" w:rsidRDefault="000E53A5" w:rsidP="000E53A5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E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567DE" w14:textId="16BBB682" w:rsidR="000E53A5" w:rsidRPr="000D4FF6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50,996,657</w:t>
            </w:r>
          </w:p>
        </w:tc>
      </w:tr>
      <w:tr w:rsidR="000E53A5" w:rsidRPr="00D4736F" w14:paraId="7AE6E6B1" w14:textId="77777777" w:rsidTr="00531553">
        <w:trPr>
          <w:trHeight w:val="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20753FE5" w14:textId="23CA95B9" w:rsidR="000E53A5" w:rsidRPr="00BB2FE0" w:rsidRDefault="000E53A5" w:rsidP="000E53A5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106FD" w14:textId="775DB0B0" w:rsidR="000E53A5" w:rsidRPr="00A917B7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271,622,241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5E6BD" w14:textId="00B28E59" w:rsidR="000E53A5" w:rsidRPr="00705A6B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6,098,361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1976E" w14:textId="22A8323E" w:rsidR="000E53A5" w:rsidRPr="00CF6543" w:rsidRDefault="000E53A5" w:rsidP="000E53A5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E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B4EB2" w14:textId="6C2C5AD1" w:rsidR="000E53A5" w:rsidRPr="000D4FF6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277,720,602</w:t>
            </w:r>
          </w:p>
        </w:tc>
      </w:tr>
      <w:tr w:rsidR="000E53A5" w:rsidRPr="00273C74" w14:paraId="0AD42497" w14:textId="77777777" w:rsidTr="00531553">
        <w:trPr>
          <w:trHeight w:val="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072D00F3" w14:textId="51A5B970" w:rsidR="000E53A5" w:rsidRPr="000E53A5" w:rsidRDefault="000E53A5" w:rsidP="000E53A5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3C74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 w:rsidRPr="00273C7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A2C70" w14:textId="181BD4FC" w:rsidR="000E53A5" w:rsidRPr="00A917B7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45,348,318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7AD70" w14:textId="478727D2" w:rsidR="000E53A5" w:rsidRPr="00705A6B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1,500,000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578FB" w14:textId="4C016FD2" w:rsidR="000E53A5" w:rsidRPr="00257E6D" w:rsidRDefault="00B71896" w:rsidP="000E53A5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F001D" w14:textId="526A27A6" w:rsidR="000E53A5" w:rsidRPr="00273C74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46,848,318</w:t>
            </w:r>
          </w:p>
        </w:tc>
      </w:tr>
      <w:tr w:rsidR="000E53A5" w:rsidRPr="00273C74" w14:paraId="5872B712" w14:textId="77777777" w:rsidTr="00531553">
        <w:trPr>
          <w:trHeight w:val="20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7659" w14:textId="591F6B22" w:rsidR="000E53A5" w:rsidRPr="00273C74" w:rsidRDefault="000E53A5" w:rsidP="000E53A5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31</w:t>
            </w:r>
            <w:r w:rsidRPr="00273C7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73C7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DE5E" w14:textId="22962CCD" w:rsidR="000E53A5" w:rsidRPr="00273C74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316,970,559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922A" w14:textId="1B7EBAC4" w:rsidR="000E53A5" w:rsidRPr="00705A6B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7,598,361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432E" w14:textId="6782CF61" w:rsidR="000E53A5" w:rsidRPr="00257E6D" w:rsidRDefault="00B71896" w:rsidP="000E53A5">
            <w:pPr>
              <w:tabs>
                <w:tab w:val="decimal" w:pos="787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012B" w14:textId="665F0D01" w:rsidR="000E53A5" w:rsidRPr="00273C74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324,568,920</w:t>
            </w:r>
          </w:p>
        </w:tc>
      </w:tr>
      <w:tr w:rsidR="000E53A5" w:rsidRPr="00273C74" w14:paraId="344823C8" w14:textId="77777777" w:rsidTr="00531553">
        <w:trPr>
          <w:trHeight w:val="42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60F52" w14:textId="77777777" w:rsidR="000E53A5" w:rsidRPr="00273C74" w:rsidRDefault="000E53A5" w:rsidP="000E53A5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273C7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69833" w14:textId="77777777" w:rsidR="000E53A5" w:rsidRPr="00A917B7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9CD73" w14:textId="77777777" w:rsidR="000E53A5" w:rsidRPr="00705A6B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B5E10" w14:textId="77777777" w:rsidR="000E53A5" w:rsidRPr="00CF6543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468E0" w14:textId="77777777" w:rsidR="000E53A5" w:rsidRPr="00273C74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53A5" w:rsidRPr="00273C74" w14:paraId="555D18CC" w14:textId="77777777" w:rsidTr="00531553">
        <w:trPr>
          <w:trHeight w:val="426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E91714B" w14:textId="1C9C260D" w:rsidR="000E53A5" w:rsidRPr="00273C74" w:rsidRDefault="000E53A5" w:rsidP="000E53A5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31</w:t>
            </w:r>
            <w:r w:rsidRPr="00273C7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73C7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B42895" w14:textId="51AE693B" w:rsidR="000E53A5" w:rsidRPr="00A917B7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85,969,643</w:t>
            </w:r>
          </w:p>
        </w:tc>
        <w:tc>
          <w:tcPr>
            <w:tcW w:w="155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85A9E7" w14:textId="6601D51E" w:rsidR="000E53A5" w:rsidRPr="00705A6B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8,901,639</w:t>
            </w:r>
          </w:p>
        </w:tc>
        <w:tc>
          <w:tcPr>
            <w:tcW w:w="15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D3F197" w14:textId="63F1AE65" w:rsidR="000E53A5" w:rsidRPr="00CF6543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6,432,300</w:t>
            </w:r>
          </w:p>
        </w:tc>
        <w:tc>
          <w:tcPr>
            <w:tcW w:w="15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E7EC32" w14:textId="55CE475A" w:rsidR="000E53A5" w:rsidRPr="00273C74" w:rsidRDefault="000E53A5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101,303,582</w:t>
            </w:r>
          </w:p>
        </w:tc>
      </w:tr>
      <w:tr w:rsidR="000E53A5" w:rsidRPr="00CF5109" w14:paraId="1B2C266F" w14:textId="77777777" w:rsidTr="00531553">
        <w:trPr>
          <w:trHeight w:val="426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33C1" w14:textId="36AF634F" w:rsidR="000E53A5" w:rsidRPr="00273C74" w:rsidRDefault="000E53A5" w:rsidP="000E53A5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31</w:t>
            </w:r>
            <w:r w:rsidRPr="00273C7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73C7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0777AA" w14:textId="6DFA86FD" w:rsidR="000E53A5" w:rsidRPr="00A917B7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91,958,627</w:t>
            </w:r>
          </w:p>
        </w:tc>
        <w:tc>
          <w:tcPr>
            <w:tcW w:w="155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8674AD" w14:textId="1FA3B3AD" w:rsidR="000E53A5" w:rsidRPr="00705A6B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7,401,639</w:t>
            </w:r>
          </w:p>
        </w:tc>
        <w:tc>
          <w:tcPr>
            <w:tcW w:w="154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36C201" w14:textId="6D434F67" w:rsidR="000E53A5" w:rsidRPr="00CF6543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8,488,300</w:t>
            </w:r>
          </w:p>
        </w:tc>
        <w:tc>
          <w:tcPr>
            <w:tcW w:w="15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BD59D6" w14:textId="4FE62422" w:rsidR="000E53A5" w:rsidRPr="00273C74" w:rsidRDefault="00B71896" w:rsidP="000E53A5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107,848,566</w:t>
            </w:r>
          </w:p>
        </w:tc>
      </w:tr>
      <w:bookmarkEnd w:id="12"/>
      <w:bookmarkEnd w:id="13"/>
    </w:tbl>
    <w:p w14:paraId="07CB32F0" w14:textId="77777777"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196DE706" w14:textId="77777777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28448FBF" w14:textId="77777777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694B5F90" w14:textId="77777777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0B9DF49A" w14:textId="5244716D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461D556D" w14:textId="77777777" w:rsidR="00035693" w:rsidRDefault="00035693" w:rsidP="0059453B">
      <w:pPr>
        <w:pStyle w:val="BodyText3"/>
        <w:tabs>
          <w:tab w:val="clear" w:pos="900"/>
          <w:tab w:val="left" w:pos="434"/>
        </w:tabs>
        <w:ind w:right="-706"/>
        <w:rPr>
          <w:rFonts w:ascii="Angsana New" w:hAnsi="Angsana New"/>
        </w:rPr>
      </w:pPr>
    </w:p>
    <w:p w14:paraId="5EB1EE30" w14:textId="77777777" w:rsidR="00CB6960" w:rsidRDefault="00CB6960" w:rsidP="0059453B">
      <w:pPr>
        <w:pStyle w:val="BodyText3"/>
        <w:tabs>
          <w:tab w:val="clear" w:pos="900"/>
          <w:tab w:val="left" w:pos="434"/>
        </w:tabs>
        <w:ind w:right="-706"/>
        <w:rPr>
          <w:rFonts w:ascii="Angsana New" w:hAnsi="Angsana New"/>
        </w:rPr>
      </w:pPr>
    </w:p>
    <w:p w14:paraId="37C3C06B" w14:textId="77777777" w:rsidR="00EF7B3D" w:rsidRDefault="00EF7B3D" w:rsidP="0059453B">
      <w:pPr>
        <w:pStyle w:val="BodyText3"/>
        <w:tabs>
          <w:tab w:val="clear" w:pos="900"/>
          <w:tab w:val="left" w:pos="434"/>
        </w:tabs>
        <w:ind w:right="-706"/>
        <w:rPr>
          <w:rFonts w:ascii="Angsana New" w:hAnsi="Angsana New"/>
        </w:rPr>
      </w:pPr>
    </w:p>
    <w:p w14:paraId="484B5854" w14:textId="77777777" w:rsidR="00EF7B3D" w:rsidRDefault="00EF7B3D" w:rsidP="0059453B">
      <w:pPr>
        <w:pStyle w:val="BodyText3"/>
        <w:tabs>
          <w:tab w:val="clear" w:pos="900"/>
          <w:tab w:val="left" w:pos="434"/>
        </w:tabs>
        <w:ind w:right="-706"/>
        <w:rPr>
          <w:rFonts w:ascii="Angsana New" w:hAnsi="Angsana New"/>
        </w:rPr>
      </w:pPr>
    </w:p>
    <w:p w14:paraId="3D3AEFB3" w14:textId="69D2C2A2" w:rsidR="00EF7B3D" w:rsidRDefault="00EF7B3D" w:rsidP="0059453B">
      <w:pPr>
        <w:pStyle w:val="BodyText3"/>
        <w:tabs>
          <w:tab w:val="clear" w:pos="900"/>
          <w:tab w:val="left" w:pos="434"/>
        </w:tabs>
        <w:ind w:right="-706"/>
        <w:rPr>
          <w:rFonts w:ascii="Angsana New" w:hAnsi="Angsana New"/>
        </w:rPr>
        <w:sectPr w:rsidR="00EF7B3D" w:rsidSect="00923DD7">
          <w:pgSz w:w="11909" w:h="16834" w:code="9"/>
          <w:pgMar w:top="1021" w:right="794" w:bottom="448" w:left="1701" w:header="720" w:footer="284" w:gutter="0"/>
          <w:cols w:space="720"/>
          <w:noEndnote/>
          <w:docGrid w:linePitch="435"/>
        </w:sectPr>
      </w:pPr>
    </w:p>
    <w:p w14:paraId="1918E649" w14:textId="77777777" w:rsidR="00152FA1" w:rsidRPr="00D4736F" w:rsidRDefault="00152FA1" w:rsidP="00794728">
      <w:pPr>
        <w:tabs>
          <w:tab w:val="left" w:pos="1440"/>
        </w:tabs>
        <w:spacing w:before="2" w:after="2"/>
        <w:ind w:right="-28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536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4037"/>
        <w:gridCol w:w="1871"/>
        <w:gridCol w:w="1814"/>
        <w:gridCol w:w="1814"/>
      </w:tblGrid>
      <w:tr w:rsidR="00EF7B3D" w:rsidRPr="00D4736F" w14:paraId="0E200458" w14:textId="42D34ED6" w:rsidTr="00466BA5">
        <w:trPr>
          <w:trHeight w:val="405"/>
        </w:trPr>
        <w:tc>
          <w:tcPr>
            <w:tcW w:w="4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73969" w14:textId="77777777" w:rsidR="00EF7B3D" w:rsidRPr="00BB2FE0" w:rsidRDefault="00EF7B3D" w:rsidP="00827E08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4" w:name="OLE_LINK24"/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54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3A3D" w14:textId="15491893" w:rsidR="00EF7B3D" w:rsidRPr="00466BA5" w:rsidRDefault="00466BA5" w:rsidP="00466BA5">
            <w:pPr>
              <w:jc w:val="center"/>
              <w:rPr>
                <w:b/>
                <w:bCs/>
                <w:sz w:val="30"/>
                <w:szCs w:val="30"/>
              </w:rPr>
            </w:pPr>
            <w:r w:rsidRPr="00466BA5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B3D" w:rsidRPr="00D4736F" w14:paraId="26AE8853" w14:textId="77777777" w:rsidTr="00466BA5">
        <w:trPr>
          <w:trHeight w:val="366"/>
        </w:trPr>
        <w:tc>
          <w:tcPr>
            <w:tcW w:w="40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35186" w14:textId="77777777" w:rsidR="00EF7B3D" w:rsidRPr="00BB2FE0" w:rsidRDefault="00EF7B3D" w:rsidP="00827E08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B6C4F" w14:textId="77777777" w:rsidR="00EF7B3D" w:rsidRPr="00BB2FE0" w:rsidRDefault="00EF7B3D" w:rsidP="00827E0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B20AE" w14:textId="77777777" w:rsidR="00EF7B3D" w:rsidRPr="00BB2FE0" w:rsidRDefault="00EF7B3D" w:rsidP="00150C55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19003" w14:textId="77777777" w:rsidR="00EF7B3D" w:rsidRPr="00BB2FE0" w:rsidRDefault="00EF7B3D" w:rsidP="00827E0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F7B3D" w:rsidRPr="00D4736F" w14:paraId="4ABD5103" w14:textId="77777777" w:rsidTr="00466BA5">
        <w:trPr>
          <w:trHeight w:val="450"/>
        </w:trPr>
        <w:tc>
          <w:tcPr>
            <w:tcW w:w="40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0ABB3" w14:textId="77777777" w:rsidR="00EF7B3D" w:rsidRPr="00BB2FE0" w:rsidRDefault="00EF7B3D" w:rsidP="00827E08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7B9CF" w14:textId="77777777" w:rsidR="00EF7B3D" w:rsidRPr="00BB2FE0" w:rsidRDefault="00EF7B3D" w:rsidP="00827E0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</w:tcPr>
          <w:p w14:paraId="3BFED487" w14:textId="77777777" w:rsidR="00EF7B3D" w:rsidRDefault="00EF7B3D" w:rsidP="00150C55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C2612" w14:textId="77777777" w:rsidR="00EF7B3D" w:rsidRPr="00BB2FE0" w:rsidRDefault="00EF7B3D" w:rsidP="00827E0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7B3D" w:rsidRPr="00D4736F" w14:paraId="7902D868" w14:textId="77777777" w:rsidTr="00466BA5">
        <w:trPr>
          <w:trHeight w:val="440"/>
        </w:trPr>
        <w:tc>
          <w:tcPr>
            <w:tcW w:w="4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D13" w14:textId="77777777" w:rsidR="00EF7B3D" w:rsidRPr="00BB2FE0" w:rsidRDefault="00EF7B3D" w:rsidP="00827E08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6BB3" w14:textId="77777777" w:rsidR="00EF7B3D" w:rsidRPr="00BB2FE0" w:rsidRDefault="00EF7B3D" w:rsidP="00827E0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5C4" w14:textId="77777777" w:rsidR="00EF7B3D" w:rsidRDefault="00EF7B3D" w:rsidP="00150C55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3180" w14:textId="77777777" w:rsidR="00EF7B3D" w:rsidRPr="00BB2FE0" w:rsidRDefault="00EF7B3D" w:rsidP="00827E0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7B3D" w:rsidRPr="00D4736F" w14:paraId="2329E58A" w14:textId="77777777" w:rsidTr="00466BA5">
        <w:trPr>
          <w:trHeight w:val="488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516F9" w14:textId="77777777" w:rsidR="00EF7B3D" w:rsidRPr="00BB2FE0" w:rsidRDefault="00EF7B3D" w:rsidP="00827E08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F3EC5" w14:textId="77777777" w:rsidR="00EF7B3D" w:rsidRPr="00BB2FE0" w:rsidRDefault="00EF7B3D" w:rsidP="00827E08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643B2" w14:textId="77777777" w:rsidR="00EF7B3D" w:rsidRPr="00BB2FE0" w:rsidRDefault="00EF7B3D" w:rsidP="00827E08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FABAE" w14:textId="77777777" w:rsidR="00EF7B3D" w:rsidRPr="00BB2FE0" w:rsidRDefault="00EF7B3D" w:rsidP="00827E08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B3D" w:rsidRPr="00D4736F" w14:paraId="43CFF620" w14:textId="77777777" w:rsidTr="00466BA5">
        <w:trPr>
          <w:trHeight w:val="20"/>
        </w:trPr>
        <w:tc>
          <w:tcPr>
            <w:tcW w:w="4037" w:type="dxa"/>
            <w:tcBorders>
              <w:left w:val="single" w:sz="4" w:space="0" w:color="auto"/>
              <w:right w:val="single" w:sz="4" w:space="0" w:color="auto"/>
            </w:tcBorders>
          </w:tcPr>
          <w:p w14:paraId="1957A2DF" w14:textId="2E1EAD69" w:rsidR="00EF7B3D" w:rsidRPr="00BB2FE0" w:rsidRDefault="00EF7B3D" w:rsidP="00A302C1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00047" w14:textId="2D712212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94,272,610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0F4A6" w14:textId="253C4445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6,571,900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65320" w14:textId="58EE3936" w:rsidR="00EF7B3D" w:rsidRPr="00030900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100,844,510</w:t>
            </w:r>
          </w:p>
        </w:tc>
      </w:tr>
      <w:tr w:rsidR="00EF7B3D" w:rsidRPr="00D4736F" w14:paraId="488948BA" w14:textId="77777777" w:rsidTr="00466BA5">
        <w:trPr>
          <w:trHeight w:val="20"/>
        </w:trPr>
        <w:tc>
          <w:tcPr>
            <w:tcW w:w="4037" w:type="dxa"/>
            <w:tcBorders>
              <w:left w:val="single" w:sz="4" w:space="0" w:color="auto"/>
              <w:right w:val="single" w:sz="4" w:space="0" w:color="auto"/>
            </w:tcBorders>
          </w:tcPr>
          <w:p w14:paraId="1C21FB13" w14:textId="77777777" w:rsidR="00EF7B3D" w:rsidRPr="00BB2FE0" w:rsidRDefault="00EF7B3D" w:rsidP="00A302C1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9CC63" w14:textId="4B70FC34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720,023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E2E36" w14:textId="25FBD783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6,098,400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FCA86" w14:textId="706699DB" w:rsidR="00EF7B3D" w:rsidRPr="00030900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6,818,423</w:t>
            </w:r>
          </w:p>
        </w:tc>
      </w:tr>
      <w:tr w:rsidR="00EF7B3D" w:rsidRPr="00D4736F" w14:paraId="665AC89E" w14:textId="77777777" w:rsidTr="00466BA5">
        <w:trPr>
          <w:trHeight w:val="20"/>
        </w:trPr>
        <w:tc>
          <w:tcPr>
            <w:tcW w:w="4037" w:type="dxa"/>
            <w:tcBorders>
              <w:left w:val="single" w:sz="4" w:space="0" w:color="auto"/>
              <w:right w:val="single" w:sz="4" w:space="0" w:color="auto"/>
            </w:tcBorders>
          </w:tcPr>
          <w:p w14:paraId="3F2F8AA1" w14:textId="358A53AB" w:rsidR="00EF7B3D" w:rsidRDefault="00EF7B3D" w:rsidP="00A302C1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0FA2">
              <w:rPr>
                <w:rFonts w:ascii="Angsana New" w:hAnsi="Angsana New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0B8C" w14:textId="6D38A584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6,238,000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2751" w14:textId="30ECD40A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(6,238,000)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3BD3" w14:textId="7F8036EF" w:rsidR="00EF7B3D" w:rsidRPr="006A3451" w:rsidRDefault="00EF7B3D" w:rsidP="00466BA5">
            <w:pPr>
              <w:tabs>
                <w:tab w:val="decimal" w:pos="1025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B3D" w:rsidRPr="00D4736F" w14:paraId="2352E52C" w14:textId="77777777" w:rsidTr="00466BA5">
        <w:trPr>
          <w:trHeight w:val="20"/>
        </w:trPr>
        <w:tc>
          <w:tcPr>
            <w:tcW w:w="4037" w:type="dxa"/>
            <w:tcBorders>
              <w:left w:val="single" w:sz="4" w:space="0" w:color="auto"/>
              <w:right w:val="single" w:sz="4" w:space="0" w:color="auto"/>
            </w:tcBorders>
          </w:tcPr>
          <w:p w14:paraId="55B7DD70" w14:textId="1C9F237A" w:rsidR="00EF7B3D" w:rsidRPr="00BB2FE0" w:rsidRDefault="00EF7B3D" w:rsidP="00A302C1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6F1AD" w14:textId="49D95FF6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101,230,633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D0FE8" w14:textId="59AA0F85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6,432,300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7FDDC" w14:textId="78D3F8BC" w:rsidR="00EF7B3D" w:rsidRPr="00030900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107,662,933</w:t>
            </w:r>
          </w:p>
        </w:tc>
      </w:tr>
      <w:tr w:rsidR="00EF7B3D" w:rsidRPr="00E045E4" w14:paraId="2A418F70" w14:textId="77777777" w:rsidTr="00466BA5">
        <w:trPr>
          <w:trHeight w:val="20"/>
        </w:trPr>
        <w:tc>
          <w:tcPr>
            <w:tcW w:w="4037" w:type="dxa"/>
            <w:tcBorders>
              <w:left w:val="single" w:sz="4" w:space="0" w:color="auto"/>
              <w:right w:val="single" w:sz="4" w:space="0" w:color="auto"/>
            </w:tcBorders>
          </w:tcPr>
          <w:p w14:paraId="3E2E9363" w14:textId="77777777" w:rsidR="00EF7B3D" w:rsidRPr="00BB2FE0" w:rsidRDefault="00EF7B3D" w:rsidP="00A302C1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24F8" w14:textId="1928CDD0" w:rsidR="00EF7B3D" w:rsidRPr="00C14B86" w:rsidRDefault="00EF7B3D" w:rsidP="00466BA5">
            <w:pPr>
              <w:tabs>
                <w:tab w:val="decimal" w:pos="1025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BB7F3" w14:textId="2422CE6F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4,236,000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CD418" w14:textId="021176ED" w:rsidR="00EF7B3D" w:rsidRPr="00D95EC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4,236,000</w:t>
            </w:r>
          </w:p>
        </w:tc>
      </w:tr>
      <w:tr w:rsidR="00EF7B3D" w:rsidRPr="00E045E4" w14:paraId="3850F834" w14:textId="77777777" w:rsidTr="00466BA5">
        <w:trPr>
          <w:trHeight w:val="20"/>
        </w:trPr>
        <w:tc>
          <w:tcPr>
            <w:tcW w:w="4037" w:type="dxa"/>
            <w:tcBorders>
              <w:left w:val="single" w:sz="4" w:space="0" w:color="auto"/>
              <w:right w:val="single" w:sz="4" w:space="0" w:color="auto"/>
            </w:tcBorders>
          </w:tcPr>
          <w:p w14:paraId="0372AB3E" w14:textId="0540720C" w:rsidR="00EF7B3D" w:rsidRDefault="00EF7B3D" w:rsidP="00A302C1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027DD" w14:textId="1B2FB574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2,180,000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64C05" w14:textId="6668E768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(2,180,000)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F3A01" w14:textId="5820FB70" w:rsidR="00EF7B3D" w:rsidRPr="00D95EC5" w:rsidRDefault="00EF7B3D" w:rsidP="00466BA5">
            <w:pPr>
              <w:tabs>
                <w:tab w:val="decimal" w:pos="1025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B3D" w:rsidRPr="00D4736F" w14:paraId="27C00AFE" w14:textId="77777777" w:rsidTr="00466BA5">
        <w:trPr>
          <w:trHeight w:val="20"/>
        </w:trPr>
        <w:tc>
          <w:tcPr>
            <w:tcW w:w="4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2B0" w14:textId="2596FE52" w:rsidR="00EF7B3D" w:rsidRPr="00985912" w:rsidRDefault="00EF7B3D" w:rsidP="00A302C1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89DB" w14:textId="692D9F85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103,410,633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F0F4" w14:textId="76DD81CB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8,488,300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8054" w14:textId="4AA760AA" w:rsidR="00EF7B3D" w:rsidRPr="00D95EC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111,898,933</w:t>
            </w:r>
          </w:p>
        </w:tc>
      </w:tr>
      <w:tr w:rsidR="00EF7B3D" w:rsidRPr="00D4736F" w14:paraId="50361D25" w14:textId="77777777" w:rsidTr="00466BA5">
        <w:trPr>
          <w:trHeight w:val="20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286CC" w14:textId="77777777" w:rsidR="00EF7B3D" w:rsidRPr="00BB2FE0" w:rsidRDefault="00EF7B3D" w:rsidP="00A302C1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EF63" w14:textId="77777777" w:rsidR="00EF7B3D" w:rsidRPr="00C14B86" w:rsidRDefault="00EF7B3D" w:rsidP="00AC241F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D61ED" w14:textId="77777777" w:rsidR="00EF7B3D" w:rsidRPr="00C14B86" w:rsidRDefault="00EF7B3D" w:rsidP="00A302C1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261FE" w14:textId="77777777" w:rsidR="00EF7B3D" w:rsidRPr="00D95EC5" w:rsidRDefault="00EF7B3D" w:rsidP="008B1899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7B3D" w:rsidRPr="00D4736F" w14:paraId="7D2D9588" w14:textId="77777777" w:rsidTr="00466BA5">
        <w:trPr>
          <w:trHeight w:val="20"/>
        </w:trPr>
        <w:tc>
          <w:tcPr>
            <w:tcW w:w="4037" w:type="dxa"/>
            <w:tcBorders>
              <w:left w:val="single" w:sz="4" w:space="0" w:color="auto"/>
              <w:right w:val="single" w:sz="4" w:space="0" w:color="auto"/>
            </w:tcBorders>
          </w:tcPr>
          <w:p w14:paraId="47090668" w14:textId="2B0B1400" w:rsidR="00EF7B3D" w:rsidRPr="00BB2FE0" w:rsidRDefault="00EF7B3D" w:rsidP="00A302C1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7A82F" w14:textId="1A09C09E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33,786,19</w:t>
            </w:r>
            <w:r w:rsidRPr="00466BA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7044D" w14:textId="5AB42813" w:rsidR="00EF7B3D" w:rsidRPr="008B1899" w:rsidRDefault="00EF7B3D" w:rsidP="00466BA5">
            <w:pPr>
              <w:tabs>
                <w:tab w:val="decimal" w:pos="1025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18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CB44C" w14:textId="56E809D0" w:rsidR="00EF7B3D" w:rsidRPr="00D95EC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33,786,19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EF7B3D" w:rsidRPr="00D4736F" w14:paraId="11F1BB4A" w14:textId="77777777" w:rsidTr="00466BA5">
        <w:trPr>
          <w:trHeight w:val="20"/>
        </w:trPr>
        <w:tc>
          <w:tcPr>
            <w:tcW w:w="4037" w:type="dxa"/>
            <w:tcBorders>
              <w:left w:val="single" w:sz="4" w:space="0" w:color="auto"/>
              <w:right w:val="single" w:sz="4" w:space="0" w:color="auto"/>
            </w:tcBorders>
          </w:tcPr>
          <w:p w14:paraId="58CE7F03" w14:textId="641CE4C2" w:rsidR="00EF7B3D" w:rsidRPr="00BB2FE0" w:rsidRDefault="00EF7B3D" w:rsidP="00A302C1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B72A1" w14:textId="466C8EEA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27,669,356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B08CE" w14:textId="7B603FD6" w:rsidR="00EF7B3D" w:rsidRPr="008B1899" w:rsidRDefault="00EF7B3D" w:rsidP="00466BA5">
            <w:pPr>
              <w:tabs>
                <w:tab w:val="decimal" w:pos="1025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18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DA28C" w14:textId="1910DAE7" w:rsidR="00EF7B3D" w:rsidRPr="00D95EC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27,669,356</w:t>
            </w:r>
          </w:p>
        </w:tc>
      </w:tr>
      <w:tr w:rsidR="00EF7B3D" w:rsidRPr="00D4736F" w14:paraId="356C9E1C" w14:textId="77777777" w:rsidTr="00466BA5">
        <w:trPr>
          <w:trHeight w:val="20"/>
        </w:trPr>
        <w:tc>
          <w:tcPr>
            <w:tcW w:w="4037" w:type="dxa"/>
            <w:tcBorders>
              <w:left w:val="single" w:sz="4" w:space="0" w:color="auto"/>
              <w:right w:val="single" w:sz="4" w:space="0" w:color="auto"/>
            </w:tcBorders>
          </w:tcPr>
          <w:p w14:paraId="01AAC4FA" w14:textId="4144B2EB" w:rsidR="00EF7B3D" w:rsidRPr="00BB2FE0" w:rsidRDefault="00EF7B3D" w:rsidP="00A302C1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35C0D" w14:textId="48541648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61,455,551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B60D4" w14:textId="3E785F42" w:rsidR="00EF7B3D" w:rsidRPr="008B1899" w:rsidRDefault="00EF7B3D" w:rsidP="00466BA5">
            <w:pPr>
              <w:tabs>
                <w:tab w:val="decimal" w:pos="1025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18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E854D" w14:textId="1EF43A29" w:rsidR="00EF7B3D" w:rsidRPr="00D95EC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61,455,551</w:t>
            </w:r>
          </w:p>
        </w:tc>
      </w:tr>
      <w:tr w:rsidR="00EF7B3D" w:rsidRPr="00D4736F" w14:paraId="2720ABA6" w14:textId="77777777" w:rsidTr="00466BA5">
        <w:trPr>
          <w:trHeight w:val="20"/>
        </w:trPr>
        <w:tc>
          <w:tcPr>
            <w:tcW w:w="4037" w:type="dxa"/>
            <w:tcBorders>
              <w:left w:val="single" w:sz="4" w:space="0" w:color="auto"/>
              <w:right w:val="single" w:sz="4" w:space="0" w:color="auto"/>
            </w:tcBorders>
          </w:tcPr>
          <w:p w14:paraId="22FA686C" w14:textId="1CDA64DF" w:rsidR="00EF7B3D" w:rsidRPr="00367192" w:rsidRDefault="00EF7B3D" w:rsidP="00A302C1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4BF50" w14:textId="3A9DBF65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24,088,693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4B3C8" w14:textId="5B12328D" w:rsidR="00EF7B3D" w:rsidRPr="008B1899" w:rsidRDefault="00EF7B3D" w:rsidP="00466BA5">
            <w:pPr>
              <w:tabs>
                <w:tab w:val="decimal" w:pos="1025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1C8CA" w14:textId="4BC8D62F" w:rsidR="00EF7B3D" w:rsidRPr="00D95EC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24,088,693</w:t>
            </w:r>
          </w:p>
        </w:tc>
      </w:tr>
      <w:tr w:rsidR="00EF7B3D" w:rsidRPr="00D4736F" w14:paraId="1EAD93F9" w14:textId="77777777" w:rsidTr="00466BA5">
        <w:trPr>
          <w:trHeight w:val="20"/>
        </w:trPr>
        <w:tc>
          <w:tcPr>
            <w:tcW w:w="4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D6F9" w14:textId="55D43239" w:rsidR="00EF7B3D" w:rsidRPr="00BB2FE0" w:rsidRDefault="00EF7B3D" w:rsidP="00A302C1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D5DC" w14:textId="4D88196D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85,544,244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4B72" w14:textId="642A1FD1" w:rsidR="00EF7B3D" w:rsidRPr="00466BA5" w:rsidRDefault="00EF7B3D" w:rsidP="00466BA5">
            <w:pPr>
              <w:tabs>
                <w:tab w:val="decimal" w:pos="1025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1333" w14:textId="5E78FA34" w:rsidR="00EF7B3D" w:rsidRPr="00D95EC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85,544,244</w:t>
            </w:r>
          </w:p>
        </w:tc>
      </w:tr>
      <w:tr w:rsidR="00EF7B3D" w:rsidRPr="00D4736F" w14:paraId="73C57167" w14:textId="77777777" w:rsidTr="00466BA5">
        <w:trPr>
          <w:trHeight w:val="426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28875" w14:textId="77777777" w:rsidR="00EF7B3D" w:rsidRPr="00BB2FE0" w:rsidRDefault="00EF7B3D" w:rsidP="00A302C1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9B18A" w14:textId="77777777" w:rsidR="00EF7B3D" w:rsidRPr="00C14B86" w:rsidRDefault="00EF7B3D" w:rsidP="00AC241F">
            <w:pPr>
              <w:tabs>
                <w:tab w:val="decimal" w:pos="1191"/>
              </w:tabs>
              <w:spacing w:before="40"/>
              <w:ind w:left="-108" w:right="-41"/>
              <w:jc w:val="both"/>
              <w:rPr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847A29" w14:textId="77777777" w:rsidR="00EF7B3D" w:rsidRPr="00C14B86" w:rsidRDefault="00EF7B3D" w:rsidP="00A302C1">
            <w:pPr>
              <w:tabs>
                <w:tab w:val="decimal" w:pos="1247"/>
              </w:tabs>
              <w:spacing w:before="40"/>
              <w:ind w:left="-108" w:right="-79"/>
              <w:jc w:val="both"/>
              <w:rPr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F3C34" w14:textId="77777777" w:rsidR="00EF7B3D" w:rsidRPr="00D95EC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7B3D" w:rsidRPr="00D4736F" w14:paraId="5881E378" w14:textId="77777777" w:rsidTr="00466BA5">
        <w:trPr>
          <w:trHeight w:val="426"/>
        </w:trPr>
        <w:tc>
          <w:tcPr>
            <w:tcW w:w="4037" w:type="dxa"/>
            <w:tcBorders>
              <w:left w:val="single" w:sz="4" w:space="0" w:color="auto"/>
              <w:right w:val="single" w:sz="4" w:space="0" w:color="auto"/>
            </w:tcBorders>
          </w:tcPr>
          <w:p w14:paraId="789C6670" w14:textId="7B69754A" w:rsidR="00EF7B3D" w:rsidRPr="00BB2FE0" w:rsidRDefault="00EF7B3D" w:rsidP="00A302C1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12D7CB" w14:textId="69A491D9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39,775,082</w:t>
            </w:r>
          </w:p>
        </w:tc>
        <w:tc>
          <w:tcPr>
            <w:tcW w:w="18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B17073" w14:textId="32E1111D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6,432,300</w:t>
            </w:r>
          </w:p>
        </w:tc>
        <w:tc>
          <w:tcPr>
            <w:tcW w:w="18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33BA61" w14:textId="46A852F7" w:rsidR="00EF7B3D" w:rsidRPr="00D95EC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46,207,382</w:t>
            </w:r>
          </w:p>
        </w:tc>
      </w:tr>
      <w:tr w:rsidR="00EF7B3D" w:rsidRPr="00CF5109" w14:paraId="2EFBDE67" w14:textId="77777777" w:rsidTr="00466BA5">
        <w:trPr>
          <w:trHeight w:val="426"/>
        </w:trPr>
        <w:tc>
          <w:tcPr>
            <w:tcW w:w="40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005055" w14:textId="13E9846A" w:rsidR="00EF7B3D" w:rsidRPr="00BB2FE0" w:rsidRDefault="00EF7B3D" w:rsidP="00A302C1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168945" w14:textId="3984E531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17,866,389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E2BC50" w14:textId="0D34741F" w:rsidR="00EF7B3D" w:rsidRPr="00466BA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BA5">
              <w:rPr>
                <w:rFonts w:ascii="Angsana New" w:hAnsi="Angsana New"/>
                <w:sz w:val="30"/>
                <w:szCs w:val="30"/>
              </w:rPr>
              <w:t>8,488,300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5F1D81" w14:textId="4AED5DB3" w:rsidR="00EF7B3D" w:rsidRPr="00D95EC5" w:rsidRDefault="00EF7B3D" w:rsidP="00466BA5">
            <w:pPr>
              <w:tabs>
                <w:tab w:val="decimal" w:pos="1418"/>
              </w:tabs>
              <w:spacing w:before="40"/>
              <w:ind w:left="-108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26,354,689</w:t>
            </w:r>
          </w:p>
        </w:tc>
      </w:tr>
      <w:bookmarkEnd w:id="14"/>
    </w:tbl>
    <w:p w14:paraId="430FB2B9" w14:textId="77777777" w:rsidR="00D92E90" w:rsidRPr="001B511D" w:rsidRDefault="00D92E90" w:rsidP="00415757">
      <w:pPr>
        <w:pStyle w:val="BodyText3"/>
        <w:tabs>
          <w:tab w:val="clear" w:pos="360"/>
          <w:tab w:val="clear" w:pos="900"/>
          <w:tab w:val="clear" w:pos="1440"/>
        </w:tabs>
        <w:ind w:left="540" w:right="5" w:firstLine="540"/>
        <w:jc w:val="thaiDistribute"/>
        <w:rPr>
          <w:rFonts w:ascii="Angsana New" w:hAnsi="Angsana New"/>
          <w:sz w:val="20"/>
          <w:szCs w:val="20"/>
        </w:rPr>
      </w:pPr>
    </w:p>
    <w:p w14:paraId="22F4EE3C" w14:textId="5C15D1AB" w:rsidR="00152FA1" w:rsidRDefault="00152FA1" w:rsidP="00FF6EA9">
      <w:pPr>
        <w:tabs>
          <w:tab w:val="left" w:pos="284"/>
        </w:tabs>
        <w:ind w:right="-28" w:firstLine="505"/>
        <w:jc w:val="thaiDistribute"/>
        <w:outlineLvl w:val="0"/>
        <w:rPr>
          <w:rFonts w:ascii="Angsana New" w:hAnsi="Angsana New"/>
        </w:rPr>
      </w:pPr>
      <w:r w:rsidRPr="00152FA1">
        <w:rPr>
          <w:rFonts w:ascii="Angsana New" w:hAnsi="Angsana New"/>
          <w:cs/>
        </w:rPr>
        <w:t>บริษัทและบริษัทย่อยมีค่าตัดจำหน่าย</w:t>
      </w:r>
      <w:r w:rsidRPr="00152FA1">
        <w:rPr>
          <w:rFonts w:ascii="Angsana New" w:hAnsi="Angsana New"/>
          <w:cs/>
        </w:rPr>
        <w:tab/>
        <w:t>สินทรัพย์ไม่มีตัวตนที่แสดงในงบกำไรขาดทุน</w:t>
      </w:r>
      <w:r w:rsidR="00415757">
        <w:rPr>
          <w:rFonts w:ascii="Angsana New" w:hAnsi="Angsana New"/>
        </w:rPr>
        <w:t xml:space="preserve"> </w:t>
      </w:r>
      <w:r w:rsidRPr="00152FA1">
        <w:rPr>
          <w:rFonts w:ascii="Angsana New" w:hAnsi="Angsana New"/>
          <w:cs/>
        </w:rPr>
        <w:t>สำหรับปีสิ้นสุดวันที่</w:t>
      </w:r>
      <w:r>
        <w:rPr>
          <w:rFonts w:ascii="Angsana New" w:hAnsi="Angsana New"/>
        </w:rPr>
        <w:t xml:space="preserve">           </w:t>
      </w:r>
      <w:r w:rsidRPr="00152FA1">
        <w:rPr>
          <w:rFonts w:ascii="Angsana New" w:hAnsi="Angsana New"/>
        </w:rPr>
        <w:t>31</w:t>
      </w:r>
      <w:r w:rsidRPr="00152FA1">
        <w:rPr>
          <w:rFonts w:ascii="Angsana New" w:hAnsi="Angsana New"/>
          <w:cs/>
        </w:rPr>
        <w:t xml:space="preserve"> ธันวาคม </w:t>
      </w:r>
      <w:r w:rsidRPr="00152FA1">
        <w:rPr>
          <w:rFonts w:ascii="Angsana New" w:hAnsi="Angsana New"/>
        </w:rPr>
        <w:t>256</w:t>
      </w:r>
      <w:r w:rsidR="000E53A5">
        <w:rPr>
          <w:rFonts w:ascii="Angsana New" w:hAnsi="Angsana New"/>
        </w:rPr>
        <w:t>8</w:t>
      </w:r>
      <w:r w:rsidRPr="00152FA1">
        <w:rPr>
          <w:rFonts w:ascii="Angsana New" w:hAnsi="Angsana New"/>
          <w:cs/>
        </w:rPr>
        <w:t xml:space="preserve"> และ </w:t>
      </w:r>
      <w:r w:rsidRPr="00152FA1">
        <w:rPr>
          <w:rFonts w:ascii="Angsana New" w:hAnsi="Angsana New"/>
        </w:rPr>
        <w:t>256</w:t>
      </w:r>
      <w:r w:rsidR="000E53A5">
        <w:rPr>
          <w:rFonts w:ascii="Angsana New" w:hAnsi="Angsana New"/>
        </w:rPr>
        <w:t>7</w:t>
      </w:r>
      <w:r w:rsidRPr="00152FA1">
        <w:rPr>
          <w:rFonts w:ascii="Angsana New" w:hAnsi="Angsana New"/>
          <w:cs/>
        </w:rPr>
        <w:t xml:space="preserve"> ดังนี้</w:t>
      </w:r>
    </w:p>
    <w:p w14:paraId="2C9D1218" w14:textId="77777777" w:rsidR="001B511D" w:rsidRDefault="001B511D" w:rsidP="001B511D">
      <w:pPr>
        <w:tabs>
          <w:tab w:val="left" w:pos="284"/>
        </w:tabs>
        <w:spacing w:line="120" w:lineRule="auto"/>
        <w:ind w:right="-28" w:firstLine="505"/>
        <w:jc w:val="thaiDistribute"/>
        <w:outlineLvl w:val="0"/>
        <w:rPr>
          <w:rFonts w:ascii="Angsana New" w:hAnsi="Angsana New"/>
        </w:rPr>
      </w:pPr>
    </w:p>
    <w:p w14:paraId="604B7A77" w14:textId="77777777" w:rsidR="003156CA" w:rsidRPr="00E7432B" w:rsidRDefault="003156CA" w:rsidP="00152FA1">
      <w:pPr>
        <w:pStyle w:val="BodyText3"/>
        <w:tabs>
          <w:tab w:val="clear" w:pos="360"/>
        </w:tabs>
        <w:ind w:left="462" w:right="5" w:firstLine="420"/>
        <w:jc w:val="thaiDistribute"/>
        <w:rPr>
          <w:rFonts w:ascii="Angsana New" w:hAnsi="Angsana New"/>
          <w:sz w:val="4"/>
          <w:szCs w:val="4"/>
        </w:rPr>
      </w:pPr>
    </w:p>
    <w:tbl>
      <w:tblPr>
        <w:tblW w:w="9544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4"/>
        <w:gridCol w:w="1534"/>
        <w:gridCol w:w="1616"/>
        <w:gridCol w:w="1530"/>
        <w:gridCol w:w="1530"/>
      </w:tblGrid>
      <w:tr w:rsidR="00152FA1" w:rsidRPr="00015767" w14:paraId="43834D3A" w14:textId="77777777" w:rsidTr="005E0B08">
        <w:tc>
          <w:tcPr>
            <w:tcW w:w="3334" w:type="dxa"/>
            <w:vMerge w:val="restart"/>
            <w:vAlign w:val="center"/>
          </w:tcPr>
          <w:p w14:paraId="29644AA4" w14:textId="77777777" w:rsidR="00152FA1" w:rsidRPr="003156CA" w:rsidRDefault="00152FA1" w:rsidP="00827E08">
            <w:pPr>
              <w:ind w:right="72"/>
              <w:jc w:val="center"/>
              <w:rPr>
                <w:cs/>
              </w:rPr>
            </w:pPr>
            <w:r w:rsidRPr="003156CA">
              <w:rPr>
                <w:cs/>
              </w:rPr>
              <w:t xml:space="preserve">สำหรับปีสิ้นสุดวันที่ </w:t>
            </w:r>
            <w:r w:rsidRPr="003156CA">
              <w:t>31</w:t>
            </w:r>
            <w:r w:rsidRPr="003156CA">
              <w:rPr>
                <w:cs/>
              </w:rPr>
              <w:t xml:space="preserve"> ธันวาคม</w:t>
            </w:r>
          </w:p>
        </w:tc>
        <w:tc>
          <w:tcPr>
            <w:tcW w:w="6210" w:type="dxa"/>
            <w:gridSpan w:val="4"/>
          </w:tcPr>
          <w:p w14:paraId="07903D10" w14:textId="77777777" w:rsidR="00152FA1" w:rsidRPr="003156CA" w:rsidRDefault="00152FA1" w:rsidP="00827E08">
            <w:pPr>
              <w:ind w:left="-108" w:right="-108"/>
              <w:jc w:val="center"/>
              <w:rPr>
                <w:cs/>
              </w:rPr>
            </w:pPr>
            <w:r w:rsidRPr="003156CA">
              <w:rPr>
                <w:cs/>
              </w:rPr>
              <w:t>จำนวนเงิน (บาท)</w:t>
            </w:r>
          </w:p>
        </w:tc>
      </w:tr>
      <w:tr w:rsidR="00152FA1" w:rsidRPr="00015767" w14:paraId="342406FC" w14:textId="77777777" w:rsidTr="005E0B08">
        <w:tc>
          <w:tcPr>
            <w:tcW w:w="3334" w:type="dxa"/>
            <w:vMerge/>
          </w:tcPr>
          <w:p w14:paraId="1F368FAD" w14:textId="77777777" w:rsidR="00152FA1" w:rsidRPr="003156CA" w:rsidRDefault="00152FA1" w:rsidP="00827E08">
            <w:pPr>
              <w:ind w:left="-108" w:right="-108"/>
              <w:jc w:val="center"/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B329F04" w14:textId="77777777" w:rsidR="00152FA1" w:rsidRPr="003156CA" w:rsidRDefault="00152FA1" w:rsidP="00827E08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14:paraId="300B14A7" w14:textId="77777777" w:rsidR="00152FA1" w:rsidRPr="003156CA" w:rsidRDefault="00152FA1" w:rsidP="00827E08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งบการเงินเฉพาะกิจการ</w:t>
            </w:r>
          </w:p>
        </w:tc>
      </w:tr>
      <w:tr w:rsidR="00152FA1" w:rsidRPr="00015767" w14:paraId="429E7C16" w14:textId="77777777" w:rsidTr="005E0B08">
        <w:trPr>
          <w:trHeight w:val="385"/>
        </w:trPr>
        <w:tc>
          <w:tcPr>
            <w:tcW w:w="3334" w:type="dxa"/>
            <w:vMerge/>
            <w:tcBorders>
              <w:bottom w:val="single" w:sz="4" w:space="0" w:color="auto"/>
            </w:tcBorders>
          </w:tcPr>
          <w:p w14:paraId="652CD3DA" w14:textId="77777777" w:rsidR="00152FA1" w:rsidRPr="003156CA" w:rsidRDefault="00152FA1" w:rsidP="00827E08">
            <w:pPr>
              <w:ind w:left="-108" w:right="-108"/>
              <w:jc w:val="center"/>
            </w:pPr>
          </w:p>
        </w:tc>
        <w:tc>
          <w:tcPr>
            <w:tcW w:w="1534" w:type="dxa"/>
            <w:tcBorders>
              <w:bottom w:val="single" w:sz="4" w:space="0" w:color="auto"/>
              <w:right w:val="single" w:sz="4" w:space="0" w:color="auto"/>
            </w:tcBorders>
          </w:tcPr>
          <w:p w14:paraId="03C83807" w14:textId="0572FE56" w:rsidR="00152FA1" w:rsidRPr="003156CA" w:rsidRDefault="00152FA1" w:rsidP="00827E08">
            <w:pPr>
              <w:ind w:left="-108" w:right="-104"/>
              <w:jc w:val="center"/>
            </w:pPr>
            <w:r w:rsidRPr="003156CA">
              <w:t>256</w:t>
            </w:r>
            <w:r w:rsidR="000E53A5">
              <w:t>8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</w:tcBorders>
          </w:tcPr>
          <w:p w14:paraId="331A1240" w14:textId="6EE34C60" w:rsidR="00152FA1" w:rsidRPr="003156CA" w:rsidRDefault="00152FA1" w:rsidP="00827E08">
            <w:pPr>
              <w:ind w:left="-108" w:right="-104"/>
              <w:jc w:val="center"/>
            </w:pPr>
            <w:r w:rsidRPr="003156CA">
              <w:t>256</w:t>
            </w:r>
            <w:r w:rsidR="000E53A5">
              <w:t>7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</w:tcPr>
          <w:p w14:paraId="0A3AF373" w14:textId="15B251C3" w:rsidR="00152FA1" w:rsidRPr="003156CA" w:rsidRDefault="00152FA1" w:rsidP="00827E08">
            <w:pPr>
              <w:ind w:left="-108" w:right="-104"/>
              <w:jc w:val="center"/>
            </w:pPr>
            <w:r w:rsidRPr="003156CA">
              <w:t>256</w:t>
            </w:r>
            <w:r w:rsidR="000E53A5">
              <w:t>8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</w:tcPr>
          <w:p w14:paraId="129A4039" w14:textId="4F75323F" w:rsidR="00152FA1" w:rsidRPr="003156CA" w:rsidRDefault="00152FA1" w:rsidP="00827E08">
            <w:pPr>
              <w:ind w:left="-108" w:right="-104"/>
              <w:jc w:val="center"/>
            </w:pPr>
            <w:r w:rsidRPr="003156CA">
              <w:t>256</w:t>
            </w:r>
            <w:r w:rsidR="000E53A5">
              <w:t>7</w:t>
            </w:r>
          </w:p>
        </w:tc>
      </w:tr>
      <w:tr w:rsidR="00A302C1" w:rsidRPr="00015767" w14:paraId="7FF98682" w14:textId="77777777" w:rsidTr="005E0B08">
        <w:tc>
          <w:tcPr>
            <w:tcW w:w="3334" w:type="dxa"/>
            <w:tcBorders>
              <w:top w:val="single" w:sz="4" w:space="0" w:color="auto"/>
              <w:bottom w:val="nil"/>
            </w:tcBorders>
          </w:tcPr>
          <w:p w14:paraId="550B265E" w14:textId="5252305C" w:rsidR="00A302C1" w:rsidRPr="003156CA" w:rsidRDefault="00A302C1" w:rsidP="00A302C1">
            <w:pPr>
              <w:ind w:left="-15" w:right="-108"/>
              <w:jc w:val="thaiDistribute"/>
            </w:pPr>
            <w:r w:rsidRPr="003156CA">
              <w:rPr>
                <w:cs/>
              </w:rPr>
              <w:t>ต้นทุนขายและต้นทุนการให้บริการ</w:t>
            </w:r>
          </w:p>
        </w:tc>
        <w:tc>
          <w:tcPr>
            <w:tcW w:w="15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7CBBDD7" w14:textId="3C61E47B" w:rsidR="00A302C1" w:rsidRPr="003156CA" w:rsidRDefault="00647C46" w:rsidP="00A302C1">
            <w:pPr>
              <w:ind w:left="-101" w:right="47"/>
              <w:jc w:val="right"/>
            </w:pPr>
            <w:r>
              <w:t>46,638,097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E3EA4D7" w14:textId="7E2C4C74" w:rsidR="00A302C1" w:rsidRPr="003156CA" w:rsidRDefault="00A302C1" w:rsidP="00A302C1">
            <w:pPr>
              <w:tabs>
                <w:tab w:val="decimal" w:pos="1247"/>
              </w:tabs>
              <w:ind w:left="-101" w:right="-43"/>
              <w:jc w:val="both"/>
            </w:pPr>
            <w:r>
              <w:t>50,129,654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446ADBC" w14:textId="33ECADD8" w:rsidR="00A302C1" w:rsidRPr="003156CA" w:rsidRDefault="00691985" w:rsidP="00A302C1">
            <w:pPr>
              <w:tabs>
                <w:tab w:val="decimal" w:pos="1191"/>
              </w:tabs>
              <w:ind w:left="-101" w:right="-43"/>
              <w:jc w:val="both"/>
            </w:pPr>
            <w:r>
              <w:t>23,880,691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683F923" w14:textId="1B5F8B02" w:rsidR="00A302C1" w:rsidRPr="003156CA" w:rsidRDefault="00A302C1" w:rsidP="00A302C1">
            <w:pPr>
              <w:tabs>
                <w:tab w:val="decimal" w:pos="1191"/>
              </w:tabs>
              <w:ind w:left="-101" w:right="-43"/>
              <w:jc w:val="both"/>
            </w:pPr>
            <w:r>
              <w:t>27,411,180</w:t>
            </w:r>
          </w:p>
        </w:tc>
      </w:tr>
      <w:tr w:rsidR="00A302C1" w:rsidRPr="00015767" w14:paraId="4BE98060" w14:textId="77777777" w:rsidTr="005E0B08">
        <w:trPr>
          <w:trHeight w:val="359"/>
        </w:trPr>
        <w:tc>
          <w:tcPr>
            <w:tcW w:w="3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A1E6B" w14:textId="77777777" w:rsidR="00A302C1" w:rsidRPr="003156CA" w:rsidRDefault="00A302C1" w:rsidP="00A302C1">
            <w:pPr>
              <w:tabs>
                <w:tab w:val="left" w:pos="432"/>
              </w:tabs>
              <w:ind w:left="-15" w:right="-108"/>
              <w:jc w:val="thaiDistribute"/>
              <w:rPr>
                <w:cs/>
              </w:rPr>
            </w:pPr>
            <w:r w:rsidRPr="003156CA">
              <w:rPr>
                <w:cs/>
              </w:rPr>
              <w:t>ค่าใช้จ่ายในการบริหาร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DA5A4" w14:textId="07C263E6" w:rsidR="00A302C1" w:rsidRPr="003156CA" w:rsidRDefault="00647C46" w:rsidP="00A302C1">
            <w:pPr>
              <w:ind w:left="-101" w:right="47"/>
              <w:jc w:val="right"/>
            </w:pPr>
            <w:r>
              <w:t>210,221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87C50" w14:textId="70E0E44C" w:rsidR="00A302C1" w:rsidRPr="003156CA" w:rsidRDefault="00A302C1" w:rsidP="00A302C1">
            <w:pPr>
              <w:tabs>
                <w:tab w:val="decimal" w:pos="1247"/>
              </w:tabs>
              <w:ind w:left="-101" w:right="-43"/>
              <w:jc w:val="both"/>
            </w:pPr>
            <w:r>
              <w:t>867,003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5ED17" w14:textId="6A94DDD6" w:rsidR="00A302C1" w:rsidRPr="003156CA" w:rsidRDefault="00691985" w:rsidP="00A302C1">
            <w:pPr>
              <w:tabs>
                <w:tab w:val="decimal" w:pos="1191"/>
              </w:tabs>
              <w:ind w:left="-101" w:right="-43"/>
              <w:jc w:val="both"/>
            </w:pPr>
            <w:r>
              <w:t>208,002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57800" w14:textId="1BFD4235" w:rsidR="00A302C1" w:rsidRPr="003156CA" w:rsidRDefault="00A302C1" w:rsidP="00A302C1">
            <w:pPr>
              <w:tabs>
                <w:tab w:val="decimal" w:pos="1191"/>
              </w:tabs>
              <w:ind w:left="-101" w:right="-43"/>
              <w:jc w:val="both"/>
            </w:pPr>
            <w:r>
              <w:t>258,176</w:t>
            </w:r>
          </w:p>
        </w:tc>
      </w:tr>
      <w:tr w:rsidR="00A302C1" w:rsidRPr="00015767" w14:paraId="5D1747FC" w14:textId="77777777" w:rsidTr="005E0B08">
        <w:trPr>
          <w:trHeight w:val="205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</w:tcPr>
          <w:p w14:paraId="57EEBDB0" w14:textId="77777777" w:rsidR="00A302C1" w:rsidRPr="003156CA" w:rsidRDefault="00A302C1" w:rsidP="00A302C1">
            <w:pPr>
              <w:tabs>
                <w:tab w:val="left" w:pos="432"/>
              </w:tabs>
              <w:ind w:left="-15" w:right="-108"/>
              <w:jc w:val="center"/>
              <w:rPr>
                <w:cs/>
              </w:rPr>
            </w:pPr>
            <w:r w:rsidRPr="003156CA">
              <w:rPr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E878" w14:textId="7D1D188B" w:rsidR="00A302C1" w:rsidRPr="003156CA" w:rsidRDefault="00647C46" w:rsidP="00A302C1">
            <w:pPr>
              <w:ind w:left="-101" w:right="47"/>
              <w:jc w:val="right"/>
              <w:rPr>
                <w:cs/>
              </w:rPr>
            </w:pPr>
            <w:r>
              <w:t>46,848,318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63423" w14:textId="53793CB9" w:rsidR="00A302C1" w:rsidRPr="003156CA" w:rsidRDefault="00A302C1" w:rsidP="00A302C1">
            <w:pPr>
              <w:tabs>
                <w:tab w:val="decimal" w:pos="1247"/>
              </w:tabs>
              <w:ind w:left="-101" w:right="-43"/>
              <w:jc w:val="both"/>
            </w:pPr>
            <w:r>
              <w:t>50,996,657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5F5" w14:textId="74472D0E" w:rsidR="00A302C1" w:rsidRPr="003156CA" w:rsidRDefault="00691985" w:rsidP="00A302C1">
            <w:pPr>
              <w:tabs>
                <w:tab w:val="decimal" w:pos="1191"/>
              </w:tabs>
              <w:ind w:left="-101" w:right="-43"/>
              <w:jc w:val="both"/>
            </w:pPr>
            <w:r>
              <w:t>24,088,693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AB0A3" w14:textId="370B75A5" w:rsidR="00A302C1" w:rsidRPr="003156CA" w:rsidRDefault="00A302C1" w:rsidP="00A302C1">
            <w:pPr>
              <w:tabs>
                <w:tab w:val="decimal" w:pos="1191"/>
              </w:tabs>
              <w:ind w:left="-101" w:right="-43"/>
              <w:jc w:val="both"/>
            </w:pPr>
            <w:r>
              <w:t>27,669,356</w:t>
            </w:r>
          </w:p>
        </w:tc>
      </w:tr>
    </w:tbl>
    <w:p w14:paraId="6F8087B5" w14:textId="77777777" w:rsidR="0003042E" w:rsidRDefault="0003042E" w:rsidP="00E7432B"/>
    <w:p w14:paraId="5CF12C60" w14:textId="77777777" w:rsidR="00936265" w:rsidRDefault="00936265" w:rsidP="00E7432B"/>
    <w:p w14:paraId="7FB693BB" w14:textId="77777777" w:rsidR="0003042E" w:rsidRPr="00C04077" w:rsidRDefault="0003042E" w:rsidP="0003042E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  <w:cs/>
        </w:rPr>
      </w:pPr>
      <w:r w:rsidRPr="00C04077">
        <w:rPr>
          <w:b/>
          <w:bCs/>
          <w:cs/>
        </w:rPr>
        <w:lastRenderedPageBreak/>
        <w:t>สิทธิ</w:t>
      </w:r>
      <w:r w:rsidRPr="0003042E">
        <w:rPr>
          <w:rFonts w:ascii="Angsana New" w:hAnsi="Angsana New"/>
          <w:b/>
          <w:bCs/>
          <w:cs/>
        </w:rPr>
        <w:t>การ</w:t>
      </w:r>
      <w:r w:rsidRPr="00C04077">
        <w:rPr>
          <w:b/>
          <w:bCs/>
          <w:cs/>
        </w:rPr>
        <w:t>ใช้คลื่นความถี่รอตัดจำหน่าย</w:t>
      </w:r>
    </w:p>
    <w:p w14:paraId="1A4E6C64" w14:textId="77777777" w:rsidR="0003042E" w:rsidRPr="00470C5E" w:rsidRDefault="0003042E" w:rsidP="0003042E">
      <w:pPr>
        <w:ind w:left="2155" w:right="-28"/>
        <w:jc w:val="right"/>
      </w:pPr>
      <w:r w:rsidRPr="009C0079">
        <w:rPr>
          <w:b/>
          <w:bCs/>
          <w:spacing w:val="-6"/>
        </w:rPr>
        <w:tab/>
      </w:r>
      <w:r w:rsidRPr="00470C5E">
        <w:rPr>
          <w:cs/>
        </w:rPr>
        <w:t>หน</w:t>
      </w:r>
      <w:r w:rsidRPr="00470C5E">
        <w:rPr>
          <w:rFonts w:hint="cs"/>
          <w:cs/>
        </w:rPr>
        <w:t xml:space="preserve">่วย </w:t>
      </w:r>
      <w:r w:rsidRPr="00470C5E">
        <w:t xml:space="preserve">: </w:t>
      </w:r>
      <w:r w:rsidRPr="00470C5E">
        <w:rPr>
          <w:cs/>
        </w:rPr>
        <w:t>บาท</w:t>
      </w:r>
    </w:p>
    <w:tbl>
      <w:tblPr>
        <w:tblW w:w="9538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7"/>
        <w:gridCol w:w="2130"/>
        <w:gridCol w:w="2221"/>
      </w:tblGrid>
      <w:tr w:rsidR="0003042E" w:rsidRPr="009C0079" w14:paraId="041CFD27" w14:textId="77777777" w:rsidTr="001D6D00">
        <w:trPr>
          <w:trHeight w:val="349"/>
        </w:trPr>
        <w:tc>
          <w:tcPr>
            <w:tcW w:w="5187" w:type="dxa"/>
            <w:vMerge w:val="restart"/>
            <w:vAlign w:val="center"/>
          </w:tcPr>
          <w:p w14:paraId="4DA0EAC1" w14:textId="77777777" w:rsidR="0003042E" w:rsidRPr="009C0079" w:rsidRDefault="0003042E" w:rsidP="009C2885">
            <w:pPr>
              <w:ind w:right="116"/>
              <w:jc w:val="center"/>
              <w:rPr>
                <w:spacing w:val="-6"/>
                <w:cs/>
              </w:rPr>
            </w:pPr>
            <w:bookmarkStart w:id="15" w:name="OLE_LINK8"/>
            <w:r w:rsidRPr="009C0079">
              <w:rPr>
                <w:spacing w:val="-6"/>
                <w:cs/>
              </w:rPr>
              <w:t>รายการ</w:t>
            </w:r>
          </w:p>
        </w:tc>
        <w:tc>
          <w:tcPr>
            <w:tcW w:w="4351" w:type="dxa"/>
            <w:gridSpan w:val="2"/>
          </w:tcPr>
          <w:p w14:paraId="315AD152" w14:textId="77777777" w:rsidR="0003042E" w:rsidRPr="009C0079" w:rsidRDefault="0003042E" w:rsidP="009C2885">
            <w:pPr>
              <w:ind w:left="-101" w:right="-105"/>
              <w:jc w:val="center"/>
              <w:rPr>
                <w:spacing w:val="-6"/>
              </w:rPr>
            </w:pPr>
            <w:r w:rsidRPr="009C0079">
              <w:rPr>
                <w:spacing w:val="-6"/>
                <w:cs/>
              </w:rPr>
              <w:t>งบการเงินรวม</w:t>
            </w:r>
          </w:p>
        </w:tc>
      </w:tr>
      <w:tr w:rsidR="0003042E" w:rsidRPr="009C0079" w14:paraId="6F04ED33" w14:textId="77777777" w:rsidTr="001D6D00">
        <w:trPr>
          <w:trHeight w:val="369"/>
        </w:trPr>
        <w:tc>
          <w:tcPr>
            <w:tcW w:w="5187" w:type="dxa"/>
            <w:vMerge/>
            <w:tcBorders>
              <w:bottom w:val="single" w:sz="4" w:space="0" w:color="auto"/>
            </w:tcBorders>
          </w:tcPr>
          <w:p w14:paraId="672863C8" w14:textId="77777777" w:rsidR="0003042E" w:rsidRPr="009C0079" w:rsidRDefault="0003042E" w:rsidP="009C2885">
            <w:pPr>
              <w:ind w:right="116"/>
              <w:jc w:val="thaiDistribute"/>
              <w:rPr>
                <w:spacing w:val="-6"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1388ECB7" w14:textId="77777777" w:rsidR="0003042E" w:rsidRPr="009C0079" w:rsidRDefault="0003042E" w:rsidP="009C2885">
            <w:pPr>
              <w:ind w:left="-101" w:right="-113"/>
              <w:jc w:val="center"/>
              <w:rPr>
                <w:spacing w:val="-6"/>
                <w:cs/>
              </w:rPr>
            </w:pPr>
            <w:r w:rsidRPr="00325089">
              <w:rPr>
                <w:spacing w:val="-6"/>
              </w:rPr>
              <w:t>25</w:t>
            </w:r>
            <w:r w:rsidRPr="009C0079">
              <w:rPr>
                <w:spacing w:val="-6"/>
              </w:rPr>
              <w:t>6</w:t>
            </w:r>
            <w:r>
              <w:rPr>
                <w:spacing w:val="-6"/>
              </w:rPr>
              <w:t>8</w:t>
            </w:r>
          </w:p>
        </w:tc>
        <w:tc>
          <w:tcPr>
            <w:tcW w:w="2221" w:type="dxa"/>
            <w:tcBorders>
              <w:bottom w:val="single" w:sz="4" w:space="0" w:color="auto"/>
            </w:tcBorders>
          </w:tcPr>
          <w:p w14:paraId="06EDE207" w14:textId="77777777" w:rsidR="0003042E" w:rsidRPr="009C0079" w:rsidRDefault="0003042E" w:rsidP="009C2885">
            <w:pPr>
              <w:ind w:left="-101" w:right="-113"/>
              <w:jc w:val="center"/>
              <w:rPr>
                <w:spacing w:val="-6"/>
                <w:cs/>
              </w:rPr>
            </w:pPr>
            <w:r w:rsidRPr="00325089">
              <w:rPr>
                <w:spacing w:val="-6"/>
              </w:rPr>
              <w:t>25</w:t>
            </w:r>
            <w:r w:rsidRPr="009C0079">
              <w:rPr>
                <w:spacing w:val="-6"/>
              </w:rPr>
              <w:t>6</w:t>
            </w:r>
            <w:r>
              <w:rPr>
                <w:spacing w:val="-6"/>
              </w:rPr>
              <w:t>7</w:t>
            </w:r>
          </w:p>
        </w:tc>
      </w:tr>
      <w:tr w:rsidR="0003042E" w:rsidRPr="009C0079" w14:paraId="6F868206" w14:textId="77777777" w:rsidTr="001D6D00">
        <w:trPr>
          <w:trHeight w:val="284"/>
        </w:trPr>
        <w:tc>
          <w:tcPr>
            <w:tcW w:w="5187" w:type="dxa"/>
            <w:tcBorders>
              <w:top w:val="single" w:sz="4" w:space="0" w:color="auto"/>
              <w:bottom w:val="nil"/>
            </w:tcBorders>
          </w:tcPr>
          <w:p w14:paraId="2B0CA262" w14:textId="77777777" w:rsidR="0003042E" w:rsidRPr="009C0079" w:rsidRDefault="0003042E" w:rsidP="009C2885">
            <w:pPr>
              <w:ind w:right="116"/>
              <w:jc w:val="thaiDistribute"/>
              <w:rPr>
                <w:spacing w:val="-6"/>
                <w:u w:val="single"/>
                <w:cs/>
              </w:rPr>
            </w:pPr>
            <w:r w:rsidRPr="009C0079">
              <w:rPr>
                <w:spacing w:val="-6"/>
                <w:u w:val="single"/>
                <w:cs/>
              </w:rPr>
              <w:t>ราคาทุน</w:t>
            </w:r>
          </w:p>
        </w:tc>
        <w:tc>
          <w:tcPr>
            <w:tcW w:w="2130" w:type="dxa"/>
            <w:tcBorders>
              <w:top w:val="single" w:sz="4" w:space="0" w:color="auto"/>
              <w:bottom w:val="nil"/>
            </w:tcBorders>
          </w:tcPr>
          <w:p w14:paraId="1EBE4FF6" w14:textId="77777777" w:rsidR="0003042E" w:rsidRPr="00101A7C" w:rsidRDefault="0003042E" w:rsidP="009C2885">
            <w:pPr>
              <w:ind w:left="-101" w:right="447"/>
              <w:jc w:val="right"/>
              <w:rPr>
                <w:spacing w:val="-6"/>
                <w:highlight w:val="yellow"/>
                <w:cs/>
              </w:rPr>
            </w:pPr>
          </w:p>
        </w:tc>
        <w:tc>
          <w:tcPr>
            <w:tcW w:w="2221" w:type="dxa"/>
            <w:tcBorders>
              <w:top w:val="single" w:sz="4" w:space="0" w:color="auto"/>
              <w:bottom w:val="nil"/>
            </w:tcBorders>
          </w:tcPr>
          <w:p w14:paraId="060E595A" w14:textId="77777777" w:rsidR="0003042E" w:rsidRPr="009C0079" w:rsidRDefault="0003042E" w:rsidP="009C2885">
            <w:pPr>
              <w:ind w:left="-101" w:right="447"/>
              <w:jc w:val="right"/>
              <w:rPr>
                <w:spacing w:val="-6"/>
                <w:cs/>
              </w:rPr>
            </w:pPr>
          </w:p>
        </w:tc>
      </w:tr>
      <w:tr w:rsidR="0003042E" w:rsidRPr="009C0079" w14:paraId="11D86620" w14:textId="77777777" w:rsidTr="001D6D00">
        <w:trPr>
          <w:trHeight w:val="284"/>
        </w:trPr>
        <w:tc>
          <w:tcPr>
            <w:tcW w:w="5187" w:type="dxa"/>
            <w:tcBorders>
              <w:top w:val="nil"/>
              <w:bottom w:val="single" w:sz="4" w:space="0" w:color="auto"/>
            </w:tcBorders>
          </w:tcPr>
          <w:p w14:paraId="16370017" w14:textId="77777777" w:rsidR="0003042E" w:rsidRPr="009C0079" w:rsidRDefault="0003042E" w:rsidP="009C2885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130" w:type="dxa"/>
            <w:tcBorders>
              <w:top w:val="nil"/>
              <w:bottom w:val="single" w:sz="4" w:space="0" w:color="auto"/>
            </w:tcBorders>
          </w:tcPr>
          <w:p w14:paraId="570B3903" w14:textId="53465A18" w:rsidR="0003042E" w:rsidRPr="00BB32BC" w:rsidRDefault="00F97BE2" w:rsidP="009C2885">
            <w:pPr>
              <w:tabs>
                <w:tab w:val="decimal" w:pos="1760"/>
              </w:tabs>
              <w:ind w:left="-101" w:right="-110"/>
              <w:jc w:val="both"/>
              <w:rPr>
                <w:spacing w:val="-6"/>
              </w:rPr>
            </w:pPr>
            <w:r>
              <w:rPr>
                <w:spacing w:val="-6"/>
              </w:rPr>
              <w:t>2,446,348,903</w:t>
            </w:r>
          </w:p>
        </w:tc>
        <w:tc>
          <w:tcPr>
            <w:tcW w:w="2221" w:type="dxa"/>
            <w:tcBorders>
              <w:top w:val="nil"/>
              <w:bottom w:val="single" w:sz="4" w:space="0" w:color="auto"/>
            </w:tcBorders>
          </w:tcPr>
          <w:p w14:paraId="64970CF1" w14:textId="77777777" w:rsidR="0003042E" w:rsidRPr="00583D29" w:rsidRDefault="0003042E" w:rsidP="009C2885">
            <w:pPr>
              <w:tabs>
                <w:tab w:val="decimal" w:pos="1760"/>
              </w:tabs>
              <w:ind w:left="-101" w:right="-110"/>
              <w:jc w:val="both"/>
              <w:rPr>
                <w:spacing w:val="-6"/>
              </w:rPr>
            </w:pPr>
            <w:r>
              <w:rPr>
                <w:spacing w:val="-6"/>
              </w:rPr>
              <w:t>2,446,348,903</w:t>
            </w:r>
          </w:p>
        </w:tc>
      </w:tr>
      <w:tr w:rsidR="0003042E" w:rsidRPr="009C0079" w14:paraId="330FF197" w14:textId="77777777" w:rsidTr="001D6D00">
        <w:trPr>
          <w:trHeight w:val="284"/>
        </w:trPr>
        <w:tc>
          <w:tcPr>
            <w:tcW w:w="5187" w:type="dxa"/>
            <w:tcBorders>
              <w:top w:val="single" w:sz="4" w:space="0" w:color="auto"/>
              <w:bottom w:val="nil"/>
            </w:tcBorders>
          </w:tcPr>
          <w:p w14:paraId="35D294AB" w14:textId="77777777" w:rsidR="0003042E" w:rsidRPr="009C0079" w:rsidRDefault="0003042E" w:rsidP="009C2885">
            <w:pPr>
              <w:ind w:right="116"/>
              <w:jc w:val="thaiDistribute"/>
              <w:rPr>
                <w:spacing w:val="-6"/>
                <w:u w:val="single"/>
                <w:cs/>
              </w:rPr>
            </w:pPr>
            <w:r w:rsidRPr="009C0079">
              <w:rPr>
                <w:spacing w:val="-6"/>
                <w:u w:val="single"/>
                <w:cs/>
              </w:rPr>
              <w:t>ค่าตัดจำหน่ายสะสม</w:t>
            </w:r>
          </w:p>
        </w:tc>
        <w:tc>
          <w:tcPr>
            <w:tcW w:w="2130" w:type="dxa"/>
            <w:tcBorders>
              <w:top w:val="single" w:sz="4" w:space="0" w:color="auto"/>
              <w:bottom w:val="nil"/>
            </w:tcBorders>
          </w:tcPr>
          <w:p w14:paraId="6A9E430E" w14:textId="77777777" w:rsidR="0003042E" w:rsidRPr="00BB32BC" w:rsidRDefault="0003042E" w:rsidP="009C2885">
            <w:pPr>
              <w:tabs>
                <w:tab w:val="decimal" w:pos="1760"/>
              </w:tabs>
              <w:ind w:left="-101" w:right="-110"/>
              <w:jc w:val="both"/>
              <w:rPr>
                <w:spacing w:val="-6"/>
                <w:cs/>
              </w:rPr>
            </w:pPr>
          </w:p>
        </w:tc>
        <w:tc>
          <w:tcPr>
            <w:tcW w:w="2221" w:type="dxa"/>
            <w:tcBorders>
              <w:top w:val="single" w:sz="4" w:space="0" w:color="auto"/>
              <w:bottom w:val="nil"/>
            </w:tcBorders>
          </w:tcPr>
          <w:p w14:paraId="547F4F3E" w14:textId="77777777" w:rsidR="0003042E" w:rsidRPr="00583D29" w:rsidRDefault="0003042E" w:rsidP="009C2885">
            <w:pPr>
              <w:tabs>
                <w:tab w:val="decimal" w:pos="1760"/>
              </w:tabs>
              <w:ind w:left="-101" w:right="-110"/>
              <w:jc w:val="both"/>
              <w:rPr>
                <w:spacing w:val="-6"/>
                <w:cs/>
              </w:rPr>
            </w:pPr>
          </w:p>
        </w:tc>
      </w:tr>
      <w:tr w:rsidR="0003042E" w:rsidRPr="009C0079" w14:paraId="11EFFFC6" w14:textId="77777777" w:rsidTr="001D6D00">
        <w:trPr>
          <w:trHeight w:val="284"/>
        </w:trPr>
        <w:tc>
          <w:tcPr>
            <w:tcW w:w="5187" w:type="dxa"/>
            <w:tcBorders>
              <w:top w:val="nil"/>
              <w:bottom w:val="nil"/>
            </w:tcBorders>
          </w:tcPr>
          <w:p w14:paraId="05B3EF32" w14:textId="77777777" w:rsidR="0003042E" w:rsidRPr="009C0079" w:rsidRDefault="0003042E" w:rsidP="009C2885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 xml:space="preserve">ค่าตัดจำหน่ายสะสม </w:t>
            </w:r>
            <w:r w:rsidRPr="00325089">
              <w:rPr>
                <w:spacing w:val="-6"/>
              </w:rPr>
              <w:t>-</w:t>
            </w:r>
            <w:r w:rsidRPr="009C0079">
              <w:rPr>
                <w:spacing w:val="-6"/>
                <w:cs/>
              </w:rPr>
              <w:t xml:space="preserve"> ยกมา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 w14:paraId="62EC13A0" w14:textId="77777777" w:rsidR="0003042E" w:rsidRPr="00583D29" w:rsidRDefault="0003042E" w:rsidP="009C2885">
            <w:pPr>
              <w:tabs>
                <w:tab w:val="decimal" w:pos="1760"/>
              </w:tabs>
              <w:ind w:left="-101" w:right="-110"/>
              <w:jc w:val="both"/>
              <w:rPr>
                <w:spacing w:val="-6"/>
              </w:rPr>
            </w:pPr>
            <w:r>
              <w:rPr>
                <w:spacing w:val="-6"/>
              </w:rPr>
              <w:t>1,852,763,278</w:t>
            </w:r>
          </w:p>
        </w:tc>
        <w:tc>
          <w:tcPr>
            <w:tcW w:w="2221" w:type="dxa"/>
            <w:tcBorders>
              <w:top w:val="nil"/>
              <w:bottom w:val="nil"/>
            </w:tcBorders>
          </w:tcPr>
          <w:p w14:paraId="15B9BF63" w14:textId="77777777" w:rsidR="0003042E" w:rsidRPr="00583D29" w:rsidRDefault="0003042E" w:rsidP="009C2885">
            <w:pPr>
              <w:tabs>
                <w:tab w:val="decimal" w:pos="1760"/>
              </w:tabs>
              <w:ind w:left="-101" w:right="-110"/>
              <w:jc w:val="both"/>
              <w:rPr>
                <w:spacing w:val="-6"/>
              </w:rPr>
            </w:pPr>
            <w:r>
              <w:rPr>
                <w:spacing w:val="-6"/>
              </w:rPr>
              <w:t>1,715,114,770</w:t>
            </w:r>
          </w:p>
        </w:tc>
      </w:tr>
      <w:tr w:rsidR="0003042E" w:rsidRPr="009C0079" w14:paraId="5A0EDB27" w14:textId="77777777" w:rsidTr="001D6D00">
        <w:trPr>
          <w:trHeight w:val="284"/>
        </w:trPr>
        <w:tc>
          <w:tcPr>
            <w:tcW w:w="5187" w:type="dxa"/>
            <w:tcBorders>
              <w:top w:val="nil"/>
              <w:bottom w:val="nil"/>
            </w:tcBorders>
          </w:tcPr>
          <w:p w14:paraId="3F341B5B" w14:textId="77777777" w:rsidR="0003042E" w:rsidRPr="009C0079" w:rsidRDefault="0003042E" w:rsidP="009C2885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ค่าตัดจำหน่ายในระหว่างปี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 w14:paraId="4D0A5663" w14:textId="4FD02213" w:rsidR="0003042E" w:rsidRPr="00BB32BC" w:rsidRDefault="00F97BE2" w:rsidP="009C2885">
            <w:pPr>
              <w:tabs>
                <w:tab w:val="decimal" w:pos="1760"/>
              </w:tabs>
              <w:ind w:left="-101" w:right="-110"/>
              <w:jc w:val="both"/>
              <w:rPr>
                <w:spacing w:val="-6"/>
              </w:rPr>
            </w:pPr>
            <w:r>
              <w:rPr>
                <w:spacing w:val="-6"/>
              </w:rPr>
              <w:t>137,648,509</w:t>
            </w:r>
          </w:p>
        </w:tc>
        <w:tc>
          <w:tcPr>
            <w:tcW w:w="2221" w:type="dxa"/>
            <w:tcBorders>
              <w:top w:val="nil"/>
              <w:bottom w:val="nil"/>
            </w:tcBorders>
          </w:tcPr>
          <w:p w14:paraId="20A0F620" w14:textId="77777777" w:rsidR="0003042E" w:rsidRPr="00583D29" w:rsidRDefault="0003042E" w:rsidP="009C2885">
            <w:pPr>
              <w:tabs>
                <w:tab w:val="decimal" w:pos="1760"/>
              </w:tabs>
              <w:ind w:left="-101" w:right="-110"/>
              <w:jc w:val="both"/>
              <w:rPr>
                <w:spacing w:val="-6"/>
              </w:rPr>
            </w:pPr>
            <w:r>
              <w:rPr>
                <w:spacing w:val="-6"/>
              </w:rPr>
              <w:t>137,648,508</w:t>
            </w:r>
          </w:p>
        </w:tc>
      </w:tr>
      <w:tr w:rsidR="0003042E" w:rsidRPr="009C0079" w14:paraId="15566755" w14:textId="77777777" w:rsidTr="001D6D00">
        <w:trPr>
          <w:trHeight w:val="284"/>
        </w:trPr>
        <w:tc>
          <w:tcPr>
            <w:tcW w:w="5187" w:type="dxa"/>
            <w:tcBorders>
              <w:top w:val="nil"/>
            </w:tcBorders>
          </w:tcPr>
          <w:p w14:paraId="06FA437C" w14:textId="77777777" w:rsidR="0003042E" w:rsidRPr="009C0079" w:rsidRDefault="0003042E" w:rsidP="009C2885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 xml:space="preserve">ค่าตัดจำหน่ายสะสม </w:t>
            </w:r>
            <w:r w:rsidRPr="00325089">
              <w:rPr>
                <w:spacing w:val="-6"/>
              </w:rPr>
              <w:t>-</w:t>
            </w:r>
            <w:r w:rsidRPr="009C0079">
              <w:rPr>
                <w:spacing w:val="-6"/>
                <w:cs/>
              </w:rPr>
              <w:t xml:space="preserve"> ยกไป</w:t>
            </w:r>
          </w:p>
        </w:tc>
        <w:tc>
          <w:tcPr>
            <w:tcW w:w="2130" w:type="dxa"/>
            <w:tcBorders>
              <w:top w:val="single" w:sz="4" w:space="0" w:color="auto"/>
            </w:tcBorders>
          </w:tcPr>
          <w:p w14:paraId="49FB9721" w14:textId="742439D5" w:rsidR="0003042E" w:rsidRPr="00BB32BC" w:rsidRDefault="00F97BE2" w:rsidP="009C2885">
            <w:pPr>
              <w:tabs>
                <w:tab w:val="decimal" w:pos="1760"/>
              </w:tabs>
              <w:ind w:left="-101" w:right="-110"/>
              <w:jc w:val="both"/>
              <w:rPr>
                <w:spacing w:val="-6"/>
              </w:rPr>
            </w:pPr>
            <w:r>
              <w:rPr>
                <w:spacing w:val="-6"/>
              </w:rPr>
              <w:t>1,990,411,787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14:paraId="53E1B7D6" w14:textId="77777777" w:rsidR="0003042E" w:rsidRPr="00583D29" w:rsidRDefault="0003042E" w:rsidP="009C2885">
            <w:pPr>
              <w:tabs>
                <w:tab w:val="decimal" w:pos="1760"/>
              </w:tabs>
              <w:ind w:left="-101" w:right="-110"/>
              <w:jc w:val="both"/>
              <w:rPr>
                <w:spacing w:val="-6"/>
              </w:rPr>
            </w:pPr>
            <w:r>
              <w:rPr>
                <w:spacing w:val="-6"/>
              </w:rPr>
              <w:t>1,852,763,278</w:t>
            </w:r>
          </w:p>
        </w:tc>
      </w:tr>
      <w:tr w:rsidR="0003042E" w:rsidRPr="009C0079" w14:paraId="268C6B09" w14:textId="77777777" w:rsidTr="001D6D00">
        <w:trPr>
          <w:trHeight w:val="284"/>
        </w:trPr>
        <w:tc>
          <w:tcPr>
            <w:tcW w:w="5187" w:type="dxa"/>
            <w:tcBorders>
              <w:bottom w:val="single" w:sz="4" w:space="0" w:color="auto"/>
            </w:tcBorders>
          </w:tcPr>
          <w:p w14:paraId="2EC6F282" w14:textId="77777777" w:rsidR="0003042E" w:rsidRPr="009C0079" w:rsidRDefault="0003042E" w:rsidP="009C2885">
            <w:pPr>
              <w:ind w:right="116"/>
              <w:jc w:val="thaiDistribute"/>
              <w:rPr>
                <w:spacing w:val="-6"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</w:t>
            </w:r>
            <w:r>
              <w:rPr>
                <w:rFonts w:hint="cs"/>
                <w:spacing w:val="-6"/>
                <w:cs/>
              </w:rPr>
              <w:t xml:space="preserve"> </w:t>
            </w:r>
            <w:r w:rsidRPr="00325089">
              <w:rPr>
                <w:spacing w:val="-6"/>
              </w:rPr>
              <w:t>-</w:t>
            </w:r>
            <w:r>
              <w:rPr>
                <w:rFonts w:hint="cs"/>
                <w:spacing w:val="-6"/>
                <w:cs/>
              </w:rPr>
              <w:t xml:space="preserve"> </w:t>
            </w:r>
            <w:r w:rsidRPr="009C0079">
              <w:rPr>
                <w:spacing w:val="-6"/>
                <w:cs/>
              </w:rPr>
              <w:t>สุทธิ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21523BC5" w14:textId="57FFA50B" w:rsidR="0003042E" w:rsidRPr="00BB32BC" w:rsidRDefault="00F97BE2" w:rsidP="009C2885">
            <w:pPr>
              <w:tabs>
                <w:tab w:val="decimal" w:pos="1760"/>
              </w:tabs>
              <w:ind w:left="-101" w:right="-110"/>
              <w:jc w:val="both"/>
              <w:rPr>
                <w:spacing w:val="-6"/>
                <w:cs/>
              </w:rPr>
            </w:pPr>
            <w:r>
              <w:rPr>
                <w:spacing w:val="-6"/>
              </w:rPr>
              <w:t>455,937,116</w:t>
            </w:r>
          </w:p>
        </w:tc>
        <w:tc>
          <w:tcPr>
            <w:tcW w:w="2221" w:type="dxa"/>
            <w:tcBorders>
              <w:bottom w:val="single" w:sz="4" w:space="0" w:color="auto"/>
            </w:tcBorders>
          </w:tcPr>
          <w:p w14:paraId="6ACBC689" w14:textId="77777777" w:rsidR="0003042E" w:rsidRPr="00583D29" w:rsidRDefault="0003042E" w:rsidP="009C2885">
            <w:pPr>
              <w:tabs>
                <w:tab w:val="decimal" w:pos="1760"/>
              </w:tabs>
              <w:ind w:left="-101" w:right="-110"/>
              <w:jc w:val="both"/>
              <w:rPr>
                <w:spacing w:val="-6"/>
              </w:rPr>
            </w:pPr>
            <w:r>
              <w:rPr>
                <w:spacing w:val="-6"/>
              </w:rPr>
              <w:t>593,585,625</w:t>
            </w:r>
          </w:p>
        </w:tc>
      </w:tr>
      <w:bookmarkEnd w:id="15"/>
    </w:tbl>
    <w:p w14:paraId="73F2F615" w14:textId="77777777" w:rsidR="0003042E" w:rsidRPr="0003042E" w:rsidRDefault="0003042E" w:rsidP="0003042E">
      <w:pPr>
        <w:ind w:right="116"/>
        <w:jc w:val="thaiDistribute"/>
        <w:rPr>
          <w:spacing w:val="-8"/>
          <w:sz w:val="20"/>
          <w:szCs w:val="20"/>
        </w:rPr>
      </w:pPr>
    </w:p>
    <w:p w14:paraId="4AD77E36" w14:textId="77777777" w:rsidR="0003042E" w:rsidRDefault="0003042E" w:rsidP="00EB2AD1">
      <w:pPr>
        <w:tabs>
          <w:tab w:val="left" w:pos="284"/>
        </w:tabs>
        <w:ind w:right="-28" w:firstLine="505"/>
        <w:jc w:val="thaiDistribute"/>
        <w:outlineLvl w:val="0"/>
        <w:rPr>
          <w:sz w:val="16"/>
          <w:szCs w:val="16"/>
        </w:rPr>
      </w:pPr>
      <w:r w:rsidRPr="00EB2AD1">
        <w:rPr>
          <w:rFonts w:ascii="Angsana New" w:hAnsi="Angsana New"/>
          <w:cs/>
        </w:rPr>
        <w:t>สิทธิ</w:t>
      </w:r>
      <w:r w:rsidRPr="00143BBA">
        <w:rPr>
          <w:rFonts w:ascii="Angsana New" w:hAnsi="Angsana New" w:cs="Angsana New"/>
          <w:spacing w:val="-4"/>
          <w:cs/>
        </w:rPr>
        <w:t>การใช้คลื่นความถี่รอตัดจำหน่าย</w:t>
      </w:r>
      <w:r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 xml:space="preserve">คือ </w:t>
      </w:r>
      <w:r w:rsidRPr="00143BBA">
        <w:rPr>
          <w:rFonts w:ascii="Angsana New" w:hAnsi="Angsana New" w:cs="Angsana New"/>
          <w:cs/>
        </w:rPr>
        <w:t>ใบอนุญาตให้ใช้คลื่นความถี่</w:t>
      </w:r>
      <w:r w:rsidRPr="00143BBA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(ดูหมายเหตุ </w:t>
      </w:r>
      <w:r>
        <w:rPr>
          <w:rFonts w:ascii="Angsana New" w:hAnsi="Angsana New" w:cs="Angsana New"/>
        </w:rPr>
        <w:t>1.2)</w:t>
      </w:r>
    </w:p>
    <w:p w14:paraId="4811BDC0" w14:textId="77777777" w:rsidR="0003042E" w:rsidRPr="000879ED" w:rsidRDefault="0003042E" w:rsidP="0003042E">
      <w:pPr>
        <w:ind w:left="426" w:right="-23" w:firstLine="425"/>
        <w:jc w:val="thaiDistribute"/>
        <w:rPr>
          <w:cs/>
        </w:rPr>
      </w:pPr>
    </w:p>
    <w:p w14:paraId="6BA94A4F" w14:textId="750C3310" w:rsidR="0003042E" w:rsidRPr="00C518FC" w:rsidRDefault="0003042E" w:rsidP="0003042E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 w:rsidRPr="00C04077">
        <w:rPr>
          <w:b/>
          <w:bCs/>
          <w:cs/>
        </w:rPr>
        <w:t>ค่าเช่าภาพยนตร์ ค่าละครและลิขสิทธิ์รอตัดจำหน่าย</w:t>
      </w:r>
    </w:p>
    <w:p w14:paraId="5894B78D" w14:textId="77777777" w:rsidR="0003042E" w:rsidRPr="00C04077" w:rsidRDefault="0003042E" w:rsidP="00AD22E6">
      <w:pPr>
        <w:tabs>
          <w:tab w:val="left" w:pos="360"/>
          <w:tab w:val="left" w:pos="1440"/>
        </w:tabs>
        <w:ind w:right="-28"/>
        <w:jc w:val="right"/>
        <w:rPr>
          <w:sz w:val="30"/>
          <w:szCs w:val="30"/>
        </w:rPr>
      </w:pPr>
      <w:r w:rsidRPr="00C04077">
        <w:rPr>
          <w:sz w:val="31"/>
          <w:szCs w:val="31"/>
        </w:rPr>
        <w:tab/>
      </w:r>
      <w:r w:rsidRPr="00C04077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>
        <w:rPr>
          <w:rFonts w:hint="cs"/>
          <w:sz w:val="28"/>
          <w:szCs w:val="28"/>
          <w:cs/>
        </w:rPr>
        <w:t xml:space="preserve">  </w:t>
      </w:r>
      <w:r w:rsidRPr="00C04077">
        <w:rPr>
          <w:sz w:val="30"/>
          <w:szCs w:val="30"/>
          <w:cs/>
        </w:rPr>
        <w:t xml:space="preserve">หน่วย </w:t>
      </w:r>
      <w:r w:rsidRPr="00C04077">
        <w:rPr>
          <w:sz w:val="30"/>
          <w:szCs w:val="30"/>
        </w:rPr>
        <w:t xml:space="preserve">: </w:t>
      </w:r>
      <w:r w:rsidRPr="00C04077">
        <w:rPr>
          <w:sz w:val="30"/>
          <w:szCs w:val="30"/>
          <w:cs/>
        </w:rPr>
        <w:t>บาท</w:t>
      </w:r>
    </w:p>
    <w:tbl>
      <w:tblPr>
        <w:tblW w:w="9535" w:type="dxa"/>
        <w:tblInd w:w="-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1462"/>
        <w:gridCol w:w="1463"/>
        <w:gridCol w:w="1462"/>
        <w:gridCol w:w="1463"/>
      </w:tblGrid>
      <w:tr w:rsidR="0003042E" w:rsidRPr="00C04077" w14:paraId="0C815FDA" w14:textId="77777777" w:rsidTr="00CC7349"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289FE" w14:textId="77777777" w:rsidR="0003042E" w:rsidRPr="00C04077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bookmarkStart w:id="16" w:name="OLE_LINK9"/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4B315" w14:textId="77777777" w:rsidR="0003042E" w:rsidRPr="00312EBD" w:rsidRDefault="0003042E" w:rsidP="009C2885">
            <w:pPr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7165B" w14:textId="77777777" w:rsidR="0003042E" w:rsidRPr="00C04077" w:rsidRDefault="0003042E" w:rsidP="009C2885">
            <w:pPr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42E" w:rsidRPr="00C04077" w14:paraId="17D45AFE" w14:textId="77777777" w:rsidTr="00CC7349"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E9E9" w14:textId="77777777" w:rsidR="0003042E" w:rsidRPr="00C04077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D8886EE" w14:textId="77777777" w:rsidR="0003042E" w:rsidRPr="00312EBD" w:rsidRDefault="0003042E" w:rsidP="009C288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D38E5" w14:textId="77777777" w:rsidR="0003042E" w:rsidRPr="00312EBD" w:rsidRDefault="0003042E" w:rsidP="009C288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56C7A56" w14:textId="77777777" w:rsidR="0003042E" w:rsidRPr="00672324" w:rsidRDefault="0003042E" w:rsidP="009C288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2A94" w14:textId="77777777" w:rsidR="0003042E" w:rsidRPr="00672324" w:rsidRDefault="0003042E" w:rsidP="009C2885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</w:tr>
      <w:tr w:rsidR="0003042E" w:rsidRPr="00C04077" w14:paraId="47B14C37" w14:textId="77777777" w:rsidTr="00CC7349">
        <w:trPr>
          <w:trHeight w:val="378"/>
        </w:trPr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B372FA" w14:textId="77777777" w:rsidR="0003042E" w:rsidRPr="00C04077" w:rsidRDefault="0003042E" w:rsidP="009C2885">
            <w:pPr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ยกมา</w:t>
            </w:r>
            <w:r>
              <w:rPr>
                <w:rFonts w:hint="cs"/>
                <w:sz w:val="30"/>
                <w:szCs w:val="30"/>
                <w:cs/>
              </w:rPr>
              <w:t>ต้นปี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74EBD35" w14:textId="77777777" w:rsidR="0003042E" w:rsidRPr="00BB32BC" w:rsidRDefault="0003042E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2,093,406,591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BD72AC" w14:textId="77777777" w:rsidR="0003042E" w:rsidRPr="00BB32BC" w:rsidRDefault="0003042E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2,512,023,410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E4F0DA" w14:textId="77777777" w:rsidR="0003042E" w:rsidRPr="006123D0" w:rsidRDefault="0003042E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31,641,349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1F88FCB" w14:textId="77777777" w:rsidR="0003042E" w:rsidRPr="00672324" w:rsidRDefault="0003042E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86,717,850</w:t>
            </w:r>
          </w:p>
        </w:tc>
      </w:tr>
      <w:tr w:rsidR="0003042E" w:rsidRPr="00C04077" w14:paraId="00D8D176" w14:textId="77777777" w:rsidTr="00CC7349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C5C247" w14:textId="77777777" w:rsidR="0003042E" w:rsidRPr="00F36282" w:rsidRDefault="0003042E" w:rsidP="009C2885">
            <w:pPr>
              <w:ind w:left="72" w:right="-108"/>
              <w:rPr>
                <w:sz w:val="30"/>
                <w:szCs w:val="30"/>
                <w:u w:val="single"/>
                <w:cs/>
              </w:rPr>
            </w:pPr>
            <w:r w:rsidRPr="00F36282">
              <w:rPr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BB17FF" w14:textId="056005BB" w:rsidR="0003042E" w:rsidRPr="00BB32BC" w:rsidRDefault="00A106F4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212,897,328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C949BBB" w14:textId="77777777" w:rsidR="0003042E" w:rsidRPr="00BB32BC" w:rsidRDefault="0003042E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720,807,738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C2725C8" w14:textId="44E026E8" w:rsidR="0003042E" w:rsidRPr="00BB32BC" w:rsidRDefault="00BA7174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880,000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4E1431E" w14:textId="77777777" w:rsidR="0003042E" w:rsidRPr="008E4635" w:rsidRDefault="0003042E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2,862,500</w:t>
            </w:r>
          </w:p>
        </w:tc>
      </w:tr>
      <w:tr w:rsidR="0003042E" w:rsidRPr="00C04077" w14:paraId="1618E148" w14:textId="77777777" w:rsidTr="00CC7349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E83D37" w14:textId="77777777" w:rsidR="0003042E" w:rsidRPr="00C04077" w:rsidRDefault="0003042E" w:rsidP="009C2885">
            <w:pPr>
              <w:ind w:left="72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รับโอนจากเงินมัดจำค่าลิขสิทธิ์ภาพยนตร์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08113F1" w14:textId="77777777" w:rsidR="0003042E" w:rsidRPr="00BB32BC" w:rsidRDefault="0003042E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E6C2EF" w14:textId="77777777" w:rsidR="0003042E" w:rsidRPr="00BB32BC" w:rsidRDefault="0003042E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9D0F366" w14:textId="77777777" w:rsidR="0003042E" w:rsidRPr="00BB32BC" w:rsidRDefault="0003042E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0166477" w14:textId="77777777" w:rsidR="0003042E" w:rsidRPr="008E4635" w:rsidRDefault="0003042E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</w:p>
        </w:tc>
      </w:tr>
      <w:tr w:rsidR="0003042E" w:rsidRPr="00C04077" w14:paraId="418E6F58" w14:textId="77777777" w:rsidTr="00CC7349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873589" w14:textId="77777777" w:rsidR="0003042E" w:rsidRPr="00C04077" w:rsidRDefault="0003042E" w:rsidP="009C2885">
            <w:pPr>
              <w:ind w:left="252" w:right="-108" w:firstLine="111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และสินทรัพย์หมุนเวียนอื่น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51DB352" w14:textId="2B2D0741" w:rsidR="0003042E" w:rsidRPr="00BB32BC" w:rsidRDefault="00A106F4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21,091,503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F750F81" w14:textId="77777777" w:rsidR="0003042E" w:rsidRPr="00BB32BC" w:rsidRDefault="0003042E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17,479,280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8E0A2FA" w14:textId="24C6F957" w:rsidR="0003042E" w:rsidRPr="00BB32BC" w:rsidRDefault="00BA7174" w:rsidP="00BA7174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20,341,504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CD925DD" w14:textId="77777777" w:rsidR="0003042E" w:rsidRPr="00D5265C" w:rsidRDefault="0003042E" w:rsidP="009C2885">
            <w:pPr>
              <w:tabs>
                <w:tab w:val="decimal" w:pos="865"/>
              </w:tabs>
              <w:ind w:left="-17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3042E" w:rsidRPr="00C04077" w14:paraId="637675F6" w14:textId="77777777" w:rsidTr="00CC7349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30F2DA" w14:textId="77777777" w:rsidR="0003042E" w:rsidRPr="00EE2474" w:rsidRDefault="0003042E" w:rsidP="009C2885">
            <w:pPr>
              <w:ind w:left="72" w:right="-108"/>
              <w:rPr>
                <w:sz w:val="30"/>
                <w:szCs w:val="30"/>
                <w:cs/>
              </w:rPr>
            </w:pPr>
            <w:r w:rsidRPr="00EE2474">
              <w:rPr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DE14BD1" w14:textId="723258D6" w:rsidR="0003042E" w:rsidRPr="00BB32BC" w:rsidRDefault="00A106F4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(1,038,014,891)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7267AB9" w14:textId="77777777" w:rsidR="0003042E" w:rsidRPr="00BB32BC" w:rsidRDefault="0003042E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(1,156,903,837)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A3F02CA" w14:textId="411BADFD" w:rsidR="0003042E" w:rsidRPr="00BB32BC" w:rsidRDefault="00BA7174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(14,768,304)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5AFBB0" w14:textId="77777777" w:rsidR="0003042E" w:rsidRPr="006123D0" w:rsidRDefault="0003042E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(57,939,001)</w:t>
            </w:r>
          </w:p>
        </w:tc>
      </w:tr>
      <w:tr w:rsidR="00A106F4" w:rsidRPr="00C04077" w14:paraId="1D709E18" w14:textId="77777777" w:rsidTr="00CC7349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4596B" w14:textId="370843EB" w:rsidR="00A106F4" w:rsidRPr="00EE2474" w:rsidRDefault="00A106F4" w:rsidP="009C2885">
            <w:pPr>
              <w:ind w:left="72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ลดลงจากค่าเผื่อการด้อยค่าของละคร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6772C18" w14:textId="5BDA85F8" w:rsidR="00A106F4" w:rsidRDefault="00A106F4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(83,987,963)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4E386D7" w14:textId="695259A7" w:rsidR="00A106F4" w:rsidRDefault="00A106F4" w:rsidP="00A106F4">
            <w:pPr>
              <w:tabs>
                <w:tab w:val="decimal" w:pos="865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7B88BB9" w14:textId="17463E5A" w:rsidR="00A106F4" w:rsidRDefault="00A106F4" w:rsidP="00A106F4">
            <w:pPr>
              <w:tabs>
                <w:tab w:val="decimal" w:pos="865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DD4F2B9" w14:textId="7CD2BEA2" w:rsidR="00A106F4" w:rsidRDefault="00A106F4" w:rsidP="00A106F4">
            <w:pPr>
              <w:tabs>
                <w:tab w:val="decimal" w:pos="865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3042E" w:rsidRPr="00C04077" w14:paraId="392C0EDD" w14:textId="77777777" w:rsidTr="00CC734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85534" w14:textId="77777777" w:rsidR="0003042E" w:rsidRPr="00C04077" w:rsidRDefault="0003042E" w:rsidP="009C2885">
            <w:pPr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</w:t>
            </w:r>
            <w:r>
              <w:rPr>
                <w:rFonts w:hint="cs"/>
                <w:sz w:val="30"/>
                <w:szCs w:val="30"/>
                <w:cs/>
              </w:rPr>
              <w:t>ไปปลายปี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90988E1" w14:textId="673188EC" w:rsidR="0003042E" w:rsidRPr="00BB32BC" w:rsidRDefault="00A106F4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</w:t>
            </w:r>
            <w:r w:rsidR="007939FA">
              <w:rPr>
                <w:sz w:val="30"/>
                <w:szCs w:val="30"/>
              </w:rPr>
              <w:t>05</w:t>
            </w:r>
            <w:r>
              <w:rPr>
                <w:sz w:val="30"/>
                <w:szCs w:val="30"/>
              </w:rPr>
              <w:t>,3</w:t>
            </w:r>
            <w:r w:rsidR="007939FA">
              <w:rPr>
                <w:sz w:val="30"/>
                <w:szCs w:val="30"/>
              </w:rPr>
              <w:t>92,568</w:t>
            </w:r>
          </w:p>
        </w:tc>
        <w:tc>
          <w:tcPr>
            <w:tcW w:w="146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DD4E32D" w14:textId="77777777" w:rsidR="0003042E" w:rsidRPr="00BB32BC" w:rsidRDefault="0003042E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2,093,406,591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B1BFB1C" w14:textId="52DD20FF" w:rsidR="0003042E" w:rsidRPr="00BB32BC" w:rsidRDefault="00BA7174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38,094,549</w:t>
            </w:r>
          </w:p>
        </w:tc>
        <w:tc>
          <w:tcPr>
            <w:tcW w:w="146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B7D18C4" w14:textId="77777777" w:rsidR="0003042E" w:rsidRPr="006123D0" w:rsidRDefault="0003042E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31,641,349</w:t>
            </w:r>
          </w:p>
        </w:tc>
      </w:tr>
      <w:tr w:rsidR="0003042E" w:rsidRPr="00C04077" w14:paraId="165682C7" w14:textId="77777777" w:rsidTr="00CC7349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431145" w14:textId="77777777" w:rsidR="0003042E" w:rsidRPr="00C04077" w:rsidRDefault="0003042E" w:rsidP="009C2885">
            <w:pPr>
              <w:ind w:left="72" w:right="-108"/>
              <w:jc w:val="both"/>
              <w:rPr>
                <w:sz w:val="30"/>
                <w:szCs w:val="30"/>
                <w:cs/>
              </w:rPr>
            </w:pPr>
            <w:r w:rsidRPr="00592AD8"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8857AA">
              <w:rPr>
                <w:sz w:val="30"/>
                <w:szCs w:val="30"/>
                <w:cs/>
              </w:rPr>
              <w:t>ค่าเผื่อการด้อย</w:t>
            </w:r>
            <w:r>
              <w:rPr>
                <w:rFonts w:hint="cs"/>
                <w:sz w:val="30"/>
                <w:szCs w:val="30"/>
                <w:cs/>
              </w:rPr>
              <w:t>ค่าของ</w:t>
            </w:r>
            <w:r w:rsidRPr="008857AA">
              <w:rPr>
                <w:sz w:val="30"/>
                <w:szCs w:val="30"/>
                <w:cs/>
              </w:rPr>
              <w:t>ละคร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9FA6DDE" w14:textId="5123910D" w:rsidR="0003042E" w:rsidRPr="00BB32BC" w:rsidRDefault="00A106F4" w:rsidP="004A1374">
            <w:pPr>
              <w:tabs>
                <w:tab w:val="decimal" w:pos="865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755A369" w14:textId="77777777" w:rsidR="0003042E" w:rsidRPr="00D5265C" w:rsidRDefault="0003042E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(83,987,963)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B6AAABD" w14:textId="0847BD98" w:rsidR="0003042E" w:rsidRPr="00BB32BC" w:rsidRDefault="00BA7174" w:rsidP="009C2885">
            <w:pPr>
              <w:tabs>
                <w:tab w:val="decimal" w:pos="865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6250C52" w14:textId="77777777" w:rsidR="0003042E" w:rsidRPr="00BB32BC" w:rsidRDefault="0003042E" w:rsidP="009C2885">
            <w:pPr>
              <w:tabs>
                <w:tab w:val="decimal" w:pos="865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3042E" w:rsidRPr="00C04077" w14:paraId="6E04D574" w14:textId="77777777" w:rsidTr="00CC734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E3CFBB" w14:textId="45A7D81C" w:rsidR="0003042E" w:rsidRPr="00C04077" w:rsidRDefault="0003042E" w:rsidP="009C2885">
            <w:pPr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ค่าเช่าภาพยนตร์ </w:t>
            </w:r>
            <w:r w:rsidR="00C270F4" w:rsidRPr="00C04077">
              <w:rPr>
                <w:sz w:val="30"/>
                <w:szCs w:val="30"/>
                <w:cs/>
              </w:rPr>
              <w:t>ค่าละครและ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1A4FEB1" w14:textId="77777777" w:rsidR="0003042E" w:rsidRPr="00BB32BC" w:rsidRDefault="0003042E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1CBAA43" w14:textId="77777777" w:rsidR="0003042E" w:rsidRPr="00BB32BC" w:rsidRDefault="0003042E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D4F9DA4" w14:textId="77777777" w:rsidR="0003042E" w:rsidRPr="00BB32BC" w:rsidRDefault="0003042E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5F5321" w14:textId="77777777" w:rsidR="0003042E" w:rsidRPr="006123D0" w:rsidRDefault="0003042E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</w:p>
        </w:tc>
      </w:tr>
      <w:tr w:rsidR="0003042E" w:rsidRPr="00C04077" w14:paraId="1D3A7124" w14:textId="77777777" w:rsidTr="00CC7349"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DB362" w14:textId="53FDAB77" w:rsidR="0003042E" w:rsidRPr="00C04077" w:rsidRDefault="0003042E" w:rsidP="009C2885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ลิขสิทธิ์รอตัด</w:t>
            </w: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C04077">
              <w:rPr>
                <w:sz w:val="30"/>
                <w:szCs w:val="30"/>
                <w:cs/>
              </w:rPr>
              <w:t xml:space="preserve">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3579456" w14:textId="7BBBD719" w:rsidR="0003042E" w:rsidRPr="00BB32BC" w:rsidRDefault="007939FA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1,205,392,568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289FF" w14:textId="77777777" w:rsidR="0003042E" w:rsidRPr="00BB32BC" w:rsidRDefault="0003042E" w:rsidP="009C2885">
            <w:pPr>
              <w:tabs>
                <w:tab w:val="decimal" w:pos="1191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2,009,418,628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AD4E4E9" w14:textId="359D4CC9" w:rsidR="0003042E" w:rsidRPr="00BB32BC" w:rsidRDefault="00BA7174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38,094,549</w:t>
            </w:r>
          </w:p>
        </w:tc>
        <w:tc>
          <w:tcPr>
            <w:tcW w:w="146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EA059" w14:textId="77777777" w:rsidR="0003042E" w:rsidRPr="006123D0" w:rsidRDefault="0003042E" w:rsidP="009C2885">
            <w:pPr>
              <w:tabs>
                <w:tab w:val="decimal" w:pos="1134"/>
              </w:tabs>
              <w:ind w:left="-17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31,641,349</w:t>
            </w:r>
          </w:p>
        </w:tc>
      </w:tr>
      <w:bookmarkEnd w:id="16"/>
    </w:tbl>
    <w:p w14:paraId="661340C0" w14:textId="77777777" w:rsidR="0003042E" w:rsidRDefault="0003042E" w:rsidP="0003042E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0BA7FB51" w14:textId="77777777" w:rsidR="0003042E" w:rsidRDefault="0003042E" w:rsidP="0003042E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466105AD" w14:textId="77777777" w:rsidR="0003042E" w:rsidRDefault="0003042E" w:rsidP="0003042E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1323A0FB" w14:textId="77777777" w:rsidR="0003042E" w:rsidRDefault="0003042E" w:rsidP="0003042E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58E37C92" w14:textId="77777777" w:rsidR="0003042E" w:rsidRDefault="0003042E" w:rsidP="0003042E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131F22AE" w14:textId="77777777" w:rsidR="00E1660D" w:rsidRDefault="00E1660D" w:rsidP="0003042E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17916D16" w14:textId="77777777" w:rsidR="00E1660D" w:rsidRDefault="00E1660D" w:rsidP="0003042E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2A2EE081" w14:textId="77777777" w:rsidR="0003042E" w:rsidRDefault="0003042E" w:rsidP="0003042E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63678B2E" w14:textId="77777777" w:rsidR="0003042E" w:rsidRDefault="0003042E" w:rsidP="0003042E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16534725" w14:textId="77777777" w:rsidR="0003042E" w:rsidRDefault="0003042E" w:rsidP="00884999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884999">
        <w:rPr>
          <w:rFonts w:hint="cs"/>
          <w:b/>
          <w:bCs/>
          <w:cs/>
        </w:rPr>
        <w:lastRenderedPageBreak/>
        <w:t>สินทรัพย์</w:t>
      </w:r>
      <w:r>
        <w:rPr>
          <w:rFonts w:ascii="Angsana New" w:hAnsi="Angsana New" w:hint="cs"/>
          <w:b/>
          <w:bCs/>
          <w:cs/>
        </w:rPr>
        <w:t>ไม่หมุนเวียนอื่น</w:t>
      </w:r>
    </w:p>
    <w:p w14:paraId="13DD0B58" w14:textId="77777777" w:rsidR="0003042E" w:rsidRPr="00441D84" w:rsidRDefault="0003042E" w:rsidP="00884999">
      <w:pPr>
        <w:tabs>
          <w:tab w:val="left" w:pos="360"/>
          <w:tab w:val="left" w:pos="1440"/>
        </w:tabs>
        <w:ind w:right="-28"/>
        <w:jc w:val="right"/>
      </w:pPr>
      <w:r w:rsidRPr="00441D84">
        <w:rPr>
          <w:rFonts w:hint="cs"/>
          <w:cs/>
        </w:rPr>
        <w:t xml:space="preserve"> </w:t>
      </w:r>
      <w:r w:rsidRPr="00441D84">
        <w:rPr>
          <w:cs/>
        </w:rPr>
        <w:t xml:space="preserve">หน่วย </w:t>
      </w:r>
      <w:r w:rsidRPr="00441D84">
        <w:t xml:space="preserve">: </w:t>
      </w:r>
      <w:r w:rsidRPr="00441D84">
        <w:rPr>
          <w:cs/>
        </w:rPr>
        <w:t>บา</w:t>
      </w:r>
      <w:r w:rsidRPr="00441D84">
        <w:rPr>
          <w:rFonts w:hint="cs"/>
          <w:cs/>
        </w:rPr>
        <w:t>ท</w:t>
      </w:r>
    </w:p>
    <w:tbl>
      <w:tblPr>
        <w:tblW w:w="9537" w:type="dxa"/>
        <w:tblInd w:w="-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7"/>
        <w:gridCol w:w="1389"/>
        <w:gridCol w:w="1389"/>
        <w:gridCol w:w="1361"/>
        <w:gridCol w:w="1361"/>
      </w:tblGrid>
      <w:tr w:rsidR="0003042E" w:rsidRPr="00F85C91" w14:paraId="7F96F090" w14:textId="77777777" w:rsidTr="00181BAC">
        <w:trPr>
          <w:trHeight w:val="405"/>
        </w:trPr>
        <w:tc>
          <w:tcPr>
            <w:tcW w:w="40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8EB97" w14:textId="77777777" w:rsidR="0003042E" w:rsidRPr="002F3042" w:rsidRDefault="0003042E" w:rsidP="009C2885">
            <w:pPr>
              <w:spacing w:line="216" w:lineRule="auto"/>
              <w:ind w:left="-108" w:right="-108"/>
              <w:jc w:val="center"/>
              <w:rPr>
                <w:cs/>
              </w:rPr>
            </w:pPr>
            <w:bookmarkStart w:id="17" w:name="OLE_LINK10"/>
            <w:r w:rsidRPr="002F3042">
              <w:rPr>
                <w:cs/>
              </w:rPr>
              <w:t>รายการ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B14F" w14:textId="77777777" w:rsidR="0003042E" w:rsidRPr="002F3042" w:rsidRDefault="0003042E" w:rsidP="009C2885">
            <w:pPr>
              <w:spacing w:line="216" w:lineRule="auto"/>
              <w:ind w:right="-1058" w:hanging="1008"/>
              <w:jc w:val="center"/>
            </w:pPr>
            <w:r w:rsidRPr="002F3042">
              <w:rPr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F90B" w14:textId="77777777" w:rsidR="0003042E" w:rsidRPr="002F3042" w:rsidRDefault="0003042E" w:rsidP="009C2885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2F3042">
              <w:rPr>
                <w:cs/>
              </w:rPr>
              <w:t>งบการเงินเฉพาะกิจการ</w:t>
            </w:r>
          </w:p>
        </w:tc>
      </w:tr>
      <w:tr w:rsidR="00884999" w:rsidRPr="00F85C91" w14:paraId="22AEDFB6" w14:textId="77777777" w:rsidTr="00181BAC">
        <w:trPr>
          <w:trHeight w:val="405"/>
        </w:trPr>
        <w:tc>
          <w:tcPr>
            <w:tcW w:w="4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AEC9" w14:textId="77777777" w:rsidR="0003042E" w:rsidRPr="002F3042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2193334" w14:textId="77777777" w:rsidR="0003042E" w:rsidRPr="002F3042" w:rsidRDefault="0003042E" w:rsidP="009C2885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t>256</w:t>
            </w:r>
            <w:r>
              <w:t>8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E3817" w14:textId="77777777" w:rsidR="0003042E" w:rsidRPr="002F3042" w:rsidRDefault="0003042E" w:rsidP="009C2885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t>256</w:t>
            </w:r>
            <w: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14AC145" w14:textId="77777777" w:rsidR="0003042E" w:rsidRPr="002F3042" w:rsidRDefault="0003042E" w:rsidP="009C2885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t>256</w:t>
            </w:r>
            <w: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531A7" w14:textId="77777777" w:rsidR="0003042E" w:rsidRPr="002F3042" w:rsidRDefault="0003042E" w:rsidP="009C2885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t>256</w:t>
            </w:r>
            <w:r>
              <w:t>7</w:t>
            </w:r>
          </w:p>
        </w:tc>
      </w:tr>
      <w:tr w:rsidR="00884999" w:rsidRPr="009061A1" w14:paraId="211AC456" w14:textId="77777777" w:rsidTr="00181BAC">
        <w:trPr>
          <w:trHeight w:val="397"/>
        </w:trPr>
        <w:tc>
          <w:tcPr>
            <w:tcW w:w="4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0F54" w14:textId="77777777" w:rsidR="0003042E" w:rsidRPr="002F3042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เงินประกัน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15DC490" w14:textId="637B2604" w:rsidR="0003042E" w:rsidRPr="00486C2A" w:rsidRDefault="00C9147F" w:rsidP="00B177F3">
            <w:pPr>
              <w:tabs>
                <w:tab w:val="decimal" w:pos="1134"/>
              </w:tabs>
              <w:spacing w:line="216" w:lineRule="auto"/>
              <w:ind w:left="-100" w:right="-80"/>
              <w:jc w:val="both"/>
            </w:pPr>
            <w:r>
              <w:t>34,394,427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4A80E3" w14:textId="77777777" w:rsidR="0003042E" w:rsidRPr="00486C2A" w:rsidRDefault="0003042E" w:rsidP="00B177F3">
            <w:pPr>
              <w:tabs>
                <w:tab w:val="decimal" w:pos="1134"/>
              </w:tabs>
              <w:spacing w:line="216" w:lineRule="auto"/>
              <w:ind w:left="-100" w:right="-80"/>
              <w:jc w:val="both"/>
            </w:pPr>
            <w:r>
              <w:t>35,674,927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3F3D43" w14:textId="09685393" w:rsidR="0003042E" w:rsidRPr="00486C2A" w:rsidRDefault="0007614E" w:rsidP="00B177F3">
            <w:pPr>
              <w:tabs>
                <w:tab w:val="decimal" w:pos="1134"/>
              </w:tabs>
              <w:spacing w:line="216" w:lineRule="auto"/>
              <w:ind w:left="-100" w:right="-80"/>
              <w:jc w:val="both"/>
            </w:pPr>
            <w:r>
              <w:t>14,909,654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1E010B" w14:textId="77777777" w:rsidR="0003042E" w:rsidRPr="006123D0" w:rsidRDefault="0003042E" w:rsidP="00B177F3">
            <w:pPr>
              <w:tabs>
                <w:tab w:val="decimal" w:pos="1134"/>
              </w:tabs>
              <w:spacing w:line="216" w:lineRule="auto"/>
              <w:ind w:left="-100" w:right="-80"/>
              <w:jc w:val="both"/>
            </w:pPr>
            <w:r>
              <w:t>12,063,453</w:t>
            </w:r>
          </w:p>
        </w:tc>
      </w:tr>
      <w:tr w:rsidR="00884999" w:rsidRPr="009061A1" w14:paraId="468D06A3" w14:textId="77777777" w:rsidTr="00181BAC">
        <w:trPr>
          <w:trHeight w:val="397"/>
        </w:trPr>
        <w:tc>
          <w:tcPr>
            <w:tcW w:w="4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EAD9B5" w14:textId="77777777" w:rsidR="0003042E" w:rsidRPr="002F3042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ภาษี</w:t>
            </w:r>
            <w:r w:rsidRPr="002F3042">
              <w:rPr>
                <w:rFonts w:hint="cs"/>
                <w:cs/>
              </w:rPr>
              <w:t>เงินได้</w:t>
            </w:r>
            <w:r w:rsidRPr="002F3042">
              <w:rPr>
                <w:cs/>
              </w:rPr>
              <w:t>นิติบุคคลถูกหัก ณ ที่จ่าย</w:t>
            </w:r>
            <w:r w:rsidRPr="002F3042">
              <w:rPr>
                <w:rFonts w:hint="cs"/>
                <w:cs/>
              </w:rPr>
              <w:t xml:space="preserve"> (เกิน</w:t>
            </w:r>
            <w:r>
              <w:t xml:space="preserve"> 1 </w:t>
            </w:r>
            <w:r w:rsidRPr="002F3042">
              <w:rPr>
                <w:rFonts w:hint="cs"/>
                <w:cs/>
              </w:rPr>
              <w:t>ปี)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EAEACA7" w14:textId="564C24F9" w:rsidR="0003042E" w:rsidRPr="00486C2A" w:rsidRDefault="00C9147F" w:rsidP="00B177F3">
            <w:pPr>
              <w:tabs>
                <w:tab w:val="decimal" w:pos="1134"/>
              </w:tabs>
              <w:spacing w:line="216" w:lineRule="auto"/>
              <w:ind w:left="-100" w:right="-80"/>
              <w:jc w:val="both"/>
            </w:pPr>
            <w:r>
              <w:t>160,095,131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22497A" w14:textId="77777777" w:rsidR="0003042E" w:rsidRPr="00486C2A" w:rsidRDefault="0003042E" w:rsidP="00B177F3">
            <w:pPr>
              <w:tabs>
                <w:tab w:val="decimal" w:pos="1134"/>
              </w:tabs>
              <w:spacing w:line="216" w:lineRule="auto"/>
              <w:ind w:left="-100" w:right="-80"/>
              <w:jc w:val="both"/>
            </w:pPr>
            <w:r>
              <w:t>122,873,318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46999C0" w14:textId="0CBB1618" w:rsidR="0003042E" w:rsidRPr="00486C2A" w:rsidRDefault="00A743F3" w:rsidP="00A743F3">
            <w:pPr>
              <w:tabs>
                <w:tab w:val="decimal" w:pos="778"/>
              </w:tabs>
              <w:spacing w:line="216" w:lineRule="auto"/>
              <w:ind w:left="-100" w:right="-80"/>
              <w:jc w:val="both"/>
            </w:pPr>
            <w: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3C18B8" w14:textId="77777777" w:rsidR="0003042E" w:rsidRPr="006123D0" w:rsidRDefault="0003042E" w:rsidP="00B177F3">
            <w:pPr>
              <w:tabs>
                <w:tab w:val="decimal" w:pos="1134"/>
              </w:tabs>
              <w:spacing w:line="216" w:lineRule="auto"/>
              <w:ind w:left="-100" w:right="-80"/>
              <w:jc w:val="both"/>
            </w:pPr>
            <w:r>
              <w:t>10,112,483</w:t>
            </w:r>
          </w:p>
        </w:tc>
      </w:tr>
      <w:tr w:rsidR="00884999" w:rsidRPr="009061A1" w14:paraId="631A3970" w14:textId="77777777" w:rsidTr="00181BAC">
        <w:trPr>
          <w:trHeight w:val="397"/>
        </w:trPr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4731B" w14:textId="77777777" w:rsidR="0003042E" w:rsidRPr="002F3042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อื่น ๆ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C00AF1E" w14:textId="594FA82D" w:rsidR="0003042E" w:rsidRPr="00486C2A" w:rsidRDefault="00C9147F" w:rsidP="00B177F3">
            <w:pPr>
              <w:tabs>
                <w:tab w:val="decimal" w:pos="1134"/>
              </w:tabs>
              <w:spacing w:line="216" w:lineRule="auto"/>
              <w:ind w:left="-100" w:right="-80"/>
              <w:jc w:val="both"/>
              <w:rPr>
                <w:cs/>
              </w:rPr>
            </w:pPr>
            <w:r>
              <w:t>50,439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9B6" w14:textId="77777777" w:rsidR="0003042E" w:rsidRPr="00486C2A" w:rsidRDefault="0003042E" w:rsidP="00B177F3">
            <w:pPr>
              <w:tabs>
                <w:tab w:val="decimal" w:pos="1134"/>
              </w:tabs>
              <w:spacing w:line="216" w:lineRule="auto"/>
              <w:ind w:left="-100" w:right="-80"/>
              <w:jc w:val="both"/>
              <w:rPr>
                <w:cs/>
              </w:rPr>
            </w:pPr>
            <w:r>
              <w:t>50,439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C04FAC" w14:textId="004B47F3" w:rsidR="0003042E" w:rsidRPr="00486C2A" w:rsidRDefault="00A743F3" w:rsidP="00A743F3">
            <w:pPr>
              <w:tabs>
                <w:tab w:val="decimal" w:pos="778"/>
              </w:tabs>
              <w:spacing w:line="216" w:lineRule="auto"/>
              <w:ind w:left="-100" w:right="-80"/>
              <w:jc w:val="both"/>
            </w:pPr>
            <w: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BD8167" w14:textId="77777777" w:rsidR="0003042E" w:rsidRPr="006123D0" w:rsidRDefault="0003042E" w:rsidP="00B177F3">
            <w:pPr>
              <w:tabs>
                <w:tab w:val="decimal" w:pos="778"/>
              </w:tabs>
              <w:spacing w:line="216" w:lineRule="auto"/>
              <w:ind w:left="-100" w:right="-80"/>
              <w:jc w:val="both"/>
            </w:pPr>
            <w:r>
              <w:t>-</w:t>
            </w:r>
          </w:p>
        </w:tc>
      </w:tr>
      <w:tr w:rsidR="00884999" w:rsidRPr="009061A1" w14:paraId="3EBF14BC" w14:textId="77777777" w:rsidTr="00181BAC">
        <w:trPr>
          <w:trHeight w:val="397"/>
        </w:trPr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A628C" w14:textId="77777777" w:rsidR="0003042E" w:rsidRPr="002F3042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รวมสินทรัพย์</w:t>
            </w:r>
            <w:r w:rsidRPr="002F3042">
              <w:rPr>
                <w:rFonts w:hint="cs"/>
                <w:cs/>
              </w:rPr>
              <w:t>ไม่</w:t>
            </w:r>
            <w:r w:rsidRPr="002F3042">
              <w:rPr>
                <w:cs/>
              </w:rPr>
              <w:t>หมุนเวียนอื่น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4334B5" w14:textId="725438B0" w:rsidR="0003042E" w:rsidRPr="00486C2A" w:rsidRDefault="00C9147F" w:rsidP="00B177F3">
            <w:pPr>
              <w:tabs>
                <w:tab w:val="decimal" w:pos="1134"/>
              </w:tabs>
              <w:spacing w:line="216" w:lineRule="auto"/>
              <w:ind w:left="-100" w:right="-80"/>
              <w:jc w:val="both"/>
            </w:pPr>
            <w:r>
              <w:t>194,539,997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9BECD" w14:textId="77777777" w:rsidR="0003042E" w:rsidRPr="00486C2A" w:rsidRDefault="0003042E" w:rsidP="00B177F3">
            <w:pPr>
              <w:tabs>
                <w:tab w:val="decimal" w:pos="1134"/>
              </w:tabs>
              <w:spacing w:line="216" w:lineRule="auto"/>
              <w:ind w:left="-100" w:right="-80"/>
              <w:jc w:val="both"/>
            </w:pPr>
            <w:r>
              <w:t>158,598,684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8298569" w14:textId="725F7265" w:rsidR="0003042E" w:rsidRPr="00486C2A" w:rsidRDefault="00A743F3" w:rsidP="00B177F3">
            <w:pPr>
              <w:tabs>
                <w:tab w:val="decimal" w:pos="1134"/>
              </w:tabs>
              <w:spacing w:line="216" w:lineRule="auto"/>
              <w:ind w:left="-100" w:right="-80"/>
              <w:jc w:val="both"/>
            </w:pPr>
            <w:r>
              <w:t>14,909,654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FEF5F" w14:textId="77777777" w:rsidR="0003042E" w:rsidRPr="006123D0" w:rsidRDefault="0003042E" w:rsidP="00B177F3">
            <w:pPr>
              <w:tabs>
                <w:tab w:val="decimal" w:pos="1134"/>
              </w:tabs>
              <w:spacing w:line="216" w:lineRule="auto"/>
              <w:ind w:left="-100" w:right="-80"/>
              <w:jc w:val="both"/>
            </w:pPr>
            <w:r>
              <w:t>22,175,936</w:t>
            </w:r>
          </w:p>
        </w:tc>
      </w:tr>
      <w:bookmarkEnd w:id="17"/>
    </w:tbl>
    <w:p w14:paraId="438B48A3" w14:textId="77777777" w:rsidR="0003042E" w:rsidRDefault="0003042E" w:rsidP="0003042E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14:paraId="516E74F9" w14:textId="77777777" w:rsidR="0003042E" w:rsidRPr="000879ED" w:rsidRDefault="0003042E" w:rsidP="0003042E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158A538B" w14:textId="77777777" w:rsidR="0003042E" w:rsidRPr="00C04077" w:rsidRDefault="0003042E" w:rsidP="00225398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 w:rsidRPr="00C04077">
        <w:rPr>
          <w:b/>
          <w:bCs/>
          <w:cs/>
        </w:rPr>
        <w:t>เจ้าหนี้การค้าและเจ้าหนี้</w:t>
      </w:r>
      <w:r>
        <w:rPr>
          <w:rFonts w:hint="cs"/>
          <w:b/>
          <w:bCs/>
          <w:cs/>
        </w:rPr>
        <w:t>หมุนเวียน</w:t>
      </w:r>
      <w:r w:rsidRPr="00C04077">
        <w:rPr>
          <w:b/>
          <w:bCs/>
          <w:cs/>
        </w:rPr>
        <w:t>อื่น</w:t>
      </w:r>
    </w:p>
    <w:p w14:paraId="76B3C23A" w14:textId="77777777" w:rsidR="0003042E" w:rsidRPr="00D96F3F" w:rsidRDefault="0003042E" w:rsidP="00225398">
      <w:pPr>
        <w:tabs>
          <w:tab w:val="left" w:pos="360"/>
          <w:tab w:val="left" w:pos="1440"/>
        </w:tabs>
        <w:ind w:right="-28"/>
        <w:jc w:val="right"/>
        <w:rPr>
          <w:sz w:val="31"/>
          <w:szCs w:val="31"/>
        </w:rPr>
      </w:pPr>
      <w:r w:rsidRPr="00C04077">
        <w:rPr>
          <w:b/>
          <w:bCs/>
          <w:cs/>
        </w:rPr>
        <w:tab/>
      </w:r>
      <w:r w:rsidRPr="00441D84">
        <w:rPr>
          <w:cs/>
        </w:rPr>
        <w:t xml:space="preserve">    หน่วย </w:t>
      </w:r>
      <w:r w:rsidRPr="00441D84">
        <w:t xml:space="preserve">: </w:t>
      </w:r>
      <w:proofErr w:type="spellStart"/>
      <w:r w:rsidRPr="00441D84">
        <w:t>บาท</w:t>
      </w:r>
      <w:proofErr w:type="spellEnd"/>
    </w:p>
    <w:tbl>
      <w:tblPr>
        <w:tblW w:w="9520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2"/>
        <w:gridCol w:w="1477"/>
        <w:gridCol w:w="1477"/>
        <w:gridCol w:w="1477"/>
        <w:gridCol w:w="1387"/>
      </w:tblGrid>
      <w:tr w:rsidR="0003042E" w:rsidRPr="00C04077" w14:paraId="1DCAF6B5" w14:textId="77777777" w:rsidTr="00181BAC">
        <w:tc>
          <w:tcPr>
            <w:tcW w:w="3702" w:type="dxa"/>
            <w:vMerge w:val="restart"/>
            <w:vAlign w:val="center"/>
          </w:tcPr>
          <w:p w14:paraId="692F16E4" w14:textId="77777777" w:rsidR="0003042E" w:rsidRPr="00C04077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bookmarkStart w:id="18" w:name="OLE_LINK11"/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2954" w:type="dxa"/>
            <w:gridSpan w:val="2"/>
            <w:vAlign w:val="center"/>
          </w:tcPr>
          <w:p w14:paraId="4E8E115A" w14:textId="77777777" w:rsidR="0003042E" w:rsidRPr="00C04077" w:rsidRDefault="0003042E" w:rsidP="009C2885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center"/>
          </w:tcPr>
          <w:p w14:paraId="3B3C9272" w14:textId="77777777" w:rsidR="0003042E" w:rsidRPr="00C04077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03042E" w:rsidRPr="00C04077" w14:paraId="712DAA57" w14:textId="77777777" w:rsidTr="00181BAC">
        <w:tc>
          <w:tcPr>
            <w:tcW w:w="3702" w:type="dxa"/>
            <w:vMerge/>
            <w:tcBorders>
              <w:bottom w:val="single" w:sz="4" w:space="0" w:color="auto"/>
            </w:tcBorders>
          </w:tcPr>
          <w:p w14:paraId="0E6748B0" w14:textId="77777777" w:rsidR="0003042E" w:rsidRPr="00C04077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2B5C2DA1" w14:textId="77777777" w:rsidR="0003042E" w:rsidRPr="005F5241" w:rsidRDefault="0003042E" w:rsidP="009C2885">
            <w:pPr>
              <w:ind w:left="-108" w:right="-95"/>
              <w:jc w:val="center"/>
            </w:pPr>
            <w:r w:rsidRPr="00325089">
              <w:t>25</w:t>
            </w:r>
            <w:r w:rsidRPr="005F5241">
              <w:t>6</w:t>
            </w:r>
            <w:r>
              <w:t>8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A4F3AFB" w14:textId="77777777" w:rsidR="0003042E" w:rsidRPr="005F5241" w:rsidRDefault="0003042E" w:rsidP="009C2885">
            <w:pPr>
              <w:ind w:left="-108" w:right="-95"/>
              <w:jc w:val="center"/>
            </w:pPr>
            <w:r w:rsidRPr="00325089">
              <w:t>25</w:t>
            </w:r>
            <w:r w:rsidRPr="005F5241">
              <w:t>6</w:t>
            </w:r>
            <w:r>
              <w:t>7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1C965939" w14:textId="77777777" w:rsidR="0003042E" w:rsidRPr="006E4623" w:rsidRDefault="0003042E" w:rsidP="009C2885">
            <w:pPr>
              <w:ind w:left="-108" w:right="-95"/>
              <w:jc w:val="center"/>
            </w:pPr>
            <w:r w:rsidRPr="00325089">
              <w:t>25</w:t>
            </w:r>
            <w:r w:rsidRPr="006E4623">
              <w:t>6</w:t>
            </w:r>
            <w:r>
              <w:t>8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14:paraId="4EE98F5C" w14:textId="77777777" w:rsidR="0003042E" w:rsidRPr="006E4623" w:rsidRDefault="0003042E" w:rsidP="009C2885">
            <w:pPr>
              <w:ind w:left="-108" w:right="-95"/>
              <w:jc w:val="center"/>
            </w:pPr>
            <w:r w:rsidRPr="00325089">
              <w:t>25</w:t>
            </w:r>
            <w:r w:rsidRPr="006E4623">
              <w:t>6</w:t>
            </w:r>
            <w:r>
              <w:t>7</w:t>
            </w:r>
          </w:p>
        </w:tc>
      </w:tr>
      <w:tr w:rsidR="0003042E" w:rsidRPr="00C04077" w14:paraId="22734D20" w14:textId="77777777" w:rsidTr="00181BAC">
        <w:tc>
          <w:tcPr>
            <w:tcW w:w="3702" w:type="dxa"/>
            <w:tcBorders>
              <w:bottom w:val="nil"/>
            </w:tcBorders>
          </w:tcPr>
          <w:p w14:paraId="7FECB759" w14:textId="77777777" w:rsidR="0003042E" w:rsidRPr="00C04077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เจ้าหนี้การค้า</w:t>
            </w:r>
          </w:p>
        </w:tc>
        <w:tc>
          <w:tcPr>
            <w:tcW w:w="1477" w:type="dxa"/>
            <w:tcBorders>
              <w:bottom w:val="nil"/>
            </w:tcBorders>
            <w:vAlign w:val="center"/>
          </w:tcPr>
          <w:p w14:paraId="3742D954" w14:textId="448C9665" w:rsidR="0003042E" w:rsidRPr="00486C2A" w:rsidRDefault="0073614C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216,577,224</w:t>
            </w:r>
          </w:p>
        </w:tc>
        <w:tc>
          <w:tcPr>
            <w:tcW w:w="1477" w:type="dxa"/>
            <w:tcBorders>
              <w:bottom w:val="nil"/>
            </w:tcBorders>
            <w:vAlign w:val="center"/>
          </w:tcPr>
          <w:p w14:paraId="1A983912" w14:textId="77777777" w:rsidR="0003042E" w:rsidRPr="00486C2A" w:rsidRDefault="0003042E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266,775,862</w:t>
            </w:r>
          </w:p>
        </w:tc>
        <w:tc>
          <w:tcPr>
            <w:tcW w:w="1477" w:type="dxa"/>
            <w:tcBorders>
              <w:bottom w:val="nil"/>
            </w:tcBorders>
            <w:vAlign w:val="center"/>
          </w:tcPr>
          <w:p w14:paraId="5CD21AF0" w14:textId="034252DE" w:rsidR="0003042E" w:rsidRPr="00486C2A" w:rsidRDefault="00BA66E7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86,113,358</w:t>
            </w:r>
          </w:p>
        </w:tc>
        <w:tc>
          <w:tcPr>
            <w:tcW w:w="1387" w:type="dxa"/>
            <w:tcBorders>
              <w:bottom w:val="nil"/>
            </w:tcBorders>
            <w:vAlign w:val="center"/>
          </w:tcPr>
          <w:p w14:paraId="03605A42" w14:textId="77777777" w:rsidR="0003042E" w:rsidRPr="006123D0" w:rsidRDefault="0003042E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60,849,518</w:t>
            </w:r>
          </w:p>
        </w:tc>
      </w:tr>
      <w:tr w:rsidR="0003042E" w:rsidRPr="00C04077" w14:paraId="5D003C24" w14:textId="77777777" w:rsidTr="00181BAC">
        <w:tc>
          <w:tcPr>
            <w:tcW w:w="3702" w:type="dxa"/>
            <w:tcBorders>
              <w:top w:val="nil"/>
              <w:bottom w:val="nil"/>
            </w:tcBorders>
          </w:tcPr>
          <w:p w14:paraId="3C62927A" w14:textId="77777777" w:rsidR="0003042E" w:rsidRPr="008C6F88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</w:rPr>
              <w:t xml:space="preserve"> :-</w:t>
            </w: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2C9A2199" w14:textId="77777777" w:rsidR="0003042E" w:rsidRPr="00486C2A" w:rsidRDefault="0003042E" w:rsidP="009C2885">
            <w:pPr>
              <w:tabs>
                <w:tab w:val="decimal" w:pos="1170"/>
              </w:tabs>
              <w:ind w:left="-90" w:right="-90"/>
              <w:jc w:val="both"/>
              <w:rPr>
                <w:cs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3007A4CD" w14:textId="77777777" w:rsidR="0003042E" w:rsidRPr="00486C2A" w:rsidRDefault="0003042E" w:rsidP="009C2885">
            <w:pPr>
              <w:tabs>
                <w:tab w:val="decimal" w:pos="1170"/>
              </w:tabs>
              <w:ind w:left="-90" w:right="-90"/>
              <w:jc w:val="both"/>
              <w:rPr>
                <w:cs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304A2B7C" w14:textId="77777777" w:rsidR="0003042E" w:rsidRPr="00486C2A" w:rsidRDefault="0003042E" w:rsidP="009C2885">
            <w:pPr>
              <w:tabs>
                <w:tab w:val="decimal" w:pos="1170"/>
              </w:tabs>
              <w:ind w:left="-90" w:right="-90"/>
              <w:jc w:val="both"/>
            </w:pP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14:paraId="2872F3D0" w14:textId="77777777" w:rsidR="0003042E" w:rsidRPr="006123D0" w:rsidRDefault="0003042E" w:rsidP="009C2885">
            <w:pPr>
              <w:tabs>
                <w:tab w:val="decimal" w:pos="1170"/>
              </w:tabs>
              <w:ind w:left="-90" w:right="-90"/>
              <w:jc w:val="both"/>
            </w:pPr>
          </w:p>
        </w:tc>
      </w:tr>
      <w:tr w:rsidR="0003042E" w:rsidRPr="00C04077" w14:paraId="6FDA4CDC" w14:textId="77777777" w:rsidTr="00181BAC">
        <w:tc>
          <w:tcPr>
            <w:tcW w:w="3702" w:type="dxa"/>
            <w:tcBorders>
              <w:top w:val="nil"/>
              <w:bottom w:val="nil"/>
            </w:tcBorders>
          </w:tcPr>
          <w:p w14:paraId="6D101927" w14:textId="77777777" w:rsidR="0003042E" w:rsidRPr="008C6F88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เจ้าหนี้กรมสรรพากร</w:t>
            </w: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1DA1D279" w14:textId="1A15293B" w:rsidR="0003042E" w:rsidRPr="00486C2A" w:rsidRDefault="0073614C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28,351,691</w:t>
            </w: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6414359C" w14:textId="77777777" w:rsidR="0003042E" w:rsidRPr="00486C2A" w:rsidRDefault="0003042E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75,569,572</w:t>
            </w: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765990B6" w14:textId="5C6AEF17" w:rsidR="0003042E" w:rsidRPr="00486C2A" w:rsidRDefault="00BA66E7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11,527,509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14:paraId="65119DA9" w14:textId="77777777" w:rsidR="0003042E" w:rsidRPr="006123D0" w:rsidRDefault="0003042E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36,785,827</w:t>
            </w:r>
          </w:p>
        </w:tc>
      </w:tr>
      <w:tr w:rsidR="0003042E" w:rsidRPr="00C04077" w14:paraId="70669688" w14:textId="77777777" w:rsidTr="00181BAC">
        <w:tc>
          <w:tcPr>
            <w:tcW w:w="3702" w:type="dxa"/>
            <w:tcBorders>
              <w:top w:val="nil"/>
              <w:bottom w:val="nil"/>
            </w:tcBorders>
          </w:tcPr>
          <w:p w14:paraId="24C3866A" w14:textId="77777777" w:rsidR="0003042E" w:rsidRPr="008C6F88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7C0858F6" w14:textId="7117D754" w:rsidR="0003042E" w:rsidRPr="00486C2A" w:rsidRDefault="0073614C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123,745,438</w:t>
            </w: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6749C801" w14:textId="77777777" w:rsidR="0003042E" w:rsidRPr="00486C2A" w:rsidRDefault="0003042E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92,306,743</w:t>
            </w: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148ACB46" w14:textId="6E5C9EFA" w:rsidR="0003042E" w:rsidRPr="00486C2A" w:rsidRDefault="00BA66E7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32,360,000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14:paraId="2BA4E80A" w14:textId="77777777" w:rsidR="0003042E" w:rsidRPr="006123D0" w:rsidRDefault="0003042E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14,006,667</w:t>
            </w:r>
          </w:p>
        </w:tc>
      </w:tr>
      <w:tr w:rsidR="0003042E" w:rsidRPr="00C04077" w14:paraId="27128683" w14:textId="77777777" w:rsidTr="00181BAC">
        <w:tc>
          <w:tcPr>
            <w:tcW w:w="3702" w:type="dxa"/>
            <w:tcBorders>
              <w:top w:val="nil"/>
              <w:bottom w:val="nil"/>
            </w:tcBorders>
          </w:tcPr>
          <w:p w14:paraId="2AA9C383" w14:textId="77777777" w:rsidR="0003042E" w:rsidRPr="008C6F88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  <w:r w:rsidRPr="004230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477" w:type="dxa"/>
            <w:tcBorders>
              <w:top w:val="nil"/>
            </w:tcBorders>
            <w:vAlign w:val="center"/>
          </w:tcPr>
          <w:p w14:paraId="4DBE45D7" w14:textId="7D5A5BED" w:rsidR="0003042E" w:rsidRPr="00486C2A" w:rsidRDefault="0073614C" w:rsidP="009C2885">
            <w:pPr>
              <w:tabs>
                <w:tab w:val="decimal" w:pos="1170"/>
              </w:tabs>
              <w:ind w:left="-90" w:right="-90"/>
              <w:jc w:val="both"/>
              <w:rPr>
                <w:cs/>
              </w:rPr>
            </w:pPr>
            <w:r>
              <w:t>78,885,211</w:t>
            </w:r>
          </w:p>
        </w:tc>
        <w:tc>
          <w:tcPr>
            <w:tcW w:w="1477" w:type="dxa"/>
            <w:tcBorders>
              <w:top w:val="nil"/>
            </w:tcBorders>
            <w:vAlign w:val="center"/>
          </w:tcPr>
          <w:p w14:paraId="178A2D5D" w14:textId="77777777" w:rsidR="0003042E" w:rsidRPr="00486C2A" w:rsidRDefault="0003042E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19,228,056</w:t>
            </w:r>
          </w:p>
        </w:tc>
        <w:tc>
          <w:tcPr>
            <w:tcW w:w="1477" w:type="dxa"/>
            <w:tcBorders>
              <w:top w:val="nil"/>
            </w:tcBorders>
            <w:vAlign w:val="center"/>
          </w:tcPr>
          <w:p w14:paraId="2AFAFD9C" w14:textId="2A3A8EC5" w:rsidR="0003042E" w:rsidRPr="00486C2A" w:rsidRDefault="00BA66E7" w:rsidP="009C2885">
            <w:pPr>
              <w:tabs>
                <w:tab w:val="decimal" w:pos="1170"/>
              </w:tabs>
              <w:ind w:left="-90" w:right="-90"/>
              <w:jc w:val="both"/>
              <w:rPr>
                <w:cs/>
              </w:rPr>
            </w:pPr>
            <w:r>
              <w:t>8,909,505</w:t>
            </w:r>
          </w:p>
        </w:tc>
        <w:tc>
          <w:tcPr>
            <w:tcW w:w="1387" w:type="dxa"/>
            <w:tcBorders>
              <w:top w:val="nil"/>
            </w:tcBorders>
            <w:vAlign w:val="center"/>
          </w:tcPr>
          <w:p w14:paraId="79E025AE" w14:textId="77777777" w:rsidR="0003042E" w:rsidRPr="006123D0" w:rsidRDefault="0003042E" w:rsidP="009C2885">
            <w:pPr>
              <w:tabs>
                <w:tab w:val="decimal" w:pos="1170"/>
              </w:tabs>
              <w:ind w:left="-90" w:right="-90"/>
              <w:jc w:val="both"/>
              <w:rPr>
                <w:cs/>
              </w:rPr>
            </w:pPr>
            <w:r>
              <w:t>12,907,817</w:t>
            </w:r>
          </w:p>
        </w:tc>
      </w:tr>
      <w:tr w:rsidR="0003042E" w:rsidRPr="00C04077" w14:paraId="09F55DD5" w14:textId="77777777" w:rsidTr="00181BAC">
        <w:tc>
          <w:tcPr>
            <w:tcW w:w="3702" w:type="dxa"/>
            <w:tcBorders>
              <w:top w:val="nil"/>
              <w:bottom w:val="single" w:sz="4" w:space="0" w:color="auto"/>
            </w:tcBorders>
          </w:tcPr>
          <w:p w14:paraId="0CBF24A3" w14:textId="77777777" w:rsidR="0003042E" w:rsidRPr="008C6F88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1477" w:type="dxa"/>
            <w:tcBorders>
              <w:top w:val="nil"/>
              <w:bottom w:val="single" w:sz="4" w:space="0" w:color="auto"/>
            </w:tcBorders>
            <w:vAlign w:val="center"/>
          </w:tcPr>
          <w:p w14:paraId="1BED3AEA" w14:textId="4A648493" w:rsidR="0003042E" w:rsidRPr="00486C2A" w:rsidRDefault="0073614C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230,982,340</w:t>
            </w:r>
          </w:p>
        </w:tc>
        <w:tc>
          <w:tcPr>
            <w:tcW w:w="1477" w:type="dxa"/>
            <w:tcBorders>
              <w:top w:val="nil"/>
              <w:bottom w:val="single" w:sz="4" w:space="0" w:color="auto"/>
            </w:tcBorders>
            <w:vAlign w:val="center"/>
          </w:tcPr>
          <w:p w14:paraId="76F9D13C" w14:textId="77777777" w:rsidR="0003042E" w:rsidRPr="00486C2A" w:rsidRDefault="0003042E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187,104,371</w:t>
            </w:r>
          </w:p>
        </w:tc>
        <w:tc>
          <w:tcPr>
            <w:tcW w:w="1477" w:type="dxa"/>
            <w:tcBorders>
              <w:top w:val="nil"/>
              <w:bottom w:val="single" w:sz="4" w:space="0" w:color="auto"/>
            </w:tcBorders>
            <w:vAlign w:val="center"/>
          </w:tcPr>
          <w:p w14:paraId="68DCEDC5" w14:textId="670537C8" w:rsidR="0003042E" w:rsidRPr="00486C2A" w:rsidRDefault="00BA66E7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52,797,014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  <w:vAlign w:val="center"/>
          </w:tcPr>
          <w:p w14:paraId="7E9A8BE2" w14:textId="77777777" w:rsidR="0003042E" w:rsidRPr="006123D0" w:rsidRDefault="0003042E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63,700,311</w:t>
            </w:r>
          </w:p>
        </w:tc>
      </w:tr>
      <w:tr w:rsidR="0003042E" w:rsidRPr="00C04077" w14:paraId="7EC2B5A5" w14:textId="77777777" w:rsidTr="00181BAC">
        <w:tc>
          <w:tcPr>
            <w:tcW w:w="3702" w:type="dxa"/>
            <w:tcBorders>
              <w:bottom w:val="single" w:sz="4" w:space="0" w:color="auto"/>
            </w:tcBorders>
          </w:tcPr>
          <w:p w14:paraId="251D6A41" w14:textId="77777777" w:rsidR="0003042E" w:rsidRPr="008C6F88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74820A17" w14:textId="4539C0CA" w:rsidR="0003042E" w:rsidRPr="00486C2A" w:rsidRDefault="0073614C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447,559,564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BCA0353" w14:textId="77777777" w:rsidR="0003042E" w:rsidRPr="00486C2A" w:rsidRDefault="0003042E" w:rsidP="009C2885">
            <w:pPr>
              <w:tabs>
                <w:tab w:val="decimal" w:pos="1170"/>
              </w:tabs>
              <w:ind w:left="-90" w:right="-90"/>
              <w:jc w:val="both"/>
            </w:pPr>
            <w:r>
              <w:t>453,880,233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4FEE6171" w14:textId="2E6BA323" w:rsidR="0003042E" w:rsidRPr="00486C2A" w:rsidRDefault="00BA66E7" w:rsidP="009C2885">
            <w:pPr>
              <w:tabs>
                <w:tab w:val="decimal" w:pos="1170"/>
              </w:tabs>
              <w:ind w:left="-90" w:right="-90"/>
              <w:jc w:val="both"/>
              <w:rPr>
                <w:cs/>
              </w:rPr>
            </w:pPr>
            <w:r>
              <w:t>138,910,372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14:paraId="071D012C" w14:textId="77777777" w:rsidR="0003042E" w:rsidRPr="006123D0" w:rsidRDefault="0003042E" w:rsidP="009C2885">
            <w:pPr>
              <w:tabs>
                <w:tab w:val="decimal" w:pos="1170"/>
              </w:tabs>
              <w:ind w:left="-90" w:right="-90"/>
              <w:jc w:val="both"/>
              <w:rPr>
                <w:cs/>
              </w:rPr>
            </w:pPr>
            <w:r>
              <w:t>124,549,829</w:t>
            </w:r>
          </w:p>
        </w:tc>
      </w:tr>
      <w:bookmarkEnd w:id="18"/>
    </w:tbl>
    <w:p w14:paraId="0EBF71C8" w14:textId="77777777" w:rsidR="0003042E" w:rsidRDefault="0003042E" w:rsidP="0003042E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14:paraId="617CBC6D" w14:textId="77777777" w:rsidR="0003042E" w:rsidRDefault="0003042E" w:rsidP="0003042E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14:paraId="578A9A1C" w14:textId="77777777" w:rsidR="0003042E" w:rsidRDefault="0003042E" w:rsidP="00B519C6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0839FEC4" w14:textId="77777777" w:rsidR="00B519C6" w:rsidRDefault="00B519C6" w:rsidP="00B519C6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01D6299E" w14:textId="77777777" w:rsidR="00B519C6" w:rsidRDefault="00B519C6" w:rsidP="00B519C6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01F69538" w14:textId="77777777" w:rsidR="00B519C6" w:rsidRDefault="00B519C6" w:rsidP="00B519C6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524C3F73" w14:textId="77777777" w:rsidR="00B519C6" w:rsidRDefault="00B519C6" w:rsidP="00B519C6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560951A3" w14:textId="77777777" w:rsidR="00B519C6" w:rsidRDefault="00B519C6" w:rsidP="00B519C6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5FFEAF33" w14:textId="77777777" w:rsidR="00B519C6" w:rsidRDefault="00B519C6" w:rsidP="00B519C6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77E32158" w14:textId="77777777" w:rsidR="00B519C6" w:rsidRDefault="00B519C6" w:rsidP="00B519C6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47C1B336" w14:textId="77777777" w:rsidR="00B519C6" w:rsidRDefault="00B519C6" w:rsidP="00B519C6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74577FAE" w14:textId="77777777" w:rsidR="00B519C6" w:rsidRDefault="00B519C6" w:rsidP="00B519C6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75742AD3" w14:textId="77777777" w:rsidR="00B519C6" w:rsidRDefault="00B519C6" w:rsidP="00B519C6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68A3FF09" w14:textId="77777777" w:rsidR="00B519C6" w:rsidRDefault="00B519C6" w:rsidP="00B519C6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084D5C49" w14:textId="77777777" w:rsidR="00B519C6" w:rsidRDefault="00B519C6" w:rsidP="00B519C6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</w:pPr>
    </w:p>
    <w:p w14:paraId="7B47110A" w14:textId="77777777" w:rsidR="0003042E" w:rsidRPr="00016579" w:rsidRDefault="0003042E" w:rsidP="0003042E">
      <w:pPr>
        <w:tabs>
          <w:tab w:val="left" w:pos="-90"/>
          <w:tab w:val="left" w:pos="426"/>
        </w:tabs>
        <w:jc w:val="both"/>
        <w:rPr>
          <w:sz w:val="2"/>
          <w:szCs w:val="2"/>
          <w:cs/>
        </w:rPr>
      </w:pPr>
    </w:p>
    <w:p w14:paraId="7065A9E9" w14:textId="77777777" w:rsidR="0003042E" w:rsidRPr="00422F25" w:rsidRDefault="0003042E" w:rsidP="00422F25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 w:rsidRPr="00422F25">
        <w:rPr>
          <w:b/>
          <w:bCs/>
          <w:cs/>
        </w:rPr>
        <w:lastRenderedPageBreak/>
        <w:t>หนี้สินตามสัญญาเช่า</w:t>
      </w:r>
    </w:p>
    <w:p w14:paraId="07344476" w14:textId="77777777" w:rsidR="0003042E" w:rsidRPr="005A2135" w:rsidRDefault="0003042E" w:rsidP="00607AC5">
      <w:pPr>
        <w:tabs>
          <w:tab w:val="left" w:pos="360"/>
        </w:tabs>
        <w:ind w:left="357" w:right="-28"/>
        <w:jc w:val="right"/>
        <w:rPr>
          <w:sz w:val="28"/>
          <w:szCs w:val="28"/>
        </w:rPr>
      </w:pPr>
      <w:r w:rsidRPr="005A2135">
        <w:rPr>
          <w:sz w:val="28"/>
          <w:szCs w:val="28"/>
          <w:cs/>
        </w:rPr>
        <w:t>หน่วย</w:t>
      </w:r>
      <w:r w:rsidRPr="005A2135">
        <w:rPr>
          <w:sz w:val="28"/>
          <w:szCs w:val="28"/>
        </w:rPr>
        <w:t xml:space="preserve"> :</w:t>
      </w:r>
      <w:r w:rsidRPr="005A2135">
        <w:rPr>
          <w:sz w:val="28"/>
          <w:szCs w:val="28"/>
          <w:cs/>
        </w:rPr>
        <w:t xml:space="preserve"> บาท</w:t>
      </w:r>
    </w:p>
    <w:tbl>
      <w:tblPr>
        <w:tblW w:w="9525" w:type="dxa"/>
        <w:tblInd w:w="-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1"/>
        <w:gridCol w:w="1191"/>
        <w:gridCol w:w="1191"/>
        <w:gridCol w:w="1191"/>
        <w:gridCol w:w="1191"/>
      </w:tblGrid>
      <w:tr w:rsidR="0003042E" w:rsidRPr="005273A4" w14:paraId="619BFDCA" w14:textId="77777777" w:rsidTr="00C12EE7">
        <w:trPr>
          <w:trHeight w:val="20"/>
        </w:trPr>
        <w:tc>
          <w:tcPr>
            <w:tcW w:w="4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331D3C" w14:textId="358CDA2E" w:rsidR="0003042E" w:rsidRPr="005A2135" w:rsidRDefault="00C12EE7" w:rsidP="009C2885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3BD" w14:textId="77777777" w:rsidR="0003042E" w:rsidRPr="005A2135" w:rsidRDefault="0003042E" w:rsidP="009C2885">
            <w:pPr>
              <w:spacing w:line="360" w:lineRule="exact"/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1E0F" w14:textId="77777777" w:rsidR="0003042E" w:rsidRPr="005A2135" w:rsidRDefault="0003042E" w:rsidP="009C2885">
            <w:pPr>
              <w:spacing w:line="360" w:lineRule="exact"/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42E" w:rsidRPr="005273A4" w14:paraId="6F4E1361" w14:textId="77777777" w:rsidTr="00C12EE7">
        <w:trPr>
          <w:trHeight w:val="391"/>
        </w:trPr>
        <w:tc>
          <w:tcPr>
            <w:tcW w:w="4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0E24" w14:textId="77777777" w:rsidR="0003042E" w:rsidRPr="005A2135" w:rsidRDefault="0003042E" w:rsidP="009C2885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5A29" w14:textId="77777777" w:rsidR="0003042E" w:rsidRPr="005A2135" w:rsidRDefault="0003042E" w:rsidP="009C288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C3FE" w14:textId="77777777" w:rsidR="0003042E" w:rsidRPr="005A2135" w:rsidRDefault="0003042E" w:rsidP="009C288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ACBC" w14:textId="77777777" w:rsidR="0003042E" w:rsidRPr="005A2135" w:rsidRDefault="0003042E" w:rsidP="009C288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6A62" w14:textId="77777777" w:rsidR="0003042E" w:rsidRPr="005A2135" w:rsidRDefault="0003042E" w:rsidP="009C288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3042E" w:rsidRPr="005273A4" w14:paraId="3711AC65" w14:textId="77777777" w:rsidTr="00C12EE7">
        <w:trPr>
          <w:trHeight w:val="20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A7217" w14:textId="77777777" w:rsidR="0003042E" w:rsidRPr="005A2135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28"/>
                <w:szCs w:val="28"/>
              </w:rPr>
            </w:pPr>
            <w:r w:rsidRPr="005A2135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7ADF4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255,269,49</w:t>
            </w:r>
            <w:r w:rsidRPr="005A2135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93C11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333,933,639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20428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100,033,698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66446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131,034,684</w:t>
            </w:r>
          </w:p>
        </w:tc>
      </w:tr>
      <w:tr w:rsidR="0003042E" w:rsidRPr="005273A4" w14:paraId="14C5144E" w14:textId="77777777" w:rsidTr="00C12EE7">
        <w:trPr>
          <w:trHeight w:val="2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F65CD" w14:textId="77777777" w:rsidR="0003042E" w:rsidRPr="005A2135" w:rsidRDefault="0003042E" w:rsidP="009C2885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เพิ่มขึ้นระหว่างปี </w:t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>- เ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>งินต้น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12B69" w14:textId="78739504" w:rsidR="0003042E" w:rsidRPr="005A2135" w:rsidRDefault="005A2135" w:rsidP="005A2135">
            <w:pPr>
              <w:tabs>
                <w:tab w:val="decimal" w:pos="94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199,363,783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B2EFD" w14:textId="77777777" w:rsidR="0003042E" w:rsidRPr="005A2135" w:rsidRDefault="0003042E" w:rsidP="005A2135">
            <w:pPr>
              <w:tabs>
                <w:tab w:val="decimal" w:pos="603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68391" w14:textId="3B1A52CE" w:rsidR="0003042E" w:rsidRPr="005A2135" w:rsidRDefault="00EA4291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95,177,543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21B7A" w14:textId="77777777" w:rsidR="0003042E" w:rsidRPr="005A2135" w:rsidRDefault="0003042E" w:rsidP="005A2135">
            <w:pPr>
              <w:tabs>
                <w:tab w:val="decimal" w:pos="603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3042E" w:rsidRPr="005273A4" w14:paraId="2A50EDB1" w14:textId="77777777" w:rsidTr="00C12EE7">
        <w:trPr>
          <w:trHeight w:val="2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8A6E9" w14:textId="0078E31D" w:rsidR="0003042E" w:rsidRPr="005A2135" w:rsidRDefault="0003042E" w:rsidP="009C2885">
            <w:pPr>
              <w:spacing w:line="360" w:lineRule="exact"/>
              <w:ind w:right="-100" w:firstLine="169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829C9" w14:textId="76C9F154" w:rsidR="0003042E" w:rsidRPr="005A2135" w:rsidRDefault="005A2135" w:rsidP="005A2135">
            <w:pPr>
              <w:tabs>
                <w:tab w:val="decimal" w:pos="94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48,690,79</w:t>
            </w:r>
            <w:r w:rsidR="002265D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7E87F" w14:textId="77777777" w:rsidR="0003042E" w:rsidRPr="005A2135" w:rsidRDefault="0003042E" w:rsidP="005A2135">
            <w:pPr>
              <w:tabs>
                <w:tab w:val="decimal" w:pos="603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F403C" w14:textId="6305BAF1" w:rsidR="0003042E" w:rsidRPr="005A2135" w:rsidRDefault="00EA4291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22,174,836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FE715" w14:textId="77777777" w:rsidR="0003042E" w:rsidRPr="005A2135" w:rsidRDefault="0003042E" w:rsidP="005A2135">
            <w:pPr>
              <w:tabs>
                <w:tab w:val="decimal" w:pos="603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3042E" w:rsidRPr="005273A4" w14:paraId="290FB49C" w14:textId="77777777" w:rsidTr="00C12EE7">
        <w:trPr>
          <w:trHeight w:val="2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B69B3" w14:textId="77777777" w:rsidR="0003042E" w:rsidRPr="005A2135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28"/>
                <w:szCs w:val="28"/>
                <w:u w:val="single"/>
              </w:rPr>
            </w:pPr>
            <w:r w:rsidRPr="005A2135">
              <w:rPr>
                <w:sz w:val="28"/>
                <w:szCs w:val="28"/>
                <w:u w:val="single"/>
                <w:cs/>
              </w:rPr>
              <w:t>หัก</w:t>
            </w:r>
            <w:r w:rsidRPr="005A2135">
              <w:rPr>
                <w:sz w:val="28"/>
                <w:szCs w:val="28"/>
                <w:cs/>
              </w:rPr>
              <w:t xml:space="preserve"> เงินจ่ายชำระระหว่างปีไม่รวมดอกเบี้ย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30665" w14:textId="597CB383" w:rsidR="0003042E" w:rsidRPr="005A2135" w:rsidRDefault="005A2135" w:rsidP="005A2135">
            <w:pPr>
              <w:tabs>
                <w:tab w:val="decimal" w:pos="94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(61,720,900)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908AA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(64,926,72</w:t>
            </w:r>
            <w:r w:rsidRPr="005A2135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E2F89" w14:textId="3CC562AD" w:rsidR="0003042E" w:rsidRPr="005A2135" w:rsidRDefault="00EA4291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(27,130,80</w:t>
            </w:r>
            <w:r w:rsidR="0025594C" w:rsidRPr="005A213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26313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(25,634,328)</w:t>
            </w:r>
          </w:p>
        </w:tc>
      </w:tr>
      <w:tr w:rsidR="0003042E" w:rsidRPr="005273A4" w14:paraId="25023C17" w14:textId="77777777" w:rsidTr="00C12EE7">
        <w:trPr>
          <w:trHeight w:val="2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07CF1" w14:textId="77777777" w:rsidR="0003042E" w:rsidRPr="005A2135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28"/>
                <w:szCs w:val="28"/>
                <w:u w:val="single"/>
                <w:cs/>
              </w:rPr>
            </w:pPr>
            <w:r w:rsidRPr="005A2135">
              <w:rPr>
                <w:sz w:val="28"/>
                <w:szCs w:val="28"/>
                <w:u w:val="single"/>
                <w:cs/>
              </w:rPr>
              <w:t>หัก</w:t>
            </w:r>
            <w:r w:rsidRPr="005A2135">
              <w:rPr>
                <w:sz w:val="28"/>
                <w:szCs w:val="28"/>
                <w:cs/>
              </w:rPr>
              <w:t xml:space="preserve"> ดอกเบี้ยจ่ายชำระระหว่างปี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61332" w14:textId="1B108190" w:rsidR="0003042E" w:rsidRPr="005A2135" w:rsidRDefault="005A2135" w:rsidP="005A2135">
            <w:pPr>
              <w:tabs>
                <w:tab w:val="decimal" w:pos="94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(17,622,04</w:t>
            </w:r>
            <w:r w:rsidR="005A38F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B69B7" w14:textId="54087DF8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(13,737,41</w:t>
            </w:r>
            <w:r w:rsidR="00AB403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35166" w14:textId="08E755E6" w:rsidR="0003042E" w:rsidRPr="005A2135" w:rsidRDefault="00EA4291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(7,678,8</w:t>
            </w:r>
            <w:r w:rsidR="00F90589" w:rsidRPr="005A2135">
              <w:rPr>
                <w:rFonts w:ascii="Angsana New" w:hAnsi="Angsana New" w:cs="Angsana New" w:hint="cs"/>
                <w:sz w:val="28"/>
                <w:szCs w:val="28"/>
                <w:cs/>
              </w:rPr>
              <w:t>89</w:t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66736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(5,366,658)</w:t>
            </w:r>
          </w:p>
        </w:tc>
      </w:tr>
      <w:tr w:rsidR="005A2135" w:rsidRPr="005273A4" w14:paraId="0BEB0074" w14:textId="77777777" w:rsidTr="00C12EE7">
        <w:trPr>
          <w:trHeight w:val="2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D654A" w14:textId="3ED9EF49" w:rsidR="005A2135" w:rsidRPr="005A2135" w:rsidRDefault="005A2135" w:rsidP="005A213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28"/>
                <w:szCs w:val="28"/>
                <w:u w:val="single"/>
                <w:cs/>
              </w:rPr>
            </w:pPr>
            <w:r w:rsidRPr="005A21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A2135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ลดลงจากการยกเลิกสัญญาเช่า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>- เ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>งินต้น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3BB7F" w14:textId="41BD2237" w:rsidR="005A2135" w:rsidRPr="005A2135" w:rsidRDefault="00031FD2" w:rsidP="005A2135">
            <w:pPr>
              <w:tabs>
                <w:tab w:val="decimal" w:pos="94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(16,148,212)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CDB64" w14:textId="69D92BA4" w:rsidR="005A2135" w:rsidRPr="005A2135" w:rsidRDefault="00F2308E" w:rsidP="00F2308E">
            <w:pPr>
              <w:tabs>
                <w:tab w:val="decimal" w:pos="603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966AA" w14:textId="0C55E8D6" w:rsidR="005A2135" w:rsidRPr="005A2135" w:rsidRDefault="00F2308E" w:rsidP="00F2308E">
            <w:pPr>
              <w:tabs>
                <w:tab w:val="decimal" w:pos="603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471B5" w14:textId="4A7754B8" w:rsidR="005A2135" w:rsidRPr="005A2135" w:rsidRDefault="00F2308E" w:rsidP="00F2308E">
            <w:pPr>
              <w:tabs>
                <w:tab w:val="decimal" w:pos="603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5A2135" w:rsidRPr="005273A4" w14:paraId="45CADEA7" w14:textId="77777777" w:rsidTr="00C12EE7">
        <w:trPr>
          <w:trHeight w:val="2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C2B01" w14:textId="56F7090F" w:rsidR="005A2135" w:rsidRPr="005A2135" w:rsidRDefault="005A2135" w:rsidP="005A2135">
            <w:pPr>
              <w:spacing w:line="360" w:lineRule="exact"/>
              <w:ind w:right="-100" w:firstLine="2448"/>
              <w:rPr>
                <w:sz w:val="28"/>
                <w:szCs w:val="28"/>
                <w:u w:val="single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A9C0F" w14:textId="61AA2785" w:rsidR="005A2135" w:rsidRPr="005A2135" w:rsidRDefault="00031FD2" w:rsidP="005A2135">
            <w:pPr>
              <w:tabs>
                <w:tab w:val="decimal" w:pos="94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(1,301,423)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1A4FE" w14:textId="4B6C145C" w:rsidR="005A2135" w:rsidRPr="005A2135" w:rsidRDefault="00F2308E" w:rsidP="00F2308E">
            <w:pPr>
              <w:tabs>
                <w:tab w:val="decimal" w:pos="603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3914B" w14:textId="1288B496" w:rsidR="005A2135" w:rsidRPr="005A2135" w:rsidRDefault="00F2308E" w:rsidP="00F2308E">
            <w:pPr>
              <w:tabs>
                <w:tab w:val="decimal" w:pos="603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9CF19" w14:textId="5EF9E3CB" w:rsidR="005A2135" w:rsidRPr="005A2135" w:rsidRDefault="00F2308E" w:rsidP="00F2308E">
            <w:pPr>
              <w:tabs>
                <w:tab w:val="decimal" w:pos="603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03042E" w:rsidRPr="00DB075E" w14:paraId="01092858" w14:textId="77777777" w:rsidTr="00C12EE7">
        <w:trPr>
          <w:trHeight w:val="2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7FE0B" w14:textId="77777777" w:rsidR="0003042E" w:rsidRPr="005A2135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28"/>
                <w:szCs w:val="28"/>
                <w:cs/>
              </w:rPr>
            </w:pPr>
            <w:r w:rsidRPr="005A2135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9E079" w14:textId="12493CF8" w:rsidR="0003042E" w:rsidRPr="005A2135" w:rsidRDefault="005A2135" w:rsidP="005A2135">
            <w:pPr>
              <w:tabs>
                <w:tab w:val="decimal" w:pos="94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31FD2">
              <w:rPr>
                <w:rFonts w:ascii="Angsana New" w:hAnsi="Angsana New" w:cs="Angsana New"/>
                <w:sz w:val="28"/>
                <w:szCs w:val="28"/>
              </w:rPr>
              <w:t>06,531,492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5567B" w14:textId="6A0606E6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255,269,49</w:t>
            </w:r>
            <w:r w:rsidR="00AB403E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35BF6" w14:textId="7C47C709" w:rsidR="0003042E" w:rsidRPr="005A2135" w:rsidRDefault="00EA4291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182,576,3</w:t>
            </w:r>
            <w:r w:rsidR="0025594C" w:rsidRPr="005A2135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BDDCF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100,033,698</w:t>
            </w:r>
          </w:p>
        </w:tc>
      </w:tr>
      <w:tr w:rsidR="0003042E" w:rsidRPr="00E6405A" w14:paraId="606100DD" w14:textId="77777777" w:rsidTr="00C12EE7">
        <w:trPr>
          <w:trHeight w:val="2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D58C9" w14:textId="77777777" w:rsidR="0003042E" w:rsidRPr="005A2135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sz w:val="28"/>
                <w:szCs w:val="28"/>
                <w:u w:val="single"/>
                <w:cs/>
              </w:rPr>
              <w:t>หัก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064A" w14:textId="64ABE6E6" w:rsidR="0003042E" w:rsidRPr="005A2135" w:rsidRDefault="00031FD2" w:rsidP="005A2135">
            <w:pPr>
              <w:tabs>
                <w:tab w:val="decimal" w:pos="94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(50,212,944)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2013" w14:textId="320FB71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(20,445,62</w:t>
            </w:r>
            <w:r w:rsidR="00AB403E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2E8D" w14:textId="0213B372" w:rsidR="0003042E" w:rsidRPr="005A2135" w:rsidRDefault="00EA4291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(22,447,08</w:t>
            </w:r>
            <w:r w:rsidR="00295739" w:rsidRPr="005A2135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B329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(7,951,136)</w:t>
            </w:r>
          </w:p>
        </w:tc>
      </w:tr>
      <w:tr w:rsidR="0003042E" w:rsidRPr="00E6405A" w14:paraId="745C8D90" w14:textId="77777777" w:rsidTr="00C12EE7">
        <w:trPr>
          <w:trHeight w:val="2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AF761" w14:textId="77777777" w:rsidR="0003042E" w:rsidRPr="005A2135" w:rsidRDefault="0003042E" w:rsidP="009C2885">
            <w:pPr>
              <w:tabs>
                <w:tab w:val="decimal" w:pos="1130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0F698" w14:textId="088A7265" w:rsidR="0003042E" w:rsidRPr="005A2135" w:rsidRDefault="00031FD2" w:rsidP="005A2135">
            <w:pPr>
              <w:tabs>
                <w:tab w:val="decimal" w:pos="94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356,318,548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0DB18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234,823,877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1F232" w14:textId="19872217" w:rsidR="0003042E" w:rsidRPr="005A2135" w:rsidRDefault="00EA4291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160,129,29</w:t>
            </w:r>
            <w:r w:rsidR="0025594C" w:rsidRPr="005A213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55723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92,082,562</w:t>
            </w:r>
          </w:p>
        </w:tc>
      </w:tr>
      <w:tr w:rsidR="0003042E" w:rsidRPr="00E6405A" w14:paraId="6C9F0DF3" w14:textId="77777777" w:rsidTr="00C12EE7">
        <w:trPr>
          <w:trHeight w:val="20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C1D4" w14:textId="77777777" w:rsidR="0003042E" w:rsidRPr="005A2135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A6DF" w14:textId="53CAE403" w:rsidR="0003042E" w:rsidRPr="005A2135" w:rsidRDefault="00031FD2" w:rsidP="005A2135">
            <w:pPr>
              <w:tabs>
                <w:tab w:val="decimal" w:pos="94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(62,898,055)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B672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(68,301,737)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E996" w14:textId="62B5EAF3" w:rsidR="0003042E" w:rsidRPr="005A2135" w:rsidRDefault="00EA4291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(28,749,456)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05D8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(26,958,967)</w:t>
            </w:r>
          </w:p>
        </w:tc>
      </w:tr>
      <w:tr w:rsidR="0003042E" w:rsidRPr="00E6405A" w14:paraId="17FCAA8A" w14:textId="77777777" w:rsidTr="00C12EE7">
        <w:trPr>
          <w:trHeight w:val="395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7255B" w14:textId="77777777" w:rsidR="0003042E" w:rsidRPr="005A2135" w:rsidRDefault="0003042E" w:rsidP="009C2885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sz w:val="28"/>
                <w:szCs w:val="28"/>
                <w:cs/>
              </w:rPr>
              <w:t>หนี้สิน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>ตามสัญญาเช่า</w:t>
            </w:r>
            <w:r w:rsidRPr="005A21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5A21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D41F" w14:textId="5BCC9E60" w:rsidR="0003042E" w:rsidRPr="005A2135" w:rsidRDefault="00031FD2" w:rsidP="005A2135">
            <w:pPr>
              <w:tabs>
                <w:tab w:val="decimal" w:pos="94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293,420,493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8EB7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166,522,140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DA13" w14:textId="03377A7E" w:rsidR="0003042E" w:rsidRPr="005A2135" w:rsidRDefault="00EA4291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131,379,84</w:t>
            </w:r>
            <w:r w:rsidR="0025594C" w:rsidRPr="005A213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CB58" w14:textId="77777777" w:rsidR="0003042E" w:rsidRPr="005A2135" w:rsidRDefault="0003042E" w:rsidP="005A2135">
            <w:pPr>
              <w:tabs>
                <w:tab w:val="decimal" w:pos="964"/>
              </w:tabs>
              <w:spacing w:line="360" w:lineRule="exact"/>
              <w:ind w:left="-108" w:right="-1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</w:rPr>
              <w:t>65,123,595</w:t>
            </w:r>
          </w:p>
        </w:tc>
      </w:tr>
    </w:tbl>
    <w:p w14:paraId="5327331E" w14:textId="77777777" w:rsidR="0003042E" w:rsidRPr="00E6405A" w:rsidRDefault="0003042E" w:rsidP="0003042E">
      <w:pPr>
        <w:tabs>
          <w:tab w:val="decimal" w:pos="1130"/>
        </w:tabs>
        <w:spacing w:line="360" w:lineRule="exact"/>
        <w:ind w:left="-108" w:right="-110"/>
        <w:jc w:val="both"/>
        <w:rPr>
          <w:rFonts w:ascii="Angsana New" w:hAnsi="Angsana New" w:cs="Angsana New"/>
        </w:rPr>
      </w:pPr>
    </w:p>
    <w:p w14:paraId="21E0EE93" w14:textId="77777777" w:rsidR="0003042E" w:rsidRPr="00FB033C" w:rsidRDefault="0003042E" w:rsidP="0037543D">
      <w:pPr>
        <w:tabs>
          <w:tab w:val="left" w:pos="284"/>
        </w:tabs>
        <w:ind w:right="-28" w:firstLine="505"/>
        <w:jc w:val="thaiDistribute"/>
        <w:outlineLvl w:val="0"/>
        <w:rPr>
          <w:cs/>
        </w:rPr>
      </w:pPr>
      <w:r w:rsidRPr="0037543D">
        <w:rPr>
          <w:rFonts w:ascii="Angsana New" w:hAnsi="Angsana New"/>
          <w:cs/>
        </w:rPr>
        <w:t>หนี้สิน</w:t>
      </w:r>
      <w:r w:rsidRPr="00FB033C">
        <w:rPr>
          <w:cs/>
        </w:rPr>
        <w:t xml:space="preserve">ตามสัญญาเช่าพื้นที่สำนักงาน อาคารมาลีนนท์ ทาวเวอร์ </w:t>
      </w:r>
      <w:r>
        <w:rPr>
          <w:rFonts w:hint="cs"/>
          <w:spacing w:val="-2"/>
          <w:cs/>
        </w:rPr>
        <w:t>และสัญญาเช่ายานพาหนะ และสัญญาเช่าเครื่องใช้สำนักงาน</w:t>
      </w:r>
      <w:r w:rsidRPr="00D81964">
        <w:rPr>
          <w:spacing w:val="-2"/>
          <w:cs/>
        </w:rPr>
        <w:t xml:space="preserve">มีกำหนดชำระเป็นรายเดือน </w:t>
      </w:r>
      <w:r w:rsidRPr="00D81964">
        <w:rPr>
          <w:rFonts w:hint="cs"/>
          <w:spacing w:val="-2"/>
          <w:cs/>
        </w:rPr>
        <w:t>ตามอัตราที่ระบุไว้</w:t>
      </w:r>
      <w:r>
        <w:rPr>
          <w:rFonts w:hint="cs"/>
          <w:cs/>
        </w:rPr>
        <w:t>ในสัญญา</w:t>
      </w:r>
    </w:p>
    <w:p w14:paraId="4D2D4DBA" w14:textId="77777777" w:rsidR="0003042E" w:rsidRDefault="0003042E" w:rsidP="0037543D">
      <w:pPr>
        <w:tabs>
          <w:tab w:val="left" w:pos="284"/>
        </w:tabs>
        <w:ind w:right="-28" w:firstLine="505"/>
        <w:jc w:val="thaiDistribute"/>
        <w:outlineLvl w:val="0"/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5E0BA79E" w14:textId="77777777" w:rsidR="0003042E" w:rsidRPr="0053181A" w:rsidRDefault="0003042E" w:rsidP="0003042E">
      <w:pPr>
        <w:pStyle w:val="BodyText2"/>
        <w:tabs>
          <w:tab w:val="left" w:pos="9498"/>
        </w:tabs>
        <w:ind w:right="-439"/>
        <w:rPr>
          <w:rFonts w:ascii="Angsana New" w:hAnsi="Angsana New"/>
        </w:rPr>
      </w:pPr>
    </w:p>
    <w:p w14:paraId="002A4A72" w14:textId="77777777" w:rsidR="0003042E" w:rsidRPr="005A6735" w:rsidRDefault="0003042E" w:rsidP="00B32BDB">
      <w:pPr>
        <w:pStyle w:val="BodyText3"/>
        <w:numPr>
          <w:ilvl w:val="0"/>
          <w:numId w:val="2"/>
        </w:numPr>
        <w:tabs>
          <w:tab w:val="clear" w:pos="360"/>
        </w:tabs>
        <w:spacing w:after="240"/>
        <w:ind w:left="-98" w:right="-706" w:hanging="364"/>
        <w:rPr>
          <w:b/>
          <w:bCs/>
          <w:spacing w:val="2"/>
        </w:rPr>
      </w:pPr>
      <w:r w:rsidRPr="001505E2">
        <w:rPr>
          <w:rFonts w:hint="cs"/>
          <w:b/>
          <w:bCs/>
          <w:cs/>
        </w:rPr>
        <w:t>หุ้น</w:t>
      </w:r>
      <w:r w:rsidRPr="005A6735">
        <w:rPr>
          <w:rFonts w:hint="cs"/>
          <w:b/>
          <w:bCs/>
          <w:spacing w:val="2"/>
          <w:cs/>
        </w:rPr>
        <w:t>กู้</w:t>
      </w:r>
    </w:p>
    <w:p w14:paraId="7176960F" w14:textId="77777777" w:rsidR="0003042E" w:rsidRDefault="0003042E" w:rsidP="0037543D">
      <w:pPr>
        <w:tabs>
          <w:tab w:val="left" w:pos="284"/>
        </w:tabs>
        <w:ind w:right="-28" w:firstLine="505"/>
        <w:jc w:val="thaiDistribute"/>
        <w:outlineLvl w:val="0"/>
        <w:rPr>
          <w:rFonts w:ascii="Angsana New" w:hAnsi="Angsana New"/>
          <w:spacing w:val="4"/>
        </w:rPr>
      </w:pPr>
      <w:r w:rsidRPr="00C428A8">
        <w:rPr>
          <w:rFonts w:hint="cs"/>
          <w:cs/>
        </w:rPr>
        <w:t>บริษัท</w:t>
      </w:r>
      <w:r w:rsidRPr="000A0863">
        <w:rPr>
          <w:rFonts w:ascii="Angsana New" w:hAnsi="Angsana New" w:hint="cs"/>
          <w:spacing w:val="4"/>
          <w:cs/>
        </w:rPr>
        <w:t>ได้ออกหุ้นกู้</w:t>
      </w:r>
      <w:r w:rsidRPr="0037543D">
        <w:rPr>
          <w:cs/>
        </w:rPr>
        <w:t>ชนิด</w:t>
      </w:r>
      <w:r w:rsidRPr="000A0863">
        <w:rPr>
          <w:rFonts w:ascii="Angsana New" w:hAnsi="Angsana New"/>
          <w:spacing w:val="4"/>
          <w:cs/>
        </w:rPr>
        <w:t>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36794292" w14:textId="77777777" w:rsidR="0003042E" w:rsidRPr="007D7D68" w:rsidRDefault="0003042E" w:rsidP="00D55405">
      <w:pPr>
        <w:ind w:right="-196"/>
        <w:jc w:val="thaiDistribute"/>
        <w:rPr>
          <w:rFonts w:ascii="Angsana New" w:hAnsi="Angsana New"/>
          <w:spacing w:val="4"/>
          <w:sz w:val="20"/>
          <w:szCs w:val="20"/>
        </w:rPr>
      </w:pPr>
    </w:p>
    <w:tbl>
      <w:tblPr>
        <w:tblStyle w:val="TableGrid"/>
        <w:tblW w:w="9525" w:type="dxa"/>
        <w:tblInd w:w="-62" w:type="dxa"/>
        <w:tblLook w:val="04A0" w:firstRow="1" w:lastRow="0" w:firstColumn="1" w:lastColumn="0" w:noHBand="0" w:noVBand="1"/>
      </w:tblPr>
      <w:tblGrid>
        <w:gridCol w:w="1587"/>
        <w:gridCol w:w="1077"/>
        <w:gridCol w:w="1077"/>
        <w:gridCol w:w="964"/>
        <w:gridCol w:w="964"/>
        <w:gridCol w:w="964"/>
        <w:gridCol w:w="964"/>
        <w:gridCol w:w="964"/>
        <w:gridCol w:w="964"/>
      </w:tblGrid>
      <w:tr w:rsidR="00AC0626" w14:paraId="7618C538" w14:textId="77777777" w:rsidTr="00F771ED">
        <w:tc>
          <w:tcPr>
            <w:tcW w:w="1587" w:type="dxa"/>
            <w:vMerge w:val="restart"/>
            <w:vAlign w:val="center"/>
          </w:tcPr>
          <w:p w14:paraId="0627915A" w14:textId="7867C8A6" w:rsidR="00680BF0" w:rsidRPr="00680BF0" w:rsidRDefault="00680BF0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077" w:type="dxa"/>
            <w:vMerge w:val="restart"/>
            <w:vAlign w:val="center"/>
          </w:tcPr>
          <w:p w14:paraId="29021689" w14:textId="410B429D" w:rsidR="00680BF0" w:rsidRPr="00680BF0" w:rsidRDefault="00680BF0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077" w:type="dxa"/>
            <w:vMerge w:val="restart"/>
            <w:vAlign w:val="center"/>
          </w:tcPr>
          <w:p w14:paraId="36FFEE7B" w14:textId="55738C03" w:rsidR="00680BF0" w:rsidRPr="00680BF0" w:rsidRDefault="00680BF0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วันครบกำหนดไถ่ถอน</w:t>
            </w:r>
          </w:p>
        </w:tc>
        <w:tc>
          <w:tcPr>
            <w:tcW w:w="964" w:type="dxa"/>
            <w:vMerge w:val="restart"/>
            <w:vAlign w:val="center"/>
          </w:tcPr>
          <w:p w14:paraId="0A2D76B4" w14:textId="77777777" w:rsidR="00680BF0" w:rsidRPr="007C3E57" w:rsidRDefault="00680BF0" w:rsidP="00680BF0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136CB4C9" w14:textId="0D2F98A8" w:rsidR="00680BF0" w:rsidRPr="00680BF0" w:rsidRDefault="00680BF0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964" w:type="dxa"/>
            <w:vMerge w:val="restart"/>
            <w:vAlign w:val="center"/>
          </w:tcPr>
          <w:p w14:paraId="6361ABC7" w14:textId="77777777" w:rsidR="00680BF0" w:rsidRPr="007C3E57" w:rsidRDefault="00680BF0" w:rsidP="00680BF0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4C603D2A" w14:textId="402EFEE8" w:rsidR="00680BF0" w:rsidRPr="00680BF0" w:rsidRDefault="00680BF0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  <w:r w:rsidRPr="007C3E57">
              <w:rPr>
                <w:spacing w:val="4"/>
                <w:sz w:val="24"/>
                <w:szCs w:val="24"/>
              </w:rPr>
              <w:t>(</w:t>
            </w:r>
            <w:r w:rsidRPr="007C3E57">
              <w:rPr>
                <w:spacing w:val="4"/>
                <w:sz w:val="24"/>
                <w:szCs w:val="24"/>
                <w:cs/>
              </w:rPr>
              <w:t>ร้อยละ)</w:t>
            </w:r>
            <w:r>
              <w:rPr>
                <w:spacing w:val="4"/>
                <w:sz w:val="24"/>
                <w:szCs w:val="24"/>
                <w:cs/>
              </w:rPr>
              <w:br/>
            </w:r>
            <w:r w:rsidRPr="007C3E57">
              <w:rPr>
                <w:spacing w:val="4"/>
                <w:sz w:val="24"/>
                <w:szCs w:val="24"/>
                <w:cs/>
              </w:rPr>
              <w:t>ต่อปี</w:t>
            </w:r>
          </w:p>
        </w:tc>
        <w:tc>
          <w:tcPr>
            <w:tcW w:w="3856" w:type="dxa"/>
            <w:gridSpan w:val="4"/>
            <w:vAlign w:val="center"/>
          </w:tcPr>
          <w:p w14:paraId="02D66622" w14:textId="6550E249" w:rsidR="00680BF0" w:rsidRPr="00680BF0" w:rsidRDefault="00680BF0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AC0626" w14:paraId="1F7ACCF4" w14:textId="77777777" w:rsidTr="00F771ED">
        <w:tc>
          <w:tcPr>
            <w:tcW w:w="1587" w:type="dxa"/>
            <w:vMerge/>
          </w:tcPr>
          <w:p w14:paraId="2F52EF41" w14:textId="77777777" w:rsidR="00680BF0" w:rsidRPr="00680BF0" w:rsidRDefault="00680BF0" w:rsidP="00680BF0">
            <w:pPr>
              <w:tabs>
                <w:tab w:val="left" w:pos="284"/>
              </w:tabs>
              <w:ind w:right="-28"/>
              <w:jc w:val="thaiDistribute"/>
              <w:outlineLvl w:val="0"/>
              <w:rPr>
                <w:rFonts w:ascii="Angsana New" w:hAnsi="Angsana New"/>
                <w:b/>
                <w:bCs/>
                <w:spacing w:val="4"/>
              </w:rPr>
            </w:pPr>
          </w:p>
        </w:tc>
        <w:tc>
          <w:tcPr>
            <w:tcW w:w="1077" w:type="dxa"/>
            <w:vMerge/>
            <w:vAlign w:val="center"/>
          </w:tcPr>
          <w:p w14:paraId="0DE6EF50" w14:textId="77777777" w:rsidR="00680BF0" w:rsidRPr="00680BF0" w:rsidRDefault="00680BF0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</w:p>
        </w:tc>
        <w:tc>
          <w:tcPr>
            <w:tcW w:w="1077" w:type="dxa"/>
            <w:vMerge/>
          </w:tcPr>
          <w:p w14:paraId="1BB16F66" w14:textId="5027474B" w:rsidR="00680BF0" w:rsidRPr="00680BF0" w:rsidRDefault="00680BF0" w:rsidP="00680BF0">
            <w:pPr>
              <w:tabs>
                <w:tab w:val="left" w:pos="284"/>
              </w:tabs>
              <w:ind w:right="-28"/>
              <w:jc w:val="thaiDistribute"/>
              <w:outlineLvl w:val="0"/>
              <w:rPr>
                <w:rFonts w:ascii="Angsana New" w:hAnsi="Angsana New"/>
                <w:b/>
                <w:bCs/>
                <w:spacing w:val="4"/>
              </w:rPr>
            </w:pPr>
          </w:p>
        </w:tc>
        <w:tc>
          <w:tcPr>
            <w:tcW w:w="964" w:type="dxa"/>
            <w:vMerge/>
          </w:tcPr>
          <w:p w14:paraId="010B6D48" w14:textId="77777777" w:rsidR="00680BF0" w:rsidRPr="00680BF0" w:rsidRDefault="00680BF0" w:rsidP="00680BF0">
            <w:pPr>
              <w:tabs>
                <w:tab w:val="left" w:pos="284"/>
              </w:tabs>
              <w:ind w:right="-28"/>
              <w:jc w:val="thaiDistribute"/>
              <w:outlineLvl w:val="0"/>
              <w:rPr>
                <w:rFonts w:ascii="Angsana New" w:hAnsi="Angsana New"/>
                <w:b/>
                <w:bCs/>
                <w:spacing w:val="4"/>
              </w:rPr>
            </w:pPr>
          </w:p>
        </w:tc>
        <w:tc>
          <w:tcPr>
            <w:tcW w:w="964" w:type="dxa"/>
            <w:vMerge/>
          </w:tcPr>
          <w:p w14:paraId="2E6C12BD" w14:textId="77777777" w:rsidR="00680BF0" w:rsidRPr="00680BF0" w:rsidRDefault="00680BF0" w:rsidP="00680BF0">
            <w:pPr>
              <w:tabs>
                <w:tab w:val="left" w:pos="284"/>
              </w:tabs>
              <w:ind w:right="-28"/>
              <w:jc w:val="thaiDistribute"/>
              <w:outlineLvl w:val="0"/>
              <w:rPr>
                <w:rFonts w:ascii="Angsana New" w:hAnsi="Angsana New"/>
                <w:b/>
                <w:bCs/>
                <w:spacing w:val="4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D3525A1" w14:textId="44379B0D" w:rsidR="00680BF0" w:rsidRPr="00680BF0" w:rsidRDefault="00680BF0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1928" w:type="dxa"/>
            <w:gridSpan w:val="2"/>
            <w:vAlign w:val="center"/>
          </w:tcPr>
          <w:p w14:paraId="45B72E5F" w14:textId="0C65F51F" w:rsidR="00680BF0" w:rsidRPr="00680BF0" w:rsidRDefault="00C86566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  <w:r>
              <w:rPr>
                <w:rFonts w:hint="cs"/>
                <w:spacing w:val="4"/>
                <w:sz w:val="24"/>
                <w:szCs w:val="24"/>
                <w:cs/>
              </w:rPr>
              <w:t>จำนวนเงิน (พันบาท)</w:t>
            </w:r>
          </w:p>
        </w:tc>
      </w:tr>
      <w:tr w:rsidR="00AC0626" w14:paraId="0AE26769" w14:textId="77777777" w:rsidTr="00F771ED">
        <w:tc>
          <w:tcPr>
            <w:tcW w:w="1587" w:type="dxa"/>
            <w:vMerge/>
            <w:tcBorders>
              <w:bottom w:val="single" w:sz="4" w:space="0" w:color="auto"/>
            </w:tcBorders>
          </w:tcPr>
          <w:p w14:paraId="45156955" w14:textId="77777777" w:rsidR="00680BF0" w:rsidRPr="00680BF0" w:rsidRDefault="00680BF0" w:rsidP="00680BF0">
            <w:pPr>
              <w:tabs>
                <w:tab w:val="left" w:pos="284"/>
              </w:tabs>
              <w:ind w:right="-28"/>
              <w:jc w:val="thaiDistribute"/>
              <w:outlineLvl w:val="0"/>
              <w:rPr>
                <w:rFonts w:ascii="Angsana New" w:hAnsi="Angsana New"/>
                <w:b/>
                <w:bCs/>
                <w:spacing w:val="4"/>
              </w:rPr>
            </w:pPr>
          </w:p>
        </w:tc>
        <w:tc>
          <w:tcPr>
            <w:tcW w:w="1077" w:type="dxa"/>
            <w:vMerge/>
            <w:tcBorders>
              <w:bottom w:val="single" w:sz="4" w:space="0" w:color="auto"/>
            </w:tcBorders>
            <w:vAlign w:val="center"/>
          </w:tcPr>
          <w:p w14:paraId="58FADFEA" w14:textId="77777777" w:rsidR="00680BF0" w:rsidRPr="00680BF0" w:rsidRDefault="00680BF0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</w:p>
        </w:tc>
        <w:tc>
          <w:tcPr>
            <w:tcW w:w="1077" w:type="dxa"/>
            <w:vMerge/>
            <w:tcBorders>
              <w:bottom w:val="single" w:sz="4" w:space="0" w:color="auto"/>
            </w:tcBorders>
          </w:tcPr>
          <w:p w14:paraId="6176C0A9" w14:textId="6F7790CC" w:rsidR="00680BF0" w:rsidRPr="00680BF0" w:rsidRDefault="00680BF0" w:rsidP="00680BF0">
            <w:pPr>
              <w:tabs>
                <w:tab w:val="left" w:pos="284"/>
              </w:tabs>
              <w:ind w:right="-28"/>
              <w:jc w:val="thaiDistribute"/>
              <w:outlineLvl w:val="0"/>
              <w:rPr>
                <w:rFonts w:ascii="Angsana New" w:hAnsi="Angsana New"/>
                <w:b/>
                <w:bCs/>
                <w:spacing w:val="4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14:paraId="23CA0AFB" w14:textId="77777777" w:rsidR="00680BF0" w:rsidRPr="00680BF0" w:rsidRDefault="00680BF0" w:rsidP="00680BF0">
            <w:pPr>
              <w:tabs>
                <w:tab w:val="left" w:pos="284"/>
              </w:tabs>
              <w:ind w:right="-28"/>
              <w:jc w:val="thaiDistribute"/>
              <w:outlineLvl w:val="0"/>
              <w:rPr>
                <w:rFonts w:ascii="Angsana New" w:hAnsi="Angsana New"/>
                <w:b/>
                <w:bCs/>
                <w:spacing w:val="4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14:paraId="19141521" w14:textId="77777777" w:rsidR="00680BF0" w:rsidRPr="00680BF0" w:rsidRDefault="00680BF0" w:rsidP="00680BF0">
            <w:pPr>
              <w:tabs>
                <w:tab w:val="left" w:pos="284"/>
              </w:tabs>
              <w:ind w:right="-28"/>
              <w:jc w:val="thaiDistribute"/>
              <w:outlineLvl w:val="0"/>
              <w:rPr>
                <w:rFonts w:ascii="Angsana New" w:hAnsi="Angsana New"/>
                <w:b/>
                <w:bCs/>
                <w:spacing w:val="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27B5394" w14:textId="31499A5D" w:rsidR="00680BF0" w:rsidRPr="00680BF0" w:rsidRDefault="00680BF0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  <w:r w:rsidRPr="007C3E57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0BDA39D1" w14:textId="1BCB9966" w:rsidR="00680BF0" w:rsidRPr="00680BF0" w:rsidRDefault="00680BF0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  <w:r w:rsidRPr="007C3E57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40421E45" w14:textId="6C01FE3E" w:rsidR="00680BF0" w:rsidRPr="00680BF0" w:rsidRDefault="00680BF0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  <w:r w:rsidRPr="007C3E57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43901E2C" w14:textId="23838C28" w:rsidR="00680BF0" w:rsidRPr="00680BF0" w:rsidRDefault="00680BF0" w:rsidP="00680BF0">
            <w:pPr>
              <w:tabs>
                <w:tab w:val="left" w:pos="284"/>
              </w:tabs>
              <w:ind w:right="-28"/>
              <w:jc w:val="center"/>
              <w:outlineLvl w:val="0"/>
              <w:rPr>
                <w:rFonts w:ascii="Angsana New" w:hAnsi="Angsana New"/>
                <w:b/>
                <w:bCs/>
                <w:spacing w:val="4"/>
              </w:rPr>
            </w:pPr>
            <w:r w:rsidRPr="007C3E57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</w:tr>
      <w:tr w:rsidR="00AC0626" w14:paraId="2153BE13" w14:textId="77777777" w:rsidTr="00F771ED">
        <w:tc>
          <w:tcPr>
            <w:tcW w:w="1587" w:type="dxa"/>
            <w:tcBorders>
              <w:bottom w:val="nil"/>
            </w:tcBorders>
            <w:vAlign w:val="center"/>
          </w:tcPr>
          <w:p w14:paraId="2AA5F06D" w14:textId="7865E3FF" w:rsidR="00680BF0" w:rsidRPr="00AC0626" w:rsidRDefault="00680BF0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7C3E57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077" w:type="dxa"/>
            <w:tcBorders>
              <w:bottom w:val="nil"/>
            </w:tcBorders>
          </w:tcPr>
          <w:p w14:paraId="0CCAF10F" w14:textId="77777777" w:rsidR="00680BF0" w:rsidRPr="00AC0626" w:rsidRDefault="00680BF0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3B0551CD" w14:textId="2B6CECF3" w:rsidR="00680BF0" w:rsidRPr="00AC0626" w:rsidRDefault="00680BF0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14:paraId="561FF4E5" w14:textId="77777777" w:rsidR="00680BF0" w:rsidRPr="00AC0626" w:rsidRDefault="00680BF0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14:paraId="2302E3B6" w14:textId="77777777" w:rsidR="00680BF0" w:rsidRPr="00AC0626" w:rsidRDefault="00680BF0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14:paraId="40E693E2" w14:textId="7DA0E68E" w:rsidR="00680BF0" w:rsidRPr="00AC0626" w:rsidRDefault="00680BF0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14:paraId="7440F337" w14:textId="77777777" w:rsidR="00680BF0" w:rsidRPr="00AC0626" w:rsidRDefault="00680BF0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14:paraId="68C42BFA" w14:textId="4DE8BA53" w:rsidR="00680BF0" w:rsidRPr="00AC0626" w:rsidRDefault="00680BF0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14:paraId="48D7FEB8" w14:textId="77777777" w:rsidR="00680BF0" w:rsidRPr="00AC0626" w:rsidRDefault="00680BF0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</w:p>
        </w:tc>
      </w:tr>
      <w:tr w:rsidR="00AC0626" w14:paraId="420D2CC7" w14:textId="77777777" w:rsidTr="00F771ED"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14:paraId="24AFA197" w14:textId="4E23A6F6" w:rsidR="00AC0626" w:rsidRPr="00680BF0" w:rsidRDefault="00AC0626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13" w:right="-113" w:firstLine="181"/>
              <w:contextualSpacing/>
              <w:jc w:val="thaiDistribute"/>
              <w:rPr>
                <w:rFonts w:ascii="Angsana New" w:hAnsi="Angsana New"/>
                <w:b/>
                <w:bCs/>
                <w:spacing w:val="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7C3E57">
              <w:rPr>
                <w:spacing w:val="4"/>
                <w:sz w:val="24"/>
                <w:szCs w:val="24"/>
              </w:rPr>
              <w:t xml:space="preserve">1/2565 </w:t>
            </w:r>
            <w:r w:rsidRPr="007C3E57">
              <w:rPr>
                <w:spacing w:val="4"/>
                <w:sz w:val="24"/>
                <w:szCs w:val="24"/>
                <w:cs/>
              </w:rPr>
              <w:t>ชุดที่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7C3E57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5766A667" w14:textId="1CC0EAF1" w:rsidR="00AC0626" w:rsidRPr="00680BF0" w:rsidRDefault="00AC0626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rFonts w:ascii="Angsana New" w:hAnsi="Angsana New"/>
                <w:b/>
                <w:bCs/>
                <w:spacing w:val="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11 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 w:rsidRPr="007C3E57">
              <w:rPr>
                <w:spacing w:val="4"/>
                <w:sz w:val="24"/>
                <w:szCs w:val="24"/>
              </w:rPr>
              <w:t xml:space="preserve">. </w:t>
            </w:r>
            <w:r w:rsidR="00F771ED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00D6EAA9" w14:textId="610DA89E" w:rsidR="00AC0626" w:rsidRPr="00680BF0" w:rsidRDefault="00AC0626" w:rsidP="00AC0626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11 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7C3E57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7C3E57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64" w:type="dxa"/>
            <w:tcBorders>
              <w:top w:val="nil"/>
              <w:bottom w:val="nil"/>
            </w:tcBorders>
            <w:vAlign w:val="center"/>
          </w:tcPr>
          <w:p w14:paraId="4FF50FD7" w14:textId="1B6D5D1B" w:rsidR="00AC0626" w:rsidRPr="00AC0626" w:rsidRDefault="00AC0626" w:rsidP="00AC062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nil"/>
              <w:bottom w:val="nil"/>
            </w:tcBorders>
            <w:vAlign w:val="center"/>
          </w:tcPr>
          <w:p w14:paraId="076D78A9" w14:textId="4D99A6A1" w:rsidR="00AC0626" w:rsidRPr="00AC0626" w:rsidRDefault="00AC0626" w:rsidP="00AC062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964" w:type="dxa"/>
            <w:tcBorders>
              <w:top w:val="nil"/>
              <w:bottom w:val="nil"/>
            </w:tcBorders>
            <w:vAlign w:val="center"/>
          </w:tcPr>
          <w:p w14:paraId="0DBAAA43" w14:textId="1A9A55D1" w:rsidR="00AC0626" w:rsidRPr="00AC0626" w:rsidRDefault="00AC0626" w:rsidP="00AC062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bottom w:val="nil"/>
            </w:tcBorders>
            <w:vAlign w:val="center"/>
          </w:tcPr>
          <w:p w14:paraId="20F20769" w14:textId="2DDAF8E9" w:rsidR="00AC0626" w:rsidRPr="00AC0626" w:rsidRDefault="00AC0626" w:rsidP="00F01551">
            <w:pPr>
              <w:tabs>
                <w:tab w:val="decimal" w:pos="51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964" w:type="dxa"/>
            <w:tcBorders>
              <w:top w:val="nil"/>
              <w:bottom w:val="nil"/>
            </w:tcBorders>
            <w:vAlign w:val="center"/>
          </w:tcPr>
          <w:p w14:paraId="4D228F07" w14:textId="448BCF25" w:rsidR="00AC0626" w:rsidRPr="00AC0626" w:rsidRDefault="00AC0626" w:rsidP="00AC062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bottom w:val="nil"/>
            </w:tcBorders>
            <w:vAlign w:val="center"/>
          </w:tcPr>
          <w:p w14:paraId="41D5CC58" w14:textId="4296A9BD" w:rsidR="00AC0626" w:rsidRPr="00AC0626" w:rsidRDefault="00AC0626" w:rsidP="00F01551">
            <w:pPr>
              <w:tabs>
                <w:tab w:val="decimal" w:pos="51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1,245,300</w:t>
            </w:r>
          </w:p>
        </w:tc>
      </w:tr>
      <w:tr w:rsidR="00AC0626" w14:paraId="04809C66" w14:textId="77777777" w:rsidTr="00F771ED">
        <w:tc>
          <w:tcPr>
            <w:tcW w:w="1587" w:type="dxa"/>
            <w:tcBorders>
              <w:top w:val="nil"/>
            </w:tcBorders>
            <w:vAlign w:val="center"/>
          </w:tcPr>
          <w:p w14:paraId="0230EA9B" w14:textId="56834568" w:rsidR="00AC0626" w:rsidRPr="007C3E57" w:rsidRDefault="00AC0626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13" w:right="-113" w:firstLine="181"/>
              <w:contextualSpacing/>
              <w:jc w:val="thaiDistribute"/>
              <w:rPr>
                <w:spacing w:val="4"/>
                <w:sz w:val="24"/>
                <w:szCs w:val="24"/>
                <w:cs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7C3E57">
              <w:rPr>
                <w:spacing w:val="4"/>
                <w:sz w:val="24"/>
                <w:szCs w:val="24"/>
              </w:rPr>
              <w:t xml:space="preserve">1/2565 </w:t>
            </w:r>
            <w:r w:rsidRPr="007C3E57">
              <w:rPr>
                <w:spacing w:val="4"/>
                <w:sz w:val="24"/>
                <w:szCs w:val="24"/>
                <w:cs/>
              </w:rPr>
              <w:t>ชุดที่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7C3E57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29A4F734" w14:textId="2D874FD6" w:rsidR="00AC0626" w:rsidRPr="007C3E57" w:rsidRDefault="00AC0626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11 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="00F771ED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38AC56E4" w14:textId="03227554" w:rsidR="00AC0626" w:rsidRPr="007C3E57" w:rsidRDefault="00AC0626" w:rsidP="00AC0626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11 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7C3E57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7C3E57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64" w:type="dxa"/>
            <w:tcBorders>
              <w:top w:val="nil"/>
            </w:tcBorders>
            <w:vAlign w:val="center"/>
          </w:tcPr>
          <w:p w14:paraId="468E40DE" w14:textId="5BFBCC0A" w:rsidR="00AC0626" w:rsidRPr="007C3E57" w:rsidRDefault="00AC0626" w:rsidP="00AC062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964" w:type="dxa"/>
            <w:tcBorders>
              <w:top w:val="nil"/>
            </w:tcBorders>
            <w:vAlign w:val="center"/>
          </w:tcPr>
          <w:p w14:paraId="5A5B6EE5" w14:textId="65CF8223" w:rsidR="00AC0626" w:rsidRPr="007C3E57" w:rsidRDefault="00AC0626" w:rsidP="00AC062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964" w:type="dxa"/>
            <w:tcBorders>
              <w:top w:val="nil"/>
            </w:tcBorders>
            <w:vAlign w:val="center"/>
          </w:tcPr>
          <w:p w14:paraId="00BA36C4" w14:textId="64C055C6" w:rsidR="00AC0626" w:rsidRDefault="00AC0626" w:rsidP="00F01551">
            <w:pPr>
              <w:tabs>
                <w:tab w:val="decimal" w:pos="51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64" w:type="dxa"/>
            <w:tcBorders>
              <w:top w:val="nil"/>
            </w:tcBorders>
            <w:vAlign w:val="center"/>
          </w:tcPr>
          <w:p w14:paraId="02D39C14" w14:textId="41A77DB2" w:rsidR="00AC0626" w:rsidRPr="00BF049B" w:rsidRDefault="00AC0626" w:rsidP="00F01551">
            <w:pPr>
              <w:tabs>
                <w:tab w:val="decimal" w:pos="51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64" w:type="dxa"/>
            <w:tcBorders>
              <w:top w:val="nil"/>
            </w:tcBorders>
            <w:vAlign w:val="center"/>
          </w:tcPr>
          <w:p w14:paraId="0B175874" w14:textId="518DFDAA" w:rsidR="00AC0626" w:rsidRDefault="00AC0626" w:rsidP="00F01551">
            <w:pPr>
              <w:tabs>
                <w:tab w:val="decimal" w:pos="51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64" w:type="dxa"/>
            <w:tcBorders>
              <w:top w:val="nil"/>
            </w:tcBorders>
            <w:vAlign w:val="center"/>
          </w:tcPr>
          <w:p w14:paraId="19A9070F" w14:textId="4F494118" w:rsidR="00AC0626" w:rsidRPr="00BF049B" w:rsidRDefault="00AC0626" w:rsidP="00F01551">
            <w:pPr>
              <w:tabs>
                <w:tab w:val="decimal" w:pos="51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754,700</w:t>
            </w:r>
          </w:p>
        </w:tc>
      </w:tr>
      <w:tr w:rsidR="00AC0626" w14:paraId="1FECAECF" w14:textId="77777777" w:rsidTr="00F771ED">
        <w:tc>
          <w:tcPr>
            <w:tcW w:w="5669" w:type="dxa"/>
            <w:gridSpan w:val="5"/>
          </w:tcPr>
          <w:p w14:paraId="4914B303" w14:textId="13FF3C4B" w:rsidR="00AC0626" w:rsidRPr="00AC0626" w:rsidRDefault="00AC0626" w:rsidP="00AC062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964" w:type="dxa"/>
            <w:vAlign w:val="center"/>
          </w:tcPr>
          <w:p w14:paraId="3A2447F1" w14:textId="0FBEB5D0" w:rsidR="00AC0626" w:rsidRPr="00AC0626" w:rsidRDefault="00AC0626" w:rsidP="00F01551">
            <w:pPr>
              <w:tabs>
                <w:tab w:val="decimal" w:pos="51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64" w:type="dxa"/>
            <w:vAlign w:val="center"/>
          </w:tcPr>
          <w:p w14:paraId="7752C752" w14:textId="225193C1" w:rsidR="00AC0626" w:rsidRPr="00AC0626" w:rsidRDefault="00AC0626" w:rsidP="00F01551">
            <w:pPr>
              <w:tabs>
                <w:tab w:val="decimal" w:pos="51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2</w:t>
            </w:r>
            <w:r w:rsidRPr="00BF049B">
              <w:rPr>
                <w:spacing w:val="4"/>
                <w:sz w:val="24"/>
                <w:szCs w:val="24"/>
              </w:rPr>
              <w:t>,000,000</w:t>
            </w:r>
          </w:p>
        </w:tc>
        <w:tc>
          <w:tcPr>
            <w:tcW w:w="964" w:type="dxa"/>
            <w:vAlign w:val="center"/>
          </w:tcPr>
          <w:p w14:paraId="1CE8B7D4" w14:textId="2E9E0684" w:rsidR="00AC0626" w:rsidRPr="00AC0626" w:rsidRDefault="00AC0626" w:rsidP="00F01551">
            <w:pPr>
              <w:tabs>
                <w:tab w:val="decimal" w:pos="51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64" w:type="dxa"/>
            <w:vAlign w:val="center"/>
          </w:tcPr>
          <w:p w14:paraId="26E0FA3D" w14:textId="7F6CC0A7" w:rsidR="00AC0626" w:rsidRPr="00F01551" w:rsidRDefault="00AC0626" w:rsidP="00F01551">
            <w:pPr>
              <w:tabs>
                <w:tab w:val="decimal" w:pos="51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2</w:t>
            </w:r>
            <w:r w:rsidRPr="007C3E57">
              <w:rPr>
                <w:spacing w:val="4"/>
                <w:sz w:val="24"/>
                <w:szCs w:val="24"/>
              </w:rPr>
              <w:t>,000,000</w:t>
            </w:r>
          </w:p>
        </w:tc>
      </w:tr>
    </w:tbl>
    <w:p w14:paraId="0DE92944" w14:textId="77777777" w:rsidR="00680BF0" w:rsidRDefault="00680BF0" w:rsidP="008E3756">
      <w:pPr>
        <w:tabs>
          <w:tab w:val="left" w:pos="284"/>
        </w:tabs>
        <w:ind w:right="-28"/>
        <w:jc w:val="thaiDistribute"/>
        <w:outlineLvl w:val="0"/>
        <w:rPr>
          <w:rFonts w:ascii="Angsana New" w:hAnsi="Angsana New"/>
          <w:spacing w:val="4"/>
        </w:rPr>
      </w:pPr>
    </w:p>
    <w:p w14:paraId="64FBA37E" w14:textId="110BD4A3" w:rsidR="0003042E" w:rsidRDefault="0003042E" w:rsidP="0037543D">
      <w:pPr>
        <w:tabs>
          <w:tab w:val="left" w:pos="284"/>
        </w:tabs>
        <w:ind w:right="-28" w:firstLine="505"/>
        <w:jc w:val="thaiDistribute"/>
        <w:outlineLvl w:val="0"/>
        <w:rPr>
          <w:rFonts w:ascii="Angsana New" w:hAnsi="Angsana New"/>
          <w:spacing w:val="4"/>
        </w:rPr>
      </w:pPr>
      <w:r w:rsidRPr="004750E0">
        <w:rPr>
          <w:rFonts w:ascii="Angsana New" w:hAnsi="Angsana New"/>
          <w:spacing w:val="4"/>
          <w:cs/>
        </w:rPr>
        <w:t>หุ้นกู้มี</w:t>
      </w:r>
      <w:r w:rsidRPr="00C428A8">
        <w:rPr>
          <w:cs/>
        </w:rPr>
        <w:t>กำหนด</w:t>
      </w:r>
      <w:r w:rsidRPr="004750E0">
        <w:rPr>
          <w:rFonts w:ascii="Angsana New" w:hAnsi="Angsana New"/>
          <w:spacing w:val="4"/>
          <w:cs/>
        </w:rPr>
        <w:t xml:space="preserve">ชำระคืนเงินต้นทั้งจำนวนเมื่อครบกำหนดและมีกำหนดชำระดอกเบี้ยทุก </w:t>
      </w:r>
      <w:r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24BC0B6A" w14:textId="77777777" w:rsidR="0003042E" w:rsidRDefault="0003042E" w:rsidP="0037543D">
      <w:pPr>
        <w:tabs>
          <w:tab w:val="left" w:pos="284"/>
        </w:tabs>
        <w:ind w:right="-28" w:firstLine="505"/>
        <w:jc w:val="thaiDistribute"/>
        <w:outlineLvl w:val="0"/>
        <w:rPr>
          <w:rFonts w:ascii="Angsana New" w:hAnsi="Angsana New"/>
          <w:spacing w:val="4"/>
        </w:rPr>
      </w:pPr>
    </w:p>
    <w:p w14:paraId="5D0EB7E6" w14:textId="77777777" w:rsidR="0003042E" w:rsidRDefault="0003042E" w:rsidP="00DA40B9">
      <w:pPr>
        <w:ind w:left="720" w:right="-28"/>
        <w:jc w:val="right"/>
        <w:rPr>
          <w:rFonts w:ascii="Angsana New" w:hAnsi="Angsana New"/>
          <w:b/>
          <w:bCs/>
        </w:rPr>
      </w:pPr>
      <w:r>
        <w:rPr>
          <w:cs/>
        </w:rPr>
        <w:br w:type="page"/>
      </w:r>
      <w:r w:rsidRPr="008B20A6">
        <w:rPr>
          <w:rFonts w:hint="cs"/>
          <w:cs/>
        </w:rPr>
        <w:lastRenderedPageBreak/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บาท</w:t>
      </w:r>
    </w:p>
    <w:tbl>
      <w:tblPr>
        <w:tblW w:w="9508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8"/>
        <w:gridCol w:w="2115"/>
        <w:gridCol w:w="2115"/>
      </w:tblGrid>
      <w:tr w:rsidR="0003042E" w:rsidRPr="001E7638" w14:paraId="28790303" w14:textId="77777777" w:rsidTr="00853D9F">
        <w:tc>
          <w:tcPr>
            <w:tcW w:w="5278" w:type="dxa"/>
            <w:vMerge w:val="restart"/>
            <w:vAlign w:val="center"/>
          </w:tcPr>
          <w:p w14:paraId="18B1DCF5" w14:textId="77777777" w:rsidR="0003042E" w:rsidRPr="002A7645" w:rsidRDefault="0003042E" w:rsidP="009C288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230" w:type="dxa"/>
            <w:gridSpan w:val="2"/>
            <w:vAlign w:val="center"/>
          </w:tcPr>
          <w:p w14:paraId="7A7653C7" w14:textId="77777777" w:rsidR="0003042E" w:rsidRPr="002A7645" w:rsidRDefault="0003042E" w:rsidP="009C288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03042E" w:rsidRPr="001E7638" w14:paraId="7F3D90A5" w14:textId="77777777" w:rsidTr="00853D9F">
        <w:tc>
          <w:tcPr>
            <w:tcW w:w="5278" w:type="dxa"/>
            <w:vMerge/>
            <w:tcBorders>
              <w:bottom w:val="single" w:sz="4" w:space="0" w:color="auto"/>
            </w:tcBorders>
          </w:tcPr>
          <w:p w14:paraId="45755E89" w14:textId="77777777" w:rsidR="0003042E" w:rsidRPr="001E7638" w:rsidRDefault="0003042E" w:rsidP="009C2885">
            <w:pPr>
              <w:ind w:right="-256"/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42B87C72" w14:textId="77777777" w:rsidR="0003042E" w:rsidRPr="00C04077" w:rsidRDefault="0003042E" w:rsidP="009C2885">
            <w:pPr>
              <w:ind w:left="-108" w:right="-90"/>
              <w:jc w:val="center"/>
            </w:pPr>
            <w:r>
              <w:t>2568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3A8AF09D" w14:textId="77777777" w:rsidR="0003042E" w:rsidRPr="00C04077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t>2567</w:t>
            </w:r>
          </w:p>
        </w:tc>
      </w:tr>
      <w:tr w:rsidR="00EE1BA2" w:rsidRPr="001E7638" w14:paraId="7A22D080" w14:textId="77777777" w:rsidTr="00853D9F">
        <w:tc>
          <w:tcPr>
            <w:tcW w:w="5278" w:type="dxa"/>
            <w:tcBorders>
              <w:top w:val="nil"/>
              <w:bottom w:val="nil"/>
            </w:tcBorders>
          </w:tcPr>
          <w:p w14:paraId="1DC67277" w14:textId="1B1A3EB6" w:rsidR="00EE1BA2" w:rsidRDefault="00EE1BA2" w:rsidP="009C2885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หุ้นกู้</w:t>
            </w:r>
          </w:p>
        </w:tc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14:paraId="612211E0" w14:textId="77777777" w:rsidR="00EE1BA2" w:rsidRDefault="00EE1BA2" w:rsidP="009C2885">
            <w:pPr>
              <w:tabs>
                <w:tab w:val="decimal" w:pos="1600"/>
              </w:tabs>
              <w:ind w:left="-150" w:right="-140"/>
              <w:jc w:val="both"/>
            </w:pPr>
          </w:p>
        </w:tc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14:paraId="7314A5A0" w14:textId="77777777" w:rsidR="00EE1BA2" w:rsidRDefault="00EE1BA2" w:rsidP="009C2885">
            <w:pPr>
              <w:tabs>
                <w:tab w:val="decimal" w:pos="1600"/>
              </w:tabs>
              <w:ind w:left="-150" w:right="-140"/>
              <w:jc w:val="both"/>
            </w:pPr>
          </w:p>
        </w:tc>
      </w:tr>
      <w:tr w:rsidR="00EE1BA2" w:rsidRPr="001E7638" w14:paraId="2D48793B" w14:textId="77777777" w:rsidTr="00853D9F">
        <w:tc>
          <w:tcPr>
            <w:tcW w:w="5278" w:type="dxa"/>
            <w:tcBorders>
              <w:top w:val="nil"/>
              <w:bottom w:val="nil"/>
            </w:tcBorders>
          </w:tcPr>
          <w:p w14:paraId="77E3136F" w14:textId="70E1AF85" w:rsidR="00EE1BA2" w:rsidRPr="006A43F7" w:rsidRDefault="00EE1BA2" w:rsidP="00EE1BA2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ยอดคงเหลือยกมาต้นปี</w:t>
            </w:r>
          </w:p>
        </w:tc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14:paraId="5D6D6F26" w14:textId="77777777" w:rsidR="00EE1BA2" w:rsidRPr="00BF049B" w:rsidRDefault="00EE1BA2" w:rsidP="00EE1BA2">
            <w:pPr>
              <w:tabs>
                <w:tab w:val="decimal" w:pos="1600"/>
              </w:tabs>
              <w:ind w:left="-150" w:right="-140"/>
              <w:jc w:val="both"/>
            </w:pPr>
            <w:r>
              <w:t>2,000,000,000</w:t>
            </w:r>
          </w:p>
        </w:tc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14:paraId="4A4DFF50" w14:textId="77777777" w:rsidR="00EE1BA2" w:rsidRPr="00A47B2C" w:rsidRDefault="00EE1BA2" w:rsidP="00EE1BA2">
            <w:pPr>
              <w:tabs>
                <w:tab w:val="decimal" w:pos="1600"/>
              </w:tabs>
              <w:ind w:left="-150" w:right="-140"/>
              <w:jc w:val="both"/>
              <w:rPr>
                <w:cs/>
              </w:rPr>
            </w:pPr>
            <w:r>
              <w:t>2,000,000,000</w:t>
            </w:r>
          </w:p>
        </w:tc>
      </w:tr>
      <w:tr w:rsidR="00EE1BA2" w:rsidRPr="001E7638" w14:paraId="77E82456" w14:textId="77777777" w:rsidTr="00853D9F">
        <w:tc>
          <w:tcPr>
            <w:tcW w:w="5278" w:type="dxa"/>
            <w:tcBorders>
              <w:top w:val="nil"/>
              <w:bottom w:val="nil"/>
            </w:tcBorders>
          </w:tcPr>
          <w:p w14:paraId="6595876F" w14:textId="6F61C960" w:rsidR="00EE1BA2" w:rsidRDefault="00EE1BA2" w:rsidP="00EE1BA2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จ่ายชำระหุ้นกู้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  <w:vAlign w:val="center"/>
          </w:tcPr>
          <w:p w14:paraId="3479927A" w14:textId="5D2CBA57" w:rsidR="00EE1BA2" w:rsidRDefault="00EE1BA2" w:rsidP="00EE1BA2">
            <w:pPr>
              <w:tabs>
                <w:tab w:val="decimal" w:pos="1600"/>
              </w:tabs>
              <w:ind w:left="-150" w:right="-140"/>
              <w:jc w:val="both"/>
            </w:pPr>
            <w:r>
              <w:t>(1,245,300,000)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  <w:vAlign w:val="center"/>
          </w:tcPr>
          <w:p w14:paraId="36F53467" w14:textId="15775BCB" w:rsidR="00EE1BA2" w:rsidRDefault="00EE1BA2" w:rsidP="00726F16">
            <w:pPr>
              <w:tabs>
                <w:tab w:val="decimal" w:pos="1094"/>
              </w:tabs>
              <w:ind w:left="-150" w:right="-140"/>
              <w:jc w:val="both"/>
            </w:pPr>
            <w:r>
              <w:rPr>
                <w:rFonts w:hint="cs"/>
                <w:cs/>
              </w:rPr>
              <w:t>-</w:t>
            </w:r>
          </w:p>
        </w:tc>
      </w:tr>
      <w:tr w:rsidR="00EE1BA2" w:rsidRPr="001E7638" w14:paraId="355F6462" w14:textId="77777777" w:rsidTr="00853D9F">
        <w:tc>
          <w:tcPr>
            <w:tcW w:w="5278" w:type="dxa"/>
            <w:tcBorders>
              <w:top w:val="nil"/>
              <w:bottom w:val="nil"/>
            </w:tcBorders>
          </w:tcPr>
          <w:p w14:paraId="3C61DF7A" w14:textId="1CDA3083" w:rsidR="00EE1BA2" w:rsidRDefault="00EE1BA2" w:rsidP="00EE1BA2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ยอดคงเหลือยกไปปลายปี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70CF6" w14:textId="4E60658D" w:rsidR="00EE1BA2" w:rsidRDefault="00EE1BA2" w:rsidP="00EE1BA2">
            <w:pPr>
              <w:tabs>
                <w:tab w:val="decimal" w:pos="1600"/>
              </w:tabs>
              <w:ind w:left="-150" w:right="-140"/>
              <w:jc w:val="both"/>
            </w:pPr>
            <w:r>
              <w:t>754,700,000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8F157" w14:textId="11E0655A" w:rsidR="00EE1BA2" w:rsidRDefault="00EE1BA2" w:rsidP="00EE1BA2">
            <w:pPr>
              <w:tabs>
                <w:tab w:val="decimal" w:pos="1600"/>
              </w:tabs>
              <w:ind w:left="-150" w:right="-140"/>
              <w:jc w:val="both"/>
            </w:pPr>
            <w:r>
              <w:t>2,000,000,000</w:t>
            </w:r>
          </w:p>
        </w:tc>
      </w:tr>
      <w:tr w:rsidR="00EE1BA2" w:rsidRPr="001E7638" w14:paraId="5E44330A" w14:textId="77777777" w:rsidTr="00853D9F">
        <w:tc>
          <w:tcPr>
            <w:tcW w:w="5278" w:type="dxa"/>
            <w:tcBorders>
              <w:top w:val="nil"/>
              <w:bottom w:val="nil"/>
            </w:tcBorders>
          </w:tcPr>
          <w:p w14:paraId="505F85C1" w14:textId="77777777" w:rsidR="00EE1BA2" w:rsidRPr="006A43F7" w:rsidRDefault="00EE1BA2" w:rsidP="00EE1BA2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115" w:type="dxa"/>
            <w:tcBorders>
              <w:top w:val="single" w:sz="4" w:space="0" w:color="auto"/>
              <w:bottom w:val="nil"/>
            </w:tcBorders>
          </w:tcPr>
          <w:p w14:paraId="7B9B153A" w14:textId="77777777" w:rsidR="00EE1BA2" w:rsidRPr="00BF049B" w:rsidRDefault="00EE1BA2" w:rsidP="00EE1BA2">
            <w:pPr>
              <w:tabs>
                <w:tab w:val="decimal" w:pos="1600"/>
              </w:tabs>
              <w:ind w:right="214"/>
              <w:jc w:val="right"/>
            </w:pPr>
          </w:p>
        </w:tc>
        <w:tc>
          <w:tcPr>
            <w:tcW w:w="2115" w:type="dxa"/>
            <w:tcBorders>
              <w:top w:val="single" w:sz="4" w:space="0" w:color="auto"/>
              <w:bottom w:val="nil"/>
            </w:tcBorders>
          </w:tcPr>
          <w:p w14:paraId="078A434A" w14:textId="77777777" w:rsidR="00EE1BA2" w:rsidRPr="00B57524" w:rsidRDefault="00EE1BA2" w:rsidP="00EE1BA2">
            <w:pPr>
              <w:tabs>
                <w:tab w:val="decimal" w:pos="1600"/>
              </w:tabs>
              <w:ind w:left="-150" w:right="-140"/>
              <w:jc w:val="both"/>
              <w:rPr>
                <w:noProof/>
              </w:rPr>
            </w:pPr>
          </w:p>
        </w:tc>
      </w:tr>
      <w:tr w:rsidR="00EE1BA2" w:rsidRPr="001E7638" w14:paraId="1528F9D7" w14:textId="77777777" w:rsidTr="00853D9F">
        <w:tc>
          <w:tcPr>
            <w:tcW w:w="5278" w:type="dxa"/>
            <w:tcBorders>
              <w:top w:val="nil"/>
              <w:bottom w:val="nil"/>
            </w:tcBorders>
          </w:tcPr>
          <w:p w14:paraId="7966F992" w14:textId="77777777" w:rsidR="00EE1BA2" w:rsidRPr="006D6EF0" w:rsidRDefault="00EE1BA2" w:rsidP="00EE1BA2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ยอดคงเหลือยกมาต้นปี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7E81484D" w14:textId="77777777" w:rsidR="00EE1BA2" w:rsidRPr="00BF049B" w:rsidRDefault="00EE1BA2" w:rsidP="00EE1BA2">
            <w:pPr>
              <w:tabs>
                <w:tab w:val="decimal" w:pos="1600"/>
              </w:tabs>
              <w:ind w:right="214"/>
              <w:jc w:val="both"/>
              <w:rPr>
                <w:cs/>
              </w:rPr>
            </w:pPr>
            <w:r>
              <w:t>(2,336,455)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40BFB253" w14:textId="77777777" w:rsidR="00EE1BA2" w:rsidRDefault="00EE1BA2" w:rsidP="00EE1BA2">
            <w:pPr>
              <w:tabs>
                <w:tab w:val="decimal" w:pos="1600"/>
              </w:tabs>
              <w:ind w:left="-150" w:right="-140"/>
              <w:jc w:val="both"/>
              <w:rPr>
                <w:cs/>
              </w:rPr>
            </w:pPr>
            <w:r>
              <w:t>(5,077,361)</w:t>
            </w:r>
          </w:p>
        </w:tc>
      </w:tr>
      <w:tr w:rsidR="00EE1BA2" w:rsidRPr="001E7638" w14:paraId="34B051D9" w14:textId="77777777" w:rsidTr="00853D9F">
        <w:tc>
          <w:tcPr>
            <w:tcW w:w="5278" w:type="dxa"/>
            <w:tcBorders>
              <w:top w:val="nil"/>
              <w:bottom w:val="nil"/>
            </w:tcBorders>
          </w:tcPr>
          <w:p w14:paraId="60055EDB" w14:textId="77777777" w:rsidR="00EE1BA2" w:rsidRPr="006A43F7" w:rsidRDefault="00EE1BA2" w:rsidP="00EE1BA2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4914E8C6" w14:textId="7D99FE51" w:rsidR="00EE1BA2" w:rsidRPr="00BF049B" w:rsidRDefault="00A24981" w:rsidP="00EE1BA2">
            <w:pPr>
              <w:tabs>
                <w:tab w:val="decimal" w:pos="1600"/>
              </w:tabs>
              <w:ind w:right="214"/>
              <w:jc w:val="both"/>
              <w:rPr>
                <w:cs/>
              </w:rPr>
            </w:pPr>
            <w:r>
              <w:t>1,415,51</w:t>
            </w:r>
            <w:r w:rsidR="007C4BC1">
              <w:t>2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4232DF61" w14:textId="77777777" w:rsidR="00EE1BA2" w:rsidRPr="00B57524" w:rsidRDefault="00EE1BA2" w:rsidP="00EE1BA2">
            <w:pPr>
              <w:tabs>
                <w:tab w:val="decimal" w:pos="1600"/>
              </w:tabs>
              <w:ind w:left="-150" w:right="-140"/>
              <w:jc w:val="both"/>
            </w:pPr>
            <w:r>
              <w:t>2,740,906</w:t>
            </w:r>
          </w:p>
        </w:tc>
      </w:tr>
      <w:tr w:rsidR="00EE1BA2" w:rsidRPr="001E7638" w14:paraId="4C496B44" w14:textId="77777777" w:rsidTr="00853D9F">
        <w:tc>
          <w:tcPr>
            <w:tcW w:w="5278" w:type="dxa"/>
            <w:tcBorders>
              <w:top w:val="nil"/>
              <w:bottom w:val="nil"/>
            </w:tcBorders>
          </w:tcPr>
          <w:p w14:paraId="6B40C1DA" w14:textId="77777777" w:rsidR="00EE1BA2" w:rsidRPr="006A43F7" w:rsidRDefault="00EE1BA2" w:rsidP="00EE1BA2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ยอดคงเหลือยกไปปลายปี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2E59C819" w14:textId="55EC4660" w:rsidR="00EE1BA2" w:rsidRPr="00BF049B" w:rsidRDefault="000C7B8B" w:rsidP="00EE1BA2">
            <w:pPr>
              <w:tabs>
                <w:tab w:val="decimal" w:pos="1600"/>
              </w:tabs>
              <w:ind w:right="214"/>
              <w:jc w:val="both"/>
            </w:pPr>
            <w:r>
              <w:t>(</w:t>
            </w:r>
            <w:r w:rsidR="00A24981">
              <w:t>920,94</w:t>
            </w:r>
            <w:r w:rsidR="007C4BC1">
              <w:t>3</w:t>
            </w:r>
            <w:r>
              <w:t>)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455E4352" w14:textId="77777777" w:rsidR="00EE1BA2" w:rsidRDefault="00EE1BA2" w:rsidP="00EE1BA2">
            <w:pPr>
              <w:tabs>
                <w:tab w:val="decimal" w:pos="1600"/>
              </w:tabs>
              <w:ind w:left="-150" w:right="-140"/>
              <w:jc w:val="both"/>
            </w:pPr>
            <w:r>
              <w:t>(2,336,455)</w:t>
            </w:r>
          </w:p>
        </w:tc>
      </w:tr>
      <w:tr w:rsidR="00EE1BA2" w:rsidRPr="001E7638" w14:paraId="667BBC7E" w14:textId="77777777" w:rsidTr="00853D9F">
        <w:tc>
          <w:tcPr>
            <w:tcW w:w="5278" w:type="dxa"/>
            <w:tcBorders>
              <w:top w:val="nil"/>
              <w:bottom w:val="nil"/>
            </w:tcBorders>
          </w:tcPr>
          <w:p w14:paraId="37A4FEAC" w14:textId="77777777" w:rsidR="00EE1BA2" w:rsidRDefault="00EE1BA2" w:rsidP="00EE1BA2">
            <w:pPr>
              <w:tabs>
                <w:tab w:val="decimal" w:pos="890"/>
              </w:tabs>
              <w:ind w:left="336" w:right="-256"/>
              <w:rPr>
                <w:cs/>
              </w:rPr>
            </w:pPr>
            <w:r>
              <w:tab/>
            </w:r>
            <w:r>
              <w:rPr>
                <w:rFonts w:hint="cs"/>
                <w:cs/>
              </w:rPr>
              <w:t>รวม</w:t>
            </w:r>
          </w:p>
        </w:tc>
        <w:tc>
          <w:tcPr>
            <w:tcW w:w="2115" w:type="dxa"/>
            <w:tcBorders>
              <w:top w:val="single" w:sz="4" w:space="0" w:color="auto"/>
              <w:bottom w:val="nil"/>
            </w:tcBorders>
          </w:tcPr>
          <w:p w14:paraId="4FCAE6B3" w14:textId="48D15071" w:rsidR="00EE1BA2" w:rsidRPr="00BF049B" w:rsidRDefault="00A24981" w:rsidP="00EE1BA2">
            <w:pPr>
              <w:tabs>
                <w:tab w:val="decimal" w:pos="1600"/>
              </w:tabs>
              <w:ind w:left="-150" w:right="-140"/>
              <w:jc w:val="both"/>
            </w:pPr>
            <w:r>
              <w:t>753,779,05</w:t>
            </w:r>
            <w:r w:rsidR="007C4BC1">
              <w:t>7</w:t>
            </w:r>
          </w:p>
        </w:tc>
        <w:tc>
          <w:tcPr>
            <w:tcW w:w="2115" w:type="dxa"/>
            <w:tcBorders>
              <w:top w:val="single" w:sz="4" w:space="0" w:color="auto"/>
              <w:bottom w:val="nil"/>
            </w:tcBorders>
          </w:tcPr>
          <w:p w14:paraId="36012F2E" w14:textId="77777777" w:rsidR="00EE1BA2" w:rsidRPr="00493830" w:rsidRDefault="00EE1BA2" w:rsidP="00EE1BA2">
            <w:pPr>
              <w:tabs>
                <w:tab w:val="decimal" w:pos="1600"/>
              </w:tabs>
              <w:ind w:left="-150" w:right="-140"/>
              <w:jc w:val="both"/>
            </w:pPr>
            <w:r>
              <w:t>1,997,663,545</w:t>
            </w:r>
          </w:p>
        </w:tc>
      </w:tr>
      <w:tr w:rsidR="00EE1BA2" w:rsidRPr="001E7638" w14:paraId="064DB721" w14:textId="77777777" w:rsidTr="00853D9F">
        <w:tc>
          <w:tcPr>
            <w:tcW w:w="5278" w:type="dxa"/>
            <w:tcBorders>
              <w:top w:val="nil"/>
              <w:bottom w:val="nil"/>
            </w:tcBorders>
          </w:tcPr>
          <w:p w14:paraId="33FB243C" w14:textId="77777777" w:rsidR="00EE1BA2" w:rsidRPr="00716C4F" w:rsidRDefault="00EE1BA2" w:rsidP="00EE1BA2">
            <w:pPr>
              <w:ind w:right="-256"/>
              <w:rPr>
                <w:u w:val="single"/>
                <w:cs/>
              </w:rPr>
            </w:pPr>
            <w:r w:rsidRPr="00716C4F">
              <w:rPr>
                <w:u w:val="single"/>
                <w:cs/>
              </w:rPr>
              <w:t>หัก</w:t>
            </w:r>
            <w:r w:rsidRPr="00716C4F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44A9F24E" w14:textId="339FCAE9" w:rsidR="00EE1BA2" w:rsidRPr="00BF049B" w:rsidRDefault="00A24981" w:rsidP="00726F16">
            <w:pPr>
              <w:tabs>
                <w:tab w:val="decimal" w:pos="1094"/>
              </w:tabs>
              <w:ind w:left="-150" w:right="-140"/>
              <w:jc w:val="both"/>
            </w:pPr>
            <w:r>
              <w:t>-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46C17260" w14:textId="77777777" w:rsidR="00EE1BA2" w:rsidRPr="00493830" w:rsidRDefault="00EE1BA2" w:rsidP="00EE1BA2">
            <w:pPr>
              <w:tabs>
                <w:tab w:val="decimal" w:pos="1600"/>
              </w:tabs>
              <w:ind w:left="-150" w:right="-140"/>
              <w:jc w:val="both"/>
            </w:pPr>
            <w:r>
              <w:t>(1,244,562,198)</w:t>
            </w:r>
          </w:p>
        </w:tc>
      </w:tr>
      <w:tr w:rsidR="00EE1BA2" w:rsidRPr="001E7638" w14:paraId="09C548EA" w14:textId="77777777" w:rsidTr="00853D9F">
        <w:tc>
          <w:tcPr>
            <w:tcW w:w="5278" w:type="dxa"/>
            <w:tcBorders>
              <w:top w:val="single" w:sz="4" w:space="0" w:color="auto"/>
            </w:tcBorders>
          </w:tcPr>
          <w:p w14:paraId="6E770FD4" w14:textId="77777777" w:rsidR="00EE1BA2" w:rsidRPr="00C82017" w:rsidRDefault="00EE1BA2" w:rsidP="00EE1BA2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115" w:type="dxa"/>
          </w:tcPr>
          <w:p w14:paraId="68A7239C" w14:textId="61FE6222" w:rsidR="00EE1BA2" w:rsidRPr="00BF049B" w:rsidRDefault="00A24981" w:rsidP="00EE1BA2">
            <w:pPr>
              <w:tabs>
                <w:tab w:val="decimal" w:pos="1600"/>
              </w:tabs>
              <w:ind w:left="-150" w:right="-140"/>
              <w:jc w:val="both"/>
            </w:pPr>
            <w:r>
              <w:t>753,779,05</w:t>
            </w:r>
            <w:r w:rsidR="007C4BC1">
              <w:t>7</w:t>
            </w:r>
          </w:p>
        </w:tc>
        <w:tc>
          <w:tcPr>
            <w:tcW w:w="2115" w:type="dxa"/>
          </w:tcPr>
          <w:p w14:paraId="6F0E1194" w14:textId="77777777" w:rsidR="00EE1BA2" w:rsidRPr="00AB73CA" w:rsidRDefault="00EE1BA2" w:rsidP="00EE1BA2">
            <w:pPr>
              <w:tabs>
                <w:tab w:val="decimal" w:pos="1600"/>
              </w:tabs>
              <w:ind w:left="-150" w:right="-140"/>
              <w:jc w:val="both"/>
            </w:pPr>
            <w:r>
              <w:t>753,101,347</w:t>
            </w:r>
          </w:p>
        </w:tc>
      </w:tr>
    </w:tbl>
    <w:p w14:paraId="708AED15" w14:textId="77777777" w:rsidR="0003042E" w:rsidRPr="00033215" w:rsidRDefault="0003042E" w:rsidP="0003042E">
      <w:pPr>
        <w:pStyle w:val="BodyText2"/>
        <w:tabs>
          <w:tab w:val="left" w:pos="9498"/>
        </w:tabs>
        <w:ind w:right="-710"/>
        <w:rPr>
          <w:rFonts w:ascii="Angsana New" w:hAnsi="Angsana New"/>
        </w:rPr>
      </w:pPr>
    </w:p>
    <w:p w14:paraId="1CB621B0" w14:textId="79C5F3E0" w:rsidR="0003042E" w:rsidRPr="00C04077" w:rsidRDefault="0003042E" w:rsidP="00F143A8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>
        <w:rPr>
          <w:rFonts w:hint="cs"/>
          <w:b/>
          <w:bCs/>
          <w:cs/>
        </w:rPr>
        <w:t>ประมาณการหนี้สินสำหรับผลประโยชน์พนักงาน</w:t>
      </w:r>
    </w:p>
    <w:p w14:paraId="12371583" w14:textId="77777777" w:rsidR="0003042E" w:rsidRPr="00C04077" w:rsidRDefault="0003042E" w:rsidP="008D31D9">
      <w:pPr>
        <w:ind w:left="754" w:right="-28" w:hanging="125"/>
        <w:jc w:val="right"/>
        <w:rPr>
          <w:sz w:val="28"/>
          <w:szCs w:val="28"/>
          <w:cs/>
        </w:rPr>
      </w:pPr>
      <w:r w:rsidRPr="00C04077">
        <w:rPr>
          <w:cs/>
        </w:rPr>
        <w:t xml:space="preserve">                 </w:t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8B7BEE">
        <w:rPr>
          <w:cs/>
        </w:rPr>
        <w:t xml:space="preserve">      หน่วย </w:t>
      </w:r>
      <w:r w:rsidRPr="008B7BEE">
        <w:t xml:space="preserve">: </w:t>
      </w:r>
      <w:r w:rsidRPr="008B7BEE">
        <w:rPr>
          <w:cs/>
        </w:rPr>
        <w:t>บาท</w:t>
      </w:r>
    </w:p>
    <w:tbl>
      <w:tblPr>
        <w:tblW w:w="9531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5"/>
        <w:gridCol w:w="1276"/>
        <w:gridCol w:w="1276"/>
        <w:gridCol w:w="1247"/>
        <w:gridCol w:w="1247"/>
      </w:tblGrid>
      <w:tr w:rsidR="0003042E" w:rsidRPr="00C04077" w14:paraId="1BDC9055" w14:textId="77777777" w:rsidTr="00853D9F">
        <w:tc>
          <w:tcPr>
            <w:tcW w:w="4485" w:type="dxa"/>
            <w:vMerge w:val="restart"/>
            <w:vAlign w:val="center"/>
          </w:tcPr>
          <w:p w14:paraId="6640FB62" w14:textId="77777777" w:rsidR="0003042E" w:rsidRPr="000328BF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0328BF">
              <w:rPr>
                <w:cs/>
              </w:rPr>
              <w:t>รายการ</w:t>
            </w:r>
          </w:p>
        </w:tc>
        <w:tc>
          <w:tcPr>
            <w:tcW w:w="2552" w:type="dxa"/>
            <w:gridSpan w:val="2"/>
          </w:tcPr>
          <w:p w14:paraId="65F8D2AA" w14:textId="77777777" w:rsidR="0003042E" w:rsidRPr="000328BF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cs/>
              </w:rPr>
            </w:pPr>
            <w:r w:rsidRPr="000328BF">
              <w:rPr>
                <w:cs/>
              </w:rPr>
              <w:t>งบการเงินรวม</w:t>
            </w:r>
          </w:p>
        </w:tc>
        <w:tc>
          <w:tcPr>
            <w:tcW w:w="2494" w:type="dxa"/>
            <w:gridSpan w:val="2"/>
          </w:tcPr>
          <w:p w14:paraId="15B6AB76" w14:textId="77777777" w:rsidR="0003042E" w:rsidRPr="000328BF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cs/>
              </w:rPr>
            </w:pPr>
            <w:r w:rsidRPr="000328BF">
              <w:rPr>
                <w:cs/>
              </w:rPr>
              <w:t>งบการเงินเฉพาะกิจการ</w:t>
            </w:r>
          </w:p>
        </w:tc>
      </w:tr>
      <w:tr w:rsidR="0003042E" w:rsidRPr="00C04077" w14:paraId="0BAD98F0" w14:textId="77777777" w:rsidTr="00853D9F">
        <w:tc>
          <w:tcPr>
            <w:tcW w:w="4485" w:type="dxa"/>
            <w:vMerge/>
            <w:tcBorders>
              <w:bottom w:val="single" w:sz="4" w:space="0" w:color="auto"/>
            </w:tcBorders>
          </w:tcPr>
          <w:p w14:paraId="7799C4C6" w14:textId="77777777" w:rsidR="0003042E" w:rsidRPr="000328BF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1ECD19" w14:textId="77777777" w:rsidR="0003042E" w:rsidRPr="000328BF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cs/>
              </w:rPr>
            </w:pPr>
            <w:r w:rsidRPr="00325089">
              <w:t>256</w:t>
            </w:r>
            <w: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AF2AF2" w14:textId="77777777" w:rsidR="0003042E" w:rsidRPr="000328BF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cs/>
              </w:rPr>
            </w:pPr>
            <w:r w:rsidRPr="00325089">
              <w:t>256</w:t>
            </w:r>
            <w:r>
              <w:t>7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C0F7136" w14:textId="77777777" w:rsidR="0003042E" w:rsidRPr="000328BF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cs/>
              </w:rPr>
            </w:pPr>
            <w:r w:rsidRPr="00325089">
              <w:t>256</w:t>
            </w:r>
            <w:r>
              <w:t>8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77702A7" w14:textId="77777777" w:rsidR="0003042E" w:rsidRPr="000328BF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cs/>
              </w:rPr>
            </w:pPr>
            <w:r w:rsidRPr="00325089">
              <w:t>256</w:t>
            </w:r>
            <w:r>
              <w:t>7</w:t>
            </w:r>
          </w:p>
        </w:tc>
      </w:tr>
      <w:tr w:rsidR="0003042E" w:rsidRPr="00C04077" w14:paraId="106D6597" w14:textId="77777777" w:rsidTr="00853D9F">
        <w:tc>
          <w:tcPr>
            <w:tcW w:w="4485" w:type="dxa"/>
            <w:tcBorders>
              <w:bottom w:val="nil"/>
            </w:tcBorders>
          </w:tcPr>
          <w:p w14:paraId="1DD0E19E" w14:textId="77777777" w:rsidR="0003042E" w:rsidRPr="000328BF" w:rsidRDefault="0003042E" w:rsidP="009C2885">
            <w:pPr>
              <w:tabs>
                <w:tab w:val="left" w:pos="437"/>
              </w:tabs>
              <w:ind w:right="-609"/>
              <w:jc w:val="both"/>
              <w:rPr>
                <w:u w:val="single"/>
                <w:cs/>
              </w:rPr>
            </w:pPr>
            <w:r w:rsidRPr="000328BF">
              <w:rPr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276" w:type="dxa"/>
            <w:tcBorders>
              <w:bottom w:val="nil"/>
            </w:tcBorders>
          </w:tcPr>
          <w:p w14:paraId="716C273D" w14:textId="77777777" w:rsidR="0003042E" w:rsidRPr="008C59EA" w:rsidRDefault="0003042E" w:rsidP="009C2885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D2A3BE1" w14:textId="77777777" w:rsidR="0003042E" w:rsidRPr="000328BF" w:rsidRDefault="0003042E" w:rsidP="009C2885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14:paraId="38481628" w14:textId="77777777" w:rsidR="0003042E" w:rsidRPr="000328BF" w:rsidRDefault="0003042E" w:rsidP="009C2885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14:paraId="4086DA31" w14:textId="77777777" w:rsidR="0003042E" w:rsidRPr="000328BF" w:rsidRDefault="0003042E" w:rsidP="009C2885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03042E" w:rsidRPr="00C04077" w14:paraId="1BC68748" w14:textId="77777777" w:rsidTr="00853D9F">
        <w:tc>
          <w:tcPr>
            <w:tcW w:w="4485" w:type="dxa"/>
            <w:tcBorders>
              <w:top w:val="nil"/>
              <w:bottom w:val="nil"/>
            </w:tcBorders>
          </w:tcPr>
          <w:p w14:paraId="4FDF18E3" w14:textId="77777777" w:rsidR="0003042E" w:rsidRPr="000328BF" w:rsidRDefault="0003042E" w:rsidP="009C2885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0328BF">
              <w:rPr>
                <w:cs/>
              </w:rPr>
              <w:t>ยอดคงเหลือยกมาต้นปี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CCA9DCC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</w:pPr>
            <w:r w:rsidRPr="008F6C64">
              <w:t>2</w:t>
            </w:r>
            <w:r>
              <w:t>69</w:t>
            </w:r>
            <w:r w:rsidRPr="008F6C64">
              <w:t>,</w:t>
            </w:r>
            <w:r>
              <w:t>679</w:t>
            </w:r>
            <w:r w:rsidRPr="008F6C64">
              <w:t>,0</w:t>
            </w:r>
            <w:r>
              <w:t>50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147313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</w:pPr>
            <w:r w:rsidRPr="008F6C64">
              <w:t>303,150,163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F8F832E" w14:textId="77777777" w:rsidR="0003042E" w:rsidRPr="008F6C64" w:rsidRDefault="0003042E" w:rsidP="00853D9F">
            <w:pPr>
              <w:tabs>
                <w:tab w:val="decimal" w:pos="1038"/>
              </w:tabs>
              <w:ind w:left="-120" w:right="-130" w:hanging="14"/>
              <w:jc w:val="both"/>
              <w:rPr>
                <w:cs/>
              </w:rPr>
            </w:pPr>
            <w:r w:rsidRPr="008F6C64">
              <w:t>1</w:t>
            </w:r>
            <w:r>
              <w:t>51</w:t>
            </w:r>
            <w:r w:rsidRPr="008F6C64">
              <w:t>,</w:t>
            </w:r>
            <w:r>
              <w:t>696</w:t>
            </w:r>
            <w:r w:rsidRPr="008F6C64">
              <w:t>,</w:t>
            </w:r>
            <w:r>
              <w:t>987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FA86F67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  <w:r w:rsidRPr="008F6C64">
              <w:t>156,311,927</w:t>
            </w:r>
          </w:p>
        </w:tc>
      </w:tr>
      <w:tr w:rsidR="0003042E" w:rsidRPr="00C04077" w14:paraId="68C5BF71" w14:textId="77777777" w:rsidTr="00853D9F">
        <w:tc>
          <w:tcPr>
            <w:tcW w:w="4485" w:type="dxa"/>
            <w:tcBorders>
              <w:top w:val="nil"/>
              <w:bottom w:val="nil"/>
            </w:tcBorders>
          </w:tcPr>
          <w:p w14:paraId="2A4085DC" w14:textId="39DFAE32" w:rsidR="0003042E" w:rsidRPr="000328BF" w:rsidRDefault="0003042E" w:rsidP="009C2885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>
              <w:rPr>
                <w:rFonts w:hint="cs"/>
                <w:cs/>
              </w:rPr>
              <w:t>ผลกำไรจากการวัดมูลค่าใหม่สำหรับ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85C2550" w14:textId="77777777" w:rsidR="0003042E" w:rsidRPr="008F6C64" w:rsidRDefault="0003042E" w:rsidP="009C2885">
            <w:pPr>
              <w:tabs>
                <w:tab w:val="decimal" w:pos="702"/>
              </w:tabs>
              <w:ind w:right="-180" w:firstLine="34"/>
              <w:jc w:val="bot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210201D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4FACDF43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35FDE84E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</w:p>
        </w:tc>
      </w:tr>
      <w:tr w:rsidR="0003042E" w:rsidRPr="00C04077" w14:paraId="7D067806" w14:textId="77777777" w:rsidTr="00853D9F">
        <w:tc>
          <w:tcPr>
            <w:tcW w:w="4485" w:type="dxa"/>
            <w:tcBorders>
              <w:top w:val="nil"/>
              <w:bottom w:val="nil"/>
            </w:tcBorders>
          </w:tcPr>
          <w:p w14:paraId="054E3A5B" w14:textId="28067A39" w:rsidR="0003042E" w:rsidRDefault="0003042E" w:rsidP="001B0E60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    โครงการผลประโยชน์ระยะยาวของพนักงาน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521628B" w14:textId="3246C020" w:rsidR="0003042E" w:rsidRPr="008F6C64" w:rsidRDefault="00373122" w:rsidP="009C2885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  <w:r>
              <w:t>(23,683,101)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CCE2BCA" w14:textId="77777777" w:rsidR="0003042E" w:rsidRPr="008F6C64" w:rsidRDefault="0003042E" w:rsidP="009C2885">
            <w:pPr>
              <w:tabs>
                <w:tab w:val="decimal" w:pos="702"/>
              </w:tabs>
              <w:ind w:right="-180" w:firstLine="34"/>
              <w:jc w:val="both"/>
            </w:pPr>
            <w:r w:rsidRPr="008F6C64">
              <w:rPr>
                <w:rFonts w:hint="cs"/>
                <w:cs/>
              </w:rPr>
              <w:t>-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5C72AE30" w14:textId="7232C5B9" w:rsidR="0003042E" w:rsidRPr="008F6C64" w:rsidRDefault="00770FD5" w:rsidP="00770FD5">
            <w:pPr>
              <w:tabs>
                <w:tab w:val="decimal" w:pos="1049"/>
              </w:tabs>
              <w:ind w:left="-120" w:right="-130" w:hanging="14"/>
              <w:jc w:val="both"/>
            </w:pPr>
            <w:r>
              <w:t>(31,028,333)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36913E0E" w14:textId="77777777" w:rsidR="0003042E" w:rsidRPr="008F6C64" w:rsidRDefault="0003042E" w:rsidP="009C2885">
            <w:pPr>
              <w:tabs>
                <w:tab w:val="decimal" w:pos="736"/>
              </w:tabs>
              <w:ind w:left="-120" w:right="-130" w:hanging="14"/>
              <w:jc w:val="both"/>
              <w:rPr>
                <w:cs/>
              </w:rPr>
            </w:pPr>
            <w:r w:rsidRPr="008F6C64">
              <w:t>-</w:t>
            </w:r>
          </w:p>
        </w:tc>
      </w:tr>
      <w:tr w:rsidR="001B0E60" w:rsidRPr="00C04077" w14:paraId="13C31813" w14:textId="77777777" w:rsidTr="00853D9F">
        <w:tc>
          <w:tcPr>
            <w:tcW w:w="4485" w:type="dxa"/>
            <w:tcBorders>
              <w:top w:val="nil"/>
              <w:bottom w:val="nil"/>
            </w:tcBorders>
          </w:tcPr>
          <w:p w14:paraId="461DDFA1" w14:textId="5F482875" w:rsidR="001B0E60" w:rsidRDefault="001B0E60" w:rsidP="001B0E60">
            <w:pPr>
              <w:tabs>
                <w:tab w:val="left" w:pos="437"/>
              </w:tabs>
              <w:ind w:left="-102" w:right="-454" w:firstLine="522"/>
              <w:jc w:val="both"/>
              <w:rPr>
                <w:cs/>
              </w:rPr>
            </w:pPr>
            <w:r>
              <w:rPr>
                <w:rFonts w:hint="cs"/>
                <w:cs/>
              </w:rPr>
              <w:t>(รับรู้ในกำไร(ขาดทุน)เบ็ดเสร็จอื่น)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319038D" w14:textId="77777777" w:rsidR="001B0E60" w:rsidRDefault="001B0E60" w:rsidP="009C2885">
            <w:pPr>
              <w:tabs>
                <w:tab w:val="decimal" w:pos="702"/>
              </w:tabs>
              <w:ind w:right="-180" w:firstLine="34"/>
              <w:jc w:val="bot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1A9E673" w14:textId="77777777" w:rsidR="001B0E60" w:rsidRPr="008F6C64" w:rsidRDefault="001B0E60" w:rsidP="009C2885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1DFACCC2" w14:textId="77777777" w:rsidR="001B0E60" w:rsidRDefault="001B0E60" w:rsidP="00770FD5">
            <w:pPr>
              <w:tabs>
                <w:tab w:val="decimal" w:pos="1049"/>
              </w:tabs>
              <w:ind w:left="-120" w:right="-130" w:hanging="14"/>
              <w:jc w:val="both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398DE626" w14:textId="77777777" w:rsidR="001B0E60" w:rsidRPr="008F6C64" w:rsidRDefault="001B0E60" w:rsidP="009C2885">
            <w:pPr>
              <w:tabs>
                <w:tab w:val="decimal" w:pos="736"/>
              </w:tabs>
              <w:ind w:left="-120" w:right="-130" w:hanging="14"/>
              <w:jc w:val="both"/>
            </w:pPr>
          </w:p>
        </w:tc>
      </w:tr>
      <w:tr w:rsidR="0003042E" w:rsidRPr="00C04077" w14:paraId="0CB4AE3E" w14:textId="77777777" w:rsidTr="00853D9F">
        <w:tc>
          <w:tcPr>
            <w:tcW w:w="4485" w:type="dxa"/>
            <w:tcBorders>
              <w:top w:val="nil"/>
              <w:bottom w:val="nil"/>
            </w:tcBorders>
          </w:tcPr>
          <w:p w14:paraId="7C376F51" w14:textId="77777777" w:rsidR="0003042E" w:rsidRPr="000328BF" w:rsidRDefault="0003042E" w:rsidP="009C2885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0328BF">
              <w:rPr>
                <w:u w:val="single"/>
                <w:cs/>
              </w:rPr>
              <w:t>บวก</w:t>
            </w:r>
            <w:r w:rsidRPr="000328BF">
              <w:rPr>
                <w:cs/>
              </w:rPr>
              <w:t xml:space="preserve"> ต้นทุนบริการในปัจจุบัน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5B6816A" w14:textId="51DEE1CC" w:rsidR="0003042E" w:rsidRPr="008F6C64" w:rsidRDefault="00373122" w:rsidP="009C2885">
            <w:pPr>
              <w:tabs>
                <w:tab w:val="decimal" w:pos="1049"/>
              </w:tabs>
              <w:ind w:left="-120" w:right="-130" w:hanging="14"/>
              <w:jc w:val="both"/>
            </w:pPr>
            <w:r>
              <w:t>19,450,692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58FBD9C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</w:pPr>
            <w:r w:rsidRPr="008F6C64">
              <w:t>25,874,292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2669FE7D" w14:textId="60246A50" w:rsidR="0003042E" w:rsidRPr="008F6C64" w:rsidRDefault="00D96818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  <w:r>
              <w:t>9,204,099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4B54BBC7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  <w:r w:rsidRPr="008F6C64">
              <w:t>15,871,890</w:t>
            </w:r>
          </w:p>
        </w:tc>
      </w:tr>
      <w:tr w:rsidR="0003042E" w:rsidRPr="00C04077" w14:paraId="71DCF5B1" w14:textId="77777777" w:rsidTr="00853D9F">
        <w:tc>
          <w:tcPr>
            <w:tcW w:w="4485" w:type="dxa"/>
            <w:tcBorders>
              <w:top w:val="nil"/>
              <w:bottom w:val="nil"/>
            </w:tcBorders>
          </w:tcPr>
          <w:p w14:paraId="0A8D380D" w14:textId="77777777" w:rsidR="0003042E" w:rsidRPr="000328BF" w:rsidRDefault="0003042E" w:rsidP="009C2885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0328BF">
              <w:rPr>
                <w:color w:val="FFFFFF"/>
                <w:u w:val="single"/>
                <w:cs/>
              </w:rPr>
              <w:t>บวก</w:t>
            </w:r>
            <w:r w:rsidRPr="000328BF">
              <w:rPr>
                <w:cs/>
              </w:rPr>
              <w:t xml:space="preserve"> ต้นทุนดอกเบี้ย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6ABEEB0" w14:textId="081E34AA" w:rsidR="0003042E" w:rsidRPr="008F6C64" w:rsidRDefault="00373122" w:rsidP="009C2885">
            <w:pPr>
              <w:tabs>
                <w:tab w:val="decimal" w:pos="1049"/>
              </w:tabs>
              <w:ind w:left="-120" w:right="-130" w:hanging="14"/>
              <w:jc w:val="both"/>
            </w:pPr>
            <w:r>
              <w:t>6,983,134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CF0B6F8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</w:pPr>
            <w:r w:rsidRPr="008F6C64">
              <w:t>8,810,167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69A82A8C" w14:textId="7654D635" w:rsidR="0003042E" w:rsidRPr="008F6C64" w:rsidRDefault="00D96818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  <w:r>
              <w:t>2,423,415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737530C5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  <w:r w:rsidRPr="008F6C64">
              <w:t>4,154,817</w:t>
            </w:r>
          </w:p>
        </w:tc>
      </w:tr>
      <w:tr w:rsidR="0003042E" w:rsidRPr="00C04077" w14:paraId="19C8B584" w14:textId="77777777" w:rsidTr="00853D9F">
        <w:tc>
          <w:tcPr>
            <w:tcW w:w="4485" w:type="dxa"/>
            <w:tcBorders>
              <w:top w:val="nil"/>
              <w:bottom w:val="nil"/>
            </w:tcBorders>
          </w:tcPr>
          <w:p w14:paraId="44CA7884" w14:textId="77777777" w:rsidR="0003042E" w:rsidRPr="000328BF" w:rsidRDefault="0003042E" w:rsidP="009C2885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0328BF">
              <w:rPr>
                <w:u w:val="single"/>
                <w:cs/>
              </w:rPr>
              <w:t>หัก</w:t>
            </w:r>
            <w:r w:rsidRPr="000328BF">
              <w:rPr>
                <w:cs/>
              </w:rPr>
              <w:t xml:space="preserve"> </w:t>
            </w:r>
            <w:r w:rsidRPr="000328BF">
              <w:rPr>
                <w:rFonts w:hint="cs"/>
                <w:cs/>
              </w:rPr>
              <w:t xml:space="preserve">  </w:t>
            </w:r>
            <w:r w:rsidRPr="000328BF">
              <w:rPr>
                <w:cs/>
              </w:rPr>
              <w:t>ผลประโยชน์ที่จ่ายในระหว่างปี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67E4B7A" w14:textId="53EC4ABA" w:rsidR="0003042E" w:rsidRPr="008F6C64" w:rsidRDefault="00373122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  <w:r>
              <w:t>(10,857,882)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62253E5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  <w:r w:rsidRPr="008F6C64">
              <w:t>(19,693,390)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7DF96A74" w14:textId="798B35A2" w:rsidR="0003042E" w:rsidRPr="008F6C64" w:rsidRDefault="0057037B" w:rsidP="009C2885">
            <w:pPr>
              <w:tabs>
                <w:tab w:val="decimal" w:pos="1049"/>
              </w:tabs>
              <w:ind w:left="-120" w:right="-130" w:hanging="14"/>
              <w:jc w:val="both"/>
            </w:pPr>
            <w:r>
              <w:t>(9,862,426)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6475E46A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</w:pPr>
            <w:r w:rsidRPr="008F6C64">
              <w:t>(7,068,300)</w:t>
            </w:r>
          </w:p>
        </w:tc>
      </w:tr>
      <w:tr w:rsidR="0003042E" w:rsidRPr="00C04077" w14:paraId="0822BD8D" w14:textId="77777777" w:rsidTr="00853D9F">
        <w:tc>
          <w:tcPr>
            <w:tcW w:w="4485" w:type="dxa"/>
            <w:tcBorders>
              <w:top w:val="nil"/>
              <w:bottom w:val="nil"/>
            </w:tcBorders>
          </w:tcPr>
          <w:p w14:paraId="43E837DC" w14:textId="77777777" w:rsidR="0003042E" w:rsidRPr="00246E52" w:rsidRDefault="0003042E" w:rsidP="009C2885">
            <w:pPr>
              <w:tabs>
                <w:tab w:val="left" w:pos="437"/>
              </w:tabs>
              <w:ind w:right="-609"/>
              <w:jc w:val="both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        </w:t>
            </w:r>
            <w:r w:rsidRPr="000328BF">
              <w:rPr>
                <w:rFonts w:hint="cs"/>
                <w:cs/>
              </w:rPr>
              <w:t>โอนสำรองผลประโยชน์ระยะยาวของพนักงาน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EB3C186" w14:textId="77777777" w:rsidR="0003042E" w:rsidRPr="008F6C64" w:rsidRDefault="0003042E" w:rsidP="009C2885">
            <w:pPr>
              <w:tabs>
                <w:tab w:val="decimal" w:pos="702"/>
              </w:tabs>
              <w:ind w:right="-180" w:firstLine="34"/>
              <w:jc w:val="bot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113F9EA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46673D61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01AA94FF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</w:p>
        </w:tc>
      </w:tr>
      <w:tr w:rsidR="0003042E" w:rsidRPr="00C04077" w14:paraId="6142C62E" w14:textId="77777777" w:rsidTr="004844FC">
        <w:tc>
          <w:tcPr>
            <w:tcW w:w="4485" w:type="dxa"/>
            <w:tcBorders>
              <w:top w:val="nil"/>
              <w:bottom w:val="nil"/>
            </w:tcBorders>
          </w:tcPr>
          <w:p w14:paraId="37CE8592" w14:textId="77777777" w:rsidR="0003042E" w:rsidRPr="00246E52" w:rsidRDefault="0003042E" w:rsidP="009C2885">
            <w:pPr>
              <w:tabs>
                <w:tab w:val="left" w:pos="437"/>
              </w:tabs>
              <w:ind w:right="-609"/>
              <w:jc w:val="both"/>
              <w:rPr>
                <w:highlight w:val="yellow"/>
              </w:rPr>
            </w:pPr>
            <w:r>
              <w:rPr>
                <w:rFonts w:hint="cs"/>
                <w:cs/>
              </w:rPr>
              <w:t xml:space="preserve">              </w:t>
            </w:r>
            <w:r w:rsidRPr="000328BF">
              <w:rPr>
                <w:rFonts w:hint="cs"/>
                <w:cs/>
              </w:rPr>
              <w:t>ที่ยังไม่จ่ายชำระเป็นค่าใช้จ่ายค้างจ่าย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8E6F71E" w14:textId="2AFBAA2C" w:rsidR="0003042E" w:rsidRPr="008F6C64" w:rsidRDefault="00373122" w:rsidP="00373122">
            <w:pPr>
              <w:tabs>
                <w:tab w:val="decimal" w:pos="736"/>
              </w:tabs>
              <w:ind w:left="-120" w:right="-130" w:hanging="14"/>
              <w:jc w:val="both"/>
            </w:pPr>
            <w: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FA2F039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  <w:r w:rsidRPr="008F6C64">
              <w:t>(47,260,563)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48E688A2" w14:textId="6C957C36" w:rsidR="0003042E" w:rsidRPr="008F6C64" w:rsidRDefault="0057037B" w:rsidP="0057037B">
            <w:pPr>
              <w:tabs>
                <w:tab w:val="decimal" w:pos="736"/>
              </w:tabs>
              <w:ind w:left="-120" w:right="-130" w:hanging="14"/>
              <w:jc w:val="both"/>
            </w:pPr>
            <w:r>
              <w:t>-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4F148518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  <w:r w:rsidRPr="008F6C64">
              <w:t>(17,573,347)</w:t>
            </w:r>
          </w:p>
        </w:tc>
      </w:tr>
      <w:tr w:rsidR="0003042E" w:rsidRPr="00C04077" w14:paraId="4B5D96B1" w14:textId="77777777" w:rsidTr="004844FC">
        <w:tc>
          <w:tcPr>
            <w:tcW w:w="4485" w:type="dxa"/>
            <w:tcBorders>
              <w:top w:val="nil"/>
              <w:bottom w:val="nil"/>
            </w:tcBorders>
          </w:tcPr>
          <w:p w14:paraId="59B9B218" w14:textId="77777777" w:rsidR="0003042E" w:rsidRDefault="0003042E" w:rsidP="009C2885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    ยกเลิกผลประโยชน์ระยะยาวของพนักงาน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43F22553" w14:textId="13BC2358" w:rsidR="0003042E" w:rsidRPr="008F6C64" w:rsidRDefault="00373122" w:rsidP="00373122">
            <w:pPr>
              <w:tabs>
                <w:tab w:val="decimal" w:pos="736"/>
              </w:tabs>
              <w:ind w:left="-120" w:right="-130" w:hanging="14"/>
              <w:jc w:val="both"/>
            </w:pPr>
            <w:r>
              <w:t>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B8EBC7E" w14:textId="77777777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</w:pPr>
            <w:r>
              <w:t>(1,201,619)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14:paraId="6DE1F15B" w14:textId="3DCB2744" w:rsidR="0003042E" w:rsidRPr="008F6C64" w:rsidRDefault="0057037B" w:rsidP="009C2885">
            <w:pPr>
              <w:tabs>
                <w:tab w:val="decimal" w:pos="736"/>
              </w:tabs>
              <w:ind w:left="-120" w:right="-130" w:hanging="14"/>
              <w:jc w:val="both"/>
            </w:pPr>
            <w:r>
              <w:t>-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14:paraId="0FF52A1F" w14:textId="77777777" w:rsidR="0003042E" w:rsidRPr="008F6C64" w:rsidRDefault="0003042E" w:rsidP="009C2885">
            <w:pPr>
              <w:tabs>
                <w:tab w:val="decimal" w:pos="736"/>
              </w:tabs>
              <w:ind w:left="-120" w:right="-130" w:hanging="14"/>
              <w:jc w:val="both"/>
            </w:pPr>
            <w:r w:rsidRPr="008F6C64">
              <w:t>-</w:t>
            </w:r>
          </w:p>
        </w:tc>
      </w:tr>
      <w:tr w:rsidR="004844FC" w:rsidRPr="00C04077" w14:paraId="556C7253" w14:textId="77777777" w:rsidTr="004844FC">
        <w:tc>
          <w:tcPr>
            <w:tcW w:w="4485" w:type="dxa"/>
            <w:tcBorders>
              <w:top w:val="nil"/>
              <w:bottom w:val="nil"/>
            </w:tcBorders>
            <w:vAlign w:val="center"/>
          </w:tcPr>
          <w:p w14:paraId="605FC35E" w14:textId="0AB69A37" w:rsidR="004844FC" w:rsidRDefault="004844FC" w:rsidP="004844FC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0328BF">
              <w:rPr>
                <w:cs/>
              </w:rPr>
              <w:t>ยอดคงเหลือยกไปปลายปี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54D6D0F4" w14:textId="00B9A292" w:rsidR="004844FC" w:rsidRDefault="004844FC" w:rsidP="004844FC">
            <w:pPr>
              <w:tabs>
                <w:tab w:val="decimal" w:pos="1049"/>
              </w:tabs>
              <w:ind w:left="-120" w:right="-130" w:hanging="14"/>
              <w:jc w:val="both"/>
            </w:pPr>
            <w:r>
              <w:t>261,571,893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501AF862" w14:textId="6B0175D6" w:rsidR="004844FC" w:rsidRDefault="004844FC" w:rsidP="004844FC">
            <w:pPr>
              <w:tabs>
                <w:tab w:val="decimal" w:pos="1049"/>
              </w:tabs>
              <w:ind w:left="-120" w:right="-130" w:hanging="14"/>
              <w:jc w:val="both"/>
            </w:pPr>
            <w:r>
              <w:t>269,679,050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14:paraId="35B795FA" w14:textId="65DC384A" w:rsidR="004844FC" w:rsidRDefault="004844FC" w:rsidP="004844FC">
            <w:pPr>
              <w:tabs>
                <w:tab w:val="decimal" w:pos="1049"/>
              </w:tabs>
              <w:ind w:left="-120" w:right="-130" w:hanging="14"/>
              <w:jc w:val="both"/>
            </w:pPr>
            <w:r>
              <w:t>122,433,742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14:paraId="5F017182" w14:textId="2D3A5E9B" w:rsidR="004844FC" w:rsidRPr="008F6C64" w:rsidRDefault="004844FC" w:rsidP="004844FC">
            <w:pPr>
              <w:tabs>
                <w:tab w:val="decimal" w:pos="1049"/>
              </w:tabs>
              <w:ind w:left="-120" w:right="-130" w:hanging="14"/>
              <w:jc w:val="both"/>
            </w:pPr>
            <w:r>
              <w:t>151,696,987</w:t>
            </w:r>
          </w:p>
        </w:tc>
      </w:tr>
      <w:tr w:rsidR="00F645C0" w:rsidRPr="00C04077" w14:paraId="6995D7FC" w14:textId="77777777" w:rsidTr="004844FC">
        <w:tc>
          <w:tcPr>
            <w:tcW w:w="4485" w:type="dxa"/>
            <w:tcBorders>
              <w:top w:val="nil"/>
              <w:bottom w:val="nil"/>
            </w:tcBorders>
          </w:tcPr>
          <w:p w14:paraId="0552C73E" w14:textId="012CB405" w:rsidR="00F645C0" w:rsidRDefault="00F645C0" w:rsidP="00F645C0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0328BF">
              <w:rPr>
                <w:u w:val="single"/>
                <w:cs/>
              </w:rPr>
              <w:t>หัก</w:t>
            </w:r>
            <w:r w:rsidRPr="000328BF">
              <w:rPr>
                <w:cs/>
              </w:rPr>
              <w:t xml:space="preserve"> </w:t>
            </w:r>
            <w:r w:rsidRPr="000328BF">
              <w:rPr>
                <w:rFonts w:hint="cs"/>
                <w:cs/>
              </w:rPr>
              <w:t xml:space="preserve">  </w:t>
            </w:r>
            <w:r w:rsidR="004844FC">
              <w:rPr>
                <w:rFonts w:hint="cs"/>
                <w:cs/>
              </w:rPr>
              <w:t>ประมาณการหนี้สินหมุนเวียน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3B2536A" w14:textId="28E0B9CF" w:rsidR="00F645C0" w:rsidRPr="008F6C64" w:rsidRDefault="00373122" w:rsidP="00F645C0">
            <w:pPr>
              <w:tabs>
                <w:tab w:val="decimal" w:pos="1049"/>
              </w:tabs>
              <w:ind w:left="-120" w:right="-130" w:hanging="14"/>
              <w:jc w:val="both"/>
            </w:pPr>
            <w:r>
              <w:t>(38,035,290)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B36E4B1" w14:textId="71553E29" w:rsidR="00F645C0" w:rsidRDefault="00A40DC8" w:rsidP="00F645C0">
            <w:pPr>
              <w:tabs>
                <w:tab w:val="decimal" w:pos="702"/>
              </w:tabs>
              <w:ind w:right="-180" w:firstLine="34"/>
              <w:jc w:val="both"/>
            </w:pPr>
            <w:r>
              <w:t>(10,857,882)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03F05CAE" w14:textId="23BC5142" w:rsidR="00F645C0" w:rsidRDefault="00F645C0" w:rsidP="00F645C0">
            <w:pPr>
              <w:tabs>
                <w:tab w:val="decimal" w:pos="1049"/>
              </w:tabs>
              <w:ind w:left="-120" w:right="-130" w:hanging="14"/>
              <w:jc w:val="both"/>
            </w:pPr>
            <w:r>
              <w:t>(25,314,086)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372034C9" w14:textId="3979BD2D" w:rsidR="00F645C0" w:rsidRPr="008F6C64" w:rsidRDefault="00A40DC8" w:rsidP="00A40DC8">
            <w:pPr>
              <w:tabs>
                <w:tab w:val="decimal" w:pos="1049"/>
              </w:tabs>
              <w:ind w:left="-120" w:right="-130" w:hanging="14"/>
              <w:jc w:val="both"/>
            </w:pPr>
            <w:r>
              <w:t>(9,862,426)</w:t>
            </w:r>
          </w:p>
        </w:tc>
      </w:tr>
      <w:tr w:rsidR="0003042E" w:rsidRPr="00C04077" w14:paraId="7C0E0024" w14:textId="77777777" w:rsidTr="00853D9F"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DD50" w14:textId="2DBF6221" w:rsidR="0003042E" w:rsidRPr="000328BF" w:rsidRDefault="004844FC" w:rsidP="009C2885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>
              <w:rPr>
                <w:rFonts w:hint="cs"/>
                <w:cs/>
              </w:rPr>
              <w:t>ประมาณการหนี้สินไม่หมุนเวียน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93E2B" w14:textId="4EDBB8F4" w:rsidR="0003042E" w:rsidRPr="008F6C64" w:rsidRDefault="00373122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  <w:r>
              <w:t>223,536,603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2FE58" w14:textId="2C7F43E9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</w:pPr>
            <w:r w:rsidRPr="008F6C64">
              <w:t>2</w:t>
            </w:r>
            <w:r w:rsidR="00A40DC8">
              <w:t>58</w:t>
            </w:r>
            <w:r w:rsidRPr="008F6C64">
              <w:t>,</w:t>
            </w:r>
            <w:r w:rsidR="00A40DC8">
              <w:t>821</w:t>
            </w:r>
            <w:r w:rsidRPr="008F6C64">
              <w:t>,</w:t>
            </w:r>
            <w:r w:rsidR="00A40DC8">
              <w:t>168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44039" w14:textId="724308E2" w:rsidR="0003042E" w:rsidRPr="008F6C64" w:rsidRDefault="00770FD5" w:rsidP="009C2885">
            <w:pPr>
              <w:tabs>
                <w:tab w:val="decimal" w:pos="1049"/>
              </w:tabs>
              <w:ind w:left="-120" w:right="-130" w:hanging="14"/>
              <w:jc w:val="both"/>
              <w:rPr>
                <w:cs/>
              </w:rPr>
            </w:pPr>
            <w:r>
              <w:t>97,119,656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0A4C5" w14:textId="0FC53362" w:rsidR="0003042E" w:rsidRPr="008F6C64" w:rsidRDefault="0003042E" w:rsidP="009C2885">
            <w:pPr>
              <w:tabs>
                <w:tab w:val="decimal" w:pos="1049"/>
              </w:tabs>
              <w:ind w:left="-120" w:right="-130" w:hanging="14"/>
              <w:jc w:val="both"/>
            </w:pPr>
            <w:r w:rsidRPr="008F6C64">
              <w:t>1</w:t>
            </w:r>
            <w:r w:rsidR="00A40DC8">
              <w:t>4</w:t>
            </w:r>
            <w:r>
              <w:t>1</w:t>
            </w:r>
            <w:r w:rsidRPr="008F6C64">
              <w:t>,</w:t>
            </w:r>
            <w:r w:rsidR="00A40DC8">
              <w:t>834</w:t>
            </w:r>
            <w:r w:rsidRPr="008F6C64">
              <w:t>,</w:t>
            </w:r>
            <w:r w:rsidR="00A40DC8">
              <w:t>561</w:t>
            </w:r>
          </w:p>
        </w:tc>
      </w:tr>
    </w:tbl>
    <w:p w14:paraId="40285878" w14:textId="77777777" w:rsidR="0003042E" w:rsidRPr="005C2ACC" w:rsidRDefault="0003042E" w:rsidP="0003042E">
      <w:pPr>
        <w:pStyle w:val="BodyText2"/>
        <w:tabs>
          <w:tab w:val="left" w:pos="9498"/>
        </w:tabs>
        <w:spacing w:line="120" w:lineRule="auto"/>
        <w:ind w:right="-709"/>
        <w:rPr>
          <w:rFonts w:ascii="Angsana New" w:hAnsi="Angsana New"/>
        </w:rPr>
      </w:pPr>
    </w:p>
    <w:p w14:paraId="66D6C2F1" w14:textId="7CA82F25" w:rsidR="0003042E" w:rsidRPr="00081614" w:rsidRDefault="0003042E" w:rsidP="00D7133C">
      <w:pPr>
        <w:tabs>
          <w:tab w:val="left" w:pos="284"/>
        </w:tabs>
        <w:ind w:right="-28" w:firstLine="505"/>
        <w:jc w:val="thaiDistribute"/>
        <w:outlineLvl w:val="0"/>
        <w:rPr>
          <w:spacing w:val="-4"/>
        </w:rPr>
      </w:pPr>
      <w:r w:rsidRPr="00D7133C">
        <w:rPr>
          <w:rFonts w:ascii="Angsana New" w:hAnsi="Angsana New" w:hint="cs"/>
          <w:cs/>
        </w:rPr>
        <w:lastRenderedPageBreak/>
        <w:t>ใน</w:t>
      </w:r>
      <w:r w:rsidRPr="00E36206">
        <w:rPr>
          <w:rFonts w:hint="cs"/>
          <w:cs/>
        </w:rPr>
        <w:t xml:space="preserve">ปี </w:t>
      </w:r>
      <w:r w:rsidRPr="00E36206">
        <w:t>256</w:t>
      </w:r>
      <w:r w:rsidR="0082103B">
        <w:t>7</w:t>
      </w:r>
      <w:r w:rsidRPr="00E36206">
        <w:rPr>
          <w:rFonts w:hint="cs"/>
          <w:cs/>
        </w:rPr>
        <w:t xml:space="preserve"> กลุ่มบริษัทมีโครงการเกษียณอายุและมีการปรับลดอัตรากำลังคนตามนโยบายการปรับโครงสร้าง</w:t>
      </w:r>
      <w:r w:rsidRPr="0082103B">
        <w:rPr>
          <w:rFonts w:hint="cs"/>
          <w:cs/>
        </w:rPr>
        <w:t xml:space="preserve">องค์กร โดยได้จ่ายผลประโยชน์ตอบแทนพิเศษในงบการเงินรวมแล้วเป็นจำนวนเงิน </w:t>
      </w:r>
      <w:r w:rsidRPr="0082103B">
        <w:t>94.34</w:t>
      </w:r>
      <w:r w:rsidRPr="0082103B">
        <w:rPr>
          <w:rFonts w:hint="cs"/>
          <w:cs/>
        </w:rPr>
        <w:t xml:space="preserve"> ล้านบาท (งบการเงินเฉพาะกิจการ </w:t>
      </w:r>
      <w:r w:rsidRPr="0082103B">
        <w:t>32.81</w:t>
      </w:r>
      <w:r w:rsidRPr="0082103B">
        <w:rPr>
          <w:rFonts w:hint="cs"/>
          <w:cs/>
        </w:rPr>
        <w:t xml:space="preserve"> ล้านบาท)</w:t>
      </w:r>
      <w:r w:rsidRPr="00E36206">
        <w:rPr>
          <w:rFonts w:hint="cs"/>
          <w:cs/>
        </w:rPr>
        <w:t xml:space="preserve"> </w:t>
      </w:r>
    </w:p>
    <w:p w14:paraId="58017F1A" w14:textId="3B91618C" w:rsidR="0003042E" w:rsidRPr="00E36206" w:rsidRDefault="0003042E" w:rsidP="00D7133C">
      <w:pPr>
        <w:tabs>
          <w:tab w:val="left" w:pos="284"/>
        </w:tabs>
        <w:ind w:right="-28" w:firstLine="505"/>
        <w:jc w:val="thaiDistribute"/>
        <w:outlineLvl w:val="0"/>
      </w:pPr>
      <w:r w:rsidRPr="00E36206">
        <w:rPr>
          <w:cs/>
        </w:rPr>
        <w:t>ส่วนหนึ่งของผลประโยชน์ตอบแทนพิเศษได้หักออกจากมูลค่า</w:t>
      </w:r>
      <w:r w:rsidR="00C5262D">
        <w:rPr>
          <w:rFonts w:hint="cs"/>
          <w:cs/>
        </w:rPr>
        <w:t>ประมาณการ</w:t>
      </w:r>
      <w:r w:rsidRPr="00E36206">
        <w:rPr>
          <w:cs/>
        </w:rPr>
        <w:t>หนี้สินผลประโยชน์ระยะยาวของพนักงานใน</w:t>
      </w:r>
      <w:r w:rsidRPr="00D7133C">
        <w:rPr>
          <w:rFonts w:ascii="Angsana New" w:hAnsi="Angsana New"/>
          <w:cs/>
        </w:rPr>
        <w:t>งบ</w:t>
      </w:r>
      <w:r w:rsidRPr="00E36206">
        <w:rPr>
          <w:cs/>
        </w:rPr>
        <w:t>การเงิน</w:t>
      </w:r>
      <w:r w:rsidRPr="0082103B">
        <w:rPr>
          <w:cs/>
        </w:rPr>
        <w:t xml:space="preserve">รวมแล้ว เป็นจำนวนเงิน </w:t>
      </w:r>
      <w:r w:rsidRPr="0082103B">
        <w:t>66.95</w:t>
      </w:r>
      <w:r w:rsidRPr="0082103B">
        <w:rPr>
          <w:cs/>
        </w:rPr>
        <w:t xml:space="preserve"> ล้านบาท (งบการเงินเฉพาะกิจการ </w:t>
      </w:r>
      <w:r w:rsidRPr="0082103B">
        <w:t>24.64</w:t>
      </w:r>
      <w:r w:rsidRPr="0082103B">
        <w:rPr>
          <w:cs/>
        </w:rPr>
        <w:t xml:space="preserve"> ล้านบาท) และบันทึกเป็นค่าใช้จ่ายในงบกำไรขาดทุนรวม เป็นจำนวนเงิน </w:t>
      </w:r>
      <w:r w:rsidRPr="0082103B">
        <w:t>27.39</w:t>
      </w:r>
      <w:r w:rsidRPr="0082103B">
        <w:rPr>
          <w:rFonts w:hint="cs"/>
          <w:cs/>
        </w:rPr>
        <w:t xml:space="preserve"> </w:t>
      </w:r>
      <w:r w:rsidRPr="0082103B">
        <w:rPr>
          <w:cs/>
        </w:rPr>
        <w:t xml:space="preserve">ล้านบาท (งบการเงินเฉพาะกิจการ </w:t>
      </w:r>
      <w:r w:rsidRPr="0082103B">
        <w:t>8.17</w:t>
      </w:r>
      <w:r w:rsidRPr="0082103B">
        <w:rPr>
          <w:rFonts w:hint="cs"/>
          <w:cs/>
        </w:rPr>
        <w:t xml:space="preserve"> </w:t>
      </w:r>
      <w:r w:rsidR="00D7133C">
        <w:rPr>
          <w:cs/>
        </w:rPr>
        <w:br/>
      </w:r>
      <w:r w:rsidRPr="0082103B">
        <w:rPr>
          <w:cs/>
        </w:rPr>
        <w:t>ล้านบาท)</w:t>
      </w:r>
    </w:p>
    <w:p w14:paraId="4C75E355" w14:textId="77777777" w:rsidR="0003042E" w:rsidRDefault="0003042E" w:rsidP="0003042E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619F1A61" w14:textId="77777777" w:rsidR="0003042E" w:rsidRPr="00C04077" w:rsidRDefault="0003042E" w:rsidP="00D7133C">
      <w:pPr>
        <w:tabs>
          <w:tab w:val="left" w:pos="284"/>
        </w:tabs>
        <w:ind w:right="-28" w:firstLine="505"/>
        <w:jc w:val="thaiDistribute"/>
        <w:outlineLvl w:val="0"/>
      </w:pPr>
      <w:r w:rsidRPr="00C04077">
        <w:rPr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2FC3E7A9" w14:textId="77777777" w:rsidR="0003042E" w:rsidRPr="00C04077" w:rsidRDefault="0003042E" w:rsidP="0003042E">
      <w:pPr>
        <w:pStyle w:val="BodyText2"/>
        <w:tabs>
          <w:tab w:val="clear" w:pos="900"/>
          <w:tab w:val="left" w:pos="993"/>
        </w:tabs>
        <w:spacing w:line="120" w:lineRule="auto"/>
        <w:ind w:right="-437"/>
        <w:jc w:val="left"/>
      </w:pPr>
    </w:p>
    <w:tbl>
      <w:tblPr>
        <w:tblW w:w="9507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5"/>
        <w:gridCol w:w="2126"/>
        <w:gridCol w:w="2126"/>
      </w:tblGrid>
      <w:tr w:rsidR="0003042E" w:rsidRPr="00C04077" w14:paraId="04E1B748" w14:textId="77777777" w:rsidTr="00C12177">
        <w:trPr>
          <w:trHeight w:hRule="exact" w:val="397"/>
        </w:trPr>
        <w:tc>
          <w:tcPr>
            <w:tcW w:w="5255" w:type="dxa"/>
            <w:vMerge w:val="restart"/>
            <w:vAlign w:val="center"/>
          </w:tcPr>
          <w:p w14:paraId="099B11DE" w14:textId="77777777" w:rsidR="0003042E" w:rsidRPr="00115C98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  <w:r w:rsidRPr="00115C98">
              <w:rPr>
                <w:cs/>
              </w:rPr>
              <w:t>รายการ</w:t>
            </w:r>
          </w:p>
        </w:tc>
        <w:tc>
          <w:tcPr>
            <w:tcW w:w="4252" w:type="dxa"/>
            <w:gridSpan w:val="2"/>
          </w:tcPr>
          <w:p w14:paraId="1D093277" w14:textId="77777777" w:rsidR="0003042E" w:rsidRPr="00115C98" w:rsidRDefault="0003042E" w:rsidP="009C2885">
            <w:pPr>
              <w:ind w:right="-75"/>
              <w:jc w:val="center"/>
              <w:rPr>
                <w:cs/>
              </w:rPr>
            </w:pPr>
            <w:r w:rsidRPr="00115C98">
              <w:rPr>
                <w:cs/>
              </w:rPr>
              <w:t>งบการเงินรวม</w:t>
            </w:r>
            <w:r>
              <w:rPr>
                <w:rFonts w:hint="cs"/>
                <w:cs/>
              </w:rPr>
              <w:t>และ</w:t>
            </w:r>
            <w:r w:rsidRPr="00115C98">
              <w:rPr>
                <w:cs/>
              </w:rPr>
              <w:t>งบการเงินเฉพาะกิจการ</w:t>
            </w:r>
          </w:p>
        </w:tc>
      </w:tr>
      <w:tr w:rsidR="0003042E" w:rsidRPr="00C04077" w14:paraId="4DF223BC" w14:textId="77777777" w:rsidTr="00C12177">
        <w:trPr>
          <w:trHeight w:hRule="exact" w:val="397"/>
        </w:trPr>
        <w:tc>
          <w:tcPr>
            <w:tcW w:w="5255" w:type="dxa"/>
            <w:vMerge/>
            <w:vAlign w:val="center"/>
          </w:tcPr>
          <w:p w14:paraId="6240F389" w14:textId="77777777" w:rsidR="0003042E" w:rsidRPr="00115C98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</w:p>
        </w:tc>
        <w:tc>
          <w:tcPr>
            <w:tcW w:w="2126" w:type="dxa"/>
          </w:tcPr>
          <w:p w14:paraId="70CBB951" w14:textId="77777777" w:rsidR="0003042E" w:rsidRPr="00115C98" w:rsidRDefault="0003042E" w:rsidP="009C2885">
            <w:pPr>
              <w:ind w:right="-75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ธ.ค. </w:t>
            </w:r>
            <w:r>
              <w:t>2568</w:t>
            </w:r>
          </w:p>
          <w:p w14:paraId="52913D81" w14:textId="77777777" w:rsidR="0003042E" w:rsidRPr="00115C98" w:rsidRDefault="0003042E" w:rsidP="009C2885">
            <w:pPr>
              <w:ind w:right="-75"/>
              <w:jc w:val="center"/>
            </w:pPr>
            <w:r w:rsidRPr="00325089">
              <w:rPr>
                <w:rFonts w:hint="cs"/>
              </w:rPr>
              <w:t>256</w:t>
            </w:r>
            <w:r>
              <w:t>6</w:t>
            </w:r>
          </w:p>
        </w:tc>
        <w:tc>
          <w:tcPr>
            <w:tcW w:w="2126" w:type="dxa"/>
          </w:tcPr>
          <w:p w14:paraId="28F1590E" w14:textId="77777777" w:rsidR="0003042E" w:rsidRDefault="0003042E" w:rsidP="009C2885">
            <w:pPr>
              <w:ind w:right="-75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ธ.ค. </w:t>
            </w:r>
            <w:r>
              <w:t>2567</w:t>
            </w:r>
          </w:p>
        </w:tc>
      </w:tr>
      <w:tr w:rsidR="0003042E" w:rsidRPr="00C04077" w14:paraId="68BB0AF6" w14:textId="77777777" w:rsidTr="00C12177">
        <w:trPr>
          <w:trHeight w:val="57"/>
        </w:trPr>
        <w:tc>
          <w:tcPr>
            <w:tcW w:w="5255" w:type="dxa"/>
            <w:tcBorders>
              <w:top w:val="single" w:sz="4" w:space="0" w:color="auto"/>
              <w:bottom w:val="nil"/>
            </w:tcBorders>
            <w:vAlign w:val="center"/>
          </w:tcPr>
          <w:p w14:paraId="5D51BF3C" w14:textId="77777777" w:rsidR="0003042E" w:rsidRPr="00115C98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115C98">
              <w:rPr>
                <w:cs/>
              </w:rPr>
              <w:t>อัตราคิดลด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242235C5" w14:textId="1DCE1D37" w:rsidR="0003042E" w:rsidRPr="00F04745" w:rsidRDefault="0003042E" w:rsidP="009C2885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ร้อยละ </w:t>
            </w:r>
            <w:r>
              <w:t xml:space="preserve">1.27 </w:t>
            </w:r>
            <w:r w:rsidR="00333284">
              <w:t>-</w:t>
            </w:r>
            <w:r>
              <w:t xml:space="preserve"> 2.60 </w:t>
            </w:r>
            <w:r>
              <w:rPr>
                <w:rFonts w:hint="cs"/>
                <w:cs/>
              </w:rPr>
              <w:t>ต่อปี</w:t>
            </w:r>
          </w:p>
        </w:tc>
        <w:tc>
          <w:tcPr>
            <w:tcW w:w="2126" w:type="dxa"/>
            <w:tcBorders>
              <w:bottom w:val="nil"/>
            </w:tcBorders>
          </w:tcPr>
          <w:p w14:paraId="4F75794B" w14:textId="77777777" w:rsidR="0003042E" w:rsidRDefault="0003042E" w:rsidP="009C2885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cs/>
              </w:rPr>
            </w:pPr>
            <w:r w:rsidRPr="00D91D41">
              <w:rPr>
                <w:cs/>
              </w:rPr>
              <w:t xml:space="preserve">ร้อยละ </w:t>
            </w:r>
            <w:r w:rsidRPr="00D91D41">
              <w:t>2.42 - 4.27</w:t>
            </w:r>
            <w:r w:rsidRPr="00D91D41">
              <w:rPr>
                <w:cs/>
              </w:rPr>
              <w:t xml:space="preserve"> ต่อปี</w:t>
            </w:r>
          </w:p>
        </w:tc>
      </w:tr>
      <w:tr w:rsidR="0003042E" w:rsidRPr="00C04077" w14:paraId="1D396820" w14:textId="77777777" w:rsidTr="00C12177">
        <w:trPr>
          <w:trHeight w:val="57"/>
        </w:trPr>
        <w:tc>
          <w:tcPr>
            <w:tcW w:w="5255" w:type="dxa"/>
            <w:tcBorders>
              <w:top w:val="nil"/>
              <w:bottom w:val="nil"/>
            </w:tcBorders>
            <w:vAlign w:val="center"/>
          </w:tcPr>
          <w:p w14:paraId="6AA05B9A" w14:textId="77777777" w:rsidR="0003042E" w:rsidRPr="00115C98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115C98">
              <w:rPr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24E713CA" w14:textId="77777777" w:rsidR="0003042E" w:rsidRPr="00F04745" w:rsidRDefault="0003042E" w:rsidP="009C2885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ร้อยละ </w:t>
            </w:r>
            <w:r>
              <w:t xml:space="preserve">3 - 4 </w:t>
            </w:r>
            <w:r>
              <w:rPr>
                <w:rFonts w:hint="cs"/>
                <w:cs/>
              </w:rPr>
              <w:t>ต่อปี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FEEF4FD" w14:textId="77777777" w:rsidR="0003042E" w:rsidRDefault="0003042E" w:rsidP="009C2885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cs/>
              </w:rPr>
            </w:pPr>
            <w:r w:rsidRPr="00D91D41">
              <w:rPr>
                <w:cs/>
              </w:rPr>
              <w:t xml:space="preserve">ร้อยละ </w:t>
            </w:r>
            <w:r w:rsidRPr="00D91D41">
              <w:t>3 - 6.50</w:t>
            </w:r>
            <w:r w:rsidRPr="00D91D41">
              <w:rPr>
                <w:cs/>
              </w:rPr>
              <w:t xml:space="preserve"> ต่อปี</w:t>
            </w:r>
          </w:p>
        </w:tc>
      </w:tr>
      <w:tr w:rsidR="0003042E" w:rsidRPr="00C04077" w14:paraId="0E14775F" w14:textId="77777777" w:rsidTr="00C12177">
        <w:trPr>
          <w:trHeight w:val="57"/>
        </w:trPr>
        <w:tc>
          <w:tcPr>
            <w:tcW w:w="5255" w:type="dxa"/>
            <w:tcBorders>
              <w:top w:val="nil"/>
              <w:bottom w:val="single" w:sz="4" w:space="0" w:color="auto"/>
            </w:tcBorders>
            <w:vAlign w:val="center"/>
          </w:tcPr>
          <w:p w14:paraId="3E5C61C7" w14:textId="77777777" w:rsidR="0003042E" w:rsidRPr="00115C98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115C98">
              <w:rPr>
                <w:cs/>
              </w:rPr>
              <w:t>อัตราการเปลี่ยนแปลงในจำนวนพนักงาน (ขึ้นอยู่กับช่วง</w:t>
            </w:r>
            <w:r>
              <w:rPr>
                <w:rFonts w:hint="cs"/>
                <w:cs/>
              </w:rPr>
              <w:t>อายุ)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14:paraId="791FD413" w14:textId="77777777" w:rsidR="0003042E" w:rsidRPr="00F04745" w:rsidRDefault="0003042E" w:rsidP="009C2885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</w:pPr>
            <w:r>
              <w:rPr>
                <w:rFonts w:hint="cs"/>
                <w:cs/>
              </w:rPr>
              <w:t xml:space="preserve">ร้อยละ </w:t>
            </w:r>
            <w:r>
              <w:t xml:space="preserve">0 - 15 </w:t>
            </w:r>
            <w:r>
              <w:rPr>
                <w:rFonts w:hint="cs"/>
                <w:cs/>
              </w:rPr>
              <w:t>ต่อปี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517D35D" w14:textId="77777777" w:rsidR="0003042E" w:rsidRDefault="0003042E" w:rsidP="009C2885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cs/>
              </w:rPr>
            </w:pPr>
            <w:r w:rsidRPr="00D91D41">
              <w:rPr>
                <w:cs/>
              </w:rPr>
              <w:t xml:space="preserve">ร้อยละ </w:t>
            </w:r>
            <w:r w:rsidRPr="00D91D41">
              <w:t>0 - 15</w:t>
            </w:r>
            <w:r w:rsidRPr="00D91D41">
              <w:rPr>
                <w:cs/>
              </w:rPr>
              <w:t xml:space="preserve"> ต่อปี</w:t>
            </w:r>
          </w:p>
        </w:tc>
      </w:tr>
    </w:tbl>
    <w:p w14:paraId="42343028" w14:textId="77777777" w:rsidR="0003042E" w:rsidRPr="000328BF" w:rsidRDefault="0003042E" w:rsidP="0003042E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sz w:val="10"/>
          <w:szCs w:val="10"/>
        </w:rPr>
      </w:pPr>
    </w:p>
    <w:p w14:paraId="672854A8" w14:textId="77777777" w:rsidR="0003042E" w:rsidRPr="00430A46" w:rsidRDefault="0003042E" w:rsidP="00C901E6">
      <w:pPr>
        <w:tabs>
          <w:tab w:val="left" w:pos="284"/>
        </w:tabs>
        <w:ind w:right="-28" w:firstLine="505"/>
        <w:jc w:val="thaiDistribute"/>
        <w:outlineLvl w:val="0"/>
        <w:rPr>
          <w:sz w:val="29"/>
          <w:szCs w:val="29"/>
          <w:cs/>
        </w:rPr>
      </w:pPr>
      <w:r w:rsidRPr="00621DF6">
        <w:rPr>
          <w:cs/>
        </w:rPr>
        <w:t>การวิเคราะห์ความอ่อนไหวของข้อสมมติฐานหลักในการคำนวณ</w:t>
      </w:r>
    </w:p>
    <w:p w14:paraId="1144A0FA" w14:textId="77777777" w:rsidR="0003042E" w:rsidRPr="004A6A47" w:rsidRDefault="0003042E" w:rsidP="00851088">
      <w:pPr>
        <w:tabs>
          <w:tab w:val="left" w:pos="426"/>
          <w:tab w:val="left" w:pos="900"/>
          <w:tab w:val="left" w:pos="1440"/>
        </w:tabs>
        <w:ind w:right="-28"/>
        <w:jc w:val="right"/>
        <w:rPr>
          <w:cs/>
        </w:rPr>
      </w:pPr>
      <w:r w:rsidRPr="004A6A47">
        <w:rPr>
          <w:cs/>
        </w:rPr>
        <w:t xml:space="preserve">      หน่วย </w:t>
      </w:r>
      <w:r w:rsidRPr="004A6A47">
        <w:t xml:space="preserve">: </w:t>
      </w:r>
      <w:r w:rsidRPr="004A6A47">
        <w:rPr>
          <w:cs/>
        </w:rPr>
        <w:t>บาท</w:t>
      </w:r>
    </w:p>
    <w:tbl>
      <w:tblPr>
        <w:tblW w:w="9513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4"/>
        <w:gridCol w:w="2154"/>
        <w:gridCol w:w="2155"/>
      </w:tblGrid>
      <w:tr w:rsidR="0003042E" w:rsidRPr="00430A46" w14:paraId="6FBF95C5" w14:textId="77777777" w:rsidTr="0005035B">
        <w:tc>
          <w:tcPr>
            <w:tcW w:w="5204" w:type="dxa"/>
            <w:vMerge w:val="restart"/>
            <w:vAlign w:val="center"/>
          </w:tcPr>
          <w:p w14:paraId="10E05889" w14:textId="77777777" w:rsidR="0003042E" w:rsidRPr="004A6A47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4A6A47">
              <w:rPr>
                <w:cs/>
              </w:rPr>
              <w:t>รายการ</w:t>
            </w:r>
          </w:p>
        </w:tc>
        <w:tc>
          <w:tcPr>
            <w:tcW w:w="4309" w:type="dxa"/>
            <w:gridSpan w:val="2"/>
            <w:tcBorders>
              <w:bottom w:val="single" w:sz="4" w:space="0" w:color="auto"/>
            </w:tcBorders>
          </w:tcPr>
          <w:p w14:paraId="09B13EB7" w14:textId="77777777" w:rsidR="0003042E" w:rsidRPr="004A6A47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325089">
              <w:t>25</w:t>
            </w:r>
            <w:r w:rsidRPr="00325089">
              <w:rPr>
                <w:rFonts w:hint="cs"/>
              </w:rPr>
              <w:t>6</w:t>
            </w:r>
            <w:r>
              <w:t>8</w:t>
            </w:r>
          </w:p>
        </w:tc>
      </w:tr>
      <w:tr w:rsidR="0003042E" w:rsidRPr="00430A46" w14:paraId="6D877ACB" w14:textId="77777777" w:rsidTr="0005035B">
        <w:tc>
          <w:tcPr>
            <w:tcW w:w="5204" w:type="dxa"/>
            <w:vMerge/>
            <w:vAlign w:val="center"/>
          </w:tcPr>
          <w:p w14:paraId="23E1959D" w14:textId="77777777" w:rsidR="0003042E" w:rsidRPr="004A6A47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20356302" w14:textId="77777777" w:rsidR="0003042E" w:rsidRPr="004A6A47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4A6A47">
              <w:rPr>
                <w:cs/>
              </w:rPr>
              <w:t>งบการเงินรวม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3B23F554" w14:textId="77777777" w:rsidR="0003042E" w:rsidRPr="004A6A47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4A6A47">
              <w:rPr>
                <w:cs/>
              </w:rPr>
              <w:t>งบการเงินเฉพาะกิจการ</w:t>
            </w:r>
          </w:p>
        </w:tc>
      </w:tr>
      <w:tr w:rsidR="0003042E" w:rsidRPr="00430A46" w14:paraId="2E8D8306" w14:textId="77777777" w:rsidTr="0005035B">
        <w:tc>
          <w:tcPr>
            <w:tcW w:w="5204" w:type="dxa"/>
            <w:tcBorders>
              <w:bottom w:val="nil"/>
            </w:tcBorders>
          </w:tcPr>
          <w:p w14:paraId="017EB171" w14:textId="77777777" w:rsidR="0003042E" w:rsidRPr="004A6A47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4A6A47">
              <w:rPr>
                <w:cs/>
              </w:rPr>
              <w:t xml:space="preserve">อัตราคิดลด ลดลงร้อยละ </w:t>
            </w:r>
            <w:r w:rsidRPr="00325089">
              <w:t>1</w:t>
            </w:r>
          </w:p>
        </w:tc>
        <w:tc>
          <w:tcPr>
            <w:tcW w:w="2154" w:type="dxa"/>
            <w:tcBorders>
              <w:bottom w:val="nil"/>
            </w:tcBorders>
          </w:tcPr>
          <w:p w14:paraId="7469DA8B" w14:textId="6AC22A06" w:rsidR="0003042E" w:rsidRPr="004A6A47" w:rsidRDefault="00142E57" w:rsidP="009C2885">
            <w:pPr>
              <w:tabs>
                <w:tab w:val="decimal" w:pos="1584"/>
              </w:tabs>
              <w:ind w:right="-150"/>
              <w:jc w:val="both"/>
            </w:pPr>
            <w:r>
              <w:t>15,834,814</w:t>
            </w:r>
          </w:p>
        </w:tc>
        <w:tc>
          <w:tcPr>
            <w:tcW w:w="2155" w:type="dxa"/>
            <w:tcBorders>
              <w:bottom w:val="nil"/>
            </w:tcBorders>
          </w:tcPr>
          <w:p w14:paraId="1BF203EE" w14:textId="70737233" w:rsidR="0003042E" w:rsidRPr="004A6A47" w:rsidRDefault="004F72E8" w:rsidP="004F72E8">
            <w:pPr>
              <w:tabs>
                <w:tab w:val="decimal" w:pos="1584"/>
              </w:tabs>
              <w:ind w:right="-150"/>
              <w:jc w:val="both"/>
            </w:pPr>
            <w:r>
              <w:t>4,504,611</w:t>
            </w:r>
          </w:p>
        </w:tc>
      </w:tr>
      <w:tr w:rsidR="0003042E" w:rsidRPr="00430A46" w14:paraId="7FFB8001" w14:textId="77777777" w:rsidTr="0005035B">
        <w:tc>
          <w:tcPr>
            <w:tcW w:w="5204" w:type="dxa"/>
            <w:tcBorders>
              <w:top w:val="nil"/>
              <w:bottom w:val="nil"/>
            </w:tcBorders>
          </w:tcPr>
          <w:p w14:paraId="05E8548D" w14:textId="77777777" w:rsidR="0003042E" w:rsidRPr="004A6A47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4A6A47">
              <w:rPr>
                <w:cs/>
              </w:rPr>
              <w:t>อัตราคิดลด (ฐาน)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3D0050C2" w14:textId="775CFF73" w:rsidR="0003042E" w:rsidRPr="004A6A47" w:rsidRDefault="00142E57" w:rsidP="009C2885">
            <w:pPr>
              <w:tabs>
                <w:tab w:val="decimal" w:pos="1584"/>
              </w:tabs>
              <w:ind w:right="-150"/>
              <w:jc w:val="both"/>
            </w:pPr>
            <w:r>
              <w:t>261,571,893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026EA68" w14:textId="278CB5A2" w:rsidR="0003042E" w:rsidRPr="004A6A47" w:rsidRDefault="004F72E8" w:rsidP="004F72E8">
            <w:pPr>
              <w:tabs>
                <w:tab w:val="decimal" w:pos="1584"/>
              </w:tabs>
              <w:ind w:right="-150"/>
              <w:jc w:val="both"/>
              <w:rPr>
                <w:cs/>
              </w:rPr>
            </w:pPr>
            <w:r>
              <w:t>122,433,742</w:t>
            </w:r>
          </w:p>
        </w:tc>
      </w:tr>
      <w:tr w:rsidR="0003042E" w:rsidRPr="00430A46" w14:paraId="07E44502" w14:textId="77777777" w:rsidTr="0005035B">
        <w:tc>
          <w:tcPr>
            <w:tcW w:w="5204" w:type="dxa"/>
            <w:tcBorders>
              <w:top w:val="nil"/>
              <w:bottom w:val="nil"/>
            </w:tcBorders>
          </w:tcPr>
          <w:p w14:paraId="6E6A999A" w14:textId="77777777" w:rsidR="0003042E" w:rsidRPr="004A6A47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4A6A47">
              <w:rPr>
                <w:cs/>
              </w:rPr>
              <w:t xml:space="preserve">อัตราคิดลด เพิ่มขึ้นร้อยละ </w:t>
            </w:r>
            <w:r w:rsidRPr="00325089">
              <w:t>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0A9390E0" w14:textId="2BC86078" w:rsidR="0003042E" w:rsidRPr="004A6A47" w:rsidRDefault="00142E57" w:rsidP="009C2885">
            <w:pPr>
              <w:tabs>
                <w:tab w:val="decimal" w:pos="1584"/>
              </w:tabs>
              <w:ind w:right="-150"/>
              <w:jc w:val="both"/>
              <w:rPr>
                <w:cs/>
              </w:rPr>
            </w:pPr>
            <w:r>
              <w:t>(14,094,672)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A299274" w14:textId="6C74577D" w:rsidR="0003042E" w:rsidRPr="004A6A47" w:rsidRDefault="004F72E8" w:rsidP="004F72E8">
            <w:pPr>
              <w:tabs>
                <w:tab w:val="decimal" w:pos="1584"/>
              </w:tabs>
              <w:ind w:right="-150"/>
              <w:jc w:val="both"/>
              <w:rPr>
                <w:cs/>
              </w:rPr>
            </w:pPr>
            <w:r>
              <w:t>(4,101,381)</w:t>
            </w:r>
          </w:p>
        </w:tc>
      </w:tr>
      <w:tr w:rsidR="0003042E" w:rsidRPr="00430A46" w14:paraId="588E7DD1" w14:textId="77777777" w:rsidTr="0005035B">
        <w:tc>
          <w:tcPr>
            <w:tcW w:w="5204" w:type="dxa"/>
            <w:tcBorders>
              <w:top w:val="nil"/>
              <w:bottom w:val="nil"/>
            </w:tcBorders>
          </w:tcPr>
          <w:p w14:paraId="5B382189" w14:textId="77777777" w:rsidR="0003042E" w:rsidRPr="004A6A47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4A6A47">
              <w:rPr>
                <w:cs/>
              </w:rPr>
              <w:t xml:space="preserve">อัตราการขึ้นเงินเดือน ลดลงร้อยละ </w:t>
            </w:r>
            <w:r w:rsidRPr="00325089">
              <w:t>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36B6D5F" w14:textId="26E24FD6" w:rsidR="0003042E" w:rsidRPr="004A6A47" w:rsidRDefault="00142E57" w:rsidP="009C2885">
            <w:pPr>
              <w:tabs>
                <w:tab w:val="decimal" w:pos="1584"/>
              </w:tabs>
              <w:ind w:right="-150"/>
              <w:jc w:val="both"/>
              <w:rPr>
                <w:cs/>
              </w:rPr>
            </w:pPr>
            <w:r>
              <w:t>(14,055,960)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B4F9EDE" w14:textId="4C27597F" w:rsidR="0003042E" w:rsidRPr="004A6A47" w:rsidRDefault="004F72E8" w:rsidP="004F72E8">
            <w:pPr>
              <w:tabs>
                <w:tab w:val="decimal" w:pos="1584"/>
              </w:tabs>
              <w:ind w:right="-150"/>
              <w:jc w:val="both"/>
              <w:rPr>
                <w:cs/>
              </w:rPr>
            </w:pPr>
            <w:r>
              <w:t>(4,086,164)</w:t>
            </w:r>
          </w:p>
        </w:tc>
      </w:tr>
      <w:tr w:rsidR="0003042E" w:rsidRPr="00430A46" w14:paraId="7C31E3E8" w14:textId="77777777" w:rsidTr="0005035B">
        <w:tc>
          <w:tcPr>
            <w:tcW w:w="5204" w:type="dxa"/>
            <w:tcBorders>
              <w:top w:val="nil"/>
              <w:bottom w:val="nil"/>
            </w:tcBorders>
          </w:tcPr>
          <w:p w14:paraId="6D7DAC97" w14:textId="77777777" w:rsidR="0003042E" w:rsidRPr="004A6A47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4A6A47">
              <w:rPr>
                <w:cs/>
              </w:rPr>
              <w:t>อัตราการขึ้นเงินเดือน (ฐาน)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09530BC1" w14:textId="289297DA" w:rsidR="0003042E" w:rsidRPr="004A6A47" w:rsidRDefault="00142E57" w:rsidP="009C2885">
            <w:pPr>
              <w:tabs>
                <w:tab w:val="decimal" w:pos="1584"/>
              </w:tabs>
              <w:ind w:right="-150"/>
              <w:jc w:val="both"/>
              <w:rPr>
                <w:cs/>
              </w:rPr>
            </w:pPr>
            <w:r>
              <w:t>261,571,893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1F697FF" w14:textId="4B2E243F" w:rsidR="0003042E" w:rsidRPr="004A6A47" w:rsidRDefault="004F72E8" w:rsidP="004F72E8">
            <w:pPr>
              <w:tabs>
                <w:tab w:val="decimal" w:pos="1584"/>
              </w:tabs>
              <w:ind w:right="-150"/>
              <w:jc w:val="both"/>
              <w:rPr>
                <w:cs/>
              </w:rPr>
            </w:pPr>
            <w:r>
              <w:t>122,433,742</w:t>
            </w:r>
          </w:p>
        </w:tc>
      </w:tr>
      <w:tr w:rsidR="0003042E" w:rsidRPr="00430A46" w14:paraId="07E514ED" w14:textId="77777777" w:rsidTr="0005035B">
        <w:tc>
          <w:tcPr>
            <w:tcW w:w="5204" w:type="dxa"/>
            <w:tcBorders>
              <w:top w:val="nil"/>
              <w:bottom w:val="single" w:sz="4" w:space="0" w:color="auto"/>
            </w:tcBorders>
          </w:tcPr>
          <w:p w14:paraId="2101260E" w14:textId="77777777" w:rsidR="0003042E" w:rsidRPr="004A6A47" w:rsidRDefault="0003042E" w:rsidP="009C2885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4A6A47">
              <w:rPr>
                <w:cs/>
              </w:rPr>
              <w:t xml:space="preserve">อัตราการขึ้นเงินเดือน เพิ่มขึ้นร้อยละ </w:t>
            </w:r>
            <w:r w:rsidRPr="00325089">
              <w:t>1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14:paraId="441DBAC8" w14:textId="450FF1EE" w:rsidR="0003042E" w:rsidRPr="004A6A47" w:rsidRDefault="00142E57" w:rsidP="009C2885">
            <w:pPr>
              <w:tabs>
                <w:tab w:val="decimal" w:pos="1584"/>
              </w:tabs>
              <w:ind w:right="-150"/>
              <w:jc w:val="both"/>
            </w:pPr>
            <w:r>
              <w:t>15,470,313</w:t>
            </w:r>
          </w:p>
        </w:tc>
        <w:tc>
          <w:tcPr>
            <w:tcW w:w="2155" w:type="dxa"/>
            <w:tcBorders>
              <w:top w:val="nil"/>
              <w:bottom w:val="single" w:sz="4" w:space="0" w:color="auto"/>
            </w:tcBorders>
          </w:tcPr>
          <w:p w14:paraId="43936060" w14:textId="6711EAE7" w:rsidR="0003042E" w:rsidRPr="004A6A47" w:rsidRDefault="004F72E8" w:rsidP="004F72E8">
            <w:pPr>
              <w:tabs>
                <w:tab w:val="decimal" w:pos="1584"/>
              </w:tabs>
              <w:ind w:right="-150"/>
              <w:jc w:val="both"/>
            </w:pPr>
            <w:r>
              <w:t>4,397,277</w:t>
            </w:r>
          </w:p>
        </w:tc>
      </w:tr>
    </w:tbl>
    <w:p w14:paraId="7A607799" w14:textId="77777777" w:rsidR="0003042E" w:rsidRDefault="0003042E" w:rsidP="0003042E">
      <w:pPr>
        <w:ind w:right="16"/>
        <w:jc w:val="thaiDistribute"/>
        <w:rPr>
          <w:rFonts w:ascii="Angsana New" w:hAnsi="Angsana New"/>
        </w:rPr>
      </w:pPr>
    </w:p>
    <w:p w14:paraId="09D8100B" w14:textId="77777777" w:rsidR="00632D1A" w:rsidRDefault="00632D1A" w:rsidP="0003042E">
      <w:pPr>
        <w:ind w:right="16"/>
        <w:jc w:val="thaiDistribute"/>
        <w:rPr>
          <w:rFonts w:ascii="Angsana New" w:hAnsi="Angsana New"/>
        </w:rPr>
      </w:pPr>
    </w:p>
    <w:p w14:paraId="40CBC3F0" w14:textId="77777777" w:rsidR="00632D1A" w:rsidRDefault="00632D1A" w:rsidP="0003042E">
      <w:pPr>
        <w:ind w:right="16"/>
        <w:jc w:val="thaiDistribute"/>
        <w:rPr>
          <w:rFonts w:ascii="Angsana New" w:hAnsi="Angsana New"/>
        </w:rPr>
      </w:pPr>
    </w:p>
    <w:p w14:paraId="059DB369" w14:textId="77777777" w:rsidR="00632D1A" w:rsidRDefault="00632D1A" w:rsidP="0003042E">
      <w:pPr>
        <w:ind w:right="16"/>
        <w:jc w:val="thaiDistribute"/>
        <w:rPr>
          <w:rFonts w:ascii="Angsana New" w:hAnsi="Angsana New"/>
        </w:rPr>
      </w:pPr>
    </w:p>
    <w:p w14:paraId="0F9B070F" w14:textId="77777777" w:rsidR="00632D1A" w:rsidRDefault="00632D1A" w:rsidP="0003042E">
      <w:pPr>
        <w:ind w:right="16"/>
        <w:jc w:val="thaiDistribute"/>
        <w:rPr>
          <w:rFonts w:ascii="Angsana New" w:hAnsi="Angsana New"/>
        </w:rPr>
      </w:pPr>
    </w:p>
    <w:p w14:paraId="1567FF08" w14:textId="77777777" w:rsidR="00632D1A" w:rsidRDefault="00632D1A" w:rsidP="0003042E">
      <w:pPr>
        <w:ind w:right="16"/>
        <w:jc w:val="thaiDistribute"/>
        <w:rPr>
          <w:rFonts w:ascii="Angsana New" w:hAnsi="Angsana New"/>
        </w:rPr>
      </w:pPr>
    </w:p>
    <w:p w14:paraId="576138D3" w14:textId="77777777" w:rsidR="00632D1A" w:rsidRDefault="00632D1A" w:rsidP="0003042E">
      <w:pPr>
        <w:ind w:right="16"/>
        <w:jc w:val="thaiDistribute"/>
        <w:rPr>
          <w:rFonts w:ascii="Angsana New" w:hAnsi="Angsana New"/>
        </w:rPr>
      </w:pPr>
    </w:p>
    <w:p w14:paraId="3CB60F9A" w14:textId="77777777" w:rsidR="00632D1A" w:rsidRDefault="00632D1A" w:rsidP="0003042E">
      <w:pPr>
        <w:ind w:right="16"/>
        <w:jc w:val="thaiDistribute"/>
        <w:rPr>
          <w:rFonts w:ascii="Angsana New" w:hAnsi="Angsana New"/>
        </w:rPr>
      </w:pPr>
    </w:p>
    <w:p w14:paraId="11E94B01" w14:textId="77777777" w:rsidR="00632D1A" w:rsidRDefault="00632D1A" w:rsidP="0003042E">
      <w:pPr>
        <w:ind w:right="16"/>
        <w:jc w:val="thaiDistribute"/>
        <w:rPr>
          <w:rFonts w:ascii="Angsana New" w:hAnsi="Angsana New"/>
        </w:rPr>
      </w:pPr>
    </w:p>
    <w:p w14:paraId="1A19F073" w14:textId="77777777" w:rsidR="00632D1A" w:rsidRPr="00EB5235" w:rsidRDefault="00632D1A" w:rsidP="0003042E">
      <w:pPr>
        <w:ind w:right="16"/>
        <w:jc w:val="thaiDistribute"/>
        <w:rPr>
          <w:rFonts w:ascii="Angsana New" w:hAnsi="Angsana New"/>
        </w:rPr>
      </w:pPr>
    </w:p>
    <w:p w14:paraId="61D92EED" w14:textId="77777777" w:rsidR="0003042E" w:rsidRDefault="0003042E" w:rsidP="00825D91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 w:rsidRPr="005A6735">
        <w:rPr>
          <w:b/>
          <w:bCs/>
          <w:cs/>
        </w:rPr>
        <w:lastRenderedPageBreak/>
        <w:t>เงินปันผลจ่ายและค่าตอบแทนกรรมการ</w:t>
      </w:r>
    </w:p>
    <w:p w14:paraId="63EA2E29" w14:textId="77777777" w:rsidR="0003042E" w:rsidRDefault="0003042E" w:rsidP="0003042E">
      <w:pPr>
        <w:spacing w:line="120" w:lineRule="auto"/>
        <w:ind w:right="14"/>
        <w:jc w:val="thaiDistribute"/>
        <w:rPr>
          <w:spacing w:val="-4"/>
        </w:rPr>
      </w:pPr>
    </w:p>
    <w:p w14:paraId="29F9C299" w14:textId="426BF1CA" w:rsidR="0003042E" w:rsidRDefault="00A050F9" w:rsidP="00C901E6">
      <w:pPr>
        <w:tabs>
          <w:tab w:val="left" w:pos="284"/>
        </w:tabs>
        <w:ind w:right="-28" w:firstLine="505"/>
        <w:jc w:val="thaiDistribute"/>
        <w:outlineLvl w:val="0"/>
        <w:rPr>
          <w:spacing w:val="-4"/>
        </w:rPr>
      </w:pPr>
      <w:r w:rsidRPr="00103446">
        <w:rPr>
          <w:rFonts w:hint="cs"/>
          <w:spacing w:val="-2"/>
          <w:cs/>
        </w:rPr>
        <w:t>เมื่อ</w:t>
      </w:r>
      <w:r w:rsidRPr="00A050F9">
        <w:rPr>
          <w:rFonts w:hint="cs"/>
          <w:cs/>
        </w:rPr>
        <w:t>วันที่</w:t>
      </w:r>
      <w:r w:rsidRPr="00103446">
        <w:rPr>
          <w:rFonts w:hint="cs"/>
          <w:spacing w:val="-2"/>
          <w:cs/>
        </w:rPr>
        <w:t xml:space="preserve"> </w:t>
      </w:r>
      <w:r>
        <w:rPr>
          <w:spacing w:val="-2"/>
        </w:rPr>
        <w:t>8</w:t>
      </w:r>
      <w:r w:rsidRPr="00103446">
        <w:rPr>
          <w:rFonts w:hint="cs"/>
          <w:spacing w:val="-2"/>
          <w:cs/>
        </w:rPr>
        <w:t xml:space="preserve"> สิงหาคม </w:t>
      </w:r>
      <w:r w:rsidRPr="00103446">
        <w:rPr>
          <w:spacing w:val="-2"/>
        </w:rPr>
        <w:t>256</w:t>
      </w:r>
      <w:r>
        <w:rPr>
          <w:spacing w:val="-2"/>
        </w:rPr>
        <w:t>8</w:t>
      </w:r>
      <w:r w:rsidRPr="00103446">
        <w:rPr>
          <w:rFonts w:hint="cs"/>
          <w:spacing w:val="-2"/>
          <w:cs/>
        </w:rPr>
        <w:t xml:space="preserve"> ที่ประชุมคณะกรรมการบริษัทครั้งที่</w:t>
      </w:r>
      <w:r w:rsidRPr="00103446">
        <w:rPr>
          <w:spacing w:val="-2"/>
        </w:rPr>
        <w:t xml:space="preserve"> </w:t>
      </w:r>
      <w:r>
        <w:rPr>
          <w:spacing w:val="-2"/>
        </w:rPr>
        <w:t>7</w:t>
      </w:r>
      <w:r w:rsidRPr="00103446">
        <w:rPr>
          <w:spacing w:val="-2"/>
        </w:rPr>
        <w:t>/256</w:t>
      </w:r>
      <w:r>
        <w:rPr>
          <w:spacing w:val="-2"/>
        </w:rPr>
        <w:t>8</w:t>
      </w:r>
      <w:r w:rsidRPr="00103446">
        <w:rPr>
          <w:rFonts w:hint="cs"/>
          <w:spacing w:val="-2"/>
          <w:cs/>
        </w:rPr>
        <w:t xml:space="preserve"> ได้มีมติให้จ่ายเงินปันผลระหว่างกาลแก่ผู้ถือหุ้น</w:t>
      </w:r>
      <w:r w:rsidRPr="00C901E6">
        <w:rPr>
          <w:rFonts w:hint="cs"/>
          <w:cs/>
        </w:rPr>
        <w:t>จำนวน</w:t>
      </w:r>
      <w:r w:rsidRPr="00103446">
        <w:rPr>
          <w:rFonts w:hint="cs"/>
          <w:spacing w:val="-2"/>
          <w:cs/>
        </w:rPr>
        <w:t xml:space="preserve"> </w:t>
      </w:r>
      <w:r w:rsidRPr="00103446">
        <w:rPr>
          <w:spacing w:val="-2"/>
        </w:rPr>
        <w:t>2,000</w:t>
      </w:r>
      <w:r w:rsidRPr="00103446">
        <w:rPr>
          <w:rFonts w:hint="cs"/>
          <w:spacing w:val="-2"/>
          <w:cs/>
        </w:rPr>
        <w:t xml:space="preserve"> ล้านหุ้น ในอัตราหุ้นละ </w:t>
      </w:r>
      <w:r w:rsidRPr="00103446">
        <w:rPr>
          <w:spacing w:val="-2"/>
        </w:rPr>
        <w:t>0.04</w:t>
      </w:r>
      <w:r w:rsidRPr="00103446">
        <w:rPr>
          <w:rFonts w:hint="cs"/>
          <w:spacing w:val="-2"/>
          <w:cs/>
        </w:rPr>
        <w:t xml:space="preserve"> บาท เป็นจำนวนเงิน </w:t>
      </w:r>
      <w:r w:rsidRPr="00103446">
        <w:rPr>
          <w:spacing w:val="-2"/>
        </w:rPr>
        <w:t>80</w:t>
      </w:r>
      <w:r w:rsidRPr="00103446">
        <w:rPr>
          <w:rFonts w:hint="cs"/>
          <w:spacing w:val="-2"/>
          <w:cs/>
        </w:rPr>
        <w:t xml:space="preserve"> ล้านบาท โดยบริษัทได้จ่ายเงินปันผลระหว่างกาลแล้วในวันที่ </w:t>
      </w:r>
      <w:r>
        <w:rPr>
          <w:spacing w:val="-2"/>
        </w:rPr>
        <w:t>4</w:t>
      </w:r>
      <w:r w:rsidRPr="00103446">
        <w:rPr>
          <w:spacing w:val="-2"/>
        </w:rPr>
        <w:t xml:space="preserve"> </w:t>
      </w:r>
      <w:r w:rsidRPr="00103446">
        <w:rPr>
          <w:rFonts w:hint="cs"/>
          <w:spacing w:val="-2"/>
          <w:cs/>
        </w:rPr>
        <w:t>กันยายน</w:t>
      </w:r>
      <w:r w:rsidRPr="00103446">
        <w:rPr>
          <w:spacing w:val="-2"/>
        </w:rPr>
        <w:t xml:space="preserve"> 256</w:t>
      </w:r>
      <w:r>
        <w:rPr>
          <w:spacing w:val="-2"/>
        </w:rPr>
        <w:t>8</w:t>
      </w:r>
    </w:p>
    <w:p w14:paraId="665A98EF" w14:textId="305FFE17" w:rsidR="0003042E" w:rsidRPr="00716C4F" w:rsidRDefault="00A050F9" w:rsidP="00C901E6">
      <w:pPr>
        <w:tabs>
          <w:tab w:val="left" w:pos="284"/>
        </w:tabs>
        <w:ind w:right="-28" w:firstLine="505"/>
        <w:jc w:val="thaiDistribute"/>
        <w:outlineLvl w:val="0"/>
        <w:rPr>
          <w:spacing w:val="-4"/>
        </w:rPr>
      </w:pPr>
      <w:r w:rsidRPr="00103446">
        <w:rPr>
          <w:spacing w:val="-2"/>
          <w:cs/>
        </w:rPr>
        <w:t xml:space="preserve">เมื่อวันที่ </w:t>
      </w:r>
      <w:r w:rsidRPr="00103446">
        <w:rPr>
          <w:spacing w:val="-2"/>
        </w:rPr>
        <w:t>25</w:t>
      </w:r>
      <w:r w:rsidRPr="00103446">
        <w:rPr>
          <w:spacing w:val="-2"/>
          <w:cs/>
        </w:rPr>
        <w:t xml:space="preserve"> เมษายน </w:t>
      </w:r>
      <w:r w:rsidRPr="00103446">
        <w:rPr>
          <w:spacing w:val="-2"/>
        </w:rPr>
        <w:t>2568</w:t>
      </w:r>
      <w:r w:rsidRPr="00103446">
        <w:rPr>
          <w:spacing w:val="-2"/>
          <w:cs/>
        </w:rPr>
        <w:t xml:space="preserve"> ที่ประชุมสามัญผู้ถือหุ้นของบริษัท</w:t>
      </w:r>
      <w:r>
        <w:rPr>
          <w:rFonts w:hint="cs"/>
          <w:spacing w:val="-2"/>
          <w:cs/>
        </w:rPr>
        <w:t>ได้รับทราบการจ่ายเงินปันผลระหว่างกาลที่</w:t>
      </w:r>
      <w:r>
        <w:rPr>
          <w:spacing w:val="-2"/>
          <w:cs/>
        </w:rPr>
        <w:br/>
      </w:r>
      <w:r>
        <w:rPr>
          <w:rFonts w:hint="cs"/>
          <w:spacing w:val="-2"/>
          <w:cs/>
        </w:rPr>
        <w:t>ได้</w:t>
      </w:r>
      <w:r w:rsidRPr="004923EA">
        <w:rPr>
          <w:rFonts w:ascii="Angsana New" w:hAnsi="Angsana New"/>
          <w:spacing w:val="-2"/>
          <w:cs/>
        </w:rPr>
        <w:t>จ่ายไป</w:t>
      </w:r>
      <w:r w:rsidRPr="00A050F9">
        <w:rPr>
          <w:cs/>
        </w:rPr>
        <w:t>แล้ว</w:t>
      </w:r>
      <w:r w:rsidRPr="004923EA">
        <w:rPr>
          <w:rFonts w:ascii="Angsana New" w:hAnsi="Angsana New"/>
          <w:spacing w:val="-2"/>
          <w:cs/>
        </w:rPr>
        <w:t>แก่ผู้ถือหุ้นในระหว่างปี</w:t>
      </w:r>
      <w:r w:rsidRPr="004923EA">
        <w:rPr>
          <w:rFonts w:ascii="Angsana New" w:hAnsi="Angsana New"/>
          <w:spacing w:val="-2"/>
        </w:rPr>
        <w:t xml:space="preserve"> 2567</w:t>
      </w:r>
      <w:r w:rsidRPr="004923EA">
        <w:rPr>
          <w:rFonts w:ascii="Angsana New" w:hAnsi="Angsana New"/>
          <w:spacing w:val="-2"/>
          <w:cs/>
        </w:rPr>
        <w:t xml:space="preserve"> ตามที่ประชุมคณะกรรมการบริษัท เมื่อวันที่ </w:t>
      </w:r>
      <w:r w:rsidRPr="004923EA">
        <w:rPr>
          <w:rFonts w:ascii="Angsana New" w:hAnsi="Angsana New"/>
          <w:spacing w:val="-2"/>
        </w:rPr>
        <w:t xml:space="preserve">9 </w:t>
      </w:r>
      <w:r w:rsidRPr="004923EA">
        <w:rPr>
          <w:rFonts w:ascii="Angsana New" w:hAnsi="Angsana New"/>
          <w:spacing w:val="-2"/>
          <w:cs/>
        </w:rPr>
        <w:t>สิงหาคม</w:t>
      </w:r>
      <w:r w:rsidRPr="004923EA">
        <w:rPr>
          <w:rFonts w:ascii="Angsana New" w:hAnsi="Angsana New"/>
          <w:spacing w:val="-2"/>
        </w:rPr>
        <w:t xml:space="preserve"> 2567 </w:t>
      </w:r>
      <w:r w:rsidRPr="004923EA">
        <w:rPr>
          <w:rFonts w:ascii="Angsana New" w:hAnsi="Angsana New"/>
          <w:spacing w:val="-2"/>
          <w:cs/>
        </w:rPr>
        <w:t>ได้มีมติให้จ่ายเงินปันผลระหว่างกาล</w:t>
      </w:r>
      <w:r>
        <w:rPr>
          <w:rFonts w:ascii="Angsana New" w:hAnsi="Angsana New"/>
          <w:spacing w:val="-2"/>
        </w:rPr>
        <w:t xml:space="preserve"> </w:t>
      </w:r>
      <w:r w:rsidRPr="004923EA">
        <w:rPr>
          <w:rFonts w:ascii="Angsana New" w:hAnsi="Angsana New"/>
          <w:spacing w:val="-2"/>
          <w:cs/>
        </w:rPr>
        <w:t xml:space="preserve">ในอัตราหุ้นละ </w:t>
      </w:r>
      <w:r w:rsidRPr="004923EA">
        <w:rPr>
          <w:rFonts w:ascii="Angsana New" w:hAnsi="Angsana New"/>
          <w:spacing w:val="-2"/>
        </w:rPr>
        <w:t>0.04</w:t>
      </w:r>
      <w:r w:rsidRPr="004923EA">
        <w:rPr>
          <w:rFonts w:ascii="Angsana New" w:hAnsi="Angsana New"/>
          <w:spacing w:val="-2"/>
          <w:cs/>
        </w:rPr>
        <w:t xml:space="preserve"> บาท เป็นจำนวนเงิน </w:t>
      </w:r>
      <w:r w:rsidRPr="004923EA">
        <w:rPr>
          <w:rFonts w:ascii="Angsana New" w:hAnsi="Angsana New"/>
          <w:spacing w:val="-2"/>
        </w:rPr>
        <w:t>80</w:t>
      </w:r>
      <w:r w:rsidRPr="004923EA">
        <w:rPr>
          <w:rFonts w:ascii="Angsana New" w:hAnsi="Angsana New"/>
          <w:spacing w:val="-2"/>
          <w:cs/>
        </w:rPr>
        <w:t xml:space="preserve"> ล้านบาท </w:t>
      </w:r>
      <w:r>
        <w:rPr>
          <w:rFonts w:ascii="Angsana New" w:hAnsi="Angsana New" w:hint="cs"/>
          <w:spacing w:val="-2"/>
          <w:cs/>
        </w:rPr>
        <w:t>ซึ่งบริษัทได้จ่ายเงินปันผลระหว่างกาล</w:t>
      </w:r>
      <w:r w:rsidRPr="004923EA">
        <w:rPr>
          <w:rFonts w:ascii="Angsana New" w:hAnsi="Angsana New"/>
          <w:spacing w:val="-2"/>
          <w:cs/>
        </w:rPr>
        <w:t xml:space="preserve">แล้วในวันที่ </w:t>
      </w:r>
      <w:r w:rsidRPr="004923EA">
        <w:rPr>
          <w:rFonts w:ascii="Angsana New" w:hAnsi="Angsana New"/>
          <w:spacing w:val="-2"/>
        </w:rPr>
        <w:t xml:space="preserve">5 </w:t>
      </w:r>
      <w:r w:rsidRPr="004923EA">
        <w:rPr>
          <w:rFonts w:ascii="Angsana New" w:hAnsi="Angsana New"/>
          <w:spacing w:val="-2"/>
          <w:cs/>
        </w:rPr>
        <w:t>กันยายน</w:t>
      </w:r>
      <w:r w:rsidRPr="00103446">
        <w:rPr>
          <w:spacing w:val="-2"/>
        </w:rPr>
        <w:t xml:space="preserve"> 2567</w:t>
      </w:r>
      <w:r>
        <w:rPr>
          <w:rFonts w:hint="cs"/>
          <w:spacing w:val="-2"/>
          <w:cs/>
        </w:rPr>
        <w:t xml:space="preserve"> </w:t>
      </w:r>
      <w:r w:rsidRPr="004923EA">
        <w:rPr>
          <w:rFonts w:ascii="Angsana New" w:hAnsi="Angsana New"/>
          <w:spacing w:val="-2"/>
          <w:cs/>
        </w:rPr>
        <w:t>และได้มีมติ</w:t>
      </w:r>
      <w:r>
        <w:rPr>
          <w:rFonts w:ascii="Angsana New" w:hAnsi="Angsana New" w:hint="cs"/>
          <w:spacing w:val="-2"/>
          <w:cs/>
        </w:rPr>
        <w:t>อนุมัติ</w:t>
      </w:r>
      <w:r w:rsidRPr="004923EA">
        <w:rPr>
          <w:rFonts w:ascii="Angsana New" w:hAnsi="Angsana New"/>
          <w:spacing w:val="-2"/>
          <w:cs/>
        </w:rPr>
        <w:t>ให้จ่ายเงินปันผล</w:t>
      </w:r>
      <w:r>
        <w:rPr>
          <w:rFonts w:ascii="Angsana New" w:hAnsi="Angsana New" w:hint="cs"/>
          <w:spacing w:val="-2"/>
          <w:cs/>
        </w:rPr>
        <w:t xml:space="preserve"> สำหรับผลการดำเนินงานปี </w:t>
      </w:r>
      <w:r>
        <w:rPr>
          <w:rFonts w:ascii="Angsana New" w:hAnsi="Angsana New"/>
          <w:spacing w:val="-2"/>
        </w:rPr>
        <w:t xml:space="preserve">2567 </w:t>
      </w:r>
      <w:r>
        <w:rPr>
          <w:rFonts w:ascii="Angsana New" w:hAnsi="Angsana New" w:hint="cs"/>
          <w:spacing w:val="-2"/>
          <w:cs/>
        </w:rPr>
        <w:t>งวดหลังอีกในอัตราหุ้นละ</w:t>
      </w:r>
      <w:r w:rsidRPr="004923EA">
        <w:rPr>
          <w:rFonts w:ascii="Angsana New" w:hAnsi="Angsana New"/>
          <w:spacing w:val="-2"/>
          <w:cs/>
        </w:rPr>
        <w:t xml:space="preserve"> </w:t>
      </w:r>
      <w:r w:rsidRPr="004923EA">
        <w:rPr>
          <w:rFonts w:ascii="Angsana New" w:hAnsi="Angsana New"/>
          <w:spacing w:val="-2"/>
        </w:rPr>
        <w:t>0.0</w:t>
      </w:r>
      <w:r>
        <w:rPr>
          <w:rFonts w:ascii="Angsana New" w:hAnsi="Angsana New"/>
          <w:spacing w:val="-2"/>
        </w:rPr>
        <w:t>4</w:t>
      </w:r>
      <w:r w:rsidRPr="004923EA">
        <w:rPr>
          <w:rFonts w:ascii="Angsana New" w:hAnsi="Angsana New"/>
          <w:spacing w:val="-2"/>
          <w:cs/>
        </w:rPr>
        <w:t xml:space="preserve"> บาท เป็นจำนวนเงิน </w:t>
      </w:r>
      <w:r>
        <w:rPr>
          <w:rFonts w:ascii="Angsana New" w:hAnsi="Angsana New"/>
          <w:spacing w:val="-2"/>
        </w:rPr>
        <w:t>80</w:t>
      </w:r>
      <w:r w:rsidRPr="004923EA">
        <w:rPr>
          <w:rFonts w:ascii="Angsana New" w:hAnsi="Angsana New"/>
          <w:spacing w:val="-2"/>
          <w:cs/>
        </w:rPr>
        <w:t xml:space="preserve"> ล้านบาท </w:t>
      </w:r>
      <w:r>
        <w:rPr>
          <w:rFonts w:ascii="Angsana New" w:hAnsi="Angsana New" w:hint="cs"/>
          <w:spacing w:val="-2"/>
          <w:cs/>
        </w:rPr>
        <w:t>ซึ่งได้</w:t>
      </w:r>
      <w:r w:rsidRPr="00103446">
        <w:rPr>
          <w:rFonts w:hint="cs"/>
          <w:spacing w:val="-2"/>
          <w:cs/>
        </w:rPr>
        <w:t>จ่ายแล้วใน</w:t>
      </w:r>
      <w:r>
        <w:rPr>
          <w:rFonts w:hint="cs"/>
          <w:spacing w:val="-2"/>
          <w:cs/>
        </w:rPr>
        <w:t xml:space="preserve">วันที่ </w:t>
      </w:r>
      <w:r>
        <w:rPr>
          <w:spacing w:val="-2"/>
        </w:rPr>
        <w:t xml:space="preserve">22 </w:t>
      </w:r>
      <w:r w:rsidRPr="00103446">
        <w:rPr>
          <w:spacing w:val="-2"/>
          <w:cs/>
        </w:rPr>
        <w:t xml:space="preserve">พฤษภาคม </w:t>
      </w:r>
      <w:r w:rsidRPr="00103446">
        <w:rPr>
          <w:spacing w:val="-2"/>
        </w:rPr>
        <w:t>2568</w:t>
      </w:r>
      <w:r w:rsidRPr="00103446">
        <w:rPr>
          <w:spacing w:val="-2"/>
          <w:cs/>
        </w:rPr>
        <w:t xml:space="preserve"> </w:t>
      </w:r>
      <w:r>
        <w:rPr>
          <w:rFonts w:hint="cs"/>
          <w:spacing w:val="-2"/>
          <w:cs/>
        </w:rPr>
        <w:t xml:space="preserve">รวมเงินปันผลที่มีมติให้จ่าย อัตราหุ้นละ </w:t>
      </w:r>
      <w:r>
        <w:rPr>
          <w:spacing w:val="-2"/>
        </w:rPr>
        <w:t xml:space="preserve">0.08 </w:t>
      </w:r>
      <w:r>
        <w:rPr>
          <w:rFonts w:hint="cs"/>
          <w:spacing w:val="-2"/>
          <w:cs/>
        </w:rPr>
        <w:t xml:space="preserve">บาท เป็นจำนวนเงิน </w:t>
      </w:r>
      <w:r>
        <w:rPr>
          <w:spacing w:val="-2"/>
        </w:rPr>
        <w:t xml:space="preserve">160 </w:t>
      </w:r>
      <w:r>
        <w:rPr>
          <w:rFonts w:hint="cs"/>
          <w:spacing w:val="-2"/>
          <w:cs/>
        </w:rPr>
        <w:t>ล้านบาท รวมทั้งได้มี</w:t>
      </w:r>
      <w:r w:rsidRPr="00103446">
        <w:rPr>
          <w:spacing w:val="-2"/>
          <w:cs/>
        </w:rPr>
        <w:t xml:space="preserve">การอนุมัติการจ่ายค่าตอบแทนกรรมการประจำปี </w:t>
      </w:r>
      <w:r w:rsidRPr="00103446">
        <w:rPr>
          <w:spacing w:val="-2"/>
        </w:rPr>
        <w:t>2568</w:t>
      </w:r>
      <w:r w:rsidRPr="00103446">
        <w:rPr>
          <w:spacing w:val="-2"/>
          <w:cs/>
        </w:rPr>
        <w:t xml:space="preserve"> เป็นเงินบำเหน็จกรรมการจำนวนเงิน </w:t>
      </w:r>
      <w:r w:rsidRPr="00103446">
        <w:rPr>
          <w:spacing w:val="-2"/>
        </w:rPr>
        <w:t>18</w:t>
      </w:r>
      <w:r w:rsidRPr="00103446">
        <w:rPr>
          <w:spacing w:val="-2"/>
          <w:cs/>
        </w:rPr>
        <w:t xml:space="preserve"> ล้านบาท และเบี้ยประชุมกรรมการในอัตราที่กำหนดไว้</w:t>
      </w:r>
    </w:p>
    <w:p w14:paraId="3CA9E330" w14:textId="248393C4" w:rsidR="0003042E" w:rsidRDefault="0003042E" w:rsidP="00C901E6">
      <w:pPr>
        <w:tabs>
          <w:tab w:val="left" w:pos="284"/>
        </w:tabs>
        <w:ind w:right="-28" w:firstLine="505"/>
        <w:jc w:val="thaiDistribute"/>
        <w:outlineLvl w:val="0"/>
        <w:rPr>
          <w:spacing w:val="-4"/>
        </w:rPr>
      </w:pPr>
      <w:r w:rsidRPr="00716C4F">
        <w:rPr>
          <w:spacing w:val="-4"/>
          <w:cs/>
        </w:rPr>
        <w:t xml:space="preserve">เมื่อวันที่ </w:t>
      </w:r>
      <w:r w:rsidRPr="00716C4F">
        <w:rPr>
          <w:spacing w:val="-4"/>
        </w:rPr>
        <w:t>2</w:t>
      </w:r>
      <w:r>
        <w:rPr>
          <w:spacing w:val="-4"/>
        </w:rPr>
        <w:t>6</w:t>
      </w:r>
      <w:r w:rsidRPr="00716C4F">
        <w:rPr>
          <w:spacing w:val="-4"/>
          <w:cs/>
        </w:rPr>
        <w:t xml:space="preserve"> </w:t>
      </w:r>
      <w:r w:rsidRPr="00C901E6">
        <w:rPr>
          <w:spacing w:val="-2"/>
          <w:cs/>
        </w:rPr>
        <w:t>เมษายน</w:t>
      </w:r>
      <w:r w:rsidRPr="00716C4F">
        <w:rPr>
          <w:spacing w:val="-4"/>
          <w:cs/>
        </w:rPr>
        <w:t xml:space="preserve"> </w:t>
      </w:r>
      <w:r w:rsidRPr="00716C4F">
        <w:rPr>
          <w:spacing w:val="-4"/>
        </w:rPr>
        <w:t>256</w:t>
      </w:r>
      <w:r>
        <w:rPr>
          <w:spacing w:val="-4"/>
        </w:rPr>
        <w:t>7</w:t>
      </w:r>
      <w:r w:rsidRPr="00716C4F">
        <w:rPr>
          <w:spacing w:val="-4"/>
          <w:cs/>
        </w:rPr>
        <w:t xml:space="preserve"> ที่ประชุมสามัญผู้ถือหุ้นของบริษัทประจำปี </w:t>
      </w:r>
      <w:r w:rsidRPr="00716C4F">
        <w:rPr>
          <w:spacing w:val="-4"/>
        </w:rPr>
        <w:t>256</w:t>
      </w:r>
      <w:r>
        <w:rPr>
          <w:spacing w:val="-4"/>
        </w:rPr>
        <w:t>7</w:t>
      </w:r>
      <w:r w:rsidRPr="00716C4F">
        <w:rPr>
          <w:spacing w:val="-4"/>
          <w:cs/>
        </w:rPr>
        <w:t xml:space="preserve"> ได้มีมติให้จ่ายเงินปันผลแก่ผู้ถือหุ้นจำนวน </w:t>
      </w:r>
      <w:r w:rsidRPr="00716C4F">
        <w:rPr>
          <w:spacing w:val="-4"/>
        </w:rPr>
        <w:t>2,</w:t>
      </w:r>
      <w:r w:rsidRPr="00A050F9">
        <w:rPr>
          <w:spacing w:val="-2"/>
        </w:rPr>
        <w:t>000</w:t>
      </w:r>
      <w:r w:rsidRPr="00716C4F">
        <w:rPr>
          <w:spacing w:val="-4"/>
          <w:cs/>
        </w:rPr>
        <w:t xml:space="preserve"> ล้านหุ้น ในอัตราหุ้นละ </w:t>
      </w:r>
      <w:r w:rsidRPr="00716C4F">
        <w:rPr>
          <w:spacing w:val="-4"/>
        </w:rPr>
        <w:t>0.</w:t>
      </w:r>
      <w:r>
        <w:rPr>
          <w:spacing w:val="-4"/>
        </w:rPr>
        <w:t>06</w:t>
      </w:r>
      <w:r w:rsidRPr="00716C4F">
        <w:rPr>
          <w:spacing w:val="-4"/>
          <w:cs/>
        </w:rPr>
        <w:t xml:space="preserve"> บาท เป็นจำนวนเงิน </w:t>
      </w:r>
      <w:r>
        <w:rPr>
          <w:spacing w:val="-4"/>
        </w:rPr>
        <w:t>120</w:t>
      </w:r>
      <w:r w:rsidRPr="00716C4F">
        <w:rPr>
          <w:spacing w:val="-4"/>
          <w:cs/>
        </w:rPr>
        <w:t xml:space="preserve"> ล้านบาท </w:t>
      </w:r>
      <w:r w:rsidRPr="00716C4F">
        <w:rPr>
          <w:rFonts w:hint="cs"/>
          <w:spacing w:val="-4"/>
          <w:cs/>
        </w:rPr>
        <w:t>โดยบริษัทได้จ่าย</w:t>
      </w:r>
      <w:r w:rsidRPr="00716C4F">
        <w:rPr>
          <w:spacing w:val="-4"/>
          <w:cs/>
        </w:rPr>
        <w:t>เงินปันผล</w:t>
      </w:r>
      <w:r w:rsidRPr="00716C4F">
        <w:rPr>
          <w:rFonts w:hint="cs"/>
          <w:spacing w:val="-4"/>
          <w:cs/>
        </w:rPr>
        <w:t>แล้ว</w:t>
      </w:r>
      <w:r w:rsidRPr="00716C4F">
        <w:rPr>
          <w:spacing w:val="-4"/>
          <w:cs/>
        </w:rPr>
        <w:t xml:space="preserve"> </w:t>
      </w:r>
      <w:r w:rsidRPr="00716C4F">
        <w:rPr>
          <w:rFonts w:hint="cs"/>
          <w:spacing w:val="-4"/>
          <w:cs/>
        </w:rPr>
        <w:t>ในเดือน</w:t>
      </w:r>
      <w:r w:rsidRPr="00716C4F">
        <w:rPr>
          <w:spacing w:val="-4"/>
          <w:cs/>
        </w:rPr>
        <w:t xml:space="preserve">พฤษภาคม </w:t>
      </w:r>
      <w:r w:rsidRPr="00716C4F">
        <w:rPr>
          <w:spacing w:val="-4"/>
        </w:rPr>
        <w:t>256</w:t>
      </w:r>
      <w:r>
        <w:rPr>
          <w:spacing w:val="-4"/>
        </w:rPr>
        <w:t>7</w:t>
      </w:r>
      <w:r w:rsidRPr="00716C4F">
        <w:rPr>
          <w:spacing w:val="-4"/>
          <w:cs/>
        </w:rPr>
        <w:t xml:space="preserve"> </w:t>
      </w:r>
      <w:r w:rsidRPr="00716C4F">
        <w:rPr>
          <w:rFonts w:hint="cs"/>
          <w:spacing w:val="-4"/>
          <w:cs/>
        </w:rPr>
        <w:t>และ</w:t>
      </w:r>
      <w:r w:rsidRPr="00716C4F">
        <w:rPr>
          <w:spacing w:val="-4"/>
          <w:cs/>
        </w:rPr>
        <w:t xml:space="preserve">มีการอนุมัติการจ่ายค่าตอบแทนกรรมการประจำปี </w:t>
      </w:r>
      <w:r w:rsidRPr="00716C4F">
        <w:rPr>
          <w:spacing w:val="-4"/>
        </w:rPr>
        <w:t>256</w:t>
      </w:r>
      <w:r>
        <w:rPr>
          <w:spacing w:val="-4"/>
        </w:rPr>
        <w:t>7</w:t>
      </w:r>
      <w:r w:rsidRPr="00716C4F">
        <w:rPr>
          <w:spacing w:val="-4"/>
          <w:cs/>
        </w:rPr>
        <w:t xml:space="preserve"> เป็นเงินบำเหน็จกรรมการจำนวนเงิน </w:t>
      </w:r>
      <w:r w:rsidRPr="00716C4F">
        <w:rPr>
          <w:spacing w:val="-4"/>
        </w:rPr>
        <w:t>18</w:t>
      </w:r>
      <w:r w:rsidRPr="00716C4F">
        <w:rPr>
          <w:spacing w:val="-4"/>
          <w:cs/>
        </w:rPr>
        <w:t xml:space="preserve"> ล้านบาท และเบี้ยประชุมกรรมการในอัตราที่กำหนดไว้</w:t>
      </w:r>
    </w:p>
    <w:p w14:paraId="49DEA512" w14:textId="77777777" w:rsidR="0003042E" w:rsidRPr="00232C94" w:rsidRDefault="0003042E" w:rsidP="0003042E">
      <w:pPr>
        <w:tabs>
          <w:tab w:val="left" w:pos="900"/>
          <w:tab w:val="left" w:pos="1440"/>
        </w:tabs>
        <w:ind w:right="-143"/>
        <w:jc w:val="thaiDistribute"/>
        <w:rPr>
          <w:rFonts w:ascii="Angsana New" w:hAnsi="Angsana New"/>
        </w:rPr>
      </w:pPr>
    </w:p>
    <w:p w14:paraId="38778BEE" w14:textId="4F2FF337" w:rsidR="0003042E" w:rsidRPr="00E275CF" w:rsidRDefault="0003042E" w:rsidP="00FA6CBA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 w:rsidRPr="008C2D0E">
        <w:rPr>
          <w:b/>
          <w:bCs/>
          <w:cs/>
        </w:rPr>
        <w:t>ต้นทุนทางการเงิน</w:t>
      </w:r>
    </w:p>
    <w:p w14:paraId="5D3FF5D0" w14:textId="77777777" w:rsidR="0003042E" w:rsidRPr="004A6A47" w:rsidRDefault="0003042E" w:rsidP="0012116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28"/>
        <w:jc w:val="right"/>
        <w:rPr>
          <w:cs/>
        </w:rPr>
      </w:pP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4A6A47">
        <w:rPr>
          <w:b/>
          <w:bCs/>
          <w:cs/>
        </w:rPr>
        <w:tab/>
      </w:r>
      <w:r w:rsidRPr="004A6A47">
        <w:rPr>
          <w:cs/>
        </w:rPr>
        <w:tab/>
        <w:t xml:space="preserve">       </w:t>
      </w:r>
      <w:r w:rsidRPr="004A6A47">
        <w:rPr>
          <w:cs/>
        </w:rPr>
        <w:tab/>
        <w:t xml:space="preserve">         หน่วย </w:t>
      </w:r>
      <w:r w:rsidRPr="004A6A47">
        <w:t xml:space="preserve">: </w:t>
      </w:r>
      <w:r w:rsidRPr="004A6A47">
        <w:rPr>
          <w:cs/>
        </w:rPr>
        <w:t>บาท</w:t>
      </w:r>
    </w:p>
    <w:tbl>
      <w:tblPr>
        <w:tblW w:w="9512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1485"/>
        <w:gridCol w:w="1485"/>
        <w:gridCol w:w="1485"/>
        <w:gridCol w:w="1485"/>
      </w:tblGrid>
      <w:tr w:rsidR="0003042E" w:rsidRPr="004A6A47" w14:paraId="21F66D04" w14:textId="77777777" w:rsidTr="00D87E69">
        <w:trPr>
          <w:trHeight w:val="340"/>
        </w:trPr>
        <w:tc>
          <w:tcPr>
            <w:tcW w:w="3572" w:type="dxa"/>
            <w:tcBorders>
              <w:bottom w:val="nil"/>
            </w:tcBorders>
            <w:vAlign w:val="center"/>
          </w:tcPr>
          <w:p w14:paraId="79C609EC" w14:textId="77777777" w:rsidR="0003042E" w:rsidRPr="004E27AB" w:rsidRDefault="0003042E" w:rsidP="009C2885">
            <w:pPr>
              <w:tabs>
                <w:tab w:val="left" w:pos="360"/>
                <w:tab w:val="left" w:pos="900"/>
              </w:tabs>
              <w:ind w:left="-160" w:right="-108"/>
              <w:jc w:val="center"/>
              <w:rPr>
                <w:cs/>
              </w:rPr>
            </w:pPr>
            <w:r w:rsidRPr="004E27AB">
              <w:rPr>
                <w:rFonts w:hint="cs"/>
                <w:cs/>
              </w:rPr>
              <w:t>รายการ</w:t>
            </w:r>
          </w:p>
        </w:tc>
        <w:tc>
          <w:tcPr>
            <w:tcW w:w="2970" w:type="dxa"/>
            <w:gridSpan w:val="2"/>
          </w:tcPr>
          <w:p w14:paraId="3D778903" w14:textId="77777777" w:rsidR="0003042E" w:rsidRPr="004A6A47" w:rsidRDefault="0003042E" w:rsidP="009C2885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highlight w:val="yellow"/>
              </w:rPr>
            </w:pPr>
            <w:r w:rsidRPr="004A6A47">
              <w:rPr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DD00FAF" w14:textId="77777777" w:rsidR="0003042E" w:rsidRPr="004A6A47" w:rsidRDefault="0003042E" w:rsidP="009C2885">
            <w:pPr>
              <w:tabs>
                <w:tab w:val="left" w:pos="360"/>
                <w:tab w:val="left" w:pos="900"/>
              </w:tabs>
              <w:ind w:right="-32"/>
              <w:jc w:val="center"/>
              <w:rPr>
                <w:highlight w:val="yellow"/>
              </w:rPr>
            </w:pPr>
            <w:r w:rsidRPr="004A6A47">
              <w:rPr>
                <w:cs/>
              </w:rPr>
              <w:t>งบการเงินเฉพาะกิจการ</w:t>
            </w:r>
          </w:p>
        </w:tc>
      </w:tr>
      <w:tr w:rsidR="0003042E" w:rsidRPr="004A6A47" w14:paraId="1AB3D43D" w14:textId="77777777" w:rsidTr="00D87E69">
        <w:trPr>
          <w:trHeight w:val="340"/>
        </w:trPr>
        <w:tc>
          <w:tcPr>
            <w:tcW w:w="3572" w:type="dxa"/>
            <w:tcBorders>
              <w:top w:val="nil"/>
              <w:bottom w:val="nil"/>
            </w:tcBorders>
          </w:tcPr>
          <w:p w14:paraId="05C0EE06" w14:textId="77777777" w:rsidR="0003042E" w:rsidRPr="004E27AB" w:rsidRDefault="0003042E" w:rsidP="009C2885">
            <w:pPr>
              <w:tabs>
                <w:tab w:val="left" w:pos="360"/>
                <w:tab w:val="left" w:pos="900"/>
              </w:tabs>
              <w:ind w:left="-160" w:right="-108"/>
              <w:jc w:val="center"/>
              <w:rPr>
                <w:cs/>
              </w:rPr>
            </w:pPr>
            <w:r w:rsidRPr="004E27AB">
              <w:rPr>
                <w:rFonts w:hint="cs"/>
                <w:cs/>
              </w:rPr>
              <w:t xml:space="preserve">สำหรับปีสิ้นสุดวันที่ </w:t>
            </w:r>
            <w:r w:rsidRPr="004E27AB">
              <w:t>31</w:t>
            </w:r>
            <w:r w:rsidRPr="004E27AB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485" w:type="dxa"/>
            <w:tcBorders>
              <w:bottom w:val="nil"/>
            </w:tcBorders>
          </w:tcPr>
          <w:p w14:paraId="55781F2A" w14:textId="77777777" w:rsidR="0003042E" w:rsidRPr="004A6A47" w:rsidRDefault="0003042E" w:rsidP="009C2885">
            <w:pPr>
              <w:tabs>
                <w:tab w:val="left" w:pos="360"/>
                <w:tab w:val="left" w:pos="900"/>
              </w:tabs>
              <w:ind w:right="-106"/>
              <w:jc w:val="center"/>
            </w:pPr>
            <w:r w:rsidRPr="00325089">
              <w:t>25</w:t>
            </w:r>
            <w:r w:rsidRPr="00325089">
              <w:rPr>
                <w:rFonts w:hint="cs"/>
              </w:rPr>
              <w:t>6</w:t>
            </w:r>
            <w:r>
              <w:t>8</w:t>
            </w:r>
          </w:p>
        </w:tc>
        <w:tc>
          <w:tcPr>
            <w:tcW w:w="1485" w:type="dxa"/>
            <w:tcBorders>
              <w:bottom w:val="nil"/>
            </w:tcBorders>
          </w:tcPr>
          <w:p w14:paraId="7C5076EE" w14:textId="77777777" w:rsidR="0003042E" w:rsidRPr="004A6A47" w:rsidRDefault="0003042E" w:rsidP="009C2885">
            <w:pPr>
              <w:tabs>
                <w:tab w:val="left" w:pos="360"/>
                <w:tab w:val="left" w:pos="900"/>
              </w:tabs>
              <w:ind w:right="-106"/>
              <w:jc w:val="center"/>
            </w:pPr>
            <w:r w:rsidRPr="00325089">
              <w:t>25</w:t>
            </w:r>
            <w:r w:rsidRPr="00325089">
              <w:rPr>
                <w:rFonts w:hint="cs"/>
              </w:rPr>
              <w:t>6</w:t>
            </w:r>
            <w:r>
              <w:t>7</w:t>
            </w:r>
          </w:p>
        </w:tc>
        <w:tc>
          <w:tcPr>
            <w:tcW w:w="1485" w:type="dxa"/>
            <w:tcBorders>
              <w:bottom w:val="nil"/>
            </w:tcBorders>
          </w:tcPr>
          <w:p w14:paraId="35EF7F26" w14:textId="77777777" w:rsidR="0003042E" w:rsidRPr="004A6A47" w:rsidRDefault="0003042E" w:rsidP="009C2885">
            <w:pPr>
              <w:tabs>
                <w:tab w:val="left" w:pos="360"/>
                <w:tab w:val="left" w:pos="900"/>
              </w:tabs>
              <w:ind w:right="-106"/>
              <w:jc w:val="center"/>
            </w:pPr>
            <w:r w:rsidRPr="00325089">
              <w:t>25</w:t>
            </w:r>
            <w:r w:rsidRPr="00325089">
              <w:rPr>
                <w:rFonts w:hint="cs"/>
              </w:rPr>
              <w:t>6</w:t>
            </w:r>
            <w:r>
              <w:t>8</w:t>
            </w:r>
          </w:p>
        </w:tc>
        <w:tc>
          <w:tcPr>
            <w:tcW w:w="1485" w:type="dxa"/>
            <w:tcBorders>
              <w:bottom w:val="nil"/>
            </w:tcBorders>
          </w:tcPr>
          <w:p w14:paraId="3FEDA3DB" w14:textId="77777777" w:rsidR="0003042E" w:rsidRPr="004A6A47" w:rsidRDefault="0003042E" w:rsidP="009C2885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cs/>
              </w:rPr>
            </w:pPr>
            <w:r w:rsidRPr="00325089">
              <w:t>25</w:t>
            </w:r>
            <w:r w:rsidRPr="00325089">
              <w:rPr>
                <w:rFonts w:hint="cs"/>
              </w:rPr>
              <w:t>6</w:t>
            </w:r>
            <w:r>
              <w:t>7</w:t>
            </w:r>
          </w:p>
        </w:tc>
      </w:tr>
      <w:tr w:rsidR="0003042E" w:rsidRPr="004A6A47" w14:paraId="78032716" w14:textId="77777777" w:rsidTr="00D87E69">
        <w:trPr>
          <w:trHeight w:val="20"/>
        </w:trPr>
        <w:tc>
          <w:tcPr>
            <w:tcW w:w="3572" w:type="dxa"/>
            <w:tcBorders>
              <w:top w:val="single" w:sz="4" w:space="0" w:color="auto"/>
              <w:bottom w:val="nil"/>
            </w:tcBorders>
          </w:tcPr>
          <w:p w14:paraId="7FE1ED2A" w14:textId="77777777" w:rsidR="0003042E" w:rsidRPr="004A6A47" w:rsidRDefault="0003042E" w:rsidP="009C2885">
            <w:pPr>
              <w:tabs>
                <w:tab w:val="left" w:pos="360"/>
                <w:tab w:val="left" w:pos="900"/>
              </w:tabs>
              <w:ind w:right="-619"/>
            </w:pPr>
            <w:r w:rsidRPr="001D513A">
              <w:rPr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14:paraId="19546FA1" w14:textId="763192EB" w:rsidR="0003042E" w:rsidRPr="004A6A47" w:rsidRDefault="008408B2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17,622,048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14:paraId="574B2145" w14:textId="65D60664" w:rsidR="0003042E" w:rsidRPr="004A6A47" w:rsidRDefault="0003042E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13,737,41</w:t>
            </w:r>
            <w:r w:rsidR="00702083">
              <w:t>4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14:paraId="78482D3A" w14:textId="02B6E5C5" w:rsidR="0003042E" w:rsidRPr="004A6A47" w:rsidRDefault="00D9205F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7,678,889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</w:tcPr>
          <w:p w14:paraId="03FC101F" w14:textId="77777777" w:rsidR="0003042E" w:rsidRPr="004A6A47" w:rsidRDefault="0003042E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5,366,658</w:t>
            </w:r>
          </w:p>
        </w:tc>
      </w:tr>
      <w:tr w:rsidR="0003042E" w:rsidRPr="004A6A47" w14:paraId="295BDB98" w14:textId="77777777" w:rsidTr="00D87E69">
        <w:trPr>
          <w:trHeight w:val="20"/>
        </w:trPr>
        <w:tc>
          <w:tcPr>
            <w:tcW w:w="3572" w:type="dxa"/>
            <w:tcBorders>
              <w:top w:val="nil"/>
              <w:bottom w:val="nil"/>
            </w:tcBorders>
          </w:tcPr>
          <w:p w14:paraId="2BFF6F2E" w14:textId="77777777" w:rsidR="0003042E" w:rsidRPr="004A6A47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1D513A">
              <w:rPr>
                <w:cs/>
              </w:rPr>
              <w:t>ดอกเบี้ยจ่ายหุ้นกู้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0158F8AE" w14:textId="4935B769" w:rsidR="0003042E" w:rsidRPr="004A6A47" w:rsidRDefault="008408B2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57,404,612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4D48CAD5" w14:textId="50C9AF34" w:rsidR="0003042E" w:rsidRPr="004A6A47" w:rsidRDefault="0003042E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91,041,04</w:t>
            </w:r>
            <w:r w:rsidR="00702083">
              <w:t>8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7C9A19E1" w14:textId="766E6BF6" w:rsidR="0003042E" w:rsidRPr="004A6A47" w:rsidRDefault="00D9205F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57,404,612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14:paraId="3EDFC380" w14:textId="77777777" w:rsidR="0003042E" w:rsidRPr="004A6A47" w:rsidRDefault="0003042E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91,041,048</w:t>
            </w:r>
          </w:p>
        </w:tc>
      </w:tr>
      <w:tr w:rsidR="0003042E" w:rsidRPr="004A6A47" w14:paraId="09F7B3AD" w14:textId="77777777" w:rsidTr="00D87E69">
        <w:trPr>
          <w:trHeight w:val="20"/>
        </w:trPr>
        <w:tc>
          <w:tcPr>
            <w:tcW w:w="3572" w:type="dxa"/>
            <w:tcBorders>
              <w:top w:val="nil"/>
              <w:bottom w:val="single" w:sz="4" w:space="0" w:color="auto"/>
            </w:tcBorders>
          </w:tcPr>
          <w:p w14:paraId="440424BE" w14:textId="77777777" w:rsidR="0003042E" w:rsidRPr="004A6A47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1D513A">
              <w:rPr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14:paraId="6E0274A6" w14:textId="1C2F4533" w:rsidR="0003042E" w:rsidRPr="004A6A47" w:rsidRDefault="008408B2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1,415,512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14:paraId="6F41E629" w14:textId="77777777" w:rsidR="0003042E" w:rsidRPr="004A6A47" w:rsidRDefault="0003042E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2,740,906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14:paraId="4E27956D" w14:textId="4C30BBFC" w:rsidR="0003042E" w:rsidRPr="004A6A47" w:rsidRDefault="00D9205F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1,415,51</w:t>
            </w:r>
            <w:r w:rsidR="00CE2B1E">
              <w:t>2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14:paraId="5F9C4B0A" w14:textId="77777777" w:rsidR="0003042E" w:rsidRPr="004A6A47" w:rsidRDefault="0003042E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2,740,906</w:t>
            </w:r>
          </w:p>
        </w:tc>
      </w:tr>
      <w:tr w:rsidR="0003042E" w:rsidRPr="004A6A47" w14:paraId="6875FDF7" w14:textId="77777777" w:rsidTr="00D87E69">
        <w:trPr>
          <w:trHeight w:val="20"/>
        </w:trPr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</w:tcPr>
          <w:p w14:paraId="7EB49CAE" w14:textId="77777777" w:rsidR="0003042E" w:rsidRPr="004A6A47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1D513A">
              <w:rPr>
                <w:cs/>
              </w:rPr>
              <w:t>รวมต้นทุนทางการเงิน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71EBBF30" w14:textId="3F087592" w:rsidR="0003042E" w:rsidRPr="004A6A47" w:rsidRDefault="00DE7B65" w:rsidP="004F6EA2">
            <w:pPr>
              <w:tabs>
                <w:tab w:val="decimal" w:pos="1166"/>
              </w:tabs>
              <w:ind w:left="-110" w:right="-110"/>
              <w:jc w:val="both"/>
              <w:rPr>
                <w:cs/>
              </w:rPr>
            </w:pPr>
            <w:r>
              <w:t>76,442,172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7C127790" w14:textId="77777777" w:rsidR="0003042E" w:rsidRPr="004A6A47" w:rsidRDefault="0003042E" w:rsidP="004F6EA2">
            <w:pPr>
              <w:tabs>
                <w:tab w:val="decimal" w:pos="1166"/>
              </w:tabs>
              <w:ind w:left="-110" w:right="-110"/>
              <w:jc w:val="both"/>
              <w:rPr>
                <w:cs/>
              </w:rPr>
            </w:pPr>
            <w:r>
              <w:t>107,519,368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6B81DB80" w14:textId="501BCF46" w:rsidR="0003042E" w:rsidRPr="004A6A47" w:rsidRDefault="00D9205F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66,499,01</w:t>
            </w:r>
            <w:r w:rsidR="00CE2B1E">
              <w:t>3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6FCEB801" w14:textId="77777777" w:rsidR="0003042E" w:rsidRPr="004A6A47" w:rsidRDefault="0003042E" w:rsidP="004F6EA2">
            <w:pPr>
              <w:tabs>
                <w:tab w:val="decimal" w:pos="1166"/>
              </w:tabs>
              <w:ind w:left="-110" w:right="-110"/>
              <w:jc w:val="both"/>
            </w:pPr>
            <w:r>
              <w:t>99,148,612</w:t>
            </w:r>
          </w:p>
        </w:tc>
      </w:tr>
    </w:tbl>
    <w:p w14:paraId="119CD376" w14:textId="77777777" w:rsidR="0003042E" w:rsidRPr="00B25B09" w:rsidRDefault="0003042E" w:rsidP="0003042E">
      <w:pPr>
        <w:tabs>
          <w:tab w:val="left" w:pos="90"/>
          <w:tab w:val="left" w:pos="360"/>
          <w:tab w:val="left" w:pos="1440"/>
          <w:tab w:val="left" w:pos="1560"/>
        </w:tabs>
        <w:ind w:left="90" w:right="-23"/>
        <w:jc w:val="both"/>
      </w:pPr>
    </w:p>
    <w:p w14:paraId="48690A77" w14:textId="77777777" w:rsidR="0003042E" w:rsidRPr="008C2D0E" w:rsidRDefault="0003042E" w:rsidP="00FA6CBA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 w:rsidRPr="008C2D0E">
        <w:rPr>
          <w:b/>
          <w:bCs/>
          <w:cs/>
        </w:rPr>
        <w:t>ทุนสำรองตามกฎหมาย</w:t>
      </w:r>
    </w:p>
    <w:p w14:paraId="00C364B4" w14:textId="77777777" w:rsidR="0003042E" w:rsidRDefault="0003042E" w:rsidP="00F92A13">
      <w:pPr>
        <w:tabs>
          <w:tab w:val="left" w:pos="284"/>
        </w:tabs>
        <w:ind w:right="-28" w:firstLine="505"/>
        <w:jc w:val="thaiDistribute"/>
        <w:outlineLvl w:val="0"/>
      </w:pPr>
      <w:r w:rsidRPr="002069B4">
        <w:rPr>
          <w:cs/>
        </w:rPr>
        <w:t>ตาม</w:t>
      </w:r>
      <w:r w:rsidRPr="00AD0B4D">
        <w:rPr>
          <w:spacing w:val="-4"/>
          <w:cs/>
        </w:rPr>
        <w:t>พระราชบัญญัติ</w:t>
      </w:r>
      <w:r w:rsidRPr="002069B4">
        <w:rPr>
          <w:cs/>
        </w:rPr>
        <w:t xml:space="preserve">บริษัทมหาชนจำกัด พ.ศ. </w:t>
      </w:r>
      <w:r>
        <w:t>2535</w:t>
      </w:r>
      <w:r w:rsidRPr="002069B4">
        <w:rPr>
          <w:cs/>
        </w:rPr>
        <w:t xml:space="preserve"> บริษัท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หักด้วยยอดขาดทุนสะสมยกมา(ถ้ามี) จนกว่าทุนสำรองนี้</w:t>
      </w:r>
      <w:r w:rsidRPr="002069B4">
        <w:rPr>
          <w:rFonts w:hint="cs"/>
          <w:cs/>
        </w:rPr>
        <w:t xml:space="preserve"> </w:t>
      </w:r>
      <w:r w:rsidRPr="002069B4">
        <w:rPr>
          <w:cs/>
        </w:rPr>
        <w:t>จะมีจำนวนไม่น้อยกว่าร้อยละสิบของทุนจดทะเบียน ทุนสำรองดังกล่าวจะนำไปจ่ายเงินปันผลไม่ได้ บริษัทได้จัดสรรทุนสำรองตามกฎหมายครบตามที่กฎหมายกำหนดแล้ว</w:t>
      </w:r>
    </w:p>
    <w:p w14:paraId="5A41C4FE" w14:textId="77777777" w:rsidR="004F0430" w:rsidRDefault="004F0430" w:rsidP="0003042E">
      <w:pPr>
        <w:tabs>
          <w:tab w:val="left" w:pos="142"/>
          <w:tab w:val="left" w:pos="1170"/>
        </w:tabs>
        <w:ind w:right="-98"/>
        <w:jc w:val="thaiDistribute"/>
      </w:pPr>
    </w:p>
    <w:p w14:paraId="47E696C5" w14:textId="77777777" w:rsidR="00232C94" w:rsidRDefault="00232C94" w:rsidP="0003042E">
      <w:pPr>
        <w:tabs>
          <w:tab w:val="left" w:pos="142"/>
          <w:tab w:val="left" w:pos="1170"/>
        </w:tabs>
        <w:ind w:right="-98"/>
        <w:jc w:val="thaiDistribute"/>
      </w:pPr>
    </w:p>
    <w:p w14:paraId="1E67AAF9" w14:textId="77777777" w:rsidR="00632D1A" w:rsidRPr="00B25B09" w:rsidRDefault="00632D1A" w:rsidP="0003042E">
      <w:pPr>
        <w:tabs>
          <w:tab w:val="left" w:pos="142"/>
          <w:tab w:val="left" w:pos="1170"/>
        </w:tabs>
        <w:ind w:right="-98"/>
        <w:jc w:val="thaiDistribute"/>
      </w:pPr>
    </w:p>
    <w:p w14:paraId="5487DD5C" w14:textId="77777777" w:rsidR="0003042E" w:rsidRPr="008C2D0E" w:rsidRDefault="0003042E" w:rsidP="005608AF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 w:rsidRPr="008C2D0E">
        <w:rPr>
          <w:b/>
          <w:bCs/>
          <w:cs/>
        </w:rPr>
        <w:lastRenderedPageBreak/>
        <w:t>การจำแนกค่าใช้จ่ายตาม</w:t>
      </w:r>
      <w:r>
        <w:rPr>
          <w:rFonts w:hint="cs"/>
          <w:b/>
          <w:bCs/>
          <w:cs/>
        </w:rPr>
        <w:t>ลักษณะของค่าใช้จ่าย</w:t>
      </w:r>
    </w:p>
    <w:p w14:paraId="7B44018A" w14:textId="77777777" w:rsidR="0003042E" w:rsidRPr="0083304B" w:rsidRDefault="0003042E" w:rsidP="002F354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28"/>
        <w:jc w:val="right"/>
        <w:rPr>
          <w:sz w:val="30"/>
          <w:szCs w:val="30"/>
          <w:cs/>
        </w:rPr>
      </w:pPr>
      <w:bookmarkStart w:id="19" w:name="_Hlk189488797"/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4A6A47">
        <w:rPr>
          <w:b/>
          <w:bCs/>
          <w:cs/>
        </w:rPr>
        <w:tab/>
      </w:r>
      <w:r w:rsidRPr="004A6A47">
        <w:rPr>
          <w:cs/>
        </w:rPr>
        <w:tab/>
        <w:t xml:space="preserve">       </w:t>
      </w:r>
      <w:r w:rsidRPr="004A6A47">
        <w:rPr>
          <w:cs/>
        </w:rPr>
        <w:tab/>
      </w:r>
      <w:r w:rsidRPr="0083304B">
        <w:rPr>
          <w:sz w:val="30"/>
          <w:szCs w:val="30"/>
          <w:cs/>
        </w:rPr>
        <w:t xml:space="preserve">         หน่วย </w:t>
      </w:r>
      <w:r w:rsidRPr="0083304B">
        <w:rPr>
          <w:sz w:val="30"/>
          <w:szCs w:val="30"/>
        </w:rPr>
        <w:t xml:space="preserve">: </w:t>
      </w:r>
      <w:r w:rsidRPr="0083304B">
        <w:rPr>
          <w:sz w:val="30"/>
          <w:szCs w:val="30"/>
          <w:cs/>
        </w:rPr>
        <w:t>บาท</w:t>
      </w:r>
    </w:p>
    <w:tbl>
      <w:tblPr>
        <w:tblW w:w="9525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5"/>
        <w:gridCol w:w="1474"/>
        <w:gridCol w:w="1474"/>
        <w:gridCol w:w="1361"/>
        <w:gridCol w:w="1361"/>
      </w:tblGrid>
      <w:tr w:rsidR="0003042E" w:rsidRPr="004A6A47" w14:paraId="3FB5C6D8" w14:textId="77777777" w:rsidTr="00FE5D9A">
        <w:trPr>
          <w:trHeight w:val="340"/>
        </w:trPr>
        <w:tc>
          <w:tcPr>
            <w:tcW w:w="3855" w:type="dxa"/>
            <w:vMerge w:val="restart"/>
            <w:vAlign w:val="center"/>
          </w:tcPr>
          <w:p w14:paraId="7AFBF348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30"/>
                <w:szCs w:val="30"/>
                <w:highlight w:val="yellow"/>
                <w:cs/>
              </w:rPr>
            </w:pPr>
            <w:bookmarkStart w:id="20" w:name="OLE_LINK15"/>
            <w:r w:rsidRPr="0083304B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948" w:type="dxa"/>
            <w:gridSpan w:val="2"/>
          </w:tcPr>
          <w:p w14:paraId="2EB0FD94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sz w:val="30"/>
                <w:szCs w:val="30"/>
                <w:highlight w:val="yellow"/>
              </w:rPr>
            </w:pPr>
            <w:r w:rsidRPr="0083304B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</w:tcPr>
          <w:p w14:paraId="56FCEA4F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32"/>
              <w:jc w:val="center"/>
              <w:rPr>
                <w:sz w:val="30"/>
                <w:szCs w:val="30"/>
                <w:highlight w:val="yellow"/>
              </w:rPr>
            </w:pPr>
            <w:r w:rsidRPr="0083304B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42E" w:rsidRPr="004A6A47" w14:paraId="0A4B0195" w14:textId="77777777" w:rsidTr="00FE5D9A">
        <w:trPr>
          <w:trHeight w:val="340"/>
        </w:trPr>
        <w:tc>
          <w:tcPr>
            <w:tcW w:w="3855" w:type="dxa"/>
            <w:vMerge/>
            <w:tcBorders>
              <w:bottom w:val="single" w:sz="4" w:space="0" w:color="auto"/>
            </w:tcBorders>
          </w:tcPr>
          <w:p w14:paraId="3B9A26C2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3CDB599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25</w:t>
            </w:r>
            <w:r w:rsidRPr="0083304B">
              <w:rPr>
                <w:rFonts w:hint="cs"/>
                <w:sz w:val="30"/>
                <w:szCs w:val="30"/>
              </w:rPr>
              <w:t>6</w:t>
            </w:r>
            <w:r w:rsidRPr="0083304B">
              <w:rPr>
                <w:sz w:val="30"/>
                <w:szCs w:val="30"/>
              </w:rPr>
              <w:t>8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5BC6F3F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25</w:t>
            </w:r>
            <w:r w:rsidRPr="0083304B">
              <w:rPr>
                <w:rFonts w:hint="cs"/>
                <w:sz w:val="30"/>
                <w:szCs w:val="30"/>
              </w:rPr>
              <w:t>6</w:t>
            </w:r>
            <w:r w:rsidRPr="0083304B">
              <w:rPr>
                <w:sz w:val="30"/>
                <w:szCs w:val="30"/>
              </w:rPr>
              <w:t>7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904945C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25</w:t>
            </w:r>
            <w:r w:rsidRPr="0083304B">
              <w:rPr>
                <w:rFonts w:hint="cs"/>
                <w:sz w:val="30"/>
                <w:szCs w:val="30"/>
              </w:rPr>
              <w:t>6</w:t>
            </w:r>
            <w:r w:rsidRPr="0083304B">
              <w:rPr>
                <w:sz w:val="30"/>
                <w:szCs w:val="30"/>
              </w:rPr>
              <w:t>8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FBC6A68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</w:rPr>
              <w:t>25</w:t>
            </w:r>
            <w:r w:rsidRPr="0083304B">
              <w:rPr>
                <w:rFonts w:hint="cs"/>
                <w:sz w:val="30"/>
                <w:szCs w:val="30"/>
              </w:rPr>
              <w:t>6</w:t>
            </w:r>
            <w:r w:rsidRPr="0083304B">
              <w:rPr>
                <w:sz w:val="30"/>
                <w:szCs w:val="30"/>
              </w:rPr>
              <w:t>7</w:t>
            </w:r>
          </w:p>
        </w:tc>
      </w:tr>
      <w:bookmarkEnd w:id="19"/>
      <w:tr w:rsidR="0003042E" w:rsidRPr="004A6A47" w14:paraId="3BF311D2" w14:textId="77777777" w:rsidTr="00FE5D9A">
        <w:trPr>
          <w:trHeight w:val="20"/>
        </w:trPr>
        <w:tc>
          <w:tcPr>
            <w:tcW w:w="3855" w:type="dxa"/>
            <w:tcBorders>
              <w:top w:val="single" w:sz="4" w:space="0" w:color="auto"/>
              <w:bottom w:val="nil"/>
            </w:tcBorders>
          </w:tcPr>
          <w:p w14:paraId="7A8876E2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83304B">
              <w:rPr>
                <w:rFonts w:hint="cs"/>
                <w:sz w:val="30"/>
                <w:szCs w:val="30"/>
                <w:cs/>
              </w:rPr>
              <w:t>การเปลี่ยนแปลงในสินค้าสำเร็จรูปเพิ่มขึ้น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14:paraId="6045C06C" w14:textId="37B4816C" w:rsidR="0003042E" w:rsidRPr="0083304B" w:rsidRDefault="00B24FD7" w:rsidP="009C2885">
            <w:pPr>
              <w:tabs>
                <w:tab w:val="decimal" w:pos="1253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(1,941,14</w:t>
            </w:r>
            <w:r w:rsidR="00534BD0">
              <w:rPr>
                <w:sz w:val="30"/>
                <w:szCs w:val="30"/>
              </w:rPr>
              <w:t>6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14:paraId="6EF3E70B" w14:textId="77777777" w:rsidR="0003042E" w:rsidRPr="0083304B" w:rsidRDefault="0003042E" w:rsidP="007A414D">
            <w:pPr>
              <w:tabs>
                <w:tab w:val="decimal" w:pos="1219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(653,713)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14:paraId="1DF37BD9" w14:textId="45D08424" w:rsidR="0003042E" w:rsidRPr="0083304B" w:rsidRDefault="00C64200" w:rsidP="009C2885">
            <w:pPr>
              <w:ind w:right="45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14:paraId="20E2E836" w14:textId="77777777" w:rsidR="0003042E" w:rsidRPr="0083304B" w:rsidRDefault="0003042E" w:rsidP="009C2885">
            <w:pPr>
              <w:ind w:right="450"/>
              <w:jc w:val="right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-</w:t>
            </w:r>
          </w:p>
        </w:tc>
      </w:tr>
      <w:tr w:rsidR="0003042E" w:rsidRPr="004A6A47" w14:paraId="652AA2F6" w14:textId="77777777" w:rsidTr="00FE5D9A">
        <w:trPr>
          <w:trHeight w:val="20"/>
        </w:trPr>
        <w:tc>
          <w:tcPr>
            <w:tcW w:w="3855" w:type="dxa"/>
            <w:tcBorders>
              <w:top w:val="nil"/>
              <w:bottom w:val="nil"/>
            </w:tcBorders>
          </w:tcPr>
          <w:p w14:paraId="76FF7396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  <w:cs/>
              </w:rPr>
              <w:t>ค่าใช้จ่ายในการผลิตรายการ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41023A94" w14:textId="3EF44C3C" w:rsidR="0003042E" w:rsidRPr="0083304B" w:rsidRDefault="00B24FD7" w:rsidP="009C2885">
            <w:pPr>
              <w:tabs>
                <w:tab w:val="decimal" w:pos="1253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2,05</w:t>
            </w:r>
            <w:r w:rsidR="0037437C">
              <w:rPr>
                <w:sz w:val="30"/>
                <w:szCs w:val="30"/>
              </w:rPr>
              <w:t>9,692,412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D8E07A0" w14:textId="77777777" w:rsidR="0003042E" w:rsidRPr="0083304B" w:rsidRDefault="0003042E" w:rsidP="007A414D">
            <w:pPr>
              <w:tabs>
                <w:tab w:val="decimal" w:pos="1219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2,249,224,409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1CC74005" w14:textId="120AA65A" w:rsidR="0003042E" w:rsidRPr="0083304B" w:rsidRDefault="00C64200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24,653,80</w:t>
            </w:r>
            <w:r w:rsidR="001A53CF">
              <w:rPr>
                <w:sz w:val="30"/>
                <w:szCs w:val="30"/>
              </w:rPr>
              <w:t>5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22EFD0D1" w14:textId="77777777" w:rsidR="0003042E" w:rsidRPr="0083304B" w:rsidRDefault="0003042E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115,079,385</w:t>
            </w:r>
          </w:p>
        </w:tc>
      </w:tr>
      <w:tr w:rsidR="0003042E" w:rsidRPr="004A6A47" w14:paraId="5E8E2B42" w14:textId="77777777" w:rsidTr="00FE5D9A">
        <w:trPr>
          <w:trHeight w:val="20"/>
        </w:trPr>
        <w:tc>
          <w:tcPr>
            <w:tcW w:w="3855" w:type="dxa"/>
            <w:tcBorders>
              <w:top w:val="nil"/>
              <w:bottom w:val="nil"/>
            </w:tcBorders>
          </w:tcPr>
          <w:p w14:paraId="2FBAAAAF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2732C3F5" w14:textId="3128C17C" w:rsidR="0003042E" w:rsidRPr="0083304B" w:rsidRDefault="00B24FD7" w:rsidP="009C2885">
            <w:pPr>
              <w:tabs>
                <w:tab w:val="decimal" w:pos="1253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126,468,191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61945350" w14:textId="77777777" w:rsidR="0003042E" w:rsidRPr="0083304B" w:rsidRDefault="0003042E" w:rsidP="007A414D">
            <w:pPr>
              <w:tabs>
                <w:tab w:val="decimal" w:pos="1219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144,291,394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124CFE94" w14:textId="57449C31" w:rsidR="0003042E" w:rsidRPr="0083304B" w:rsidRDefault="00C64200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126,468,191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2ECF376D" w14:textId="77777777" w:rsidR="0003042E" w:rsidRPr="0083304B" w:rsidRDefault="0003042E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144,291,394</w:t>
            </w:r>
          </w:p>
        </w:tc>
      </w:tr>
      <w:tr w:rsidR="0003042E" w:rsidRPr="004A6A47" w14:paraId="00446EE3" w14:textId="77777777" w:rsidTr="00FE5D9A">
        <w:trPr>
          <w:trHeight w:val="20"/>
        </w:trPr>
        <w:tc>
          <w:tcPr>
            <w:tcW w:w="3855" w:type="dxa"/>
            <w:tcBorders>
              <w:top w:val="nil"/>
              <w:bottom w:val="nil"/>
            </w:tcBorders>
          </w:tcPr>
          <w:p w14:paraId="0F1E7AF1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F5F1B9C" w14:textId="17C14449" w:rsidR="0003042E" w:rsidRPr="0083304B" w:rsidRDefault="00B24FD7" w:rsidP="009C2885">
            <w:pPr>
              <w:tabs>
                <w:tab w:val="decimal" w:pos="1253"/>
              </w:tabs>
              <w:ind w:left="-110" w:right="-11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501,945,311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EB30205" w14:textId="77777777" w:rsidR="0003042E" w:rsidRPr="0083304B" w:rsidRDefault="0003042E" w:rsidP="007A414D">
            <w:pPr>
              <w:tabs>
                <w:tab w:val="decimal" w:pos="1219"/>
              </w:tabs>
              <w:ind w:left="-110" w:right="-110"/>
              <w:jc w:val="both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</w:rPr>
              <w:t>663,357,631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54614531" w14:textId="140BCE50" w:rsidR="0003042E" w:rsidRPr="0083304B" w:rsidRDefault="00C64200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166,495,277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32A85EAA" w14:textId="77777777" w:rsidR="0003042E" w:rsidRPr="0083304B" w:rsidRDefault="0003042E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213,391,930</w:t>
            </w:r>
          </w:p>
        </w:tc>
      </w:tr>
      <w:tr w:rsidR="0003042E" w:rsidRPr="004A6A47" w14:paraId="26710908" w14:textId="77777777" w:rsidTr="00FE5D9A">
        <w:trPr>
          <w:trHeight w:val="20"/>
        </w:trPr>
        <w:tc>
          <w:tcPr>
            <w:tcW w:w="3855" w:type="dxa"/>
            <w:tcBorders>
              <w:top w:val="nil"/>
              <w:bottom w:val="nil"/>
            </w:tcBorders>
          </w:tcPr>
          <w:p w14:paraId="5C5EA6BF" w14:textId="5102BC88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  <w:cs/>
              </w:rPr>
              <w:t>ค่าเสื่อมราคา</w:t>
            </w:r>
            <w:r w:rsidR="00D04257">
              <w:rPr>
                <w:rFonts w:hint="cs"/>
                <w:sz w:val="30"/>
                <w:szCs w:val="30"/>
                <w:cs/>
              </w:rPr>
              <w:t>ส่วนปรับปรุง</w:t>
            </w:r>
            <w:r w:rsidRPr="0083304B">
              <w:rPr>
                <w:rFonts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362FD4A4" w14:textId="34300881" w:rsidR="0003042E" w:rsidRPr="0083304B" w:rsidRDefault="00B24FD7" w:rsidP="009C2885">
            <w:pPr>
              <w:tabs>
                <w:tab w:val="decimal" w:pos="1253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63,166,580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63FD64FA" w14:textId="77777777" w:rsidR="0003042E" w:rsidRPr="0083304B" w:rsidRDefault="0003042E" w:rsidP="007A414D">
            <w:pPr>
              <w:tabs>
                <w:tab w:val="decimal" w:pos="1219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83,915,117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0B17BD04" w14:textId="5B4A2FAA" w:rsidR="0003042E" w:rsidRPr="00D036C9" w:rsidRDefault="00C64200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D036C9">
              <w:rPr>
                <w:sz w:val="30"/>
                <w:szCs w:val="30"/>
              </w:rPr>
              <w:t>18,852,245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28BAEF0A" w14:textId="77777777" w:rsidR="0003042E" w:rsidRPr="0083304B" w:rsidRDefault="0003042E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21,359,776</w:t>
            </w:r>
          </w:p>
        </w:tc>
      </w:tr>
      <w:tr w:rsidR="0003042E" w:rsidRPr="004A6A47" w14:paraId="7E88A713" w14:textId="77777777" w:rsidTr="00FE5D9A">
        <w:trPr>
          <w:trHeight w:val="20"/>
        </w:trPr>
        <w:tc>
          <w:tcPr>
            <w:tcW w:w="3855" w:type="dxa"/>
            <w:tcBorders>
              <w:top w:val="nil"/>
              <w:bottom w:val="nil"/>
            </w:tcBorders>
          </w:tcPr>
          <w:p w14:paraId="59744CCC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83304B">
              <w:rPr>
                <w:rFonts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5DB32698" w14:textId="3145C68E" w:rsidR="0003042E" w:rsidRPr="0083304B" w:rsidRDefault="00B24FD7" w:rsidP="009C2885">
            <w:pPr>
              <w:tabs>
                <w:tab w:val="decimal" w:pos="1253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66,098,553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3CDC720E" w14:textId="77777777" w:rsidR="0003042E" w:rsidRPr="0083304B" w:rsidRDefault="0003042E" w:rsidP="007A414D">
            <w:pPr>
              <w:tabs>
                <w:tab w:val="decimal" w:pos="1219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67,382,68</w:t>
            </w:r>
            <w:r w:rsidRPr="0083304B">
              <w:rPr>
                <w:rFonts w:hint="cs"/>
                <w:sz w:val="30"/>
                <w:szCs w:val="30"/>
                <w:cs/>
              </w:rPr>
              <w:t>2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70105EF2" w14:textId="6136A9B0" w:rsidR="0003042E" w:rsidRPr="00D036C9" w:rsidRDefault="00C64200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  <w:cs/>
              </w:rPr>
            </w:pPr>
            <w:r w:rsidRPr="00D036C9">
              <w:rPr>
                <w:sz w:val="30"/>
                <w:szCs w:val="30"/>
              </w:rPr>
              <w:t>29,114,454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3F175E47" w14:textId="77777777" w:rsidR="0003042E" w:rsidRPr="0083304B" w:rsidRDefault="0003042E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</w:rPr>
              <w:t>26,574,896</w:t>
            </w:r>
          </w:p>
        </w:tc>
      </w:tr>
      <w:tr w:rsidR="0003042E" w:rsidRPr="004A6A47" w14:paraId="45032A2C" w14:textId="77777777" w:rsidTr="00FE5D9A">
        <w:trPr>
          <w:trHeight w:val="20"/>
        </w:trPr>
        <w:tc>
          <w:tcPr>
            <w:tcW w:w="3855" w:type="dxa"/>
            <w:tcBorders>
              <w:top w:val="nil"/>
              <w:bottom w:val="nil"/>
            </w:tcBorders>
          </w:tcPr>
          <w:p w14:paraId="5B7E8993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2070A80B" w14:textId="17D6B2AD" w:rsidR="0003042E" w:rsidRPr="0083304B" w:rsidRDefault="00B24FD7" w:rsidP="009C2885">
            <w:pPr>
              <w:tabs>
                <w:tab w:val="decimal" w:pos="1253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46,848,318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CEB6718" w14:textId="77777777" w:rsidR="0003042E" w:rsidRPr="0083304B" w:rsidRDefault="0003042E" w:rsidP="007A414D">
            <w:pPr>
              <w:tabs>
                <w:tab w:val="decimal" w:pos="1219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50,996,657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0DDEC6EF" w14:textId="011AE292" w:rsidR="0003042E" w:rsidRPr="00D036C9" w:rsidRDefault="00C64200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  <w:cs/>
              </w:rPr>
            </w:pPr>
            <w:r w:rsidRPr="00D036C9">
              <w:rPr>
                <w:sz w:val="30"/>
                <w:szCs w:val="30"/>
              </w:rPr>
              <w:t>24,088,693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36826FAE" w14:textId="77777777" w:rsidR="0003042E" w:rsidRPr="0083304B" w:rsidRDefault="0003042E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</w:rPr>
              <w:t>27,669,356</w:t>
            </w:r>
          </w:p>
        </w:tc>
      </w:tr>
      <w:tr w:rsidR="0003042E" w:rsidRPr="004A6A47" w14:paraId="4C44AC90" w14:textId="77777777" w:rsidTr="00FE5D9A">
        <w:trPr>
          <w:trHeight w:val="20"/>
        </w:trPr>
        <w:tc>
          <w:tcPr>
            <w:tcW w:w="3855" w:type="dxa"/>
            <w:tcBorders>
              <w:top w:val="nil"/>
              <w:bottom w:val="nil"/>
            </w:tcBorders>
          </w:tcPr>
          <w:p w14:paraId="2575AA29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  <w:cs/>
              </w:rPr>
              <w:t>ค่าตัดจำหน่ายสิทธิการใช้คลื่นความถี่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2E0DA802" w14:textId="5799177F" w:rsidR="0003042E" w:rsidRPr="0083304B" w:rsidRDefault="00B24FD7" w:rsidP="009C2885">
            <w:pPr>
              <w:tabs>
                <w:tab w:val="decimal" w:pos="1253"/>
              </w:tabs>
              <w:ind w:left="-110" w:right="-110"/>
              <w:jc w:val="both"/>
              <w:rPr>
                <w:sz w:val="30"/>
                <w:szCs w:val="30"/>
                <w:highlight w:val="yellow"/>
                <w:cs/>
              </w:rPr>
            </w:pPr>
            <w:r w:rsidRPr="00B24FD7">
              <w:rPr>
                <w:sz w:val="30"/>
                <w:szCs w:val="30"/>
              </w:rPr>
              <w:t>137,648,509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5CF328A5" w14:textId="77777777" w:rsidR="0003042E" w:rsidRPr="0083304B" w:rsidRDefault="0003042E" w:rsidP="007A414D">
            <w:pPr>
              <w:tabs>
                <w:tab w:val="decimal" w:pos="1219"/>
              </w:tabs>
              <w:ind w:left="-110" w:right="-110"/>
              <w:jc w:val="both"/>
              <w:rPr>
                <w:sz w:val="30"/>
                <w:szCs w:val="30"/>
                <w:highlight w:val="yellow"/>
                <w:cs/>
              </w:rPr>
            </w:pPr>
            <w:r w:rsidRPr="0083304B">
              <w:rPr>
                <w:sz w:val="30"/>
                <w:szCs w:val="30"/>
              </w:rPr>
              <w:t>137,648,508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776B2C90" w14:textId="7F72A406" w:rsidR="0003042E" w:rsidRPr="0083304B" w:rsidRDefault="00C64200" w:rsidP="009C2885">
            <w:pPr>
              <w:ind w:right="45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65997C5B" w14:textId="77777777" w:rsidR="0003042E" w:rsidRPr="0083304B" w:rsidRDefault="0003042E" w:rsidP="009C2885">
            <w:pPr>
              <w:ind w:right="450"/>
              <w:jc w:val="right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-</w:t>
            </w:r>
          </w:p>
        </w:tc>
      </w:tr>
      <w:tr w:rsidR="0003042E" w:rsidRPr="004A6A47" w14:paraId="662E4363" w14:textId="77777777" w:rsidTr="00FE5D9A">
        <w:trPr>
          <w:trHeight w:val="20"/>
        </w:trPr>
        <w:tc>
          <w:tcPr>
            <w:tcW w:w="3855" w:type="dxa"/>
            <w:tcBorders>
              <w:top w:val="nil"/>
              <w:bottom w:val="nil"/>
            </w:tcBorders>
          </w:tcPr>
          <w:p w14:paraId="019CF3AC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  <w:cs/>
              </w:rPr>
              <w:t>ค่านายหน้าและส่งเสริมการขาย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7D3CBB69" w14:textId="201D6B07" w:rsidR="0003042E" w:rsidRPr="0083304B" w:rsidRDefault="00B24FD7" w:rsidP="009C2885">
            <w:pPr>
              <w:tabs>
                <w:tab w:val="decimal" w:pos="1253"/>
              </w:tabs>
              <w:ind w:left="-110" w:right="-11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34,567,632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DEEB89D" w14:textId="77777777" w:rsidR="0003042E" w:rsidRPr="0083304B" w:rsidRDefault="0003042E" w:rsidP="007A414D">
            <w:pPr>
              <w:tabs>
                <w:tab w:val="decimal" w:pos="1219"/>
              </w:tabs>
              <w:ind w:left="-110" w:right="-110"/>
              <w:jc w:val="both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</w:rPr>
              <w:t>49,646,021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6A2D1BA6" w14:textId="16646F09" w:rsidR="0003042E" w:rsidRPr="0083304B" w:rsidRDefault="00C64200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1,338,04</w:t>
            </w:r>
            <w:r w:rsidR="001A53CF">
              <w:rPr>
                <w:sz w:val="30"/>
                <w:szCs w:val="30"/>
              </w:rPr>
              <w:t>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5F8AAD7B" w14:textId="77777777" w:rsidR="0003042E" w:rsidRPr="0083304B" w:rsidRDefault="0003042E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2,271,231</w:t>
            </w:r>
          </w:p>
        </w:tc>
      </w:tr>
      <w:tr w:rsidR="0003042E" w:rsidRPr="004A6A47" w14:paraId="24D27426" w14:textId="77777777" w:rsidTr="00FE5D9A">
        <w:trPr>
          <w:trHeight w:val="20"/>
        </w:trPr>
        <w:tc>
          <w:tcPr>
            <w:tcW w:w="3855" w:type="dxa"/>
            <w:tcBorders>
              <w:top w:val="nil"/>
              <w:bottom w:val="nil"/>
            </w:tcBorders>
          </w:tcPr>
          <w:p w14:paraId="17DC28E6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7419C3A9" w14:textId="796BCA91" w:rsidR="0003042E" w:rsidRPr="0083304B" w:rsidRDefault="00B24FD7" w:rsidP="009C2885">
            <w:pPr>
              <w:tabs>
                <w:tab w:val="decimal" w:pos="1253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194,619,09</w:t>
            </w:r>
            <w:r w:rsidR="00A56C37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B742EDF" w14:textId="77777777" w:rsidR="0003042E" w:rsidRPr="0083304B" w:rsidRDefault="0003042E" w:rsidP="007A414D">
            <w:pPr>
              <w:tabs>
                <w:tab w:val="decimal" w:pos="1219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204,671,403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5336D9E2" w14:textId="50E4A84F" w:rsidR="0003042E" w:rsidRPr="0083304B" w:rsidRDefault="00C64200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57,500,393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7A5187C4" w14:textId="77777777" w:rsidR="0003042E" w:rsidRPr="0083304B" w:rsidRDefault="0003042E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53,801,824</w:t>
            </w:r>
          </w:p>
        </w:tc>
      </w:tr>
      <w:tr w:rsidR="0003042E" w:rsidRPr="004A6A47" w14:paraId="2F3E3BB0" w14:textId="77777777" w:rsidTr="00FE5D9A">
        <w:trPr>
          <w:trHeight w:val="20"/>
        </w:trPr>
        <w:tc>
          <w:tcPr>
            <w:tcW w:w="3855" w:type="dxa"/>
            <w:tcBorders>
              <w:top w:val="nil"/>
              <w:bottom w:val="nil"/>
            </w:tcBorders>
          </w:tcPr>
          <w:p w14:paraId="38BE98B7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83304B">
              <w:rPr>
                <w:sz w:val="30"/>
                <w:szCs w:val="30"/>
                <w:cs/>
              </w:rPr>
              <w:t>ขาดทุนจากการด้อยค่าค่าใช้จ่ายจ่ายล่วงหน้า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2F58631" w14:textId="2380EA46" w:rsidR="0003042E" w:rsidRPr="0083304B" w:rsidRDefault="00B24FD7" w:rsidP="00B24FD7">
            <w:pPr>
              <w:ind w:right="45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2029B3E2" w14:textId="77777777" w:rsidR="0003042E" w:rsidRPr="0083304B" w:rsidRDefault="0003042E" w:rsidP="007A414D">
            <w:pPr>
              <w:tabs>
                <w:tab w:val="decimal" w:pos="1219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69,598,451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7AE6B3C6" w14:textId="6F19B876" w:rsidR="0003042E" w:rsidRPr="0083304B" w:rsidRDefault="00C64200" w:rsidP="00C64200">
            <w:pPr>
              <w:ind w:right="45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7F8BBF7E" w14:textId="77777777" w:rsidR="0003042E" w:rsidRPr="0083304B" w:rsidRDefault="0003042E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74,829,633</w:t>
            </w:r>
          </w:p>
        </w:tc>
      </w:tr>
      <w:tr w:rsidR="0003042E" w:rsidRPr="004A6A47" w14:paraId="01435DB0" w14:textId="77777777" w:rsidTr="00FE5D9A">
        <w:trPr>
          <w:trHeight w:val="20"/>
        </w:trPr>
        <w:tc>
          <w:tcPr>
            <w:tcW w:w="3855" w:type="dxa"/>
            <w:tcBorders>
              <w:top w:val="nil"/>
              <w:bottom w:val="single" w:sz="4" w:space="0" w:color="auto"/>
            </w:tcBorders>
          </w:tcPr>
          <w:p w14:paraId="01848C9C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83304B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5512DC97" w14:textId="205EF575" w:rsidR="0003042E" w:rsidRPr="0083304B" w:rsidRDefault="00B24FD7" w:rsidP="009C2885">
            <w:pPr>
              <w:tabs>
                <w:tab w:val="decimal" w:pos="1253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</w:t>
            </w:r>
            <w:r w:rsidR="0037437C">
              <w:rPr>
                <w:sz w:val="30"/>
                <w:szCs w:val="30"/>
              </w:rPr>
              <w:t>4,886,991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4FA5753B" w14:textId="77777777" w:rsidR="0003042E" w:rsidRPr="0083304B" w:rsidRDefault="0003042E" w:rsidP="007A414D">
            <w:pPr>
              <w:tabs>
                <w:tab w:val="decimal" w:pos="1219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373,018,420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198F3EB7" w14:textId="160DFE74" w:rsidR="0003042E" w:rsidRPr="0083304B" w:rsidRDefault="00C64200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292,865,46</w:t>
            </w:r>
            <w:r w:rsidR="001A53CF">
              <w:rPr>
                <w:sz w:val="30"/>
                <w:szCs w:val="30"/>
              </w:rPr>
              <w:t>4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2765A3A3" w14:textId="77777777" w:rsidR="0003042E" w:rsidRPr="0083304B" w:rsidRDefault="0003042E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186,922,514</w:t>
            </w:r>
          </w:p>
        </w:tc>
      </w:tr>
      <w:tr w:rsidR="0003042E" w:rsidRPr="004A6A47" w14:paraId="17365712" w14:textId="77777777" w:rsidTr="00FE5D9A">
        <w:trPr>
          <w:trHeight w:val="20"/>
        </w:trPr>
        <w:tc>
          <w:tcPr>
            <w:tcW w:w="3855" w:type="dxa"/>
            <w:tcBorders>
              <w:top w:val="nil"/>
              <w:bottom w:val="single" w:sz="4" w:space="0" w:color="auto"/>
            </w:tcBorders>
          </w:tcPr>
          <w:p w14:paraId="106DE8A1" w14:textId="77777777" w:rsidR="0003042E" w:rsidRPr="0083304B" w:rsidRDefault="0003042E" w:rsidP="009C2885">
            <w:pPr>
              <w:tabs>
                <w:tab w:val="left" w:pos="360"/>
                <w:tab w:val="left" w:pos="900"/>
              </w:tabs>
              <w:ind w:right="-619" w:firstLine="1733"/>
              <w:jc w:val="thaiDistribute"/>
              <w:rPr>
                <w:sz w:val="30"/>
                <w:szCs w:val="30"/>
                <w:cs/>
              </w:rPr>
            </w:pPr>
            <w:r w:rsidRPr="0083304B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63822B19" w14:textId="3C2F0ECF" w:rsidR="0003042E" w:rsidRPr="0083304B" w:rsidRDefault="00A6604E" w:rsidP="009C2885">
            <w:pPr>
              <w:tabs>
                <w:tab w:val="decimal" w:pos="1253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3,744,000,449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13BC55C8" w14:textId="77777777" w:rsidR="0003042E" w:rsidRPr="0083304B" w:rsidRDefault="0003042E" w:rsidP="007A414D">
            <w:pPr>
              <w:tabs>
                <w:tab w:val="decimal" w:pos="1219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4,0</w:t>
            </w:r>
            <w:r w:rsidRPr="0083304B">
              <w:rPr>
                <w:rFonts w:hint="cs"/>
                <w:sz w:val="30"/>
                <w:szCs w:val="30"/>
                <w:cs/>
              </w:rPr>
              <w:t>93</w:t>
            </w:r>
            <w:r w:rsidRPr="0083304B">
              <w:rPr>
                <w:sz w:val="30"/>
                <w:szCs w:val="30"/>
              </w:rPr>
              <w:t>,</w:t>
            </w:r>
            <w:r w:rsidRPr="0083304B">
              <w:rPr>
                <w:rFonts w:hint="cs"/>
                <w:sz w:val="30"/>
                <w:szCs w:val="30"/>
                <w:cs/>
              </w:rPr>
              <w:t>096</w:t>
            </w:r>
            <w:r w:rsidRPr="0083304B">
              <w:rPr>
                <w:sz w:val="30"/>
                <w:szCs w:val="30"/>
              </w:rPr>
              <w:t>,</w:t>
            </w:r>
            <w:r w:rsidRPr="0083304B">
              <w:rPr>
                <w:rFonts w:hint="cs"/>
                <w:sz w:val="30"/>
                <w:szCs w:val="30"/>
                <w:cs/>
              </w:rPr>
              <w:t>980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3B33A6D5" w14:textId="39BDA4A5" w:rsidR="0003042E" w:rsidRPr="0083304B" w:rsidRDefault="00C64200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741,376,56</w:t>
            </w:r>
            <w:r w:rsidR="001A53CF">
              <w:rPr>
                <w:sz w:val="30"/>
                <w:szCs w:val="30"/>
              </w:rPr>
              <w:t>6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479416AA" w14:textId="77777777" w:rsidR="0003042E" w:rsidRPr="0083304B" w:rsidRDefault="0003042E" w:rsidP="00D04257">
            <w:pPr>
              <w:tabs>
                <w:tab w:val="decimal" w:pos="1106"/>
              </w:tabs>
              <w:ind w:left="-110" w:right="-110"/>
              <w:jc w:val="both"/>
              <w:rPr>
                <w:sz w:val="30"/>
                <w:szCs w:val="30"/>
              </w:rPr>
            </w:pPr>
            <w:r w:rsidRPr="0083304B">
              <w:rPr>
                <w:sz w:val="30"/>
                <w:szCs w:val="30"/>
              </w:rPr>
              <w:t>866,191,939</w:t>
            </w:r>
          </w:p>
        </w:tc>
      </w:tr>
      <w:bookmarkEnd w:id="20"/>
    </w:tbl>
    <w:p w14:paraId="79F3C505" w14:textId="77777777" w:rsidR="0003042E" w:rsidRPr="00B25B09" w:rsidRDefault="0003042E" w:rsidP="0003042E">
      <w:pPr>
        <w:tabs>
          <w:tab w:val="left" w:pos="126"/>
          <w:tab w:val="left" w:pos="360"/>
          <w:tab w:val="left" w:pos="1440"/>
          <w:tab w:val="left" w:pos="1560"/>
        </w:tabs>
        <w:ind w:right="-862"/>
        <w:jc w:val="both"/>
      </w:pPr>
    </w:p>
    <w:p w14:paraId="17DA3A65" w14:textId="77777777" w:rsidR="0003042E" w:rsidRPr="00C04077" w:rsidRDefault="0003042E" w:rsidP="00B04D96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  <w:cs/>
        </w:rPr>
      </w:pPr>
      <w:r w:rsidRPr="00C04077">
        <w:rPr>
          <w:b/>
          <w:bCs/>
          <w:cs/>
        </w:rPr>
        <w:t>ภาษีเงินได้</w:t>
      </w:r>
    </w:p>
    <w:p w14:paraId="29FEE59F" w14:textId="213FA7C6" w:rsidR="0003042E" w:rsidRDefault="0003042E" w:rsidP="00705846">
      <w:pPr>
        <w:tabs>
          <w:tab w:val="left" w:pos="284"/>
        </w:tabs>
        <w:ind w:right="-28" w:firstLine="505"/>
        <w:jc w:val="thaiDistribute"/>
        <w:outlineLvl w:val="0"/>
      </w:pPr>
      <w:r w:rsidRPr="004877E7">
        <w:rPr>
          <w:spacing w:val="-4"/>
          <w:cs/>
        </w:rPr>
        <w:t>ภาษี</w:t>
      </w:r>
      <w:r w:rsidRPr="003215F1">
        <w:rPr>
          <w:cs/>
        </w:rPr>
        <w:t>เงินได้นิติบุคคล</w:t>
      </w:r>
      <w:r w:rsidRPr="003215F1">
        <w:rPr>
          <w:rFonts w:hint="cs"/>
          <w:cs/>
        </w:rPr>
        <w:t>ทางภาษี</w:t>
      </w:r>
      <w:r w:rsidRPr="003215F1">
        <w:rPr>
          <w:cs/>
        </w:rPr>
        <w:t xml:space="preserve">ของบริษัทและบริษัทย่อย สำหรับปีสิ้นสุดวันที่ </w:t>
      </w:r>
      <w:r>
        <w:t>31</w:t>
      </w:r>
      <w:r w:rsidRPr="003215F1">
        <w:rPr>
          <w:cs/>
        </w:rPr>
        <w:t xml:space="preserve"> ธันวาคม </w:t>
      </w:r>
      <w:r>
        <w:t>2568</w:t>
      </w:r>
      <w:r w:rsidRPr="003215F1">
        <w:rPr>
          <w:cs/>
        </w:rPr>
        <w:t xml:space="preserve"> และ </w:t>
      </w:r>
      <w:r>
        <w:t>2567</w:t>
      </w:r>
      <w:r w:rsidR="004877E7">
        <w:t xml:space="preserve"> </w:t>
      </w:r>
      <w:r w:rsidRPr="003215F1">
        <w:rPr>
          <w:cs/>
        </w:rPr>
        <w:t xml:space="preserve">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ปรับปรุงด้วยรายได้และรายจ่ายอื่นบางรายการที่ได้รับการยกเว้นภาษีเงินได้ เช่น เงินปันผลรับ หรือเป็นรายจ่ายที่ต้องห้ามในการคำนวณภาษีเงินได้ เช่น </w:t>
      </w:r>
      <w:r>
        <w:rPr>
          <w:rFonts w:hint="cs"/>
          <w:cs/>
        </w:rPr>
        <w:t>ผลขาดทุนด้านเครดิตที่คาดว่าจะเกิดขึ้น</w:t>
      </w:r>
      <w:r w:rsidRPr="003215F1">
        <w:rPr>
          <w:sz w:val="8"/>
          <w:szCs w:val="8"/>
          <w:cs/>
        </w:rPr>
        <w:t xml:space="preserve"> </w:t>
      </w:r>
      <w:r w:rsidRPr="003215F1">
        <w:rPr>
          <w:cs/>
        </w:rPr>
        <w:t xml:space="preserve"> </w:t>
      </w:r>
      <w:r>
        <w:rPr>
          <w:rFonts w:hint="cs"/>
          <w:cs/>
        </w:rPr>
        <w:t>และ</w:t>
      </w:r>
      <w:r w:rsidRPr="003215F1">
        <w:rPr>
          <w:cs/>
        </w:rPr>
        <w:t>ขาดทุนจากการด้อยค่า เป็นต้น</w:t>
      </w:r>
    </w:p>
    <w:p w14:paraId="32BBCFB1" w14:textId="77777777" w:rsidR="0003042E" w:rsidRPr="003215F1" w:rsidRDefault="0003042E" w:rsidP="00705846">
      <w:pPr>
        <w:tabs>
          <w:tab w:val="left" w:pos="284"/>
        </w:tabs>
        <w:ind w:right="-28" w:firstLine="505"/>
        <w:jc w:val="thaiDistribute"/>
        <w:outlineLvl w:val="0"/>
        <w:rPr>
          <w:cs/>
        </w:rPr>
      </w:pPr>
      <w:r w:rsidRPr="003215F1">
        <w:rPr>
          <w:cs/>
        </w:rPr>
        <w:t xml:space="preserve">บริษัทคำนวณภาษีเงินได้นิติบุคคลในอัตราร้อยละ </w:t>
      </w:r>
      <w:r>
        <w:t>20</w:t>
      </w:r>
    </w:p>
    <w:p w14:paraId="6A1B855A" w14:textId="77777777" w:rsidR="0003042E" w:rsidRPr="003215F1" w:rsidRDefault="0003042E" w:rsidP="00705846">
      <w:pPr>
        <w:tabs>
          <w:tab w:val="left" w:pos="284"/>
        </w:tabs>
        <w:ind w:right="-28" w:firstLine="505"/>
        <w:jc w:val="thaiDistribute"/>
        <w:outlineLvl w:val="0"/>
      </w:pPr>
      <w:r w:rsidRPr="003215F1">
        <w:rPr>
          <w:cs/>
        </w:rPr>
        <w:t xml:space="preserve">ภาษีเงินได้นิติบุคคลของบริษัทย่อย คำนวณในอัตราร้อยละ </w:t>
      </w:r>
      <w:r>
        <w:t>15</w:t>
      </w:r>
      <w:r w:rsidRPr="003215F1">
        <w:rPr>
          <w:cs/>
        </w:rPr>
        <w:t xml:space="preserve"> และ </w:t>
      </w:r>
      <w:r>
        <w:t>20</w:t>
      </w:r>
    </w:p>
    <w:p w14:paraId="3CD7B58C" w14:textId="77777777" w:rsidR="0003042E" w:rsidRDefault="0003042E" w:rsidP="00705846">
      <w:pPr>
        <w:tabs>
          <w:tab w:val="left" w:pos="284"/>
        </w:tabs>
        <w:ind w:right="-28" w:firstLine="505"/>
        <w:jc w:val="thaiDistribute"/>
        <w:outlineLvl w:val="0"/>
      </w:pPr>
      <w:r w:rsidRPr="00EC660D">
        <w:rPr>
          <w:cs/>
        </w:rPr>
        <w:t>ค่าใช้จ่ายภาษีเงินได้ที่รับรู้ในงบกำไรขาดทุน ประกอบด้วย</w:t>
      </w:r>
    </w:p>
    <w:p w14:paraId="3A5C8C42" w14:textId="77777777" w:rsidR="0003042E" w:rsidRPr="00EC660D" w:rsidRDefault="0003042E" w:rsidP="0003042E">
      <w:pPr>
        <w:spacing w:line="120" w:lineRule="auto"/>
        <w:ind w:left="142" w:right="-23" w:firstLine="567"/>
        <w:jc w:val="thaiDistribute"/>
        <w:rPr>
          <w:cs/>
        </w:rPr>
      </w:pPr>
      <w:r w:rsidRPr="00EC660D">
        <w:rPr>
          <w:cs/>
        </w:rPr>
        <w:t xml:space="preserve"> </w:t>
      </w:r>
    </w:p>
    <w:p w14:paraId="0B7D95FF" w14:textId="77777777" w:rsidR="0003042E" w:rsidRPr="00EC660D" w:rsidRDefault="0003042E" w:rsidP="000552D0">
      <w:pPr>
        <w:ind w:left="709" w:right="-28" w:firstLine="57"/>
        <w:jc w:val="right"/>
        <w:rPr>
          <w:cs/>
        </w:rPr>
      </w:pP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  <w:t xml:space="preserve">                        หน่วย </w:t>
      </w:r>
      <w:r w:rsidRPr="00EC660D">
        <w:t xml:space="preserve">: </w:t>
      </w:r>
      <w:r w:rsidRPr="00EC660D">
        <w:rPr>
          <w:cs/>
        </w:rPr>
        <w:t>บาท</w:t>
      </w:r>
    </w:p>
    <w:tbl>
      <w:tblPr>
        <w:tblW w:w="9514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9"/>
        <w:gridCol w:w="1355"/>
        <w:gridCol w:w="1355"/>
        <w:gridCol w:w="1332"/>
        <w:gridCol w:w="1333"/>
      </w:tblGrid>
      <w:tr w:rsidR="0003042E" w:rsidRPr="00EC660D" w14:paraId="4AD736EB" w14:textId="77777777" w:rsidTr="00857659">
        <w:trPr>
          <w:trHeight w:val="227"/>
        </w:trPr>
        <w:tc>
          <w:tcPr>
            <w:tcW w:w="4139" w:type="dxa"/>
            <w:vMerge w:val="restart"/>
          </w:tcPr>
          <w:p w14:paraId="6BF01F31" w14:textId="77777777" w:rsidR="0003042E" w:rsidRPr="00EC660D" w:rsidRDefault="0003042E" w:rsidP="009C2885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</w:pPr>
            <w:r w:rsidRPr="00EC660D">
              <w:rPr>
                <w:cs/>
              </w:rPr>
              <w:t>รายการ</w:t>
            </w:r>
          </w:p>
          <w:p w14:paraId="75E9868B" w14:textId="77777777" w:rsidR="0003042E" w:rsidRPr="00EC660D" w:rsidRDefault="0003042E" w:rsidP="009C2885">
            <w:pPr>
              <w:ind w:left="-108" w:right="-108"/>
              <w:jc w:val="center"/>
            </w:pPr>
            <w:r w:rsidRPr="00EC660D">
              <w:rPr>
                <w:cs/>
              </w:rPr>
              <w:t xml:space="preserve">สำหรับปีสิ้นสุดวันที่ </w:t>
            </w:r>
            <w:r w:rsidRPr="00EC660D">
              <w:t>31</w:t>
            </w:r>
            <w:r w:rsidRPr="00EC660D">
              <w:rPr>
                <w:cs/>
              </w:rPr>
              <w:t xml:space="preserve"> ธันวาคม</w:t>
            </w:r>
          </w:p>
        </w:tc>
        <w:tc>
          <w:tcPr>
            <w:tcW w:w="2710" w:type="dxa"/>
            <w:gridSpan w:val="2"/>
          </w:tcPr>
          <w:p w14:paraId="1ADB8A7E" w14:textId="77777777" w:rsidR="0003042E" w:rsidRPr="00EC660D" w:rsidRDefault="0003042E" w:rsidP="009C2885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EC660D">
              <w:rPr>
                <w:cs/>
              </w:rPr>
              <w:t>งบการเงินรวม</w:t>
            </w:r>
          </w:p>
        </w:tc>
        <w:tc>
          <w:tcPr>
            <w:tcW w:w="2665" w:type="dxa"/>
            <w:gridSpan w:val="2"/>
          </w:tcPr>
          <w:p w14:paraId="735CD152" w14:textId="77777777" w:rsidR="0003042E" w:rsidRPr="00EC660D" w:rsidRDefault="0003042E" w:rsidP="009C2885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EC660D">
              <w:rPr>
                <w:cs/>
              </w:rPr>
              <w:t>งบการเงินเฉพาะกิจการ</w:t>
            </w:r>
          </w:p>
        </w:tc>
      </w:tr>
      <w:tr w:rsidR="0003042E" w:rsidRPr="00EC660D" w14:paraId="67338CC8" w14:textId="77777777" w:rsidTr="00857659">
        <w:tc>
          <w:tcPr>
            <w:tcW w:w="4139" w:type="dxa"/>
            <w:vMerge/>
            <w:tcBorders>
              <w:bottom w:val="nil"/>
            </w:tcBorders>
          </w:tcPr>
          <w:p w14:paraId="3D62A03A" w14:textId="77777777" w:rsidR="0003042E" w:rsidRPr="00EC660D" w:rsidRDefault="0003042E" w:rsidP="009C288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</w:pPr>
          </w:p>
        </w:tc>
        <w:tc>
          <w:tcPr>
            <w:tcW w:w="1355" w:type="dxa"/>
            <w:tcBorders>
              <w:bottom w:val="nil"/>
            </w:tcBorders>
          </w:tcPr>
          <w:p w14:paraId="0BA99628" w14:textId="77777777" w:rsidR="0003042E" w:rsidRPr="00EC660D" w:rsidRDefault="0003042E" w:rsidP="009C2885">
            <w:pPr>
              <w:ind w:left="-137" w:right="-106"/>
              <w:jc w:val="center"/>
              <w:rPr>
                <w:cs/>
              </w:rPr>
            </w:pPr>
            <w:r w:rsidRPr="00325089">
              <w:t>256</w:t>
            </w:r>
            <w:r>
              <w:t>8</w:t>
            </w:r>
          </w:p>
        </w:tc>
        <w:tc>
          <w:tcPr>
            <w:tcW w:w="1355" w:type="dxa"/>
            <w:tcBorders>
              <w:bottom w:val="nil"/>
            </w:tcBorders>
          </w:tcPr>
          <w:p w14:paraId="03F24225" w14:textId="77777777" w:rsidR="0003042E" w:rsidRPr="00EC660D" w:rsidRDefault="0003042E" w:rsidP="009C2885">
            <w:pPr>
              <w:ind w:left="-137" w:right="-106"/>
              <w:jc w:val="center"/>
            </w:pPr>
            <w:r w:rsidRPr="00325089">
              <w:t>256</w:t>
            </w:r>
            <w:r>
              <w:t>7</w:t>
            </w:r>
          </w:p>
        </w:tc>
        <w:tc>
          <w:tcPr>
            <w:tcW w:w="1332" w:type="dxa"/>
            <w:tcBorders>
              <w:bottom w:val="nil"/>
            </w:tcBorders>
          </w:tcPr>
          <w:p w14:paraId="7FE02F19" w14:textId="77777777" w:rsidR="0003042E" w:rsidRPr="00EC660D" w:rsidRDefault="0003042E" w:rsidP="009C2885">
            <w:pPr>
              <w:ind w:left="-137" w:right="-106"/>
              <w:jc w:val="center"/>
            </w:pPr>
            <w:r w:rsidRPr="00325089">
              <w:t>256</w:t>
            </w:r>
            <w:r>
              <w:t>8</w:t>
            </w:r>
          </w:p>
        </w:tc>
        <w:tc>
          <w:tcPr>
            <w:tcW w:w="1333" w:type="dxa"/>
            <w:tcBorders>
              <w:bottom w:val="nil"/>
            </w:tcBorders>
          </w:tcPr>
          <w:p w14:paraId="567BD1FC" w14:textId="77777777" w:rsidR="0003042E" w:rsidRPr="00EC660D" w:rsidRDefault="0003042E" w:rsidP="009C2885">
            <w:pPr>
              <w:ind w:left="-137" w:right="-106"/>
              <w:jc w:val="center"/>
            </w:pPr>
            <w:r w:rsidRPr="00325089">
              <w:t>256</w:t>
            </w:r>
            <w:r>
              <w:t>7</w:t>
            </w:r>
          </w:p>
        </w:tc>
      </w:tr>
      <w:tr w:rsidR="0003042E" w:rsidRPr="00EC660D" w14:paraId="4C5300DB" w14:textId="77777777" w:rsidTr="00857659">
        <w:tc>
          <w:tcPr>
            <w:tcW w:w="4139" w:type="dxa"/>
            <w:tcBorders>
              <w:top w:val="single" w:sz="4" w:space="0" w:color="auto"/>
              <w:bottom w:val="nil"/>
            </w:tcBorders>
          </w:tcPr>
          <w:p w14:paraId="3FACC580" w14:textId="77777777" w:rsidR="0003042E" w:rsidRPr="00EC660D" w:rsidRDefault="0003042E" w:rsidP="009C288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cs/>
              </w:rPr>
            </w:pPr>
            <w:r w:rsidRPr="00EC660D">
              <w:rPr>
                <w:cs/>
              </w:rPr>
              <w:t>ภาษีเงินได้นิติบุคคลสำหรับปี</w:t>
            </w: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14:paraId="6221881B" w14:textId="1A01BB81" w:rsidR="0003042E" w:rsidRPr="00EC660D" w:rsidRDefault="008D0BEF" w:rsidP="00D517EF">
            <w:pPr>
              <w:tabs>
                <w:tab w:val="decimal" w:pos="1089"/>
              </w:tabs>
              <w:ind w:left="-108" w:right="-37"/>
              <w:jc w:val="both"/>
              <w:rPr>
                <w:cs/>
              </w:rPr>
            </w:pPr>
            <w:r>
              <w:t>14,890,857</w:t>
            </w: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14:paraId="3B6F4E06" w14:textId="77777777" w:rsidR="0003042E" w:rsidRPr="00EC660D" w:rsidRDefault="0003042E" w:rsidP="00D517EF">
            <w:pPr>
              <w:tabs>
                <w:tab w:val="decimal" w:pos="1089"/>
              </w:tabs>
              <w:ind w:left="-108" w:right="-37"/>
              <w:jc w:val="both"/>
            </w:pPr>
            <w:r>
              <w:t>33,331,436</w:t>
            </w: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38110A55" w14:textId="7F5B866E" w:rsidR="0003042E" w:rsidRPr="00EC660D" w:rsidRDefault="00605073" w:rsidP="00D517EF">
            <w:pPr>
              <w:tabs>
                <w:tab w:val="decimal" w:pos="1089"/>
              </w:tabs>
              <w:ind w:left="-108" w:right="-37"/>
              <w:jc w:val="both"/>
            </w:pPr>
            <w:r>
              <w:t>14,772,156</w:t>
            </w: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14:paraId="00C623AB" w14:textId="77777777" w:rsidR="0003042E" w:rsidRPr="00EC660D" w:rsidRDefault="0003042E" w:rsidP="00D517EF">
            <w:pPr>
              <w:tabs>
                <w:tab w:val="decimal" w:pos="1089"/>
              </w:tabs>
              <w:ind w:left="-108" w:right="-37"/>
              <w:jc w:val="both"/>
            </w:pPr>
            <w:r>
              <w:t>33,331,436</w:t>
            </w:r>
          </w:p>
        </w:tc>
      </w:tr>
      <w:tr w:rsidR="0003042E" w:rsidRPr="00EC660D" w14:paraId="69E8CE53" w14:textId="77777777" w:rsidTr="00857659">
        <w:tc>
          <w:tcPr>
            <w:tcW w:w="4139" w:type="dxa"/>
            <w:tcBorders>
              <w:top w:val="nil"/>
              <w:bottom w:val="nil"/>
            </w:tcBorders>
          </w:tcPr>
          <w:p w14:paraId="2754B212" w14:textId="77777777" w:rsidR="0003042E" w:rsidRPr="00CA6E5B" w:rsidRDefault="0003042E" w:rsidP="009C288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spacing w:val="-6"/>
                <w:cs/>
              </w:rPr>
            </w:pPr>
            <w:r w:rsidRPr="00CA6E5B">
              <w:rPr>
                <w:spacing w:val="-6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55" w:type="dxa"/>
            <w:tcBorders>
              <w:top w:val="nil"/>
              <w:bottom w:val="nil"/>
            </w:tcBorders>
          </w:tcPr>
          <w:p w14:paraId="774019AD" w14:textId="77777777" w:rsidR="0003042E" w:rsidRPr="00EC660D" w:rsidRDefault="0003042E" w:rsidP="00D517EF">
            <w:pPr>
              <w:tabs>
                <w:tab w:val="decimal" w:pos="1089"/>
              </w:tabs>
              <w:ind w:left="-108" w:right="-37"/>
              <w:jc w:val="both"/>
            </w:pPr>
          </w:p>
        </w:tc>
        <w:tc>
          <w:tcPr>
            <w:tcW w:w="1355" w:type="dxa"/>
            <w:tcBorders>
              <w:top w:val="nil"/>
              <w:bottom w:val="nil"/>
            </w:tcBorders>
          </w:tcPr>
          <w:p w14:paraId="71260A70" w14:textId="77777777" w:rsidR="0003042E" w:rsidRPr="00EC660D" w:rsidRDefault="0003042E" w:rsidP="00D517EF">
            <w:pPr>
              <w:tabs>
                <w:tab w:val="decimal" w:pos="1089"/>
              </w:tabs>
              <w:ind w:left="-108" w:right="-37"/>
              <w:jc w:val="both"/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5B6B6FFC" w14:textId="77777777" w:rsidR="0003042E" w:rsidRPr="00EC660D" w:rsidRDefault="0003042E" w:rsidP="00D517EF">
            <w:pPr>
              <w:tabs>
                <w:tab w:val="decimal" w:pos="1089"/>
              </w:tabs>
              <w:ind w:left="-108" w:right="-37"/>
              <w:jc w:val="both"/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43B3F5C8" w14:textId="77777777" w:rsidR="0003042E" w:rsidRPr="00EC660D" w:rsidRDefault="0003042E" w:rsidP="00D517EF">
            <w:pPr>
              <w:tabs>
                <w:tab w:val="decimal" w:pos="1089"/>
              </w:tabs>
              <w:ind w:right="-37" w:firstLine="313"/>
              <w:jc w:val="both"/>
            </w:pPr>
          </w:p>
        </w:tc>
      </w:tr>
      <w:tr w:rsidR="0003042E" w:rsidRPr="00EC660D" w14:paraId="06107EE3" w14:textId="77777777" w:rsidTr="00857659">
        <w:tc>
          <w:tcPr>
            <w:tcW w:w="4139" w:type="dxa"/>
            <w:tcBorders>
              <w:top w:val="nil"/>
              <w:bottom w:val="nil"/>
            </w:tcBorders>
          </w:tcPr>
          <w:p w14:paraId="234029BC" w14:textId="77777777" w:rsidR="0003042E" w:rsidRPr="00EC660D" w:rsidRDefault="0003042E" w:rsidP="009C2885">
            <w:pPr>
              <w:tabs>
                <w:tab w:val="left" w:pos="743"/>
                <w:tab w:val="left" w:pos="1440"/>
                <w:tab w:val="left" w:pos="1560"/>
              </w:tabs>
              <w:ind w:left="442" w:right="-842" w:firstLine="162"/>
              <w:jc w:val="both"/>
              <w:rPr>
                <w:cs/>
              </w:rPr>
            </w:pPr>
            <w:r w:rsidRPr="00EC660D">
              <w:rPr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55" w:type="dxa"/>
            <w:tcBorders>
              <w:top w:val="nil"/>
              <w:bottom w:val="single" w:sz="4" w:space="0" w:color="auto"/>
            </w:tcBorders>
          </w:tcPr>
          <w:p w14:paraId="6F8DD421" w14:textId="274E0C44" w:rsidR="0003042E" w:rsidRPr="00EC660D" w:rsidRDefault="008D0BEF" w:rsidP="00D517EF">
            <w:pPr>
              <w:tabs>
                <w:tab w:val="decimal" w:pos="1089"/>
              </w:tabs>
              <w:ind w:left="-108" w:right="-37"/>
              <w:jc w:val="both"/>
            </w:pPr>
            <w:r>
              <w:t>55,429,734</w:t>
            </w:r>
          </w:p>
        </w:tc>
        <w:tc>
          <w:tcPr>
            <w:tcW w:w="1355" w:type="dxa"/>
            <w:tcBorders>
              <w:top w:val="nil"/>
              <w:bottom w:val="single" w:sz="4" w:space="0" w:color="auto"/>
            </w:tcBorders>
          </w:tcPr>
          <w:p w14:paraId="2F0FF717" w14:textId="77777777" w:rsidR="0003042E" w:rsidRPr="00EC660D" w:rsidRDefault="0003042E" w:rsidP="00D517EF">
            <w:pPr>
              <w:tabs>
                <w:tab w:val="decimal" w:pos="1089"/>
              </w:tabs>
              <w:ind w:left="-108" w:right="-37"/>
              <w:jc w:val="both"/>
            </w:pPr>
            <w:r>
              <w:t>70,635,971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</w:tcPr>
          <w:p w14:paraId="12870600" w14:textId="1ABC7322" w:rsidR="0003042E" w:rsidRPr="00EC660D" w:rsidRDefault="00605073" w:rsidP="00D517EF">
            <w:pPr>
              <w:tabs>
                <w:tab w:val="decimal" w:pos="1089"/>
              </w:tabs>
              <w:ind w:left="-108" w:right="-37"/>
              <w:jc w:val="both"/>
            </w:pPr>
            <w:r>
              <w:t>(1,228,823)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</w:tcPr>
          <w:p w14:paraId="60FDDCE7" w14:textId="77777777" w:rsidR="0003042E" w:rsidRPr="00EC660D" w:rsidRDefault="0003042E" w:rsidP="00D517EF">
            <w:pPr>
              <w:tabs>
                <w:tab w:val="decimal" w:pos="1089"/>
              </w:tabs>
              <w:ind w:left="-108" w:right="-37"/>
              <w:jc w:val="both"/>
            </w:pPr>
            <w:r>
              <w:t>(26,118,072)</w:t>
            </w:r>
          </w:p>
        </w:tc>
      </w:tr>
      <w:tr w:rsidR="0003042E" w:rsidRPr="00EC660D" w14:paraId="0B9C1E1C" w14:textId="77777777" w:rsidTr="00857659">
        <w:tc>
          <w:tcPr>
            <w:tcW w:w="4139" w:type="dxa"/>
            <w:tcBorders>
              <w:top w:val="nil"/>
              <w:bottom w:val="single" w:sz="4" w:space="0" w:color="auto"/>
            </w:tcBorders>
          </w:tcPr>
          <w:p w14:paraId="41E06C55" w14:textId="77777777" w:rsidR="0003042E" w:rsidRPr="00EC660D" w:rsidRDefault="0003042E" w:rsidP="009C288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b/>
                <w:bCs/>
              </w:rPr>
            </w:pPr>
            <w:r w:rsidRPr="00EC660D">
              <w:rPr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9A8D69D" w14:textId="2F503C25" w:rsidR="0003042E" w:rsidRPr="00EC660D" w:rsidRDefault="008D0BEF" w:rsidP="00D517EF">
            <w:pPr>
              <w:tabs>
                <w:tab w:val="decimal" w:pos="1089"/>
              </w:tabs>
              <w:ind w:left="-108" w:right="-37"/>
              <w:jc w:val="both"/>
            </w:pPr>
            <w:r>
              <w:t>70,320,591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D3E27CB" w14:textId="77777777" w:rsidR="0003042E" w:rsidRPr="00EC660D" w:rsidRDefault="0003042E" w:rsidP="00D517EF">
            <w:pPr>
              <w:tabs>
                <w:tab w:val="decimal" w:pos="1089"/>
              </w:tabs>
              <w:ind w:left="-108" w:right="-37"/>
              <w:jc w:val="both"/>
            </w:pPr>
            <w:r>
              <w:t>103,967,407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48959A9" w14:textId="228FC783" w:rsidR="0003042E" w:rsidRPr="00EC660D" w:rsidRDefault="00605073" w:rsidP="00D517EF">
            <w:pPr>
              <w:tabs>
                <w:tab w:val="decimal" w:pos="1089"/>
              </w:tabs>
              <w:ind w:left="-108" w:right="-37"/>
              <w:jc w:val="both"/>
            </w:pPr>
            <w:r>
              <w:t>13,543,333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744163BC" w14:textId="77777777" w:rsidR="0003042E" w:rsidRPr="00EC660D" w:rsidRDefault="0003042E" w:rsidP="00D517EF">
            <w:pPr>
              <w:tabs>
                <w:tab w:val="decimal" w:pos="1089"/>
              </w:tabs>
              <w:ind w:left="-108" w:right="-37"/>
              <w:jc w:val="both"/>
            </w:pPr>
            <w:r>
              <w:t>7,213,364</w:t>
            </w:r>
          </w:p>
        </w:tc>
      </w:tr>
    </w:tbl>
    <w:p w14:paraId="7F3BC08E" w14:textId="77777777" w:rsidR="0003042E" w:rsidRDefault="0003042E" w:rsidP="0003042E">
      <w:pPr>
        <w:ind w:right="-196"/>
        <w:jc w:val="thaiDistribute"/>
        <w:rPr>
          <w:sz w:val="4"/>
          <w:szCs w:val="4"/>
        </w:rPr>
      </w:pPr>
    </w:p>
    <w:p w14:paraId="1E686022" w14:textId="77777777" w:rsidR="006A4BAD" w:rsidRDefault="006A4BAD" w:rsidP="006A4BAD">
      <w:pPr>
        <w:ind w:right="-23"/>
        <w:jc w:val="thaiDistribute"/>
      </w:pPr>
    </w:p>
    <w:p w14:paraId="43BD2CC2" w14:textId="6EEFB71E" w:rsidR="003C257F" w:rsidRDefault="003C257F" w:rsidP="00D122D3">
      <w:pPr>
        <w:tabs>
          <w:tab w:val="left" w:pos="284"/>
        </w:tabs>
        <w:ind w:right="-28" w:firstLine="505"/>
        <w:jc w:val="thaiDistribute"/>
        <w:outlineLvl w:val="0"/>
      </w:pPr>
      <w:r>
        <w:rPr>
          <w:rFonts w:hint="cs"/>
          <w:cs/>
        </w:rPr>
        <w:lastRenderedPageBreak/>
        <w:t>รายการกระทบยอดระหว่างกำไร</w:t>
      </w:r>
      <w:r w:rsidR="000A1E62">
        <w:rPr>
          <w:rFonts w:hint="cs"/>
          <w:cs/>
        </w:rPr>
        <w:t>(ขาดทุน)</w:t>
      </w:r>
      <w:r>
        <w:rPr>
          <w:rFonts w:hint="cs"/>
          <w:cs/>
        </w:rPr>
        <w:t>ทางบัญชีกับค่าใช้จ่าย</w:t>
      </w:r>
      <w:r w:rsidR="00D122D3" w:rsidRPr="00E27E7E">
        <w:rPr>
          <w:cs/>
        </w:rPr>
        <w:t>ภาษีเงินได้</w:t>
      </w:r>
      <w:r w:rsidR="004A7D7D">
        <w:rPr>
          <w:rFonts w:hint="cs"/>
          <w:cs/>
        </w:rPr>
        <w:t>มีดังนี้</w:t>
      </w:r>
    </w:p>
    <w:p w14:paraId="7E14DBF2" w14:textId="5342D602" w:rsidR="003C257F" w:rsidRDefault="003C257F" w:rsidP="003C257F">
      <w:pPr>
        <w:tabs>
          <w:tab w:val="left" w:pos="360"/>
          <w:tab w:val="left" w:pos="1440"/>
          <w:tab w:val="left" w:pos="1560"/>
        </w:tabs>
        <w:ind w:left="7796" w:right="-28" w:hanging="425"/>
        <w:jc w:val="right"/>
      </w:pPr>
      <w:r w:rsidRPr="006F0808">
        <w:rPr>
          <w:sz w:val="28"/>
          <w:szCs w:val="28"/>
          <w:cs/>
        </w:rPr>
        <w:t xml:space="preserve">หน่วย </w:t>
      </w:r>
      <w:r w:rsidRPr="006F0808">
        <w:rPr>
          <w:sz w:val="28"/>
          <w:szCs w:val="28"/>
        </w:rPr>
        <w:t xml:space="preserve">: </w:t>
      </w:r>
      <w:r w:rsidRPr="006F0808">
        <w:rPr>
          <w:sz w:val="28"/>
          <w:szCs w:val="28"/>
          <w:cs/>
        </w:rPr>
        <w:t>บาท</w:t>
      </w:r>
    </w:p>
    <w:tbl>
      <w:tblPr>
        <w:tblW w:w="9524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2"/>
        <w:gridCol w:w="1247"/>
        <w:gridCol w:w="1247"/>
        <w:gridCol w:w="1219"/>
        <w:gridCol w:w="1219"/>
      </w:tblGrid>
      <w:tr w:rsidR="003C257F" w:rsidRPr="00D964F4" w14:paraId="3B8525D6" w14:textId="77777777" w:rsidTr="00A74E1C">
        <w:trPr>
          <w:trHeight w:val="283"/>
        </w:trPr>
        <w:tc>
          <w:tcPr>
            <w:tcW w:w="4592" w:type="dxa"/>
            <w:vMerge w:val="restart"/>
            <w:vAlign w:val="center"/>
          </w:tcPr>
          <w:p w14:paraId="3424FD36" w14:textId="77777777" w:rsidR="003C257F" w:rsidRPr="005863DB" w:rsidRDefault="003C257F" w:rsidP="00C6037D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2494" w:type="dxa"/>
            <w:gridSpan w:val="2"/>
          </w:tcPr>
          <w:p w14:paraId="0A12C734" w14:textId="77777777" w:rsidR="003C257F" w:rsidRPr="005863DB" w:rsidRDefault="003C257F" w:rsidP="00C6037D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8" w:type="dxa"/>
            <w:gridSpan w:val="2"/>
          </w:tcPr>
          <w:p w14:paraId="0D70CD6A" w14:textId="77777777" w:rsidR="003C257F" w:rsidRPr="005863DB" w:rsidRDefault="003C257F" w:rsidP="00C6037D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257F" w:rsidRPr="00D964F4" w14:paraId="5B3BCE5E" w14:textId="77777777" w:rsidTr="00A74E1C">
        <w:tc>
          <w:tcPr>
            <w:tcW w:w="4592" w:type="dxa"/>
            <w:vMerge/>
            <w:tcBorders>
              <w:bottom w:val="single" w:sz="4" w:space="0" w:color="auto"/>
            </w:tcBorders>
          </w:tcPr>
          <w:p w14:paraId="7E0963C5" w14:textId="77777777" w:rsidR="003C257F" w:rsidRPr="005863DB" w:rsidRDefault="003C257F" w:rsidP="00C6037D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9458563" w14:textId="77777777" w:rsidR="003C257F" w:rsidRPr="005863DB" w:rsidRDefault="003C257F" w:rsidP="00C6037D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</w:rPr>
              <w:t>2568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B1AF485" w14:textId="77777777" w:rsidR="003C257F" w:rsidRPr="005863DB" w:rsidRDefault="003C257F" w:rsidP="00C6037D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2567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242345B8" w14:textId="77777777" w:rsidR="003C257F" w:rsidRPr="005863DB" w:rsidRDefault="003C257F" w:rsidP="00C6037D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2568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8366E8B" w14:textId="77777777" w:rsidR="003C257F" w:rsidRPr="005863DB" w:rsidRDefault="003C257F" w:rsidP="00C6037D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2567</w:t>
            </w:r>
          </w:p>
        </w:tc>
      </w:tr>
      <w:tr w:rsidR="003C257F" w:rsidRPr="00D964F4" w14:paraId="74EFCA50" w14:textId="77777777" w:rsidTr="00A74E1C">
        <w:tc>
          <w:tcPr>
            <w:tcW w:w="4592" w:type="dxa"/>
            <w:tcBorders>
              <w:top w:val="single" w:sz="4" w:space="0" w:color="auto"/>
              <w:bottom w:val="nil"/>
            </w:tcBorders>
          </w:tcPr>
          <w:p w14:paraId="1D77DE6B" w14:textId="49F12FC4" w:rsidR="003C257F" w:rsidRPr="005863DB" w:rsidRDefault="003C257F" w:rsidP="00C6037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กำไร</w:t>
            </w:r>
            <w:r w:rsidR="00632D1A">
              <w:rPr>
                <w:rFonts w:hint="cs"/>
                <w:sz w:val="26"/>
                <w:szCs w:val="26"/>
                <w:cs/>
              </w:rPr>
              <w:t>(ขาดทุน)</w:t>
            </w:r>
            <w:r>
              <w:rPr>
                <w:rFonts w:hint="cs"/>
                <w:sz w:val="26"/>
                <w:szCs w:val="26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  <w:vAlign w:val="center"/>
          </w:tcPr>
          <w:p w14:paraId="1A9C6AAB" w14:textId="603C1A97" w:rsidR="003C257F" w:rsidRPr="00AB7D4B" w:rsidRDefault="00AB7D4B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 w:rsidRPr="00AB7D4B">
              <w:rPr>
                <w:sz w:val="26"/>
                <w:szCs w:val="26"/>
              </w:rPr>
              <w:t>276</w:t>
            </w:r>
            <w:r w:rsidR="00A03851">
              <w:rPr>
                <w:sz w:val="26"/>
                <w:szCs w:val="26"/>
              </w:rPr>
              <w:t>,090,961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  <w:vAlign w:val="center"/>
          </w:tcPr>
          <w:p w14:paraId="7DB4D3A5" w14:textId="5C7C549F" w:rsidR="003C257F" w:rsidRPr="00AB7D4B" w:rsidRDefault="00A03851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200,244,536</w:t>
            </w:r>
          </w:p>
        </w:tc>
        <w:tc>
          <w:tcPr>
            <w:tcW w:w="1219" w:type="dxa"/>
            <w:tcBorders>
              <w:top w:val="single" w:sz="4" w:space="0" w:color="auto"/>
              <w:bottom w:val="nil"/>
            </w:tcBorders>
            <w:vAlign w:val="center"/>
          </w:tcPr>
          <w:p w14:paraId="1D28639E" w14:textId="320E4CE4" w:rsidR="003C257F" w:rsidRPr="00AB7D4B" w:rsidRDefault="00A03851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197,932,285</w:t>
            </w:r>
          </w:p>
        </w:tc>
        <w:tc>
          <w:tcPr>
            <w:tcW w:w="1219" w:type="dxa"/>
            <w:tcBorders>
              <w:top w:val="single" w:sz="4" w:space="0" w:color="auto"/>
              <w:bottom w:val="nil"/>
            </w:tcBorders>
            <w:vAlign w:val="center"/>
          </w:tcPr>
          <w:p w14:paraId="318275D9" w14:textId="43B4DFC5" w:rsidR="003C257F" w:rsidRPr="00AB7D4B" w:rsidRDefault="00A03851" w:rsidP="00E90273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(107,628,600)</w:t>
            </w:r>
          </w:p>
        </w:tc>
      </w:tr>
      <w:tr w:rsidR="003C257F" w:rsidRPr="00D964F4" w14:paraId="05C7B738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3BBFC926" w14:textId="1B268EE7" w:rsidR="003C257F" w:rsidRDefault="003C257F" w:rsidP="003C257F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7947EBC" w14:textId="04165F7A" w:rsidR="003C257F" w:rsidRPr="00AB7D4B" w:rsidRDefault="003C257F" w:rsidP="003C257F">
            <w:pPr>
              <w:ind w:left="-108" w:right="3"/>
              <w:jc w:val="center"/>
              <w:rPr>
                <w:sz w:val="26"/>
                <w:szCs w:val="26"/>
              </w:rPr>
            </w:pPr>
            <w:r w:rsidRPr="00AB7D4B">
              <w:rPr>
                <w:rFonts w:hint="cs"/>
                <w:sz w:val="26"/>
                <w:szCs w:val="26"/>
                <w:cs/>
              </w:rPr>
              <w:t xml:space="preserve">ร้อยละ </w:t>
            </w:r>
            <w:r w:rsidRPr="00AB7D4B">
              <w:rPr>
                <w:sz w:val="26"/>
                <w:szCs w:val="26"/>
              </w:rPr>
              <w:t>20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6CEDA86" w14:textId="41075818" w:rsidR="003C257F" w:rsidRPr="00AB7D4B" w:rsidRDefault="003C257F" w:rsidP="003C257F">
            <w:pPr>
              <w:ind w:left="-108" w:right="12"/>
              <w:jc w:val="center"/>
              <w:rPr>
                <w:sz w:val="26"/>
                <w:szCs w:val="26"/>
              </w:rPr>
            </w:pPr>
            <w:r w:rsidRPr="00AB7D4B">
              <w:rPr>
                <w:rFonts w:hint="cs"/>
                <w:sz w:val="26"/>
                <w:szCs w:val="26"/>
                <w:cs/>
              </w:rPr>
              <w:t xml:space="preserve">ร้อยละ </w:t>
            </w:r>
            <w:r w:rsidRPr="00AB7D4B">
              <w:rPr>
                <w:sz w:val="26"/>
                <w:szCs w:val="26"/>
              </w:rPr>
              <w:t>20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8A2138E" w14:textId="27104800" w:rsidR="003C257F" w:rsidRPr="00AB7D4B" w:rsidRDefault="003C257F" w:rsidP="003C257F">
            <w:pPr>
              <w:ind w:right="18"/>
              <w:jc w:val="center"/>
              <w:rPr>
                <w:sz w:val="26"/>
                <w:szCs w:val="26"/>
              </w:rPr>
            </w:pPr>
            <w:r w:rsidRPr="00AB7D4B">
              <w:rPr>
                <w:rFonts w:hint="cs"/>
                <w:sz w:val="26"/>
                <w:szCs w:val="26"/>
                <w:cs/>
              </w:rPr>
              <w:t xml:space="preserve">ร้อยละ </w:t>
            </w:r>
            <w:r w:rsidRPr="00AB7D4B">
              <w:rPr>
                <w:sz w:val="26"/>
                <w:szCs w:val="26"/>
              </w:rPr>
              <w:t>20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CD5165D" w14:textId="6A952B4E" w:rsidR="003C257F" w:rsidRPr="00AB7D4B" w:rsidRDefault="003C257F" w:rsidP="003C257F">
            <w:pPr>
              <w:ind w:right="18"/>
              <w:jc w:val="center"/>
              <w:rPr>
                <w:sz w:val="26"/>
                <w:szCs w:val="26"/>
              </w:rPr>
            </w:pPr>
            <w:r w:rsidRPr="00AB7D4B">
              <w:rPr>
                <w:rFonts w:hint="cs"/>
                <w:sz w:val="26"/>
                <w:szCs w:val="26"/>
                <w:cs/>
              </w:rPr>
              <w:t xml:space="preserve">ร้อยละ </w:t>
            </w:r>
            <w:r w:rsidRPr="00AB7D4B">
              <w:rPr>
                <w:sz w:val="26"/>
                <w:szCs w:val="26"/>
              </w:rPr>
              <w:t>20</w:t>
            </w:r>
          </w:p>
        </w:tc>
      </w:tr>
      <w:tr w:rsidR="0033220F" w:rsidRPr="00D964F4" w14:paraId="41DE8B64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2E316004" w14:textId="3F482301" w:rsidR="0033220F" w:rsidRPr="005863DB" w:rsidRDefault="0033220F" w:rsidP="0033220F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กำไร</w:t>
            </w:r>
            <w:r w:rsidR="00632D1A">
              <w:rPr>
                <w:rFonts w:hint="cs"/>
                <w:sz w:val="26"/>
                <w:szCs w:val="26"/>
                <w:cs/>
              </w:rPr>
              <w:t>(ขาดทุน)</w:t>
            </w:r>
            <w:r>
              <w:rPr>
                <w:rFonts w:hint="cs"/>
                <w:sz w:val="26"/>
                <w:szCs w:val="26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73D4428" w14:textId="46307FF9" w:rsidR="0033220F" w:rsidRPr="00AB7D4B" w:rsidRDefault="00A03851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55,218,192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46C900B" w14:textId="4A8C43E9" w:rsidR="0033220F" w:rsidRPr="00AB7D4B" w:rsidRDefault="00A03851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40,048,907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3DEC3DA" w14:textId="703D7065" w:rsidR="0033220F" w:rsidRPr="00AB7D4B" w:rsidRDefault="00A03851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39,586,457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40C2B1B" w14:textId="12A4A04D" w:rsidR="0033220F" w:rsidRPr="00AB7D4B" w:rsidRDefault="00A03851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(21,525,720)</w:t>
            </w:r>
          </w:p>
        </w:tc>
      </w:tr>
      <w:tr w:rsidR="003C257F" w:rsidRPr="00D964F4" w14:paraId="5DDE6A5B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11965A57" w14:textId="09B8FCA1" w:rsidR="003C257F" w:rsidRPr="005863DB" w:rsidRDefault="0033220F" w:rsidP="00C6037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ผลกระทบต่อภาษีเงินได้รอการตัดบัญชีที่เกี่ยวข้องกับ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0147B5E" w14:textId="5B77A47D" w:rsidR="003C257F" w:rsidRPr="00AB7D4B" w:rsidRDefault="003C257F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CCDB518" w14:textId="0299A5BB" w:rsidR="003C257F" w:rsidRPr="00AB7D4B" w:rsidRDefault="003C257F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AA91B6E" w14:textId="102F5341" w:rsidR="003C257F" w:rsidRPr="00AB7D4B" w:rsidRDefault="003C257F" w:rsidP="00C6037D">
            <w:pPr>
              <w:tabs>
                <w:tab w:val="decimal" w:pos="743"/>
              </w:tabs>
              <w:ind w:right="-76"/>
              <w:rPr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48E3045" w14:textId="15C3B624" w:rsidR="003C257F" w:rsidRPr="00AB7D4B" w:rsidRDefault="003C257F" w:rsidP="00C6037D">
            <w:pPr>
              <w:tabs>
                <w:tab w:val="decimal" w:pos="743"/>
              </w:tabs>
              <w:ind w:right="-76"/>
              <w:rPr>
                <w:sz w:val="26"/>
                <w:szCs w:val="26"/>
                <w:cs/>
              </w:rPr>
            </w:pPr>
          </w:p>
        </w:tc>
      </w:tr>
      <w:tr w:rsidR="0033220F" w:rsidRPr="00D964F4" w14:paraId="24957C06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3DB65CCB" w14:textId="7546D5B8" w:rsidR="0033220F" w:rsidRDefault="0033220F" w:rsidP="0033220F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82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รายการผลแตกต่างชั่วคราวและขาดทุนทางภาษี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812BB1B" w14:textId="305F2FE9" w:rsidR="0033220F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(497,053)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1A0A8BE" w14:textId="19D2A792" w:rsidR="0033220F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61,472,160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B7641C3" w14:textId="4173425D" w:rsidR="0033220F" w:rsidRPr="00AB7D4B" w:rsidRDefault="0084421D" w:rsidP="0033220F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2C5AD47" w14:textId="7D548790" w:rsidR="0033220F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(10,815,923)</w:t>
            </w:r>
          </w:p>
        </w:tc>
      </w:tr>
      <w:tr w:rsidR="003C257F" w:rsidRPr="00D964F4" w14:paraId="2ED2CE75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38A3141A" w14:textId="4656FC6D" w:rsidR="003C257F" w:rsidRPr="005863DB" w:rsidRDefault="003C257F" w:rsidP="00C6037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 w:rsidRPr="005863DB">
              <w:rPr>
                <w:rFonts w:hint="cs"/>
                <w:sz w:val="26"/>
                <w:szCs w:val="26"/>
                <w:cs/>
              </w:rPr>
              <w:t>ผล</w:t>
            </w:r>
            <w:r w:rsidR="0033220F">
              <w:rPr>
                <w:rFonts w:hint="cs"/>
                <w:sz w:val="26"/>
                <w:szCs w:val="26"/>
                <w:cs/>
              </w:rPr>
              <w:t>กระทบต่อภาษีเงินได้รอตัดบัญชีที่เกี่ยวข้องกับรายการ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3470AA0" w14:textId="77777777" w:rsidR="003C257F" w:rsidRPr="00AB7D4B" w:rsidRDefault="003C257F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76F8C85" w14:textId="77777777" w:rsidR="003C257F" w:rsidRPr="00AB7D4B" w:rsidRDefault="003C257F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D6E8F7A" w14:textId="77777777" w:rsidR="003C257F" w:rsidRPr="00AB7D4B" w:rsidRDefault="003C257F" w:rsidP="00C6037D">
            <w:pPr>
              <w:tabs>
                <w:tab w:val="decimal" w:pos="743"/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58307E6" w14:textId="77777777" w:rsidR="003C257F" w:rsidRPr="00AB7D4B" w:rsidRDefault="003C257F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  <w:cs/>
              </w:rPr>
            </w:pPr>
          </w:p>
        </w:tc>
      </w:tr>
      <w:tr w:rsidR="003C257F" w:rsidRPr="00D964F4" w14:paraId="20E4E141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6847386A" w14:textId="396D4013" w:rsidR="003C257F" w:rsidRPr="005863DB" w:rsidRDefault="00A743FE" w:rsidP="00C6037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82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ผลแตกต่างชั่วคราวและขาดทุนทางภาษีที่ไม่ได้บันทึก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F4C3984" w14:textId="3F8B8346" w:rsidR="003C257F" w:rsidRPr="00AB7D4B" w:rsidRDefault="003C257F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A472BDB" w14:textId="735FDC18" w:rsidR="003C257F" w:rsidRPr="00AB7D4B" w:rsidRDefault="003C257F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76A6586" w14:textId="05A70462" w:rsidR="003C257F" w:rsidRPr="00AB7D4B" w:rsidRDefault="003C257F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7C58DFC" w14:textId="6A637C5E" w:rsidR="003C257F" w:rsidRPr="00AB7D4B" w:rsidRDefault="003C257F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</w:p>
        </w:tc>
      </w:tr>
      <w:tr w:rsidR="00A743FE" w:rsidRPr="00D964F4" w14:paraId="1F32A659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7600D46D" w14:textId="4CEE8749" w:rsidR="00A743FE" w:rsidRDefault="00A743FE" w:rsidP="00A743F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82"/>
              <w:jc w:val="both"/>
              <w:rPr>
                <w:rFonts w:hint="cs"/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8E2492B" w14:textId="412E4C49" w:rsidR="00A743FE" w:rsidRDefault="00A743FE" w:rsidP="00656745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28,043,19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C1DBBEE" w14:textId="28316D41" w:rsidR="00A743FE" w:rsidRDefault="00A743FE" w:rsidP="00E90273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27,652,158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BBF73F9" w14:textId="0B391D33" w:rsidR="00A743FE" w:rsidRDefault="00A743FE" w:rsidP="00A743FE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(10,732,107)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AD1017B" w14:textId="2921E50D" w:rsidR="00A743FE" w:rsidRDefault="00A743FE" w:rsidP="00A743FE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40,081,428</w:t>
            </w:r>
          </w:p>
        </w:tc>
      </w:tr>
      <w:tr w:rsidR="00D4176B" w:rsidRPr="00D964F4" w14:paraId="00871AED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165EC3AF" w14:textId="78823A5E" w:rsidR="00D4176B" w:rsidRDefault="00D4176B" w:rsidP="0084421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การใช้ผลขาดทุนทางภาษีที่ไม่เคยบันทึกภาษีเงินได้รอตัดบัญชี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C85CF24" w14:textId="0407A0D3" w:rsidR="00D4176B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(297,930)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4686541" w14:textId="49A2EFB6" w:rsidR="00D4176B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(17,138,606)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4014BE5" w14:textId="521D478B" w:rsidR="00D4176B" w:rsidRPr="00AB7D4B" w:rsidRDefault="0084421D" w:rsidP="0084421D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0C995DC" w14:textId="484E85FF" w:rsidR="00D4176B" w:rsidRPr="00AB7D4B" w:rsidRDefault="0084421D" w:rsidP="0084421D">
            <w:pPr>
              <w:tabs>
                <w:tab w:val="decimal" w:pos="743"/>
              </w:tabs>
              <w:ind w:left="-108"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C257F" w:rsidRPr="00D964F4" w14:paraId="3AD58812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07A232E3" w14:textId="0EDE6F37" w:rsidR="003C257F" w:rsidRPr="005863DB" w:rsidRDefault="0033220F" w:rsidP="00C6037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486F1BF" w14:textId="1AADBD11" w:rsidR="003C257F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(9,050,037)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7F530EF" w14:textId="29006DA9" w:rsidR="003C257F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(22,895,577)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463271B" w14:textId="107BC3C4" w:rsidR="003C257F" w:rsidRPr="00AB7D4B" w:rsidRDefault="0084421D" w:rsidP="0084421D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ADFE80A" w14:textId="7711E1BC" w:rsidR="003C257F" w:rsidRPr="00AB7D4B" w:rsidRDefault="0084421D" w:rsidP="0084421D">
            <w:pPr>
              <w:tabs>
                <w:tab w:val="decimal" w:pos="743"/>
              </w:tabs>
              <w:ind w:left="-108"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4421D" w:rsidRPr="00D964F4" w14:paraId="5144A8B3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2CD1FC79" w14:textId="0418F6DC" w:rsidR="0084421D" w:rsidRPr="0033220F" w:rsidRDefault="0084421D" w:rsidP="0084421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ผลกระทบต่อภาษีเงินได้รอการตัดบัญชีจากการทำงบการเงินรวม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ECF70F2" w14:textId="288138DD" w:rsidR="0084421D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(11,</w:t>
            </w:r>
            <w:r w:rsidR="00066AEC">
              <w:rPr>
                <w:rFonts w:hint="cs"/>
                <w:sz w:val="26"/>
                <w:szCs w:val="26"/>
                <w:cs/>
              </w:rPr>
              <w:t>733</w:t>
            </w:r>
            <w:r w:rsidR="00B90DB7">
              <w:rPr>
                <w:sz w:val="26"/>
                <w:szCs w:val="26"/>
              </w:rPr>
              <w:t>,</w:t>
            </w:r>
            <w:r w:rsidR="00066AEC">
              <w:rPr>
                <w:rFonts w:hint="cs"/>
                <w:sz w:val="26"/>
                <w:szCs w:val="26"/>
                <w:cs/>
              </w:rPr>
              <w:t>014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72CB63A" w14:textId="6CEF6333" w:rsidR="0084421D" w:rsidRPr="00AB7D4B" w:rsidRDefault="006F2E70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B90DB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638</w:t>
            </w:r>
            <w:r w:rsidR="00B90DB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486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9579F65" w14:textId="133F757A" w:rsidR="0084421D" w:rsidRPr="00AB7D4B" w:rsidRDefault="0084421D" w:rsidP="0084421D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18AB4BD" w14:textId="048A8485" w:rsidR="0084421D" w:rsidRPr="00AB7D4B" w:rsidRDefault="0084421D" w:rsidP="0084421D">
            <w:pPr>
              <w:tabs>
                <w:tab w:val="decimal" w:pos="743"/>
              </w:tabs>
              <w:ind w:left="-108"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4421D" w:rsidRPr="00D964F4" w14:paraId="2E9B96A3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5208C666" w14:textId="6AF87DBF" w:rsidR="0084421D" w:rsidRPr="0033220F" w:rsidRDefault="0084421D" w:rsidP="0084421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ผลกระทบทางภาษีสำหรับ</w:t>
            </w:r>
            <w:r>
              <w:rPr>
                <w:sz w:val="26"/>
                <w:szCs w:val="26"/>
              </w:rPr>
              <w:t>:</w:t>
            </w:r>
            <w:r w:rsidR="00FA72C8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5B01C0F" w14:textId="379E9D09" w:rsidR="0084421D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0313F98" w14:textId="7A2D518E" w:rsidR="0084421D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C618362" w14:textId="6010A8EC" w:rsidR="0084421D" w:rsidRPr="00AB7D4B" w:rsidRDefault="0084421D" w:rsidP="0084421D">
            <w:pPr>
              <w:tabs>
                <w:tab w:val="decimal" w:pos="1080"/>
              </w:tabs>
              <w:ind w:right="18"/>
              <w:rPr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3FA264A" w14:textId="170CC5E5" w:rsidR="0084421D" w:rsidRPr="00AB7D4B" w:rsidRDefault="0084421D" w:rsidP="0084421D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</w:p>
        </w:tc>
      </w:tr>
      <w:tr w:rsidR="0084421D" w:rsidRPr="00D964F4" w14:paraId="2C355AD0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5C4F87B8" w14:textId="182A236D" w:rsidR="0084421D" w:rsidRPr="005863DB" w:rsidRDefault="0084421D" w:rsidP="0084421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82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เงินปันผลรับที่ไม่ต้องนำมารวมคำนวณเป็นรายได้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21690EE" w14:textId="22AC8E95" w:rsidR="0084421D" w:rsidRPr="00AB7D4B" w:rsidRDefault="0084421D" w:rsidP="0084421D">
            <w:pPr>
              <w:tabs>
                <w:tab w:val="decimal" w:pos="743"/>
              </w:tabs>
              <w:ind w:right="-76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6C2FAA9" w14:textId="50E6ABB1" w:rsidR="0084421D" w:rsidRPr="00AB7D4B" w:rsidRDefault="0084421D" w:rsidP="00B90DB7">
            <w:pPr>
              <w:tabs>
                <w:tab w:val="decimal" w:pos="743"/>
              </w:tabs>
              <w:ind w:right="-76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1171D81" w14:textId="7ECEC3F3" w:rsidR="0084421D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(18,000,000)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ED3BE38" w14:textId="7FBB172C" w:rsidR="0084421D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(3,600,000)</w:t>
            </w:r>
          </w:p>
        </w:tc>
      </w:tr>
      <w:tr w:rsidR="0084421D" w:rsidRPr="00D964F4" w14:paraId="57528F7B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15E9A9B1" w14:textId="0F17971C" w:rsidR="0084421D" w:rsidRPr="005863DB" w:rsidRDefault="0084421D" w:rsidP="0084421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82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01FB3C2" w14:textId="0AC1AD22" w:rsidR="0084421D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6,644,310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B3FE5C2" w14:textId="3096D083" w:rsidR="0084421D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6,456,156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D5DF381" w14:textId="1BAAAB6B" w:rsidR="0084421D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2,688,983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8538644" w14:textId="04D28F1A" w:rsidR="0084421D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3,073,579</w:t>
            </w:r>
          </w:p>
        </w:tc>
      </w:tr>
      <w:tr w:rsidR="0084421D" w:rsidRPr="00D964F4" w14:paraId="14A3A92E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1557450B" w14:textId="1A2E185C" w:rsidR="0084421D" w:rsidRPr="005863DB" w:rsidRDefault="0084421D" w:rsidP="0084421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82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500064ED" w14:textId="1D6A0967" w:rsidR="0084421D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</w:t>
            </w:r>
            <w:r w:rsidR="00066AEC">
              <w:rPr>
                <w:rFonts w:hint="cs"/>
                <w:sz w:val="26"/>
                <w:szCs w:val="26"/>
                <w:cs/>
              </w:rPr>
              <w:t>992</w:t>
            </w:r>
            <w:r>
              <w:rPr>
                <w:sz w:val="26"/>
                <w:szCs w:val="26"/>
              </w:rPr>
              <w:t>,</w:t>
            </w:r>
            <w:r w:rsidR="00066AEC">
              <w:rPr>
                <w:rFonts w:hint="cs"/>
                <w:sz w:val="26"/>
                <w:szCs w:val="26"/>
                <w:cs/>
              </w:rPr>
              <w:t>930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3A2CBF33" w14:textId="4A4ECECA" w:rsidR="0084421D" w:rsidRPr="00AB7D4B" w:rsidRDefault="006F2E70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(266</w:t>
            </w:r>
            <w:r w:rsidR="0084421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27</w:t>
            </w:r>
            <w:r w:rsidR="000B387A">
              <w:rPr>
                <w:sz w:val="26"/>
                <w:szCs w:val="26"/>
              </w:rPr>
              <w:t>7</w:t>
            </w:r>
            <w:r w:rsidR="0084421D">
              <w:rPr>
                <w:sz w:val="26"/>
                <w:szCs w:val="26"/>
              </w:rPr>
              <w:t>)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vAlign w:val="center"/>
          </w:tcPr>
          <w:p w14:paraId="61AFDEF8" w14:textId="28ACD64D" w:rsidR="0084421D" w:rsidRPr="00AB7D4B" w:rsidRDefault="0084421D" w:rsidP="00B90DB7">
            <w:pPr>
              <w:tabs>
                <w:tab w:val="decimal" w:pos="743"/>
              </w:tabs>
              <w:ind w:right="-76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vAlign w:val="center"/>
          </w:tcPr>
          <w:p w14:paraId="3309A8F6" w14:textId="09A6232A" w:rsidR="0084421D" w:rsidRPr="00AB7D4B" w:rsidRDefault="0084421D" w:rsidP="0084421D">
            <w:pPr>
              <w:tabs>
                <w:tab w:val="decimal" w:pos="743"/>
              </w:tabs>
              <w:ind w:left="-108" w:right="-76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4421D" w:rsidRPr="00D964F4" w14:paraId="506FCAAA" w14:textId="77777777" w:rsidTr="00A74E1C">
        <w:tc>
          <w:tcPr>
            <w:tcW w:w="4592" w:type="dxa"/>
            <w:tcBorders>
              <w:top w:val="nil"/>
              <w:bottom w:val="nil"/>
            </w:tcBorders>
          </w:tcPr>
          <w:p w14:paraId="659E0BF2" w14:textId="6D7CEC0F" w:rsidR="0084421D" w:rsidRPr="00B24FD7" w:rsidRDefault="0084421D" w:rsidP="0084421D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left="1597" w:right="-33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D32A1" w14:textId="4D38303F" w:rsidR="0084421D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</w:t>
            </w:r>
            <w:r w:rsidR="007A0173">
              <w:rPr>
                <w:rFonts w:hint="cs"/>
                <w:sz w:val="26"/>
                <w:szCs w:val="26"/>
                <w:cs/>
              </w:rPr>
              <w:t>637</w:t>
            </w:r>
            <w:r>
              <w:rPr>
                <w:sz w:val="26"/>
                <w:szCs w:val="26"/>
              </w:rPr>
              <w:t>,</w:t>
            </w:r>
            <w:r w:rsidR="007A0173">
              <w:rPr>
                <w:rFonts w:hint="cs"/>
                <w:sz w:val="26"/>
                <w:szCs w:val="26"/>
                <w:cs/>
              </w:rPr>
              <w:t>240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4405" w14:textId="53EDA13D" w:rsidR="0084421D" w:rsidRPr="00AB7D4B" w:rsidRDefault="006F2E70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84421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189</w:t>
            </w:r>
            <w:r w:rsidR="000B387A">
              <w:rPr>
                <w:sz w:val="26"/>
                <w:szCs w:val="26"/>
              </w:rPr>
              <w:t>,879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A65A2" w14:textId="150BE2A4" w:rsidR="0084421D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(15,311,017)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9CE64" w14:textId="2BFA0299" w:rsidR="0084421D" w:rsidRPr="00AB7D4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(526,421)</w:t>
            </w:r>
          </w:p>
        </w:tc>
      </w:tr>
      <w:tr w:rsidR="0084421D" w:rsidRPr="00D964F4" w14:paraId="40F5D970" w14:textId="77777777" w:rsidTr="00A74E1C">
        <w:trPr>
          <w:trHeight w:hRule="exact" w:val="397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BC428F" w14:textId="3B919512" w:rsidR="0084421D" w:rsidRPr="00DE01EA" w:rsidRDefault="0084421D" w:rsidP="0084421D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524D54" w14:textId="08442AAE" w:rsidR="0084421D" w:rsidRPr="005863D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70,320,591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6D6023" w14:textId="7E7DAA17" w:rsidR="0084421D" w:rsidRPr="005863D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103,967,407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0E09A4" w14:textId="22B365E4" w:rsidR="0084421D" w:rsidRPr="005863D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13,543,333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493C5" w14:textId="32B3D913" w:rsidR="0084421D" w:rsidRPr="005863DB" w:rsidRDefault="0084421D" w:rsidP="00B90DB7">
            <w:pPr>
              <w:tabs>
                <w:tab w:val="decimal" w:pos="999"/>
              </w:tabs>
              <w:ind w:left="-108" w:right="-11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7,213,364</w:t>
            </w:r>
          </w:p>
        </w:tc>
      </w:tr>
    </w:tbl>
    <w:p w14:paraId="0221F2F1" w14:textId="77777777" w:rsidR="003C257F" w:rsidRDefault="003C257F" w:rsidP="006A4BAD">
      <w:pPr>
        <w:ind w:left="98" w:right="-23" w:firstLine="582"/>
        <w:jc w:val="thaiDistribute"/>
      </w:pPr>
    </w:p>
    <w:p w14:paraId="041E18DC" w14:textId="77777777" w:rsidR="003C257F" w:rsidRDefault="003C257F" w:rsidP="006A4BAD">
      <w:pPr>
        <w:ind w:left="98" w:right="-23" w:firstLine="582"/>
        <w:jc w:val="thaiDistribute"/>
      </w:pPr>
    </w:p>
    <w:p w14:paraId="1EE980A8" w14:textId="77777777" w:rsidR="003C257F" w:rsidRDefault="003C257F" w:rsidP="006A4BAD">
      <w:pPr>
        <w:ind w:left="98" w:right="-23" w:firstLine="582"/>
        <w:jc w:val="thaiDistribute"/>
      </w:pPr>
    </w:p>
    <w:p w14:paraId="449E375C" w14:textId="77777777" w:rsidR="003C257F" w:rsidRDefault="003C257F" w:rsidP="006A4BAD">
      <w:pPr>
        <w:ind w:left="98" w:right="-23" w:firstLine="582"/>
        <w:jc w:val="thaiDistribute"/>
      </w:pPr>
    </w:p>
    <w:p w14:paraId="1D016216" w14:textId="77777777" w:rsidR="003C257F" w:rsidRDefault="003C257F" w:rsidP="006A4BAD">
      <w:pPr>
        <w:ind w:left="98" w:right="-23" w:firstLine="582"/>
        <w:jc w:val="thaiDistribute"/>
      </w:pPr>
    </w:p>
    <w:p w14:paraId="3CD5F8A0" w14:textId="77777777" w:rsidR="003C257F" w:rsidRDefault="003C257F" w:rsidP="006A4BAD">
      <w:pPr>
        <w:ind w:left="98" w:right="-23" w:firstLine="582"/>
        <w:jc w:val="thaiDistribute"/>
      </w:pPr>
    </w:p>
    <w:p w14:paraId="2F86DC3C" w14:textId="77777777" w:rsidR="003C257F" w:rsidRDefault="003C257F" w:rsidP="006A4BAD">
      <w:pPr>
        <w:ind w:left="98" w:right="-23" w:firstLine="582"/>
        <w:jc w:val="thaiDistribute"/>
      </w:pPr>
    </w:p>
    <w:p w14:paraId="35C010B7" w14:textId="77777777" w:rsidR="003C257F" w:rsidRDefault="003C257F" w:rsidP="006A4BAD">
      <w:pPr>
        <w:ind w:left="98" w:right="-23" w:firstLine="582"/>
        <w:jc w:val="thaiDistribute"/>
      </w:pPr>
    </w:p>
    <w:p w14:paraId="60F4EDE5" w14:textId="77777777" w:rsidR="003C257F" w:rsidRDefault="003C257F" w:rsidP="006A4BAD">
      <w:pPr>
        <w:ind w:left="98" w:right="-23" w:firstLine="582"/>
        <w:jc w:val="thaiDistribute"/>
      </w:pPr>
    </w:p>
    <w:p w14:paraId="41A03B2A" w14:textId="77777777" w:rsidR="003C257F" w:rsidRDefault="003C257F" w:rsidP="006A4BAD">
      <w:pPr>
        <w:ind w:left="98" w:right="-23" w:firstLine="582"/>
        <w:jc w:val="thaiDistribute"/>
      </w:pPr>
    </w:p>
    <w:p w14:paraId="20A98BB4" w14:textId="77777777" w:rsidR="003C257F" w:rsidRDefault="003C257F" w:rsidP="006A4BAD">
      <w:pPr>
        <w:ind w:left="98" w:right="-23" w:firstLine="582"/>
        <w:jc w:val="thaiDistribute"/>
      </w:pPr>
    </w:p>
    <w:p w14:paraId="648E9648" w14:textId="77777777" w:rsidR="003C257F" w:rsidRDefault="003C257F" w:rsidP="006A4BAD">
      <w:pPr>
        <w:ind w:left="98" w:right="-23" w:firstLine="582"/>
        <w:jc w:val="thaiDistribute"/>
      </w:pPr>
    </w:p>
    <w:p w14:paraId="18DDB79A" w14:textId="77777777" w:rsidR="003C257F" w:rsidRDefault="003C257F" w:rsidP="006A4BAD">
      <w:pPr>
        <w:ind w:left="98" w:right="-23" w:firstLine="582"/>
        <w:jc w:val="thaiDistribute"/>
      </w:pPr>
    </w:p>
    <w:p w14:paraId="094B5314" w14:textId="77777777" w:rsidR="003C257F" w:rsidRDefault="003C257F" w:rsidP="006A4BAD">
      <w:pPr>
        <w:ind w:left="98" w:right="-23" w:firstLine="582"/>
        <w:jc w:val="thaiDistribute"/>
      </w:pPr>
    </w:p>
    <w:p w14:paraId="1924662A" w14:textId="77777777" w:rsidR="003C257F" w:rsidRDefault="003C257F" w:rsidP="006A4BAD">
      <w:pPr>
        <w:ind w:left="98" w:right="-23" w:firstLine="582"/>
        <w:jc w:val="thaiDistribute"/>
      </w:pPr>
    </w:p>
    <w:p w14:paraId="7BB6422B" w14:textId="77777777" w:rsidR="003C257F" w:rsidRDefault="003C257F" w:rsidP="006A4BAD">
      <w:pPr>
        <w:ind w:left="98" w:right="-23" w:firstLine="582"/>
        <w:jc w:val="thaiDistribute"/>
      </w:pPr>
    </w:p>
    <w:p w14:paraId="643E9E25" w14:textId="77777777" w:rsidR="002A0229" w:rsidRDefault="002A0229" w:rsidP="00D17E05">
      <w:pPr>
        <w:ind w:right="-23"/>
        <w:jc w:val="thaiDistribute"/>
        <w:rPr>
          <w:rFonts w:hint="cs"/>
        </w:rPr>
      </w:pPr>
    </w:p>
    <w:p w14:paraId="75D37BD9" w14:textId="2000F657" w:rsidR="0003042E" w:rsidRPr="00E27E7E" w:rsidRDefault="0003042E" w:rsidP="00A74E1C">
      <w:pPr>
        <w:tabs>
          <w:tab w:val="left" w:pos="284"/>
        </w:tabs>
        <w:ind w:right="-28" w:firstLine="505"/>
        <w:jc w:val="thaiDistribute"/>
        <w:outlineLvl w:val="0"/>
      </w:pPr>
      <w:r w:rsidRPr="00E27E7E">
        <w:rPr>
          <w:cs/>
        </w:rPr>
        <w:lastRenderedPageBreak/>
        <w:t xml:space="preserve">ณ วันที่ </w:t>
      </w:r>
      <w:r w:rsidRPr="00E27E7E">
        <w:t>31</w:t>
      </w:r>
      <w:r w:rsidRPr="00E27E7E">
        <w:rPr>
          <w:cs/>
        </w:rPr>
        <w:t xml:space="preserve"> ธันวาคม </w:t>
      </w:r>
      <w:r w:rsidRPr="00E27E7E">
        <w:t>256</w:t>
      </w:r>
      <w:r>
        <w:t>8</w:t>
      </w:r>
      <w:r w:rsidRPr="00E27E7E">
        <w:rPr>
          <w:cs/>
        </w:rPr>
        <w:t xml:space="preserve"> และ </w:t>
      </w:r>
      <w:r w:rsidRPr="00E27E7E">
        <w:t>256</w:t>
      </w:r>
      <w:r>
        <w:t>7</w:t>
      </w:r>
      <w:r w:rsidRPr="00E27E7E">
        <w:rPr>
          <w:cs/>
        </w:rPr>
        <w:t xml:space="preserve"> สินทรัพย์/หนี้สินภาษีเงินได้รอการตัดบัญชีประกอบด้วย</w:t>
      </w:r>
      <w:r w:rsidRPr="00E27E7E">
        <w:rPr>
          <w:rFonts w:hint="cs"/>
          <w:cs/>
        </w:rPr>
        <w:t xml:space="preserve"> </w:t>
      </w:r>
      <w:r w:rsidR="006A4BAD">
        <w:br/>
      </w:r>
      <w:r w:rsidRPr="00E27E7E">
        <w:rPr>
          <w:cs/>
        </w:rPr>
        <w:t>ผลแตกต่างชั่วคราวดังต่อไปนี้</w:t>
      </w:r>
    </w:p>
    <w:p w14:paraId="4D43360F" w14:textId="77777777" w:rsidR="0003042E" w:rsidRPr="006F0808" w:rsidRDefault="0003042E" w:rsidP="00C2732E">
      <w:pPr>
        <w:tabs>
          <w:tab w:val="left" w:pos="360"/>
          <w:tab w:val="left" w:pos="1440"/>
          <w:tab w:val="left" w:pos="1560"/>
        </w:tabs>
        <w:ind w:left="7796" w:right="-28" w:hanging="425"/>
        <w:jc w:val="right"/>
        <w:rPr>
          <w:sz w:val="28"/>
          <w:szCs w:val="28"/>
        </w:rPr>
      </w:pPr>
      <w:r w:rsidRPr="006F0808">
        <w:rPr>
          <w:sz w:val="28"/>
          <w:szCs w:val="28"/>
          <w:cs/>
        </w:rPr>
        <w:t xml:space="preserve">      </w:t>
      </w:r>
      <w:r w:rsidRPr="006F0808">
        <w:rPr>
          <w:rFonts w:hint="cs"/>
          <w:sz w:val="28"/>
          <w:szCs w:val="28"/>
          <w:cs/>
        </w:rPr>
        <w:t xml:space="preserve">        </w:t>
      </w:r>
      <w:r w:rsidRPr="006F0808">
        <w:rPr>
          <w:sz w:val="28"/>
          <w:szCs w:val="28"/>
          <w:cs/>
        </w:rPr>
        <w:t xml:space="preserve">หน่วย </w:t>
      </w:r>
      <w:r w:rsidRPr="006F0808">
        <w:rPr>
          <w:sz w:val="28"/>
          <w:szCs w:val="28"/>
        </w:rPr>
        <w:t xml:space="preserve">: </w:t>
      </w:r>
      <w:r w:rsidRPr="006F0808">
        <w:rPr>
          <w:sz w:val="28"/>
          <w:szCs w:val="28"/>
          <w:cs/>
        </w:rPr>
        <w:t>บาท</w:t>
      </w:r>
    </w:p>
    <w:tbl>
      <w:tblPr>
        <w:tblW w:w="9523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247"/>
        <w:gridCol w:w="1247"/>
        <w:gridCol w:w="1247"/>
        <w:gridCol w:w="1247"/>
      </w:tblGrid>
      <w:tr w:rsidR="0003042E" w:rsidRPr="00D964F4" w14:paraId="5550C06A" w14:textId="77777777" w:rsidTr="00801DF6">
        <w:trPr>
          <w:trHeight w:val="283"/>
        </w:trPr>
        <w:tc>
          <w:tcPr>
            <w:tcW w:w="4535" w:type="dxa"/>
            <w:vMerge w:val="restart"/>
            <w:vAlign w:val="center"/>
          </w:tcPr>
          <w:p w14:paraId="267DAB9A" w14:textId="77777777" w:rsidR="0003042E" w:rsidRPr="005863DB" w:rsidRDefault="0003042E" w:rsidP="009C2885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6"/>
                <w:szCs w:val="26"/>
                <w:cs/>
              </w:rPr>
            </w:pPr>
            <w:bookmarkStart w:id="21" w:name="OLE_LINK4"/>
            <w:r w:rsidRPr="005863DB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2494" w:type="dxa"/>
            <w:gridSpan w:val="2"/>
          </w:tcPr>
          <w:p w14:paraId="3E2CF7BB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4" w:type="dxa"/>
            <w:gridSpan w:val="2"/>
          </w:tcPr>
          <w:p w14:paraId="5E289108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042E" w:rsidRPr="00D964F4" w14:paraId="161229A6" w14:textId="77777777" w:rsidTr="00801DF6">
        <w:tc>
          <w:tcPr>
            <w:tcW w:w="4535" w:type="dxa"/>
            <w:vMerge/>
            <w:tcBorders>
              <w:bottom w:val="nil"/>
            </w:tcBorders>
          </w:tcPr>
          <w:p w14:paraId="15F27A8D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14:paraId="1254371C" w14:textId="77777777" w:rsidR="0003042E" w:rsidRPr="005863DB" w:rsidRDefault="0003042E" w:rsidP="009C2885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</w:rPr>
              <w:t>2568</w:t>
            </w:r>
          </w:p>
        </w:tc>
        <w:tc>
          <w:tcPr>
            <w:tcW w:w="1247" w:type="dxa"/>
            <w:tcBorders>
              <w:bottom w:val="nil"/>
            </w:tcBorders>
          </w:tcPr>
          <w:p w14:paraId="43D2F660" w14:textId="77777777" w:rsidR="0003042E" w:rsidRPr="005863DB" w:rsidRDefault="0003042E" w:rsidP="009C2885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2567</w:t>
            </w:r>
          </w:p>
        </w:tc>
        <w:tc>
          <w:tcPr>
            <w:tcW w:w="1247" w:type="dxa"/>
            <w:tcBorders>
              <w:bottom w:val="nil"/>
            </w:tcBorders>
          </w:tcPr>
          <w:p w14:paraId="0F42AC7A" w14:textId="77777777" w:rsidR="0003042E" w:rsidRPr="005863DB" w:rsidRDefault="0003042E" w:rsidP="009C2885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2568</w:t>
            </w:r>
          </w:p>
        </w:tc>
        <w:tc>
          <w:tcPr>
            <w:tcW w:w="1247" w:type="dxa"/>
            <w:tcBorders>
              <w:bottom w:val="nil"/>
            </w:tcBorders>
          </w:tcPr>
          <w:p w14:paraId="0BDF7181" w14:textId="77777777" w:rsidR="0003042E" w:rsidRPr="005863DB" w:rsidRDefault="0003042E" w:rsidP="009C2885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2567</w:t>
            </w:r>
          </w:p>
        </w:tc>
      </w:tr>
      <w:tr w:rsidR="0003042E" w:rsidRPr="00D964F4" w14:paraId="3A1837AD" w14:textId="77777777" w:rsidTr="00801DF6">
        <w:trPr>
          <w:trHeight w:val="80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1D4793B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863DB">
              <w:rPr>
                <w:b/>
                <w:bCs/>
                <w:sz w:val="26"/>
                <w:szCs w:val="26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14:paraId="5F3BA18D" w14:textId="77777777" w:rsidR="0003042E" w:rsidRPr="005863DB" w:rsidRDefault="0003042E" w:rsidP="009C2885">
            <w:pPr>
              <w:tabs>
                <w:tab w:val="decimal" w:pos="743"/>
              </w:tabs>
              <w:ind w:left="-108" w:right="-139"/>
              <w:rPr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14:paraId="0DB18541" w14:textId="77777777" w:rsidR="0003042E" w:rsidRPr="005863DB" w:rsidRDefault="0003042E" w:rsidP="009C2885">
            <w:pPr>
              <w:tabs>
                <w:tab w:val="decimal" w:pos="743"/>
              </w:tabs>
              <w:ind w:left="-108" w:right="-139"/>
              <w:rPr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14:paraId="6E51B8B8" w14:textId="77777777" w:rsidR="0003042E" w:rsidRPr="005863DB" w:rsidRDefault="0003042E" w:rsidP="009C2885">
            <w:pPr>
              <w:tabs>
                <w:tab w:val="decimal" w:pos="743"/>
              </w:tabs>
              <w:ind w:right="-59"/>
              <w:rPr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14:paraId="50286E31" w14:textId="77777777" w:rsidR="0003042E" w:rsidRPr="005863DB" w:rsidRDefault="0003042E" w:rsidP="009C2885">
            <w:pPr>
              <w:tabs>
                <w:tab w:val="decimal" w:pos="743"/>
              </w:tabs>
              <w:ind w:right="-59"/>
              <w:rPr>
                <w:sz w:val="26"/>
                <w:szCs w:val="26"/>
                <w:cs/>
              </w:rPr>
            </w:pPr>
          </w:p>
        </w:tc>
      </w:tr>
      <w:tr w:rsidR="0003042E" w:rsidRPr="00D964F4" w14:paraId="23F3A843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4E1CB493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  <w:cs/>
              </w:rPr>
              <w:t>ค่าเผื่อ</w:t>
            </w:r>
            <w:r w:rsidRPr="005863DB">
              <w:rPr>
                <w:rFonts w:hint="cs"/>
                <w:sz w:val="26"/>
                <w:szCs w:val="26"/>
                <w:cs/>
              </w:rPr>
              <w:t>ผลขาดทุนด้านเครดิตที่คาดว่าจะเกิดขึ้นของ</w:t>
            </w:r>
            <w:r w:rsidRPr="005863DB">
              <w:rPr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E48453E" w14:textId="77777777" w:rsidR="0003042E" w:rsidRPr="005863DB" w:rsidRDefault="0003042E" w:rsidP="009C2885">
            <w:pPr>
              <w:ind w:left="-108" w:right="3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5952D31" w14:textId="77777777" w:rsidR="0003042E" w:rsidRPr="005863DB" w:rsidRDefault="0003042E" w:rsidP="009C2885">
            <w:pPr>
              <w:ind w:left="-108" w:right="12"/>
              <w:jc w:val="right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6F3B08D" w14:textId="77777777" w:rsidR="0003042E" w:rsidRPr="005863DB" w:rsidRDefault="0003042E" w:rsidP="009C2885">
            <w:pPr>
              <w:ind w:right="18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DC905E2" w14:textId="77777777" w:rsidR="0003042E" w:rsidRPr="005863DB" w:rsidRDefault="0003042E" w:rsidP="009C2885">
            <w:pPr>
              <w:ind w:right="18"/>
              <w:jc w:val="right"/>
              <w:rPr>
                <w:sz w:val="26"/>
                <w:szCs w:val="26"/>
              </w:rPr>
            </w:pPr>
          </w:p>
        </w:tc>
      </w:tr>
      <w:tr w:rsidR="0003042E" w:rsidRPr="00D964F4" w14:paraId="7F5C3B52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558AE13D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2"/>
              <w:jc w:val="both"/>
              <w:rPr>
                <w:sz w:val="26"/>
                <w:szCs w:val="26"/>
                <w:cs/>
              </w:rPr>
            </w:pPr>
            <w:r w:rsidRPr="005863DB">
              <w:rPr>
                <w:rFonts w:hint="cs"/>
                <w:sz w:val="26"/>
                <w:szCs w:val="26"/>
                <w:cs/>
              </w:rPr>
              <w:t>และลูกหนี้หมุนเวียนอื่น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BEFC544" w14:textId="11F1CA4A" w:rsidR="0003042E" w:rsidRPr="005863DB" w:rsidRDefault="00F70CCC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49,558,846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86F8EF4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66,363,846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ACC0AE4" w14:textId="5CF98C86" w:rsidR="0003042E" w:rsidRPr="005863DB" w:rsidRDefault="002561CB" w:rsidP="009C2885">
            <w:pPr>
              <w:tabs>
                <w:tab w:val="decimal" w:pos="1080"/>
              </w:tabs>
              <w:ind w:right="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33,000,000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0CACE62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33,000,000</w:t>
            </w:r>
          </w:p>
        </w:tc>
      </w:tr>
      <w:tr w:rsidR="0003042E" w:rsidRPr="00D964F4" w14:paraId="0AC8EEA9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105CC210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 w:rsidRPr="005863DB">
              <w:rPr>
                <w:rFonts w:hint="cs"/>
                <w:sz w:val="26"/>
                <w:szCs w:val="26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18D95D6" w14:textId="60D8B5C6" w:rsidR="0003042E" w:rsidRPr="005863DB" w:rsidRDefault="00F70CCC" w:rsidP="00F70CCC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FBA0B28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2,701,865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F4AE442" w14:textId="6C90EABC" w:rsidR="0003042E" w:rsidRPr="005863DB" w:rsidRDefault="002561CB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72392F0" w14:textId="77777777" w:rsidR="0003042E" w:rsidRPr="005863DB" w:rsidRDefault="0003042E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</w:rPr>
              <w:t>-</w:t>
            </w:r>
          </w:p>
        </w:tc>
      </w:tr>
      <w:tr w:rsidR="0003042E" w:rsidRPr="00D964F4" w14:paraId="42FF008C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59788B55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 w:rsidRPr="005863DB">
              <w:rPr>
                <w:rFonts w:hint="cs"/>
                <w:sz w:val="26"/>
                <w:szCs w:val="26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0860FBA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2160FDD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36B5B18" w14:textId="77777777" w:rsidR="0003042E" w:rsidRPr="005863DB" w:rsidRDefault="0003042E" w:rsidP="009C2885">
            <w:pPr>
              <w:tabs>
                <w:tab w:val="decimal" w:pos="743"/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892637A" w14:textId="77777777" w:rsidR="0003042E" w:rsidRPr="005863DB" w:rsidRDefault="0003042E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  <w:cs/>
              </w:rPr>
            </w:pPr>
          </w:p>
        </w:tc>
      </w:tr>
      <w:tr w:rsidR="0003042E" w:rsidRPr="00D964F4" w14:paraId="4609CED3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4BC4C60D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82"/>
              <w:jc w:val="both"/>
              <w:rPr>
                <w:sz w:val="26"/>
                <w:szCs w:val="26"/>
                <w:cs/>
              </w:rPr>
            </w:pPr>
            <w:r w:rsidRPr="005863DB">
              <w:rPr>
                <w:rFonts w:hint="cs"/>
                <w:sz w:val="26"/>
                <w:szCs w:val="26"/>
                <w:cs/>
              </w:rPr>
              <w:t>ที่ไม่อยู่ในความต้องการของตลาด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6EEB1F2" w14:textId="5A4AFBDF" w:rsidR="0003042E" w:rsidRPr="005863DB" w:rsidRDefault="00F70CCC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2,646,500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E2D66DC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2,660,000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ECFC682" w14:textId="0E8A2A62" w:rsidR="0003042E" w:rsidRPr="005863DB" w:rsidRDefault="002561CB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3FF5919" w14:textId="77777777" w:rsidR="0003042E" w:rsidRPr="005863DB" w:rsidRDefault="0003042E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-</w:t>
            </w:r>
          </w:p>
        </w:tc>
      </w:tr>
      <w:tr w:rsidR="0003042E" w:rsidRPr="00D964F4" w14:paraId="54DAFA0C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01505E15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335EE8D" w14:textId="7F2732D5" w:rsidR="0003042E" w:rsidRPr="005863DB" w:rsidRDefault="00F70CCC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(2,048,565)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70D3D10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(2,048,565)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1EC69BC" w14:textId="18B8A40C" w:rsidR="0003042E" w:rsidRPr="005863DB" w:rsidRDefault="002561CB" w:rsidP="009C2885">
            <w:pPr>
              <w:tabs>
                <w:tab w:val="decimal" w:pos="1080"/>
              </w:tabs>
              <w:ind w:left="-108" w:right="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63,980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5A13780" w14:textId="77777777" w:rsidR="0003042E" w:rsidRPr="005863DB" w:rsidRDefault="0003042E" w:rsidP="009C2885">
            <w:pPr>
              <w:tabs>
                <w:tab w:val="decimal" w:pos="1080"/>
              </w:tabs>
              <w:ind w:left="-108" w:right="17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63,980</w:t>
            </w:r>
          </w:p>
        </w:tc>
      </w:tr>
      <w:tr w:rsidR="0003042E" w:rsidRPr="00D964F4" w14:paraId="4BA5B2AF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6FB78250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6"/>
                <w:szCs w:val="26"/>
                <w:cs/>
              </w:rPr>
            </w:pPr>
            <w:r w:rsidRPr="005863DB">
              <w:rPr>
                <w:rFonts w:hint="cs"/>
                <w:spacing w:val="-6"/>
                <w:sz w:val="26"/>
                <w:szCs w:val="26"/>
                <w:cs/>
              </w:rPr>
              <w:t>ค่าเผื่อการด้อยค่าของละคร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E0F1CBD" w14:textId="1DD61DAD" w:rsidR="0003042E" w:rsidRPr="005863DB" w:rsidRDefault="00F70CCC" w:rsidP="00F70CCC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4CE6B3B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83,987,963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DF497EB" w14:textId="7E7A1B06" w:rsidR="0003042E" w:rsidRPr="005863DB" w:rsidRDefault="002561CB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B74D1E8" w14:textId="77777777" w:rsidR="0003042E" w:rsidRPr="005863DB" w:rsidRDefault="0003042E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-</w:t>
            </w:r>
          </w:p>
        </w:tc>
      </w:tr>
      <w:tr w:rsidR="0003042E" w:rsidRPr="00D964F4" w14:paraId="2E5462BC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2EC4B1BA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6"/>
                <w:szCs w:val="26"/>
                <w:cs/>
              </w:rPr>
            </w:pPr>
            <w:r w:rsidRPr="005863DB">
              <w:rPr>
                <w:rFonts w:hint="cs"/>
                <w:spacing w:val="-6"/>
                <w:sz w:val="26"/>
                <w:szCs w:val="26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AE2F15B" w14:textId="648D673E" w:rsidR="0003042E" w:rsidRPr="005863DB" w:rsidRDefault="00F70CCC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119,0</w:t>
            </w:r>
            <w:r w:rsidR="008C2725">
              <w:rPr>
                <w:sz w:val="26"/>
                <w:szCs w:val="26"/>
              </w:rPr>
              <w:t>71</w:t>
            </w:r>
            <w:r>
              <w:rPr>
                <w:sz w:val="26"/>
                <w:szCs w:val="26"/>
              </w:rPr>
              <w:t>,</w:t>
            </w:r>
            <w:r w:rsidR="008C2725">
              <w:rPr>
                <w:sz w:val="26"/>
                <w:szCs w:val="26"/>
              </w:rPr>
              <w:t>528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F520027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119,067,00</w:t>
            </w:r>
            <w:r w:rsidRPr="005863DB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7DCDF0B" w14:textId="293B9A65" w:rsidR="0003042E" w:rsidRPr="005863DB" w:rsidRDefault="002561CB" w:rsidP="009C2885">
            <w:pPr>
              <w:tabs>
                <w:tab w:val="decimal" w:pos="1080"/>
              </w:tabs>
              <w:ind w:right="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119,071,528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F655AAD" w14:textId="77777777" w:rsidR="0003042E" w:rsidRPr="005863DB" w:rsidRDefault="0003042E" w:rsidP="009C2885">
            <w:pPr>
              <w:tabs>
                <w:tab w:val="decimal" w:pos="1080"/>
              </w:tabs>
              <w:ind w:left="-108" w:right="17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119,067,00</w:t>
            </w:r>
            <w:r w:rsidRPr="005863DB">
              <w:rPr>
                <w:rFonts w:hint="cs"/>
                <w:sz w:val="26"/>
                <w:szCs w:val="26"/>
                <w:cs/>
              </w:rPr>
              <w:t>8</w:t>
            </w:r>
          </w:p>
        </w:tc>
      </w:tr>
      <w:tr w:rsidR="0003042E" w:rsidRPr="00D964F4" w14:paraId="68D1E42D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765C8F80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7FA0D19" w14:textId="7904BADE" w:rsidR="0003042E" w:rsidRPr="005863DB" w:rsidRDefault="009557F3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59,105,05</w:t>
            </w:r>
            <w:r w:rsidR="00F27920">
              <w:rPr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ED54BA1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76,949,011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7C32745" w14:textId="6E9EDE59" w:rsidR="0003042E" w:rsidRPr="005863DB" w:rsidRDefault="002561CB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4C65C5B" w14:textId="77777777" w:rsidR="0003042E" w:rsidRPr="005863DB" w:rsidRDefault="0003042E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-</w:t>
            </w:r>
          </w:p>
        </w:tc>
      </w:tr>
      <w:tr w:rsidR="0003042E" w:rsidRPr="00D964F4" w14:paraId="72F05CF9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572B795F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9DC2859" w14:textId="7551BCD3" w:rsidR="0003042E" w:rsidRPr="005863DB" w:rsidRDefault="009557F3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1,928,883,249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E04BB51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</w:rPr>
              <w:t>2,219,273,711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2692FC3A" w14:textId="5FC4DC04" w:rsidR="0003042E" w:rsidRPr="005863DB" w:rsidRDefault="002561CB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FE302D3" w14:textId="77777777" w:rsidR="0003042E" w:rsidRPr="005863DB" w:rsidRDefault="0003042E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-</w:t>
            </w:r>
          </w:p>
        </w:tc>
      </w:tr>
      <w:tr w:rsidR="0003042E" w:rsidRPr="00D964F4" w14:paraId="642A2B2E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0A2BB445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 w:rsidRPr="005863DB">
              <w:rPr>
                <w:rFonts w:hint="cs"/>
                <w:sz w:val="26"/>
                <w:szCs w:val="26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9AF7FA0" w14:textId="6CA2B5FE" w:rsidR="0003042E" w:rsidRPr="005863DB" w:rsidRDefault="009557F3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7,941,563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CBFFEAE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5,747,2</w:t>
            </w:r>
            <w:r w:rsidRPr="005863DB">
              <w:rPr>
                <w:rFonts w:hint="cs"/>
                <w:sz w:val="26"/>
                <w:szCs w:val="26"/>
                <w:cs/>
              </w:rPr>
              <w:t>60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C9A4616" w14:textId="32EA728B" w:rsidR="0003042E" w:rsidRPr="005863DB" w:rsidRDefault="002561CB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7,941,56</w:t>
            </w:r>
            <w:r w:rsidR="00966937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57F6A9E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5,747,2</w:t>
            </w:r>
            <w:r w:rsidRPr="005863DB">
              <w:rPr>
                <w:rFonts w:hint="cs"/>
                <w:sz w:val="26"/>
                <w:szCs w:val="26"/>
                <w:cs/>
              </w:rPr>
              <w:t>60</w:t>
            </w:r>
          </w:p>
        </w:tc>
      </w:tr>
      <w:tr w:rsidR="0003042E" w:rsidRPr="00D964F4" w14:paraId="4FD8852C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40C7603F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  <w:r w:rsidRPr="005863DB">
              <w:rPr>
                <w:sz w:val="26"/>
                <w:szCs w:val="26"/>
                <w:cs/>
              </w:rPr>
              <w:tab/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3BC4373D" w14:textId="7E7A40F3" w:rsidR="0003042E" w:rsidRPr="005863DB" w:rsidRDefault="009557F3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(920,943)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7187FDA4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</w:rPr>
              <w:t>(2,336,455)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91A7EA8" w14:textId="56DA9072" w:rsidR="0003042E" w:rsidRPr="005863DB" w:rsidRDefault="002561CB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(920,94</w:t>
            </w:r>
            <w:r w:rsidR="00B0445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5879B318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</w:rPr>
              <w:t>(2,336,455)</w:t>
            </w:r>
          </w:p>
        </w:tc>
      </w:tr>
      <w:tr w:rsidR="0003042E" w:rsidRPr="00D964F4" w14:paraId="7B966F26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4079C093" w14:textId="3A27B70F" w:rsidR="0003042E" w:rsidRPr="00B24FD7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 w:rsidRPr="00B24FD7">
              <w:rPr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19DDAE35" w14:textId="1EFF6032" w:rsidR="0003042E" w:rsidRPr="005863DB" w:rsidRDefault="009557F3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161,097,72</w:t>
            </w:r>
            <w:r w:rsidR="00FD0AC3">
              <w:rPr>
                <w:sz w:val="26"/>
                <w:szCs w:val="26"/>
              </w:rPr>
              <w:t>5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6870E2D2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141,232,360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4DBA7BA3" w14:textId="0D8EFFDE" w:rsidR="0003042E" w:rsidRPr="005863DB" w:rsidRDefault="002561CB" w:rsidP="009C2885">
            <w:pPr>
              <w:tabs>
                <w:tab w:val="decimal" w:pos="1080"/>
              </w:tabs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105,690,257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14:paraId="062604E5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103,160,479</w:t>
            </w:r>
          </w:p>
        </w:tc>
      </w:tr>
      <w:tr w:rsidR="0003042E" w:rsidRPr="00D964F4" w14:paraId="6BBC44B2" w14:textId="77777777" w:rsidTr="00801DF6">
        <w:tc>
          <w:tcPr>
            <w:tcW w:w="4535" w:type="dxa"/>
            <w:tcBorders>
              <w:top w:val="nil"/>
              <w:bottom w:val="nil"/>
            </w:tcBorders>
          </w:tcPr>
          <w:p w14:paraId="5532FA37" w14:textId="77777777" w:rsidR="0003042E" w:rsidRPr="00B24FD7" w:rsidRDefault="0003042E" w:rsidP="009C288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 w:rsidRPr="00B24FD7">
              <w:rPr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1FB60219" w14:textId="32B4064F" w:rsidR="0003042E" w:rsidRPr="005863DB" w:rsidRDefault="009557F3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440,677,752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247B4510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329,563,375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28153155" w14:textId="41FA96B4" w:rsidR="0003042E" w:rsidRPr="005863DB" w:rsidRDefault="002561CB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14:paraId="50125E66" w14:textId="77777777" w:rsidR="0003042E" w:rsidRPr="005863DB" w:rsidRDefault="0003042E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-</w:t>
            </w:r>
          </w:p>
        </w:tc>
      </w:tr>
      <w:tr w:rsidR="0003042E" w:rsidRPr="00D964F4" w14:paraId="2820DCB3" w14:textId="77777777" w:rsidTr="00175190">
        <w:tc>
          <w:tcPr>
            <w:tcW w:w="4535" w:type="dxa"/>
            <w:tcBorders>
              <w:top w:val="nil"/>
              <w:bottom w:val="nil"/>
            </w:tcBorders>
            <w:vAlign w:val="center"/>
          </w:tcPr>
          <w:p w14:paraId="30A4521B" w14:textId="77777777" w:rsidR="0003042E" w:rsidRPr="00B24FD7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6"/>
                <w:szCs w:val="26"/>
                <w:cs/>
              </w:rPr>
            </w:pPr>
            <w:r w:rsidRPr="00B24FD7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EAFF3" w14:textId="39EF09D1" w:rsidR="0003042E" w:rsidRPr="005863DB" w:rsidRDefault="009557F3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2,766,</w:t>
            </w:r>
            <w:r w:rsidR="008C2725">
              <w:rPr>
                <w:sz w:val="26"/>
                <w:szCs w:val="26"/>
              </w:rPr>
              <w:t>012,70</w:t>
            </w:r>
            <w:r w:rsidR="00FD0AC3">
              <w:rPr>
                <w:sz w:val="26"/>
                <w:szCs w:val="26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0C476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3,043,161,379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DABC6" w14:textId="21E16D95" w:rsidR="0003042E" w:rsidRPr="005863DB" w:rsidRDefault="002561CB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264,846,38</w:t>
            </w:r>
            <w:r w:rsidR="00C2319E">
              <w:rPr>
                <w:sz w:val="26"/>
                <w:szCs w:val="26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9AA7" w14:textId="77777777" w:rsidR="0003042E" w:rsidRPr="005863DB" w:rsidRDefault="0003042E" w:rsidP="009C2885">
            <w:pPr>
              <w:tabs>
                <w:tab w:val="decimal" w:pos="1080"/>
              </w:tabs>
              <w:ind w:left="-108" w:right="17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258,702,27</w:t>
            </w:r>
            <w:r w:rsidRPr="005863DB">
              <w:rPr>
                <w:rFonts w:hint="cs"/>
                <w:sz w:val="26"/>
                <w:szCs w:val="26"/>
                <w:cs/>
              </w:rPr>
              <w:t>2</w:t>
            </w:r>
          </w:p>
        </w:tc>
      </w:tr>
      <w:tr w:rsidR="0003042E" w:rsidRPr="00D964F4" w14:paraId="1AA14BF3" w14:textId="77777777" w:rsidTr="0017519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F8550" w14:textId="2FF18643" w:rsidR="0003042E" w:rsidRPr="00B24FD7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4FD7">
              <w:rPr>
                <w:b/>
                <w:bCs/>
                <w:sz w:val="26"/>
                <w:szCs w:val="26"/>
                <w:cs/>
              </w:rPr>
              <w:t>ผลแตกต่างชั่วคราวที่รับรู้ในก</w:t>
            </w:r>
            <w:r w:rsidR="00B5432D">
              <w:rPr>
                <w:rFonts w:hint="cs"/>
                <w:b/>
                <w:bCs/>
                <w:sz w:val="26"/>
                <w:szCs w:val="26"/>
                <w:cs/>
              </w:rPr>
              <w:t>ำไร(ขาดทุน</w:t>
            </w:r>
            <w:r w:rsidR="00B5432D">
              <w:rPr>
                <w:b/>
                <w:bCs/>
                <w:sz w:val="26"/>
                <w:szCs w:val="26"/>
              </w:rPr>
              <w:t>)</w:t>
            </w:r>
            <w:r w:rsidR="00B5432D">
              <w:rPr>
                <w:rFonts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A1013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783B8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4E303" w14:textId="77777777" w:rsidR="0003042E" w:rsidRPr="005863DB" w:rsidRDefault="0003042E" w:rsidP="009C2885">
            <w:pPr>
              <w:tabs>
                <w:tab w:val="decimal" w:pos="1080"/>
              </w:tabs>
              <w:ind w:right="3"/>
              <w:rPr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5DAA2" w14:textId="77777777" w:rsidR="0003042E" w:rsidRPr="005863DB" w:rsidRDefault="0003042E" w:rsidP="009C2885">
            <w:pPr>
              <w:tabs>
                <w:tab w:val="decimal" w:pos="1080"/>
              </w:tabs>
              <w:ind w:left="-108" w:right="17"/>
              <w:rPr>
                <w:sz w:val="26"/>
                <w:szCs w:val="26"/>
                <w:cs/>
              </w:rPr>
            </w:pPr>
          </w:p>
        </w:tc>
      </w:tr>
      <w:tr w:rsidR="0003042E" w:rsidRPr="00D964F4" w14:paraId="156D5DA2" w14:textId="77777777" w:rsidTr="00801DF6">
        <w:trPr>
          <w:trHeight w:hRule="exact" w:val="397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B6D9D" w14:textId="58FCF350" w:rsidR="0003042E" w:rsidRPr="00B24FD7" w:rsidRDefault="00175190" w:rsidP="009C288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ผลกำไรจากการ</w:t>
            </w:r>
            <w:r w:rsidR="009E7F63">
              <w:rPr>
                <w:rFonts w:hint="cs"/>
                <w:sz w:val="26"/>
                <w:szCs w:val="26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8ECB0" w14:textId="57F60726" w:rsidR="0003042E" w:rsidRPr="005863DB" w:rsidRDefault="009557F3" w:rsidP="009557F3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(23,683,101)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CEECF" w14:textId="77777777" w:rsidR="0003042E" w:rsidRPr="005863DB" w:rsidRDefault="0003042E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250FE" w14:textId="3EDA81F9" w:rsidR="0003042E" w:rsidRPr="005863DB" w:rsidRDefault="002561CB" w:rsidP="002561CB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(31,028,333)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9F94A" w14:textId="77777777" w:rsidR="0003042E" w:rsidRPr="005863DB" w:rsidRDefault="0003042E" w:rsidP="009C2885">
            <w:pPr>
              <w:tabs>
                <w:tab w:val="decimal" w:pos="743"/>
              </w:tabs>
              <w:ind w:right="-76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</w:rPr>
              <w:t>-</w:t>
            </w:r>
          </w:p>
        </w:tc>
      </w:tr>
      <w:tr w:rsidR="0003042E" w:rsidRPr="00D964F4" w14:paraId="7E8436A1" w14:textId="77777777" w:rsidTr="00801DF6">
        <w:trPr>
          <w:trHeight w:hRule="exact" w:val="397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ADC9D9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6"/>
                <w:szCs w:val="26"/>
                <w:cs/>
              </w:rPr>
            </w:pPr>
            <w:r w:rsidRPr="005863DB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553EF" w14:textId="3272A8D6" w:rsidR="0003042E" w:rsidRPr="005863DB" w:rsidRDefault="009557F3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2,742,</w:t>
            </w:r>
            <w:r w:rsidR="008C2725">
              <w:rPr>
                <w:sz w:val="26"/>
                <w:szCs w:val="26"/>
              </w:rPr>
              <w:t>329,60</w:t>
            </w:r>
            <w:r w:rsidR="00FD0AC3">
              <w:rPr>
                <w:sz w:val="26"/>
                <w:szCs w:val="26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11EA50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3,043,161,379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6EDE2" w14:textId="07C624CC" w:rsidR="0003042E" w:rsidRPr="005863DB" w:rsidRDefault="002561CB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233,818,05</w:t>
            </w:r>
            <w:r w:rsidR="00C2319E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F0C362" w14:textId="77777777" w:rsidR="0003042E" w:rsidRPr="005863DB" w:rsidRDefault="0003042E" w:rsidP="009C2885">
            <w:pPr>
              <w:tabs>
                <w:tab w:val="decimal" w:pos="1080"/>
              </w:tabs>
              <w:ind w:left="-108" w:right="17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</w:rPr>
              <w:t>258,702,27</w:t>
            </w:r>
            <w:r w:rsidRPr="005863DB">
              <w:rPr>
                <w:rFonts w:hint="cs"/>
                <w:sz w:val="26"/>
                <w:szCs w:val="26"/>
                <w:cs/>
              </w:rPr>
              <w:t>2</w:t>
            </w:r>
          </w:p>
        </w:tc>
      </w:tr>
      <w:tr w:rsidR="0003042E" w:rsidRPr="00D964F4" w14:paraId="74966D17" w14:textId="77777777" w:rsidTr="00801DF6">
        <w:trPr>
          <w:trHeight w:hRule="exact" w:val="397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0A8E3" w14:textId="77777777" w:rsidR="0003042E" w:rsidRPr="005863DB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863DB">
              <w:rPr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(อัตราภาษี </w:t>
            </w:r>
            <w:r w:rsidRPr="005863DB">
              <w:rPr>
                <w:b/>
                <w:bCs/>
                <w:sz w:val="26"/>
                <w:szCs w:val="26"/>
              </w:rPr>
              <w:t>20%</w:t>
            </w:r>
            <w:r w:rsidRPr="005863DB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BE39C" w14:textId="1FC215AD" w:rsidR="0003042E" w:rsidRPr="005863DB" w:rsidRDefault="008C2725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548,465,92</w:t>
            </w:r>
            <w:r w:rsidR="00FD0AC3">
              <w:rPr>
                <w:sz w:val="26"/>
                <w:szCs w:val="26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794AA" w14:textId="77777777" w:rsidR="0003042E" w:rsidRPr="005863DB" w:rsidRDefault="0003042E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</w:rPr>
            </w:pPr>
            <w:r w:rsidRPr="005863DB">
              <w:rPr>
                <w:sz w:val="26"/>
                <w:szCs w:val="26"/>
              </w:rPr>
              <w:t>608,632,276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F120E" w14:textId="28A846AB" w:rsidR="0003042E" w:rsidRPr="005863DB" w:rsidRDefault="002561CB" w:rsidP="009C2885">
            <w:pPr>
              <w:tabs>
                <w:tab w:val="decimal" w:pos="1080"/>
              </w:tabs>
              <w:ind w:left="-108" w:right="3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46,763,610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463D3" w14:textId="77777777" w:rsidR="0003042E" w:rsidRPr="005863DB" w:rsidRDefault="0003042E" w:rsidP="009C2885">
            <w:pPr>
              <w:tabs>
                <w:tab w:val="decimal" w:pos="1080"/>
              </w:tabs>
              <w:ind w:left="-108" w:right="17"/>
              <w:rPr>
                <w:sz w:val="26"/>
                <w:szCs w:val="26"/>
                <w:cs/>
              </w:rPr>
            </w:pPr>
            <w:r w:rsidRPr="005863DB">
              <w:rPr>
                <w:sz w:val="26"/>
                <w:szCs w:val="26"/>
              </w:rPr>
              <w:t>51,740,45</w:t>
            </w:r>
            <w:r w:rsidRPr="005863DB">
              <w:rPr>
                <w:rFonts w:hint="cs"/>
                <w:sz w:val="26"/>
                <w:szCs w:val="26"/>
                <w:cs/>
              </w:rPr>
              <w:t>4</w:t>
            </w:r>
          </w:p>
        </w:tc>
      </w:tr>
      <w:bookmarkEnd w:id="21"/>
    </w:tbl>
    <w:p w14:paraId="49E40A95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4C76E074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078D9251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5D32EE89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05F5F80E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4839F558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72861D03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1E13F973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7F555FE7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094D2ACA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706F433F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7773CD1B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30908383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3312186D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583FCD49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22B3527F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547097F8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7E82EA05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7F58B55A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0932417F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68076C17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7FCAAF14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1DAB94B8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5A751376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58786DAF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1F14A7EB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767AB7F0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5CEF5CA9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65C29D94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76241CF7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627826A4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366F459C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65CE37F4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33457404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0A809845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025E483E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76061656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6293DAB4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5D3A06BA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1620F786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09C47D04" w14:textId="77777777" w:rsidR="0003042E" w:rsidRDefault="0003042E" w:rsidP="0003042E">
      <w:pPr>
        <w:ind w:right="-862"/>
        <w:jc w:val="both"/>
        <w:rPr>
          <w:sz w:val="10"/>
          <w:szCs w:val="10"/>
        </w:rPr>
      </w:pPr>
    </w:p>
    <w:p w14:paraId="51FCB1CF" w14:textId="77777777" w:rsidR="0003042E" w:rsidRPr="00C04077" w:rsidRDefault="0003042E" w:rsidP="00F8114E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</w:pPr>
      <w:r w:rsidRPr="00C04077">
        <w:rPr>
          <w:b/>
          <w:bCs/>
          <w:cs/>
        </w:rPr>
        <w:lastRenderedPageBreak/>
        <w:t>รายการระหว่าง</w:t>
      </w:r>
      <w:r>
        <w:rPr>
          <w:rFonts w:hint="cs"/>
          <w:b/>
          <w:bCs/>
          <w:cs/>
        </w:rPr>
        <w:t>บุคคลและ</w:t>
      </w:r>
      <w:r w:rsidRPr="00C04077">
        <w:rPr>
          <w:b/>
          <w:bCs/>
          <w:cs/>
        </w:rPr>
        <w:t>กิจการที่เกี่ยวข้องกัน</w:t>
      </w:r>
      <w:r w:rsidRPr="00C04077">
        <w:t xml:space="preserve">   </w:t>
      </w:r>
    </w:p>
    <w:p w14:paraId="663E243E" w14:textId="72F58A4E" w:rsidR="0003042E" w:rsidRDefault="0003042E" w:rsidP="001221CC">
      <w:pPr>
        <w:tabs>
          <w:tab w:val="left" w:pos="284"/>
        </w:tabs>
        <w:ind w:right="-28" w:firstLine="505"/>
        <w:jc w:val="thaiDistribute"/>
        <w:outlineLvl w:val="0"/>
      </w:pPr>
      <w:r w:rsidRPr="006D32CC">
        <w:rPr>
          <w:cs/>
        </w:rPr>
        <w:t>บริษัทและบริษัทย่อยมีรายการบางส่วนกับ</w:t>
      </w:r>
      <w:r w:rsidR="00F91888">
        <w:rPr>
          <w:rFonts w:hint="cs"/>
          <w:cs/>
        </w:rPr>
        <w:t>บุคคลและ</w:t>
      </w:r>
      <w:r w:rsidRPr="006D32CC">
        <w:rPr>
          <w:cs/>
        </w:rPr>
        <w:t>กิจการที่เกี่ยวข้องกัน ซึ่งเกี่ยวข้องกันโดยการ</w:t>
      </w:r>
      <w:r w:rsidRPr="006D32CC">
        <w:rPr>
          <w:rFonts w:hint="cs"/>
          <w:cs/>
        </w:rPr>
        <w:t>เป็นกรรมการบริษัท หรือโดยการ</w:t>
      </w:r>
      <w:r w:rsidRPr="006D32CC">
        <w:rPr>
          <w:cs/>
        </w:rPr>
        <w:t xml:space="preserve">ถือหุ้น </w:t>
      </w:r>
      <w:r w:rsidRPr="006D32CC">
        <w:rPr>
          <w:rFonts w:hint="cs"/>
          <w:cs/>
        </w:rPr>
        <w:t>หรือโดย</w:t>
      </w:r>
      <w:r w:rsidRPr="006D32CC">
        <w:rPr>
          <w:cs/>
        </w:rPr>
        <w:t>การมีผู้ถือหุ้นหรือมีกรรมการ</w:t>
      </w:r>
      <w:r w:rsidRPr="006D32CC">
        <w:rPr>
          <w:rFonts w:hint="cs"/>
          <w:cs/>
        </w:rPr>
        <w:t>บางส่วน</w:t>
      </w:r>
      <w:r w:rsidRPr="006D32CC">
        <w:rPr>
          <w:cs/>
        </w:rPr>
        <w:t>ร่วมกัน</w:t>
      </w:r>
      <w:r>
        <w:rPr>
          <w:rFonts w:hint="cs"/>
          <w:cs/>
        </w:rPr>
        <w:t>หรือผู้บริหารสำคัญของบริษัท</w:t>
      </w:r>
      <w:r w:rsidRPr="006D32CC">
        <w:rPr>
          <w:cs/>
        </w:rPr>
        <w:t xml:space="preserve"> รายการดังกล่าวเป็นไปตามปกติธุรกิจต</w:t>
      </w:r>
      <w:r w:rsidRPr="006D32CC">
        <w:rPr>
          <w:rFonts w:hint="cs"/>
          <w:cs/>
        </w:rPr>
        <w:t>าม</w:t>
      </w:r>
      <w:r w:rsidRPr="006D32CC">
        <w:rPr>
          <w:cs/>
        </w:rPr>
        <w:t>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</w:t>
      </w:r>
      <w:r w:rsidRPr="006D32CC">
        <w:rPr>
          <w:rFonts w:hint="cs"/>
          <w:cs/>
        </w:rPr>
        <w:t xml:space="preserve"> </w:t>
      </w:r>
      <w:r w:rsidRPr="006D32CC">
        <w:rPr>
          <w:cs/>
        </w:rPr>
        <w:t>โดย</w:t>
      </w:r>
      <w:r w:rsidRPr="006D32CC">
        <w:rPr>
          <w:rFonts w:hint="cs"/>
          <w:cs/>
        </w:rPr>
        <w:t>มี</w:t>
      </w:r>
      <w:r w:rsidR="00F91888">
        <w:rPr>
          <w:rFonts w:hint="cs"/>
          <w:cs/>
        </w:rPr>
        <w:t>บุคคลและ</w:t>
      </w:r>
      <w:r w:rsidRPr="006D32CC">
        <w:rPr>
          <w:rFonts w:hint="cs"/>
          <w:cs/>
        </w:rPr>
        <w:t>กิจการที่เกี่ยวข้องกัน ดังนี้</w:t>
      </w:r>
    </w:p>
    <w:p w14:paraId="6C35652A" w14:textId="77777777" w:rsidR="00500829" w:rsidRPr="00500829" w:rsidRDefault="00500829" w:rsidP="00F8114E">
      <w:pPr>
        <w:ind w:left="98" w:right="-23" w:firstLine="582"/>
        <w:jc w:val="thaiDistribute"/>
        <w:rPr>
          <w:sz w:val="12"/>
          <w:szCs w:val="12"/>
        </w:rPr>
      </w:pPr>
    </w:p>
    <w:p w14:paraId="79015AC0" w14:textId="77777777" w:rsidR="0003042E" w:rsidRPr="00A670C0" w:rsidRDefault="0003042E" w:rsidP="0003042E">
      <w:pPr>
        <w:tabs>
          <w:tab w:val="left" w:pos="1440"/>
        </w:tabs>
        <w:ind w:left="360" w:right="-434" w:firstLine="540"/>
        <w:jc w:val="thaiDistribute"/>
        <w:rPr>
          <w:sz w:val="10"/>
          <w:szCs w:val="10"/>
        </w:rPr>
      </w:pPr>
    </w:p>
    <w:tbl>
      <w:tblPr>
        <w:tblW w:w="9525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9"/>
        <w:gridCol w:w="5386"/>
      </w:tblGrid>
      <w:tr w:rsidR="0003042E" w:rsidRPr="00C04077" w14:paraId="61B9AA5B" w14:textId="77777777" w:rsidTr="006F37B7">
        <w:trPr>
          <w:trHeight w:val="444"/>
        </w:trPr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14:paraId="44037E19" w14:textId="7D0D5F25" w:rsidR="0003042E" w:rsidRPr="00C10727" w:rsidRDefault="00B8595F" w:rsidP="009C2885">
            <w:pPr>
              <w:pStyle w:val="Heading4"/>
            </w:pPr>
            <w:r>
              <w:rPr>
                <w:rFonts w:hint="cs"/>
                <w:cs/>
              </w:rPr>
              <w:t>บุคคลและ</w:t>
            </w:r>
            <w:r w:rsidR="0003042E" w:rsidRPr="00C10727">
              <w:rPr>
                <w:cs/>
              </w:rPr>
              <w:t>กิจการที่เกี่ยวข้องกัน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14:paraId="550952C8" w14:textId="77777777" w:rsidR="0003042E" w:rsidRPr="00C10727" w:rsidRDefault="0003042E" w:rsidP="006F37B7">
            <w:pPr>
              <w:pStyle w:val="Heading4"/>
              <w:ind w:right="-120"/>
              <w:rPr>
                <w:cs/>
              </w:rPr>
            </w:pPr>
            <w:r w:rsidRPr="00C10727">
              <w:rPr>
                <w:cs/>
              </w:rPr>
              <w:t>ลักษณะความสัมพันธ์</w:t>
            </w:r>
          </w:p>
        </w:tc>
      </w:tr>
      <w:tr w:rsidR="0003042E" w:rsidRPr="00C04077" w14:paraId="13E37798" w14:textId="77777777" w:rsidTr="006F37B7">
        <w:trPr>
          <w:trHeight w:val="442"/>
        </w:trPr>
        <w:tc>
          <w:tcPr>
            <w:tcW w:w="4139" w:type="dxa"/>
            <w:tcBorders>
              <w:top w:val="nil"/>
              <w:bottom w:val="nil"/>
            </w:tcBorders>
            <w:vAlign w:val="center"/>
          </w:tcPr>
          <w:p w14:paraId="2AC94DE3" w14:textId="77777777" w:rsidR="0003042E" w:rsidRPr="00C10727" w:rsidRDefault="0003042E" w:rsidP="009C2885">
            <w:pPr>
              <w:pStyle w:val="Heading5"/>
              <w:tabs>
                <w:tab w:val="left" w:pos="0"/>
              </w:tabs>
              <w:jc w:val="left"/>
            </w:pPr>
            <w:r w:rsidRPr="00C10727">
              <w:rPr>
                <w:u w:val="none"/>
              </w:rPr>
              <w:t xml:space="preserve">1. </w:t>
            </w:r>
            <w:r w:rsidRPr="00C10727">
              <w:rPr>
                <w:u w:val="none"/>
                <w:cs/>
              </w:rPr>
              <w:t>บริษัทย่อย</w:t>
            </w:r>
          </w:p>
        </w:tc>
        <w:tc>
          <w:tcPr>
            <w:tcW w:w="5386" w:type="dxa"/>
            <w:tcBorders>
              <w:top w:val="nil"/>
              <w:bottom w:val="nil"/>
            </w:tcBorders>
            <w:vAlign w:val="center"/>
          </w:tcPr>
          <w:p w14:paraId="07BDB55D" w14:textId="75A93BD1" w:rsidR="0003042E" w:rsidRPr="00C10727" w:rsidRDefault="0003042E" w:rsidP="006F37B7">
            <w:pPr>
              <w:tabs>
                <w:tab w:val="left" w:pos="360"/>
                <w:tab w:val="left" w:pos="900"/>
                <w:tab w:val="left" w:pos="1440"/>
              </w:tabs>
              <w:ind w:right="-120"/>
            </w:pPr>
            <w:r w:rsidRPr="00C10727">
              <w:rPr>
                <w:cs/>
              </w:rPr>
              <w:t xml:space="preserve">ดูหมายเหตุ </w:t>
            </w:r>
            <w:r w:rsidRPr="00C10727">
              <w:t>1</w:t>
            </w:r>
            <w:r w:rsidR="005B29EF">
              <w:t>1</w:t>
            </w:r>
          </w:p>
        </w:tc>
      </w:tr>
      <w:tr w:rsidR="0003042E" w:rsidRPr="00C04077" w14:paraId="7A145D38" w14:textId="77777777" w:rsidTr="006F37B7">
        <w:trPr>
          <w:trHeight w:val="442"/>
        </w:trPr>
        <w:tc>
          <w:tcPr>
            <w:tcW w:w="4139" w:type="dxa"/>
            <w:tcBorders>
              <w:top w:val="nil"/>
              <w:bottom w:val="nil"/>
            </w:tcBorders>
            <w:vAlign w:val="center"/>
          </w:tcPr>
          <w:p w14:paraId="186FCEA6" w14:textId="77777777" w:rsidR="0003042E" w:rsidRPr="00C10727" w:rsidRDefault="0003042E" w:rsidP="009C2885">
            <w:pPr>
              <w:pStyle w:val="Heading5"/>
              <w:tabs>
                <w:tab w:val="left" w:pos="0"/>
              </w:tabs>
              <w:jc w:val="left"/>
              <w:rPr>
                <w:u w:val="none"/>
                <w:cs/>
              </w:rPr>
            </w:pPr>
            <w:r w:rsidRPr="00C10727">
              <w:rPr>
                <w:u w:val="none"/>
              </w:rPr>
              <w:t xml:space="preserve">2. </w:t>
            </w:r>
            <w:r w:rsidRPr="00C10727">
              <w:rPr>
                <w:rFonts w:hint="cs"/>
                <w:u w:val="none"/>
                <w:cs/>
              </w:rPr>
              <w:t>การร่วมค้า</w:t>
            </w:r>
          </w:p>
        </w:tc>
        <w:tc>
          <w:tcPr>
            <w:tcW w:w="5386" w:type="dxa"/>
            <w:tcBorders>
              <w:top w:val="nil"/>
              <w:bottom w:val="nil"/>
            </w:tcBorders>
            <w:vAlign w:val="center"/>
          </w:tcPr>
          <w:p w14:paraId="14577446" w14:textId="63E2F676" w:rsidR="0003042E" w:rsidRPr="00C10727" w:rsidRDefault="0003042E" w:rsidP="006F37B7">
            <w:pPr>
              <w:tabs>
                <w:tab w:val="left" w:pos="360"/>
                <w:tab w:val="left" w:pos="900"/>
                <w:tab w:val="left" w:pos="1440"/>
              </w:tabs>
              <w:ind w:right="-120"/>
              <w:rPr>
                <w:cs/>
              </w:rPr>
            </w:pPr>
            <w:r w:rsidRPr="00C10727">
              <w:rPr>
                <w:cs/>
              </w:rPr>
              <w:t xml:space="preserve">ดูหมายเหตุ </w:t>
            </w:r>
            <w:r w:rsidRPr="00C10727">
              <w:t>1</w:t>
            </w:r>
            <w:r w:rsidR="005B29EF">
              <w:t>2</w:t>
            </w:r>
          </w:p>
        </w:tc>
      </w:tr>
      <w:tr w:rsidR="0003042E" w:rsidRPr="00C04077" w14:paraId="6439CA95" w14:textId="77777777" w:rsidTr="006F37B7">
        <w:trPr>
          <w:trHeight w:val="442"/>
        </w:trPr>
        <w:tc>
          <w:tcPr>
            <w:tcW w:w="4139" w:type="dxa"/>
            <w:tcBorders>
              <w:top w:val="nil"/>
              <w:bottom w:val="nil"/>
            </w:tcBorders>
            <w:vAlign w:val="center"/>
          </w:tcPr>
          <w:p w14:paraId="7A492B98" w14:textId="77777777" w:rsidR="0003042E" w:rsidRPr="00C10727" w:rsidRDefault="0003042E" w:rsidP="009C2885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</w:pPr>
            <w:r w:rsidRPr="00C10727">
              <w:t xml:space="preserve">3. </w:t>
            </w:r>
            <w:r w:rsidRPr="00C10727">
              <w:rPr>
                <w:cs/>
              </w:rPr>
              <w:t xml:space="preserve">บริษัทที่เกี่ยวข้องกัน </w:t>
            </w:r>
          </w:p>
        </w:tc>
        <w:tc>
          <w:tcPr>
            <w:tcW w:w="5386" w:type="dxa"/>
            <w:tcBorders>
              <w:top w:val="nil"/>
              <w:bottom w:val="nil"/>
            </w:tcBorders>
            <w:vAlign w:val="center"/>
          </w:tcPr>
          <w:p w14:paraId="641A68F7" w14:textId="77777777" w:rsidR="0003042E" w:rsidRPr="00C10727" w:rsidRDefault="0003042E" w:rsidP="006F37B7">
            <w:pPr>
              <w:tabs>
                <w:tab w:val="left" w:pos="360"/>
                <w:tab w:val="left" w:pos="900"/>
                <w:tab w:val="left" w:pos="1440"/>
              </w:tabs>
              <w:ind w:right="-120"/>
            </w:pPr>
          </w:p>
        </w:tc>
      </w:tr>
      <w:tr w:rsidR="0003042E" w:rsidRPr="00C04077" w14:paraId="01404B9F" w14:textId="77777777" w:rsidTr="006F37B7">
        <w:trPr>
          <w:trHeight w:val="442"/>
        </w:trPr>
        <w:tc>
          <w:tcPr>
            <w:tcW w:w="4139" w:type="dxa"/>
            <w:tcBorders>
              <w:top w:val="nil"/>
              <w:bottom w:val="nil"/>
            </w:tcBorders>
            <w:vAlign w:val="center"/>
          </w:tcPr>
          <w:p w14:paraId="181DA3D4" w14:textId="77777777" w:rsidR="0003042E" w:rsidRPr="00C10727" w:rsidRDefault="0003042E" w:rsidP="009C2885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</w:pPr>
            <w:r w:rsidRPr="00C10727">
              <w:t xml:space="preserve">    </w:t>
            </w:r>
            <w:r w:rsidRPr="00C10727">
              <w:tab/>
              <w:t xml:space="preserve">3.1 </w:t>
            </w:r>
            <w:r w:rsidRPr="00C10727">
              <w:rPr>
                <w:cs/>
              </w:rPr>
              <w:t>บริษัท มาลีนนท์ ทาวเวอร์ จำกัด</w:t>
            </w:r>
          </w:p>
        </w:tc>
        <w:tc>
          <w:tcPr>
            <w:tcW w:w="5386" w:type="dxa"/>
            <w:tcBorders>
              <w:top w:val="nil"/>
              <w:bottom w:val="nil"/>
            </w:tcBorders>
            <w:vAlign w:val="center"/>
          </w:tcPr>
          <w:p w14:paraId="4422AC7F" w14:textId="77777777" w:rsidR="0003042E" w:rsidRPr="00C10727" w:rsidRDefault="0003042E" w:rsidP="006F37B7">
            <w:pPr>
              <w:tabs>
                <w:tab w:val="left" w:pos="360"/>
                <w:tab w:val="left" w:pos="900"/>
                <w:tab w:val="left" w:pos="1440"/>
              </w:tabs>
              <w:ind w:right="-120"/>
              <w:rPr>
                <w:cs/>
              </w:rPr>
            </w:pPr>
            <w:r w:rsidRPr="00C10727">
              <w:rPr>
                <w:cs/>
              </w:rPr>
              <w:t>มีผู้ถือหุ้นและ</w:t>
            </w:r>
            <w:r w:rsidRPr="00C10727">
              <w:t>/</w:t>
            </w:r>
            <w:r w:rsidRPr="00C10727">
              <w:rPr>
                <w:cs/>
              </w:rPr>
              <w:t>กรรมการร่วมกัน</w:t>
            </w:r>
          </w:p>
        </w:tc>
      </w:tr>
      <w:tr w:rsidR="0003042E" w:rsidRPr="00C04077" w14:paraId="2ADFAB4F" w14:textId="77777777" w:rsidTr="006F37B7">
        <w:trPr>
          <w:trHeight w:val="442"/>
        </w:trPr>
        <w:tc>
          <w:tcPr>
            <w:tcW w:w="4139" w:type="dxa"/>
            <w:tcBorders>
              <w:top w:val="nil"/>
              <w:bottom w:val="nil"/>
            </w:tcBorders>
            <w:vAlign w:val="center"/>
          </w:tcPr>
          <w:p w14:paraId="1AA1D12E" w14:textId="77777777" w:rsidR="0003042E" w:rsidRPr="00C10727" w:rsidRDefault="0003042E" w:rsidP="009C2885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cs/>
              </w:rPr>
            </w:pPr>
            <w:r w:rsidRPr="00C10727">
              <w:t xml:space="preserve">    </w:t>
            </w:r>
            <w:r w:rsidRPr="00C10727">
              <w:tab/>
              <w:t xml:space="preserve">3.2 </w:t>
            </w:r>
            <w:r w:rsidRPr="00C10727">
              <w:rPr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386" w:type="dxa"/>
            <w:tcBorders>
              <w:top w:val="nil"/>
              <w:bottom w:val="nil"/>
            </w:tcBorders>
            <w:vAlign w:val="center"/>
          </w:tcPr>
          <w:p w14:paraId="4CE290F3" w14:textId="77777777" w:rsidR="0003042E" w:rsidRPr="00C10727" w:rsidRDefault="0003042E" w:rsidP="006F37B7">
            <w:pPr>
              <w:tabs>
                <w:tab w:val="left" w:pos="360"/>
                <w:tab w:val="left" w:pos="900"/>
                <w:tab w:val="left" w:pos="1440"/>
              </w:tabs>
              <w:ind w:right="-120"/>
              <w:rPr>
                <w:cs/>
              </w:rPr>
            </w:pPr>
            <w:r w:rsidRPr="00C10727">
              <w:rPr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03042E" w:rsidRPr="00C04077" w14:paraId="48E2BBE3" w14:textId="77777777" w:rsidTr="006F37B7">
        <w:trPr>
          <w:trHeight w:val="442"/>
        </w:trPr>
        <w:tc>
          <w:tcPr>
            <w:tcW w:w="4139" w:type="dxa"/>
            <w:tcBorders>
              <w:top w:val="nil"/>
              <w:bottom w:val="nil"/>
            </w:tcBorders>
          </w:tcPr>
          <w:p w14:paraId="61BBBC94" w14:textId="77777777" w:rsidR="0003042E" w:rsidRPr="00C10727" w:rsidRDefault="0003042E" w:rsidP="009C2885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</w:pPr>
            <w:r w:rsidRPr="00C10727">
              <w:t>3.</w:t>
            </w:r>
            <w:r>
              <w:t>3</w:t>
            </w:r>
            <w:r w:rsidRPr="00C10727">
              <w:t xml:space="preserve"> </w:t>
            </w:r>
            <w:r w:rsidRPr="00C10727">
              <w:rPr>
                <w:cs/>
              </w:rPr>
              <w:t>บริษัท จี</w:t>
            </w:r>
            <w:r w:rsidRPr="00C10727">
              <w:rPr>
                <w:rFonts w:hint="cs"/>
                <w:cs/>
              </w:rPr>
              <w:t xml:space="preserve">เอ็มเอ็ม </w:t>
            </w:r>
            <w:r w:rsidRPr="00C10727">
              <w:rPr>
                <w:cs/>
              </w:rPr>
              <w:t xml:space="preserve">แกรมมี่ จำกัด (มหาชน) </w:t>
            </w:r>
          </w:p>
        </w:tc>
        <w:tc>
          <w:tcPr>
            <w:tcW w:w="5386" w:type="dxa"/>
            <w:tcBorders>
              <w:top w:val="nil"/>
              <w:bottom w:val="nil"/>
            </w:tcBorders>
            <w:vAlign w:val="center"/>
          </w:tcPr>
          <w:p w14:paraId="7A3E7385" w14:textId="77777777" w:rsidR="0003042E" w:rsidRPr="00C10727" w:rsidRDefault="0003042E" w:rsidP="006F37B7">
            <w:pPr>
              <w:tabs>
                <w:tab w:val="left" w:pos="360"/>
                <w:tab w:val="left" w:pos="900"/>
                <w:tab w:val="left" w:pos="1440"/>
              </w:tabs>
              <w:ind w:right="-120"/>
              <w:jc w:val="both"/>
              <w:rPr>
                <w:cs/>
              </w:rPr>
            </w:pPr>
            <w:r w:rsidRPr="00C10727">
              <w:rPr>
                <w:cs/>
              </w:rPr>
              <w:t>มีผู้ถือหุ้นร่วมกัน</w:t>
            </w:r>
          </w:p>
        </w:tc>
      </w:tr>
      <w:tr w:rsidR="0003042E" w:rsidRPr="00C04077" w14:paraId="5160506F" w14:textId="77777777" w:rsidTr="006F37B7">
        <w:trPr>
          <w:trHeight w:val="442"/>
        </w:trPr>
        <w:tc>
          <w:tcPr>
            <w:tcW w:w="4139" w:type="dxa"/>
            <w:tcBorders>
              <w:top w:val="nil"/>
              <w:bottom w:val="nil"/>
            </w:tcBorders>
          </w:tcPr>
          <w:p w14:paraId="3D4ED5FF" w14:textId="77777777" w:rsidR="0003042E" w:rsidRPr="00C10727" w:rsidRDefault="0003042E" w:rsidP="009C2885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66"/>
              <w:jc w:val="both"/>
              <w:rPr>
                <w:cs/>
              </w:rPr>
            </w:pPr>
            <w:r w:rsidRPr="00C10727">
              <w:rPr>
                <w:cs/>
              </w:rPr>
              <w:t xml:space="preserve">และบริษัทย่อย </w:t>
            </w:r>
          </w:p>
        </w:tc>
        <w:tc>
          <w:tcPr>
            <w:tcW w:w="5386" w:type="dxa"/>
            <w:tcBorders>
              <w:top w:val="nil"/>
              <w:bottom w:val="nil"/>
            </w:tcBorders>
            <w:vAlign w:val="center"/>
          </w:tcPr>
          <w:p w14:paraId="14746C02" w14:textId="77777777" w:rsidR="0003042E" w:rsidRPr="00C10727" w:rsidRDefault="0003042E" w:rsidP="006F37B7">
            <w:pPr>
              <w:tabs>
                <w:tab w:val="left" w:pos="360"/>
                <w:tab w:val="left" w:pos="900"/>
                <w:tab w:val="left" w:pos="1440"/>
              </w:tabs>
              <w:ind w:right="-120"/>
              <w:jc w:val="both"/>
              <w:rPr>
                <w:cs/>
              </w:rPr>
            </w:pPr>
          </w:p>
        </w:tc>
      </w:tr>
      <w:tr w:rsidR="0003042E" w:rsidRPr="00C04077" w14:paraId="256F9F71" w14:textId="77777777" w:rsidTr="006F37B7">
        <w:trPr>
          <w:trHeight w:val="442"/>
        </w:trPr>
        <w:tc>
          <w:tcPr>
            <w:tcW w:w="4139" w:type="dxa"/>
            <w:tcBorders>
              <w:top w:val="nil"/>
              <w:bottom w:val="nil"/>
            </w:tcBorders>
          </w:tcPr>
          <w:p w14:paraId="76FA85A4" w14:textId="77777777" w:rsidR="0003042E" w:rsidRPr="00C10727" w:rsidRDefault="0003042E" w:rsidP="009C2885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cs/>
              </w:rPr>
            </w:pPr>
            <w:r w:rsidRPr="00530659">
              <w:t>3.</w:t>
            </w:r>
            <w:r>
              <w:t>4</w:t>
            </w:r>
            <w:r w:rsidRPr="00530659">
              <w:t xml:space="preserve"> </w:t>
            </w:r>
            <w:r w:rsidRPr="0053065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 xml:space="preserve">เวลาดี </w:t>
            </w:r>
            <w:r>
              <w:t>2020</w:t>
            </w:r>
            <w:r w:rsidRPr="00530659">
              <w:rPr>
                <w:cs/>
              </w:rPr>
              <w:t xml:space="preserve"> จำกัด 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3E5E42F" w14:textId="77777777" w:rsidR="0003042E" w:rsidRPr="00C10727" w:rsidRDefault="0003042E" w:rsidP="006F37B7">
            <w:pPr>
              <w:tabs>
                <w:tab w:val="left" w:pos="360"/>
                <w:tab w:val="left" w:pos="900"/>
                <w:tab w:val="left" w:pos="1440"/>
              </w:tabs>
              <w:ind w:right="-120"/>
              <w:jc w:val="both"/>
              <w:rPr>
                <w:cs/>
              </w:rPr>
            </w:pPr>
            <w:r w:rsidRPr="00450074">
              <w:rPr>
                <w:cs/>
              </w:rPr>
              <w:t>มีผู้ถือหุ้นและ/กรรมการร่วมกัน</w:t>
            </w:r>
          </w:p>
        </w:tc>
      </w:tr>
      <w:tr w:rsidR="0003042E" w:rsidRPr="00C04077" w14:paraId="5956233B" w14:textId="77777777" w:rsidTr="006F37B7">
        <w:trPr>
          <w:trHeight w:val="442"/>
        </w:trPr>
        <w:tc>
          <w:tcPr>
            <w:tcW w:w="4139" w:type="dxa"/>
            <w:tcBorders>
              <w:top w:val="nil"/>
              <w:bottom w:val="nil"/>
            </w:tcBorders>
          </w:tcPr>
          <w:p w14:paraId="464466A6" w14:textId="77777777" w:rsidR="0003042E" w:rsidRPr="00C10727" w:rsidRDefault="0003042E" w:rsidP="009C2885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cs/>
              </w:rPr>
            </w:pPr>
            <w:r w:rsidRPr="00530659">
              <w:t>3.</w:t>
            </w:r>
            <w:r>
              <w:t>5</w:t>
            </w:r>
            <w:r w:rsidRPr="00530659">
              <w:t xml:space="preserve"> </w:t>
            </w:r>
            <w:r w:rsidRPr="0053065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มงคลมหาศาล</w:t>
            </w:r>
            <w:r w:rsidRPr="00530659">
              <w:rPr>
                <w:cs/>
              </w:rPr>
              <w:t xml:space="preserve"> จำกัด 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4922DBC6" w14:textId="77777777" w:rsidR="0003042E" w:rsidRPr="00C10727" w:rsidRDefault="0003042E" w:rsidP="006F37B7">
            <w:pPr>
              <w:tabs>
                <w:tab w:val="left" w:pos="360"/>
                <w:tab w:val="left" w:pos="900"/>
                <w:tab w:val="left" w:pos="1440"/>
              </w:tabs>
              <w:ind w:right="-120"/>
              <w:jc w:val="both"/>
              <w:rPr>
                <w:cs/>
              </w:rPr>
            </w:pPr>
            <w:r w:rsidRPr="00450074">
              <w:rPr>
                <w:cs/>
              </w:rPr>
              <w:t>มีผู้ถือหุ้นและ/กรรมการร่วมกัน</w:t>
            </w:r>
          </w:p>
        </w:tc>
      </w:tr>
      <w:tr w:rsidR="009C6BFB" w:rsidRPr="00C04077" w14:paraId="2BFD0295" w14:textId="77777777" w:rsidTr="006F37B7">
        <w:trPr>
          <w:trHeight w:val="442"/>
        </w:trPr>
        <w:tc>
          <w:tcPr>
            <w:tcW w:w="4139" w:type="dxa"/>
            <w:tcBorders>
              <w:top w:val="nil"/>
              <w:bottom w:val="nil"/>
            </w:tcBorders>
          </w:tcPr>
          <w:p w14:paraId="58926247" w14:textId="7EAD2B25" w:rsidR="009C6BFB" w:rsidRPr="00C10727" w:rsidRDefault="009C6BFB" w:rsidP="009C6BFB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cs/>
              </w:rPr>
            </w:pPr>
            <w:r w:rsidRPr="00530659">
              <w:t>3.</w:t>
            </w:r>
            <w:r>
              <w:t>6</w:t>
            </w:r>
            <w:r w:rsidRPr="00530659">
              <w:t xml:space="preserve"> </w:t>
            </w:r>
            <w:r w:rsidRPr="0053065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มาหาสาร</w:t>
            </w:r>
            <w:r w:rsidRPr="00530659">
              <w:rPr>
                <w:cs/>
              </w:rPr>
              <w:t xml:space="preserve"> จำกัด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2D12174" w14:textId="45929A1A" w:rsidR="009C6BFB" w:rsidRPr="00C10727" w:rsidRDefault="009C6BFB" w:rsidP="006F37B7">
            <w:pPr>
              <w:tabs>
                <w:tab w:val="left" w:pos="360"/>
                <w:tab w:val="left" w:pos="900"/>
                <w:tab w:val="left" w:pos="1440"/>
              </w:tabs>
              <w:ind w:right="-120"/>
              <w:jc w:val="both"/>
              <w:rPr>
                <w:cs/>
              </w:rPr>
            </w:pPr>
            <w:r w:rsidRPr="00450074">
              <w:rPr>
                <w:cs/>
              </w:rPr>
              <w:t>มีผู้ถือหุ้นและ/กรรมการร่วมกัน</w:t>
            </w:r>
          </w:p>
        </w:tc>
      </w:tr>
      <w:tr w:rsidR="009C6BFB" w:rsidRPr="00C04077" w14:paraId="55CC9E66" w14:textId="77777777" w:rsidTr="006F37B7">
        <w:trPr>
          <w:trHeight w:val="442"/>
        </w:trPr>
        <w:tc>
          <w:tcPr>
            <w:tcW w:w="4139" w:type="dxa"/>
            <w:tcBorders>
              <w:top w:val="nil"/>
              <w:bottom w:val="nil"/>
            </w:tcBorders>
          </w:tcPr>
          <w:p w14:paraId="273B884F" w14:textId="7955BC66" w:rsidR="009C6BFB" w:rsidRPr="00530659" w:rsidRDefault="009C6BFB" w:rsidP="009C6BFB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</w:pPr>
            <w:r w:rsidRPr="00530659">
              <w:t>3.</w:t>
            </w:r>
            <w:r>
              <w:t>7</w:t>
            </w:r>
            <w:r w:rsidRPr="00530659">
              <w:t xml:space="preserve"> </w:t>
            </w:r>
            <w:r w:rsidRPr="009C6BFB">
              <w:rPr>
                <w:cs/>
              </w:rPr>
              <w:t xml:space="preserve">บริษัท </w:t>
            </w:r>
            <w:r w:rsidRPr="009C6BFB">
              <w:rPr>
                <w:rFonts w:hint="cs"/>
                <w:cs/>
              </w:rPr>
              <w:t>เซิร์ช เอ็นเตอร์เทนเม้นท์</w:t>
            </w:r>
            <w:r w:rsidRPr="009C6BFB">
              <w:rPr>
                <w:cs/>
              </w:rPr>
              <w:t xml:space="preserve"> จำกัด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31E914B8" w14:textId="4A7B2E55" w:rsidR="009C6BFB" w:rsidRPr="009C6BFB" w:rsidRDefault="009C6BFB" w:rsidP="006F37B7">
            <w:pPr>
              <w:tabs>
                <w:tab w:val="left" w:pos="360"/>
                <w:tab w:val="left" w:pos="900"/>
                <w:tab w:val="left" w:pos="1440"/>
              </w:tabs>
              <w:ind w:right="-120"/>
              <w:jc w:val="both"/>
              <w:rPr>
                <w:cs/>
              </w:rPr>
            </w:pPr>
            <w:r w:rsidRPr="009C6BFB">
              <w:rPr>
                <w:rFonts w:hint="cs"/>
                <w:cs/>
              </w:rPr>
              <w:t>มีญาติสนิทของผู้บริหารสำคัญของบริษัทเป็นผู้ถือหุ้นรายใหญ่</w:t>
            </w:r>
          </w:p>
        </w:tc>
      </w:tr>
      <w:tr w:rsidR="009C6BFB" w:rsidRPr="00C04077" w14:paraId="1F3036AB" w14:textId="77777777" w:rsidTr="006F37B7">
        <w:trPr>
          <w:trHeight w:val="442"/>
        </w:trPr>
        <w:tc>
          <w:tcPr>
            <w:tcW w:w="4139" w:type="dxa"/>
            <w:tcBorders>
              <w:top w:val="nil"/>
              <w:bottom w:val="nil"/>
            </w:tcBorders>
          </w:tcPr>
          <w:p w14:paraId="426B033E" w14:textId="1966F65F" w:rsidR="009C6BFB" w:rsidRPr="009C6BFB" w:rsidRDefault="009C6BFB" w:rsidP="009C6BFB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</w:pPr>
            <w:r w:rsidRPr="009C6BFB">
              <w:t xml:space="preserve">3.8 </w:t>
            </w:r>
            <w:r w:rsidRPr="009C6BFB">
              <w:rPr>
                <w:cs/>
              </w:rPr>
              <w:t xml:space="preserve">บริษัท </w:t>
            </w:r>
            <w:r w:rsidRPr="009C6BFB">
              <w:rPr>
                <w:rFonts w:hint="cs"/>
                <w:cs/>
              </w:rPr>
              <w:t>เซิร์ช (ไลฟ์)</w:t>
            </w:r>
            <w:r w:rsidRPr="009C6BFB">
              <w:rPr>
                <w:cs/>
              </w:rPr>
              <w:t xml:space="preserve"> จำกัด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E6837C5" w14:textId="4A78391B" w:rsidR="009C6BFB" w:rsidRPr="009C6BFB" w:rsidRDefault="009C6BFB" w:rsidP="006F37B7">
            <w:pPr>
              <w:tabs>
                <w:tab w:val="left" w:pos="360"/>
                <w:tab w:val="left" w:pos="900"/>
                <w:tab w:val="left" w:pos="1440"/>
              </w:tabs>
              <w:ind w:right="-120"/>
              <w:jc w:val="both"/>
              <w:rPr>
                <w:cs/>
              </w:rPr>
            </w:pPr>
            <w:r w:rsidRPr="009C6BFB">
              <w:rPr>
                <w:rFonts w:hint="cs"/>
                <w:cs/>
              </w:rPr>
              <w:t>มีญาติสนิทของผู้บริหารสำคัญของบริษัทเป็นผู้ถือหุ้นรายใหญ่</w:t>
            </w:r>
          </w:p>
        </w:tc>
      </w:tr>
      <w:tr w:rsidR="009C6BFB" w:rsidRPr="00C04077" w14:paraId="6A8B7597" w14:textId="77777777" w:rsidTr="006F37B7">
        <w:trPr>
          <w:trHeight w:val="442"/>
        </w:trPr>
        <w:tc>
          <w:tcPr>
            <w:tcW w:w="4139" w:type="dxa"/>
            <w:tcBorders>
              <w:top w:val="nil"/>
              <w:bottom w:val="single" w:sz="4" w:space="0" w:color="auto"/>
            </w:tcBorders>
            <w:vAlign w:val="center"/>
          </w:tcPr>
          <w:p w14:paraId="2458E4C0" w14:textId="77777777" w:rsidR="009C6BFB" w:rsidRPr="00C10727" w:rsidRDefault="009C6BFB" w:rsidP="009C6BFB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/>
              <w:rPr>
                <w:cs/>
              </w:rPr>
            </w:pPr>
            <w:r>
              <w:t>4</w:t>
            </w:r>
            <w:r w:rsidRPr="00C10727">
              <w:t xml:space="preserve">. </w:t>
            </w:r>
            <w:r w:rsidRPr="00C10727">
              <w:rPr>
                <w:cs/>
              </w:rPr>
              <w:t>บ</w:t>
            </w:r>
            <w:r>
              <w:rPr>
                <w:rFonts w:hint="cs"/>
                <w:cs/>
              </w:rPr>
              <w:t>ุคคล</w:t>
            </w:r>
            <w:r w:rsidRPr="00C10727">
              <w:rPr>
                <w:cs/>
              </w:rPr>
              <w:t xml:space="preserve">ที่เกี่ยวข้องกัน 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  <w:vAlign w:val="center"/>
          </w:tcPr>
          <w:p w14:paraId="014C6355" w14:textId="4D09FAE4" w:rsidR="009C6BFB" w:rsidRPr="00C10727" w:rsidRDefault="009C6BFB" w:rsidP="006F37B7">
            <w:pPr>
              <w:tabs>
                <w:tab w:val="left" w:pos="360"/>
                <w:tab w:val="left" w:pos="900"/>
                <w:tab w:val="left" w:pos="1440"/>
              </w:tabs>
              <w:ind w:right="-120"/>
              <w:jc w:val="both"/>
              <w:rPr>
                <w:cs/>
              </w:rPr>
            </w:pPr>
            <w:r>
              <w:rPr>
                <w:rFonts w:hint="cs"/>
                <w:cs/>
              </w:rPr>
              <w:t>ญาติสนิทของกรรมการ</w:t>
            </w:r>
          </w:p>
        </w:tc>
      </w:tr>
    </w:tbl>
    <w:p w14:paraId="032B072A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24BE8504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3C01AB1F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270E8560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731F87CB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1BA9615F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4C093F45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19CD1807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6C1F95D6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12C43605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0C591A49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51522C66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587E22A4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7A03C265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7D458E34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706D6849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30469B0D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1FB7162B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4DDA3E4C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4894B8CF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0C82B6D1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0DAC2CB2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213B680E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7F13AE2F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7054D0EB" w14:textId="77777777" w:rsidR="0003042E" w:rsidRDefault="0003042E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7EAEA19F" w14:textId="77777777" w:rsidR="005E033D" w:rsidRPr="00C04077" w:rsidRDefault="005E033D" w:rsidP="0003042E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00DFB1D9" w14:textId="77777777" w:rsidR="0003042E" w:rsidRPr="00C04077" w:rsidRDefault="0003042E" w:rsidP="00D253EF">
      <w:pPr>
        <w:tabs>
          <w:tab w:val="left" w:pos="284"/>
        </w:tabs>
        <w:ind w:right="-28" w:firstLine="505"/>
        <w:jc w:val="thaiDistribute"/>
        <w:outlineLvl w:val="0"/>
        <w:rPr>
          <w:b/>
          <w:bCs/>
          <w:cs/>
        </w:rPr>
      </w:pPr>
      <w:r>
        <w:lastRenderedPageBreak/>
        <w:tab/>
      </w:r>
      <w:r w:rsidRPr="005A6735">
        <w:rPr>
          <w:cs/>
        </w:rPr>
        <w:t>รายการระหว่าง</w:t>
      </w:r>
      <w:r w:rsidRPr="005A6735">
        <w:rPr>
          <w:rFonts w:hint="cs"/>
          <w:cs/>
        </w:rPr>
        <w:t>บุคคลและ</w:t>
      </w:r>
      <w:r w:rsidRPr="005A6735">
        <w:rPr>
          <w:cs/>
        </w:rPr>
        <w:t>กิจการที่เกี่ยวข้องกันที่สำคัญ  มีดังนี้</w:t>
      </w:r>
    </w:p>
    <w:p w14:paraId="20B689A8" w14:textId="77777777" w:rsidR="0003042E" w:rsidRPr="00C04077" w:rsidRDefault="0003042E" w:rsidP="0003042E">
      <w:pPr>
        <w:spacing w:line="192" w:lineRule="auto"/>
        <w:ind w:right="-23"/>
        <w:jc w:val="right"/>
        <w:rPr>
          <w:sz w:val="28"/>
          <w:szCs w:val="28"/>
        </w:rPr>
      </w:pP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  <w:t xml:space="preserve">    </w:t>
      </w:r>
      <w:r w:rsidRPr="009525B3">
        <w:rPr>
          <w:sz w:val="10"/>
          <w:szCs w:val="10"/>
          <w:cs/>
        </w:rPr>
        <w:t xml:space="preserve">      </w:t>
      </w:r>
      <w:r w:rsidRPr="009525B3">
        <w:rPr>
          <w:sz w:val="10"/>
          <w:szCs w:val="10"/>
        </w:rPr>
        <w:t xml:space="preserve"> </w:t>
      </w:r>
      <w:r w:rsidRPr="009525B3">
        <w:rPr>
          <w:sz w:val="10"/>
          <w:szCs w:val="10"/>
          <w:cs/>
        </w:rPr>
        <w:t xml:space="preserve">     </w:t>
      </w:r>
      <w:r w:rsidRPr="009525B3">
        <w:rPr>
          <w:rFonts w:hint="cs"/>
          <w:sz w:val="10"/>
          <w:szCs w:val="10"/>
          <w:cs/>
        </w:rPr>
        <w:t xml:space="preserve"> </w:t>
      </w:r>
      <w:r w:rsidRPr="00C04077">
        <w:rPr>
          <w:sz w:val="28"/>
          <w:szCs w:val="28"/>
          <w:cs/>
        </w:rPr>
        <w:t xml:space="preserve">หน่วย </w:t>
      </w:r>
      <w:r w:rsidRPr="00C04077">
        <w:rPr>
          <w:sz w:val="28"/>
          <w:szCs w:val="28"/>
        </w:rPr>
        <w:t xml:space="preserve">: </w:t>
      </w:r>
      <w:r>
        <w:rPr>
          <w:sz w:val="28"/>
          <w:szCs w:val="28"/>
          <w:cs/>
        </w:rPr>
        <w:t>บาท</w:t>
      </w:r>
    </w:p>
    <w:tbl>
      <w:tblPr>
        <w:tblW w:w="9525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2"/>
        <w:gridCol w:w="1304"/>
        <w:gridCol w:w="1304"/>
        <w:gridCol w:w="1332"/>
        <w:gridCol w:w="1333"/>
      </w:tblGrid>
      <w:tr w:rsidR="0003042E" w:rsidRPr="00C04077" w14:paraId="1E0336C7" w14:textId="77777777" w:rsidTr="00DE3042">
        <w:trPr>
          <w:cantSplit/>
          <w:trHeight w:val="444"/>
        </w:trPr>
        <w:tc>
          <w:tcPr>
            <w:tcW w:w="4252" w:type="dxa"/>
            <w:vMerge w:val="restart"/>
            <w:tcBorders>
              <w:top w:val="single" w:sz="4" w:space="0" w:color="auto"/>
            </w:tcBorders>
            <w:vAlign w:val="center"/>
          </w:tcPr>
          <w:p w14:paraId="15CBB1E0" w14:textId="77777777" w:rsidR="0003042E" w:rsidRPr="00C04077" w:rsidRDefault="0003042E" w:rsidP="009C2885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รายการในงบฐานะการเงิน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</w:tcBorders>
            <w:vAlign w:val="bottom"/>
          </w:tcPr>
          <w:p w14:paraId="42739410" w14:textId="77777777" w:rsidR="0003042E" w:rsidRPr="00C04077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</w:tcBorders>
            <w:vAlign w:val="bottom"/>
          </w:tcPr>
          <w:p w14:paraId="6703F60D" w14:textId="77777777" w:rsidR="0003042E" w:rsidRPr="00C04077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42E" w:rsidRPr="00C04077" w14:paraId="67BD897C" w14:textId="77777777" w:rsidTr="00DE3042">
        <w:trPr>
          <w:cantSplit/>
          <w:trHeight w:val="341"/>
        </w:trPr>
        <w:tc>
          <w:tcPr>
            <w:tcW w:w="4252" w:type="dxa"/>
            <w:vMerge/>
            <w:tcBorders>
              <w:bottom w:val="single" w:sz="4" w:space="0" w:color="auto"/>
            </w:tcBorders>
            <w:vAlign w:val="bottom"/>
          </w:tcPr>
          <w:p w14:paraId="7C5932E7" w14:textId="77777777" w:rsidR="0003042E" w:rsidRPr="00C04077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0502B41E" w14:textId="77777777" w:rsidR="0003042E" w:rsidRPr="00725719" w:rsidRDefault="0003042E" w:rsidP="002B1A2F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</w:tcBorders>
            <w:vAlign w:val="center"/>
          </w:tcPr>
          <w:p w14:paraId="53C4A176" w14:textId="77777777" w:rsidR="0003042E" w:rsidRPr="00725719" w:rsidRDefault="0003042E" w:rsidP="002B1A2F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33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39731F68" w14:textId="77777777" w:rsidR="0003042E" w:rsidRPr="00DA055D" w:rsidRDefault="0003042E" w:rsidP="002B1A2F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</w:tcBorders>
            <w:vAlign w:val="center"/>
          </w:tcPr>
          <w:p w14:paraId="1088B612" w14:textId="77777777" w:rsidR="0003042E" w:rsidRPr="00DA055D" w:rsidRDefault="0003042E" w:rsidP="002B1A2F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7</w:t>
            </w:r>
          </w:p>
        </w:tc>
      </w:tr>
      <w:tr w:rsidR="0003042E" w:rsidRPr="00C04077" w14:paraId="2E2F9852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bottom"/>
          </w:tcPr>
          <w:p w14:paraId="6D5035AF" w14:textId="77777777" w:rsidR="0003042E" w:rsidRPr="00B71E86" w:rsidRDefault="0003042E" w:rsidP="00DC0A78">
            <w:pPr>
              <w:tabs>
                <w:tab w:val="left" w:pos="360"/>
                <w:tab w:val="left" w:pos="900"/>
                <w:tab w:val="left" w:pos="1440"/>
              </w:tabs>
              <w:ind w:right="-114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 xml:space="preserve">1.  </w:t>
            </w:r>
            <w:r w:rsidRPr="00B71E86">
              <w:rPr>
                <w:sz w:val="28"/>
                <w:szCs w:val="28"/>
                <w:cs/>
              </w:rPr>
              <w:t>ลูกหนี้การค้าและลูกหนี้</w:t>
            </w:r>
            <w:r w:rsidRPr="00B71E86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B71E86">
              <w:rPr>
                <w:sz w:val="28"/>
                <w:szCs w:val="28"/>
                <w:cs/>
              </w:rPr>
              <w:t xml:space="preserve">อื่น (หมายเหตุ </w:t>
            </w:r>
            <w:r w:rsidRPr="00B71E86">
              <w:rPr>
                <w:sz w:val="28"/>
                <w:szCs w:val="28"/>
              </w:rPr>
              <w:t>5</w:t>
            </w:r>
            <w:r w:rsidRPr="00B71E86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9285A09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C12CEA1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88DDBA4" w14:textId="77777777" w:rsidR="0003042E" w:rsidRPr="00B71E86" w:rsidRDefault="0003042E" w:rsidP="009C2885">
            <w:pPr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53004A9" w14:textId="77777777" w:rsidR="0003042E" w:rsidRPr="00B71E86" w:rsidRDefault="0003042E" w:rsidP="009C2885">
            <w:pPr>
              <w:ind w:left="-108" w:right="-108"/>
              <w:rPr>
                <w:sz w:val="28"/>
                <w:szCs w:val="28"/>
              </w:rPr>
            </w:pPr>
          </w:p>
        </w:tc>
      </w:tr>
      <w:tr w:rsidR="0003042E" w:rsidRPr="00C04077" w14:paraId="33E03F06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</w:tcBorders>
            <w:vAlign w:val="bottom"/>
          </w:tcPr>
          <w:p w14:paraId="72F33BDB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1304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84C37FE" w14:textId="77777777" w:rsidR="0003042E" w:rsidRPr="00B71E86" w:rsidRDefault="0003042E" w:rsidP="009C288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1F0CF9CC" w14:textId="77777777" w:rsidR="0003042E" w:rsidRPr="00B71E86" w:rsidRDefault="0003042E" w:rsidP="009C288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FD7B796" w14:textId="77777777" w:rsidR="0003042E" w:rsidRPr="00B71E86" w:rsidRDefault="0003042E" w:rsidP="009C2885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</w:tcBorders>
            <w:vAlign w:val="bottom"/>
          </w:tcPr>
          <w:p w14:paraId="21AAE357" w14:textId="77777777" w:rsidR="0003042E" w:rsidRPr="00B71E86" w:rsidRDefault="0003042E" w:rsidP="009C2885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</w:tr>
      <w:tr w:rsidR="0003042E" w:rsidRPr="00C04077" w14:paraId="63C7C4D8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</w:tcBorders>
            <w:vAlign w:val="bottom"/>
          </w:tcPr>
          <w:p w14:paraId="3CDE886B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4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0245666" w14:textId="5F03F352" w:rsidR="0003042E" w:rsidRPr="00B71E86" w:rsidRDefault="006B0A89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4D13659D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C2E1AB6" w14:textId="6DA6C775" w:rsidR="0003042E" w:rsidRPr="00B71E86" w:rsidRDefault="008B3836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1,372,564,101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</w:tcBorders>
            <w:vAlign w:val="bottom"/>
          </w:tcPr>
          <w:p w14:paraId="0FC3C0CA" w14:textId="77777777" w:rsidR="0003042E" w:rsidRPr="00B71E86" w:rsidRDefault="0003042E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  <w:cs/>
              </w:rPr>
            </w:pPr>
            <w:r w:rsidRPr="00B71E86">
              <w:rPr>
                <w:rFonts w:ascii="AngsanaUPC" w:hAnsi="AngsanaUPC" w:cs="AngsanaUPC"/>
              </w:rPr>
              <w:t>2,328,769,034</w:t>
            </w:r>
          </w:p>
        </w:tc>
      </w:tr>
      <w:tr w:rsidR="0003042E" w:rsidRPr="00C04077" w14:paraId="363BEAE1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14:paraId="01D78CE8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B71E86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B71E8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71E86">
              <w:rPr>
                <w:rFonts w:ascii="Angsana New" w:hAnsi="Angsana New" w:hint="cs"/>
                <w:sz w:val="28"/>
                <w:szCs w:val="28"/>
                <w:cs/>
              </w:rPr>
              <w:t xml:space="preserve">  การ</w:t>
            </w:r>
            <w:r w:rsidRPr="00B71E86">
              <w:rPr>
                <w:rFonts w:hint="cs"/>
                <w:sz w:val="28"/>
                <w:szCs w:val="28"/>
                <w:cs/>
              </w:rPr>
              <w:t>ร่วม</w:t>
            </w:r>
            <w:r w:rsidRPr="00B71E86">
              <w:rPr>
                <w:rFonts w:ascii="Angsana New" w:hAnsi="Angsana New" w:hint="cs"/>
                <w:sz w:val="28"/>
                <w:szCs w:val="28"/>
                <w:cs/>
              </w:rPr>
              <w:t>ค้า</w:t>
            </w:r>
          </w:p>
        </w:tc>
        <w:tc>
          <w:tcPr>
            <w:tcW w:w="1304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5454C1D" w14:textId="32486F7C" w:rsidR="0003042E" w:rsidRPr="00B71E86" w:rsidRDefault="006B0A89" w:rsidP="009C2885">
            <w:pPr>
              <w:ind w:right="62"/>
              <w:jc w:val="right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5,014,167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0E85D858" w14:textId="77777777" w:rsidR="0003042E" w:rsidRPr="00B71E86" w:rsidRDefault="0003042E" w:rsidP="009C2885">
            <w:pPr>
              <w:ind w:right="62"/>
              <w:jc w:val="right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6,175,254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FC9705A" w14:textId="5B7B3953" w:rsidR="0003042E" w:rsidRPr="00B71E86" w:rsidRDefault="008B3836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508,667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</w:tcBorders>
            <w:vAlign w:val="bottom"/>
          </w:tcPr>
          <w:p w14:paraId="2DE7F201" w14:textId="77777777" w:rsidR="0003042E" w:rsidRPr="00B71E86" w:rsidRDefault="0003042E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4,273,354</w:t>
            </w:r>
          </w:p>
        </w:tc>
      </w:tr>
      <w:tr w:rsidR="0003042E" w:rsidRPr="00C04077" w14:paraId="16B5E8CB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</w:tcBorders>
            <w:vAlign w:val="bottom"/>
          </w:tcPr>
          <w:p w14:paraId="33AE7D66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4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80D8CB8" w14:textId="46538E60" w:rsidR="0003042E" w:rsidRPr="00B71E86" w:rsidRDefault="006B0A89" w:rsidP="00EE600E">
            <w:pPr>
              <w:ind w:right="62"/>
              <w:jc w:val="right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17,106,625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4ADC4071" w14:textId="77777777" w:rsidR="0003042E" w:rsidRPr="00B71E86" w:rsidRDefault="0003042E" w:rsidP="006B0A89">
            <w:pPr>
              <w:ind w:right="62"/>
              <w:jc w:val="right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12,840,000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EA10178" w14:textId="215312B3" w:rsidR="0003042E" w:rsidRPr="00B71E86" w:rsidRDefault="008B3836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</w:tcBorders>
            <w:vAlign w:val="bottom"/>
          </w:tcPr>
          <w:p w14:paraId="01C2514F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</w:tr>
      <w:tr w:rsidR="0003042E" w:rsidRPr="00C04077" w14:paraId="261FE445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</w:tcBorders>
            <w:vAlign w:val="bottom"/>
          </w:tcPr>
          <w:p w14:paraId="5BB063DA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  <w:cs/>
              </w:rPr>
              <w:t xml:space="preserve">               รวมลูกหนี้การค้า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8F38434" w14:textId="330B38E3" w:rsidR="0003042E" w:rsidRPr="00B71E86" w:rsidRDefault="006B0A89" w:rsidP="00EE600E">
            <w:pPr>
              <w:ind w:right="62"/>
              <w:jc w:val="right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22,120,792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12388D8" w14:textId="77777777" w:rsidR="0003042E" w:rsidRPr="00B71E86" w:rsidRDefault="0003042E" w:rsidP="006B0A89">
            <w:pPr>
              <w:ind w:right="62"/>
              <w:jc w:val="right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19,015,254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B45AB05" w14:textId="2C83B893" w:rsidR="0003042E" w:rsidRPr="00B71E86" w:rsidRDefault="008B3836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  <w:cs/>
              </w:rPr>
            </w:pPr>
            <w:r w:rsidRPr="00B71E86">
              <w:rPr>
                <w:rFonts w:ascii="AngsanaUPC" w:hAnsi="AngsanaUPC" w:cs="AngsanaUPC"/>
              </w:rPr>
              <w:t>1,373,072,768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BED5E1" w14:textId="77777777" w:rsidR="0003042E" w:rsidRPr="00B71E86" w:rsidRDefault="0003042E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  <w:cs/>
              </w:rPr>
            </w:pPr>
            <w:r w:rsidRPr="00B71E86">
              <w:rPr>
                <w:rFonts w:ascii="AngsanaUPC" w:hAnsi="AngsanaUPC" w:cs="AngsanaUPC"/>
              </w:rPr>
              <w:t>2,333,042,388</w:t>
            </w:r>
          </w:p>
        </w:tc>
      </w:tr>
      <w:tr w:rsidR="0003042E" w:rsidRPr="00C04077" w14:paraId="6ABBE4F5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</w:tcBorders>
            <w:vAlign w:val="bottom"/>
          </w:tcPr>
          <w:p w14:paraId="3084E224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  <w:cs/>
              </w:rPr>
              <w:t xml:space="preserve">     ลูกหนี้</w:t>
            </w:r>
            <w:r w:rsidRPr="00B71E86">
              <w:rPr>
                <w:rFonts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4E445F5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45CC1C2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5823620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4"/>
              </w:tabs>
              <w:ind w:right="-157"/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F632CD7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</w:tr>
      <w:tr w:rsidR="0003042E" w:rsidRPr="00C04077" w14:paraId="6B2EDA47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14:paraId="454B7554" w14:textId="7F350AD0" w:rsidR="0003042E" w:rsidRPr="00B71E86" w:rsidRDefault="0003042E" w:rsidP="009C2885">
            <w:p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28"/>
                <w:szCs w:val="28"/>
                <w:cs/>
              </w:rPr>
            </w:pPr>
            <w:r w:rsidRPr="00B71E8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71E8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FF4883" w:rsidRPr="00B71E8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4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E0E7B0" w14:textId="270ACFB9" w:rsidR="0003042E" w:rsidRPr="00B71E86" w:rsidRDefault="009648DA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2125326A" w14:textId="77777777" w:rsidR="0003042E" w:rsidRPr="00B71E86" w:rsidRDefault="0003042E" w:rsidP="009A3970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B0BE081" w14:textId="4145D348" w:rsidR="0003042E" w:rsidRPr="00B71E86" w:rsidRDefault="009A3970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379,343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</w:tcBorders>
            <w:vAlign w:val="bottom"/>
          </w:tcPr>
          <w:p w14:paraId="01B08018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</w:tr>
      <w:tr w:rsidR="0003042E" w:rsidRPr="00C04077" w14:paraId="07093B55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</w:tcBorders>
            <w:vAlign w:val="bottom"/>
          </w:tcPr>
          <w:p w14:paraId="71F6AF9A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  <w:cs/>
              </w:rPr>
              <w:t xml:space="preserve">     </w:t>
            </w:r>
            <w:r w:rsidRPr="00B71E86">
              <w:rPr>
                <w:rFonts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4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FBBAB59" w14:textId="77777777" w:rsidR="0003042E" w:rsidRPr="00B71E86" w:rsidRDefault="0003042E" w:rsidP="009648DA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7DA9274E" w14:textId="77777777" w:rsidR="0003042E" w:rsidRPr="00B71E86" w:rsidRDefault="0003042E" w:rsidP="009A3970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D55E175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4"/>
              </w:tabs>
              <w:ind w:right="-157"/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</w:tcBorders>
            <w:vAlign w:val="bottom"/>
          </w:tcPr>
          <w:p w14:paraId="42B724BD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  <w:cs/>
              </w:rPr>
            </w:pPr>
          </w:p>
        </w:tc>
      </w:tr>
      <w:tr w:rsidR="0003042E" w:rsidRPr="00C04077" w14:paraId="361049D5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</w:tcBorders>
            <w:vAlign w:val="bottom"/>
          </w:tcPr>
          <w:p w14:paraId="0835E919" w14:textId="6587961F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บริษัทย่อย</w:t>
            </w:r>
            <w:r w:rsidR="005F1B79" w:rsidRPr="00B71E86">
              <w:rPr>
                <w:sz w:val="28"/>
                <w:szCs w:val="28"/>
              </w:rPr>
              <w:t xml:space="preserve"> - </w:t>
            </w:r>
            <w:r w:rsidR="005F1B79" w:rsidRPr="00B71E86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73C26EC" w14:textId="64CFB76F" w:rsidR="0003042E" w:rsidRPr="00B71E86" w:rsidRDefault="009648DA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9ADE01B" w14:textId="77777777" w:rsidR="0003042E" w:rsidRPr="00B71E86" w:rsidRDefault="0003042E" w:rsidP="009A3970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E7B6ABD" w14:textId="27F9D9F3" w:rsidR="0003042E" w:rsidRPr="00B71E86" w:rsidRDefault="009273F2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36,314,077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FBAA31B" w14:textId="3C9E0DB6" w:rsidR="0003042E" w:rsidRPr="00B71E86" w:rsidRDefault="008871F2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18,591,294</w:t>
            </w:r>
          </w:p>
        </w:tc>
      </w:tr>
      <w:tr w:rsidR="009A3970" w:rsidRPr="00C04077" w14:paraId="51B0EC0E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</w:tcBorders>
          </w:tcPr>
          <w:p w14:paraId="0EF45904" w14:textId="264043DC" w:rsidR="009A3970" w:rsidRPr="00B71E86" w:rsidRDefault="009A3970" w:rsidP="009A397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  <w:cs/>
              </w:rPr>
              <w:t xml:space="preserve">               รวมลูกหนี้หมุนเวียนอื่น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F07AF31" w14:textId="0FBD0541" w:rsidR="009A3970" w:rsidRPr="00B71E86" w:rsidRDefault="009648DA" w:rsidP="009A3970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74D8C23D" w14:textId="0A7816EE" w:rsidR="009A3970" w:rsidRPr="00B71E86" w:rsidRDefault="009A3970" w:rsidP="009A3970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AA09D64" w14:textId="64D55613" w:rsidR="009A3970" w:rsidRPr="00B71E86" w:rsidRDefault="009273F2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36,693,420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</w:tcPr>
          <w:p w14:paraId="3EC2C94A" w14:textId="1FBBE7B8" w:rsidR="009A3970" w:rsidRPr="00B71E86" w:rsidRDefault="008871F2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18,591,294</w:t>
            </w:r>
          </w:p>
        </w:tc>
      </w:tr>
      <w:tr w:rsidR="0003042E" w:rsidRPr="00C04077" w14:paraId="2F97E2DF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bottom"/>
          </w:tcPr>
          <w:p w14:paraId="29ED3025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  <w:cs/>
              </w:rPr>
              <w:t xml:space="preserve">               รวมลูกหนี้การค้าและลูกหนี้</w:t>
            </w:r>
            <w:r w:rsidRPr="00B71E86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B71E86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B5CC506" w14:textId="43D95E84" w:rsidR="0003042E" w:rsidRPr="00B71E86" w:rsidRDefault="009648DA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22,120,792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FF38E5" w14:textId="77777777" w:rsidR="0003042E" w:rsidRPr="00B71E86" w:rsidRDefault="0003042E" w:rsidP="006B0A89">
            <w:pPr>
              <w:ind w:right="62"/>
              <w:jc w:val="right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19,015,254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A366821" w14:textId="651736AF" w:rsidR="0003042E" w:rsidRPr="00B71E86" w:rsidRDefault="009273F2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  <w:cs/>
              </w:rPr>
            </w:pPr>
            <w:r w:rsidRPr="00B71E86">
              <w:rPr>
                <w:rFonts w:ascii="AngsanaUPC" w:hAnsi="AngsanaUPC" w:cs="AngsanaUPC"/>
              </w:rPr>
              <w:t>1,409,766,188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445AA01" w14:textId="7ED46905" w:rsidR="0003042E" w:rsidRPr="00B71E86" w:rsidRDefault="0003042E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  <w:cs/>
              </w:rPr>
            </w:pPr>
            <w:r w:rsidRPr="00B71E86">
              <w:rPr>
                <w:rFonts w:ascii="AngsanaUPC" w:hAnsi="AngsanaUPC" w:cs="AngsanaUPC"/>
              </w:rPr>
              <w:t>2,35</w:t>
            </w:r>
            <w:r w:rsidR="008871F2" w:rsidRPr="00B71E86">
              <w:rPr>
                <w:rFonts w:ascii="AngsanaUPC" w:hAnsi="AngsanaUPC" w:cs="AngsanaUPC"/>
              </w:rPr>
              <w:t>1</w:t>
            </w:r>
            <w:r w:rsidRPr="00B71E86">
              <w:rPr>
                <w:rFonts w:ascii="AngsanaUPC" w:hAnsi="AngsanaUPC" w:cs="AngsanaUPC"/>
              </w:rPr>
              <w:t>,</w:t>
            </w:r>
            <w:r w:rsidR="008871F2" w:rsidRPr="00B71E86">
              <w:rPr>
                <w:rFonts w:ascii="AngsanaUPC" w:hAnsi="AngsanaUPC" w:cs="AngsanaUPC"/>
              </w:rPr>
              <w:t>633</w:t>
            </w:r>
            <w:r w:rsidRPr="00B71E86">
              <w:rPr>
                <w:rFonts w:ascii="AngsanaUPC" w:hAnsi="AngsanaUPC" w:cs="AngsanaUPC"/>
              </w:rPr>
              <w:t>,6</w:t>
            </w:r>
            <w:r w:rsidR="008871F2" w:rsidRPr="00B71E86">
              <w:rPr>
                <w:rFonts w:ascii="AngsanaUPC" w:hAnsi="AngsanaUPC" w:cs="AngsanaUPC"/>
              </w:rPr>
              <w:t>82</w:t>
            </w:r>
          </w:p>
        </w:tc>
      </w:tr>
      <w:tr w:rsidR="0003042E" w:rsidRPr="00C04077" w14:paraId="510FCFDE" w14:textId="77777777" w:rsidTr="00DE3042">
        <w:trPr>
          <w:cantSplit/>
          <w:trHeight w:hRule="exact" w:val="425"/>
        </w:trPr>
        <w:tc>
          <w:tcPr>
            <w:tcW w:w="4252" w:type="dxa"/>
            <w:tcBorders>
              <w:bottom w:val="nil"/>
            </w:tcBorders>
            <w:vAlign w:val="bottom"/>
          </w:tcPr>
          <w:p w14:paraId="70E75E40" w14:textId="77777777" w:rsidR="0003042E" w:rsidRPr="00B71E86" w:rsidRDefault="0003042E" w:rsidP="009C2885">
            <w:pPr>
              <w:ind w:right="-432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 xml:space="preserve">2.  </w:t>
            </w:r>
            <w:r w:rsidRPr="00B71E86">
              <w:rPr>
                <w:sz w:val="28"/>
                <w:szCs w:val="28"/>
                <w:cs/>
              </w:rPr>
              <w:t xml:space="preserve">เงินให้กู้ยืมระยะสั้น </w:t>
            </w:r>
            <w:r w:rsidRPr="00B71E86">
              <w:rPr>
                <w:sz w:val="28"/>
                <w:szCs w:val="28"/>
              </w:rPr>
              <w:t>(</w:t>
            </w:r>
            <w:r w:rsidRPr="00B71E86">
              <w:rPr>
                <w:sz w:val="28"/>
                <w:szCs w:val="28"/>
                <w:cs/>
              </w:rPr>
              <w:t>หมายเหตุ</w:t>
            </w:r>
            <w:r w:rsidRPr="00B71E86">
              <w:rPr>
                <w:sz w:val="28"/>
                <w:szCs w:val="28"/>
              </w:rPr>
              <w:t xml:space="preserve"> 6)</w:t>
            </w:r>
          </w:p>
        </w:tc>
        <w:tc>
          <w:tcPr>
            <w:tcW w:w="1304" w:type="dxa"/>
            <w:tcBorders>
              <w:bottom w:val="nil"/>
              <w:right w:val="dashed" w:sz="4" w:space="0" w:color="auto"/>
            </w:tcBorders>
            <w:vAlign w:val="bottom"/>
          </w:tcPr>
          <w:p w14:paraId="7717A3E6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left w:val="nil"/>
              <w:bottom w:val="nil"/>
            </w:tcBorders>
            <w:vAlign w:val="bottom"/>
          </w:tcPr>
          <w:p w14:paraId="60F7A910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332" w:type="dxa"/>
            <w:tcBorders>
              <w:bottom w:val="nil"/>
              <w:right w:val="dashed" w:sz="4" w:space="0" w:color="auto"/>
            </w:tcBorders>
            <w:vAlign w:val="bottom"/>
          </w:tcPr>
          <w:p w14:paraId="181DA40E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4"/>
              </w:tabs>
              <w:ind w:right="-157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333" w:type="dxa"/>
            <w:tcBorders>
              <w:left w:val="nil"/>
              <w:bottom w:val="nil"/>
            </w:tcBorders>
            <w:vAlign w:val="bottom"/>
          </w:tcPr>
          <w:p w14:paraId="442B6D60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</w:tr>
      <w:tr w:rsidR="0003042E" w:rsidRPr="00C04077" w14:paraId="4FC42212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bottom"/>
          </w:tcPr>
          <w:p w14:paraId="66A6693D" w14:textId="64B76E2F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บริษัทย่อย</w:t>
            </w:r>
            <w:r w:rsidR="001F15AF" w:rsidRPr="00B71E86">
              <w:rPr>
                <w:sz w:val="28"/>
                <w:szCs w:val="28"/>
              </w:rPr>
              <w:t xml:space="preserve"> </w:t>
            </w:r>
            <w:r w:rsidRPr="00B71E86">
              <w:rPr>
                <w:sz w:val="28"/>
                <w:szCs w:val="28"/>
              </w:rPr>
              <w:t>-</w:t>
            </w:r>
            <w:r w:rsidR="001F15AF" w:rsidRPr="00B71E86">
              <w:rPr>
                <w:sz w:val="28"/>
                <w:szCs w:val="28"/>
              </w:rPr>
              <w:t xml:space="preserve"> </w:t>
            </w:r>
            <w:r w:rsidRPr="00B71E86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9203117" w14:textId="125BA354" w:rsidR="0003042E" w:rsidRPr="00B71E86" w:rsidRDefault="00EC04CB" w:rsidP="009C2885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307F05D" w14:textId="77777777" w:rsidR="0003042E" w:rsidRPr="00B71E86" w:rsidRDefault="0003042E" w:rsidP="009A3970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29CCB51" w14:textId="2EF1EE9C" w:rsidR="0003042E" w:rsidRPr="00B71E86" w:rsidRDefault="00EC04CB" w:rsidP="00EC04CB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30D0B9" w14:textId="77777777" w:rsidR="0003042E" w:rsidRPr="00B71E86" w:rsidRDefault="0003042E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  <w:cs/>
              </w:rPr>
            </w:pPr>
            <w:r w:rsidRPr="00B71E86">
              <w:rPr>
                <w:rFonts w:ascii="AngsanaUPC" w:hAnsi="AngsanaUPC" w:cs="AngsanaUPC"/>
              </w:rPr>
              <w:t>459,747,302</w:t>
            </w:r>
          </w:p>
        </w:tc>
      </w:tr>
      <w:tr w:rsidR="00D62957" w:rsidRPr="00C04077" w14:paraId="082A8E32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bottom"/>
          </w:tcPr>
          <w:p w14:paraId="4C3A54B9" w14:textId="54542784" w:rsidR="00D62957" w:rsidRPr="00B71E86" w:rsidRDefault="00D62957" w:rsidP="00DE3042">
            <w:pPr>
              <w:tabs>
                <w:tab w:val="left" w:pos="360"/>
                <w:tab w:val="left" w:pos="900"/>
                <w:tab w:val="left" w:pos="1440"/>
              </w:tabs>
              <w:ind w:right="-106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 xml:space="preserve">3.  </w:t>
            </w:r>
            <w:r w:rsidRPr="00B71E86">
              <w:rPr>
                <w:rFonts w:hint="cs"/>
                <w:sz w:val="28"/>
                <w:szCs w:val="28"/>
                <w:cs/>
              </w:rPr>
              <w:t>ส่วนของเงินให้กู้ยืมระยะยาวแก่กิจการ</w:t>
            </w:r>
            <w:r w:rsidR="00785C4B" w:rsidRPr="00B71E86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4D11997" w14:textId="77777777" w:rsidR="00D62957" w:rsidRPr="00B71E86" w:rsidRDefault="00D62957" w:rsidP="00D62957">
            <w:pPr>
              <w:spacing w:line="20" w:lineRule="atLeast"/>
              <w:ind w:right="-8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4CFB4A3" w14:textId="77777777" w:rsidR="00D62957" w:rsidRPr="00B71E86" w:rsidRDefault="00D62957" w:rsidP="00D62957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F519193" w14:textId="77777777" w:rsidR="00D62957" w:rsidRPr="00B71E86" w:rsidRDefault="00D62957" w:rsidP="00D62957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74AB5BA" w14:textId="77777777" w:rsidR="00D62957" w:rsidRPr="00B71E86" w:rsidRDefault="00D62957" w:rsidP="00D629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</w:tr>
      <w:tr w:rsidR="00402F88" w:rsidRPr="00C04077" w14:paraId="2F561649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</w:tcBorders>
            <w:vAlign w:val="bottom"/>
          </w:tcPr>
          <w:p w14:paraId="0F0495B5" w14:textId="68327173" w:rsidR="00402F88" w:rsidRPr="00B71E86" w:rsidRDefault="00785C4B" w:rsidP="00785C4B">
            <w:pPr>
              <w:tabs>
                <w:tab w:val="left" w:pos="360"/>
                <w:tab w:val="left" w:pos="900"/>
                <w:tab w:val="left" w:pos="1440"/>
              </w:tabs>
              <w:ind w:left="322"/>
              <w:jc w:val="both"/>
              <w:rPr>
                <w:sz w:val="28"/>
                <w:szCs w:val="28"/>
              </w:rPr>
            </w:pPr>
            <w:r w:rsidRPr="00B71E86">
              <w:rPr>
                <w:rFonts w:hint="cs"/>
                <w:sz w:val="28"/>
                <w:szCs w:val="28"/>
                <w:cs/>
              </w:rPr>
              <w:t xml:space="preserve">ที่ถึงกำหนดรับชำระภายในหนึ่งปี </w:t>
            </w:r>
            <w:r w:rsidR="00D62957" w:rsidRPr="00B71E86">
              <w:rPr>
                <w:sz w:val="28"/>
                <w:szCs w:val="28"/>
              </w:rPr>
              <w:t>(</w:t>
            </w:r>
            <w:r w:rsidR="00D62957" w:rsidRPr="00B71E86">
              <w:rPr>
                <w:sz w:val="28"/>
                <w:szCs w:val="28"/>
                <w:cs/>
              </w:rPr>
              <w:t>หมายเหตุ</w:t>
            </w:r>
            <w:r w:rsidR="00D62957" w:rsidRPr="00B71E86">
              <w:rPr>
                <w:rFonts w:hint="cs"/>
                <w:sz w:val="28"/>
                <w:szCs w:val="28"/>
                <w:cs/>
              </w:rPr>
              <w:t xml:space="preserve"> </w:t>
            </w:r>
            <w:r w:rsidR="00D62957" w:rsidRPr="00B71E86">
              <w:rPr>
                <w:sz w:val="28"/>
                <w:szCs w:val="28"/>
              </w:rPr>
              <w:t>13)</w:t>
            </w:r>
          </w:p>
        </w:tc>
        <w:tc>
          <w:tcPr>
            <w:tcW w:w="1304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DEFEDC9" w14:textId="77777777" w:rsidR="00402F88" w:rsidRPr="00B71E86" w:rsidRDefault="00402F88" w:rsidP="009C2885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3882183A" w14:textId="77777777" w:rsidR="00402F88" w:rsidRPr="00B71E86" w:rsidRDefault="00402F88" w:rsidP="009A3970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1E84B99" w14:textId="77777777" w:rsidR="00402F88" w:rsidRPr="00B71E86" w:rsidRDefault="00402F88" w:rsidP="00EC04CB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</w:tcBorders>
            <w:vAlign w:val="bottom"/>
          </w:tcPr>
          <w:p w14:paraId="77A92750" w14:textId="77777777" w:rsidR="00402F88" w:rsidRPr="00B71E86" w:rsidRDefault="00402F88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</w:tr>
      <w:tr w:rsidR="00785C4B" w:rsidRPr="00C04077" w14:paraId="63B2A5BF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bottom"/>
          </w:tcPr>
          <w:p w14:paraId="0A68C45B" w14:textId="77A552DE" w:rsidR="00785C4B" w:rsidRPr="00B71E86" w:rsidRDefault="00785C4B" w:rsidP="00785C4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บริษัทย่อย</w:t>
            </w:r>
            <w:r w:rsidR="001F15AF" w:rsidRPr="00B71E86">
              <w:rPr>
                <w:sz w:val="28"/>
                <w:szCs w:val="28"/>
              </w:rPr>
              <w:t xml:space="preserve"> </w:t>
            </w:r>
            <w:r w:rsidRPr="00B71E86">
              <w:rPr>
                <w:sz w:val="28"/>
                <w:szCs w:val="28"/>
              </w:rPr>
              <w:t>-</w:t>
            </w:r>
            <w:r w:rsidR="001F15AF" w:rsidRPr="00B71E86">
              <w:rPr>
                <w:sz w:val="28"/>
                <w:szCs w:val="28"/>
              </w:rPr>
              <w:t xml:space="preserve"> </w:t>
            </w:r>
            <w:r w:rsidRPr="00B71E86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041A01C" w14:textId="65C45298" w:rsidR="00785C4B" w:rsidRPr="00B71E86" w:rsidRDefault="001F6D76" w:rsidP="00785C4B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  <w:r w:rsidRPr="00B71E8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0A85633" w14:textId="37A17626" w:rsidR="00785C4B" w:rsidRPr="00B71E86" w:rsidRDefault="001F6D76" w:rsidP="00785C4B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4FF9819" w14:textId="213BF9C9" w:rsidR="00785C4B" w:rsidRPr="00B71E86" w:rsidRDefault="00310443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</w:pPr>
            <w:r w:rsidRPr="00B71E86">
              <w:rPr>
                <w:rFonts w:ascii="AngsanaUPC" w:hAnsi="AngsanaUPC" w:cs="AngsanaUPC"/>
              </w:rPr>
              <w:t>660,618,940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C7AF26B" w14:textId="0D1E82EA" w:rsidR="00785C4B" w:rsidRPr="00B71E86" w:rsidRDefault="001F6D76" w:rsidP="001F6D76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BA478E" w:rsidRPr="00C04077" w14:paraId="1401FB6D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bottom"/>
          </w:tcPr>
          <w:p w14:paraId="4C5DE82B" w14:textId="318B8415" w:rsidR="00BA478E" w:rsidRPr="00B71E86" w:rsidRDefault="00BA478E" w:rsidP="00BA478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 xml:space="preserve">4.  </w:t>
            </w:r>
            <w:r w:rsidRPr="00B71E86">
              <w:rPr>
                <w:rFonts w:hint="cs"/>
                <w:sz w:val="28"/>
                <w:szCs w:val="28"/>
                <w:cs/>
              </w:rPr>
              <w:t xml:space="preserve">ลูกหนี้ไม่หมุนเวียนอื่น 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9A09662" w14:textId="77777777" w:rsidR="00BA478E" w:rsidRPr="00B71E86" w:rsidRDefault="00BA478E" w:rsidP="00BA478E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0B6027F" w14:textId="77777777" w:rsidR="00BA478E" w:rsidRPr="00B71E86" w:rsidRDefault="00BA478E" w:rsidP="00BA478E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18A9442" w14:textId="77777777" w:rsidR="00BA478E" w:rsidRPr="00B71E86" w:rsidRDefault="00BA478E" w:rsidP="00BA478E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C6684D0" w14:textId="77777777" w:rsidR="00BA478E" w:rsidRPr="00B71E86" w:rsidRDefault="00BA478E" w:rsidP="00BA47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</w:tr>
      <w:tr w:rsidR="00BA478E" w:rsidRPr="00C04077" w14:paraId="38CD31E8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bottom"/>
          </w:tcPr>
          <w:p w14:paraId="63AF78B4" w14:textId="5DA99937" w:rsidR="00BA478E" w:rsidRPr="00B71E86" w:rsidRDefault="00BA478E" w:rsidP="00BA478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DB67737" w14:textId="66910D9E" w:rsidR="00BA478E" w:rsidRPr="00B71E86" w:rsidRDefault="001F6D76" w:rsidP="00BA478E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  <w:r w:rsidRPr="00B71E8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C08736A" w14:textId="4E67AB52" w:rsidR="00BA478E" w:rsidRPr="00B71E86" w:rsidRDefault="00BA478E" w:rsidP="00BA478E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B407BB5" w14:textId="150A1F43" w:rsidR="00BA478E" w:rsidRPr="00B71E86" w:rsidRDefault="00673702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5,982,561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3D68C31" w14:textId="10DF3D15" w:rsidR="00BA478E" w:rsidRPr="00B71E86" w:rsidRDefault="00694D11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cs="AngsanaUPC"/>
                <w:cs/>
              </w:rPr>
              <w:t>47</w:t>
            </w:r>
            <w:r w:rsidRPr="00B71E86">
              <w:t>,</w:t>
            </w:r>
            <w:r w:rsidRPr="00B71E86">
              <w:rPr>
                <w:rFonts w:ascii="AngsanaUPC" w:hAnsi="AngsanaUPC" w:cs="AngsanaUPC"/>
                <w:cs/>
              </w:rPr>
              <w:t>525</w:t>
            </w:r>
            <w:r w:rsidRPr="00B71E86">
              <w:t>,</w:t>
            </w:r>
            <w:r w:rsidRPr="00B71E86">
              <w:rPr>
                <w:rFonts w:cs="AngsanaUPC"/>
                <w:cs/>
              </w:rPr>
              <w:t>703</w:t>
            </w:r>
          </w:p>
        </w:tc>
      </w:tr>
      <w:tr w:rsidR="0003042E" w:rsidRPr="00C04077" w14:paraId="57A27269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bottom"/>
          </w:tcPr>
          <w:p w14:paraId="325BF6B7" w14:textId="02EE0B3B" w:rsidR="0003042E" w:rsidRPr="00B71E86" w:rsidRDefault="00BA478E" w:rsidP="009C2885">
            <w:pPr>
              <w:tabs>
                <w:tab w:val="left" w:pos="439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5</w:t>
            </w:r>
            <w:r w:rsidR="0003042E" w:rsidRPr="00B71E86">
              <w:rPr>
                <w:sz w:val="28"/>
                <w:szCs w:val="28"/>
              </w:rPr>
              <w:t xml:space="preserve">.  </w:t>
            </w:r>
            <w:r w:rsidR="0003042E" w:rsidRPr="00B71E86">
              <w:rPr>
                <w:sz w:val="28"/>
                <w:szCs w:val="28"/>
                <w:cs/>
              </w:rPr>
              <w:t>เงินให้กู้ยืมระยะ</w:t>
            </w:r>
            <w:r w:rsidR="0003042E" w:rsidRPr="00B71E86">
              <w:rPr>
                <w:rFonts w:hint="cs"/>
                <w:sz w:val="28"/>
                <w:szCs w:val="28"/>
                <w:cs/>
              </w:rPr>
              <w:t>ยาว</w:t>
            </w:r>
            <w:r w:rsidR="0003042E" w:rsidRPr="00B71E86">
              <w:rPr>
                <w:sz w:val="28"/>
                <w:szCs w:val="28"/>
                <w:cs/>
              </w:rPr>
              <w:t xml:space="preserve"> </w:t>
            </w:r>
            <w:r w:rsidR="0003042E" w:rsidRPr="00B71E86">
              <w:rPr>
                <w:sz w:val="28"/>
                <w:szCs w:val="28"/>
              </w:rPr>
              <w:t>(</w:t>
            </w:r>
            <w:r w:rsidR="0003042E" w:rsidRPr="00B71E86">
              <w:rPr>
                <w:sz w:val="28"/>
                <w:szCs w:val="28"/>
                <w:cs/>
              </w:rPr>
              <w:t>หมายเหตุ</w:t>
            </w:r>
            <w:r w:rsidR="0003042E" w:rsidRPr="00B71E86">
              <w:rPr>
                <w:sz w:val="28"/>
                <w:szCs w:val="28"/>
              </w:rPr>
              <w:t xml:space="preserve"> </w:t>
            </w:r>
            <w:r w:rsidR="00785C4B" w:rsidRPr="00B71E86">
              <w:rPr>
                <w:sz w:val="28"/>
                <w:szCs w:val="28"/>
              </w:rPr>
              <w:t>13</w:t>
            </w:r>
            <w:r w:rsidR="0003042E" w:rsidRPr="00B71E86">
              <w:rPr>
                <w:sz w:val="28"/>
                <w:szCs w:val="28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D148CB8" w14:textId="77777777" w:rsidR="0003042E" w:rsidRPr="00B71E86" w:rsidRDefault="0003042E" w:rsidP="009C2885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8673832" w14:textId="77777777" w:rsidR="0003042E" w:rsidRPr="00B71E86" w:rsidRDefault="0003042E" w:rsidP="009A3970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AE3CFB2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4"/>
              </w:tabs>
              <w:ind w:right="-157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0A3D154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</w:tr>
      <w:tr w:rsidR="0003042E" w:rsidRPr="00C04077" w14:paraId="32DC6B6D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bottom"/>
          </w:tcPr>
          <w:p w14:paraId="0E0BF965" w14:textId="395B7143" w:rsidR="0003042E" w:rsidRPr="00B71E86" w:rsidRDefault="0003042E" w:rsidP="009C2885">
            <w:pPr>
              <w:tabs>
                <w:tab w:val="left" w:pos="439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บริษัทย่อย</w:t>
            </w:r>
            <w:r w:rsidR="001F15AF" w:rsidRPr="00B71E86">
              <w:rPr>
                <w:sz w:val="28"/>
                <w:szCs w:val="28"/>
              </w:rPr>
              <w:t xml:space="preserve"> - </w:t>
            </w:r>
            <w:r w:rsidR="001F15AF" w:rsidRPr="00B71E86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C6B4399" w14:textId="6462B547" w:rsidR="0003042E" w:rsidRPr="00B71E86" w:rsidRDefault="00D2766C" w:rsidP="009C2885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A0D2F5B" w14:textId="77777777" w:rsidR="0003042E" w:rsidRPr="00B71E86" w:rsidRDefault="0003042E" w:rsidP="009A3970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6DE89C1" w14:textId="52F670D8" w:rsidR="0003042E" w:rsidRPr="00B71E86" w:rsidRDefault="009B6B61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1,681,745,945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25786D5" w14:textId="77777777" w:rsidR="0003042E" w:rsidRPr="00B71E86" w:rsidRDefault="0003042E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2,084,907,935</w:t>
            </w:r>
          </w:p>
        </w:tc>
      </w:tr>
      <w:tr w:rsidR="0003042E" w:rsidRPr="00C04077" w14:paraId="332EDAC1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center"/>
          </w:tcPr>
          <w:p w14:paraId="3ED21DB4" w14:textId="471E99F9" w:rsidR="0003042E" w:rsidRPr="00B71E86" w:rsidRDefault="002F5D3F" w:rsidP="009C288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71E86">
              <w:rPr>
                <w:rFonts w:ascii="Angsana New" w:hAnsi="Angsana New"/>
                <w:sz w:val="28"/>
                <w:szCs w:val="28"/>
              </w:rPr>
              <w:t>6</w:t>
            </w:r>
            <w:r w:rsidR="0003042E" w:rsidRPr="00B71E86">
              <w:rPr>
                <w:rFonts w:ascii="Angsana New" w:hAnsi="Angsana New" w:hint="cs"/>
                <w:sz w:val="28"/>
                <w:szCs w:val="28"/>
                <w:cs/>
              </w:rPr>
              <w:t xml:space="preserve">. สินทรัพย์สิทธิการใช้ </w:t>
            </w:r>
            <w:r w:rsidR="0003042E" w:rsidRPr="00B71E86">
              <w:rPr>
                <w:sz w:val="28"/>
                <w:szCs w:val="28"/>
                <w:cs/>
              </w:rPr>
              <w:t xml:space="preserve">(หมายเหตุ </w:t>
            </w:r>
            <w:r w:rsidR="0003042E" w:rsidRPr="00B71E86">
              <w:rPr>
                <w:sz w:val="28"/>
                <w:szCs w:val="28"/>
              </w:rPr>
              <w:t>1</w:t>
            </w:r>
            <w:r w:rsidR="00296317" w:rsidRPr="00B71E86">
              <w:rPr>
                <w:sz w:val="28"/>
                <w:szCs w:val="28"/>
              </w:rPr>
              <w:t>6</w:t>
            </w:r>
            <w:r w:rsidR="0003042E" w:rsidRPr="00B71E86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DCA6560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89FC553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461FCDC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4"/>
              </w:tabs>
              <w:ind w:right="-157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E2E5990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</w:tr>
      <w:tr w:rsidR="0003042E" w:rsidRPr="00C04077" w14:paraId="13BF37B7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center"/>
          </w:tcPr>
          <w:p w14:paraId="278AF81B" w14:textId="77777777" w:rsidR="0003042E" w:rsidRPr="00B71E86" w:rsidRDefault="0003042E" w:rsidP="0003042E">
            <w:pPr>
              <w:numPr>
                <w:ilvl w:val="0"/>
                <w:numId w:val="41"/>
              </w:num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71E86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71E86">
              <w:rPr>
                <w:sz w:val="28"/>
                <w:szCs w:val="28"/>
                <w:cs/>
              </w:rPr>
              <w:t>บริษัท</w:t>
            </w:r>
            <w:r w:rsidRPr="00B71E86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195CDD0E" w14:textId="51ACDF9D" w:rsidR="0003042E" w:rsidRPr="00B71E86" w:rsidRDefault="00E44C1A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331,323,52</w:t>
            </w:r>
            <w:r w:rsidR="00F91888">
              <w:rPr>
                <w:rFonts w:ascii="AngsanaUPC" w:hAnsi="AngsanaUPC" w:cs="AngsanaUPC" w:hint="cs"/>
                <w:cs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1A99333C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210,552,813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24F53C6" w14:textId="09B586A0" w:rsidR="0003042E" w:rsidRPr="00B71E86" w:rsidRDefault="00E44C1A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148,410,828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84D97A4" w14:textId="77777777" w:rsidR="0003042E" w:rsidRPr="00B71E86" w:rsidRDefault="0003042E" w:rsidP="00984B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80,430,235</w:t>
            </w:r>
          </w:p>
        </w:tc>
      </w:tr>
      <w:tr w:rsidR="0003042E" w:rsidRPr="00C04077" w14:paraId="037DE488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center"/>
          </w:tcPr>
          <w:p w14:paraId="29C91663" w14:textId="494BD363" w:rsidR="0003042E" w:rsidRPr="00B71E86" w:rsidRDefault="000D583B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71E86">
              <w:rPr>
                <w:rFonts w:ascii="Angsana New" w:hAnsi="Angsana New"/>
                <w:sz w:val="28"/>
                <w:szCs w:val="28"/>
              </w:rPr>
              <w:t>7</w:t>
            </w:r>
            <w:r w:rsidR="0003042E" w:rsidRPr="00B71E86">
              <w:rPr>
                <w:rFonts w:ascii="Angsana New" w:hAnsi="Angsana New" w:hint="cs"/>
                <w:sz w:val="28"/>
                <w:szCs w:val="28"/>
                <w:cs/>
              </w:rPr>
              <w:t>. ละครกำลังผลิต/ลิขสิทธิ์ภาพยนตร์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226CA291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</w:tcPr>
          <w:p w14:paraId="3CA55CE8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EEA0E05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4"/>
              </w:tabs>
              <w:spacing w:line="20" w:lineRule="atLeast"/>
              <w:ind w:right="-157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4289235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</w:tr>
      <w:tr w:rsidR="0003042E" w:rsidRPr="00C04077" w14:paraId="206AF769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14:paraId="0FB4F0C1" w14:textId="77777777" w:rsidR="0003042E" w:rsidRPr="00B71E86" w:rsidRDefault="0003042E" w:rsidP="0003042E">
            <w:pPr>
              <w:numPr>
                <w:ilvl w:val="0"/>
                <w:numId w:val="41"/>
              </w:num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71E86">
              <w:rPr>
                <w:rFonts w:hint="cs"/>
                <w:sz w:val="28"/>
                <w:szCs w:val="28"/>
                <w:cs/>
              </w:rPr>
              <w:t xml:space="preserve"> การร่วมค้า</w:t>
            </w:r>
          </w:p>
        </w:tc>
        <w:tc>
          <w:tcPr>
            <w:tcW w:w="1304" w:type="dxa"/>
            <w:tcBorders>
              <w:top w:val="nil"/>
              <w:bottom w:val="nil"/>
              <w:right w:val="dashed" w:sz="4" w:space="0" w:color="auto"/>
            </w:tcBorders>
          </w:tcPr>
          <w:p w14:paraId="2B84CA32" w14:textId="0C81E670" w:rsidR="0003042E" w:rsidRPr="00B71E86" w:rsidRDefault="000D583B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4,500,000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</w:tcPr>
          <w:p w14:paraId="204DAED7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1,800,000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F393D4E" w14:textId="6E722150" w:rsidR="0003042E" w:rsidRPr="00B71E86" w:rsidRDefault="000D583B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</w:tcBorders>
            <w:vAlign w:val="center"/>
          </w:tcPr>
          <w:p w14:paraId="31F1B2F4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</w:tr>
      <w:tr w:rsidR="0003042E" w:rsidRPr="00C04077" w14:paraId="735FBC7A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14:paraId="42A23689" w14:textId="77777777" w:rsidR="0003042E" w:rsidRPr="00B71E86" w:rsidRDefault="0003042E" w:rsidP="0003042E">
            <w:pPr>
              <w:numPr>
                <w:ilvl w:val="0"/>
                <w:numId w:val="41"/>
              </w:num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71E86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71E86">
              <w:rPr>
                <w:sz w:val="28"/>
                <w:szCs w:val="28"/>
                <w:cs/>
              </w:rPr>
              <w:t>บริษัท</w:t>
            </w:r>
            <w:r w:rsidRPr="00B71E86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6412F2DE" w14:textId="6A15ECF2" w:rsidR="0003042E" w:rsidRPr="00B71E86" w:rsidRDefault="000D583B" w:rsidP="000D583B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45FC2B54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35,420,000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61718F1" w14:textId="2B74F6F8" w:rsidR="0003042E" w:rsidRPr="00B71E86" w:rsidRDefault="000D583B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F24D72D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</w:tr>
      <w:tr w:rsidR="0003042E" w:rsidRPr="00C04077" w14:paraId="76C6B55C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center"/>
          </w:tcPr>
          <w:p w14:paraId="3ACE7A26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  <w:cs/>
              </w:rPr>
              <w:t xml:space="preserve">               รวมละครกำลังผลิต/ลิขสิทธิ์ภาพยนตร์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1E30D7F4" w14:textId="548FB93B" w:rsidR="0003042E" w:rsidRPr="00B71E86" w:rsidRDefault="000D583B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4,500,000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52D95E71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37,220,000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808F4BB" w14:textId="41335A24" w:rsidR="0003042E" w:rsidRPr="00B71E86" w:rsidRDefault="000D583B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AA1A86B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</w:tr>
      <w:tr w:rsidR="0003042E" w:rsidRPr="00C04077" w14:paraId="7499E890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bottom"/>
          </w:tcPr>
          <w:p w14:paraId="402875DF" w14:textId="6B054622" w:rsidR="0003042E" w:rsidRPr="00B71E86" w:rsidRDefault="00741790" w:rsidP="009C288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8</w:t>
            </w:r>
            <w:r w:rsidR="0003042E" w:rsidRPr="00B71E86">
              <w:rPr>
                <w:sz w:val="28"/>
                <w:szCs w:val="28"/>
              </w:rPr>
              <w:t xml:space="preserve">. </w:t>
            </w:r>
            <w:r w:rsidR="0003042E" w:rsidRPr="00B71E86">
              <w:rPr>
                <w:rFonts w:hint="cs"/>
                <w:sz w:val="28"/>
                <w:szCs w:val="28"/>
                <w:cs/>
              </w:rPr>
              <w:t>เงินมัดจำค่าลิขสิทธิ์ภาพยนตร์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B3EB1C5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F36B086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01EFC7D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4"/>
              </w:tabs>
              <w:spacing w:line="20" w:lineRule="atLeast"/>
              <w:ind w:right="-157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FC93242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</w:tr>
      <w:tr w:rsidR="0003042E" w:rsidRPr="00C04077" w14:paraId="6598FD33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bottom"/>
          </w:tcPr>
          <w:p w14:paraId="4F7BCD4E" w14:textId="77777777" w:rsidR="0003042E" w:rsidRPr="00B71E86" w:rsidRDefault="0003042E" w:rsidP="0003042E">
            <w:pPr>
              <w:numPr>
                <w:ilvl w:val="0"/>
                <w:numId w:val="38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B71E86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B7FFFE0" w14:textId="341E8A13" w:rsidR="0003042E" w:rsidRPr="00B71E86" w:rsidRDefault="00B76A3C" w:rsidP="00B76A3C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8882CB5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750,000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B281103" w14:textId="3DCB1CD9" w:rsidR="0003042E" w:rsidRPr="00B71E86" w:rsidRDefault="00B76A3C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B21AA8F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</w:tr>
    </w:tbl>
    <w:p w14:paraId="393671C8" w14:textId="77777777" w:rsidR="0003042E" w:rsidRDefault="0003042E" w:rsidP="0003042E">
      <w:pPr>
        <w:rPr>
          <w:sz w:val="28"/>
          <w:szCs w:val="28"/>
        </w:rPr>
      </w:pPr>
    </w:p>
    <w:p w14:paraId="10F19D2B" w14:textId="77777777" w:rsidR="00795A6A" w:rsidRDefault="00795A6A" w:rsidP="0003042E">
      <w:pPr>
        <w:rPr>
          <w:sz w:val="28"/>
          <w:szCs w:val="28"/>
        </w:rPr>
      </w:pPr>
    </w:p>
    <w:p w14:paraId="2299403D" w14:textId="77777777" w:rsidR="00944F8B" w:rsidRDefault="00944F8B" w:rsidP="0003042E">
      <w:pPr>
        <w:rPr>
          <w:sz w:val="28"/>
          <w:szCs w:val="28"/>
        </w:rPr>
      </w:pPr>
    </w:p>
    <w:p w14:paraId="78B7E0D7" w14:textId="77777777" w:rsidR="0003042E" w:rsidRDefault="0003042E" w:rsidP="00FE5ED7">
      <w:pPr>
        <w:spacing w:line="192" w:lineRule="auto"/>
        <w:ind w:right="-28"/>
        <w:jc w:val="right"/>
      </w:pPr>
      <w:r w:rsidRPr="00C04077">
        <w:rPr>
          <w:sz w:val="28"/>
          <w:szCs w:val="28"/>
          <w:cs/>
        </w:rPr>
        <w:lastRenderedPageBreak/>
        <w:t xml:space="preserve">หน่วย </w:t>
      </w:r>
      <w:r w:rsidRPr="00C04077">
        <w:rPr>
          <w:sz w:val="28"/>
          <w:szCs w:val="28"/>
        </w:rPr>
        <w:t xml:space="preserve">: </w:t>
      </w:r>
      <w:r>
        <w:rPr>
          <w:sz w:val="28"/>
          <w:szCs w:val="28"/>
          <w:cs/>
        </w:rPr>
        <w:t>บาท</w:t>
      </w:r>
    </w:p>
    <w:tbl>
      <w:tblPr>
        <w:tblW w:w="9525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2"/>
        <w:gridCol w:w="1304"/>
        <w:gridCol w:w="1304"/>
        <w:gridCol w:w="1332"/>
        <w:gridCol w:w="1333"/>
      </w:tblGrid>
      <w:tr w:rsidR="0003042E" w:rsidRPr="00B95CD0" w14:paraId="380D0306" w14:textId="77777777" w:rsidTr="00DE3042">
        <w:trPr>
          <w:cantSplit/>
          <w:trHeight w:hRule="exact" w:val="425"/>
        </w:trPr>
        <w:tc>
          <w:tcPr>
            <w:tcW w:w="42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399A7B" w14:textId="77777777" w:rsidR="0003042E" w:rsidRPr="00B95CD0" w:rsidRDefault="0003042E" w:rsidP="009C2885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</w:t>
            </w:r>
            <w:r>
              <w:rPr>
                <w:rFonts w:hint="cs"/>
                <w:sz w:val="28"/>
                <w:szCs w:val="28"/>
                <w:cs/>
              </w:rPr>
              <w:t>บ</w:t>
            </w:r>
            <w:r w:rsidRPr="00C04077">
              <w:rPr>
                <w:sz w:val="28"/>
                <w:szCs w:val="28"/>
                <w:cs/>
              </w:rPr>
              <w:t>ฐานะการเงิน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E83C9F" w14:textId="77777777" w:rsidR="0003042E" w:rsidRPr="00262D45" w:rsidRDefault="0003042E" w:rsidP="009C2885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D6A74BB" w14:textId="77777777" w:rsidR="0003042E" w:rsidRPr="00262D45" w:rsidRDefault="0003042E" w:rsidP="009C2885">
            <w:pPr>
              <w:pStyle w:val="Heading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งบการเงิน</w:t>
            </w:r>
            <w:r>
              <w:rPr>
                <w:rFonts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3042E" w:rsidRPr="00B95CD0" w14:paraId="2737C50A" w14:textId="77777777" w:rsidTr="00DE3042">
        <w:trPr>
          <w:cantSplit/>
          <w:trHeight w:hRule="exact" w:val="397"/>
        </w:trPr>
        <w:tc>
          <w:tcPr>
            <w:tcW w:w="4252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639D5E5" w14:textId="77777777" w:rsidR="0003042E" w:rsidRDefault="0003042E" w:rsidP="009C2885">
            <w:pPr>
              <w:pStyle w:val="Heading4"/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3CF8E6D" w14:textId="77777777" w:rsidR="0003042E" w:rsidRPr="00262D45" w:rsidRDefault="0003042E" w:rsidP="002B1A2F">
            <w:pPr>
              <w:pStyle w:val="Heading4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DC70" w14:textId="77777777" w:rsidR="0003042E" w:rsidRPr="00262D45" w:rsidRDefault="0003042E" w:rsidP="002B1A2F">
            <w:pPr>
              <w:pStyle w:val="Heading4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8F0A3A8" w14:textId="77777777" w:rsidR="0003042E" w:rsidRPr="00262D45" w:rsidRDefault="0003042E" w:rsidP="002B1A2F">
            <w:pPr>
              <w:pStyle w:val="Heading4"/>
              <w:rPr>
                <w:sz w:val="28"/>
                <w:szCs w:val="28"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52C33E3E" w14:textId="77777777" w:rsidR="0003042E" w:rsidRPr="00262D45" w:rsidRDefault="0003042E" w:rsidP="002B1A2F">
            <w:pPr>
              <w:pStyle w:val="Heading4"/>
              <w:rPr>
                <w:sz w:val="28"/>
                <w:szCs w:val="28"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7</w:t>
            </w:r>
          </w:p>
        </w:tc>
      </w:tr>
      <w:tr w:rsidR="0003042E" w:rsidRPr="00B95CD0" w14:paraId="767E37C1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27CCC6B" w14:textId="14B46A9C" w:rsidR="0003042E" w:rsidRPr="00B71E86" w:rsidRDefault="00741790" w:rsidP="009C2885">
            <w:pPr>
              <w:tabs>
                <w:tab w:val="left" w:pos="439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9</w:t>
            </w:r>
            <w:r w:rsidR="0003042E" w:rsidRPr="00B71E86">
              <w:rPr>
                <w:sz w:val="28"/>
                <w:szCs w:val="28"/>
              </w:rPr>
              <w:t xml:space="preserve">. </w:t>
            </w:r>
            <w:r w:rsidR="0003042E" w:rsidRPr="00B71E86">
              <w:rPr>
                <w:rFonts w:hint="cs"/>
                <w:sz w:val="28"/>
                <w:szCs w:val="28"/>
                <w:cs/>
              </w:rPr>
              <w:t>เงินประกันอาคารเช่า</w:t>
            </w:r>
            <w:r w:rsidR="0003042E" w:rsidRPr="00B71E86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8BACEAE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197D0B1" w14:textId="77777777" w:rsidR="0003042E" w:rsidRPr="00B71E86" w:rsidRDefault="0003042E" w:rsidP="009C2885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2DC3DC" w14:textId="77777777" w:rsidR="0003042E" w:rsidRPr="00B71E86" w:rsidRDefault="0003042E" w:rsidP="009C2885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EBF932E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</w:tr>
      <w:tr w:rsidR="0003042E" w:rsidRPr="00B95CD0" w14:paraId="763B7FEA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2DE477" w14:textId="77777777" w:rsidR="0003042E" w:rsidRPr="00B71E86" w:rsidRDefault="0003042E" w:rsidP="0003042E">
            <w:pPr>
              <w:numPr>
                <w:ilvl w:val="0"/>
                <w:numId w:val="38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2A2A516" w14:textId="29CF684B" w:rsidR="0003042E" w:rsidRPr="00B71E86" w:rsidRDefault="00AD5476" w:rsidP="00AD5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32,602,482</w:t>
            </w: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4207F" w14:textId="77777777" w:rsidR="0003042E" w:rsidRPr="00B71E86" w:rsidRDefault="0003042E" w:rsidP="007417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32,822,232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77F8A5F" w14:textId="23DBEDF8" w:rsidR="0003042E" w:rsidRPr="00B71E86" w:rsidRDefault="00741790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14,904,981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42EC1702" w14:textId="77777777" w:rsidR="0003042E" w:rsidRPr="00B71E86" w:rsidRDefault="0003042E" w:rsidP="007417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12,058,781</w:t>
            </w:r>
          </w:p>
        </w:tc>
      </w:tr>
      <w:tr w:rsidR="0003042E" w:rsidRPr="00B95CD0" w14:paraId="5977DBE1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72C31" w14:textId="740D6392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76" w:lineRule="auto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1</w:t>
            </w:r>
            <w:r w:rsidR="0012735B" w:rsidRPr="00B71E86">
              <w:rPr>
                <w:sz w:val="28"/>
                <w:szCs w:val="28"/>
              </w:rPr>
              <w:t>0</w:t>
            </w:r>
            <w:r w:rsidRPr="00B71E86">
              <w:rPr>
                <w:sz w:val="28"/>
                <w:szCs w:val="28"/>
              </w:rPr>
              <w:t xml:space="preserve">. </w:t>
            </w:r>
            <w:r w:rsidRPr="00B71E86">
              <w:rPr>
                <w:sz w:val="28"/>
                <w:szCs w:val="28"/>
                <w:cs/>
              </w:rPr>
              <w:t>เจ้าหนี้การค้าและเจ้าหนี้</w:t>
            </w:r>
            <w:r w:rsidRPr="00B71E86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B71E86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F573B21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08426F8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8D7EAF6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4"/>
              </w:tabs>
              <w:spacing w:line="20" w:lineRule="atLeast"/>
              <w:ind w:right="-157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2E5DA461" w14:textId="77777777" w:rsidR="0003042E" w:rsidRPr="00B71E86" w:rsidRDefault="0003042E" w:rsidP="007417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</w:p>
        </w:tc>
      </w:tr>
      <w:tr w:rsidR="0003042E" w:rsidRPr="00B95CD0" w14:paraId="2841F122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63B1AE1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4832945" w14:textId="237393FF" w:rsidR="0003042E" w:rsidRPr="00B71E86" w:rsidRDefault="00270D8A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6D2F563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61CAF14" w14:textId="4F556EAA" w:rsidR="0003042E" w:rsidRPr="00B71E86" w:rsidRDefault="00A14A8D" w:rsidP="00A14A8D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575837C" w14:textId="77777777" w:rsidR="0003042E" w:rsidRPr="00B71E86" w:rsidRDefault="0003042E" w:rsidP="007417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74,710</w:t>
            </w:r>
          </w:p>
        </w:tc>
      </w:tr>
      <w:tr w:rsidR="0003042E" w:rsidRPr="00B95CD0" w14:paraId="048920A2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4CC6AF7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1302F64" w14:textId="52F855AC" w:rsidR="0003042E" w:rsidRPr="00B71E86" w:rsidRDefault="00270D8A" w:rsidP="00AD5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10,221,550</w:t>
            </w: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096E8DF" w14:textId="77777777" w:rsidR="0003042E" w:rsidRPr="00B71E86" w:rsidRDefault="0003042E" w:rsidP="007417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5,275,828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87068CF" w14:textId="4E0523C6" w:rsidR="0003042E" w:rsidRPr="00B71E86" w:rsidRDefault="00A14A8D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486,184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B71B712" w14:textId="77777777" w:rsidR="0003042E" w:rsidRPr="00B71E86" w:rsidRDefault="0003042E" w:rsidP="007417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490,918</w:t>
            </w:r>
          </w:p>
        </w:tc>
      </w:tr>
      <w:tr w:rsidR="0003042E" w:rsidRPr="00B95CD0" w14:paraId="1AE984C6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B59A54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0EE5A31" w14:textId="46203D5F" w:rsidR="0003042E" w:rsidRPr="00B71E86" w:rsidRDefault="00270D8A" w:rsidP="00AD5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10,221,550</w:t>
            </w: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6BCD3" w14:textId="77777777" w:rsidR="0003042E" w:rsidRPr="00B71E86" w:rsidRDefault="0003042E" w:rsidP="007417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5,275,828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486DF3D" w14:textId="6A327DF2" w:rsidR="0003042E" w:rsidRPr="00B71E86" w:rsidRDefault="00A14A8D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486,184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252F1947" w14:textId="77777777" w:rsidR="0003042E" w:rsidRPr="00B71E86" w:rsidRDefault="0003042E" w:rsidP="007417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565,628</w:t>
            </w:r>
          </w:p>
        </w:tc>
      </w:tr>
      <w:tr w:rsidR="0003042E" w:rsidRPr="00B95CD0" w14:paraId="67F11D7D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75A74" w14:textId="01123C3D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1</w:t>
            </w:r>
            <w:r w:rsidR="0012735B" w:rsidRPr="00B71E86">
              <w:rPr>
                <w:sz w:val="28"/>
                <w:szCs w:val="28"/>
              </w:rPr>
              <w:t>1</w:t>
            </w:r>
            <w:r w:rsidRPr="00B71E86">
              <w:rPr>
                <w:sz w:val="28"/>
                <w:szCs w:val="28"/>
              </w:rPr>
              <w:t xml:space="preserve">. </w:t>
            </w:r>
            <w:r w:rsidRPr="00B71E86">
              <w:rPr>
                <w:sz w:val="28"/>
                <w:szCs w:val="28"/>
                <w:cs/>
              </w:rPr>
              <w:t>หนี้สิน</w:t>
            </w:r>
            <w:r w:rsidRPr="00B71E86">
              <w:rPr>
                <w:rFonts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875C24C" w14:textId="77777777" w:rsidR="0003042E" w:rsidRPr="00B71E86" w:rsidRDefault="0003042E" w:rsidP="00AD5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8ABB340" w14:textId="77777777" w:rsidR="0003042E" w:rsidRPr="00B71E86" w:rsidRDefault="0003042E" w:rsidP="007417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E088FB2" w14:textId="77777777" w:rsidR="0003042E" w:rsidRPr="00B71E86" w:rsidRDefault="0003042E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497D534A" w14:textId="77777777" w:rsidR="0003042E" w:rsidRPr="00B71E86" w:rsidRDefault="0003042E" w:rsidP="007417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</w:p>
        </w:tc>
      </w:tr>
      <w:tr w:rsidR="0003042E" w:rsidRPr="00B95CD0" w14:paraId="6848BEF7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053BEC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</w:t>
            </w:r>
            <w:r w:rsidRPr="00B71E86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BD89BB5" w14:textId="041958A0" w:rsidR="0003042E" w:rsidRPr="00B71E86" w:rsidRDefault="00270D8A" w:rsidP="00AD5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B71E86">
              <w:rPr>
                <w:rFonts w:ascii="AngsanaUPC" w:hAnsi="AngsanaUPC" w:cs="AngsanaUPC"/>
              </w:rPr>
              <w:t>350,391,715</w:t>
            </w: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59D3" w14:textId="77777777" w:rsidR="0003042E" w:rsidRPr="00B71E86" w:rsidRDefault="0003042E" w:rsidP="007417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B71E86">
              <w:rPr>
                <w:rFonts w:ascii="AngsanaUPC" w:hAnsi="AngsanaUPC" w:cs="AngsanaUPC"/>
              </w:rPr>
              <w:t>225,598,171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6B4E339" w14:textId="0B0BACA4" w:rsidR="0003042E" w:rsidRPr="00B71E86" w:rsidRDefault="00270D8A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156,352,392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047DC705" w14:textId="77777777" w:rsidR="0003042E" w:rsidRPr="00B71E86" w:rsidRDefault="0003042E" w:rsidP="007417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86,177,495</w:t>
            </w:r>
          </w:p>
        </w:tc>
      </w:tr>
    </w:tbl>
    <w:p w14:paraId="49D2F3C1" w14:textId="77777777" w:rsidR="0003042E" w:rsidRPr="00EF70CE" w:rsidRDefault="0003042E" w:rsidP="0003042E">
      <w:pPr>
        <w:spacing w:line="192" w:lineRule="auto"/>
        <w:ind w:right="-23"/>
        <w:rPr>
          <w:sz w:val="40"/>
          <w:szCs w:val="40"/>
        </w:rPr>
      </w:pPr>
    </w:p>
    <w:tbl>
      <w:tblPr>
        <w:tblW w:w="9525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2"/>
        <w:gridCol w:w="1304"/>
        <w:gridCol w:w="1304"/>
        <w:gridCol w:w="1332"/>
        <w:gridCol w:w="1333"/>
      </w:tblGrid>
      <w:tr w:rsidR="0003042E" w:rsidRPr="00B95CD0" w14:paraId="42058E99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DE0DC7" w14:textId="77777777" w:rsidR="0003042E" w:rsidRPr="00B95CD0" w:rsidRDefault="0003042E" w:rsidP="009C2885">
            <w:pPr>
              <w:pStyle w:val="Heading4"/>
              <w:spacing w:line="20" w:lineRule="atLeast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รายการในงบกำไรขาดทุน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35CE4" w14:textId="77777777" w:rsidR="0003042E" w:rsidRPr="0090725F" w:rsidRDefault="0003042E" w:rsidP="009C2885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</w:tcBorders>
            <w:vAlign w:val="center"/>
          </w:tcPr>
          <w:p w14:paraId="3ACF6940" w14:textId="77777777" w:rsidR="0003042E" w:rsidRPr="0090725F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42E" w:rsidRPr="00B95CD0" w14:paraId="622C30EA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C4EF5" w14:textId="77777777" w:rsidR="0003042E" w:rsidRPr="00B95CD0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center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sz w:val="28"/>
                <w:szCs w:val="28"/>
              </w:rPr>
              <w:t>31</w:t>
            </w:r>
            <w:r w:rsidRPr="00B95CD0">
              <w:rPr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6AE02DE" w14:textId="77777777" w:rsidR="0003042E" w:rsidRPr="0090725F" w:rsidRDefault="0003042E" w:rsidP="002B1A2F">
            <w:pPr>
              <w:spacing w:line="20" w:lineRule="atLeast"/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CDC5" w14:textId="77777777" w:rsidR="0003042E" w:rsidRPr="0090725F" w:rsidRDefault="0003042E" w:rsidP="002B1A2F">
            <w:pPr>
              <w:spacing w:line="20" w:lineRule="atLeast"/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5D2F794" w14:textId="77777777" w:rsidR="0003042E" w:rsidRPr="0090725F" w:rsidRDefault="0003042E" w:rsidP="002B1A2F">
            <w:pPr>
              <w:spacing w:line="20" w:lineRule="atLeast"/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970A9BB" w14:textId="77777777" w:rsidR="0003042E" w:rsidRPr="0090725F" w:rsidRDefault="0003042E" w:rsidP="002B1A2F">
            <w:pPr>
              <w:spacing w:line="20" w:lineRule="atLeast"/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7</w:t>
            </w:r>
          </w:p>
        </w:tc>
      </w:tr>
      <w:tr w:rsidR="0003042E" w:rsidRPr="00B95CD0" w14:paraId="7690EB06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5D73DF" w14:textId="7BF46F45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1</w:t>
            </w:r>
            <w:r w:rsidR="00004637" w:rsidRPr="00B71E86">
              <w:rPr>
                <w:sz w:val="28"/>
                <w:szCs w:val="28"/>
              </w:rPr>
              <w:t>2</w:t>
            </w:r>
            <w:r w:rsidRPr="00B71E86">
              <w:rPr>
                <w:sz w:val="28"/>
                <w:szCs w:val="28"/>
              </w:rPr>
              <w:t xml:space="preserve">. </w:t>
            </w:r>
            <w:r w:rsidRPr="00B71E86">
              <w:rPr>
                <w:sz w:val="28"/>
                <w:szCs w:val="28"/>
                <w:cs/>
              </w:rPr>
              <w:t>รายได้จากการขายเวลาโฆษณา</w:t>
            </w:r>
          </w:p>
          <w:p w14:paraId="20331D50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3F83DBB" w14:textId="77777777" w:rsidR="0003042E" w:rsidRPr="00B71E86" w:rsidRDefault="0003042E" w:rsidP="009C2885">
            <w:pPr>
              <w:pStyle w:val="MacroText"/>
              <w:tabs>
                <w:tab w:val="clear" w:pos="1440"/>
                <w:tab w:val="decimal" w:pos="782"/>
              </w:tabs>
              <w:spacing w:line="20" w:lineRule="atLeast"/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5652D90" w14:textId="77777777" w:rsidR="0003042E" w:rsidRPr="00B71E86" w:rsidRDefault="0003042E" w:rsidP="009C2885">
            <w:pPr>
              <w:pStyle w:val="MacroText"/>
              <w:tabs>
                <w:tab w:val="clear" w:pos="1440"/>
                <w:tab w:val="decimal" w:pos="782"/>
              </w:tabs>
              <w:spacing w:line="20" w:lineRule="atLeast"/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591C61A" w14:textId="77777777" w:rsidR="0003042E" w:rsidRPr="00B71E86" w:rsidRDefault="0003042E" w:rsidP="009C2885">
            <w:pPr>
              <w:tabs>
                <w:tab w:val="decimal" w:pos="1134"/>
              </w:tabs>
              <w:spacing w:line="20" w:lineRule="atLeas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469B6A6" w14:textId="77777777" w:rsidR="0003042E" w:rsidRPr="00B71E86" w:rsidRDefault="0003042E" w:rsidP="009C2885">
            <w:pPr>
              <w:tabs>
                <w:tab w:val="decimal" w:pos="1134"/>
              </w:tabs>
              <w:spacing w:line="20" w:lineRule="atLeast"/>
              <w:ind w:left="-108" w:right="-108"/>
              <w:rPr>
                <w:sz w:val="28"/>
                <w:szCs w:val="28"/>
              </w:rPr>
            </w:pPr>
          </w:p>
        </w:tc>
      </w:tr>
      <w:tr w:rsidR="0003042E" w:rsidRPr="00B95CD0" w14:paraId="6C80E963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953486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left="238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  <w:cs/>
              </w:rPr>
              <w:t xml:space="preserve"> </w:t>
            </w:r>
            <w:r w:rsidRPr="00B71E86">
              <w:rPr>
                <w:sz w:val="28"/>
                <w:szCs w:val="28"/>
              </w:rPr>
              <w:t xml:space="preserve">- </w:t>
            </w:r>
            <w:r w:rsidRPr="00B71E86">
              <w:rPr>
                <w:sz w:val="28"/>
                <w:szCs w:val="28"/>
                <w:cs/>
              </w:rPr>
              <w:t xml:space="preserve"> </w:t>
            </w:r>
            <w:r w:rsidRPr="00B71E86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70CCF85" w14:textId="58F43971" w:rsidR="0003042E" w:rsidRPr="00B71E86" w:rsidRDefault="00C7728C" w:rsidP="008B0A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6,080,148</w:t>
            </w: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1820F29" w14:textId="77777777" w:rsidR="0003042E" w:rsidRPr="00B71E86" w:rsidRDefault="0003042E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B71E86">
              <w:rPr>
                <w:rFonts w:ascii="AngsanaUPC" w:hAnsi="AngsanaUPC" w:cs="AngsanaUPC"/>
              </w:rPr>
              <w:t>8,010,000</w:t>
            </w:r>
          </w:p>
        </w:tc>
        <w:tc>
          <w:tcPr>
            <w:tcW w:w="1332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58C7CAD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997B82A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</w:tr>
      <w:tr w:rsidR="0003042E" w:rsidRPr="00B95CD0" w14:paraId="105C7E70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867BC5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left="238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  <w:cs/>
              </w:rPr>
              <w:t xml:space="preserve"> </w:t>
            </w:r>
            <w:r w:rsidRPr="00B71E86">
              <w:rPr>
                <w:sz w:val="28"/>
                <w:szCs w:val="28"/>
              </w:rPr>
              <w:t xml:space="preserve">- </w:t>
            </w:r>
            <w:r w:rsidRPr="00B71E86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A46F155" w14:textId="0D729CA5" w:rsidR="0003042E" w:rsidRPr="00B71E86" w:rsidRDefault="008B0A33" w:rsidP="008B0A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82,925,103</w:t>
            </w: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EA52FA2" w14:textId="77777777" w:rsidR="0003042E" w:rsidRPr="00B71E86" w:rsidRDefault="0003042E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71,925,701</w:t>
            </w:r>
          </w:p>
        </w:tc>
        <w:tc>
          <w:tcPr>
            <w:tcW w:w="1332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22126F4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CE034F6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</w:tr>
      <w:tr w:rsidR="0003042E" w:rsidRPr="00B95CD0" w14:paraId="4264E4FB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B4396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90CB478" w14:textId="6A584E8F" w:rsidR="0003042E" w:rsidRPr="00B71E86" w:rsidRDefault="008B0A33" w:rsidP="008B0A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89,005,251</w:t>
            </w: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45DC5" w14:textId="77777777" w:rsidR="0003042E" w:rsidRPr="00B71E86" w:rsidRDefault="0003042E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79,935,701</w:t>
            </w:r>
          </w:p>
        </w:tc>
        <w:tc>
          <w:tcPr>
            <w:tcW w:w="13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63E4A46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43512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</w:tr>
      <w:tr w:rsidR="0003042E" w:rsidRPr="00B95CD0" w14:paraId="7D629C02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B14B2C" w14:textId="2CE1E12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right="-212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1</w:t>
            </w:r>
            <w:r w:rsidR="00004637" w:rsidRPr="00B71E86">
              <w:rPr>
                <w:sz w:val="28"/>
                <w:szCs w:val="28"/>
              </w:rPr>
              <w:t>3</w:t>
            </w:r>
            <w:r w:rsidRPr="00B71E86">
              <w:rPr>
                <w:sz w:val="28"/>
                <w:szCs w:val="28"/>
              </w:rPr>
              <w:t xml:space="preserve">. </w:t>
            </w:r>
            <w:r w:rsidRPr="00B71E86">
              <w:rPr>
                <w:sz w:val="28"/>
                <w:szCs w:val="28"/>
                <w:cs/>
              </w:rPr>
              <w:t>รายได้จากการให้ใช้ลิขสิทธิ์และบริการอื่น</w:t>
            </w:r>
          </w:p>
          <w:p w14:paraId="339DB698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472B65E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FCB031F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A43A756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spacing w:line="20" w:lineRule="atLeast"/>
              <w:ind w:right="-108"/>
              <w:rPr>
                <w:rFonts w:ascii="AngsanaUPC" w:hAnsi="AngsanaUPC" w:cs="AngsanaUPC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0775774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spacing w:line="20" w:lineRule="atLeast"/>
              <w:ind w:right="-108"/>
              <w:rPr>
                <w:rFonts w:ascii="AngsanaUPC" w:hAnsi="AngsanaUPC" w:cs="AngsanaUPC"/>
                <w:highlight w:val="yellow"/>
                <w:cs/>
              </w:rPr>
            </w:pPr>
          </w:p>
        </w:tc>
      </w:tr>
      <w:tr w:rsidR="0003042E" w:rsidRPr="00B95CD0" w14:paraId="1024A366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07F2A3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AF42A9D" w14:textId="58CAA4FB" w:rsidR="0003042E" w:rsidRPr="00B71E86" w:rsidRDefault="008B0A33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41382E1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90D446" w14:textId="3B0880E2" w:rsidR="0003042E" w:rsidRPr="00B71E86" w:rsidRDefault="008B0A33" w:rsidP="002043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360,636,325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E2C2F6F" w14:textId="77777777" w:rsidR="0003042E" w:rsidRPr="00B71E86" w:rsidRDefault="0003042E" w:rsidP="002043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  <w:cs/>
              </w:rPr>
            </w:pPr>
            <w:r w:rsidRPr="00B71E86">
              <w:rPr>
                <w:rFonts w:ascii="AngsanaUPC" w:hAnsi="AngsanaUPC" w:cs="AngsanaUPC"/>
              </w:rPr>
              <w:t>639,022,229</w:t>
            </w:r>
          </w:p>
        </w:tc>
      </w:tr>
      <w:tr w:rsidR="0003042E" w:rsidRPr="00B95CD0" w14:paraId="78F8A0FB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9D2D02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left="238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  <w:cs/>
              </w:rPr>
              <w:t xml:space="preserve"> </w:t>
            </w:r>
            <w:r w:rsidRPr="00B71E86">
              <w:rPr>
                <w:sz w:val="28"/>
                <w:szCs w:val="28"/>
              </w:rPr>
              <w:t xml:space="preserve">- </w:t>
            </w:r>
            <w:r w:rsidRPr="00B71E86">
              <w:rPr>
                <w:sz w:val="28"/>
                <w:szCs w:val="28"/>
                <w:cs/>
              </w:rPr>
              <w:t xml:space="preserve"> </w:t>
            </w:r>
            <w:r w:rsidRPr="00B71E86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0D4A554" w14:textId="5FA22F71" w:rsidR="0003042E" w:rsidRPr="00B71E86" w:rsidRDefault="00C201D1" w:rsidP="00C201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7,626,953</w:t>
            </w: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8D76E2B" w14:textId="77777777" w:rsidR="0003042E" w:rsidRPr="00B71E86" w:rsidRDefault="0003042E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11,978,670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BAA3BC3" w14:textId="74505F82" w:rsidR="0003042E" w:rsidRPr="00B71E86" w:rsidRDefault="008B0A33" w:rsidP="002043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7,626,953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CC3A75D" w14:textId="77777777" w:rsidR="0003042E" w:rsidRPr="00B71E86" w:rsidRDefault="0003042E" w:rsidP="002043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11,718,670</w:t>
            </w:r>
          </w:p>
        </w:tc>
      </w:tr>
      <w:tr w:rsidR="0003042E" w:rsidRPr="00B95CD0" w14:paraId="644DF187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44A34F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 xml:space="preserve">      - </w:t>
            </w:r>
            <w:r w:rsidRPr="00B71E86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539FDB7" w14:textId="0C374CF2" w:rsidR="0003042E" w:rsidRPr="00C201D1" w:rsidRDefault="00C201D1" w:rsidP="00C201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C201D1">
              <w:rPr>
                <w:rFonts w:ascii="AngsanaUPC" w:hAnsi="AngsanaUPC" w:cs="AngsanaUPC"/>
              </w:rPr>
              <w:t>120,000</w:t>
            </w: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CC74499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39F89BD" w14:textId="76F57510" w:rsidR="0003042E" w:rsidRPr="008B0A33" w:rsidRDefault="008B0A33" w:rsidP="008B0A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  <w:cs/>
              </w:rPr>
            </w:pPr>
            <w:r w:rsidRPr="008B0A33">
              <w:rPr>
                <w:rFonts w:ascii="AngsanaUPC" w:hAnsi="AngsanaUPC" w:cs="AngsanaUPC"/>
              </w:rPr>
              <w:t>20,000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A73B75C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</w:tr>
      <w:tr w:rsidR="0003042E" w:rsidRPr="00B95CD0" w14:paraId="73BBBA77" w14:textId="77777777" w:rsidTr="00DE3042">
        <w:trPr>
          <w:cantSplit/>
          <w:trHeight w:hRule="exact" w:val="42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7AF39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C49D5C0" w14:textId="47A20452" w:rsidR="0003042E" w:rsidRPr="00B71E86" w:rsidRDefault="00C201D1" w:rsidP="00C201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7,746,953</w:t>
            </w: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A21DC" w14:textId="77777777" w:rsidR="0003042E" w:rsidRPr="00B71E86" w:rsidRDefault="0003042E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B71E86">
              <w:rPr>
                <w:rFonts w:ascii="AngsanaUPC" w:hAnsi="AngsanaUPC" w:cs="AngsanaUPC"/>
              </w:rPr>
              <w:t>11,978,670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F11B92F" w14:textId="3712BA96" w:rsidR="0003042E" w:rsidRPr="00B71E86" w:rsidRDefault="008B0A33" w:rsidP="002043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368,283,278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A05C2" w14:textId="77777777" w:rsidR="0003042E" w:rsidRPr="00B71E86" w:rsidRDefault="0003042E" w:rsidP="002043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left="-150" w:right="-110"/>
              <w:jc w:val="both"/>
              <w:rPr>
                <w:rFonts w:ascii="AngsanaUPC" w:hAnsi="AngsanaUPC" w:cs="AngsanaUPC"/>
                <w:cs/>
              </w:rPr>
            </w:pPr>
            <w:r w:rsidRPr="00B71E86">
              <w:rPr>
                <w:rFonts w:ascii="AngsanaUPC" w:hAnsi="AngsanaUPC" w:cs="AngsanaUPC"/>
              </w:rPr>
              <w:t>650,740,899</w:t>
            </w:r>
          </w:p>
        </w:tc>
      </w:tr>
      <w:tr w:rsidR="0003042E" w:rsidRPr="007627F4" w14:paraId="24FACF4A" w14:textId="77777777" w:rsidTr="00DE3042">
        <w:trPr>
          <w:cantSplit/>
          <w:trHeight w:val="444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center"/>
          </w:tcPr>
          <w:p w14:paraId="03ED6304" w14:textId="215A400A" w:rsidR="0003042E" w:rsidRPr="00B71E86" w:rsidRDefault="0003042E" w:rsidP="009C2885">
            <w:pPr>
              <w:tabs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1</w:t>
            </w:r>
            <w:r w:rsidR="004F24CB">
              <w:rPr>
                <w:sz w:val="28"/>
                <w:szCs w:val="28"/>
              </w:rPr>
              <w:t>4</w:t>
            </w:r>
            <w:r w:rsidRPr="00B71E86">
              <w:rPr>
                <w:sz w:val="28"/>
                <w:szCs w:val="28"/>
              </w:rPr>
              <w:t xml:space="preserve">. </w:t>
            </w:r>
            <w:r w:rsidRPr="00B71E86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4FC46A0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D2E4E7B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rPr>
                <w:rFonts w:ascii="AngsanaUPC" w:hAnsi="AngsanaUPC" w:cs="AngsanaUPC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4857CCF" w14:textId="77777777" w:rsidR="0003042E" w:rsidRPr="00B71E86" w:rsidRDefault="0003042E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ind w:right="-157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011C68C" w14:textId="77777777" w:rsidR="0003042E" w:rsidRPr="00B71E86" w:rsidRDefault="0003042E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ind w:right="-157"/>
              <w:jc w:val="both"/>
              <w:rPr>
                <w:rFonts w:ascii="AngsanaUPC" w:hAnsi="AngsanaUPC" w:cs="AngsanaUPC"/>
              </w:rPr>
            </w:pPr>
          </w:p>
        </w:tc>
      </w:tr>
      <w:tr w:rsidR="0003042E" w:rsidRPr="007627F4" w14:paraId="1721758C" w14:textId="77777777" w:rsidTr="00DE3042">
        <w:trPr>
          <w:cantSplit/>
          <w:trHeight w:val="444"/>
        </w:trPr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14:paraId="44EF08F9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138100D" w14:textId="407F1E21" w:rsidR="0003042E" w:rsidRPr="00B71E86" w:rsidRDefault="004F24CB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center"/>
          </w:tcPr>
          <w:p w14:paraId="7ECC8328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6D09DD4" w14:textId="50113DDD" w:rsidR="0003042E" w:rsidRPr="00B71E86" w:rsidRDefault="0003042E" w:rsidP="00CD1D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right="-157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1,</w:t>
            </w:r>
            <w:r w:rsidR="004F24CB">
              <w:rPr>
                <w:rFonts w:ascii="AngsanaUPC" w:hAnsi="AngsanaUPC" w:cs="AngsanaUPC"/>
              </w:rPr>
              <w:t>004,300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</w:tcBorders>
            <w:vAlign w:val="bottom"/>
          </w:tcPr>
          <w:p w14:paraId="0C439114" w14:textId="48BD99F0" w:rsidR="0003042E" w:rsidRPr="00B71E86" w:rsidRDefault="0003042E" w:rsidP="002043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left="-150" w:right="-110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1,</w:t>
            </w:r>
            <w:r w:rsidR="0010192E">
              <w:rPr>
                <w:rFonts w:ascii="AngsanaUPC" w:hAnsi="AngsanaUPC" w:cs="AngsanaUPC"/>
              </w:rPr>
              <w:t>071</w:t>
            </w:r>
            <w:r w:rsidRPr="00B71E86">
              <w:rPr>
                <w:rFonts w:ascii="AngsanaUPC" w:hAnsi="AngsanaUPC" w:cs="AngsanaUPC"/>
              </w:rPr>
              <w:t>,914</w:t>
            </w:r>
          </w:p>
        </w:tc>
      </w:tr>
      <w:tr w:rsidR="0003042E" w:rsidRPr="007627F4" w14:paraId="1A31EE7E" w14:textId="77777777" w:rsidTr="00DE3042">
        <w:trPr>
          <w:cantSplit/>
          <w:trHeight w:val="444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center"/>
          </w:tcPr>
          <w:p w14:paraId="79A7480F" w14:textId="1CB6C189" w:rsidR="0003042E" w:rsidRPr="00B71E86" w:rsidRDefault="0003042E" w:rsidP="009C2885">
            <w:pPr>
              <w:tabs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>1</w:t>
            </w:r>
            <w:r w:rsidR="004F24CB">
              <w:rPr>
                <w:sz w:val="28"/>
                <w:szCs w:val="28"/>
              </w:rPr>
              <w:t>5</w:t>
            </w:r>
            <w:r w:rsidRPr="00B71E86">
              <w:rPr>
                <w:sz w:val="28"/>
                <w:szCs w:val="28"/>
              </w:rPr>
              <w:t xml:space="preserve">. </w:t>
            </w:r>
            <w:r w:rsidRPr="00B71E86">
              <w:rPr>
                <w:sz w:val="28"/>
                <w:szCs w:val="28"/>
                <w:cs/>
              </w:rPr>
              <w:t xml:space="preserve">รายได้เงินปันผล (หมายเหตุ </w:t>
            </w:r>
            <w:r w:rsidRPr="00B71E86">
              <w:rPr>
                <w:sz w:val="28"/>
                <w:szCs w:val="28"/>
              </w:rPr>
              <w:t>1</w:t>
            </w:r>
            <w:r w:rsidR="00296317" w:rsidRPr="00B71E86">
              <w:rPr>
                <w:sz w:val="28"/>
                <w:szCs w:val="28"/>
              </w:rPr>
              <w:t>2)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1845D3D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DF9B550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FADBB32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32DD3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spacing w:line="20" w:lineRule="atLeast"/>
              <w:ind w:left="-150" w:right="-110"/>
              <w:jc w:val="both"/>
              <w:rPr>
                <w:rFonts w:ascii="AngsanaUPC" w:hAnsi="AngsanaUPC" w:cs="AngsanaUPC"/>
              </w:rPr>
            </w:pPr>
          </w:p>
        </w:tc>
      </w:tr>
      <w:tr w:rsidR="0003042E" w:rsidRPr="007627F4" w14:paraId="114B0AEE" w14:textId="77777777" w:rsidTr="00DE3042">
        <w:trPr>
          <w:cantSplit/>
          <w:trHeight w:val="444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center"/>
          </w:tcPr>
          <w:p w14:paraId="455EA7FC" w14:textId="77777777" w:rsidR="0003042E" w:rsidRPr="00B71E86" w:rsidRDefault="0003042E" w:rsidP="009C2885">
            <w:pPr>
              <w:tabs>
                <w:tab w:val="left" w:pos="900"/>
                <w:tab w:val="left" w:pos="1440"/>
              </w:tabs>
              <w:spacing w:line="20" w:lineRule="atLeast"/>
              <w:ind w:left="274"/>
              <w:jc w:val="both"/>
              <w:rPr>
                <w:sz w:val="28"/>
                <w:szCs w:val="28"/>
                <w:cs/>
              </w:rPr>
            </w:pPr>
            <w:r w:rsidRPr="00B71E86">
              <w:rPr>
                <w:sz w:val="28"/>
                <w:szCs w:val="28"/>
              </w:rPr>
              <w:t xml:space="preserve">-  </w:t>
            </w:r>
            <w:r w:rsidRPr="00B71E86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B5F386D" w14:textId="03F11CA1" w:rsidR="0003042E" w:rsidRPr="00B71E86" w:rsidRDefault="008313E1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F048B2E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C5C5EE5" w14:textId="4D95B943" w:rsidR="0003042E" w:rsidRPr="00B71E86" w:rsidRDefault="008313E1" w:rsidP="002043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left="-150" w:right="-110"/>
              <w:jc w:val="both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90</w:t>
            </w:r>
            <w:r w:rsidR="0003042E" w:rsidRPr="00B71E86">
              <w:rPr>
                <w:rFonts w:ascii="AngsanaUPC" w:hAnsi="AngsanaUPC" w:cs="AngsanaUPC"/>
              </w:rPr>
              <w:t>,000,000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EB14259" w14:textId="77777777" w:rsidR="0003042E" w:rsidRPr="00B71E86" w:rsidRDefault="0003042E" w:rsidP="002043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left="-150" w:right="-110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18,000,000</w:t>
            </w:r>
          </w:p>
        </w:tc>
      </w:tr>
      <w:tr w:rsidR="0003042E" w:rsidRPr="007627F4" w14:paraId="6A7CE622" w14:textId="77777777" w:rsidTr="00DE3042">
        <w:trPr>
          <w:cantSplit/>
          <w:trHeight w:val="444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center"/>
          </w:tcPr>
          <w:p w14:paraId="06EF0197" w14:textId="22D9EEEE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1</w:t>
            </w:r>
            <w:r w:rsidR="002674BF">
              <w:rPr>
                <w:sz w:val="28"/>
                <w:szCs w:val="28"/>
              </w:rPr>
              <w:t>6</w:t>
            </w:r>
            <w:r w:rsidRPr="00B71E86">
              <w:rPr>
                <w:sz w:val="28"/>
                <w:szCs w:val="28"/>
              </w:rPr>
              <w:t xml:space="preserve">. </w:t>
            </w:r>
            <w:r w:rsidRPr="00B71E86">
              <w:rPr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A1CA904" w14:textId="77777777" w:rsidR="0003042E" w:rsidRPr="00B71E86" w:rsidRDefault="0003042E" w:rsidP="009C2885">
            <w:pPr>
              <w:tabs>
                <w:tab w:val="left" w:pos="360"/>
                <w:tab w:val="decimal" w:pos="774"/>
              </w:tabs>
              <w:ind w:right="-157"/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88CC9E8" w14:textId="77777777" w:rsidR="0003042E" w:rsidRPr="00B71E86" w:rsidRDefault="0003042E" w:rsidP="00B71E86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C2A9FC0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60"/>
                <w:tab w:val="decimal" w:pos="1134"/>
              </w:tabs>
              <w:spacing w:line="20" w:lineRule="atLeast"/>
              <w:ind w:right="-157"/>
              <w:rPr>
                <w:rFonts w:ascii="AngsanaUPC" w:hAnsi="AngsanaUPC" w:cs="AngsanaUPC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A3F53C0" w14:textId="77777777" w:rsidR="0003042E" w:rsidRPr="00B71E8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60"/>
              </w:tabs>
              <w:spacing w:line="20" w:lineRule="atLeast"/>
              <w:rPr>
                <w:rFonts w:ascii="AngsanaUPC" w:hAnsi="AngsanaUPC" w:cs="AngsanaUPC"/>
              </w:rPr>
            </w:pPr>
          </w:p>
        </w:tc>
      </w:tr>
      <w:tr w:rsidR="0003042E" w:rsidRPr="007627F4" w14:paraId="5CF01E17" w14:textId="77777777" w:rsidTr="00DE3042">
        <w:trPr>
          <w:cantSplit/>
          <w:trHeight w:val="444"/>
        </w:trPr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14:paraId="54958A15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 xml:space="preserve">     -  </w:t>
            </w:r>
            <w:r w:rsidRPr="00B71E86">
              <w:rPr>
                <w:sz w:val="28"/>
                <w:szCs w:val="28"/>
                <w:cs/>
              </w:rPr>
              <w:t>บริษัท</w:t>
            </w:r>
            <w:r w:rsidRPr="00B71E86"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7DF1868" w14:textId="511E321A" w:rsidR="0003042E" w:rsidRPr="00B71E86" w:rsidRDefault="003D6322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center"/>
          </w:tcPr>
          <w:p w14:paraId="14B7F9EB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0FB5F52" w14:textId="1DA43086" w:rsidR="0003042E" w:rsidRPr="00B71E86" w:rsidRDefault="0001032B" w:rsidP="0001032B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</w:tcBorders>
            <w:vAlign w:val="center"/>
          </w:tcPr>
          <w:p w14:paraId="7684BA68" w14:textId="77777777" w:rsidR="0003042E" w:rsidRPr="00B71E86" w:rsidRDefault="0003042E" w:rsidP="00A738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left="-150" w:right="-110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670,954</w:t>
            </w:r>
          </w:p>
        </w:tc>
      </w:tr>
      <w:tr w:rsidR="0003042E" w:rsidRPr="007627F4" w14:paraId="7D371DFF" w14:textId="77777777" w:rsidTr="00DE3042">
        <w:trPr>
          <w:cantSplit/>
          <w:trHeight w:val="444"/>
        </w:trPr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14:paraId="02BF515E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 xml:space="preserve">     -  </w:t>
            </w:r>
            <w:r w:rsidRPr="00B71E86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4" w:type="dxa"/>
            <w:tcBorders>
              <w:top w:val="nil"/>
              <w:bottom w:val="nil"/>
              <w:right w:val="dashed" w:sz="4" w:space="0" w:color="auto"/>
            </w:tcBorders>
          </w:tcPr>
          <w:p w14:paraId="00A1440A" w14:textId="2C05204B" w:rsidR="0003042E" w:rsidRPr="00B71E86" w:rsidRDefault="003D6322" w:rsidP="003D63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133,888,509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</w:tcPr>
          <w:p w14:paraId="45BBF2A6" w14:textId="77777777" w:rsidR="0003042E" w:rsidRPr="00B71E86" w:rsidRDefault="0003042E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115,485,658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5658B1EC" w14:textId="671D2482" w:rsidR="0003042E" w:rsidRPr="00B71E86" w:rsidRDefault="0001032B" w:rsidP="00A738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left="-150" w:right="-110"/>
              <w:jc w:val="both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2,103,374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</w:tcBorders>
          </w:tcPr>
          <w:p w14:paraId="23AE9FD9" w14:textId="77777777" w:rsidR="0003042E" w:rsidRPr="00B71E86" w:rsidRDefault="0003042E" w:rsidP="00A738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left="-150" w:right="-110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2,162,616</w:t>
            </w:r>
          </w:p>
        </w:tc>
      </w:tr>
      <w:tr w:rsidR="0003042E" w:rsidRPr="007627F4" w14:paraId="379521D8" w14:textId="77777777" w:rsidTr="00DE3042">
        <w:trPr>
          <w:cantSplit/>
          <w:trHeight w:val="444"/>
        </w:trPr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14:paraId="4686BB7E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 xml:space="preserve">     -  </w:t>
            </w:r>
            <w:r w:rsidRPr="00B71E86">
              <w:rPr>
                <w:sz w:val="28"/>
                <w:szCs w:val="28"/>
                <w:cs/>
              </w:rPr>
              <w:t>บ</w:t>
            </w:r>
            <w:r w:rsidRPr="00B71E86">
              <w:rPr>
                <w:rFonts w:hint="cs"/>
                <w:sz w:val="28"/>
                <w:szCs w:val="28"/>
                <w:cs/>
              </w:rPr>
              <w:t>ุคคล</w:t>
            </w:r>
            <w:r w:rsidRPr="00B71E86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9D3B45B" w14:textId="5BB49A3A" w:rsidR="0003042E" w:rsidRPr="00B71E86" w:rsidRDefault="003D6322" w:rsidP="003D6322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09BAC9E6" w14:textId="77777777" w:rsidR="0003042E" w:rsidRPr="00B71E86" w:rsidRDefault="0003042E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8,000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5DE030EE" w14:textId="5784E24A" w:rsidR="0003042E" w:rsidRPr="00B71E86" w:rsidRDefault="0001032B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</w:tcPr>
          <w:p w14:paraId="7CC1F306" w14:textId="77777777" w:rsidR="0003042E" w:rsidRPr="00B71E86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</w:rPr>
              <w:t>-</w:t>
            </w:r>
          </w:p>
        </w:tc>
      </w:tr>
      <w:tr w:rsidR="0003042E" w:rsidRPr="007627F4" w14:paraId="3818C1F0" w14:textId="77777777" w:rsidTr="00DE3042">
        <w:trPr>
          <w:cantSplit/>
          <w:trHeight w:val="444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center"/>
          </w:tcPr>
          <w:p w14:paraId="6F402E43" w14:textId="77777777" w:rsidR="0003042E" w:rsidRPr="00B71E86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 w:rsidRPr="00B71E86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C3BB588" w14:textId="206FBD10" w:rsidR="0003042E" w:rsidRPr="00B71E86" w:rsidRDefault="003D6322" w:rsidP="003D63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</w:pPr>
            <w:r w:rsidRPr="003D6322">
              <w:rPr>
                <w:rFonts w:ascii="AngsanaUPC" w:hAnsi="AngsanaUPC" w:cs="AngsanaUPC"/>
              </w:rPr>
              <w:t>133,888,509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9AFD92D" w14:textId="77777777" w:rsidR="0003042E" w:rsidRPr="00B71E86" w:rsidRDefault="0003042E" w:rsidP="00B71E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115,493,658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A2B8B16" w14:textId="0D4794EA" w:rsidR="0003042E" w:rsidRPr="00B71E86" w:rsidRDefault="0001032B" w:rsidP="00A738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left="-150" w:right="-110"/>
              <w:jc w:val="both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2,103,374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3838883" w14:textId="77777777" w:rsidR="0003042E" w:rsidRPr="00B71E86" w:rsidRDefault="0003042E" w:rsidP="00A738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left="-150" w:right="-110"/>
              <w:jc w:val="both"/>
              <w:rPr>
                <w:rFonts w:ascii="AngsanaUPC" w:hAnsi="AngsanaUPC" w:cs="AngsanaUPC"/>
              </w:rPr>
            </w:pPr>
            <w:r w:rsidRPr="00B71E86">
              <w:rPr>
                <w:rFonts w:ascii="AngsanaUPC" w:hAnsi="AngsanaUPC" w:cs="AngsanaUPC"/>
              </w:rPr>
              <w:t>2,833,570</w:t>
            </w:r>
          </w:p>
        </w:tc>
      </w:tr>
    </w:tbl>
    <w:p w14:paraId="5C7756D7" w14:textId="77777777" w:rsidR="004F4FB4" w:rsidRDefault="004F4FB4" w:rsidP="002B1A2F">
      <w:pPr>
        <w:spacing w:line="192" w:lineRule="auto"/>
        <w:ind w:right="-28"/>
        <w:jc w:val="right"/>
        <w:rPr>
          <w:sz w:val="28"/>
          <w:szCs w:val="28"/>
        </w:rPr>
      </w:pPr>
    </w:p>
    <w:p w14:paraId="44418967" w14:textId="77777777" w:rsidR="004F4FB4" w:rsidRDefault="004F4FB4" w:rsidP="002B1A2F">
      <w:pPr>
        <w:spacing w:line="192" w:lineRule="auto"/>
        <w:ind w:right="-28"/>
        <w:jc w:val="right"/>
        <w:rPr>
          <w:sz w:val="28"/>
          <w:szCs w:val="28"/>
        </w:rPr>
      </w:pPr>
    </w:p>
    <w:p w14:paraId="55D2E269" w14:textId="77777777" w:rsidR="004F4FB4" w:rsidRDefault="004F4FB4" w:rsidP="002B1A2F">
      <w:pPr>
        <w:spacing w:line="192" w:lineRule="auto"/>
        <w:ind w:right="-28"/>
        <w:jc w:val="right"/>
        <w:rPr>
          <w:sz w:val="28"/>
          <w:szCs w:val="28"/>
        </w:rPr>
      </w:pPr>
    </w:p>
    <w:p w14:paraId="5E2839E0" w14:textId="77777777" w:rsidR="00D00FA3" w:rsidRDefault="00D00FA3" w:rsidP="002B1A2F">
      <w:pPr>
        <w:spacing w:line="192" w:lineRule="auto"/>
        <w:ind w:right="-28"/>
        <w:jc w:val="right"/>
        <w:rPr>
          <w:sz w:val="28"/>
          <w:szCs w:val="28"/>
        </w:rPr>
      </w:pPr>
    </w:p>
    <w:p w14:paraId="28D4DE71" w14:textId="21410112" w:rsidR="0003042E" w:rsidRDefault="0003042E" w:rsidP="002B1A2F">
      <w:pPr>
        <w:spacing w:line="192" w:lineRule="auto"/>
        <w:ind w:right="-28"/>
        <w:jc w:val="right"/>
      </w:pPr>
      <w:r w:rsidRPr="00C04077">
        <w:rPr>
          <w:sz w:val="28"/>
          <w:szCs w:val="28"/>
          <w:cs/>
        </w:rPr>
        <w:lastRenderedPageBreak/>
        <w:t xml:space="preserve">หน่วย </w:t>
      </w:r>
      <w:r w:rsidRPr="00C04077">
        <w:rPr>
          <w:sz w:val="28"/>
          <w:szCs w:val="28"/>
        </w:rPr>
        <w:t xml:space="preserve">: </w:t>
      </w:r>
      <w:r>
        <w:rPr>
          <w:sz w:val="28"/>
          <w:szCs w:val="28"/>
          <w:cs/>
        </w:rPr>
        <w:t>บาท</w:t>
      </w:r>
    </w:p>
    <w:tbl>
      <w:tblPr>
        <w:tblW w:w="9525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2"/>
        <w:gridCol w:w="1304"/>
        <w:gridCol w:w="1304"/>
        <w:gridCol w:w="1332"/>
        <w:gridCol w:w="1333"/>
      </w:tblGrid>
      <w:tr w:rsidR="0003042E" w:rsidRPr="007627F4" w14:paraId="2BA076AA" w14:textId="77777777" w:rsidTr="00DE3042">
        <w:trPr>
          <w:cantSplit/>
          <w:trHeight w:val="444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center"/>
          </w:tcPr>
          <w:p w14:paraId="09666F1E" w14:textId="77777777" w:rsidR="0003042E" w:rsidRPr="002D0EE7" w:rsidRDefault="0003042E" w:rsidP="009C2885">
            <w:pPr>
              <w:pStyle w:val="Heading4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รายการในงบกำไรขาดทุน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9C1921D" w14:textId="77777777" w:rsidR="0003042E" w:rsidRPr="00EB77DB" w:rsidRDefault="0003042E" w:rsidP="009C2885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20F2F90" w14:textId="77777777" w:rsidR="0003042E" w:rsidRPr="00EB77DB" w:rsidRDefault="0003042E" w:rsidP="009C2885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</w:t>
            </w:r>
            <w:r>
              <w:rPr>
                <w:rFonts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3042E" w:rsidRPr="007627F4" w14:paraId="35593F6E" w14:textId="77777777" w:rsidTr="00DE3042">
        <w:trPr>
          <w:cantSplit/>
          <w:trHeight w:val="444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bottom"/>
          </w:tcPr>
          <w:p w14:paraId="45F518F2" w14:textId="77777777" w:rsidR="0003042E" w:rsidRPr="002D0EE7" w:rsidRDefault="0003042E" w:rsidP="009C2885">
            <w:pPr>
              <w:pStyle w:val="Heading4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sz w:val="28"/>
                <w:szCs w:val="28"/>
              </w:rPr>
              <w:t>31</w:t>
            </w:r>
            <w:r w:rsidRPr="00B95CD0">
              <w:rPr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6CAD6CD" w14:textId="77777777" w:rsidR="0003042E" w:rsidRPr="00DD68B8" w:rsidRDefault="0003042E" w:rsidP="002B1A2F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E9F5CFA" w14:textId="77777777" w:rsidR="0003042E" w:rsidRPr="00DD68B8" w:rsidRDefault="0003042E" w:rsidP="002B1A2F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2BEA8E2" w14:textId="77777777" w:rsidR="0003042E" w:rsidRPr="00DD68B8" w:rsidRDefault="0003042E" w:rsidP="002B1A2F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7619336" w14:textId="77777777" w:rsidR="0003042E" w:rsidRPr="00DD68B8" w:rsidRDefault="0003042E" w:rsidP="002B1A2F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7</w:t>
            </w:r>
          </w:p>
        </w:tc>
      </w:tr>
      <w:tr w:rsidR="0003042E" w:rsidRPr="007627F4" w14:paraId="15220816" w14:textId="77777777" w:rsidTr="00DE3042">
        <w:trPr>
          <w:cantSplit/>
          <w:trHeight w:val="444"/>
        </w:trPr>
        <w:tc>
          <w:tcPr>
            <w:tcW w:w="4252" w:type="dxa"/>
            <w:tcBorders>
              <w:top w:val="single" w:sz="4" w:space="0" w:color="auto"/>
              <w:bottom w:val="nil"/>
            </w:tcBorders>
          </w:tcPr>
          <w:p w14:paraId="3BE33D5F" w14:textId="42FA3BF2" w:rsidR="0003042E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671F9">
              <w:rPr>
                <w:sz w:val="28"/>
                <w:szCs w:val="28"/>
              </w:rPr>
              <w:t>7</w:t>
            </w:r>
            <w:r w:rsidRPr="0000032F">
              <w:rPr>
                <w:sz w:val="28"/>
                <w:szCs w:val="28"/>
              </w:rPr>
              <w:t xml:space="preserve">. </w:t>
            </w:r>
            <w:r w:rsidRPr="0000032F">
              <w:rPr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7B63A42" w14:textId="77777777" w:rsidR="0003042E" w:rsidRPr="00324D5D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4E5BA29" w14:textId="77777777" w:rsidR="0003042E" w:rsidRPr="00324D5D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C239BF9" w14:textId="77777777" w:rsidR="0003042E" w:rsidRPr="00E84E7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D237A92" w14:textId="77777777" w:rsidR="0003042E" w:rsidRPr="00324D5D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</w:p>
        </w:tc>
      </w:tr>
      <w:tr w:rsidR="0003042E" w:rsidRPr="007627F4" w14:paraId="2079F781" w14:textId="77777777" w:rsidTr="00DE3042">
        <w:trPr>
          <w:cantSplit/>
          <w:trHeight w:val="444"/>
        </w:trPr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14:paraId="559CEDB0" w14:textId="77777777" w:rsidR="0003042E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 xml:space="preserve">      - </w:t>
            </w:r>
            <w:r w:rsidRPr="002D0EE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0574D89" w14:textId="22C0EC16" w:rsidR="0003042E" w:rsidRPr="00AF4D05" w:rsidRDefault="00374DBB" w:rsidP="00374D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374DBB">
              <w:rPr>
                <w:rFonts w:ascii="AngsanaUPC" w:hAnsi="AngsanaUPC" w:cs="AngsanaUPC"/>
              </w:rPr>
              <w:t>392</w:t>
            </w:r>
            <w:r>
              <w:rPr>
                <w:rFonts w:ascii="Angsana New" w:hAnsi="Angsana New" w:cs="Angsana New"/>
              </w:rPr>
              <w:t>,463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0463705" w14:textId="77777777" w:rsidR="0003042E" w:rsidRPr="00374DBB" w:rsidRDefault="0003042E" w:rsidP="00374D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374DBB">
              <w:rPr>
                <w:rFonts w:ascii="AngsanaUPC" w:hAnsi="AngsanaUPC" w:cs="AngsanaUPC"/>
              </w:rPr>
              <w:t>1,174,606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10B981C7" w14:textId="45BF8F31" w:rsidR="0003042E" w:rsidRPr="00A20DB9" w:rsidRDefault="00374DBB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</w:tcPr>
          <w:p w14:paraId="37B471AE" w14:textId="77777777" w:rsidR="0003042E" w:rsidRPr="00324D5D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A20DB9">
              <w:rPr>
                <w:sz w:val="28"/>
                <w:szCs w:val="28"/>
              </w:rPr>
              <w:t>-</w:t>
            </w:r>
          </w:p>
        </w:tc>
      </w:tr>
      <w:tr w:rsidR="0003042E" w:rsidRPr="007627F4" w14:paraId="1D577AB3" w14:textId="77777777" w:rsidTr="00DE3042">
        <w:trPr>
          <w:cantSplit/>
          <w:trHeight w:val="444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center"/>
          </w:tcPr>
          <w:p w14:paraId="0218DACC" w14:textId="0196D2C4" w:rsidR="0003042E" w:rsidRPr="002D0EE7" w:rsidRDefault="007671F9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18</w:t>
            </w:r>
            <w:r w:rsidR="0003042E" w:rsidRPr="002D0EE7">
              <w:rPr>
                <w:sz w:val="28"/>
                <w:szCs w:val="28"/>
              </w:rPr>
              <w:t xml:space="preserve">. </w:t>
            </w:r>
            <w:r w:rsidR="0003042E" w:rsidRPr="002D0EE7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E8E69CD" w14:textId="77777777" w:rsidR="0003042E" w:rsidRPr="002D0EE7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87D9EF7" w14:textId="77777777" w:rsidR="0003042E" w:rsidRPr="002C09CB" w:rsidRDefault="0003042E" w:rsidP="009C2885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6482AC4" w14:textId="77777777" w:rsidR="0003042E" w:rsidRPr="00E84E7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99D9485" w14:textId="77777777" w:rsidR="0003042E" w:rsidRPr="000664D4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jc w:val="center"/>
              <w:rPr>
                <w:rFonts w:ascii="AngsanaUPC" w:hAnsi="AngsanaUPC" w:cs="AngsanaUPC"/>
              </w:rPr>
            </w:pPr>
          </w:p>
        </w:tc>
      </w:tr>
      <w:tr w:rsidR="0003042E" w:rsidRPr="007627F4" w14:paraId="446BBE0E" w14:textId="77777777" w:rsidTr="00DE3042">
        <w:trPr>
          <w:cantSplit/>
          <w:trHeight w:val="444"/>
        </w:trPr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14:paraId="400AEA56" w14:textId="77777777" w:rsidR="0003042E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 xml:space="preserve">      -  </w:t>
            </w:r>
            <w:r w:rsidRPr="002D0EE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DCCBFC1" w14:textId="0BA58186" w:rsidR="0003042E" w:rsidRPr="00372865" w:rsidRDefault="0054340A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center"/>
          </w:tcPr>
          <w:p w14:paraId="32E53923" w14:textId="77777777" w:rsidR="0003042E" w:rsidRPr="00AF4D05" w:rsidRDefault="0003042E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372865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ECDCE75" w14:textId="305136AD" w:rsidR="0003042E" w:rsidRPr="0054340A" w:rsidRDefault="0054340A" w:rsidP="0054340A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 w:rsidRPr="0054340A">
              <w:rPr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</w:tcBorders>
            <w:vAlign w:val="center"/>
          </w:tcPr>
          <w:p w14:paraId="587610B4" w14:textId="77777777" w:rsidR="0003042E" w:rsidRPr="003A03D0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451,427</w:t>
            </w:r>
          </w:p>
        </w:tc>
      </w:tr>
      <w:tr w:rsidR="0003042E" w:rsidRPr="007627F4" w14:paraId="42EDF081" w14:textId="77777777" w:rsidTr="00DE3042">
        <w:trPr>
          <w:cantSplit/>
          <w:trHeight w:val="444"/>
        </w:trPr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14:paraId="7466F1CE" w14:textId="77777777" w:rsidR="0003042E" w:rsidRPr="002D0EE7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      - </w:t>
            </w:r>
            <w:r w:rsidRPr="002D0EE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C575A0F" w14:textId="6BEF5C07" w:rsidR="0003042E" w:rsidRPr="004436D1" w:rsidRDefault="0054340A" w:rsidP="005434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66,389,888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E26AC6B" w14:textId="77777777" w:rsidR="0003042E" w:rsidRPr="00374DBB" w:rsidRDefault="0003042E" w:rsidP="00374D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67,927,346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CB15CD7" w14:textId="2638B495" w:rsidR="0003042E" w:rsidRPr="0054340A" w:rsidRDefault="0054340A" w:rsidP="005434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left="-150" w:right="-110"/>
              <w:jc w:val="both"/>
              <w:rPr>
                <w:rFonts w:ascii="AngsanaUPC" w:hAnsi="AngsanaUPC" w:cs="AngsanaUPC"/>
              </w:rPr>
            </w:pPr>
            <w:r w:rsidRPr="0054340A">
              <w:rPr>
                <w:rFonts w:ascii="AngsanaUPC" w:hAnsi="AngsanaUPC" w:cs="AngsanaUPC"/>
              </w:rPr>
              <w:t>54,772,030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B436105" w14:textId="77777777" w:rsidR="0003042E" w:rsidRPr="003A03D0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47,754,173</w:t>
            </w:r>
          </w:p>
        </w:tc>
      </w:tr>
      <w:tr w:rsidR="0003042E" w:rsidRPr="007627F4" w14:paraId="37B473F1" w14:textId="77777777" w:rsidTr="00DE3042">
        <w:trPr>
          <w:cantSplit/>
          <w:trHeight w:val="444"/>
        </w:trPr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14:paraId="3D307016" w14:textId="77777777" w:rsidR="0003042E" w:rsidRPr="002D0EE7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648D310" w14:textId="0CA9598C" w:rsidR="0003042E" w:rsidRPr="004436D1" w:rsidRDefault="0054340A" w:rsidP="005434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66,389,888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2D5C2D6" w14:textId="77777777" w:rsidR="0003042E" w:rsidRPr="00374DBB" w:rsidRDefault="0003042E" w:rsidP="00374D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67,927,346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DA06428" w14:textId="765BB3C8" w:rsidR="0003042E" w:rsidRPr="0054340A" w:rsidRDefault="0054340A" w:rsidP="005434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left="-150" w:right="-110"/>
              <w:jc w:val="both"/>
              <w:rPr>
                <w:rFonts w:ascii="AngsanaUPC" w:hAnsi="AngsanaUPC" w:cs="AngsanaUPC"/>
              </w:rPr>
            </w:pPr>
            <w:r w:rsidRPr="0054340A">
              <w:rPr>
                <w:rFonts w:ascii="AngsanaUPC" w:hAnsi="AngsanaUPC" w:cs="AngsanaUPC"/>
              </w:rPr>
              <w:t>54,772,030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D2F3943" w14:textId="77777777" w:rsidR="0003042E" w:rsidRPr="003A03D0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48,205,600</w:t>
            </w:r>
          </w:p>
        </w:tc>
      </w:tr>
      <w:tr w:rsidR="0003042E" w:rsidRPr="007627F4" w14:paraId="24AFAE33" w14:textId="77777777" w:rsidTr="00DE3042">
        <w:trPr>
          <w:cantSplit/>
          <w:trHeight w:val="444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center"/>
          </w:tcPr>
          <w:p w14:paraId="20D0ABA9" w14:textId="6B577DA7" w:rsidR="0003042E" w:rsidRPr="002D0EE7" w:rsidRDefault="007671F9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03042E" w:rsidRPr="002D0EE7">
              <w:rPr>
                <w:sz w:val="28"/>
                <w:szCs w:val="28"/>
              </w:rPr>
              <w:t xml:space="preserve">. </w:t>
            </w:r>
            <w:r w:rsidR="0003042E" w:rsidRPr="002D0EE7">
              <w:rPr>
                <w:rFonts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0563456" w14:textId="77777777" w:rsidR="0003042E" w:rsidRPr="002D0EE7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62274BA" w14:textId="77777777" w:rsidR="0003042E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2E4C0DC" w14:textId="77777777" w:rsidR="0003042E" w:rsidRPr="00E84E7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CC7B676" w14:textId="77777777" w:rsidR="0003042E" w:rsidRPr="003A03D0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 New" w:hAnsi="Angsana New" w:cs="Angsana New"/>
              </w:rPr>
            </w:pPr>
          </w:p>
        </w:tc>
      </w:tr>
      <w:tr w:rsidR="0003042E" w:rsidRPr="007627F4" w14:paraId="23082B9E" w14:textId="77777777" w:rsidTr="00DE3042">
        <w:trPr>
          <w:cantSplit/>
          <w:trHeight w:val="444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center"/>
          </w:tcPr>
          <w:p w14:paraId="02BAB27F" w14:textId="77777777" w:rsidR="0003042E" w:rsidRPr="002D0EE7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 xml:space="preserve">      -  </w:t>
            </w:r>
            <w:r w:rsidRPr="002D0EE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F5E6F0E" w14:textId="353AC1B1" w:rsidR="0003042E" w:rsidRPr="00372865" w:rsidRDefault="009D6F1D" w:rsidP="009C2885">
            <w:pPr>
              <w:tabs>
                <w:tab w:val="decimal" w:pos="774"/>
              </w:tabs>
              <w:ind w:left="-108" w:right="-1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center"/>
          </w:tcPr>
          <w:p w14:paraId="74D73969" w14:textId="77777777" w:rsidR="0003042E" w:rsidRPr="008D32F5" w:rsidRDefault="0003042E" w:rsidP="009C2885">
            <w:pPr>
              <w:tabs>
                <w:tab w:val="decimal" w:pos="774"/>
              </w:tabs>
              <w:ind w:left="-108" w:right="-157"/>
              <w:rPr>
                <w:sz w:val="28"/>
                <w:szCs w:val="28"/>
              </w:rPr>
            </w:pPr>
            <w:r w:rsidRPr="00372865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FC2735E" w14:textId="5BB1896B" w:rsidR="0003042E" w:rsidRPr="00E84E76" w:rsidRDefault="009D6F1D" w:rsidP="009D6F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left="-150" w:right="-11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113,</w:t>
            </w:r>
            <w:r w:rsidRPr="009D6F1D">
              <w:rPr>
                <w:rFonts w:ascii="AngsanaUPC" w:hAnsi="AngsanaUPC" w:cs="AngsanaUPC"/>
              </w:rPr>
              <w:t>569</w:t>
            </w:r>
            <w:r>
              <w:rPr>
                <w:rFonts w:ascii="Angsana New" w:hAnsi="Angsana New" w:cs="Angsana New"/>
              </w:rPr>
              <w:t>,585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1D0D1A9" w14:textId="77777777" w:rsidR="0003042E" w:rsidRPr="003A03D0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125,907,483</w:t>
            </w:r>
          </w:p>
        </w:tc>
      </w:tr>
      <w:tr w:rsidR="0003042E" w:rsidRPr="007627F4" w14:paraId="2AA04827" w14:textId="77777777" w:rsidTr="00DE3042">
        <w:trPr>
          <w:cantSplit/>
          <w:trHeight w:val="444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vAlign w:val="center"/>
          </w:tcPr>
          <w:p w14:paraId="0B7E2378" w14:textId="3C448D8F" w:rsidR="0003042E" w:rsidRPr="0000032F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671F9">
              <w:rPr>
                <w:sz w:val="28"/>
                <w:szCs w:val="28"/>
              </w:rPr>
              <w:t>0</w:t>
            </w:r>
            <w:r w:rsidRPr="002D0EE7">
              <w:rPr>
                <w:sz w:val="28"/>
                <w:szCs w:val="28"/>
              </w:rPr>
              <w:t xml:space="preserve">. </w:t>
            </w:r>
            <w:r w:rsidRPr="002D0EE7">
              <w:rPr>
                <w:rFonts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123689F" w14:textId="77777777" w:rsidR="0003042E" w:rsidRPr="002D0EE7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6714DD0" w14:textId="77777777" w:rsidR="0003042E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3C30B4B" w14:textId="77777777" w:rsidR="0003042E" w:rsidRPr="00E84E76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C94FC4F" w14:textId="77777777" w:rsidR="0003042E" w:rsidRPr="003A03D0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 New" w:hAnsi="Angsana New" w:cs="Angsana New"/>
              </w:rPr>
            </w:pPr>
          </w:p>
        </w:tc>
      </w:tr>
      <w:tr w:rsidR="0003042E" w:rsidRPr="007627F4" w14:paraId="08B7EF7B" w14:textId="77777777" w:rsidTr="00DE3042">
        <w:trPr>
          <w:cantSplit/>
          <w:trHeight w:val="444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vAlign w:val="center"/>
          </w:tcPr>
          <w:p w14:paraId="61FCD7E8" w14:textId="77777777" w:rsidR="0003042E" w:rsidRPr="002D0EE7" w:rsidRDefault="0003042E" w:rsidP="009C2885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2D0EE7">
              <w:rPr>
                <w:sz w:val="28"/>
                <w:szCs w:val="28"/>
              </w:rPr>
              <w:t xml:space="preserve">- </w:t>
            </w:r>
            <w:r w:rsidRPr="002D0EE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BF3D405" w14:textId="34E912A0" w:rsidR="0003042E" w:rsidRPr="002D0EE7" w:rsidRDefault="00E835E3" w:rsidP="00E835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17,259,670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4199D82" w14:textId="77777777" w:rsidR="0003042E" w:rsidRDefault="0003042E" w:rsidP="00374D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13,225,379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5BC47F6" w14:textId="00D55798" w:rsidR="0003042E" w:rsidRPr="00E84E76" w:rsidRDefault="00925AFC" w:rsidP="00925A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77"/>
              </w:tabs>
              <w:ind w:left="-150" w:right="-11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7,456,836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3218A00" w14:textId="77777777" w:rsidR="0003042E" w:rsidRPr="003A03D0" w:rsidRDefault="0003042E" w:rsidP="009C28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5,052,036</w:t>
            </w:r>
          </w:p>
        </w:tc>
      </w:tr>
    </w:tbl>
    <w:p w14:paraId="136AEE1E" w14:textId="77777777" w:rsidR="0003042E" w:rsidRDefault="0003042E" w:rsidP="0003042E"/>
    <w:p w14:paraId="083DC3BA" w14:textId="77777777" w:rsidR="0003042E" w:rsidRPr="00C04077" w:rsidRDefault="0003042E" w:rsidP="0084024E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</w:pPr>
      <w:r w:rsidRPr="00C04077">
        <w:rPr>
          <w:b/>
          <w:bCs/>
          <w:cs/>
        </w:rPr>
        <w:t>การเสนอข้อมูลทางการเงินจำแนกตามส่วนงาน</w:t>
      </w:r>
      <w:r w:rsidRPr="00C04077">
        <w:t xml:space="preserve"> </w:t>
      </w:r>
    </w:p>
    <w:p w14:paraId="448A6D58" w14:textId="77777777" w:rsidR="0003042E" w:rsidRPr="009954D5" w:rsidRDefault="0003042E" w:rsidP="0003042E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29"/>
        <w:jc w:val="both"/>
        <w:rPr>
          <w:sz w:val="12"/>
          <w:szCs w:val="12"/>
        </w:rPr>
      </w:pPr>
    </w:p>
    <w:p w14:paraId="0D919A58" w14:textId="082E0D98" w:rsidR="0003042E" w:rsidRPr="00C04077" w:rsidRDefault="0003042E" w:rsidP="009B5124">
      <w:pPr>
        <w:tabs>
          <w:tab w:val="left" w:pos="284"/>
        </w:tabs>
        <w:ind w:right="-28" w:firstLine="505"/>
        <w:jc w:val="thaiDistribute"/>
        <w:outlineLvl w:val="0"/>
      </w:pPr>
      <w:r w:rsidRPr="009954D5">
        <w:rPr>
          <w:cs/>
        </w:rPr>
        <w:t>บริษัทและบริษัทย่อยดำเนินกิจการในส่วนงานทาง</w:t>
      </w:r>
      <w:r w:rsidRPr="00C04077">
        <w:rPr>
          <w:spacing w:val="-8"/>
          <w:cs/>
        </w:rPr>
        <w:t>ธุรกิจเดียว คือธุรกิจด้านบันเทิงและสันทนาการ และดำเนิน</w:t>
      </w:r>
      <w:r w:rsidRPr="00C04077">
        <w:rPr>
          <w:spacing w:val="-6"/>
          <w:cs/>
        </w:rPr>
        <w:t>ธุรกิจ</w:t>
      </w:r>
      <w:r w:rsidRPr="0084024E">
        <w:rPr>
          <w:cs/>
        </w:rPr>
        <w:t>ใน</w:t>
      </w:r>
      <w:r w:rsidRPr="00C04077">
        <w:rPr>
          <w:spacing w:val="-6"/>
          <w:cs/>
        </w:rPr>
        <w:t>ส่วนงานทางภูมิศาสตร์คือในประเทศไทย</w:t>
      </w:r>
      <w:r w:rsidRPr="00C04077">
        <w:rPr>
          <w:spacing w:val="-6"/>
        </w:rPr>
        <w:t xml:space="preserve"> </w:t>
      </w:r>
      <w:r w:rsidRPr="00C04077">
        <w:rPr>
          <w:spacing w:val="-6"/>
          <w:cs/>
        </w:rPr>
        <w:t>ดังนั้นรายได้ กำไร และสินทรัพย์ ทั้งหมดที่แสดงในงบกา</w:t>
      </w:r>
      <w:r>
        <w:rPr>
          <w:spacing w:val="-6"/>
          <w:cs/>
        </w:rPr>
        <w:t>รเงินรวมและงบการเงินเฉพาะกิจการ</w:t>
      </w:r>
      <w:r>
        <w:rPr>
          <w:rFonts w:hint="cs"/>
          <w:spacing w:val="-6"/>
          <w:cs/>
        </w:rPr>
        <w:t xml:space="preserve"> </w:t>
      </w:r>
      <w:r w:rsidRPr="00C04077">
        <w:rPr>
          <w:spacing w:val="-6"/>
          <w:cs/>
        </w:rPr>
        <w:t>จึงเกี่ยวข้องกับส่วนงานทางธุรกิจและส่วนงานทางภูมิศาสตร์ตามที่กล่าวไว้</w:t>
      </w:r>
    </w:p>
    <w:p w14:paraId="25DADF7D" w14:textId="77777777" w:rsidR="0003042E" w:rsidRPr="0000032F" w:rsidRDefault="0003042E" w:rsidP="0003042E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23"/>
        <w:jc w:val="both"/>
      </w:pPr>
    </w:p>
    <w:p w14:paraId="58BC76C1" w14:textId="77777777" w:rsidR="0003042E" w:rsidRPr="00C04077" w:rsidRDefault="0003042E" w:rsidP="0084024E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 w:rsidRPr="00C04077">
        <w:rPr>
          <w:b/>
          <w:bCs/>
          <w:cs/>
        </w:rPr>
        <w:t>เงินสมทบกองทุนสำรองเลี้ยงชีพ</w:t>
      </w:r>
    </w:p>
    <w:p w14:paraId="5124BABB" w14:textId="77777777" w:rsidR="0003042E" w:rsidRPr="009954D5" w:rsidRDefault="0003042E" w:rsidP="0003042E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23"/>
        <w:jc w:val="both"/>
        <w:rPr>
          <w:b/>
          <w:bCs/>
          <w:sz w:val="12"/>
          <w:szCs w:val="12"/>
        </w:rPr>
      </w:pPr>
    </w:p>
    <w:p w14:paraId="091C7200" w14:textId="4130BB78" w:rsidR="0003042E" w:rsidRPr="003B379D" w:rsidRDefault="0003042E" w:rsidP="009B5124">
      <w:pPr>
        <w:tabs>
          <w:tab w:val="left" w:pos="284"/>
        </w:tabs>
        <w:ind w:right="-28" w:firstLine="505"/>
        <w:jc w:val="thaiDistribute"/>
        <w:outlineLvl w:val="0"/>
        <w:rPr>
          <w:spacing w:val="-4"/>
        </w:rPr>
      </w:pPr>
      <w:r w:rsidRPr="003B379D">
        <w:rPr>
          <w:spacing w:val="-4"/>
          <w:cs/>
        </w:rPr>
        <w:t xml:space="preserve">บริษัทและบริษัทย่อยได้จัดตั้งกองทุนสำรองเลี้ยงชีพ ตามพระราชบัญญัติกองทุนสำรองเลี้ยงชีพ พ.ศ. </w:t>
      </w:r>
      <w:r>
        <w:rPr>
          <w:spacing w:val="-4"/>
        </w:rPr>
        <w:t>2530</w:t>
      </w:r>
      <w:r w:rsidR="004F305C">
        <w:rPr>
          <w:spacing w:val="-4"/>
        </w:rPr>
        <w:t xml:space="preserve"> </w:t>
      </w:r>
      <w:r w:rsidRPr="003B379D">
        <w:rPr>
          <w:cs/>
        </w:rPr>
        <w:t>เพื่อเป็นสวัสดิการตลอดจนเป็นหลักประกันแก่พนักงาน</w:t>
      </w:r>
      <w:r w:rsidRPr="003B379D">
        <w:t xml:space="preserve"> </w:t>
      </w:r>
      <w:r w:rsidRPr="003B379D">
        <w:rPr>
          <w:cs/>
        </w:rPr>
        <w:t>เมื่อลาออกจากงานหรือครบอายุการทำงาน(เกษียณ) ตาม</w:t>
      </w:r>
      <w:r w:rsidRPr="003B379D">
        <w:rPr>
          <w:spacing w:val="-4"/>
          <w:cs/>
        </w:rPr>
        <w:t>ระเบียบ</w:t>
      </w:r>
      <w:r w:rsidRPr="0084024E">
        <w:rPr>
          <w:cs/>
        </w:rPr>
        <w:t>ของ</w:t>
      </w:r>
      <w:r w:rsidRPr="003B379D">
        <w:rPr>
          <w:spacing w:val="-4"/>
          <w:cs/>
        </w:rPr>
        <w:t xml:space="preserve">บริษัท โดยพนักงานจ่ายสะสมส่วนหนึ่ง และบริษัทจ่ายสมทบอีกส่วนหนึ่งในอัตรา </w:t>
      </w:r>
      <w:r>
        <w:rPr>
          <w:spacing w:val="-4"/>
        </w:rPr>
        <w:t>3</w:t>
      </w:r>
      <w:r w:rsidR="000763FF">
        <w:rPr>
          <w:spacing w:val="-4"/>
        </w:rPr>
        <w:t xml:space="preserve"> </w:t>
      </w:r>
      <w:r>
        <w:rPr>
          <w:spacing w:val="-4"/>
        </w:rPr>
        <w:t>-</w:t>
      </w:r>
      <w:r w:rsidR="000763FF">
        <w:rPr>
          <w:spacing w:val="-4"/>
        </w:rPr>
        <w:t xml:space="preserve"> </w:t>
      </w:r>
      <w:r>
        <w:rPr>
          <w:spacing w:val="-4"/>
        </w:rPr>
        <w:t>5</w:t>
      </w:r>
      <w:r w:rsidRPr="003B379D">
        <w:rPr>
          <w:spacing w:val="-4"/>
          <w:cs/>
        </w:rPr>
        <w:t>%</w:t>
      </w:r>
      <w:r w:rsidRPr="003B379D">
        <w:rPr>
          <w:spacing w:val="-4"/>
        </w:rPr>
        <w:t xml:space="preserve"> </w:t>
      </w:r>
      <w:r w:rsidRPr="003B379D">
        <w:rPr>
          <w:spacing w:val="-4"/>
          <w:cs/>
        </w:rPr>
        <w:t>ของเงินเดือน ทั้งนี้ บริษัทได้แต่งตั้งบริษัทหลักทรัพย์จัดการกองทุนกสิกรไทย จำกัด เป็นผู้จัดการกองทุนเพื่อบริหารกองทุนดังกล่าว</w:t>
      </w:r>
    </w:p>
    <w:p w14:paraId="234E2A37" w14:textId="06E3E3A8" w:rsidR="0003042E" w:rsidRPr="003B379D" w:rsidRDefault="0003042E" w:rsidP="009B5124">
      <w:pPr>
        <w:tabs>
          <w:tab w:val="left" w:pos="284"/>
        </w:tabs>
        <w:ind w:right="-28" w:firstLine="505"/>
        <w:jc w:val="thaiDistribute"/>
        <w:outlineLvl w:val="0"/>
        <w:rPr>
          <w:spacing w:val="-4"/>
          <w:cs/>
        </w:rPr>
      </w:pPr>
      <w:r w:rsidRPr="003B379D">
        <w:rPr>
          <w:cs/>
        </w:rPr>
        <w:tab/>
      </w:r>
      <w:r w:rsidRPr="003B379D">
        <w:rPr>
          <w:cs/>
        </w:rPr>
        <w:tab/>
        <w:t>เงินสมทบกองทุน</w:t>
      </w:r>
      <w:r w:rsidRPr="00EA15D2">
        <w:rPr>
          <w:cs/>
        </w:rPr>
        <w:t>สำรองเลี้ยงชีพในส่วนของบริษัทและบริษัทย่อย ที่จ่ายสำหรับพนักงานและได้บันทึก</w:t>
      </w:r>
      <w:r w:rsidRPr="00EA15D2">
        <w:rPr>
          <w:spacing w:val="-4"/>
          <w:cs/>
        </w:rPr>
        <w:t xml:space="preserve">เป็นค่าใช้จ่ายในงบกำไรขาดทุนสำหรับปีสิ้นสุดวันที่ </w:t>
      </w:r>
      <w:r w:rsidRPr="00EA15D2">
        <w:rPr>
          <w:spacing w:val="-4"/>
        </w:rPr>
        <w:t>31</w:t>
      </w:r>
      <w:r w:rsidRPr="00EA15D2">
        <w:rPr>
          <w:spacing w:val="-4"/>
          <w:cs/>
        </w:rPr>
        <w:t xml:space="preserve"> ธันวาคม </w:t>
      </w:r>
      <w:r w:rsidRPr="00EA15D2">
        <w:rPr>
          <w:spacing w:val="-4"/>
        </w:rPr>
        <w:t>2568</w:t>
      </w:r>
      <w:r w:rsidRPr="00EA15D2">
        <w:rPr>
          <w:spacing w:val="-4"/>
          <w:cs/>
        </w:rPr>
        <w:t xml:space="preserve"> และ </w:t>
      </w:r>
      <w:r w:rsidRPr="00EA15D2">
        <w:rPr>
          <w:spacing w:val="-4"/>
        </w:rPr>
        <w:t>2567</w:t>
      </w:r>
      <w:r w:rsidRPr="00EA15D2">
        <w:rPr>
          <w:spacing w:val="-4"/>
          <w:cs/>
        </w:rPr>
        <w:t xml:space="preserve"> เป็นจำนวนเงิน </w:t>
      </w:r>
      <w:r w:rsidR="00EA15D2">
        <w:rPr>
          <w:spacing w:val="-4"/>
        </w:rPr>
        <w:t>11.06</w:t>
      </w:r>
      <w:r w:rsidRPr="00EA15D2">
        <w:rPr>
          <w:rFonts w:hint="cs"/>
          <w:spacing w:val="-4"/>
          <w:cs/>
        </w:rPr>
        <w:t xml:space="preserve"> </w:t>
      </w:r>
      <w:r w:rsidRPr="00EA15D2">
        <w:rPr>
          <w:spacing w:val="-4"/>
          <w:cs/>
        </w:rPr>
        <w:t>ล้านบาท</w:t>
      </w:r>
      <w:r w:rsidRPr="00EA15D2">
        <w:rPr>
          <w:rFonts w:hint="cs"/>
          <w:spacing w:val="-4"/>
          <w:cs/>
        </w:rPr>
        <w:br/>
      </w:r>
      <w:r w:rsidRPr="00EA15D2">
        <w:rPr>
          <w:spacing w:val="-4"/>
          <w:cs/>
        </w:rPr>
        <w:t xml:space="preserve">(เฉพาะกิจการ </w:t>
      </w:r>
      <w:r w:rsidR="00EA15D2">
        <w:rPr>
          <w:spacing w:val="-4"/>
        </w:rPr>
        <w:t xml:space="preserve">4.54 </w:t>
      </w:r>
      <w:r w:rsidRPr="0084024E">
        <w:rPr>
          <w:cs/>
        </w:rPr>
        <w:t>ล้าน</w:t>
      </w:r>
      <w:r w:rsidRPr="00EA15D2">
        <w:rPr>
          <w:spacing w:val="-4"/>
          <w:cs/>
        </w:rPr>
        <w:t xml:space="preserve">บาท) และ </w:t>
      </w:r>
      <w:r w:rsidRPr="00EA15D2">
        <w:rPr>
          <w:spacing w:val="-4"/>
        </w:rPr>
        <w:t>15.17</w:t>
      </w:r>
      <w:r w:rsidRPr="00EA15D2">
        <w:rPr>
          <w:rFonts w:hint="cs"/>
          <w:spacing w:val="-4"/>
          <w:cs/>
        </w:rPr>
        <w:t xml:space="preserve"> </w:t>
      </w:r>
      <w:r w:rsidRPr="00EA15D2">
        <w:rPr>
          <w:spacing w:val="-4"/>
          <w:cs/>
        </w:rPr>
        <w:t xml:space="preserve">ล้านบาท (เฉพาะกิจการ </w:t>
      </w:r>
      <w:r w:rsidRPr="00EA15D2">
        <w:rPr>
          <w:spacing w:val="-4"/>
        </w:rPr>
        <w:t>6.20</w:t>
      </w:r>
      <w:r w:rsidRPr="00EA15D2">
        <w:rPr>
          <w:spacing w:val="-4"/>
          <w:cs/>
        </w:rPr>
        <w:t xml:space="preserve"> ล้านบาท) ตามลำดับ</w:t>
      </w:r>
    </w:p>
    <w:p w14:paraId="08B64D03" w14:textId="77777777" w:rsidR="0003042E" w:rsidRDefault="0003042E" w:rsidP="0003042E">
      <w:pPr>
        <w:tabs>
          <w:tab w:val="left" w:pos="360"/>
          <w:tab w:val="left" w:pos="900"/>
        </w:tabs>
        <w:ind w:right="142"/>
        <w:jc w:val="thaiDistribute"/>
        <w:rPr>
          <w:spacing w:val="-4"/>
        </w:rPr>
      </w:pPr>
    </w:p>
    <w:p w14:paraId="54B51513" w14:textId="77777777" w:rsidR="0003042E" w:rsidRDefault="0003042E" w:rsidP="0003042E">
      <w:pPr>
        <w:tabs>
          <w:tab w:val="left" w:pos="360"/>
          <w:tab w:val="left" w:pos="900"/>
        </w:tabs>
        <w:ind w:right="142"/>
        <w:jc w:val="thaiDistribute"/>
        <w:rPr>
          <w:spacing w:val="-4"/>
        </w:rPr>
      </w:pPr>
    </w:p>
    <w:p w14:paraId="41F66174" w14:textId="77777777" w:rsidR="0003042E" w:rsidRDefault="0003042E" w:rsidP="0003042E">
      <w:pPr>
        <w:tabs>
          <w:tab w:val="left" w:pos="360"/>
          <w:tab w:val="left" w:pos="900"/>
        </w:tabs>
        <w:ind w:right="142"/>
        <w:jc w:val="thaiDistribute"/>
        <w:rPr>
          <w:spacing w:val="-4"/>
        </w:rPr>
      </w:pPr>
    </w:p>
    <w:p w14:paraId="24057A08" w14:textId="77777777" w:rsidR="0003042E" w:rsidRDefault="0003042E" w:rsidP="0003042E">
      <w:pPr>
        <w:tabs>
          <w:tab w:val="left" w:pos="360"/>
          <w:tab w:val="left" w:pos="900"/>
        </w:tabs>
        <w:ind w:right="142"/>
        <w:jc w:val="thaiDistribute"/>
        <w:rPr>
          <w:spacing w:val="-4"/>
        </w:rPr>
      </w:pPr>
    </w:p>
    <w:p w14:paraId="0127450D" w14:textId="77777777" w:rsidR="0003042E" w:rsidRDefault="0003042E" w:rsidP="0003042E">
      <w:pPr>
        <w:tabs>
          <w:tab w:val="left" w:pos="360"/>
          <w:tab w:val="left" w:pos="900"/>
        </w:tabs>
        <w:ind w:right="142"/>
        <w:jc w:val="thaiDistribute"/>
        <w:rPr>
          <w:spacing w:val="-4"/>
        </w:rPr>
      </w:pPr>
    </w:p>
    <w:p w14:paraId="79DA1357" w14:textId="77777777" w:rsidR="0003042E" w:rsidRPr="0000032F" w:rsidRDefault="0003042E" w:rsidP="0003042E">
      <w:pPr>
        <w:tabs>
          <w:tab w:val="left" w:pos="360"/>
          <w:tab w:val="left" w:pos="900"/>
        </w:tabs>
        <w:ind w:right="142"/>
        <w:jc w:val="thaiDistribute"/>
        <w:rPr>
          <w:spacing w:val="-4"/>
        </w:rPr>
      </w:pPr>
    </w:p>
    <w:p w14:paraId="3E24E33F" w14:textId="77777777" w:rsidR="0003042E" w:rsidRPr="003B379D" w:rsidRDefault="0003042E" w:rsidP="003D181F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 w:rsidRPr="003B379D">
        <w:rPr>
          <w:b/>
          <w:bCs/>
          <w:cs/>
        </w:rPr>
        <w:lastRenderedPageBreak/>
        <w:t>ภาระผูกพันและหนี้สินที่อาจเกิดขึ้น</w:t>
      </w:r>
    </w:p>
    <w:p w14:paraId="282EBE6E" w14:textId="77777777" w:rsidR="0003042E" w:rsidRPr="00C04077" w:rsidRDefault="0003042E" w:rsidP="0003042E">
      <w:pPr>
        <w:tabs>
          <w:tab w:val="left" w:pos="360"/>
          <w:tab w:val="left" w:pos="900"/>
          <w:tab w:val="left" w:pos="1440"/>
        </w:tabs>
        <w:spacing w:line="120" w:lineRule="auto"/>
        <w:ind w:right="-340"/>
        <w:jc w:val="both"/>
        <w:rPr>
          <w:b/>
          <w:bCs/>
          <w:sz w:val="24"/>
          <w:szCs w:val="24"/>
        </w:rPr>
      </w:pPr>
    </w:p>
    <w:p w14:paraId="244C53EF" w14:textId="3F7C71A0" w:rsidR="0003042E" w:rsidRDefault="0003042E" w:rsidP="003D181F">
      <w:pPr>
        <w:ind w:left="85" w:hanging="142"/>
        <w:jc w:val="both"/>
      </w:pPr>
      <w:r>
        <w:t>3</w:t>
      </w:r>
      <w:r w:rsidR="009527F4">
        <w:t>3</w:t>
      </w:r>
      <w:r>
        <w:t xml:space="preserve">.1 </w:t>
      </w:r>
      <w:r w:rsidRPr="00C04077">
        <w:rPr>
          <w:cs/>
        </w:rPr>
        <w:t>ภาระผูกพัน</w:t>
      </w:r>
    </w:p>
    <w:p w14:paraId="1F3CC6BA" w14:textId="77777777" w:rsidR="0003042E" w:rsidRPr="00C04077" w:rsidRDefault="0003042E" w:rsidP="009F780F">
      <w:pPr>
        <w:ind w:left="567" w:right="-42" w:firstLine="360"/>
        <w:jc w:val="both"/>
        <w:rPr>
          <w:b/>
          <w:bCs/>
          <w:cs/>
        </w:rPr>
      </w:pPr>
      <w:r>
        <w:rPr>
          <w:cs/>
        </w:rPr>
        <w:t xml:space="preserve">ณ วันที่ </w:t>
      </w:r>
      <w:r>
        <w:t>31</w:t>
      </w:r>
      <w:r>
        <w:rPr>
          <w:cs/>
        </w:rPr>
        <w:t xml:space="preserve"> ธันวาคม </w:t>
      </w:r>
      <w:r>
        <w:t>2568</w:t>
      </w:r>
      <w:r w:rsidRPr="00C04077">
        <w:rPr>
          <w:cs/>
        </w:rPr>
        <w:t xml:space="preserve"> บริษัทย่อยมีภาระผูกพัน ดังนี้</w:t>
      </w:r>
    </w:p>
    <w:p w14:paraId="79A08B4F" w14:textId="77777777" w:rsidR="0003042E" w:rsidRPr="00C04077" w:rsidRDefault="0003042E" w:rsidP="003D181F">
      <w:pPr>
        <w:tabs>
          <w:tab w:val="left" w:pos="1440"/>
        </w:tabs>
        <w:ind w:left="7655" w:right="-28"/>
        <w:jc w:val="right"/>
      </w:pPr>
      <w:r>
        <w:rPr>
          <w:rFonts w:hint="cs"/>
          <w:cs/>
        </w:rPr>
        <w:t xml:space="preserve"> </w:t>
      </w:r>
      <w:r w:rsidRPr="00C04077">
        <w:rPr>
          <w:cs/>
        </w:rPr>
        <w:t xml:space="preserve"> หน่วย</w:t>
      </w:r>
      <w:r>
        <w:rPr>
          <w:rFonts w:hint="cs"/>
          <w:cs/>
        </w:rPr>
        <w:t xml:space="preserve"> </w:t>
      </w:r>
      <w:r>
        <w:t xml:space="preserve">: </w:t>
      </w:r>
      <w:r>
        <w:rPr>
          <w:cs/>
        </w:rPr>
        <w:t>ล้านบา</w:t>
      </w:r>
      <w:r>
        <w:rPr>
          <w:rFonts w:hint="cs"/>
          <w:cs/>
        </w:rPr>
        <w:t>ท</w:t>
      </w:r>
    </w:p>
    <w:tbl>
      <w:tblPr>
        <w:tblW w:w="9030" w:type="dxa"/>
        <w:tblInd w:w="42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690"/>
        <w:gridCol w:w="2340"/>
      </w:tblGrid>
      <w:tr w:rsidR="0003042E" w:rsidRPr="00C04077" w14:paraId="4BDEEC7C" w14:textId="77777777" w:rsidTr="003D181F">
        <w:trPr>
          <w:trHeight w:hRule="exact" w:val="397"/>
        </w:trPr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4951" w14:textId="77777777" w:rsidR="0003042E" w:rsidRPr="00C04077" w:rsidRDefault="0003042E" w:rsidP="009C2885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6664" w14:textId="77777777" w:rsidR="0003042E" w:rsidRPr="00C04077" w:rsidRDefault="0003042E" w:rsidP="009C2885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03042E" w:rsidRPr="00C04077" w14:paraId="75510EF2" w14:textId="77777777" w:rsidTr="003D181F">
        <w:trPr>
          <w:trHeight w:hRule="exact" w:val="397"/>
        </w:trPr>
        <w:tc>
          <w:tcPr>
            <w:tcW w:w="6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328F0" w14:textId="77777777" w:rsidR="0003042E" w:rsidRPr="00C04077" w:rsidRDefault="0003042E" w:rsidP="009C2885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65B7F" w14:textId="77777777" w:rsidR="0003042E" w:rsidRPr="00C04077" w:rsidRDefault="0003042E" w:rsidP="009C2885">
            <w:pPr>
              <w:tabs>
                <w:tab w:val="decimal" w:pos="920"/>
              </w:tabs>
              <w:ind w:right="70"/>
              <w:jc w:val="both"/>
              <w:rPr>
                <w:sz w:val="30"/>
                <w:szCs w:val="30"/>
                <w:cs/>
              </w:rPr>
            </w:pPr>
          </w:p>
        </w:tc>
      </w:tr>
      <w:tr w:rsidR="0003042E" w:rsidRPr="00C04077" w14:paraId="5A565154" w14:textId="77777777" w:rsidTr="003D181F">
        <w:trPr>
          <w:trHeight w:hRule="exact" w:val="397"/>
        </w:trPr>
        <w:tc>
          <w:tcPr>
            <w:tcW w:w="6690" w:type="dxa"/>
            <w:tcBorders>
              <w:left w:val="single" w:sz="4" w:space="0" w:color="auto"/>
              <w:right w:val="single" w:sz="4" w:space="0" w:color="auto"/>
            </w:tcBorders>
          </w:tcPr>
          <w:p w14:paraId="41B744C3" w14:textId="77777777" w:rsidR="0003042E" w:rsidRPr="00C04077" w:rsidRDefault="0003042E" w:rsidP="009C288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325089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ค้ำประกันการปฏิบัติตามสัญญาเช่าใช้บริการโครงข่ายโทรทัศน์ประเภทที่ใช้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2ED5C794" w14:textId="77777777" w:rsidR="0003042E" w:rsidRPr="00BD1A8B" w:rsidRDefault="0003042E" w:rsidP="009C2885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sz w:val="30"/>
                <w:szCs w:val="30"/>
                <w:highlight w:val="yellow"/>
              </w:rPr>
            </w:pPr>
          </w:p>
        </w:tc>
      </w:tr>
      <w:tr w:rsidR="0003042E" w:rsidRPr="00C04077" w14:paraId="2C159D2F" w14:textId="77777777" w:rsidTr="003D181F">
        <w:trPr>
          <w:trHeight w:hRule="exact" w:val="397"/>
        </w:trPr>
        <w:tc>
          <w:tcPr>
            <w:tcW w:w="6690" w:type="dxa"/>
            <w:tcBorders>
              <w:left w:val="single" w:sz="4" w:space="0" w:color="auto"/>
              <w:right w:val="single" w:sz="4" w:space="0" w:color="auto"/>
            </w:tcBorders>
          </w:tcPr>
          <w:p w14:paraId="3C7AF82E" w14:textId="77777777" w:rsidR="0003042E" w:rsidRPr="00C04077" w:rsidRDefault="0003042E" w:rsidP="009C2885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548FCF6E" w14:textId="7E455ED4" w:rsidR="0003042E" w:rsidRPr="0000509B" w:rsidRDefault="00A62750" w:rsidP="009C2885">
            <w:pPr>
              <w:tabs>
                <w:tab w:val="decimal" w:pos="1134"/>
              </w:tabs>
              <w:ind w:right="-181"/>
              <w:jc w:val="both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52.13</w:t>
            </w:r>
          </w:p>
        </w:tc>
      </w:tr>
      <w:tr w:rsidR="0003042E" w:rsidRPr="00C04077" w14:paraId="638546C1" w14:textId="77777777" w:rsidTr="003D181F">
        <w:trPr>
          <w:trHeight w:hRule="exact" w:val="397"/>
        </w:trPr>
        <w:tc>
          <w:tcPr>
            <w:tcW w:w="6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CEF8" w14:textId="77777777" w:rsidR="0003042E" w:rsidRPr="00C04077" w:rsidRDefault="0003042E" w:rsidP="009C288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D118" w14:textId="50413AE2" w:rsidR="0003042E" w:rsidRPr="0000509B" w:rsidRDefault="00A62750" w:rsidP="009C2885">
            <w:pPr>
              <w:tabs>
                <w:tab w:val="decimal" w:pos="1134"/>
              </w:tabs>
              <w:ind w:right="-181"/>
              <w:jc w:val="both"/>
              <w:rPr>
                <w:color w:val="000000"/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</w:rPr>
              <w:t>1.21</w:t>
            </w:r>
          </w:p>
        </w:tc>
      </w:tr>
    </w:tbl>
    <w:p w14:paraId="0AF84D6E" w14:textId="77777777" w:rsidR="0003042E" w:rsidRPr="00424269" w:rsidRDefault="0003042E" w:rsidP="0003042E">
      <w:pPr>
        <w:tabs>
          <w:tab w:val="left" w:pos="900"/>
        </w:tabs>
        <w:spacing w:line="120" w:lineRule="auto"/>
        <w:ind w:right="-418"/>
        <w:jc w:val="both"/>
      </w:pPr>
    </w:p>
    <w:p w14:paraId="72BF3D57" w14:textId="7648526D" w:rsidR="0003042E" w:rsidRPr="007D461F" w:rsidRDefault="0003042E" w:rsidP="009F780F">
      <w:pPr>
        <w:ind w:left="85" w:hanging="142"/>
        <w:jc w:val="both"/>
        <w:rPr>
          <w:cs/>
        </w:rPr>
      </w:pPr>
      <w:r w:rsidRPr="00C04077">
        <w:t>3</w:t>
      </w:r>
      <w:r w:rsidR="009527F4">
        <w:t>3</w:t>
      </w:r>
      <w:r w:rsidRPr="00C04077">
        <w:rPr>
          <w:cs/>
        </w:rPr>
        <w:t>.</w:t>
      </w:r>
      <w:r w:rsidRPr="00325089">
        <w:t>2</w:t>
      </w:r>
      <w:r>
        <w:t xml:space="preserve"> </w:t>
      </w:r>
      <w:r w:rsidRPr="00C04077">
        <w:rPr>
          <w:cs/>
        </w:rPr>
        <w:t>ภาระผูกพันตามสัญญา</w:t>
      </w:r>
      <w:r>
        <w:rPr>
          <w:rFonts w:hint="cs"/>
          <w:cs/>
        </w:rPr>
        <w:t>บริการ</w:t>
      </w:r>
    </w:p>
    <w:p w14:paraId="2DA11E47" w14:textId="77777777" w:rsidR="0003042E" w:rsidRPr="00CC1054" w:rsidRDefault="0003042E" w:rsidP="00B155A1">
      <w:pPr>
        <w:ind w:left="426" w:right="-42" w:firstLine="501"/>
        <w:jc w:val="thaiDistribute"/>
        <w:rPr>
          <w:rFonts w:ascii="Angsana New" w:hAnsi="Angsana New"/>
          <w:b/>
          <w:bCs/>
          <w:spacing w:val="-6"/>
          <w:cs/>
        </w:rPr>
      </w:pPr>
      <w:r w:rsidRPr="00CC1054">
        <w:rPr>
          <w:rFonts w:ascii="Angsana New" w:hAnsi="Angsana New" w:hint="cs"/>
          <w:spacing w:val="-6"/>
          <w:cs/>
        </w:rPr>
        <w:t xml:space="preserve">ณ วันที่ </w:t>
      </w:r>
      <w:r w:rsidRPr="00CC1054">
        <w:rPr>
          <w:rFonts w:ascii="Angsana New" w:hAnsi="Angsana New"/>
          <w:spacing w:val="-6"/>
        </w:rPr>
        <w:t>31</w:t>
      </w:r>
      <w:r w:rsidRPr="00CC1054">
        <w:rPr>
          <w:rFonts w:ascii="Angsana New" w:hAnsi="Angsana New" w:hint="cs"/>
          <w:spacing w:val="-6"/>
          <w:cs/>
        </w:rPr>
        <w:t xml:space="preserve"> ธันวาคม </w:t>
      </w:r>
      <w:r w:rsidRPr="00CC1054">
        <w:rPr>
          <w:rFonts w:ascii="Angsana New" w:hAnsi="Angsana New"/>
          <w:spacing w:val="-6"/>
        </w:rPr>
        <w:t>256</w:t>
      </w:r>
      <w:r>
        <w:rPr>
          <w:rFonts w:ascii="Angsana New" w:hAnsi="Angsana New"/>
          <w:spacing w:val="-6"/>
        </w:rPr>
        <w:t>8</w:t>
      </w:r>
      <w:r w:rsidRPr="00CC1054">
        <w:rPr>
          <w:rFonts w:ascii="Angsana New" w:hAnsi="Angsana New" w:hint="cs"/>
          <w:spacing w:val="-6"/>
          <w:cs/>
        </w:rPr>
        <w:t xml:space="preserve"> บริษัทและบริษัทย่อยมีภาระผูกพันตามสัญญาบริการ โดยมีรายละเอียด ดังนี้</w:t>
      </w:r>
    </w:p>
    <w:p w14:paraId="19136462" w14:textId="431A5004" w:rsidR="0003042E" w:rsidRPr="001F1E65" w:rsidRDefault="0003042E" w:rsidP="00B155A1">
      <w:pPr>
        <w:ind w:left="426" w:right="-28" w:firstLine="498"/>
        <w:jc w:val="thaiDistribute"/>
        <w:rPr>
          <w:rFonts w:ascii="Angsana New" w:hAnsi="Angsana New"/>
          <w:sz w:val="16"/>
          <w:szCs w:val="16"/>
          <w:cs/>
        </w:rPr>
      </w:pPr>
      <w:r w:rsidRPr="00CC1054">
        <w:rPr>
          <w:rFonts w:ascii="Angsana New" w:hAnsi="Angsana New" w:hint="cs"/>
          <w:spacing w:val="-6"/>
          <w:cs/>
        </w:rPr>
        <w:tab/>
      </w:r>
      <w:r w:rsidRPr="001F1E65">
        <w:rPr>
          <w:rFonts w:ascii="Angsana New" w:hAnsi="Angsana New"/>
          <w:spacing w:val="-2"/>
        </w:rPr>
        <w:t xml:space="preserve">- </w:t>
      </w:r>
      <w:r w:rsidRPr="001F1E65">
        <w:rPr>
          <w:rFonts w:ascii="Angsana New" w:hAnsi="Angsana New" w:hint="cs"/>
          <w:spacing w:val="-2"/>
          <w:cs/>
        </w:rPr>
        <w:t xml:space="preserve">บริษัทและบริษัทย่อยได้ทำสัญญาบริการพื้นที่สำนักงานอาคารมาลีนนท์ ทาวเวอร์ ชั้น </w:t>
      </w:r>
      <w:r w:rsidRPr="001F1E65">
        <w:rPr>
          <w:rFonts w:ascii="Angsana New" w:hAnsi="Angsana New" w:hint="cs"/>
          <w:spacing w:val="-2"/>
        </w:rPr>
        <w:t>2</w:t>
      </w:r>
      <w:r w:rsidRPr="001F1E65">
        <w:rPr>
          <w:rFonts w:ascii="Angsana New" w:hAnsi="Angsana New"/>
          <w:spacing w:val="-2"/>
        </w:rPr>
        <w:t>-4</w:t>
      </w:r>
      <w:r w:rsidRPr="001F1E65">
        <w:rPr>
          <w:rFonts w:ascii="Angsana New" w:hAnsi="Angsana New" w:hint="cs"/>
          <w:spacing w:val="-2"/>
        </w:rPr>
        <w:t>,</w:t>
      </w:r>
      <w:r w:rsidR="009F780F">
        <w:rPr>
          <w:rFonts w:ascii="Angsana New" w:hAnsi="Angsana New" w:hint="cs"/>
          <w:spacing w:val="-2"/>
          <w:cs/>
        </w:rPr>
        <w:t xml:space="preserve"> </w:t>
      </w:r>
      <w:r w:rsidRPr="001F1E65">
        <w:rPr>
          <w:rFonts w:ascii="Angsana New" w:hAnsi="Angsana New"/>
          <w:spacing w:val="-2"/>
        </w:rPr>
        <w:t>7, 9-10, 29B</w:t>
      </w:r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cs/>
        </w:rPr>
        <w:t xml:space="preserve">และ </w:t>
      </w:r>
      <w:r w:rsidRPr="007B2535">
        <w:rPr>
          <w:rFonts w:ascii="Angsana New" w:hAnsi="Angsana New" w:hint="cs"/>
        </w:rPr>
        <w:t>30-34</w:t>
      </w:r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cs/>
        </w:rPr>
        <w:t xml:space="preserve">เลขที่ </w:t>
      </w:r>
      <w:r w:rsidRPr="007B2535">
        <w:rPr>
          <w:rFonts w:ascii="Angsana New" w:hAnsi="Angsana New" w:hint="cs"/>
        </w:rPr>
        <w:t>3199</w:t>
      </w:r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cs/>
        </w:rPr>
        <w:t xml:space="preserve">ถนนพระราม </w:t>
      </w:r>
      <w:r w:rsidRPr="007B2535">
        <w:rPr>
          <w:rFonts w:ascii="Angsana New" w:hAnsi="Angsana New" w:hint="cs"/>
        </w:rPr>
        <w:t>4</w:t>
      </w:r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cs/>
        </w:rPr>
        <w:t xml:space="preserve">แขวงคลองตัน เขตคลองเตย กรุงเทพมหานคร กับ กองทุนรวมอสังหาริมทรัพย์มิลเลียนแนร์ </w:t>
      </w:r>
      <w:proofErr w:type="gramStart"/>
      <w:r w:rsidRPr="007B2535">
        <w:rPr>
          <w:rFonts w:ascii="Angsana New" w:hAnsi="Angsana New" w:hint="cs"/>
          <w:cs/>
        </w:rPr>
        <w:t xml:space="preserve">มีระยะเวลา </w:t>
      </w:r>
      <w:r w:rsidRPr="007B2535">
        <w:rPr>
          <w:rFonts w:ascii="Angsana New" w:hAnsi="Angsana New" w:hint="cs"/>
          <w:sz w:val="16"/>
          <w:szCs w:val="16"/>
          <w:cs/>
        </w:rPr>
        <w:t xml:space="preserve"> </w:t>
      </w:r>
      <w:r w:rsidRPr="007B2535">
        <w:rPr>
          <w:rFonts w:ascii="Angsana New" w:hAnsi="Angsana New"/>
        </w:rPr>
        <w:t>3</w:t>
      </w:r>
      <w:proofErr w:type="gramEnd"/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sz w:val="12"/>
          <w:szCs w:val="12"/>
        </w:rPr>
        <w:t xml:space="preserve"> </w:t>
      </w:r>
      <w:r w:rsidRPr="007B2535">
        <w:rPr>
          <w:rFonts w:ascii="Angsana New" w:hAnsi="Angsana New" w:hint="cs"/>
          <w:cs/>
        </w:rPr>
        <w:t>ปี</w:t>
      </w:r>
    </w:p>
    <w:p w14:paraId="17FECE3C" w14:textId="201ED5C2" w:rsidR="0003042E" w:rsidRPr="00363AED" w:rsidRDefault="0003042E" w:rsidP="00B155A1">
      <w:pPr>
        <w:ind w:left="426" w:right="-28" w:firstLine="498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 w:hint="cs"/>
          <w:cs/>
        </w:rPr>
        <w:tab/>
      </w:r>
      <w:r w:rsidRPr="00F40F35">
        <w:rPr>
          <w:rFonts w:ascii="Angsana New" w:hAnsi="Angsana New"/>
          <w:spacing w:val="-4"/>
        </w:rPr>
        <w:t xml:space="preserve">- </w:t>
      </w:r>
      <w:r w:rsidRPr="00F40F35">
        <w:rPr>
          <w:rFonts w:ascii="Angsana New" w:hAnsi="Angsana New" w:hint="cs"/>
          <w:spacing w:val="-4"/>
          <w:cs/>
        </w:rPr>
        <w:t>บริษัทย่อยได้ทำสัญญาบริการพื้นที่ของอาคารมาลีนนท์ ทาวเวอร์ (</w:t>
      </w:r>
      <w:r w:rsidRPr="00F40F35">
        <w:rPr>
          <w:rFonts w:ascii="Angsana New" w:hAnsi="Angsana New"/>
          <w:spacing w:val="-4"/>
        </w:rPr>
        <w:t>M</w:t>
      </w:r>
      <w:r w:rsidR="009F4098">
        <w:rPr>
          <w:rFonts w:ascii="Angsana New" w:hAnsi="Angsana New" w:hint="cs"/>
          <w:spacing w:val="-4"/>
          <w:cs/>
        </w:rPr>
        <w:t xml:space="preserve"> </w:t>
      </w:r>
      <w:r w:rsidRPr="00F40F35">
        <w:rPr>
          <w:rFonts w:ascii="Angsana New" w:hAnsi="Angsana New"/>
          <w:spacing w:val="-4"/>
        </w:rPr>
        <w:t>II)</w:t>
      </w:r>
      <w:r w:rsidRPr="00F40F35">
        <w:rPr>
          <w:rFonts w:ascii="Angsana New" w:hAnsi="Angsana New" w:hint="cs"/>
          <w:spacing w:val="-4"/>
          <w:cs/>
        </w:rPr>
        <w:t xml:space="preserve"> ชั้น </w:t>
      </w:r>
      <w:r w:rsidRPr="00F40F35">
        <w:rPr>
          <w:rFonts w:ascii="Angsana New" w:hAnsi="Angsana New"/>
          <w:spacing w:val="-4"/>
        </w:rPr>
        <w:t>B2</w:t>
      </w:r>
      <w:r>
        <w:rPr>
          <w:rFonts w:ascii="Angsana New" w:hAnsi="Angsana New"/>
          <w:spacing w:val="-4"/>
        </w:rPr>
        <w:t>, 2-7</w:t>
      </w:r>
      <w:r w:rsidRPr="00662D20">
        <w:rPr>
          <w:rFonts w:ascii="Angsana New" w:hAnsi="Angsana New"/>
          <w:spacing w:val="-4"/>
          <w:sz w:val="14"/>
          <w:szCs w:val="14"/>
        </w:rPr>
        <w:t xml:space="preserve"> </w:t>
      </w:r>
      <w:r w:rsidRPr="00F40F35">
        <w:rPr>
          <w:rFonts w:ascii="Angsana New" w:hAnsi="Angsana New" w:hint="cs"/>
          <w:spacing w:val="-4"/>
          <w:cs/>
        </w:rPr>
        <w:t>และ</w:t>
      </w:r>
      <w:r w:rsidRPr="00662D20">
        <w:rPr>
          <w:rFonts w:ascii="Angsana New" w:hAnsi="Angsana New"/>
          <w:spacing w:val="-4"/>
          <w:sz w:val="20"/>
          <w:szCs w:val="20"/>
        </w:rPr>
        <w:t xml:space="preserve"> </w:t>
      </w:r>
      <w:r>
        <w:rPr>
          <w:rFonts w:ascii="Angsana New" w:hAnsi="Angsana New"/>
          <w:spacing w:val="-4"/>
        </w:rPr>
        <w:t>9-12</w:t>
      </w:r>
      <w:r w:rsidRPr="00662D20">
        <w:rPr>
          <w:rFonts w:ascii="Angsana New" w:hAnsi="Angsana New"/>
          <w:spacing w:val="-4"/>
          <w:sz w:val="24"/>
          <w:szCs w:val="24"/>
        </w:rPr>
        <w:t xml:space="preserve"> </w:t>
      </w:r>
      <w:r w:rsidRPr="00F40F35">
        <w:rPr>
          <w:rFonts w:ascii="Angsana New" w:hAnsi="Angsana New" w:hint="cs"/>
          <w:spacing w:val="-4"/>
          <w:cs/>
        </w:rPr>
        <w:t>มี</w:t>
      </w:r>
      <w:r w:rsidRPr="00924CA7">
        <w:rPr>
          <w:rFonts w:ascii="Angsana New" w:hAnsi="Angsana New" w:hint="cs"/>
          <w:spacing w:val="-6"/>
          <w:cs/>
        </w:rPr>
        <w:t>ระยะเวลา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 xml:space="preserve">3 </w:t>
      </w:r>
      <w:r w:rsidRPr="00F40F35">
        <w:rPr>
          <w:rFonts w:ascii="Angsana New" w:hAnsi="Angsana New" w:hint="cs"/>
          <w:spacing w:val="-4"/>
          <w:cs/>
        </w:rPr>
        <w:t xml:space="preserve">ปี นับตั้งแต่วันที่ </w:t>
      </w:r>
      <w:r>
        <w:rPr>
          <w:rFonts w:ascii="Angsana New" w:hAnsi="Angsana New"/>
          <w:spacing w:val="-4"/>
        </w:rPr>
        <w:t>9</w:t>
      </w:r>
      <w:r w:rsidRPr="00F40F35">
        <w:rPr>
          <w:rFonts w:ascii="Angsana New" w:hAnsi="Angsana New" w:hint="cs"/>
          <w:spacing w:val="-4"/>
          <w:cs/>
        </w:rPr>
        <w:t xml:space="preserve"> เมษายน </w:t>
      </w:r>
      <w:r>
        <w:rPr>
          <w:rFonts w:ascii="Angsana New" w:hAnsi="Angsana New"/>
          <w:spacing w:val="-4"/>
        </w:rPr>
        <w:t>256</w:t>
      </w:r>
      <w:r w:rsidR="000D4CAA">
        <w:rPr>
          <w:rFonts w:ascii="Angsana New" w:hAnsi="Angsana New"/>
          <w:spacing w:val="-4"/>
        </w:rPr>
        <w:t>8</w:t>
      </w:r>
      <w:r w:rsidRPr="00F40F35">
        <w:rPr>
          <w:rFonts w:ascii="Angsana New" w:hAnsi="Angsana New" w:hint="cs"/>
          <w:spacing w:val="-4"/>
          <w:cs/>
        </w:rPr>
        <w:t xml:space="preserve"> ถึงวันที่ </w:t>
      </w:r>
      <w:r>
        <w:rPr>
          <w:rFonts w:ascii="Angsana New" w:hAnsi="Angsana New"/>
          <w:spacing w:val="-4"/>
        </w:rPr>
        <w:t>8</w:t>
      </w:r>
      <w:r w:rsidRPr="00F40F35">
        <w:rPr>
          <w:rFonts w:ascii="Angsana New" w:hAnsi="Angsana New" w:hint="cs"/>
          <w:spacing w:val="-4"/>
          <w:cs/>
        </w:rPr>
        <w:t xml:space="preserve"> เมษายน </w:t>
      </w:r>
      <w:r>
        <w:rPr>
          <w:rFonts w:ascii="Angsana New" w:hAnsi="Angsana New"/>
          <w:spacing w:val="-4"/>
        </w:rPr>
        <w:t>25</w:t>
      </w:r>
      <w:r w:rsidR="000D4CAA">
        <w:rPr>
          <w:rFonts w:ascii="Angsana New" w:hAnsi="Angsana New"/>
          <w:spacing w:val="-4"/>
        </w:rPr>
        <w:t>71</w:t>
      </w:r>
    </w:p>
    <w:p w14:paraId="253A83FA" w14:textId="77777777" w:rsidR="0003042E" w:rsidRPr="00E810C3" w:rsidRDefault="0003042E" w:rsidP="0003042E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50E5DFCB" w14:textId="0225D5EB" w:rsidR="0003042E" w:rsidRPr="009B6CEA" w:rsidRDefault="0003042E" w:rsidP="00115BA7">
      <w:pPr>
        <w:pStyle w:val="Caption"/>
        <w:keepNext/>
        <w:tabs>
          <w:tab w:val="left" w:pos="7740"/>
        </w:tabs>
        <w:spacing w:before="0" w:after="0" w:line="180" w:lineRule="auto"/>
        <w:ind w:left="357" w:right="-28" w:firstLine="544"/>
        <w:jc w:val="right"/>
        <w:rPr>
          <w:color w:val="FFFFFF"/>
        </w:rPr>
      </w:pPr>
      <w:r w:rsidRPr="00C04077">
        <w:tab/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 xml:space="preserve">     หน่วย</w:t>
      </w:r>
      <w:r w:rsidRPr="007E7D22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9044" w:type="dxa"/>
        <w:tblInd w:w="4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481"/>
        <w:gridCol w:w="2481"/>
      </w:tblGrid>
      <w:tr w:rsidR="0003042E" w:rsidRPr="00C04077" w14:paraId="15E31901" w14:textId="77777777" w:rsidTr="006035A2">
        <w:trPr>
          <w:cantSplit/>
          <w:trHeight w:hRule="exact" w:val="454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3DA6" w14:textId="77777777" w:rsidR="0003042E" w:rsidRPr="00C04077" w:rsidRDefault="0003042E" w:rsidP="009C2885">
            <w:pPr>
              <w:tabs>
                <w:tab w:val="left" w:pos="360"/>
                <w:tab w:val="left" w:pos="900"/>
                <w:tab w:val="left" w:pos="1350"/>
              </w:tabs>
              <w:spacing w:after="100" w:afterAutospacing="1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C70B" w14:textId="77777777" w:rsidR="0003042E" w:rsidRPr="00C04077" w:rsidRDefault="0003042E" w:rsidP="009C2885">
            <w:pPr>
              <w:tabs>
                <w:tab w:val="left" w:pos="360"/>
                <w:tab w:val="left" w:pos="900"/>
                <w:tab w:val="left" w:pos="1446"/>
              </w:tabs>
              <w:spacing w:after="100" w:afterAutospacing="1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E49D" w14:textId="77777777" w:rsidR="0003042E" w:rsidRPr="00C04077" w:rsidRDefault="0003042E" w:rsidP="009C2885">
            <w:pPr>
              <w:tabs>
                <w:tab w:val="left" w:pos="360"/>
                <w:tab w:val="left" w:pos="900"/>
                <w:tab w:val="left" w:pos="1446"/>
              </w:tabs>
              <w:spacing w:after="100" w:afterAutospacing="1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03042E" w:rsidRPr="00C04077" w14:paraId="535FA44E" w14:textId="77777777" w:rsidTr="006035A2">
        <w:trPr>
          <w:cantSplit/>
          <w:trHeight w:hRule="exact" w:val="454"/>
        </w:trPr>
        <w:tc>
          <w:tcPr>
            <w:tcW w:w="4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2F728" w14:textId="77777777" w:rsidR="0003042E" w:rsidRPr="00C04077" w:rsidRDefault="0003042E" w:rsidP="009C2885">
            <w:pPr>
              <w:spacing w:after="100" w:afterAutospacing="1"/>
              <w:ind w:right="-108"/>
              <w:jc w:val="both"/>
              <w:rPr>
                <w:cs/>
              </w:rPr>
            </w:pPr>
            <w:r w:rsidRPr="00C04077">
              <w:rPr>
                <w:cs/>
              </w:rPr>
              <w:t>ค่าบริการส่วนกลาง (ต่อเดือน)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0916C" w14:textId="77777777" w:rsidR="0003042E" w:rsidRPr="004D58D5" w:rsidRDefault="0003042E" w:rsidP="009C2885">
            <w:pPr>
              <w:tabs>
                <w:tab w:val="decimal" w:pos="882"/>
              </w:tabs>
              <w:spacing w:after="100" w:afterAutospacing="1"/>
              <w:ind w:right="-108"/>
              <w:rPr>
                <w:highlight w:val="yellow"/>
                <w:cs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7B88D" w14:textId="77777777" w:rsidR="0003042E" w:rsidRPr="004D58D5" w:rsidRDefault="0003042E" w:rsidP="009C2885">
            <w:pPr>
              <w:tabs>
                <w:tab w:val="decimal" w:pos="882"/>
              </w:tabs>
              <w:spacing w:after="100" w:afterAutospacing="1"/>
              <w:ind w:right="-108"/>
              <w:rPr>
                <w:highlight w:val="yellow"/>
                <w:cs/>
              </w:rPr>
            </w:pPr>
          </w:p>
        </w:tc>
      </w:tr>
      <w:tr w:rsidR="0003042E" w:rsidRPr="00C04077" w14:paraId="016E1883" w14:textId="77777777" w:rsidTr="006035A2">
        <w:trPr>
          <w:cantSplit/>
          <w:trHeight w:hRule="exact" w:val="454"/>
        </w:trPr>
        <w:tc>
          <w:tcPr>
            <w:tcW w:w="4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F2F30" w14:textId="77777777" w:rsidR="0003042E" w:rsidRPr="00C04077" w:rsidRDefault="0003042E" w:rsidP="009C2885">
            <w:pPr>
              <w:tabs>
                <w:tab w:val="left" w:pos="432"/>
              </w:tabs>
              <w:spacing w:after="100" w:afterAutospacing="1"/>
              <w:ind w:right="-108"/>
              <w:rPr>
                <w:cs/>
              </w:rPr>
            </w:pPr>
            <w:r w:rsidRPr="00C04077">
              <w:rPr>
                <w:cs/>
              </w:rPr>
              <w:t xml:space="preserve">        อาคารมาลีนนท์ทาวเวอร์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1F8AB" w14:textId="6EAA2E19" w:rsidR="0003042E" w:rsidRPr="004E0F0A" w:rsidRDefault="00B531DA" w:rsidP="009C2885">
            <w:pPr>
              <w:tabs>
                <w:tab w:val="decimal" w:pos="1145"/>
              </w:tabs>
              <w:spacing w:after="100" w:afterAutospacing="1"/>
              <w:ind w:right="-108"/>
              <w:rPr>
                <w:cs/>
              </w:rPr>
            </w:pPr>
            <w:r>
              <w:t>2.18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5C64" w14:textId="0043B15B" w:rsidR="0003042E" w:rsidRPr="003E5AFC" w:rsidRDefault="00801785" w:rsidP="009C2885">
            <w:pPr>
              <w:tabs>
                <w:tab w:val="decimal" w:pos="1145"/>
              </w:tabs>
              <w:spacing w:after="100" w:afterAutospacing="1"/>
              <w:ind w:right="-108"/>
              <w:rPr>
                <w:cs/>
              </w:rPr>
            </w:pPr>
            <w:r>
              <w:t>1.88</w:t>
            </w:r>
          </w:p>
        </w:tc>
      </w:tr>
      <w:tr w:rsidR="0003042E" w:rsidRPr="00C04077" w14:paraId="476204D2" w14:textId="77777777" w:rsidTr="006035A2">
        <w:trPr>
          <w:cantSplit/>
          <w:trHeight w:hRule="exact" w:val="454"/>
        </w:trPr>
        <w:tc>
          <w:tcPr>
            <w:tcW w:w="4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F0532" w14:textId="77777777" w:rsidR="0003042E" w:rsidRPr="00C04077" w:rsidRDefault="0003042E" w:rsidP="009C2885">
            <w:pPr>
              <w:tabs>
                <w:tab w:val="left" w:pos="432"/>
              </w:tabs>
              <w:spacing w:after="100" w:afterAutospacing="1"/>
              <w:ind w:right="-108"/>
            </w:pPr>
            <w:r w:rsidRPr="00C04077">
              <w:rPr>
                <w:cs/>
              </w:rPr>
              <w:tab/>
              <w:t>อาคารมาลีนนท์ทาวเวอร์ (</w:t>
            </w:r>
            <w:r w:rsidRPr="00C04077">
              <w:t>M II)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752CE" w14:textId="508F150A" w:rsidR="0003042E" w:rsidRPr="004E0F0A" w:rsidRDefault="00B531DA" w:rsidP="009C2885">
            <w:pPr>
              <w:tabs>
                <w:tab w:val="decimal" w:pos="1145"/>
              </w:tabs>
              <w:spacing w:after="100" w:afterAutospacing="1"/>
              <w:ind w:right="-108"/>
              <w:rPr>
                <w:cs/>
              </w:rPr>
            </w:pPr>
            <w:r>
              <w:t>1.99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05677" w14:textId="3FF79EAA" w:rsidR="0003042E" w:rsidRPr="003E5AFC" w:rsidRDefault="00801785" w:rsidP="009C2885">
            <w:pPr>
              <w:tabs>
                <w:tab w:val="decimal" w:pos="972"/>
                <w:tab w:val="decimal" w:pos="1145"/>
              </w:tabs>
              <w:spacing w:after="100" w:afterAutospacing="1"/>
              <w:ind w:right="-108" w:firstLine="1187"/>
            </w:pPr>
            <w:r>
              <w:t>-</w:t>
            </w:r>
          </w:p>
        </w:tc>
      </w:tr>
      <w:tr w:rsidR="0003042E" w:rsidRPr="00C04077" w14:paraId="5E13C870" w14:textId="77777777" w:rsidTr="006035A2">
        <w:trPr>
          <w:cantSplit/>
          <w:trHeight w:hRule="exact" w:val="454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D438" w14:textId="77777777" w:rsidR="0003042E" w:rsidRPr="00C04077" w:rsidRDefault="0003042E" w:rsidP="009C2885">
            <w:pPr>
              <w:spacing w:after="100" w:afterAutospacing="1"/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1958" w14:textId="4D3AE4C6" w:rsidR="0003042E" w:rsidRPr="004E0F0A" w:rsidRDefault="00B531DA" w:rsidP="009C2885">
            <w:pPr>
              <w:tabs>
                <w:tab w:val="decimal" w:pos="1145"/>
              </w:tabs>
              <w:spacing w:after="100" w:afterAutospacing="1"/>
              <w:ind w:right="-108"/>
              <w:rPr>
                <w:cs/>
              </w:rPr>
            </w:pPr>
            <w:r>
              <w:t>4.17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3D3B" w14:textId="0FE5AC92" w:rsidR="0003042E" w:rsidRPr="003E5AFC" w:rsidRDefault="00801785" w:rsidP="009C2885">
            <w:pPr>
              <w:tabs>
                <w:tab w:val="decimal" w:pos="1145"/>
              </w:tabs>
              <w:spacing w:after="100" w:afterAutospacing="1"/>
              <w:ind w:right="-108"/>
            </w:pPr>
            <w:r>
              <w:t>1.88</w:t>
            </w:r>
          </w:p>
        </w:tc>
      </w:tr>
    </w:tbl>
    <w:p w14:paraId="37FD5FE2" w14:textId="77777777" w:rsidR="0003042E" w:rsidRPr="00825A21" w:rsidRDefault="0003042E" w:rsidP="0003042E">
      <w:pPr>
        <w:tabs>
          <w:tab w:val="left" w:pos="1440"/>
        </w:tabs>
        <w:ind w:left="1078" w:right="116"/>
        <w:jc w:val="thaiDistribute"/>
        <w:rPr>
          <w:sz w:val="16"/>
          <w:szCs w:val="16"/>
          <w:cs/>
        </w:rPr>
      </w:pPr>
      <w:r w:rsidRPr="00C04077">
        <w:rPr>
          <w:cs/>
        </w:rPr>
        <w:tab/>
      </w:r>
    </w:p>
    <w:p w14:paraId="0E5429DC" w14:textId="77777777" w:rsidR="0003042E" w:rsidRDefault="0003042E" w:rsidP="0003042E">
      <w:pPr>
        <w:tabs>
          <w:tab w:val="left" w:pos="1440"/>
        </w:tabs>
        <w:ind w:left="1078" w:right="116"/>
        <w:jc w:val="thaiDistribute"/>
      </w:pPr>
    </w:p>
    <w:p w14:paraId="4DD69EB5" w14:textId="77777777" w:rsidR="0003042E" w:rsidRDefault="0003042E" w:rsidP="0003042E">
      <w:pPr>
        <w:tabs>
          <w:tab w:val="left" w:pos="1440"/>
        </w:tabs>
        <w:ind w:left="1078" w:right="116"/>
        <w:jc w:val="thaiDistribute"/>
      </w:pPr>
    </w:p>
    <w:p w14:paraId="3D937207" w14:textId="77777777" w:rsidR="0003042E" w:rsidRDefault="0003042E" w:rsidP="0003042E">
      <w:pPr>
        <w:tabs>
          <w:tab w:val="left" w:pos="1440"/>
        </w:tabs>
        <w:ind w:left="1078" w:right="116"/>
        <w:jc w:val="thaiDistribute"/>
      </w:pPr>
    </w:p>
    <w:p w14:paraId="5C8A3C13" w14:textId="77777777" w:rsidR="0003042E" w:rsidRDefault="0003042E" w:rsidP="0003042E">
      <w:pPr>
        <w:tabs>
          <w:tab w:val="left" w:pos="1440"/>
        </w:tabs>
        <w:ind w:left="1078" w:right="116"/>
        <w:jc w:val="thaiDistribute"/>
      </w:pPr>
    </w:p>
    <w:p w14:paraId="3E2F9452" w14:textId="77777777" w:rsidR="0003042E" w:rsidRDefault="0003042E" w:rsidP="0003042E">
      <w:pPr>
        <w:tabs>
          <w:tab w:val="left" w:pos="1440"/>
        </w:tabs>
        <w:ind w:left="1078" w:right="116"/>
        <w:jc w:val="thaiDistribute"/>
      </w:pPr>
    </w:p>
    <w:p w14:paraId="4259EB73" w14:textId="77777777" w:rsidR="0003042E" w:rsidRDefault="0003042E" w:rsidP="0003042E">
      <w:pPr>
        <w:tabs>
          <w:tab w:val="left" w:pos="1440"/>
        </w:tabs>
        <w:ind w:left="1078" w:right="116"/>
        <w:jc w:val="thaiDistribute"/>
      </w:pPr>
    </w:p>
    <w:p w14:paraId="0EAA7691" w14:textId="77777777" w:rsidR="0003042E" w:rsidRDefault="0003042E" w:rsidP="0003042E">
      <w:pPr>
        <w:tabs>
          <w:tab w:val="left" w:pos="1440"/>
        </w:tabs>
        <w:ind w:left="1078" w:right="116"/>
        <w:jc w:val="thaiDistribute"/>
      </w:pPr>
    </w:p>
    <w:p w14:paraId="3C935FB5" w14:textId="77777777" w:rsidR="0003042E" w:rsidRDefault="0003042E" w:rsidP="0003042E">
      <w:pPr>
        <w:tabs>
          <w:tab w:val="left" w:pos="1440"/>
        </w:tabs>
        <w:ind w:left="1078" w:right="116"/>
        <w:jc w:val="thaiDistribute"/>
      </w:pPr>
    </w:p>
    <w:p w14:paraId="7CCB8415" w14:textId="77777777" w:rsidR="0003042E" w:rsidRDefault="0003042E" w:rsidP="0003042E">
      <w:pPr>
        <w:tabs>
          <w:tab w:val="left" w:pos="1440"/>
        </w:tabs>
        <w:ind w:left="1078" w:right="116"/>
        <w:jc w:val="thaiDistribute"/>
      </w:pPr>
    </w:p>
    <w:p w14:paraId="269717F6" w14:textId="77777777" w:rsidR="0003042E" w:rsidRDefault="0003042E" w:rsidP="0003042E">
      <w:pPr>
        <w:tabs>
          <w:tab w:val="left" w:pos="1440"/>
        </w:tabs>
        <w:ind w:left="1078" w:right="116"/>
        <w:jc w:val="thaiDistribute"/>
      </w:pPr>
    </w:p>
    <w:p w14:paraId="0D7EF570" w14:textId="77777777" w:rsidR="0003042E" w:rsidRDefault="0003042E" w:rsidP="0003042E">
      <w:pPr>
        <w:tabs>
          <w:tab w:val="left" w:pos="1440"/>
        </w:tabs>
        <w:ind w:left="1078" w:right="116"/>
        <w:jc w:val="thaiDistribute"/>
      </w:pPr>
    </w:p>
    <w:p w14:paraId="5A9A7E96" w14:textId="77777777" w:rsidR="0003042E" w:rsidRDefault="0003042E" w:rsidP="0003042E">
      <w:pPr>
        <w:tabs>
          <w:tab w:val="left" w:pos="1440"/>
        </w:tabs>
        <w:ind w:right="116"/>
        <w:jc w:val="thaiDistribute"/>
        <w:rPr>
          <w:spacing w:val="-8"/>
          <w:sz w:val="14"/>
          <w:szCs w:val="14"/>
        </w:rPr>
      </w:pPr>
    </w:p>
    <w:p w14:paraId="73F72378" w14:textId="3DFDCD17" w:rsidR="0003042E" w:rsidRPr="0064161D" w:rsidRDefault="0003042E" w:rsidP="00EC2016">
      <w:pPr>
        <w:ind w:left="85" w:hanging="142"/>
        <w:jc w:val="both"/>
      </w:pPr>
      <w:r>
        <w:lastRenderedPageBreak/>
        <w:t>3</w:t>
      </w:r>
      <w:r w:rsidR="009527F4">
        <w:t>3</w:t>
      </w:r>
      <w:r>
        <w:t>.3</w:t>
      </w:r>
      <w:r>
        <w:rPr>
          <w:rFonts w:hint="cs"/>
          <w:cs/>
        </w:rPr>
        <w:t xml:space="preserve"> </w:t>
      </w:r>
      <w:r w:rsidRPr="0064161D">
        <w:rPr>
          <w:cs/>
        </w:rPr>
        <w:t>ภาระผูกพันจากสัญญาใช้บริการช่องสัญญาณดาวเทียม</w:t>
      </w:r>
      <w:r>
        <w:rPr>
          <w:rFonts w:hint="cs"/>
          <w:cs/>
        </w:rPr>
        <w:t>และ</w:t>
      </w:r>
      <w:r w:rsidRPr="00EC2016">
        <w:rPr>
          <w:cs/>
        </w:rPr>
        <w:t>สัญญาใช้บริกา</w:t>
      </w:r>
      <w:r w:rsidRPr="00EC2016">
        <w:rPr>
          <w:rFonts w:hint="cs"/>
          <w:cs/>
        </w:rPr>
        <w:t>รรวมสัญญาณ</w:t>
      </w:r>
    </w:p>
    <w:p w14:paraId="6B18B0C5" w14:textId="77777777" w:rsidR="0003042E" w:rsidRPr="00CD157D" w:rsidRDefault="0003042E" w:rsidP="00191E0D">
      <w:pPr>
        <w:ind w:left="426" w:right="-42" w:firstLine="501"/>
        <w:jc w:val="thaiDistribute"/>
        <w:rPr>
          <w:rFonts w:ascii="Angsana New" w:hAnsi="Angsana New"/>
          <w:cs/>
        </w:rPr>
      </w:pPr>
      <w:r w:rsidRPr="00EC2016">
        <w:rPr>
          <w:rFonts w:ascii="Angsana New" w:hAnsi="Angsana New" w:hint="cs"/>
          <w:spacing w:val="-6"/>
          <w:cs/>
        </w:rPr>
        <w:t>บริษัท</w:t>
      </w:r>
      <w:r w:rsidRPr="000D127B">
        <w:rPr>
          <w:rFonts w:ascii="Angsana New" w:hAnsi="Angsana New" w:hint="cs"/>
          <w:cs/>
        </w:rPr>
        <w:t>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>
        <w:rPr>
          <w:rFonts w:ascii="Angsana New" w:hAnsi="Angsana New" w:hint="cs"/>
          <w:spacing w:val="-2"/>
          <w:cs/>
        </w:rPr>
        <w:t>มีภาระผูกพันจาก</w:t>
      </w:r>
      <w:r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>2568</w:t>
      </w:r>
      <w:r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2D427146" w14:textId="77777777" w:rsidR="0003042E" w:rsidRDefault="0003042E" w:rsidP="00EC2016">
      <w:pPr>
        <w:ind w:left="1066" w:right="-28" w:hanging="437"/>
        <w:jc w:val="right"/>
        <w:rPr>
          <w:spacing w:val="-8"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90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6"/>
        <w:gridCol w:w="2450"/>
      </w:tblGrid>
      <w:tr w:rsidR="0003042E" w:rsidRPr="00CD157D" w14:paraId="1A3E0E2D" w14:textId="77777777" w:rsidTr="00EC2016">
        <w:trPr>
          <w:trHeight w:hRule="exact" w:val="397"/>
        </w:trPr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6012" w14:textId="77777777" w:rsidR="0003042E" w:rsidRPr="008313E2" w:rsidRDefault="0003042E" w:rsidP="009C2885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8313E2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3FB" w14:textId="77777777" w:rsidR="0003042E" w:rsidRPr="008313E2" w:rsidRDefault="0003042E" w:rsidP="009C2885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8313E2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03042E" w:rsidRPr="00CD157D" w14:paraId="31E2D220" w14:textId="77777777" w:rsidTr="00EC2016">
        <w:trPr>
          <w:trHeight w:hRule="exact" w:val="397"/>
        </w:trPr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28D97" w14:textId="77777777" w:rsidR="0003042E" w:rsidRPr="00CD157D" w:rsidRDefault="0003042E" w:rsidP="009C2885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EED15E" w14:textId="77777777" w:rsidR="0003042E" w:rsidRPr="008313E2" w:rsidRDefault="0003042E" w:rsidP="009C2885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</w:p>
        </w:tc>
      </w:tr>
      <w:tr w:rsidR="0003042E" w:rsidRPr="00CD157D" w14:paraId="2E8EC724" w14:textId="77777777" w:rsidTr="00EC2016">
        <w:trPr>
          <w:trHeight w:hRule="exact" w:val="397"/>
        </w:trPr>
        <w:tc>
          <w:tcPr>
            <w:tcW w:w="6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3DA55" w14:textId="77777777" w:rsidR="0003042E" w:rsidRPr="00CC6914" w:rsidRDefault="0003042E" w:rsidP="0003042E">
            <w:pPr>
              <w:pStyle w:val="ListParagraph"/>
              <w:numPr>
                <w:ilvl w:val="0"/>
                <w:numId w:val="40"/>
              </w:numPr>
              <w:ind w:right="116"/>
              <w:rPr>
                <w:rFonts w:cs="AngsanaUPC"/>
                <w:szCs w:val="32"/>
                <w:cs/>
              </w:rPr>
            </w:pPr>
            <w:r w:rsidRPr="00CC6914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CC6914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BDE5F" w14:textId="5C5FEAC8" w:rsidR="0003042E" w:rsidRPr="00921AD3" w:rsidRDefault="00921AD3" w:rsidP="009C2885">
            <w:pPr>
              <w:tabs>
                <w:tab w:val="decimal" w:pos="1134"/>
              </w:tabs>
              <w:jc w:val="both"/>
              <w:rPr>
                <w:rFonts w:ascii="Angsana New" w:hAnsi="Angsana New"/>
              </w:rPr>
            </w:pPr>
            <w:r w:rsidRPr="00921AD3">
              <w:rPr>
                <w:rFonts w:ascii="Angsana New" w:hAnsi="Angsana New"/>
              </w:rPr>
              <w:t>0.42</w:t>
            </w:r>
          </w:p>
        </w:tc>
      </w:tr>
      <w:tr w:rsidR="0003042E" w:rsidRPr="00CD157D" w14:paraId="1338568F" w14:textId="77777777" w:rsidTr="00EC2016">
        <w:trPr>
          <w:trHeight w:hRule="exact" w:val="397"/>
        </w:trPr>
        <w:tc>
          <w:tcPr>
            <w:tcW w:w="6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A87BF" w14:textId="77777777" w:rsidR="0003042E" w:rsidRPr="008313E2" w:rsidRDefault="0003042E" w:rsidP="0003042E">
            <w:pPr>
              <w:pStyle w:val="ListParagraph"/>
              <w:numPr>
                <w:ilvl w:val="0"/>
                <w:numId w:val="40"/>
              </w:numPr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8313E2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671CC" w14:textId="341346AE" w:rsidR="0003042E" w:rsidRPr="00921AD3" w:rsidRDefault="00354B98" w:rsidP="009C2885">
            <w:pPr>
              <w:tabs>
                <w:tab w:val="decimal" w:pos="113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16.87</w:t>
            </w:r>
          </w:p>
        </w:tc>
      </w:tr>
      <w:tr w:rsidR="0003042E" w:rsidRPr="00CD157D" w14:paraId="7F3AA36C" w14:textId="77777777" w:rsidTr="00EC2016">
        <w:trPr>
          <w:trHeight w:hRule="exact" w:val="397"/>
        </w:trPr>
        <w:tc>
          <w:tcPr>
            <w:tcW w:w="6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D6F4F" w14:textId="77777777" w:rsidR="0003042E" w:rsidRPr="00CC6914" w:rsidRDefault="0003042E" w:rsidP="009C2885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40EDA" w14:textId="6EDF0A6D" w:rsidR="0003042E" w:rsidRPr="00921AD3" w:rsidRDefault="00354B98" w:rsidP="009C2885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(USD 531,600)</w:t>
            </w:r>
          </w:p>
        </w:tc>
      </w:tr>
      <w:tr w:rsidR="0003042E" w:rsidRPr="00CD157D" w14:paraId="4145213A" w14:textId="77777777" w:rsidTr="00EC2016">
        <w:trPr>
          <w:trHeight w:hRule="exact" w:val="397"/>
        </w:trPr>
        <w:tc>
          <w:tcPr>
            <w:tcW w:w="6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C6B76" w14:textId="77777777" w:rsidR="0003042E" w:rsidRPr="006A776C" w:rsidRDefault="0003042E" w:rsidP="0003042E">
            <w:pPr>
              <w:pStyle w:val="ListParagraph"/>
              <w:numPr>
                <w:ilvl w:val="0"/>
                <w:numId w:val="40"/>
              </w:numPr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6A776C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สัญญาใช้บริการช่องสัญญาณรวมสัญญาณและส่งสัญญาณดาวเทียม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33FD9" w14:textId="50087786" w:rsidR="0003042E" w:rsidRPr="00921AD3" w:rsidRDefault="006727FF" w:rsidP="009C2885">
            <w:pPr>
              <w:tabs>
                <w:tab w:val="decimal" w:pos="113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17.98</w:t>
            </w:r>
          </w:p>
        </w:tc>
      </w:tr>
      <w:tr w:rsidR="0003042E" w:rsidRPr="00CD157D" w14:paraId="54863C29" w14:textId="77777777" w:rsidTr="00EC2016">
        <w:trPr>
          <w:trHeight w:hRule="exact" w:val="397"/>
        </w:trPr>
        <w:tc>
          <w:tcPr>
            <w:tcW w:w="6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88D28" w14:textId="77777777" w:rsidR="0003042E" w:rsidRPr="006A776C" w:rsidRDefault="0003042E" w:rsidP="009C2885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BFE44" w14:textId="7B68A1F8" w:rsidR="0003042E" w:rsidRPr="00921AD3" w:rsidRDefault="006727FF" w:rsidP="009C2885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(USD 566,400)</w:t>
            </w:r>
          </w:p>
        </w:tc>
      </w:tr>
      <w:tr w:rsidR="0003042E" w:rsidRPr="00CD157D" w14:paraId="51352F29" w14:textId="77777777" w:rsidTr="00EC2016">
        <w:trPr>
          <w:trHeight w:hRule="exact" w:val="397"/>
        </w:trPr>
        <w:tc>
          <w:tcPr>
            <w:tcW w:w="6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ED958" w14:textId="77777777" w:rsidR="0003042E" w:rsidRPr="008313E2" w:rsidRDefault="0003042E" w:rsidP="0003042E">
            <w:pPr>
              <w:pStyle w:val="ListParagraph"/>
              <w:numPr>
                <w:ilvl w:val="0"/>
                <w:numId w:val="40"/>
              </w:numPr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8313E2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สัญญาใช้บริการช่องสัญญาณสื่อสารดาวเทียมทรานส์พอนเดอร์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4E6C1" w14:textId="25931946" w:rsidR="0003042E" w:rsidRPr="00921AD3" w:rsidRDefault="0096141B" w:rsidP="009C2885">
            <w:pPr>
              <w:tabs>
                <w:tab w:val="decimal" w:pos="113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7.30</w:t>
            </w:r>
          </w:p>
        </w:tc>
      </w:tr>
      <w:tr w:rsidR="0003042E" w:rsidRPr="00CD157D" w14:paraId="66447805" w14:textId="77777777" w:rsidTr="00EC2016">
        <w:trPr>
          <w:trHeight w:hRule="exact" w:val="397"/>
        </w:trPr>
        <w:tc>
          <w:tcPr>
            <w:tcW w:w="6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F28D1" w14:textId="77777777" w:rsidR="0003042E" w:rsidRPr="00CC6914" w:rsidRDefault="0003042E" w:rsidP="009C2885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D8E99" w14:textId="7F8F8DB2" w:rsidR="0003042E" w:rsidRPr="00921AD3" w:rsidRDefault="0096141B" w:rsidP="009C2885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(USD 229,830)</w:t>
            </w:r>
          </w:p>
        </w:tc>
      </w:tr>
      <w:tr w:rsidR="0003042E" w:rsidRPr="00CD157D" w14:paraId="5514F85D" w14:textId="77777777" w:rsidTr="00EC2016">
        <w:trPr>
          <w:trHeight w:hRule="exact" w:val="397"/>
        </w:trPr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14A0" w14:textId="77777777" w:rsidR="0003042E" w:rsidRPr="00CD157D" w:rsidRDefault="0003042E" w:rsidP="009C2885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รวมทั้งสิ้น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00D0" w14:textId="0E0B2A42" w:rsidR="0003042E" w:rsidRPr="00921AD3" w:rsidRDefault="00853E4F" w:rsidP="009C2885">
            <w:pPr>
              <w:tabs>
                <w:tab w:val="decimal" w:pos="1134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42.57</w:t>
            </w:r>
          </w:p>
        </w:tc>
      </w:tr>
    </w:tbl>
    <w:p w14:paraId="2088E898" w14:textId="77777777" w:rsidR="0003042E" w:rsidRPr="00970E9E" w:rsidRDefault="0003042E" w:rsidP="0003042E">
      <w:pPr>
        <w:tabs>
          <w:tab w:val="left" w:pos="1134"/>
        </w:tabs>
        <w:ind w:left="1708" w:right="116" w:hanging="616"/>
        <w:jc w:val="thaiDistribute"/>
        <w:rPr>
          <w:spacing w:val="-8"/>
          <w:sz w:val="2"/>
          <w:szCs w:val="2"/>
        </w:rPr>
      </w:pPr>
    </w:p>
    <w:p w14:paraId="09461278" w14:textId="77777777" w:rsidR="0003042E" w:rsidRPr="00424269" w:rsidRDefault="0003042E" w:rsidP="0003042E">
      <w:pPr>
        <w:pStyle w:val="BodyText2"/>
        <w:tabs>
          <w:tab w:val="left" w:pos="1701"/>
        </w:tabs>
        <w:spacing w:line="120" w:lineRule="auto"/>
        <w:ind w:right="-432"/>
      </w:pPr>
    </w:p>
    <w:p w14:paraId="603F30FA" w14:textId="5826A085" w:rsidR="0003042E" w:rsidRPr="003513F2" w:rsidRDefault="0003042E" w:rsidP="00AE1589">
      <w:pPr>
        <w:ind w:left="85" w:hanging="142"/>
        <w:jc w:val="both"/>
        <w:rPr>
          <w:spacing w:val="-8"/>
          <w:cs/>
        </w:rPr>
      </w:pPr>
      <w:r>
        <w:rPr>
          <w:spacing w:val="-8"/>
        </w:rPr>
        <w:t>3</w:t>
      </w:r>
      <w:r w:rsidR="009527F4">
        <w:rPr>
          <w:spacing w:val="-8"/>
        </w:rPr>
        <w:t>3</w:t>
      </w:r>
      <w:r>
        <w:rPr>
          <w:spacing w:val="-8"/>
        </w:rPr>
        <w:t>.</w:t>
      </w:r>
      <w:r w:rsidR="00AE1589">
        <w:rPr>
          <w:spacing w:val="-8"/>
        </w:rPr>
        <w:t>4</w:t>
      </w:r>
      <w:r w:rsidRPr="003513F2">
        <w:rPr>
          <w:spacing w:val="-8"/>
          <w:cs/>
        </w:rPr>
        <w:t xml:space="preserve"> ภาระผูกพัน</w:t>
      </w:r>
      <w:r>
        <w:rPr>
          <w:rFonts w:hint="cs"/>
          <w:spacing w:val="-8"/>
          <w:cs/>
        </w:rPr>
        <w:t>เกี่ยวกับรายจ่ายฝ่ายทุน</w:t>
      </w:r>
    </w:p>
    <w:p w14:paraId="7346C72D" w14:textId="539353EB" w:rsidR="0003042E" w:rsidRPr="003513F2" w:rsidRDefault="0003042E" w:rsidP="00C55B08">
      <w:pPr>
        <w:ind w:left="340" w:right="-40" w:firstLine="641"/>
        <w:jc w:val="thaiDistribute"/>
        <w:rPr>
          <w:spacing w:val="-8"/>
        </w:rPr>
      </w:pPr>
      <w:r>
        <w:rPr>
          <w:rFonts w:hint="cs"/>
          <w:spacing w:val="-8"/>
          <w:cs/>
        </w:rPr>
        <w:t xml:space="preserve">ณ วันที่ </w:t>
      </w:r>
      <w:r>
        <w:rPr>
          <w:spacing w:val="-8"/>
        </w:rPr>
        <w:t xml:space="preserve">31 </w:t>
      </w:r>
      <w:r>
        <w:rPr>
          <w:rFonts w:hint="cs"/>
          <w:spacing w:val="-8"/>
          <w:cs/>
        </w:rPr>
        <w:t xml:space="preserve">ธันวาคม </w:t>
      </w:r>
      <w:r>
        <w:rPr>
          <w:spacing w:val="-8"/>
        </w:rPr>
        <w:t xml:space="preserve">2568 </w:t>
      </w:r>
      <w:r>
        <w:rPr>
          <w:rFonts w:hint="cs"/>
          <w:spacing w:val="-8"/>
          <w:cs/>
        </w:rPr>
        <w:t xml:space="preserve">บริษัทมีภาระผูกพันเกี่ยวกับรายจ่ายฝ่ายทุนซึ่งยังไม่ได้รับรู้ในงบการเงิน </w:t>
      </w:r>
      <w:r w:rsidR="004974D0">
        <w:rPr>
          <w:spacing w:val="-8"/>
        </w:rPr>
        <w:br/>
      </w:r>
      <w:r>
        <w:rPr>
          <w:rFonts w:hint="cs"/>
          <w:spacing w:val="-8"/>
          <w:cs/>
        </w:rPr>
        <w:t xml:space="preserve">เป็นจำนวนเงิน </w:t>
      </w:r>
      <w:r w:rsidR="004B786C">
        <w:rPr>
          <w:spacing w:val="-8"/>
        </w:rPr>
        <w:t>3.41</w:t>
      </w:r>
      <w:r>
        <w:rPr>
          <w:rFonts w:hint="cs"/>
          <w:spacing w:val="-8"/>
          <w:cs/>
        </w:rPr>
        <w:t xml:space="preserve"> ล้านบาท </w:t>
      </w:r>
    </w:p>
    <w:p w14:paraId="5B0D0101" w14:textId="77777777" w:rsidR="0003042E" w:rsidRPr="00CC23E2" w:rsidRDefault="0003042E" w:rsidP="0003042E">
      <w:pPr>
        <w:tabs>
          <w:tab w:val="left" w:pos="910"/>
        </w:tabs>
        <w:ind w:right="-23"/>
        <w:jc w:val="thaiDistribute"/>
      </w:pPr>
    </w:p>
    <w:p w14:paraId="1CEC61ED" w14:textId="77777777" w:rsidR="0003042E" w:rsidRPr="006F0A18" w:rsidRDefault="0003042E" w:rsidP="009527F4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 w:rsidRPr="006F0A18">
        <w:rPr>
          <w:b/>
          <w:bCs/>
          <w:cs/>
        </w:rPr>
        <w:t>คดีฟ้องร้อง</w:t>
      </w:r>
    </w:p>
    <w:p w14:paraId="33757D6B" w14:textId="77777777" w:rsidR="0003042E" w:rsidRPr="006F0A18" w:rsidRDefault="0003042E" w:rsidP="0003042E">
      <w:pPr>
        <w:ind w:right="-56"/>
        <w:jc w:val="thaiDistribute"/>
        <w:rPr>
          <w:spacing w:val="-2"/>
          <w:sz w:val="8"/>
          <w:szCs w:val="8"/>
        </w:rPr>
      </w:pPr>
    </w:p>
    <w:p w14:paraId="3D592DD0" w14:textId="2ECD82B5" w:rsidR="0003042E" w:rsidRPr="006F0A18" w:rsidRDefault="0003042E" w:rsidP="006A3677">
      <w:pPr>
        <w:ind w:left="426" w:hanging="483"/>
        <w:jc w:val="thaiDistribute"/>
        <w:rPr>
          <w:spacing w:val="-4"/>
        </w:rPr>
      </w:pPr>
      <w:r w:rsidRPr="006F0A18">
        <w:rPr>
          <w:rFonts w:hint="cs"/>
          <w:spacing w:val="-8"/>
        </w:rPr>
        <w:t>3</w:t>
      </w:r>
      <w:r w:rsidR="009527F4" w:rsidRPr="006F0A18">
        <w:rPr>
          <w:spacing w:val="-8"/>
        </w:rPr>
        <w:t>4</w:t>
      </w:r>
      <w:r w:rsidRPr="006F0A18">
        <w:rPr>
          <w:rFonts w:hint="cs"/>
          <w:spacing w:val="-8"/>
          <w:cs/>
        </w:rPr>
        <w:t>.</w:t>
      </w:r>
      <w:r w:rsidRPr="006F0A18">
        <w:rPr>
          <w:spacing w:val="-8"/>
        </w:rPr>
        <w:t>1</w:t>
      </w:r>
      <w:r w:rsidRPr="006F0A18">
        <w:rPr>
          <w:rFonts w:hint="cs"/>
          <w:spacing w:val="-8"/>
          <w:cs/>
        </w:rPr>
        <w:t xml:space="preserve"> </w:t>
      </w:r>
      <w:r w:rsidRPr="006F0A18">
        <w:rPr>
          <w:rFonts w:hint="cs"/>
          <w:spacing w:val="-8"/>
          <w:cs/>
        </w:rPr>
        <w:tab/>
      </w:r>
      <w:r w:rsidR="0058765E" w:rsidRPr="006F0A18">
        <w:rPr>
          <w:spacing w:val="-4"/>
          <w:cs/>
        </w:rPr>
        <w:t>บริษัท</w:t>
      </w:r>
      <w:r w:rsidR="0058765E" w:rsidRPr="006F0A18">
        <w:rPr>
          <w:rFonts w:hint="cs"/>
          <w:spacing w:val="-4"/>
          <w:cs/>
        </w:rPr>
        <w:t>และบริษัท</w:t>
      </w:r>
      <w:r w:rsidR="0058765E" w:rsidRPr="006F0A18">
        <w:rPr>
          <w:spacing w:val="-4"/>
          <w:cs/>
        </w:rPr>
        <w:t xml:space="preserve">ย่อยของบริษัทถูกฟ้องเป็นจำเลยร่วม รวม </w:t>
      </w:r>
      <w:r w:rsidR="0058765E" w:rsidRPr="006F0A18">
        <w:rPr>
          <w:spacing w:val="-4"/>
        </w:rPr>
        <w:t>3</w:t>
      </w:r>
      <w:r w:rsidR="0058765E" w:rsidRPr="006F0A18">
        <w:rPr>
          <w:spacing w:val="-4"/>
          <w:cs/>
        </w:rPr>
        <w:t xml:space="preserve"> คดี ในฐานความผิดหมิ่นประมาทด้วยการโฆษณาและละเมิด จำนวนทุนทรัพย์รวม </w:t>
      </w:r>
      <w:r w:rsidR="0058765E" w:rsidRPr="006F0A18">
        <w:rPr>
          <w:spacing w:val="-4"/>
        </w:rPr>
        <w:t>37.45</w:t>
      </w:r>
      <w:r w:rsidR="0058765E" w:rsidRPr="006F0A18">
        <w:rPr>
          <w:spacing w:val="-4"/>
          <w:cs/>
        </w:rPr>
        <w:t xml:space="preserve"> ล้านบาท </w:t>
      </w:r>
      <w:r w:rsidR="0058765E" w:rsidRPr="006F0A18">
        <w:rPr>
          <w:rFonts w:hint="cs"/>
          <w:spacing w:val="-4"/>
          <w:cs/>
        </w:rPr>
        <w:t xml:space="preserve">คดีแรกจำนวนทุนทรัพย์ </w:t>
      </w:r>
      <w:r w:rsidR="0058765E" w:rsidRPr="006F0A18">
        <w:rPr>
          <w:spacing w:val="-4"/>
        </w:rPr>
        <w:t xml:space="preserve">2.10 </w:t>
      </w:r>
      <w:r w:rsidR="0058765E" w:rsidRPr="006F0A18">
        <w:rPr>
          <w:rFonts w:hint="cs"/>
          <w:spacing w:val="-4"/>
          <w:cs/>
        </w:rPr>
        <w:t xml:space="preserve">ล้านบาท ในวันที่ </w:t>
      </w:r>
      <w:r w:rsidR="006F0A18">
        <w:rPr>
          <w:spacing w:val="-4"/>
        </w:rPr>
        <w:br/>
      </w:r>
      <w:r w:rsidR="0058765E" w:rsidRPr="006F0A18">
        <w:rPr>
          <w:spacing w:val="-4"/>
        </w:rPr>
        <w:t xml:space="preserve">6 </w:t>
      </w:r>
      <w:r w:rsidR="0058765E" w:rsidRPr="006F0A18">
        <w:rPr>
          <w:rFonts w:hint="cs"/>
          <w:spacing w:val="-4"/>
          <w:cs/>
        </w:rPr>
        <w:t xml:space="preserve">ตุลาคม </w:t>
      </w:r>
      <w:r w:rsidR="0058765E" w:rsidRPr="006F0A18">
        <w:rPr>
          <w:spacing w:val="-4"/>
        </w:rPr>
        <w:t xml:space="preserve">2568 </w:t>
      </w:r>
      <w:r w:rsidR="0058765E" w:rsidRPr="006F0A18">
        <w:rPr>
          <w:rFonts w:hint="cs"/>
          <w:spacing w:val="-4"/>
          <w:cs/>
        </w:rPr>
        <w:t>ศาลชั้นต้นมีคำพิพากษายกฟ้อง</w:t>
      </w:r>
      <w:r w:rsidR="006F0A18">
        <w:rPr>
          <w:spacing w:val="-4"/>
        </w:rPr>
        <w:t xml:space="preserve"> </w:t>
      </w:r>
      <w:r w:rsidR="006F0A18">
        <w:rPr>
          <w:rFonts w:hint="cs"/>
          <w:spacing w:val="-4"/>
          <w:cs/>
        </w:rPr>
        <w:t xml:space="preserve">คดีอยู่ระหว่างการพิจารณาของศาลอุทธรณ์ </w:t>
      </w:r>
      <w:r w:rsidR="0058765E" w:rsidRPr="006F0A18">
        <w:rPr>
          <w:rFonts w:hint="cs"/>
          <w:spacing w:val="-4"/>
          <w:cs/>
        </w:rPr>
        <w:t xml:space="preserve">และอีก </w:t>
      </w:r>
      <w:r w:rsidR="0058765E" w:rsidRPr="006F0A18">
        <w:rPr>
          <w:spacing w:val="-4"/>
        </w:rPr>
        <w:t xml:space="preserve">2 </w:t>
      </w:r>
      <w:r w:rsidR="0058765E" w:rsidRPr="006F0A18">
        <w:rPr>
          <w:rFonts w:hint="cs"/>
          <w:spacing w:val="-4"/>
          <w:cs/>
        </w:rPr>
        <w:t xml:space="preserve">คดี จำนวนทุนทรัพย์ </w:t>
      </w:r>
      <w:r w:rsidR="0058765E" w:rsidRPr="006F0A18">
        <w:rPr>
          <w:spacing w:val="-4"/>
        </w:rPr>
        <w:t xml:space="preserve">35.35 </w:t>
      </w:r>
      <w:r w:rsidR="0058765E" w:rsidRPr="006F0A18">
        <w:rPr>
          <w:rFonts w:hint="cs"/>
          <w:spacing w:val="-4"/>
          <w:cs/>
        </w:rPr>
        <w:t xml:space="preserve">ล้านบาท ณ วันที่ </w:t>
      </w:r>
      <w:r w:rsidR="0058765E" w:rsidRPr="006F0A18">
        <w:rPr>
          <w:spacing w:val="-4"/>
        </w:rPr>
        <w:t>3</w:t>
      </w:r>
      <w:r w:rsidR="006F0A18">
        <w:rPr>
          <w:spacing w:val="-4"/>
        </w:rPr>
        <w:t>1</w:t>
      </w:r>
      <w:r w:rsidR="0058765E" w:rsidRPr="006F0A18">
        <w:rPr>
          <w:rFonts w:hint="cs"/>
          <w:spacing w:val="-4"/>
          <w:cs/>
        </w:rPr>
        <w:t xml:space="preserve"> </w:t>
      </w:r>
      <w:r w:rsidR="006F0A18">
        <w:rPr>
          <w:rFonts w:hint="cs"/>
          <w:spacing w:val="-4"/>
          <w:cs/>
        </w:rPr>
        <w:t>ธันวาคม</w:t>
      </w:r>
      <w:r w:rsidR="0058765E" w:rsidRPr="006F0A18">
        <w:rPr>
          <w:rFonts w:hint="cs"/>
          <w:spacing w:val="-4"/>
          <w:cs/>
        </w:rPr>
        <w:t xml:space="preserve"> </w:t>
      </w:r>
      <w:r w:rsidR="0058765E" w:rsidRPr="006F0A18">
        <w:rPr>
          <w:spacing w:val="-4"/>
        </w:rPr>
        <w:t>2568</w:t>
      </w:r>
      <w:r w:rsidR="0058765E" w:rsidRPr="006F0A18">
        <w:rPr>
          <w:rFonts w:hint="cs"/>
          <w:spacing w:val="-4"/>
          <w:cs/>
        </w:rPr>
        <w:t xml:space="preserve"> อยู่ระหว่างการพิจารณาของศาลชั้นต้น</w:t>
      </w:r>
      <w:r w:rsidR="006A3677" w:rsidRPr="006F0A18">
        <w:rPr>
          <w:rFonts w:hint="cs"/>
          <w:spacing w:val="-4"/>
          <w:cs/>
        </w:rPr>
        <w:t xml:space="preserve"> </w:t>
      </w:r>
      <w:r w:rsidR="0058765E" w:rsidRPr="006F0A18">
        <w:rPr>
          <w:rFonts w:hint="cs"/>
          <w:spacing w:val="-4"/>
          <w:cs/>
        </w:rPr>
        <w:t>บริษัท</w:t>
      </w:r>
      <w:r w:rsidR="009C6D67">
        <w:rPr>
          <w:rFonts w:hint="cs"/>
          <w:spacing w:val="-4"/>
          <w:cs/>
        </w:rPr>
        <w:t>และบริษัทย่อย</w:t>
      </w:r>
      <w:r w:rsidR="0058765E" w:rsidRPr="006F0A18">
        <w:rPr>
          <w:rFonts w:hint="cs"/>
          <w:spacing w:val="-4"/>
          <w:cs/>
        </w:rPr>
        <w:t>คาดว่าจะไม่ได้รับความเสียหายจากทั้งสองคดีดังกล่าว ดังนั้นจึงไม่ได้บันทึกเป็นค่าใช้จ่ายและหนี้สินที่อาจเกิดขึ้น</w:t>
      </w:r>
    </w:p>
    <w:p w14:paraId="213F6A64" w14:textId="186F656D" w:rsidR="0003042E" w:rsidRPr="0058765E" w:rsidRDefault="0003042E" w:rsidP="006A3677">
      <w:pPr>
        <w:ind w:left="426" w:hanging="483"/>
        <w:jc w:val="thaiDistribute"/>
        <w:rPr>
          <w:spacing w:val="-8"/>
          <w:cs/>
        </w:rPr>
      </w:pPr>
      <w:r w:rsidRPr="006F0A18">
        <w:rPr>
          <w:spacing w:val="-8"/>
        </w:rPr>
        <w:t>3</w:t>
      </w:r>
      <w:r w:rsidR="009527F4" w:rsidRPr="006F0A18">
        <w:rPr>
          <w:spacing w:val="-8"/>
        </w:rPr>
        <w:t>4</w:t>
      </w:r>
      <w:r w:rsidRPr="006F0A18">
        <w:rPr>
          <w:spacing w:val="-8"/>
        </w:rPr>
        <w:t>.2</w:t>
      </w:r>
      <w:r w:rsidRPr="006F0A18">
        <w:rPr>
          <w:spacing w:val="-8"/>
        </w:rPr>
        <w:tab/>
      </w:r>
      <w:r w:rsidR="009527F4" w:rsidRPr="006F0A18">
        <w:rPr>
          <w:spacing w:val="-8"/>
        </w:rPr>
        <w:t xml:space="preserve"> </w:t>
      </w:r>
      <w:r w:rsidR="0058765E" w:rsidRPr="006F0A18">
        <w:rPr>
          <w:rFonts w:hint="cs"/>
          <w:spacing w:val="-2"/>
          <w:cs/>
        </w:rPr>
        <w:t>บริษัทย่อยของบริษัท</w:t>
      </w:r>
      <w:r w:rsidR="0058765E" w:rsidRPr="006F0A18">
        <w:rPr>
          <w:spacing w:val="-2"/>
          <w:cs/>
        </w:rPr>
        <w:t>ถูกฟ้องเป็นจำเลยในคดีแรงงาน</w:t>
      </w:r>
      <w:r w:rsidR="0058765E" w:rsidRPr="006F0A18">
        <w:rPr>
          <w:spacing w:val="-2"/>
        </w:rPr>
        <w:t xml:space="preserve"> </w:t>
      </w:r>
      <w:r w:rsidR="0058765E" w:rsidRPr="006F0A18">
        <w:rPr>
          <w:spacing w:val="-2"/>
          <w:cs/>
        </w:rPr>
        <w:t xml:space="preserve">รวม </w:t>
      </w:r>
      <w:r w:rsidR="0058765E" w:rsidRPr="006F0A18">
        <w:rPr>
          <w:spacing w:val="-2"/>
        </w:rPr>
        <w:t>2</w:t>
      </w:r>
      <w:r w:rsidR="0058765E" w:rsidRPr="006F0A18">
        <w:rPr>
          <w:spacing w:val="-2"/>
          <w:cs/>
        </w:rPr>
        <w:t xml:space="preserve"> คดี จำนวนทุนทรัพย์รวม </w:t>
      </w:r>
      <w:r w:rsidR="0058765E" w:rsidRPr="006F0A18">
        <w:rPr>
          <w:spacing w:val="-2"/>
        </w:rPr>
        <w:t>3.77</w:t>
      </w:r>
      <w:r w:rsidR="0058765E" w:rsidRPr="006F0A18">
        <w:rPr>
          <w:rFonts w:hint="cs"/>
          <w:spacing w:val="-2"/>
          <w:cs/>
        </w:rPr>
        <w:t xml:space="preserve"> ล้านบาท </w:t>
      </w:r>
      <w:r w:rsidR="00254B1F">
        <w:rPr>
          <w:rFonts w:hint="cs"/>
          <w:spacing w:val="-2"/>
          <w:cs/>
        </w:rPr>
        <w:t xml:space="preserve">คดีแรกจำนวนทุนทรัพย์ </w:t>
      </w:r>
      <w:r w:rsidR="00254B1F">
        <w:rPr>
          <w:spacing w:val="-2"/>
        </w:rPr>
        <w:t xml:space="preserve">1.09 </w:t>
      </w:r>
      <w:r w:rsidR="00254B1F">
        <w:rPr>
          <w:rFonts w:hint="cs"/>
          <w:spacing w:val="-2"/>
          <w:cs/>
        </w:rPr>
        <w:t xml:space="preserve">ล้านบาท ในวันที่ </w:t>
      </w:r>
      <w:r w:rsidR="00254B1F">
        <w:rPr>
          <w:spacing w:val="-2"/>
        </w:rPr>
        <w:t xml:space="preserve">29 </w:t>
      </w:r>
      <w:r w:rsidR="00254B1F">
        <w:rPr>
          <w:rFonts w:hint="cs"/>
          <w:spacing w:val="-2"/>
          <w:cs/>
        </w:rPr>
        <w:t xml:space="preserve">มกราคม </w:t>
      </w:r>
      <w:r w:rsidR="00254B1F">
        <w:rPr>
          <w:spacing w:val="-2"/>
        </w:rPr>
        <w:t xml:space="preserve">2569 </w:t>
      </w:r>
      <w:r w:rsidR="00254B1F">
        <w:rPr>
          <w:rFonts w:hint="cs"/>
          <w:spacing w:val="-2"/>
          <w:cs/>
        </w:rPr>
        <w:t xml:space="preserve">ศาลชั้นต้นมีคำพิพากษายกฟ้อง และอีก </w:t>
      </w:r>
      <w:r w:rsidR="00254B1F">
        <w:rPr>
          <w:spacing w:val="-2"/>
        </w:rPr>
        <w:t xml:space="preserve">1 </w:t>
      </w:r>
      <w:r w:rsidR="00254B1F">
        <w:rPr>
          <w:rFonts w:hint="cs"/>
          <w:spacing w:val="-2"/>
          <w:cs/>
        </w:rPr>
        <w:t>คดี จำนวนทุนทรั</w:t>
      </w:r>
      <w:r w:rsidR="00863C6C">
        <w:rPr>
          <w:rFonts w:hint="cs"/>
          <w:spacing w:val="-2"/>
          <w:cs/>
        </w:rPr>
        <w:t>พย์</w:t>
      </w:r>
      <w:r w:rsidR="00254B1F">
        <w:rPr>
          <w:rFonts w:hint="cs"/>
          <w:spacing w:val="-2"/>
          <w:cs/>
        </w:rPr>
        <w:t xml:space="preserve"> </w:t>
      </w:r>
      <w:r w:rsidR="00254B1F">
        <w:rPr>
          <w:spacing w:val="-2"/>
        </w:rPr>
        <w:t xml:space="preserve">2.68 </w:t>
      </w:r>
      <w:r w:rsidR="00254B1F">
        <w:rPr>
          <w:rFonts w:hint="cs"/>
          <w:spacing w:val="-2"/>
          <w:cs/>
        </w:rPr>
        <w:t xml:space="preserve">ล้านบาท </w:t>
      </w:r>
      <w:r w:rsidR="0058765E" w:rsidRPr="006F0A18">
        <w:rPr>
          <w:rFonts w:hint="cs"/>
          <w:spacing w:val="-2"/>
          <w:cs/>
        </w:rPr>
        <w:t xml:space="preserve">ณ วันที่ </w:t>
      </w:r>
      <w:r w:rsidR="004C7861">
        <w:rPr>
          <w:spacing w:val="-2"/>
        </w:rPr>
        <w:t>31</w:t>
      </w:r>
      <w:r w:rsidR="0058765E" w:rsidRPr="006F0A18">
        <w:rPr>
          <w:rFonts w:hint="cs"/>
          <w:spacing w:val="-2"/>
          <w:cs/>
        </w:rPr>
        <w:t xml:space="preserve"> </w:t>
      </w:r>
      <w:r w:rsidR="004C7861">
        <w:rPr>
          <w:rFonts w:hint="cs"/>
          <w:spacing w:val="-2"/>
          <w:cs/>
        </w:rPr>
        <w:t>ธันวาคม</w:t>
      </w:r>
      <w:r w:rsidR="0058765E" w:rsidRPr="006F0A18">
        <w:rPr>
          <w:rFonts w:hint="cs"/>
          <w:spacing w:val="-2"/>
          <w:cs/>
        </w:rPr>
        <w:t xml:space="preserve"> </w:t>
      </w:r>
      <w:r w:rsidR="0058765E" w:rsidRPr="006F0A18">
        <w:rPr>
          <w:spacing w:val="-2"/>
        </w:rPr>
        <w:t>2568</w:t>
      </w:r>
      <w:r w:rsidR="0058765E" w:rsidRPr="006F0A18">
        <w:rPr>
          <w:rFonts w:hint="cs"/>
          <w:spacing w:val="-2"/>
          <w:cs/>
        </w:rPr>
        <w:t xml:space="preserve"> อยู่ระหว่างการพิจารณาของศาลชั้นต้น บริษัทย่อยคาดว่าจะไม่ได้รับความเสียหายจากทั้งสองคดีดังกล่าว ดังนั้นจึงไม่ได้บันทึกเป็นค่าใช้จ่ายและหนี้สินที่อาจเกิดขึ้น</w:t>
      </w:r>
    </w:p>
    <w:p w14:paraId="18E15266" w14:textId="77777777" w:rsidR="0003042E" w:rsidRPr="009527F4" w:rsidRDefault="0003042E" w:rsidP="009527F4">
      <w:pPr>
        <w:ind w:left="284" w:hanging="341"/>
        <w:jc w:val="both"/>
        <w:rPr>
          <w:spacing w:val="-8"/>
          <w:highlight w:val="yellow"/>
        </w:rPr>
      </w:pPr>
    </w:p>
    <w:p w14:paraId="30F1CEFD" w14:textId="77777777" w:rsidR="00AE1589" w:rsidRDefault="00AE1589" w:rsidP="0003042E">
      <w:pPr>
        <w:tabs>
          <w:tab w:val="left" w:pos="910"/>
        </w:tabs>
        <w:ind w:right="-23"/>
        <w:jc w:val="thaiDistribute"/>
      </w:pPr>
    </w:p>
    <w:p w14:paraId="2B0CE5F5" w14:textId="77777777" w:rsidR="00AE1589" w:rsidRDefault="00AE1589" w:rsidP="0003042E">
      <w:pPr>
        <w:tabs>
          <w:tab w:val="left" w:pos="910"/>
        </w:tabs>
        <w:ind w:right="-23"/>
        <w:jc w:val="thaiDistribute"/>
      </w:pPr>
    </w:p>
    <w:p w14:paraId="04328449" w14:textId="77777777" w:rsidR="00AE1589" w:rsidRPr="00424269" w:rsidRDefault="00AE1589" w:rsidP="0003042E">
      <w:pPr>
        <w:tabs>
          <w:tab w:val="left" w:pos="910"/>
        </w:tabs>
        <w:ind w:right="-23"/>
        <w:jc w:val="thaiDistribute"/>
      </w:pPr>
    </w:p>
    <w:p w14:paraId="1722E541" w14:textId="77777777" w:rsidR="0003042E" w:rsidRPr="003F4607" w:rsidRDefault="0003042E" w:rsidP="00957DFC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 w:rsidRPr="00C04077">
        <w:rPr>
          <w:b/>
          <w:bCs/>
          <w:cs/>
        </w:rPr>
        <w:lastRenderedPageBreak/>
        <w:t>การเปิดเผยข้อมูล</w:t>
      </w:r>
      <w:r w:rsidRPr="003F4607">
        <w:rPr>
          <w:b/>
          <w:bCs/>
          <w:cs/>
        </w:rPr>
        <w:t>เกี่ยวกับเครื่องมือทางการเงิน</w:t>
      </w:r>
    </w:p>
    <w:p w14:paraId="30C1AC0E" w14:textId="77777777" w:rsidR="0003042E" w:rsidRPr="003F4607" w:rsidRDefault="0003042E" w:rsidP="0003042E">
      <w:pPr>
        <w:tabs>
          <w:tab w:val="left" w:pos="810"/>
        </w:tabs>
        <w:spacing w:line="72" w:lineRule="auto"/>
        <w:ind w:right="-23"/>
        <w:jc w:val="both"/>
        <w:rPr>
          <w:sz w:val="12"/>
          <w:szCs w:val="12"/>
        </w:rPr>
      </w:pPr>
      <w:r w:rsidRPr="003F4607">
        <w:tab/>
      </w:r>
    </w:p>
    <w:p w14:paraId="10F26CD5" w14:textId="77777777" w:rsidR="0003042E" w:rsidRPr="003F4607" w:rsidRDefault="0003042E" w:rsidP="0003042E">
      <w:pPr>
        <w:ind w:left="378" w:right="-23" w:firstLine="476"/>
        <w:jc w:val="thaiDistribute"/>
      </w:pPr>
      <w:r w:rsidRPr="00AA3C01">
        <w:rPr>
          <w:cs/>
        </w:rPr>
        <w:t>บริษัทและบริษัทย่อยมีข้อมูลเกี่ยวกับเครื่องมือทางการเงินทั้งในงบฐานะการเงินและนอกงบฐานะการเงิน</w:t>
      </w:r>
      <w:r>
        <w:t xml:space="preserve"> </w:t>
      </w:r>
      <w:r w:rsidRPr="00AA3C01">
        <w:rPr>
          <w:cs/>
        </w:rPr>
        <w:t>ดังนี้</w:t>
      </w:r>
    </w:p>
    <w:p w14:paraId="3F45CF64" w14:textId="77777777" w:rsidR="0003042E" w:rsidRPr="003F4607" w:rsidRDefault="0003042E" w:rsidP="0003042E">
      <w:pPr>
        <w:tabs>
          <w:tab w:val="left" w:pos="810"/>
        </w:tabs>
        <w:ind w:left="363" w:right="-23"/>
        <w:jc w:val="thaiDistribute"/>
        <w:rPr>
          <w:sz w:val="6"/>
          <w:szCs w:val="6"/>
        </w:rPr>
      </w:pPr>
    </w:p>
    <w:p w14:paraId="74320904" w14:textId="7CA88B6A" w:rsidR="0003042E" w:rsidRPr="003F4607" w:rsidRDefault="0003042E" w:rsidP="0003042E">
      <w:pPr>
        <w:tabs>
          <w:tab w:val="left" w:pos="938"/>
        </w:tabs>
        <w:ind w:left="426" w:right="-23" w:firstLine="8"/>
        <w:jc w:val="both"/>
      </w:pPr>
      <w:proofErr w:type="gramStart"/>
      <w:r w:rsidRPr="00325089">
        <w:rPr>
          <w:rFonts w:hint="cs"/>
        </w:rPr>
        <w:t>3</w:t>
      </w:r>
      <w:r w:rsidR="00BA5B31">
        <w:t>5</w:t>
      </w:r>
      <w:r>
        <w:t xml:space="preserve">.1 </w:t>
      </w:r>
      <w:r>
        <w:rPr>
          <w:rFonts w:hint="cs"/>
          <w:cs/>
        </w:rPr>
        <w:t xml:space="preserve"> </w:t>
      </w:r>
      <w:r w:rsidRPr="003F4607">
        <w:rPr>
          <w:cs/>
        </w:rPr>
        <w:t>นโยบายการบัญชีและวิธีการปฏิบัติทางการบัญชี</w:t>
      </w:r>
      <w:proofErr w:type="gramEnd"/>
    </w:p>
    <w:p w14:paraId="3E90C88D" w14:textId="77777777" w:rsidR="0003042E" w:rsidRPr="003F4607" w:rsidRDefault="0003042E" w:rsidP="0003042E">
      <w:pPr>
        <w:ind w:left="966" w:right="-23" w:hanging="28"/>
        <w:jc w:val="thaiDistribute"/>
      </w:pPr>
      <w:r w:rsidRPr="00631C48">
        <w:rPr>
          <w:cs/>
        </w:rPr>
        <w:t xml:space="preserve">ดูหมายเหตุ </w:t>
      </w:r>
      <w:r>
        <w:t>3</w:t>
      </w:r>
    </w:p>
    <w:p w14:paraId="536AAADA" w14:textId="77777777" w:rsidR="0003042E" w:rsidRPr="003F4607" w:rsidRDefault="0003042E" w:rsidP="0003042E">
      <w:pPr>
        <w:ind w:left="900" w:right="-23" w:firstLine="540"/>
        <w:jc w:val="thaiDistribute"/>
        <w:rPr>
          <w:sz w:val="6"/>
          <w:szCs w:val="6"/>
        </w:rPr>
      </w:pPr>
    </w:p>
    <w:p w14:paraId="3E296109" w14:textId="4131FFEF" w:rsidR="0003042E" w:rsidRPr="003F4607" w:rsidRDefault="0003042E" w:rsidP="0003042E">
      <w:pPr>
        <w:tabs>
          <w:tab w:val="left" w:pos="966"/>
        </w:tabs>
        <w:ind w:left="426" w:right="-23" w:hanging="6"/>
        <w:jc w:val="both"/>
      </w:pPr>
      <w:proofErr w:type="gramStart"/>
      <w:r w:rsidRPr="00325089">
        <w:t>3</w:t>
      </w:r>
      <w:r w:rsidR="00BA5B31">
        <w:t>5</w:t>
      </w:r>
      <w:r>
        <w:t xml:space="preserve">.2  </w:t>
      </w:r>
      <w:r w:rsidRPr="003F4607">
        <w:rPr>
          <w:cs/>
        </w:rPr>
        <w:t>ความเสี่ยงจากการไม่ปฏิบัติตามสัญญา</w:t>
      </w:r>
      <w:proofErr w:type="gramEnd"/>
    </w:p>
    <w:p w14:paraId="547C6910" w14:textId="77777777" w:rsidR="0003042E" w:rsidRDefault="0003042E" w:rsidP="0003042E">
      <w:pPr>
        <w:ind w:left="1710" w:right="-23" w:hanging="292"/>
        <w:jc w:val="thaiDistribute"/>
      </w:pPr>
      <w:r w:rsidRPr="003F4607">
        <w:t>-</w:t>
      </w:r>
      <w:r w:rsidRPr="003F4607">
        <w:tab/>
      </w:r>
      <w:r w:rsidRPr="003F4607">
        <w:rPr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</w:p>
    <w:p w14:paraId="43D78000" w14:textId="5E852E3B" w:rsidR="0003042E" w:rsidRPr="007E3A0D" w:rsidRDefault="0003042E" w:rsidP="0003042E">
      <w:pPr>
        <w:numPr>
          <w:ilvl w:val="0"/>
          <w:numId w:val="38"/>
        </w:numPr>
        <w:ind w:left="1701" w:right="-23" w:hanging="273"/>
        <w:jc w:val="thaiDistribute"/>
      </w:pPr>
      <w:r w:rsidRPr="003F4607">
        <w:rPr>
          <w:cs/>
        </w:rPr>
        <w:t>ความเสี่ยงจากการกระจุกตัวของสินเชื่อมีไม่มาก แม้ลูกหนี้การค้าของบริษัทและบริษัทย่อยส่วนใหญ่จะเป็นบริษัทตัวแทนโฆษณาเป็นหลัก เนื่องจากธุรกรรมของกลุ่มกระจายไม่ได้กระจุกตัวอยู่กับลูกค้ารายใดหรือกลุ่มใดเป็นการเฉพาะ และได้มีการติดตามพฤติกรรมและการชำระหนี้ของลูกหนี้การค้าอย่างใกล้ชิด ดังนั้นจึงคาดได้ว่าบริษัทและบริษัทย่อยจะไม่มีความเสียหายที่เป็นสาระสำคัญจากความเสี่ยงนี้</w:t>
      </w:r>
    </w:p>
    <w:p w14:paraId="3D565D23" w14:textId="77777777" w:rsidR="0003042E" w:rsidRPr="003F4607" w:rsidRDefault="0003042E" w:rsidP="0003042E">
      <w:pPr>
        <w:ind w:left="1710" w:right="-23" w:hanging="270"/>
        <w:jc w:val="thaiDistribute"/>
      </w:pPr>
      <w:r w:rsidRPr="003F4607">
        <w:t xml:space="preserve">- </w:t>
      </w:r>
      <w:r w:rsidRPr="003F4607">
        <w:tab/>
      </w:r>
      <w:r w:rsidRPr="003F4607">
        <w:rPr>
          <w:cs/>
        </w:rPr>
        <w:t>สำหรับสินทรัพย์ทางการเงินที่แสดงในงบฐานะการเงิน ราคาตามบัญชีของสินทรัพย์ดังกล่าวได้หักสำรองต่างๆ เพื่อให้เป็นราคายุติธรรมโดยประมาณ 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14:paraId="353FD917" w14:textId="77777777" w:rsidR="0003042E" w:rsidRPr="006D7872" w:rsidRDefault="0003042E" w:rsidP="0003042E">
      <w:pPr>
        <w:tabs>
          <w:tab w:val="left" w:pos="993"/>
        </w:tabs>
        <w:ind w:right="-23"/>
        <w:jc w:val="both"/>
        <w:rPr>
          <w:sz w:val="6"/>
          <w:szCs w:val="6"/>
        </w:rPr>
      </w:pPr>
    </w:p>
    <w:p w14:paraId="6D7804DF" w14:textId="0C9A86B4" w:rsidR="0003042E" w:rsidRPr="003F4607" w:rsidRDefault="0003042E" w:rsidP="0003042E">
      <w:pPr>
        <w:tabs>
          <w:tab w:val="left" w:pos="993"/>
        </w:tabs>
        <w:ind w:left="426" w:right="-23"/>
        <w:jc w:val="both"/>
      </w:pPr>
      <w:proofErr w:type="gramStart"/>
      <w:r>
        <w:t>3</w:t>
      </w:r>
      <w:r w:rsidR="00BA5B31">
        <w:t>5</w:t>
      </w:r>
      <w:r>
        <w:t>.3</w:t>
      </w:r>
      <w:r>
        <w:rPr>
          <w:rFonts w:hint="cs"/>
          <w:cs/>
        </w:rPr>
        <w:t xml:space="preserve">  </w:t>
      </w:r>
      <w:r w:rsidRPr="003F4607">
        <w:rPr>
          <w:cs/>
        </w:rPr>
        <w:t>ความเสี่ยงจากอัตราดอกเบี้ย</w:t>
      </w:r>
      <w:proofErr w:type="gramEnd"/>
    </w:p>
    <w:p w14:paraId="48F09DA9" w14:textId="326527D2" w:rsidR="0003042E" w:rsidRPr="00363AED" w:rsidRDefault="0003042E" w:rsidP="00BA5B31">
      <w:pPr>
        <w:ind w:left="952" w:right="-23" w:firstLine="749"/>
        <w:jc w:val="thaiDistribute"/>
        <w:rPr>
          <w:spacing w:val="6"/>
        </w:rPr>
      </w:pPr>
      <w:r w:rsidRPr="003F4607">
        <w:rPr>
          <w:spacing w:val="4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ซึ่งอาจก่อให้เกิดผลเสียหายแก่บริษัทและบริษัทย่อยในงวดปัจจุบันและงวดต่อๆไป บริษัทและบริษัทย่อยคาดว่าจะสามารถบริหารความ</w:t>
      </w:r>
      <w:r w:rsidRPr="003F4607">
        <w:rPr>
          <w:spacing w:val="6"/>
          <w:cs/>
        </w:rPr>
        <w:t>เสี่ยงที่อาจเกิดขึ้นได้ เนื่องจากบริษัทได้มีการวางแผนและติดตามสถานการณ์อยู่ตลอดเวลา</w:t>
      </w:r>
    </w:p>
    <w:p w14:paraId="51DD2BBE" w14:textId="77777777" w:rsidR="0003042E" w:rsidRPr="00461FED" w:rsidRDefault="0003042E" w:rsidP="0003042E">
      <w:pPr>
        <w:tabs>
          <w:tab w:val="left" w:pos="360"/>
          <w:tab w:val="left" w:pos="810"/>
          <w:tab w:val="left" w:pos="1440"/>
        </w:tabs>
        <w:ind w:right="-23"/>
        <w:jc w:val="thaiDistribute"/>
        <w:rPr>
          <w:sz w:val="8"/>
          <w:szCs w:val="8"/>
        </w:rPr>
      </w:pPr>
    </w:p>
    <w:p w14:paraId="2CE3FF93" w14:textId="4C9860EF" w:rsidR="0003042E" w:rsidRPr="003F4607" w:rsidRDefault="0003042E" w:rsidP="0003042E">
      <w:pPr>
        <w:tabs>
          <w:tab w:val="left" w:pos="910"/>
        </w:tabs>
        <w:ind w:left="426" w:right="-23"/>
        <w:jc w:val="both"/>
      </w:pPr>
      <w:proofErr w:type="gramStart"/>
      <w:r w:rsidRPr="00325089">
        <w:t>3</w:t>
      </w:r>
      <w:r w:rsidR="00BA5B31">
        <w:t>5</w:t>
      </w:r>
      <w:r w:rsidRPr="003F4607">
        <w:t>.</w:t>
      </w:r>
      <w:r w:rsidRPr="00325089">
        <w:t>4</w:t>
      </w:r>
      <w:r>
        <w:t xml:space="preserve"> </w:t>
      </w:r>
      <w:r>
        <w:rPr>
          <w:rFonts w:hint="cs"/>
          <w:cs/>
        </w:rPr>
        <w:t xml:space="preserve"> </w:t>
      </w:r>
      <w:r w:rsidRPr="003F4607">
        <w:rPr>
          <w:cs/>
        </w:rPr>
        <w:t>ความเสี่ยงจากอัตราแลกเปลี่ยน</w:t>
      </w:r>
      <w:proofErr w:type="gramEnd"/>
    </w:p>
    <w:p w14:paraId="41D0854A" w14:textId="77777777" w:rsidR="0003042E" w:rsidRDefault="0003042E" w:rsidP="0003042E">
      <w:pPr>
        <w:ind w:left="938" w:right="-23" w:firstLine="770"/>
        <w:jc w:val="thaiDistribute"/>
        <w:rPr>
          <w:spacing w:val="2"/>
        </w:rPr>
      </w:pPr>
      <w:r w:rsidRPr="003F4607">
        <w:rPr>
          <w:spacing w:val="6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บริษัทและบริษัทย่อยมีความเสี่ยงจากการเปลี่ยนแปลงของอัตราแลกเปลี่ยนในสกุลเงินต่างประเทศ เนื่องจากมีลูกหนี้ เจ้าหนี้ที่เกิดจากการซื้อ ขาย ในสกุลเงินตราต่างประเทศ ซึ่งบริษัท</w:t>
      </w:r>
      <w:r w:rsidRPr="003F4607">
        <w:rPr>
          <w:spacing w:val="2"/>
          <w:cs/>
        </w:rPr>
        <w:t>จะพิจารณาจัดทำสัญญาประกันความเสี่ยงเป็นการล่วงหน้า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14:paraId="77964E62" w14:textId="77777777" w:rsidR="0003042E" w:rsidRPr="00461FED" w:rsidRDefault="0003042E" w:rsidP="0003042E">
      <w:pPr>
        <w:ind w:left="882" w:right="-23" w:firstLine="826"/>
        <w:jc w:val="thaiDistribute"/>
        <w:rPr>
          <w:spacing w:val="2"/>
          <w:sz w:val="8"/>
          <w:szCs w:val="8"/>
        </w:rPr>
      </w:pPr>
    </w:p>
    <w:p w14:paraId="5C49F205" w14:textId="7A734C52" w:rsidR="0003042E" w:rsidRDefault="0003042E" w:rsidP="0003042E">
      <w:pPr>
        <w:tabs>
          <w:tab w:val="left" w:pos="910"/>
        </w:tabs>
        <w:ind w:left="434" w:right="-23"/>
        <w:jc w:val="both"/>
      </w:pPr>
      <w:proofErr w:type="gramStart"/>
      <w:r w:rsidRPr="00325089">
        <w:t>3</w:t>
      </w:r>
      <w:r w:rsidR="00BA5B31">
        <w:t>5</w:t>
      </w:r>
      <w:r w:rsidRPr="00C971CC">
        <w:t>.</w:t>
      </w:r>
      <w:r w:rsidRPr="00325089">
        <w:t>5</w:t>
      </w:r>
      <w:r w:rsidRPr="00C971CC">
        <w:t xml:space="preserve"> </w:t>
      </w:r>
      <w:r>
        <w:rPr>
          <w:rFonts w:hint="cs"/>
          <w:cs/>
        </w:rPr>
        <w:t xml:space="preserve"> </w:t>
      </w:r>
      <w:r w:rsidRPr="00C971CC">
        <w:rPr>
          <w:cs/>
        </w:rPr>
        <w:t>ราคายุติธรรมของเครื่องมือทางการเงิน</w:t>
      </w:r>
      <w:proofErr w:type="gramEnd"/>
    </w:p>
    <w:p w14:paraId="1BD6A3BA" w14:textId="77777777" w:rsidR="0003042E" w:rsidRPr="004C54CD" w:rsidRDefault="0003042E" w:rsidP="0003042E">
      <w:pPr>
        <w:ind w:left="938" w:right="-23" w:firstLine="770"/>
        <w:jc w:val="thaiDistribute"/>
      </w:pPr>
      <w:r w:rsidRPr="004C54CD">
        <w:rPr>
          <w:rFonts w:hint="cs"/>
          <w:cs/>
        </w:rPr>
        <w:t>ราค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</w:t>
      </w:r>
      <w:r>
        <w:rPr>
          <w:rFonts w:hint="cs"/>
          <w:cs/>
        </w:rPr>
        <w:t xml:space="preserve"> </w:t>
      </w:r>
      <w:r w:rsidRPr="004C54CD">
        <w:rPr>
          <w:rFonts w:hint="cs"/>
          <w:cs/>
        </w:rPr>
        <w:t>เนื่องจากเครื่องมือทางการเงินดังกล่าวจะครบกำหนดในระยะเวลาอันสั้น</w:t>
      </w:r>
    </w:p>
    <w:p w14:paraId="1453DE5B" w14:textId="77777777" w:rsidR="0003042E" w:rsidRDefault="0003042E" w:rsidP="0003042E">
      <w:pPr>
        <w:tabs>
          <w:tab w:val="left" w:pos="90"/>
        </w:tabs>
        <w:ind w:left="924" w:right="-23" w:firstLine="777"/>
        <w:jc w:val="thaiDistribute"/>
      </w:pPr>
      <w:r w:rsidRPr="004C54CD">
        <w:rPr>
          <w:rFonts w:hint="cs"/>
          <w:cs/>
        </w:rPr>
        <w:t>ราคายุติธรรมของสินทรัพย์และหนี้สินทางการเงินส่วนที่ไม่หมุนเวียนเป็นมูลค่าที่ใกล้เคียงกับมูลค่า</w:t>
      </w:r>
      <w:r w:rsidRPr="00E31B8F">
        <w:rPr>
          <w:rFonts w:hint="cs"/>
          <w:cs/>
        </w:rPr>
        <w:t>ตามบัญชี เนื่องจากเครื่องมือทางการเงินดังกล่าวมีอัตราดอกเบี้ยใกล้เคียงกับอัตราดอกเบี้ยในตลาด</w:t>
      </w:r>
    </w:p>
    <w:p w14:paraId="629C8892" w14:textId="77777777" w:rsidR="00BA5B31" w:rsidRPr="00E31B8F" w:rsidRDefault="00BA5B31" w:rsidP="0003042E">
      <w:pPr>
        <w:tabs>
          <w:tab w:val="left" w:pos="90"/>
        </w:tabs>
        <w:ind w:left="924" w:right="-23" w:firstLine="777"/>
        <w:jc w:val="thaiDistribute"/>
        <w:rPr>
          <w:b/>
          <w:bCs/>
        </w:rPr>
      </w:pPr>
    </w:p>
    <w:p w14:paraId="7085FCFB" w14:textId="77777777" w:rsidR="0003042E" w:rsidRPr="00E31B8F" w:rsidRDefault="0003042E" w:rsidP="0003042E">
      <w:pPr>
        <w:ind w:left="882" w:right="-23" w:firstLine="826"/>
        <w:jc w:val="thaiDistribute"/>
        <w:rPr>
          <w:sz w:val="8"/>
          <w:szCs w:val="8"/>
        </w:rPr>
      </w:pPr>
    </w:p>
    <w:p w14:paraId="5F4724AA" w14:textId="28E9F4E8" w:rsidR="0003042E" w:rsidRPr="00E31B8F" w:rsidRDefault="0003042E" w:rsidP="0003042E">
      <w:pPr>
        <w:tabs>
          <w:tab w:val="left" w:pos="450"/>
          <w:tab w:val="left" w:pos="990"/>
        </w:tabs>
        <w:ind w:left="810" w:right="-23" w:hanging="360"/>
        <w:jc w:val="both"/>
        <w:rPr>
          <w:rFonts w:ascii="Angsana New" w:hAnsi="Angsana New" w:cs="Angsana New"/>
        </w:rPr>
      </w:pPr>
      <w:proofErr w:type="gramStart"/>
      <w:r w:rsidRPr="00325089">
        <w:lastRenderedPageBreak/>
        <w:t>3</w:t>
      </w:r>
      <w:r w:rsidR="00BA5B31">
        <w:t>5</w:t>
      </w:r>
      <w:r w:rsidRPr="00E31B8F">
        <w:t xml:space="preserve">.6 </w:t>
      </w:r>
      <w:r w:rsidRPr="00E31B8F">
        <w:rPr>
          <w:rFonts w:hint="cs"/>
          <w:cs/>
        </w:rPr>
        <w:t xml:space="preserve"> </w:t>
      </w:r>
      <w:r w:rsidRPr="003A17FD">
        <w:rPr>
          <w:rFonts w:ascii="Angsana New" w:hAnsi="Angsana New" w:cs="Angsana New"/>
          <w:cs/>
        </w:rPr>
        <w:t>ลำดับชั้นของมูลค่ายุติธรรม</w:t>
      </w:r>
      <w:proofErr w:type="gramEnd"/>
    </w:p>
    <w:p w14:paraId="475674C9" w14:textId="7D928BB8" w:rsidR="0003042E" w:rsidRPr="00E31B8F" w:rsidRDefault="0003042E" w:rsidP="0003042E">
      <w:pPr>
        <w:ind w:left="938" w:right="-23" w:firstLine="602"/>
        <w:jc w:val="thaiDistribute"/>
      </w:pPr>
      <w:r w:rsidRPr="00E31B8F">
        <w:rPr>
          <w:rFonts w:hint="cs"/>
          <w:cs/>
        </w:rPr>
        <w:t>ลำดับชั้นของมูลค่ายุติธรรมที่ใช้วัดมูลค่า 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ACB137E" w14:textId="77777777" w:rsidR="0003042E" w:rsidRPr="00E31B8F" w:rsidRDefault="0003042E" w:rsidP="0003042E">
      <w:pPr>
        <w:ind w:left="938" w:right="-23" w:firstLine="602"/>
        <w:jc w:val="thaiDistribute"/>
      </w:pPr>
      <w:r w:rsidRPr="00E31B8F">
        <w:rPr>
          <w:rFonts w:hint="cs"/>
          <w:cs/>
        </w:rPr>
        <w:t xml:space="preserve">ระดับที่ </w:t>
      </w:r>
      <w:r w:rsidRPr="00E31B8F">
        <w:t xml:space="preserve">1 </w:t>
      </w:r>
      <w:r w:rsidRPr="00E31B8F">
        <w:rPr>
          <w:rFonts w:hint="cs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BB7A5C3" w14:textId="77777777" w:rsidR="0003042E" w:rsidRPr="00E31B8F" w:rsidRDefault="0003042E" w:rsidP="0003042E">
      <w:pPr>
        <w:ind w:left="938" w:right="-23" w:firstLine="602"/>
        <w:jc w:val="thaiDistribute"/>
      </w:pPr>
      <w:r w:rsidRPr="00E31B8F">
        <w:rPr>
          <w:rFonts w:hint="cs"/>
          <w:cs/>
        </w:rPr>
        <w:t xml:space="preserve">ระดับที่ </w:t>
      </w:r>
      <w:r w:rsidRPr="00E31B8F">
        <w:t xml:space="preserve">2 </w:t>
      </w:r>
      <w:r w:rsidRPr="00E31B8F">
        <w:rPr>
          <w:rFonts w:hint="cs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F5EED47" w14:textId="77777777" w:rsidR="0003042E" w:rsidRPr="00E31B8F" w:rsidRDefault="0003042E" w:rsidP="0003042E">
      <w:pPr>
        <w:ind w:left="938" w:right="-23" w:firstLine="602"/>
        <w:jc w:val="thaiDistribute"/>
      </w:pPr>
      <w:r w:rsidRPr="00E31B8F">
        <w:rPr>
          <w:rFonts w:hint="cs"/>
          <w:cs/>
        </w:rPr>
        <w:t xml:space="preserve">ระดับที่ </w:t>
      </w:r>
      <w:r w:rsidRPr="00E31B8F">
        <w:t xml:space="preserve">3 </w:t>
      </w:r>
      <w:r w:rsidRPr="00E31B8F">
        <w:rPr>
          <w:rFonts w:hint="cs"/>
          <w:cs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47C1828D" w14:textId="77777777" w:rsidR="0003042E" w:rsidRPr="001B59BC" w:rsidRDefault="0003042E" w:rsidP="0003042E">
      <w:pPr>
        <w:ind w:left="938" w:right="-23" w:firstLine="602"/>
        <w:jc w:val="thaiDistribute"/>
        <w:rPr>
          <w:sz w:val="14"/>
          <w:szCs w:val="14"/>
          <w:highlight w:val="yellow"/>
        </w:rPr>
      </w:pPr>
    </w:p>
    <w:p w14:paraId="65BA392E" w14:textId="77777777" w:rsidR="0003042E" w:rsidRDefault="0003042E" w:rsidP="0003042E">
      <w:pPr>
        <w:ind w:left="938" w:right="-23" w:firstLine="602"/>
        <w:jc w:val="thaiDistribute"/>
      </w:pPr>
      <w:r w:rsidRPr="000664D4">
        <w:rPr>
          <w:rFonts w:hint="cs"/>
          <w:cs/>
        </w:rPr>
        <w:t xml:space="preserve">ณ วันที่ </w:t>
      </w:r>
      <w:r w:rsidRPr="000664D4">
        <w:t xml:space="preserve">31 </w:t>
      </w:r>
      <w:r w:rsidRPr="000664D4">
        <w:rPr>
          <w:rFonts w:hint="cs"/>
          <w:cs/>
        </w:rPr>
        <w:t xml:space="preserve">ธันวาคม </w:t>
      </w:r>
      <w:r w:rsidRPr="000664D4">
        <w:t>256</w:t>
      </w:r>
      <w:r>
        <w:t>8</w:t>
      </w:r>
      <w:r w:rsidRPr="000664D4">
        <w:t xml:space="preserve"> </w:t>
      </w:r>
      <w:r w:rsidRPr="000664D4">
        <w:rPr>
          <w:rFonts w:hint="cs"/>
          <w:cs/>
        </w:rPr>
        <w:t xml:space="preserve">และ </w:t>
      </w:r>
      <w:r w:rsidRPr="000664D4">
        <w:t>256</w:t>
      </w:r>
      <w:r>
        <w:t>7</w:t>
      </w:r>
      <w:r w:rsidRPr="000664D4">
        <w:t xml:space="preserve"> </w:t>
      </w:r>
      <w:r w:rsidRPr="000664D4">
        <w:rPr>
          <w:rFonts w:hint="cs"/>
          <w:cs/>
        </w:rPr>
        <w:t>บริษัทและบริษัทย่อยมีสินทรัพย์</w:t>
      </w:r>
      <w:r w:rsidRPr="000664D4">
        <w:rPr>
          <w:cs/>
        </w:rPr>
        <w:t xml:space="preserve">ที่วัดมูลค่าด้วยมูลค่ายุติธรรม </w:t>
      </w:r>
      <w:r w:rsidRPr="000664D4">
        <w:rPr>
          <w:rFonts w:hint="cs"/>
          <w:cs/>
        </w:rPr>
        <w:t>และหนี้สินที่</w:t>
      </w:r>
      <w:r w:rsidRPr="000664D4">
        <w:rPr>
          <w:cs/>
        </w:rPr>
        <w:t>เปิดเผยมูลค่ายุติธรรม</w:t>
      </w:r>
      <w:r w:rsidRPr="000664D4">
        <w:rPr>
          <w:rFonts w:hint="cs"/>
          <w:cs/>
        </w:rPr>
        <w:t xml:space="preserve"> </w:t>
      </w:r>
      <w:r w:rsidRPr="000664D4">
        <w:rPr>
          <w:cs/>
        </w:rPr>
        <w:t xml:space="preserve">โดยแยกแสดงตามลำดับชั้นของมูลค่ายุติธรรม ดังนี้  </w:t>
      </w:r>
    </w:p>
    <w:p w14:paraId="3430915F" w14:textId="77777777" w:rsidR="0003042E" w:rsidRPr="000664D4" w:rsidRDefault="0003042E" w:rsidP="0003042E">
      <w:pPr>
        <w:spacing w:line="120" w:lineRule="auto"/>
        <w:ind w:left="936" w:right="-23" w:firstLine="601"/>
        <w:jc w:val="thaiDistribute"/>
      </w:pPr>
    </w:p>
    <w:p w14:paraId="4645C66C" w14:textId="77777777" w:rsidR="0003042E" w:rsidRPr="001B59D7" w:rsidRDefault="0003042E" w:rsidP="0003042E">
      <w:pPr>
        <w:ind w:left="938" w:right="-266" w:firstLine="602"/>
        <w:jc w:val="right"/>
        <w:rPr>
          <w:sz w:val="27"/>
          <w:szCs w:val="27"/>
        </w:rPr>
      </w:pPr>
      <w:r w:rsidRPr="001B59D7">
        <w:rPr>
          <w:rFonts w:hint="cs"/>
          <w:sz w:val="27"/>
          <w:szCs w:val="27"/>
          <w:cs/>
        </w:rPr>
        <w:t xml:space="preserve">หน่วย </w:t>
      </w:r>
      <w:r w:rsidRPr="001B59D7">
        <w:rPr>
          <w:sz w:val="27"/>
          <w:szCs w:val="27"/>
        </w:rPr>
        <w:t xml:space="preserve">: </w:t>
      </w:r>
      <w:r w:rsidRPr="001B59D7">
        <w:rPr>
          <w:rFonts w:hint="cs"/>
          <w:sz w:val="27"/>
          <w:szCs w:val="27"/>
          <w:cs/>
        </w:rPr>
        <w:t>บาท</w:t>
      </w:r>
    </w:p>
    <w:tbl>
      <w:tblPr>
        <w:tblW w:w="10232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746"/>
        <w:gridCol w:w="1301"/>
        <w:gridCol w:w="254"/>
        <w:gridCol w:w="1240"/>
        <w:gridCol w:w="279"/>
        <w:gridCol w:w="1265"/>
        <w:gridCol w:w="254"/>
        <w:gridCol w:w="1269"/>
        <w:gridCol w:w="300"/>
        <w:gridCol w:w="1313"/>
        <w:gridCol w:w="11"/>
      </w:tblGrid>
      <w:tr w:rsidR="0003042E" w:rsidRPr="001B59D7" w14:paraId="788F34D1" w14:textId="77777777" w:rsidTr="00711C2A">
        <w:trPr>
          <w:gridAfter w:val="1"/>
          <w:wAfter w:w="11" w:type="dxa"/>
        </w:trPr>
        <w:tc>
          <w:tcPr>
            <w:tcW w:w="2746" w:type="dxa"/>
          </w:tcPr>
          <w:p w14:paraId="7DDA0010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  <w:bookmarkStart w:id="22" w:name="_Hlk126586096"/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2F41560E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งบการเงินรวม</w:t>
            </w:r>
          </w:p>
        </w:tc>
      </w:tr>
      <w:tr w:rsidR="0003042E" w:rsidRPr="001B59D7" w14:paraId="2A0F6284" w14:textId="77777777" w:rsidTr="00711C2A">
        <w:trPr>
          <w:gridAfter w:val="1"/>
          <w:wAfter w:w="11" w:type="dxa"/>
        </w:trPr>
        <w:tc>
          <w:tcPr>
            <w:tcW w:w="2746" w:type="dxa"/>
          </w:tcPr>
          <w:p w14:paraId="28EA3F0C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D81726C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ณ วันที่ </w:t>
            </w:r>
            <w:r w:rsidRPr="001B59D7">
              <w:rPr>
                <w:sz w:val="27"/>
                <w:szCs w:val="27"/>
              </w:rPr>
              <w:t>31</w:t>
            </w:r>
            <w:r w:rsidRPr="001B59D7">
              <w:rPr>
                <w:sz w:val="27"/>
                <w:szCs w:val="27"/>
                <w:cs/>
              </w:rPr>
              <w:t xml:space="preserve"> ธันวาคม </w:t>
            </w:r>
            <w:r w:rsidRPr="001B59D7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8</w:t>
            </w:r>
          </w:p>
        </w:tc>
      </w:tr>
      <w:tr w:rsidR="0003042E" w:rsidRPr="001B59D7" w14:paraId="2FCDAF46" w14:textId="77777777" w:rsidTr="00711C2A">
        <w:tc>
          <w:tcPr>
            <w:tcW w:w="2746" w:type="dxa"/>
          </w:tcPr>
          <w:p w14:paraId="2B432E28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B4E83F4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1E29162A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93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943F9AA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03042E" w:rsidRPr="001B59D7" w14:paraId="5E55EC3E" w14:textId="77777777" w:rsidTr="00711C2A">
        <w:tc>
          <w:tcPr>
            <w:tcW w:w="2746" w:type="dxa"/>
          </w:tcPr>
          <w:p w14:paraId="00C9D2F8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59AF32F5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54" w:type="dxa"/>
          </w:tcPr>
          <w:p w14:paraId="3142CA0E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A4E5359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1</w:t>
            </w:r>
          </w:p>
        </w:tc>
        <w:tc>
          <w:tcPr>
            <w:tcW w:w="279" w:type="dxa"/>
          </w:tcPr>
          <w:p w14:paraId="59E07C7C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4148441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2</w:t>
            </w:r>
          </w:p>
        </w:tc>
        <w:tc>
          <w:tcPr>
            <w:tcW w:w="254" w:type="dxa"/>
          </w:tcPr>
          <w:p w14:paraId="722277F8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F615470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3</w:t>
            </w:r>
          </w:p>
        </w:tc>
        <w:tc>
          <w:tcPr>
            <w:tcW w:w="300" w:type="dxa"/>
          </w:tcPr>
          <w:p w14:paraId="43F12388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14ECDFE4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รวม</w:t>
            </w:r>
          </w:p>
        </w:tc>
      </w:tr>
      <w:tr w:rsidR="0003042E" w:rsidRPr="001B59D7" w14:paraId="6FCD6769" w14:textId="77777777" w:rsidTr="00711C2A">
        <w:tc>
          <w:tcPr>
            <w:tcW w:w="4047" w:type="dxa"/>
            <w:gridSpan w:val="2"/>
          </w:tcPr>
          <w:p w14:paraId="2154EC21" w14:textId="77777777" w:rsidR="0003042E" w:rsidRPr="00BC4CA0" w:rsidRDefault="0003042E" w:rsidP="009C2885">
            <w:pPr>
              <w:ind w:right="-20"/>
              <w:rPr>
                <w:sz w:val="27"/>
                <w:szCs w:val="27"/>
                <w:cs/>
              </w:rPr>
            </w:pPr>
            <w:r w:rsidRPr="00BC4CA0">
              <w:rPr>
                <w:b/>
                <w:bCs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54" w:type="dxa"/>
          </w:tcPr>
          <w:p w14:paraId="51F36D27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</w:tcPr>
          <w:p w14:paraId="02AF4FBB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79" w:type="dxa"/>
          </w:tcPr>
          <w:p w14:paraId="1A927541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7FA8FA8E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54" w:type="dxa"/>
          </w:tcPr>
          <w:p w14:paraId="10A1166B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0EE5D207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00" w:type="dxa"/>
          </w:tcPr>
          <w:p w14:paraId="21B71124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</w:tcPr>
          <w:p w14:paraId="07194735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</w:tr>
      <w:tr w:rsidR="0003042E" w:rsidRPr="001B59D7" w14:paraId="6A2E9B4E" w14:textId="77777777" w:rsidTr="00711C2A">
        <w:tc>
          <w:tcPr>
            <w:tcW w:w="2746" w:type="dxa"/>
          </w:tcPr>
          <w:p w14:paraId="360518F6" w14:textId="77777777" w:rsidR="0003042E" w:rsidRPr="001B59D7" w:rsidRDefault="0003042E" w:rsidP="009C2885">
            <w:pPr>
              <w:ind w:left="34" w:right="-475" w:hanging="20"/>
              <w:rPr>
                <w:spacing w:val="-6"/>
                <w:sz w:val="27"/>
                <w:szCs w:val="27"/>
              </w:rPr>
            </w:pPr>
            <w:bookmarkStart w:id="23" w:name="_Hlk126585677"/>
            <w:r w:rsidRPr="001B59D7">
              <w:rPr>
                <w:spacing w:val="-6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301" w:type="dxa"/>
          </w:tcPr>
          <w:p w14:paraId="7C9B6BE8" w14:textId="77777777" w:rsidR="0003042E" w:rsidRPr="001B59D7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71879B9D" w14:textId="77777777" w:rsidR="0003042E" w:rsidRPr="001B59D7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</w:tcPr>
          <w:p w14:paraId="7A69CB72" w14:textId="77777777" w:rsidR="0003042E" w:rsidRPr="001B59D7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</w:tcPr>
          <w:p w14:paraId="47AEC688" w14:textId="77777777" w:rsidR="0003042E" w:rsidRPr="001B59D7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17031B76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6D413F5A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7B285674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300" w:type="dxa"/>
          </w:tcPr>
          <w:p w14:paraId="55899C98" w14:textId="77777777" w:rsidR="0003042E" w:rsidRPr="001B59D7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</w:tcPr>
          <w:p w14:paraId="1B49682F" w14:textId="77777777" w:rsidR="0003042E" w:rsidRPr="001B59D7" w:rsidRDefault="0003042E" w:rsidP="009C2885">
            <w:pPr>
              <w:ind w:right="-20"/>
              <w:jc w:val="right"/>
              <w:rPr>
                <w:sz w:val="27"/>
                <w:szCs w:val="27"/>
              </w:rPr>
            </w:pPr>
          </w:p>
        </w:tc>
      </w:tr>
      <w:tr w:rsidR="0003042E" w:rsidRPr="001B59D7" w14:paraId="33560085" w14:textId="77777777" w:rsidTr="00711C2A">
        <w:tc>
          <w:tcPr>
            <w:tcW w:w="4047" w:type="dxa"/>
            <w:gridSpan w:val="2"/>
          </w:tcPr>
          <w:p w14:paraId="1908DD13" w14:textId="77777777" w:rsidR="0003042E" w:rsidRPr="001B59D7" w:rsidRDefault="0003042E" w:rsidP="009C2885">
            <w:pPr>
              <w:ind w:right="-53" w:firstLine="146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มูลค่ายุติธรรมผ่านกำไร</w:t>
            </w:r>
            <w:r>
              <w:rPr>
                <w:rFonts w:hint="cs"/>
                <w:sz w:val="27"/>
                <w:szCs w:val="27"/>
                <w:cs/>
              </w:rPr>
              <w:t>หรือ</w:t>
            </w:r>
            <w:r w:rsidRPr="001B59D7">
              <w:rPr>
                <w:sz w:val="27"/>
                <w:szCs w:val="27"/>
                <w:cs/>
              </w:rPr>
              <w:t>ขาดทุน</w:t>
            </w:r>
          </w:p>
        </w:tc>
        <w:tc>
          <w:tcPr>
            <w:tcW w:w="254" w:type="dxa"/>
          </w:tcPr>
          <w:p w14:paraId="0415DE4C" w14:textId="77777777" w:rsidR="0003042E" w:rsidRPr="001B59D7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</w:tcPr>
          <w:p w14:paraId="55FDCC85" w14:textId="77777777" w:rsidR="0003042E" w:rsidRPr="001B59D7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</w:tcPr>
          <w:p w14:paraId="049BEC07" w14:textId="77777777" w:rsidR="0003042E" w:rsidRPr="001B59D7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6CBA769F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4865A6CD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7EBCD5D1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300" w:type="dxa"/>
          </w:tcPr>
          <w:p w14:paraId="2D63C0D7" w14:textId="77777777" w:rsidR="0003042E" w:rsidRPr="001B59D7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</w:tcPr>
          <w:p w14:paraId="66E9D324" w14:textId="77777777" w:rsidR="0003042E" w:rsidRPr="001B59D7" w:rsidRDefault="0003042E" w:rsidP="009C2885">
            <w:pPr>
              <w:ind w:right="-20"/>
              <w:jc w:val="right"/>
              <w:rPr>
                <w:sz w:val="27"/>
                <w:szCs w:val="27"/>
              </w:rPr>
            </w:pPr>
          </w:p>
        </w:tc>
      </w:tr>
      <w:tr w:rsidR="0003042E" w:rsidRPr="001B59D7" w14:paraId="333D52F2" w14:textId="77777777" w:rsidTr="00711C2A">
        <w:tc>
          <w:tcPr>
            <w:tcW w:w="2746" w:type="dxa"/>
          </w:tcPr>
          <w:p w14:paraId="055EAC23" w14:textId="77777777" w:rsidR="0003042E" w:rsidRPr="001B59D7" w:rsidRDefault="0003042E" w:rsidP="009C2885">
            <w:pPr>
              <w:tabs>
                <w:tab w:val="left" w:pos="340"/>
                <w:tab w:val="left" w:pos="610"/>
              </w:tabs>
              <w:ind w:right="-475" w:hanging="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ab/>
            </w:r>
            <w:r w:rsidRPr="001B59D7">
              <w:rPr>
                <w:sz w:val="27"/>
                <w:szCs w:val="27"/>
                <w:cs/>
              </w:rPr>
              <w:tab/>
            </w:r>
            <w:r w:rsidRPr="00325089">
              <w:rPr>
                <w:sz w:val="27"/>
                <w:szCs w:val="27"/>
              </w:rPr>
              <w:t>-</w:t>
            </w:r>
            <w:r w:rsidRPr="001B59D7">
              <w:rPr>
                <w:sz w:val="27"/>
                <w:szCs w:val="27"/>
                <w:cs/>
              </w:rPr>
              <w:tab/>
              <w:t>ตราสารทุน</w:t>
            </w:r>
          </w:p>
        </w:tc>
        <w:tc>
          <w:tcPr>
            <w:tcW w:w="1301" w:type="dxa"/>
          </w:tcPr>
          <w:p w14:paraId="1BFE6893" w14:textId="6FB4A6AB" w:rsidR="0003042E" w:rsidRPr="00F30A09" w:rsidRDefault="00A61658" w:rsidP="009C2885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353,500</w:t>
            </w:r>
          </w:p>
        </w:tc>
        <w:tc>
          <w:tcPr>
            <w:tcW w:w="254" w:type="dxa"/>
          </w:tcPr>
          <w:p w14:paraId="09FE892D" w14:textId="77777777" w:rsidR="0003042E" w:rsidRPr="00F30A09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</w:tcPr>
          <w:p w14:paraId="04E1388D" w14:textId="006ADE25" w:rsidR="0003042E" w:rsidRPr="00F30A09" w:rsidRDefault="00A61658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</w:tcPr>
          <w:p w14:paraId="4F432B59" w14:textId="77777777" w:rsidR="0003042E" w:rsidRPr="00F30A09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5EE2E307" w14:textId="1ED8D3D6" w:rsidR="0003042E" w:rsidRPr="00F30A09" w:rsidRDefault="00A61658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54" w:type="dxa"/>
          </w:tcPr>
          <w:p w14:paraId="412C5A63" w14:textId="77777777" w:rsidR="0003042E" w:rsidRPr="00F30A09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5D944F72" w14:textId="3B7FA870" w:rsidR="0003042E" w:rsidRPr="00F30A09" w:rsidRDefault="00A61658" w:rsidP="009C2885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353,500</w:t>
            </w:r>
          </w:p>
        </w:tc>
        <w:tc>
          <w:tcPr>
            <w:tcW w:w="300" w:type="dxa"/>
          </w:tcPr>
          <w:p w14:paraId="1DB8AD32" w14:textId="77777777" w:rsidR="0003042E" w:rsidRPr="00F30A09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</w:tcPr>
          <w:p w14:paraId="50D91667" w14:textId="6BB14D82" w:rsidR="0003042E" w:rsidRPr="00F30A09" w:rsidRDefault="00A61658" w:rsidP="009C2885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353,500</w:t>
            </w:r>
          </w:p>
        </w:tc>
      </w:tr>
      <w:tr w:rsidR="0003042E" w:rsidRPr="001B59D7" w14:paraId="0E1A3321" w14:textId="77777777" w:rsidTr="00711C2A">
        <w:tc>
          <w:tcPr>
            <w:tcW w:w="2746" w:type="dxa"/>
          </w:tcPr>
          <w:p w14:paraId="52A3EC79" w14:textId="77777777" w:rsidR="0003042E" w:rsidRPr="001B59D7" w:rsidRDefault="0003042E" w:rsidP="009C2885">
            <w:pPr>
              <w:ind w:left="-110" w:right="-475" w:firstLine="110"/>
              <w:rPr>
                <w:b/>
                <w:bCs/>
                <w:sz w:val="27"/>
                <w:szCs w:val="27"/>
              </w:rPr>
            </w:pPr>
            <w:r w:rsidRPr="001B59D7">
              <w:rPr>
                <w:rFonts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1B59D7">
              <w:rPr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</w:tcPr>
          <w:p w14:paraId="75B3C0A2" w14:textId="77777777" w:rsidR="0003042E" w:rsidRPr="00F30A09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0BF20F86" w14:textId="77777777" w:rsidR="0003042E" w:rsidRPr="00F30A09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</w:tcPr>
          <w:p w14:paraId="604A4724" w14:textId="77777777" w:rsidR="0003042E" w:rsidRPr="00F30A09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</w:tcPr>
          <w:p w14:paraId="1C982A83" w14:textId="77777777" w:rsidR="0003042E" w:rsidRPr="00F30A09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14A3B5CA" w14:textId="77777777" w:rsidR="0003042E" w:rsidRPr="00F30A09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6781C3D2" w14:textId="77777777" w:rsidR="0003042E" w:rsidRPr="00F30A09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78424D64" w14:textId="77777777" w:rsidR="0003042E" w:rsidRPr="00F30A09" w:rsidRDefault="0003042E" w:rsidP="009C2885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</w:tcPr>
          <w:p w14:paraId="229FEA12" w14:textId="77777777" w:rsidR="0003042E" w:rsidRPr="00F30A09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</w:tcPr>
          <w:p w14:paraId="6BE36803" w14:textId="77777777" w:rsidR="0003042E" w:rsidRPr="00F30A09" w:rsidRDefault="0003042E" w:rsidP="009C2885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</w:tr>
      <w:tr w:rsidR="0003042E" w:rsidRPr="001B59D7" w14:paraId="00935B88" w14:textId="77777777" w:rsidTr="00711C2A">
        <w:tc>
          <w:tcPr>
            <w:tcW w:w="2746" w:type="dxa"/>
          </w:tcPr>
          <w:p w14:paraId="1E282C2B" w14:textId="77777777" w:rsidR="0003042E" w:rsidRPr="001B59D7" w:rsidRDefault="0003042E" w:rsidP="009C2885">
            <w:pPr>
              <w:tabs>
                <w:tab w:val="left" w:pos="340"/>
                <w:tab w:val="left" w:pos="610"/>
              </w:tabs>
              <w:ind w:right="-475" w:firstLine="354"/>
              <w:rPr>
                <w:sz w:val="27"/>
                <w:szCs w:val="27"/>
                <w:cs/>
              </w:rPr>
            </w:pPr>
            <w:r w:rsidRPr="00325089">
              <w:rPr>
                <w:sz w:val="27"/>
                <w:szCs w:val="27"/>
              </w:rPr>
              <w:t>-</w:t>
            </w:r>
            <w:r w:rsidRPr="001B59D7">
              <w:rPr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0633236C" w14:textId="5DDDE21D" w:rsidR="0003042E" w:rsidRPr="00F30A09" w:rsidRDefault="00531936" w:rsidP="009C2885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753,779,057</w:t>
            </w:r>
          </w:p>
        </w:tc>
        <w:tc>
          <w:tcPr>
            <w:tcW w:w="254" w:type="dxa"/>
          </w:tcPr>
          <w:p w14:paraId="72E2A9BE" w14:textId="77777777" w:rsidR="0003042E" w:rsidRPr="00F30A09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</w:tcPr>
          <w:p w14:paraId="7C96D11C" w14:textId="2438499B" w:rsidR="0003042E" w:rsidRPr="00F30A09" w:rsidRDefault="00531936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</w:tcPr>
          <w:p w14:paraId="40E11F60" w14:textId="77777777" w:rsidR="0003042E" w:rsidRPr="00F30A09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177D77A0" w14:textId="6E4C96D0" w:rsidR="0003042E" w:rsidRPr="00F30A09" w:rsidRDefault="004C0B68" w:rsidP="009C2885">
            <w:pPr>
              <w:ind w:right="-7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769,975,686</w:t>
            </w:r>
          </w:p>
        </w:tc>
        <w:tc>
          <w:tcPr>
            <w:tcW w:w="254" w:type="dxa"/>
          </w:tcPr>
          <w:p w14:paraId="4362EF1F" w14:textId="77777777" w:rsidR="0003042E" w:rsidRPr="00F30A09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457C425E" w14:textId="0B42A8CB" w:rsidR="0003042E" w:rsidRPr="00F30A09" w:rsidRDefault="004C0B68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</w:tcPr>
          <w:p w14:paraId="4B0ADC46" w14:textId="77777777" w:rsidR="0003042E" w:rsidRPr="00F30A09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</w:tcPr>
          <w:p w14:paraId="7AB1583F" w14:textId="2188F992" w:rsidR="0003042E" w:rsidRPr="00F30A09" w:rsidRDefault="004C0B68" w:rsidP="009C2885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769,975,686</w:t>
            </w:r>
          </w:p>
        </w:tc>
      </w:tr>
    </w:tbl>
    <w:p w14:paraId="302B2096" w14:textId="77777777" w:rsidR="0003042E" w:rsidRDefault="0003042E" w:rsidP="0003042E">
      <w:pPr>
        <w:spacing w:line="120" w:lineRule="auto"/>
        <w:ind w:right="-266"/>
        <w:rPr>
          <w:sz w:val="27"/>
          <w:szCs w:val="27"/>
        </w:rPr>
      </w:pPr>
      <w:bookmarkStart w:id="24" w:name="_Hlk126587742"/>
      <w:bookmarkEnd w:id="22"/>
      <w:bookmarkEnd w:id="23"/>
    </w:p>
    <w:p w14:paraId="1AB3C3E1" w14:textId="77777777" w:rsidR="0003042E" w:rsidRDefault="0003042E" w:rsidP="0003042E">
      <w:pPr>
        <w:spacing w:line="120" w:lineRule="auto"/>
        <w:ind w:right="-266"/>
        <w:rPr>
          <w:sz w:val="27"/>
          <w:szCs w:val="27"/>
        </w:rPr>
      </w:pPr>
    </w:p>
    <w:p w14:paraId="7D6E5997" w14:textId="77777777" w:rsidR="0003042E" w:rsidRDefault="0003042E" w:rsidP="0003042E">
      <w:pPr>
        <w:spacing w:line="120" w:lineRule="auto"/>
        <w:ind w:right="-266"/>
        <w:rPr>
          <w:sz w:val="27"/>
          <w:szCs w:val="27"/>
        </w:rPr>
      </w:pPr>
    </w:p>
    <w:p w14:paraId="0D6FE14E" w14:textId="77777777" w:rsidR="0003042E" w:rsidRDefault="0003042E" w:rsidP="0003042E">
      <w:pPr>
        <w:ind w:left="938" w:right="-266" w:firstLine="602"/>
        <w:jc w:val="right"/>
        <w:rPr>
          <w:sz w:val="27"/>
          <w:szCs w:val="27"/>
        </w:rPr>
      </w:pPr>
      <w:r w:rsidRPr="001B59D7">
        <w:rPr>
          <w:rFonts w:hint="cs"/>
          <w:sz w:val="27"/>
          <w:szCs w:val="27"/>
          <w:cs/>
        </w:rPr>
        <w:t xml:space="preserve">หน่วย </w:t>
      </w:r>
      <w:r w:rsidRPr="001B59D7">
        <w:rPr>
          <w:sz w:val="27"/>
          <w:szCs w:val="27"/>
        </w:rPr>
        <w:t xml:space="preserve">: </w:t>
      </w:r>
      <w:r w:rsidRPr="001B59D7">
        <w:rPr>
          <w:rFonts w:hint="cs"/>
          <w:sz w:val="27"/>
          <w:szCs w:val="27"/>
          <w:cs/>
        </w:rPr>
        <w:t>บาท</w:t>
      </w:r>
    </w:p>
    <w:tbl>
      <w:tblPr>
        <w:tblW w:w="10232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746"/>
        <w:gridCol w:w="1301"/>
        <w:gridCol w:w="254"/>
        <w:gridCol w:w="1240"/>
        <w:gridCol w:w="279"/>
        <w:gridCol w:w="1265"/>
        <w:gridCol w:w="254"/>
        <w:gridCol w:w="1269"/>
        <w:gridCol w:w="300"/>
        <w:gridCol w:w="1313"/>
        <w:gridCol w:w="11"/>
      </w:tblGrid>
      <w:tr w:rsidR="0003042E" w:rsidRPr="001B59D7" w14:paraId="5EEFCD82" w14:textId="77777777" w:rsidTr="00711C2A">
        <w:trPr>
          <w:gridAfter w:val="1"/>
          <w:wAfter w:w="11" w:type="dxa"/>
        </w:trPr>
        <w:tc>
          <w:tcPr>
            <w:tcW w:w="2746" w:type="dxa"/>
          </w:tcPr>
          <w:p w14:paraId="18233319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196BFDAE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งบการเงินรวม</w:t>
            </w:r>
          </w:p>
        </w:tc>
      </w:tr>
      <w:tr w:rsidR="0003042E" w:rsidRPr="001B59D7" w14:paraId="20D1DABE" w14:textId="77777777" w:rsidTr="00711C2A">
        <w:trPr>
          <w:gridAfter w:val="1"/>
          <w:wAfter w:w="11" w:type="dxa"/>
        </w:trPr>
        <w:tc>
          <w:tcPr>
            <w:tcW w:w="2746" w:type="dxa"/>
          </w:tcPr>
          <w:p w14:paraId="30ABD124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A830E8C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ณ วันที่ </w:t>
            </w:r>
            <w:r w:rsidRPr="001B59D7">
              <w:rPr>
                <w:sz w:val="27"/>
                <w:szCs w:val="27"/>
              </w:rPr>
              <w:t>31</w:t>
            </w:r>
            <w:r w:rsidRPr="001B59D7">
              <w:rPr>
                <w:sz w:val="27"/>
                <w:szCs w:val="27"/>
                <w:cs/>
              </w:rPr>
              <w:t xml:space="preserve"> ธันวาคม </w:t>
            </w:r>
            <w:r w:rsidRPr="001B59D7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7</w:t>
            </w:r>
          </w:p>
        </w:tc>
      </w:tr>
      <w:tr w:rsidR="0003042E" w:rsidRPr="001B59D7" w14:paraId="23A4E585" w14:textId="77777777" w:rsidTr="00711C2A">
        <w:tc>
          <w:tcPr>
            <w:tcW w:w="2746" w:type="dxa"/>
          </w:tcPr>
          <w:p w14:paraId="2DC1623F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EE2DFB4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10ACEDE9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93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52FBE50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03042E" w:rsidRPr="001B59D7" w14:paraId="6F0BBD39" w14:textId="77777777" w:rsidTr="00711C2A">
        <w:tc>
          <w:tcPr>
            <w:tcW w:w="2746" w:type="dxa"/>
          </w:tcPr>
          <w:p w14:paraId="0805ECB9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66571AAB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54" w:type="dxa"/>
          </w:tcPr>
          <w:p w14:paraId="36A70B6E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16E57B9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1</w:t>
            </w:r>
          </w:p>
        </w:tc>
        <w:tc>
          <w:tcPr>
            <w:tcW w:w="279" w:type="dxa"/>
          </w:tcPr>
          <w:p w14:paraId="4128291A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CBD9C91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2</w:t>
            </w:r>
          </w:p>
        </w:tc>
        <w:tc>
          <w:tcPr>
            <w:tcW w:w="254" w:type="dxa"/>
          </w:tcPr>
          <w:p w14:paraId="512C4383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A26D474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3</w:t>
            </w:r>
          </w:p>
        </w:tc>
        <w:tc>
          <w:tcPr>
            <w:tcW w:w="300" w:type="dxa"/>
          </w:tcPr>
          <w:p w14:paraId="2EB13424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5F2A264A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รวม</w:t>
            </w:r>
          </w:p>
        </w:tc>
      </w:tr>
      <w:tr w:rsidR="0003042E" w:rsidRPr="001B59D7" w14:paraId="223677A6" w14:textId="77777777" w:rsidTr="00711C2A">
        <w:tc>
          <w:tcPr>
            <w:tcW w:w="4047" w:type="dxa"/>
            <w:gridSpan w:val="2"/>
          </w:tcPr>
          <w:p w14:paraId="30671377" w14:textId="77777777" w:rsidR="0003042E" w:rsidRPr="00BC4CA0" w:rsidRDefault="0003042E" w:rsidP="009C2885">
            <w:pPr>
              <w:ind w:right="-20"/>
              <w:rPr>
                <w:sz w:val="27"/>
                <w:szCs w:val="27"/>
                <w:cs/>
              </w:rPr>
            </w:pPr>
            <w:r w:rsidRPr="00BC4CA0">
              <w:rPr>
                <w:b/>
                <w:bCs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54" w:type="dxa"/>
          </w:tcPr>
          <w:p w14:paraId="7D629B76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</w:tcPr>
          <w:p w14:paraId="4AF2F8E6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79" w:type="dxa"/>
          </w:tcPr>
          <w:p w14:paraId="66437348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44AA884B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54" w:type="dxa"/>
          </w:tcPr>
          <w:p w14:paraId="5D3B77BE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4D6D8D56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00" w:type="dxa"/>
          </w:tcPr>
          <w:p w14:paraId="7ED409DC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</w:tcPr>
          <w:p w14:paraId="278B3329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</w:tr>
      <w:tr w:rsidR="0003042E" w:rsidRPr="000664D4" w14:paraId="46EEA3E0" w14:textId="77777777" w:rsidTr="00711C2A">
        <w:tc>
          <w:tcPr>
            <w:tcW w:w="2746" w:type="dxa"/>
          </w:tcPr>
          <w:p w14:paraId="1E98E749" w14:textId="77777777" w:rsidR="0003042E" w:rsidRPr="000664D4" w:rsidRDefault="0003042E" w:rsidP="009C2885">
            <w:pPr>
              <w:ind w:left="34" w:right="-475" w:hanging="20"/>
              <w:rPr>
                <w:spacing w:val="-6"/>
                <w:sz w:val="27"/>
                <w:szCs w:val="27"/>
              </w:rPr>
            </w:pPr>
            <w:r w:rsidRPr="000664D4">
              <w:rPr>
                <w:spacing w:val="-6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301" w:type="dxa"/>
          </w:tcPr>
          <w:p w14:paraId="6AED9609" w14:textId="77777777" w:rsidR="0003042E" w:rsidRPr="000664D4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37A1D227" w14:textId="77777777" w:rsidR="0003042E" w:rsidRPr="000664D4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</w:tcPr>
          <w:p w14:paraId="5607F7CF" w14:textId="77777777" w:rsidR="0003042E" w:rsidRPr="000664D4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</w:tcPr>
          <w:p w14:paraId="0ABAB1A5" w14:textId="77777777" w:rsidR="0003042E" w:rsidRPr="000664D4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373DBA91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562B2C49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514EBDAB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300" w:type="dxa"/>
          </w:tcPr>
          <w:p w14:paraId="54CF1818" w14:textId="77777777" w:rsidR="0003042E" w:rsidRPr="000664D4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</w:tcPr>
          <w:p w14:paraId="27DC3BCB" w14:textId="77777777" w:rsidR="0003042E" w:rsidRPr="000664D4" w:rsidRDefault="0003042E" w:rsidP="009C2885">
            <w:pPr>
              <w:ind w:right="-20"/>
              <w:jc w:val="right"/>
              <w:rPr>
                <w:sz w:val="27"/>
                <w:szCs w:val="27"/>
              </w:rPr>
            </w:pPr>
          </w:p>
        </w:tc>
      </w:tr>
      <w:tr w:rsidR="0003042E" w:rsidRPr="000664D4" w14:paraId="574B35FD" w14:textId="77777777" w:rsidTr="00711C2A">
        <w:tc>
          <w:tcPr>
            <w:tcW w:w="4047" w:type="dxa"/>
            <w:gridSpan w:val="2"/>
          </w:tcPr>
          <w:p w14:paraId="4C11AD01" w14:textId="77777777" w:rsidR="0003042E" w:rsidRPr="000664D4" w:rsidRDefault="0003042E" w:rsidP="009C2885">
            <w:pPr>
              <w:ind w:right="-53" w:firstLine="146"/>
              <w:rPr>
                <w:sz w:val="27"/>
                <w:szCs w:val="27"/>
              </w:rPr>
            </w:pPr>
            <w:r w:rsidRPr="000664D4">
              <w:rPr>
                <w:sz w:val="27"/>
                <w:szCs w:val="27"/>
                <w:cs/>
              </w:rPr>
              <w:t>มูลค่ายุติธรรมผ่านกำไร</w:t>
            </w:r>
            <w:r w:rsidRPr="000664D4">
              <w:rPr>
                <w:rFonts w:hint="cs"/>
                <w:sz w:val="27"/>
                <w:szCs w:val="27"/>
                <w:cs/>
              </w:rPr>
              <w:t>หรือ</w:t>
            </w:r>
            <w:r w:rsidRPr="000664D4">
              <w:rPr>
                <w:sz w:val="27"/>
                <w:szCs w:val="27"/>
                <w:cs/>
              </w:rPr>
              <w:t>ขาดทุน</w:t>
            </w:r>
          </w:p>
        </w:tc>
        <w:tc>
          <w:tcPr>
            <w:tcW w:w="254" w:type="dxa"/>
          </w:tcPr>
          <w:p w14:paraId="5D26D707" w14:textId="77777777" w:rsidR="0003042E" w:rsidRPr="000664D4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</w:tcPr>
          <w:p w14:paraId="36141550" w14:textId="77777777" w:rsidR="0003042E" w:rsidRPr="000664D4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</w:tcPr>
          <w:p w14:paraId="3B827BE0" w14:textId="77777777" w:rsidR="0003042E" w:rsidRPr="000664D4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17D703BD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2EB72874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4397A5DC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300" w:type="dxa"/>
          </w:tcPr>
          <w:p w14:paraId="2BC2B9D9" w14:textId="77777777" w:rsidR="0003042E" w:rsidRPr="000664D4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</w:tcPr>
          <w:p w14:paraId="686073E6" w14:textId="77777777" w:rsidR="0003042E" w:rsidRPr="000664D4" w:rsidRDefault="0003042E" w:rsidP="009C2885">
            <w:pPr>
              <w:ind w:right="-20"/>
              <w:jc w:val="right"/>
              <w:rPr>
                <w:sz w:val="27"/>
                <w:szCs w:val="27"/>
              </w:rPr>
            </w:pPr>
          </w:p>
        </w:tc>
      </w:tr>
      <w:tr w:rsidR="0003042E" w:rsidRPr="000664D4" w14:paraId="7CBAA123" w14:textId="77777777" w:rsidTr="00711C2A">
        <w:tc>
          <w:tcPr>
            <w:tcW w:w="2746" w:type="dxa"/>
          </w:tcPr>
          <w:p w14:paraId="7B631947" w14:textId="77777777" w:rsidR="0003042E" w:rsidRPr="000664D4" w:rsidRDefault="0003042E" w:rsidP="009C2885">
            <w:pPr>
              <w:tabs>
                <w:tab w:val="left" w:pos="340"/>
                <w:tab w:val="left" w:pos="610"/>
              </w:tabs>
              <w:ind w:right="-475" w:hanging="20"/>
              <w:rPr>
                <w:sz w:val="27"/>
                <w:szCs w:val="27"/>
              </w:rPr>
            </w:pPr>
            <w:r w:rsidRPr="000664D4">
              <w:rPr>
                <w:sz w:val="27"/>
                <w:szCs w:val="27"/>
              </w:rPr>
              <w:tab/>
            </w:r>
            <w:r w:rsidRPr="000664D4">
              <w:rPr>
                <w:sz w:val="27"/>
                <w:szCs w:val="27"/>
                <w:cs/>
              </w:rPr>
              <w:tab/>
            </w:r>
            <w:r w:rsidRPr="000664D4">
              <w:rPr>
                <w:sz w:val="27"/>
                <w:szCs w:val="27"/>
              </w:rPr>
              <w:t>-</w:t>
            </w:r>
            <w:r w:rsidRPr="000664D4">
              <w:rPr>
                <w:sz w:val="27"/>
                <w:szCs w:val="27"/>
                <w:cs/>
              </w:rPr>
              <w:tab/>
              <w:t>ตราสารทุน</w:t>
            </w:r>
          </w:p>
        </w:tc>
        <w:tc>
          <w:tcPr>
            <w:tcW w:w="1301" w:type="dxa"/>
          </w:tcPr>
          <w:p w14:paraId="23CDA7FD" w14:textId="77777777" w:rsidR="0003042E" w:rsidRPr="000664D4" w:rsidRDefault="0003042E" w:rsidP="009C2885">
            <w:pPr>
              <w:ind w:right="-53"/>
              <w:jc w:val="right"/>
              <w:rPr>
                <w:sz w:val="27"/>
                <w:szCs w:val="27"/>
              </w:rPr>
            </w:pPr>
            <w:r w:rsidRPr="000664D4">
              <w:rPr>
                <w:sz w:val="27"/>
                <w:szCs w:val="27"/>
              </w:rPr>
              <w:t>3</w:t>
            </w:r>
            <w:r>
              <w:rPr>
                <w:sz w:val="27"/>
                <w:szCs w:val="27"/>
              </w:rPr>
              <w:t>40</w:t>
            </w:r>
            <w:r w:rsidRPr="000664D4">
              <w:rPr>
                <w:sz w:val="27"/>
                <w:szCs w:val="27"/>
              </w:rPr>
              <w:t>,000</w:t>
            </w:r>
          </w:p>
        </w:tc>
        <w:tc>
          <w:tcPr>
            <w:tcW w:w="254" w:type="dxa"/>
          </w:tcPr>
          <w:p w14:paraId="23B25DAB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</w:tcPr>
          <w:p w14:paraId="0CC02AE9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0664D4"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</w:tcPr>
          <w:p w14:paraId="433AF28E" w14:textId="77777777" w:rsidR="0003042E" w:rsidRPr="000664D4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4777F71F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0664D4">
              <w:rPr>
                <w:sz w:val="27"/>
                <w:szCs w:val="27"/>
              </w:rPr>
              <w:t>-</w:t>
            </w:r>
          </w:p>
        </w:tc>
        <w:tc>
          <w:tcPr>
            <w:tcW w:w="254" w:type="dxa"/>
          </w:tcPr>
          <w:p w14:paraId="60502951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7E4DE615" w14:textId="77777777" w:rsidR="0003042E" w:rsidRPr="000664D4" w:rsidRDefault="0003042E" w:rsidP="009C2885">
            <w:pPr>
              <w:ind w:right="-53"/>
              <w:jc w:val="right"/>
              <w:rPr>
                <w:sz w:val="27"/>
                <w:szCs w:val="27"/>
              </w:rPr>
            </w:pPr>
            <w:r w:rsidRPr="000664D4">
              <w:rPr>
                <w:sz w:val="27"/>
                <w:szCs w:val="27"/>
              </w:rPr>
              <w:t>3</w:t>
            </w:r>
            <w:r>
              <w:rPr>
                <w:sz w:val="27"/>
                <w:szCs w:val="27"/>
              </w:rPr>
              <w:t>40</w:t>
            </w:r>
            <w:r w:rsidRPr="000664D4">
              <w:rPr>
                <w:sz w:val="27"/>
                <w:szCs w:val="27"/>
              </w:rPr>
              <w:t>,000</w:t>
            </w:r>
          </w:p>
        </w:tc>
        <w:tc>
          <w:tcPr>
            <w:tcW w:w="300" w:type="dxa"/>
          </w:tcPr>
          <w:p w14:paraId="0D80B5C8" w14:textId="77777777" w:rsidR="0003042E" w:rsidRPr="000664D4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</w:tcPr>
          <w:p w14:paraId="1DCA80C4" w14:textId="77777777" w:rsidR="0003042E" w:rsidRPr="000664D4" w:rsidRDefault="0003042E" w:rsidP="009C2885">
            <w:pPr>
              <w:ind w:right="-53"/>
              <w:jc w:val="right"/>
              <w:rPr>
                <w:sz w:val="27"/>
                <w:szCs w:val="27"/>
              </w:rPr>
            </w:pPr>
            <w:r w:rsidRPr="000664D4">
              <w:rPr>
                <w:sz w:val="27"/>
                <w:szCs w:val="27"/>
              </w:rPr>
              <w:t>3</w:t>
            </w:r>
            <w:r>
              <w:rPr>
                <w:sz w:val="27"/>
                <w:szCs w:val="27"/>
              </w:rPr>
              <w:t>40</w:t>
            </w:r>
            <w:r w:rsidRPr="000664D4">
              <w:rPr>
                <w:sz w:val="27"/>
                <w:szCs w:val="27"/>
              </w:rPr>
              <w:t>,000</w:t>
            </w:r>
          </w:p>
        </w:tc>
      </w:tr>
      <w:tr w:rsidR="0003042E" w:rsidRPr="000664D4" w14:paraId="5B90EB45" w14:textId="77777777" w:rsidTr="00711C2A">
        <w:tc>
          <w:tcPr>
            <w:tcW w:w="2746" w:type="dxa"/>
          </w:tcPr>
          <w:p w14:paraId="1EC4B5ED" w14:textId="77777777" w:rsidR="0003042E" w:rsidRPr="000664D4" w:rsidRDefault="0003042E" w:rsidP="009C2885">
            <w:pPr>
              <w:ind w:left="-110" w:right="-475" w:firstLine="110"/>
              <w:rPr>
                <w:b/>
                <w:bCs/>
                <w:sz w:val="27"/>
                <w:szCs w:val="27"/>
              </w:rPr>
            </w:pPr>
            <w:r w:rsidRPr="000664D4">
              <w:rPr>
                <w:rFonts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0664D4">
              <w:rPr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</w:tcPr>
          <w:p w14:paraId="7B840276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125F6002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</w:tcPr>
          <w:p w14:paraId="6FF2D902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</w:tcPr>
          <w:p w14:paraId="527C08FA" w14:textId="77777777" w:rsidR="0003042E" w:rsidRPr="000664D4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7B714458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4357E8E4" w14:textId="77777777" w:rsidR="0003042E" w:rsidRPr="000664D4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1E8E55A9" w14:textId="77777777" w:rsidR="0003042E" w:rsidRPr="000664D4" w:rsidRDefault="0003042E" w:rsidP="009C2885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</w:tcPr>
          <w:p w14:paraId="5578FE46" w14:textId="77777777" w:rsidR="0003042E" w:rsidRPr="000664D4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</w:tcPr>
          <w:p w14:paraId="1DBFA104" w14:textId="77777777" w:rsidR="0003042E" w:rsidRPr="000664D4" w:rsidRDefault="0003042E" w:rsidP="009C2885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</w:tr>
      <w:tr w:rsidR="0003042E" w:rsidRPr="000664D4" w14:paraId="23A915AC" w14:textId="77777777" w:rsidTr="00711C2A">
        <w:tc>
          <w:tcPr>
            <w:tcW w:w="2746" w:type="dxa"/>
          </w:tcPr>
          <w:p w14:paraId="619EA795" w14:textId="77777777" w:rsidR="0003042E" w:rsidRPr="000664D4" w:rsidRDefault="0003042E" w:rsidP="009C2885">
            <w:pPr>
              <w:tabs>
                <w:tab w:val="left" w:pos="340"/>
                <w:tab w:val="left" w:pos="610"/>
              </w:tabs>
              <w:ind w:right="-475" w:firstLine="354"/>
              <w:rPr>
                <w:sz w:val="27"/>
                <w:szCs w:val="27"/>
                <w:cs/>
              </w:rPr>
            </w:pPr>
            <w:r w:rsidRPr="000664D4">
              <w:rPr>
                <w:sz w:val="27"/>
                <w:szCs w:val="27"/>
              </w:rPr>
              <w:t>-</w:t>
            </w:r>
            <w:r w:rsidRPr="000664D4">
              <w:rPr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1E8FE017" w14:textId="77777777" w:rsidR="0003042E" w:rsidRPr="000664D4" w:rsidRDefault="0003042E" w:rsidP="009C2885">
            <w:pPr>
              <w:ind w:right="-53"/>
              <w:jc w:val="right"/>
              <w:rPr>
                <w:sz w:val="27"/>
                <w:szCs w:val="27"/>
              </w:rPr>
            </w:pPr>
            <w:r w:rsidRPr="000664D4">
              <w:rPr>
                <w:sz w:val="27"/>
                <w:szCs w:val="27"/>
              </w:rPr>
              <w:t>1,99</w:t>
            </w:r>
            <w:r>
              <w:rPr>
                <w:sz w:val="27"/>
                <w:szCs w:val="27"/>
              </w:rPr>
              <w:t>7</w:t>
            </w:r>
            <w:r w:rsidRPr="000664D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663</w:t>
            </w:r>
            <w:r w:rsidRPr="000664D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545</w:t>
            </w:r>
          </w:p>
        </w:tc>
        <w:tc>
          <w:tcPr>
            <w:tcW w:w="254" w:type="dxa"/>
          </w:tcPr>
          <w:p w14:paraId="1094877C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</w:tcPr>
          <w:p w14:paraId="2D1E4B35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0664D4"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</w:tcPr>
          <w:p w14:paraId="7E37FBB4" w14:textId="77777777" w:rsidR="0003042E" w:rsidRPr="000664D4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44C02539" w14:textId="77777777" w:rsidR="0003042E" w:rsidRPr="000664D4" w:rsidRDefault="0003042E" w:rsidP="009C2885">
            <w:pPr>
              <w:ind w:right="-71"/>
              <w:jc w:val="center"/>
              <w:rPr>
                <w:sz w:val="27"/>
                <w:szCs w:val="27"/>
              </w:rPr>
            </w:pPr>
            <w:r w:rsidRPr="000664D4">
              <w:rPr>
                <w:sz w:val="27"/>
                <w:szCs w:val="27"/>
              </w:rPr>
              <w:t>2,0</w:t>
            </w:r>
            <w:r>
              <w:rPr>
                <w:sz w:val="27"/>
                <w:szCs w:val="27"/>
              </w:rPr>
              <w:t>12</w:t>
            </w:r>
            <w:r w:rsidRPr="000664D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862</w:t>
            </w:r>
            <w:r w:rsidRPr="000664D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672</w:t>
            </w:r>
          </w:p>
        </w:tc>
        <w:tc>
          <w:tcPr>
            <w:tcW w:w="254" w:type="dxa"/>
          </w:tcPr>
          <w:p w14:paraId="1A60C6DD" w14:textId="77777777" w:rsidR="0003042E" w:rsidRPr="000664D4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0DB9C6E2" w14:textId="77777777" w:rsidR="0003042E" w:rsidRPr="000664D4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0664D4"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</w:tcPr>
          <w:p w14:paraId="2B0F813A" w14:textId="77777777" w:rsidR="0003042E" w:rsidRPr="000664D4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</w:tcPr>
          <w:p w14:paraId="0CDD5F99" w14:textId="77777777" w:rsidR="0003042E" w:rsidRPr="000664D4" w:rsidRDefault="0003042E" w:rsidP="009C2885">
            <w:pPr>
              <w:ind w:right="-53"/>
              <w:jc w:val="right"/>
              <w:rPr>
                <w:sz w:val="27"/>
                <w:szCs w:val="27"/>
              </w:rPr>
            </w:pPr>
            <w:r w:rsidRPr="000664D4">
              <w:rPr>
                <w:sz w:val="27"/>
                <w:szCs w:val="27"/>
              </w:rPr>
              <w:t>2,0</w:t>
            </w:r>
            <w:r>
              <w:rPr>
                <w:sz w:val="27"/>
                <w:szCs w:val="27"/>
              </w:rPr>
              <w:t>12</w:t>
            </w:r>
            <w:r w:rsidRPr="000664D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862</w:t>
            </w:r>
            <w:r w:rsidRPr="000664D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672</w:t>
            </w:r>
          </w:p>
        </w:tc>
      </w:tr>
    </w:tbl>
    <w:p w14:paraId="28B13DF4" w14:textId="77777777" w:rsidR="0003042E" w:rsidRDefault="0003042E" w:rsidP="0003042E">
      <w:pPr>
        <w:ind w:left="938" w:right="-266" w:firstLine="602"/>
        <w:jc w:val="right"/>
        <w:rPr>
          <w:sz w:val="27"/>
          <w:szCs w:val="27"/>
        </w:rPr>
      </w:pPr>
    </w:p>
    <w:p w14:paraId="32A284A5" w14:textId="77777777" w:rsidR="0003042E" w:rsidRDefault="0003042E" w:rsidP="0003042E">
      <w:pPr>
        <w:ind w:right="-266"/>
        <w:rPr>
          <w:sz w:val="27"/>
          <w:szCs w:val="27"/>
        </w:rPr>
      </w:pPr>
    </w:p>
    <w:p w14:paraId="56C20671" w14:textId="77777777" w:rsidR="00223833" w:rsidRDefault="00223833" w:rsidP="0003042E">
      <w:pPr>
        <w:ind w:right="-266"/>
        <w:rPr>
          <w:sz w:val="27"/>
          <w:szCs w:val="27"/>
        </w:rPr>
      </w:pPr>
    </w:p>
    <w:p w14:paraId="1FC780F7" w14:textId="77777777" w:rsidR="0003042E" w:rsidRPr="001B59D7" w:rsidRDefault="0003042E" w:rsidP="0003042E">
      <w:pPr>
        <w:ind w:left="938" w:right="-266" w:firstLine="602"/>
        <w:jc w:val="right"/>
        <w:rPr>
          <w:sz w:val="27"/>
          <w:szCs w:val="27"/>
        </w:rPr>
      </w:pPr>
      <w:r w:rsidRPr="000664D4">
        <w:rPr>
          <w:rFonts w:hint="cs"/>
          <w:sz w:val="27"/>
          <w:szCs w:val="27"/>
          <w:cs/>
        </w:rPr>
        <w:lastRenderedPageBreak/>
        <w:t xml:space="preserve">หน่วย </w:t>
      </w:r>
      <w:r w:rsidRPr="000664D4">
        <w:rPr>
          <w:sz w:val="27"/>
          <w:szCs w:val="27"/>
        </w:rPr>
        <w:t xml:space="preserve">: </w:t>
      </w:r>
      <w:r w:rsidRPr="000664D4">
        <w:rPr>
          <w:rFonts w:hint="cs"/>
          <w:sz w:val="27"/>
          <w:szCs w:val="27"/>
          <w:cs/>
        </w:rPr>
        <w:t>บาท</w:t>
      </w:r>
    </w:p>
    <w:tbl>
      <w:tblPr>
        <w:tblW w:w="10222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747"/>
        <w:gridCol w:w="1301"/>
        <w:gridCol w:w="248"/>
        <w:gridCol w:w="1240"/>
        <w:gridCol w:w="279"/>
        <w:gridCol w:w="1265"/>
        <w:gridCol w:w="250"/>
        <w:gridCol w:w="1269"/>
        <w:gridCol w:w="300"/>
        <w:gridCol w:w="1323"/>
      </w:tblGrid>
      <w:tr w:rsidR="0003042E" w:rsidRPr="001B59D7" w14:paraId="74DEA00D" w14:textId="77777777" w:rsidTr="00711C2A">
        <w:tc>
          <w:tcPr>
            <w:tcW w:w="2747" w:type="dxa"/>
          </w:tcPr>
          <w:p w14:paraId="43AB4119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1BED2CDB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042E" w:rsidRPr="001B59D7" w14:paraId="0F297CB9" w14:textId="77777777" w:rsidTr="00711C2A">
        <w:tc>
          <w:tcPr>
            <w:tcW w:w="2747" w:type="dxa"/>
          </w:tcPr>
          <w:p w14:paraId="1BAF1267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661C0AD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ณ วันที่ </w:t>
            </w:r>
            <w:r w:rsidRPr="001B59D7">
              <w:rPr>
                <w:sz w:val="27"/>
                <w:szCs w:val="27"/>
              </w:rPr>
              <w:t>31</w:t>
            </w:r>
            <w:r w:rsidRPr="001B59D7">
              <w:rPr>
                <w:sz w:val="27"/>
                <w:szCs w:val="27"/>
                <w:cs/>
              </w:rPr>
              <w:t xml:space="preserve"> ธันวาคม </w:t>
            </w:r>
            <w:r w:rsidRPr="001B59D7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8</w:t>
            </w:r>
          </w:p>
        </w:tc>
      </w:tr>
      <w:tr w:rsidR="0003042E" w:rsidRPr="001B59D7" w14:paraId="04362364" w14:textId="77777777" w:rsidTr="00711C2A">
        <w:tc>
          <w:tcPr>
            <w:tcW w:w="2747" w:type="dxa"/>
          </w:tcPr>
          <w:p w14:paraId="45A290CF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89A399B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1FA0B212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2DC304E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03042E" w:rsidRPr="001B59D7" w14:paraId="1EB6E4DB" w14:textId="77777777" w:rsidTr="00711C2A">
        <w:tc>
          <w:tcPr>
            <w:tcW w:w="2747" w:type="dxa"/>
          </w:tcPr>
          <w:p w14:paraId="2BF85AF7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1C692F0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48" w:type="dxa"/>
          </w:tcPr>
          <w:p w14:paraId="69FFFFE4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D08ADAA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1</w:t>
            </w:r>
          </w:p>
        </w:tc>
        <w:tc>
          <w:tcPr>
            <w:tcW w:w="279" w:type="dxa"/>
          </w:tcPr>
          <w:p w14:paraId="70FB1272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AFF8863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2</w:t>
            </w:r>
          </w:p>
        </w:tc>
        <w:tc>
          <w:tcPr>
            <w:tcW w:w="250" w:type="dxa"/>
          </w:tcPr>
          <w:p w14:paraId="68202A3C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5012BC5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3</w:t>
            </w:r>
          </w:p>
        </w:tc>
        <w:tc>
          <w:tcPr>
            <w:tcW w:w="300" w:type="dxa"/>
          </w:tcPr>
          <w:p w14:paraId="08F8F498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1CC1E65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รวม</w:t>
            </w:r>
          </w:p>
        </w:tc>
      </w:tr>
      <w:tr w:rsidR="0003042E" w:rsidRPr="001B59D7" w14:paraId="50185E78" w14:textId="77777777" w:rsidTr="00711C2A">
        <w:tc>
          <w:tcPr>
            <w:tcW w:w="2747" w:type="dxa"/>
          </w:tcPr>
          <w:p w14:paraId="69766911" w14:textId="77777777" w:rsidR="0003042E" w:rsidRPr="001B59D7" w:rsidRDefault="0003042E" w:rsidP="009C2885">
            <w:pPr>
              <w:ind w:left="-110" w:right="-475" w:firstLine="110"/>
              <w:rPr>
                <w:b/>
                <w:bCs/>
                <w:sz w:val="27"/>
                <w:szCs w:val="27"/>
              </w:rPr>
            </w:pPr>
            <w:r w:rsidRPr="001B59D7">
              <w:rPr>
                <w:rFonts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1B59D7">
              <w:rPr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7EA9A443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48" w:type="dxa"/>
          </w:tcPr>
          <w:p w14:paraId="4D0F9E8B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B420C3E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</w:tcPr>
          <w:p w14:paraId="5FDC86E1" w14:textId="77777777" w:rsidR="0003042E" w:rsidRPr="001B59D7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A2F565B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</w:tcPr>
          <w:p w14:paraId="7510BB1F" w14:textId="77777777" w:rsidR="0003042E" w:rsidRPr="001B59D7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DE77AD7" w14:textId="77777777" w:rsidR="0003042E" w:rsidRPr="001B59D7" w:rsidRDefault="0003042E" w:rsidP="009C2885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</w:tcPr>
          <w:p w14:paraId="54605735" w14:textId="77777777" w:rsidR="0003042E" w:rsidRPr="001B59D7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EFE6293" w14:textId="77777777" w:rsidR="0003042E" w:rsidRPr="001B59D7" w:rsidRDefault="0003042E" w:rsidP="009C2885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</w:tr>
      <w:tr w:rsidR="0003042E" w:rsidRPr="001B59D7" w14:paraId="637ECD5F" w14:textId="77777777" w:rsidTr="00711C2A">
        <w:tc>
          <w:tcPr>
            <w:tcW w:w="2747" w:type="dxa"/>
          </w:tcPr>
          <w:p w14:paraId="51ECFCDB" w14:textId="77777777" w:rsidR="0003042E" w:rsidRPr="001B59D7" w:rsidRDefault="0003042E" w:rsidP="009C2885">
            <w:pPr>
              <w:tabs>
                <w:tab w:val="left" w:pos="340"/>
                <w:tab w:val="left" w:pos="610"/>
              </w:tabs>
              <w:ind w:right="-475" w:firstLine="354"/>
              <w:rPr>
                <w:sz w:val="27"/>
                <w:szCs w:val="27"/>
                <w:cs/>
              </w:rPr>
            </w:pPr>
            <w:r w:rsidRPr="00325089">
              <w:rPr>
                <w:sz w:val="27"/>
                <w:szCs w:val="27"/>
              </w:rPr>
              <w:t>-</w:t>
            </w:r>
            <w:r w:rsidRPr="001B59D7">
              <w:rPr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0BAD408B" w14:textId="1C87D050" w:rsidR="0003042E" w:rsidRPr="00F30A09" w:rsidRDefault="00324F5F" w:rsidP="009C2885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753,779,057</w:t>
            </w:r>
          </w:p>
        </w:tc>
        <w:tc>
          <w:tcPr>
            <w:tcW w:w="248" w:type="dxa"/>
          </w:tcPr>
          <w:p w14:paraId="1091C5F4" w14:textId="77777777" w:rsidR="0003042E" w:rsidRPr="00F30A09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</w:tcPr>
          <w:p w14:paraId="4363D09F" w14:textId="214F5F30" w:rsidR="0003042E" w:rsidRPr="00F30A09" w:rsidRDefault="00324F5F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</w:tcPr>
          <w:p w14:paraId="67473954" w14:textId="77777777" w:rsidR="0003042E" w:rsidRPr="00F30A09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326F35FD" w14:textId="50A8BFC2" w:rsidR="0003042E" w:rsidRPr="00F30A09" w:rsidRDefault="00324F5F" w:rsidP="009C2885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769,975,686</w:t>
            </w:r>
          </w:p>
        </w:tc>
        <w:tc>
          <w:tcPr>
            <w:tcW w:w="250" w:type="dxa"/>
          </w:tcPr>
          <w:p w14:paraId="6F770904" w14:textId="77777777" w:rsidR="0003042E" w:rsidRPr="00F30A09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44A1E40D" w14:textId="74D14C77" w:rsidR="0003042E" w:rsidRPr="00F30A09" w:rsidRDefault="00324F5F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</w:tcPr>
          <w:p w14:paraId="11B69B78" w14:textId="77777777" w:rsidR="0003042E" w:rsidRPr="00F30A09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</w:tcPr>
          <w:p w14:paraId="25770EC8" w14:textId="741FCD4D" w:rsidR="0003042E" w:rsidRPr="00F30A09" w:rsidRDefault="00324F5F" w:rsidP="009C2885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769,975,686</w:t>
            </w:r>
          </w:p>
        </w:tc>
      </w:tr>
    </w:tbl>
    <w:p w14:paraId="129990A1" w14:textId="77777777" w:rsidR="0003042E" w:rsidRDefault="0003042E" w:rsidP="0003042E">
      <w:pPr>
        <w:ind w:left="938" w:right="-266" w:firstLine="602"/>
        <w:jc w:val="right"/>
        <w:rPr>
          <w:sz w:val="27"/>
          <w:szCs w:val="27"/>
        </w:rPr>
      </w:pPr>
    </w:p>
    <w:p w14:paraId="284E1F2C" w14:textId="77777777" w:rsidR="0003042E" w:rsidRDefault="0003042E" w:rsidP="0003042E">
      <w:pPr>
        <w:ind w:left="938" w:right="-266" w:firstLine="602"/>
        <w:jc w:val="right"/>
        <w:rPr>
          <w:sz w:val="27"/>
          <w:szCs w:val="27"/>
        </w:rPr>
      </w:pPr>
    </w:p>
    <w:p w14:paraId="580E94AE" w14:textId="77777777" w:rsidR="0003042E" w:rsidRDefault="0003042E" w:rsidP="0003042E">
      <w:pPr>
        <w:ind w:left="938" w:right="-266" w:firstLine="602"/>
        <w:jc w:val="right"/>
        <w:rPr>
          <w:sz w:val="27"/>
          <w:szCs w:val="27"/>
        </w:rPr>
      </w:pPr>
      <w:r w:rsidRPr="001B59D7">
        <w:rPr>
          <w:rFonts w:hint="cs"/>
          <w:sz w:val="27"/>
          <w:szCs w:val="27"/>
          <w:cs/>
        </w:rPr>
        <w:t xml:space="preserve">หน่วย </w:t>
      </w:r>
      <w:r w:rsidRPr="001B59D7">
        <w:rPr>
          <w:sz w:val="27"/>
          <w:szCs w:val="27"/>
        </w:rPr>
        <w:t xml:space="preserve">: </w:t>
      </w:r>
      <w:r w:rsidRPr="001B59D7">
        <w:rPr>
          <w:rFonts w:hint="cs"/>
          <w:sz w:val="27"/>
          <w:szCs w:val="27"/>
          <w:cs/>
        </w:rPr>
        <w:t>บาท</w:t>
      </w:r>
    </w:p>
    <w:tbl>
      <w:tblPr>
        <w:tblW w:w="10222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747"/>
        <w:gridCol w:w="1301"/>
        <w:gridCol w:w="248"/>
        <w:gridCol w:w="1240"/>
        <w:gridCol w:w="279"/>
        <w:gridCol w:w="1265"/>
        <w:gridCol w:w="250"/>
        <w:gridCol w:w="1269"/>
        <w:gridCol w:w="300"/>
        <w:gridCol w:w="1323"/>
      </w:tblGrid>
      <w:tr w:rsidR="0003042E" w:rsidRPr="001B59D7" w14:paraId="72C234BB" w14:textId="77777777" w:rsidTr="00711C2A">
        <w:tc>
          <w:tcPr>
            <w:tcW w:w="2747" w:type="dxa"/>
          </w:tcPr>
          <w:p w14:paraId="426AABCE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114DDA73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042E" w:rsidRPr="001B59D7" w14:paraId="0C0CDE55" w14:textId="77777777" w:rsidTr="00711C2A">
        <w:tc>
          <w:tcPr>
            <w:tcW w:w="2747" w:type="dxa"/>
          </w:tcPr>
          <w:p w14:paraId="1F6DEAAA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6D031A1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ณ วันที่ </w:t>
            </w:r>
            <w:r w:rsidRPr="001B59D7">
              <w:rPr>
                <w:sz w:val="27"/>
                <w:szCs w:val="27"/>
              </w:rPr>
              <w:t>31</w:t>
            </w:r>
            <w:r w:rsidRPr="001B59D7">
              <w:rPr>
                <w:sz w:val="27"/>
                <w:szCs w:val="27"/>
                <w:cs/>
              </w:rPr>
              <w:t xml:space="preserve"> ธันวาคม </w:t>
            </w:r>
            <w:r w:rsidRPr="001B59D7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7</w:t>
            </w:r>
          </w:p>
        </w:tc>
      </w:tr>
      <w:tr w:rsidR="0003042E" w:rsidRPr="001B59D7" w14:paraId="094C6A0D" w14:textId="77777777" w:rsidTr="00711C2A">
        <w:tc>
          <w:tcPr>
            <w:tcW w:w="2747" w:type="dxa"/>
          </w:tcPr>
          <w:p w14:paraId="64BA2B7C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55230E42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3CE6EE7E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581C90" w14:textId="77777777" w:rsidR="0003042E" w:rsidRPr="001B59D7" w:rsidRDefault="0003042E" w:rsidP="009C2885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03042E" w:rsidRPr="001B59D7" w14:paraId="391758B9" w14:textId="77777777" w:rsidTr="00711C2A">
        <w:tc>
          <w:tcPr>
            <w:tcW w:w="2747" w:type="dxa"/>
          </w:tcPr>
          <w:p w14:paraId="538D2EDE" w14:textId="77777777" w:rsidR="0003042E" w:rsidRPr="001B59D7" w:rsidRDefault="0003042E" w:rsidP="009C2885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6A4BE9AE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48" w:type="dxa"/>
          </w:tcPr>
          <w:p w14:paraId="7D50B078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B8ED9E4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1</w:t>
            </w:r>
          </w:p>
        </w:tc>
        <w:tc>
          <w:tcPr>
            <w:tcW w:w="279" w:type="dxa"/>
          </w:tcPr>
          <w:p w14:paraId="5249C1B0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298702D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2</w:t>
            </w:r>
          </w:p>
        </w:tc>
        <w:tc>
          <w:tcPr>
            <w:tcW w:w="250" w:type="dxa"/>
          </w:tcPr>
          <w:p w14:paraId="5D14561F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038D321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3</w:t>
            </w:r>
          </w:p>
        </w:tc>
        <w:tc>
          <w:tcPr>
            <w:tcW w:w="300" w:type="dxa"/>
          </w:tcPr>
          <w:p w14:paraId="4F087A18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340D425" w14:textId="77777777" w:rsidR="0003042E" w:rsidRPr="001B59D7" w:rsidRDefault="0003042E" w:rsidP="009C2885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รวม</w:t>
            </w:r>
          </w:p>
        </w:tc>
      </w:tr>
      <w:tr w:rsidR="0003042E" w:rsidRPr="001B59D7" w14:paraId="0748B28D" w14:textId="77777777" w:rsidTr="00711C2A">
        <w:tc>
          <w:tcPr>
            <w:tcW w:w="2747" w:type="dxa"/>
          </w:tcPr>
          <w:p w14:paraId="4FB37D69" w14:textId="77777777" w:rsidR="0003042E" w:rsidRPr="001B59D7" w:rsidRDefault="0003042E" w:rsidP="009C2885">
            <w:pPr>
              <w:ind w:left="-110" w:right="-475" w:firstLine="110"/>
              <w:rPr>
                <w:b/>
                <w:bCs/>
                <w:sz w:val="27"/>
                <w:szCs w:val="27"/>
              </w:rPr>
            </w:pPr>
            <w:r w:rsidRPr="001B59D7">
              <w:rPr>
                <w:rFonts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1B59D7">
              <w:rPr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3DEF492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48" w:type="dxa"/>
          </w:tcPr>
          <w:p w14:paraId="0B594D33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BF34DED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</w:tcPr>
          <w:p w14:paraId="40018A56" w14:textId="77777777" w:rsidR="0003042E" w:rsidRPr="001B59D7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624EE38" w14:textId="77777777" w:rsidR="0003042E" w:rsidRPr="001B59D7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</w:tcPr>
          <w:p w14:paraId="21D3A02E" w14:textId="77777777" w:rsidR="0003042E" w:rsidRPr="001B59D7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4EB4C347" w14:textId="77777777" w:rsidR="0003042E" w:rsidRPr="001B59D7" w:rsidRDefault="0003042E" w:rsidP="009C2885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</w:tcPr>
          <w:p w14:paraId="07B447F9" w14:textId="77777777" w:rsidR="0003042E" w:rsidRPr="001B59D7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A39D262" w14:textId="77777777" w:rsidR="0003042E" w:rsidRPr="001B59D7" w:rsidRDefault="0003042E" w:rsidP="009C2885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</w:tr>
      <w:tr w:rsidR="0003042E" w:rsidRPr="009E2A73" w14:paraId="32198367" w14:textId="77777777" w:rsidTr="00711C2A">
        <w:tc>
          <w:tcPr>
            <w:tcW w:w="2747" w:type="dxa"/>
          </w:tcPr>
          <w:p w14:paraId="0AF68080" w14:textId="77777777" w:rsidR="0003042E" w:rsidRPr="009E2A73" w:rsidRDefault="0003042E" w:rsidP="009C2885">
            <w:pPr>
              <w:tabs>
                <w:tab w:val="left" w:pos="340"/>
                <w:tab w:val="left" w:pos="610"/>
              </w:tabs>
              <w:ind w:right="-475" w:firstLine="354"/>
              <w:rPr>
                <w:sz w:val="27"/>
                <w:szCs w:val="27"/>
                <w:cs/>
              </w:rPr>
            </w:pPr>
            <w:r w:rsidRPr="009E2A73">
              <w:rPr>
                <w:sz w:val="27"/>
                <w:szCs w:val="27"/>
              </w:rPr>
              <w:t>-</w:t>
            </w:r>
            <w:r w:rsidRPr="009E2A73">
              <w:rPr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2DAC6799" w14:textId="77777777" w:rsidR="0003042E" w:rsidRPr="009E2A73" w:rsidRDefault="0003042E" w:rsidP="009C2885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1,997,663,545</w:t>
            </w:r>
          </w:p>
        </w:tc>
        <w:tc>
          <w:tcPr>
            <w:tcW w:w="248" w:type="dxa"/>
          </w:tcPr>
          <w:p w14:paraId="4A0F1BCB" w14:textId="77777777" w:rsidR="0003042E" w:rsidRPr="009E2A73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</w:tcPr>
          <w:p w14:paraId="40AA11F7" w14:textId="77777777" w:rsidR="0003042E" w:rsidRPr="009E2A73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</w:tcPr>
          <w:p w14:paraId="577FF4B0" w14:textId="77777777" w:rsidR="0003042E" w:rsidRPr="009E2A73" w:rsidRDefault="0003042E" w:rsidP="009C2885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</w:tcPr>
          <w:p w14:paraId="62DAFA79" w14:textId="77777777" w:rsidR="0003042E" w:rsidRPr="009E2A73" w:rsidRDefault="0003042E" w:rsidP="009C2885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2,012,862,672</w:t>
            </w:r>
          </w:p>
        </w:tc>
        <w:tc>
          <w:tcPr>
            <w:tcW w:w="250" w:type="dxa"/>
          </w:tcPr>
          <w:p w14:paraId="05C7DB70" w14:textId="77777777" w:rsidR="0003042E" w:rsidRPr="009E2A73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</w:tcPr>
          <w:p w14:paraId="5F3A053E" w14:textId="77777777" w:rsidR="0003042E" w:rsidRPr="009E2A73" w:rsidRDefault="0003042E" w:rsidP="009C2885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</w:tcPr>
          <w:p w14:paraId="4FE80625" w14:textId="77777777" w:rsidR="0003042E" w:rsidRPr="009E2A73" w:rsidRDefault="0003042E" w:rsidP="009C2885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</w:tcPr>
          <w:p w14:paraId="1340A57E" w14:textId="77777777" w:rsidR="0003042E" w:rsidRPr="009E2A73" w:rsidRDefault="0003042E" w:rsidP="009C2885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2,012,862,672</w:t>
            </w:r>
          </w:p>
        </w:tc>
      </w:tr>
    </w:tbl>
    <w:p w14:paraId="0F487D48" w14:textId="77777777" w:rsidR="0003042E" w:rsidRPr="000B475D" w:rsidRDefault="0003042E" w:rsidP="000B475D">
      <w:pPr>
        <w:pStyle w:val="BodyText3"/>
        <w:tabs>
          <w:tab w:val="clear" w:pos="360"/>
        </w:tabs>
        <w:ind w:left="-98" w:right="-706"/>
      </w:pPr>
    </w:p>
    <w:bookmarkEnd w:id="24"/>
    <w:p w14:paraId="6AFAF325" w14:textId="1F1545B2" w:rsidR="0003042E" w:rsidRDefault="0003042E" w:rsidP="00812738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>
        <w:rPr>
          <w:rFonts w:hint="cs"/>
          <w:b/>
          <w:bCs/>
          <w:cs/>
        </w:rPr>
        <w:t xml:space="preserve"> </w:t>
      </w:r>
      <w:r w:rsidR="000B475D" w:rsidRPr="00F22959">
        <w:rPr>
          <w:rFonts w:hint="cs"/>
          <w:b/>
          <w:bCs/>
          <w:cs/>
        </w:rPr>
        <w:t>การจัดประเภทบัญชีใหม่</w:t>
      </w:r>
    </w:p>
    <w:p w14:paraId="229DDF15" w14:textId="25562E98" w:rsidR="000B475D" w:rsidRPr="000B475D" w:rsidRDefault="000B475D" w:rsidP="00C57C5C">
      <w:pPr>
        <w:tabs>
          <w:tab w:val="left" w:pos="284"/>
        </w:tabs>
        <w:ind w:right="-28" w:firstLine="505"/>
        <w:jc w:val="thaiDistribute"/>
        <w:outlineLvl w:val="0"/>
        <w:rPr>
          <w:spacing w:val="-4"/>
        </w:rPr>
      </w:pPr>
      <w:r w:rsidRPr="000B475D">
        <w:rPr>
          <w:cs/>
        </w:rPr>
        <w:t>บริษัท</w:t>
      </w:r>
      <w:r w:rsidRPr="000B475D">
        <w:rPr>
          <w:rFonts w:hint="cs"/>
          <w:spacing w:val="-6"/>
          <w:cs/>
        </w:rPr>
        <w:t>และบริษัทย่อย</w:t>
      </w:r>
      <w:r w:rsidRPr="000B475D">
        <w:rPr>
          <w:spacing w:val="-6"/>
          <w:cs/>
        </w:rPr>
        <w:t>ได้มีการจัดประเภทบัญชีใหม่ในงบการเงิน</w:t>
      </w:r>
      <w:r w:rsidRPr="000B475D">
        <w:rPr>
          <w:rFonts w:hint="cs"/>
          <w:spacing w:val="-6"/>
          <w:cs/>
        </w:rPr>
        <w:t>รวมและงบการเงินเฉพาะกิจการ</w:t>
      </w:r>
      <w:r w:rsidRPr="000B475D">
        <w:rPr>
          <w:spacing w:val="-6"/>
          <w:cs/>
        </w:rPr>
        <w:t xml:space="preserve">สำหรับปีสิ้นสุดวันที่ </w:t>
      </w:r>
      <w:r>
        <w:rPr>
          <w:spacing w:val="-6"/>
        </w:rPr>
        <w:t>31</w:t>
      </w:r>
      <w:r w:rsidRPr="000B475D">
        <w:rPr>
          <w:spacing w:val="-6"/>
          <w:cs/>
        </w:rPr>
        <w:t xml:space="preserve"> ธันวาคม </w:t>
      </w:r>
      <w:r>
        <w:rPr>
          <w:spacing w:val="-6"/>
        </w:rPr>
        <w:t>2567</w:t>
      </w:r>
      <w:r w:rsidRPr="000B475D">
        <w:rPr>
          <w:spacing w:val="-6"/>
          <w:cs/>
        </w:rPr>
        <w:t xml:space="preserve"> เพื่อให้มีความสอดคล้องกับการแสดงงบการเงินสำหรับ</w:t>
      </w:r>
      <w:r w:rsidRPr="000B475D">
        <w:rPr>
          <w:rFonts w:hint="cs"/>
          <w:spacing w:val="-6"/>
          <w:cs/>
        </w:rPr>
        <w:t>ปี</w:t>
      </w:r>
      <w:r w:rsidRPr="000B475D">
        <w:rPr>
          <w:spacing w:val="-6"/>
          <w:cs/>
        </w:rPr>
        <w:t xml:space="preserve">สิ้นสุดวันที่ </w:t>
      </w:r>
      <w:r>
        <w:rPr>
          <w:spacing w:val="-6"/>
        </w:rPr>
        <w:t>31</w:t>
      </w:r>
      <w:r w:rsidRPr="000B475D">
        <w:rPr>
          <w:spacing w:val="-6"/>
          <w:cs/>
        </w:rPr>
        <w:t xml:space="preserve"> </w:t>
      </w:r>
      <w:r w:rsidRPr="000B475D">
        <w:rPr>
          <w:rFonts w:hint="cs"/>
          <w:spacing w:val="-6"/>
          <w:cs/>
        </w:rPr>
        <w:t>ธันวาคม</w:t>
      </w:r>
      <w:r>
        <w:rPr>
          <w:spacing w:val="-6"/>
        </w:rPr>
        <w:t xml:space="preserve"> 2568</w:t>
      </w:r>
      <w:r w:rsidRPr="00AB3CE5">
        <w:rPr>
          <w:cs/>
        </w:rPr>
        <w:t xml:space="preserve"> </w:t>
      </w:r>
      <w:r w:rsidRPr="000B475D">
        <w:rPr>
          <w:spacing w:val="-4"/>
          <w:cs/>
        </w:rPr>
        <w:t>ซึ่งไม่มีผลกระทบต่อกำไร</w:t>
      </w:r>
      <w:r w:rsidRPr="000B475D">
        <w:rPr>
          <w:rFonts w:hint="cs"/>
          <w:spacing w:val="-4"/>
          <w:cs/>
        </w:rPr>
        <w:t>(ขาดทุน)</w:t>
      </w:r>
      <w:r w:rsidRPr="000B475D">
        <w:rPr>
          <w:spacing w:val="-4"/>
          <w:cs/>
        </w:rPr>
        <w:t>สำหรับ</w:t>
      </w:r>
      <w:r w:rsidRPr="000B475D">
        <w:rPr>
          <w:rFonts w:hint="cs"/>
          <w:spacing w:val="-4"/>
          <w:cs/>
        </w:rPr>
        <w:t>ปี</w:t>
      </w:r>
      <w:r w:rsidRPr="000B475D">
        <w:rPr>
          <w:spacing w:val="-4"/>
          <w:cs/>
        </w:rPr>
        <w:t>หรือส่วนของผู้ถือหุ้นตามที่เคยรายงานไว้</w:t>
      </w:r>
    </w:p>
    <w:p w14:paraId="64EC1A9A" w14:textId="77777777" w:rsidR="000B475D" w:rsidRDefault="000B475D" w:rsidP="000B475D">
      <w:pPr>
        <w:pStyle w:val="BodyText3"/>
        <w:tabs>
          <w:tab w:val="clear" w:pos="360"/>
        </w:tabs>
        <w:ind w:left="-98" w:right="-706"/>
        <w:rPr>
          <w:b/>
          <w:bCs/>
        </w:rPr>
      </w:pPr>
    </w:p>
    <w:p w14:paraId="5856607C" w14:textId="424B5545" w:rsidR="000B475D" w:rsidRPr="00C04077" w:rsidRDefault="000B475D" w:rsidP="00812738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b/>
          <w:bCs/>
        </w:rPr>
      </w:pPr>
      <w:r>
        <w:rPr>
          <w:b/>
          <w:bCs/>
        </w:rPr>
        <w:t xml:space="preserve"> </w:t>
      </w:r>
      <w:r w:rsidRPr="00C04077">
        <w:rPr>
          <w:b/>
          <w:bCs/>
          <w:cs/>
        </w:rPr>
        <w:t>การอนุมัติงบการเงิน</w:t>
      </w:r>
    </w:p>
    <w:p w14:paraId="384EB0ED" w14:textId="77777777" w:rsidR="0003042E" w:rsidRPr="00C04077" w:rsidRDefault="0003042E" w:rsidP="0003042E">
      <w:pPr>
        <w:tabs>
          <w:tab w:val="left" w:pos="810"/>
        </w:tabs>
        <w:spacing w:line="72" w:lineRule="auto"/>
        <w:ind w:right="-527"/>
        <w:jc w:val="both"/>
      </w:pPr>
    </w:p>
    <w:p w14:paraId="3DE64FE3" w14:textId="77777777" w:rsidR="0003042E" w:rsidRPr="00C04077" w:rsidRDefault="0003042E" w:rsidP="00C57C5C">
      <w:pPr>
        <w:tabs>
          <w:tab w:val="left" w:pos="284"/>
        </w:tabs>
        <w:ind w:right="-28" w:firstLine="505"/>
        <w:jc w:val="thaiDistribute"/>
        <w:outlineLvl w:val="0"/>
      </w:pPr>
      <w:r w:rsidRPr="000664D4">
        <w:rPr>
          <w:cs/>
        </w:rPr>
        <w:t>งบการเงินนี้ได้รับอนุมัติจากกรรมการของ</w:t>
      </w:r>
      <w:r w:rsidRPr="00324F5F">
        <w:rPr>
          <w:cs/>
        </w:rPr>
        <w:t>บริษัทแล้ว</w:t>
      </w:r>
      <w:r w:rsidRPr="00324F5F">
        <w:t xml:space="preserve"> </w:t>
      </w:r>
      <w:r w:rsidRPr="00324F5F">
        <w:rPr>
          <w:cs/>
        </w:rPr>
        <w:t xml:space="preserve">เมื่อวันที่ </w:t>
      </w:r>
      <w:r w:rsidRPr="00324F5F">
        <w:t>19</w:t>
      </w:r>
      <w:r w:rsidRPr="00324F5F">
        <w:rPr>
          <w:cs/>
        </w:rPr>
        <w:t xml:space="preserve"> กุมภาพันธ์</w:t>
      </w:r>
      <w:r w:rsidRPr="000664D4">
        <w:rPr>
          <w:cs/>
        </w:rPr>
        <w:t xml:space="preserve"> </w:t>
      </w:r>
      <w:r w:rsidRPr="000664D4">
        <w:t>256</w:t>
      </w:r>
      <w:r>
        <w:t>9</w:t>
      </w:r>
    </w:p>
    <w:p w14:paraId="1666C595" w14:textId="77777777" w:rsidR="0003042E" w:rsidRPr="0003042E" w:rsidRDefault="0003042E" w:rsidP="00E7432B"/>
    <w:sectPr w:rsidR="0003042E" w:rsidRPr="0003042E" w:rsidSect="001A4227">
      <w:type w:val="continuous"/>
      <w:pgSz w:w="11909" w:h="16834" w:code="9"/>
      <w:pgMar w:top="1021" w:right="794" w:bottom="448" w:left="1701" w:header="720" w:footer="284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D98B1" w14:textId="77777777" w:rsidR="00211742" w:rsidRDefault="00211742" w:rsidP="003A646B">
      <w:r>
        <w:separator/>
      </w:r>
    </w:p>
  </w:endnote>
  <w:endnote w:type="continuationSeparator" w:id="0">
    <w:p w14:paraId="3633EC39" w14:textId="77777777" w:rsidR="00211742" w:rsidRDefault="00211742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64A44" w14:textId="61BF199D" w:rsidR="00E32ACC" w:rsidRPr="00CE1FD5" w:rsidRDefault="00000000" w:rsidP="00CE1FD5">
    <w:pPr>
      <w:pStyle w:val="Footer"/>
      <w:jc w:val="right"/>
      <w:rPr>
        <w:rFonts w:cs="AngsanaUPC"/>
        <w:szCs w:val="32"/>
      </w:rPr>
    </w:pPr>
    <w:sdt>
      <w:sdtPr>
        <w:rPr>
          <w:rFonts w:cs="AngsanaUPC"/>
          <w:szCs w:val="32"/>
        </w:rPr>
        <w:id w:val="1033696267"/>
        <w:docPartObj>
          <w:docPartGallery w:val="Page Numbers (Bottom of Page)"/>
          <w:docPartUnique/>
        </w:docPartObj>
      </w:sdtPr>
      <w:sdtContent>
        <w:r w:rsidR="00E32ACC" w:rsidRPr="00C81DBD">
          <w:rPr>
            <w:rFonts w:cs="AngsanaUPC"/>
            <w:szCs w:val="32"/>
            <w:cs/>
          </w:rPr>
          <w:t xml:space="preserve">หน้า </w:t>
        </w:r>
        <w:r w:rsidR="00E32ACC" w:rsidRPr="00C81DBD">
          <w:rPr>
            <w:rFonts w:cs="AngsanaUPC"/>
            <w:szCs w:val="32"/>
          </w:rPr>
          <w:fldChar w:fldCharType="begin"/>
        </w:r>
        <w:r w:rsidR="00E32ACC" w:rsidRPr="00C81DBD">
          <w:rPr>
            <w:rFonts w:cs="AngsanaUPC"/>
            <w:szCs w:val="32"/>
          </w:rPr>
          <w:instrText xml:space="preserve"> PAGE   \* MERGEFORMAT </w:instrText>
        </w:r>
        <w:r w:rsidR="00E32ACC" w:rsidRPr="00C81DBD">
          <w:rPr>
            <w:rFonts w:cs="AngsanaUPC"/>
            <w:szCs w:val="32"/>
          </w:rPr>
          <w:fldChar w:fldCharType="separate"/>
        </w:r>
        <w:r w:rsidR="007B310C" w:rsidRPr="007B310C">
          <w:rPr>
            <w:rFonts w:cs="AngsanaUPC"/>
            <w:noProof/>
            <w:szCs w:val="32"/>
            <w:lang w:val="th-TH"/>
          </w:rPr>
          <w:t>40</w:t>
        </w:r>
        <w:r w:rsidR="00E32ACC" w:rsidRPr="00C81DBD">
          <w:rPr>
            <w:rFonts w:cs="AngsanaUPC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5845B" w14:textId="77777777" w:rsidR="00211742" w:rsidRDefault="00211742" w:rsidP="003A646B">
      <w:r>
        <w:separator/>
      </w:r>
    </w:p>
  </w:footnote>
  <w:footnote w:type="continuationSeparator" w:id="0">
    <w:p w14:paraId="41E072B1" w14:textId="77777777" w:rsidR="00211742" w:rsidRDefault="00211742" w:rsidP="003A6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E53BD"/>
    <w:multiLevelType w:val="multilevel"/>
    <w:tmpl w:val="0E869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7CF40FF"/>
    <w:multiLevelType w:val="hybridMultilevel"/>
    <w:tmpl w:val="63D4559C"/>
    <w:lvl w:ilvl="0" w:tplc="354C1326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20476"/>
    <w:multiLevelType w:val="hybridMultilevel"/>
    <w:tmpl w:val="579A0854"/>
    <w:lvl w:ilvl="0" w:tplc="70E8EE34">
      <w:start w:val="6"/>
      <w:numFmt w:val="decimal"/>
      <w:lvlText w:val="%1."/>
      <w:lvlJc w:val="left"/>
      <w:pPr>
        <w:ind w:left="1212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E57A9"/>
    <w:multiLevelType w:val="hybridMultilevel"/>
    <w:tmpl w:val="FFA05410"/>
    <w:lvl w:ilvl="0" w:tplc="53740754">
      <w:start w:val="1"/>
      <w:numFmt w:val="decimal"/>
      <w:lvlText w:val="%1."/>
      <w:lvlJc w:val="left"/>
      <w:pPr>
        <w:ind w:left="150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6" w15:restartNumberingAfterBreak="0">
    <w:nsid w:val="18246196"/>
    <w:multiLevelType w:val="hybridMultilevel"/>
    <w:tmpl w:val="20C202DA"/>
    <w:lvl w:ilvl="0" w:tplc="29C48E2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A10CD"/>
    <w:multiLevelType w:val="hybridMultilevel"/>
    <w:tmpl w:val="C0DAF4D0"/>
    <w:lvl w:ilvl="0" w:tplc="D960CBC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906DF"/>
    <w:multiLevelType w:val="multilevel"/>
    <w:tmpl w:val="837C8E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C9F4274"/>
    <w:multiLevelType w:val="hybridMultilevel"/>
    <w:tmpl w:val="F5A8E66E"/>
    <w:lvl w:ilvl="0" w:tplc="C7F499E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1D072C4"/>
    <w:multiLevelType w:val="multilevel"/>
    <w:tmpl w:val="78F83C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1" w15:restartNumberingAfterBreak="0">
    <w:nsid w:val="234702B5"/>
    <w:multiLevelType w:val="multilevel"/>
    <w:tmpl w:val="0E7E77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47B4477"/>
    <w:multiLevelType w:val="hybridMultilevel"/>
    <w:tmpl w:val="0456A4C2"/>
    <w:lvl w:ilvl="0" w:tplc="5DA04E40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449CB"/>
    <w:multiLevelType w:val="multilevel"/>
    <w:tmpl w:val="0E869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90C6264"/>
    <w:multiLevelType w:val="hybridMultilevel"/>
    <w:tmpl w:val="B97A04F6"/>
    <w:lvl w:ilvl="0" w:tplc="8E141A6A">
      <w:start w:val="2"/>
      <w:numFmt w:val="bullet"/>
      <w:lvlText w:val="-"/>
      <w:lvlJc w:val="left"/>
      <w:pPr>
        <w:ind w:left="1778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 w15:restartNumberingAfterBreak="0">
    <w:nsid w:val="2BD65E8F"/>
    <w:multiLevelType w:val="hybridMultilevel"/>
    <w:tmpl w:val="D7C89710"/>
    <w:lvl w:ilvl="0" w:tplc="5598FFA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9503A"/>
    <w:multiLevelType w:val="hybridMultilevel"/>
    <w:tmpl w:val="06541804"/>
    <w:lvl w:ilvl="0" w:tplc="50ECC012">
      <w:start w:val="3"/>
      <w:numFmt w:val="bullet"/>
      <w:lvlText w:val="-"/>
      <w:lvlJc w:val="left"/>
      <w:pPr>
        <w:ind w:left="64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7" w15:restartNumberingAfterBreak="0">
    <w:nsid w:val="30752F9A"/>
    <w:multiLevelType w:val="multilevel"/>
    <w:tmpl w:val="336ADB3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0BC5601"/>
    <w:multiLevelType w:val="hybridMultilevel"/>
    <w:tmpl w:val="35B852F0"/>
    <w:lvl w:ilvl="0" w:tplc="818EAF14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41E1FC0"/>
    <w:multiLevelType w:val="hybridMultilevel"/>
    <w:tmpl w:val="239C5EDC"/>
    <w:lvl w:ilvl="0" w:tplc="B470BE3E">
      <w:start w:val="1"/>
      <w:numFmt w:val="thaiLetters"/>
      <w:lvlText w:val="%1)"/>
      <w:lvlJc w:val="left"/>
      <w:pPr>
        <w:ind w:left="132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0" w15:restartNumberingAfterBreak="0">
    <w:nsid w:val="403E4AE4"/>
    <w:multiLevelType w:val="hybridMultilevel"/>
    <w:tmpl w:val="4B88FB00"/>
    <w:lvl w:ilvl="0" w:tplc="FC3C16DC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21" w15:restartNumberingAfterBreak="0">
    <w:nsid w:val="40C9209B"/>
    <w:multiLevelType w:val="multilevel"/>
    <w:tmpl w:val="55BA37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30C6AB5"/>
    <w:multiLevelType w:val="hybridMultilevel"/>
    <w:tmpl w:val="ADC84532"/>
    <w:lvl w:ilvl="0" w:tplc="C910273C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9712C"/>
    <w:multiLevelType w:val="multilevel"/>
    <w:tmpl w:val="DE7AAD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4" w15:restartNumberingAfterBreak="0">
    <w:nsid w:val="48B217D9"/>
    <w:multiLevelType w:val="hybridMultilevel"/>
    <w:tmpl w:val="C2E208A0"/>
    <w:lvl w:ilvl="0" w:tplc="4BB849C2">
      <w:start w:val="1"/>
      <w:numFmt w:val="decimal"/>
      <w:lvlText w:val="%1."/>
      <w:lvlJc w:val="left"/>
      <w:pPr>
        <w:ind w:left="1620" w:hanging="360"/>
      </w:pPr>
      <w:rPr>
        <w:rFonts w:eastAsia="Calibri" w:hint="default"/>
        <w:b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F5DBC"/>
    <w:multiLevelType w:val="multilevel"/>
    <w:tmpl w:val="78F83C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6" w15:restartNumberingAfterBreak="0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44A5991"/>
    <w:multiLevelType w:val="hybridMultilevel"/>
    <w:tmpl w:val="AC167B7E"/>
    <w:lvl w:ilvl="0" w:tplc="D326E02C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A181B"/>
    <w:multiLevelType w:val="multilevel"/>
    <w:tmpl w:val="09EE4AB0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0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5D1B308C"/>
    <w:multiLevelType w:val="hybridMultilevel"/>
    <w:tmpl w:val="80B28D04"/>
    <w:lvl w:ilvl="0" w:tplc="5DA04E40">
      <w:start w:val="1"/>
      <w:numFmt w:val="decimal"/>
      <w:lvlText w:val="%1."/>
      <w:lvlJc w:val="left"/>
      <w:pPr>
        <w:ind w:left="1000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A95AA0"/>
    <w:multiLevelType w:val="multilevel"/>
    <w:tmpl w:val="050284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24B1ACA"/>
    <w:multiLevelType w:val="multilevel"/>
    <w:tmpl w:val="1D1E7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2" w15:restartNumberingAfterBreak="0">
    <w:nsid w:val="62675E17"/>
    <w:multiLevelType w:val="multilevel"/>
    <w:tmpl w:val="B5FC33A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64419C2"/>
    <w:multiLevelType w:val="hybridMultilevel"/>
    <w:tmpl w:val="0F4E6CCC"/>
    <w:lvl w:ilvl="0" w:tplc="A094D6A2">
      <w:start w:val="18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F2923"/>
    <w:multiLevelType w:val="hybridMultilevel"/>
    <w:tmpl w:val="1D6292EA"/>
    <w:lvl w:ilvl="0" w:tplc="A91C3672">
      <w:start w:val="3"/>
      <w:numFmt w:val="bullet"/>
      <w:lvlText w:val=""/>
      <w:lvlJc w:val="left"/>
      <w:pPr>
        <w:ind w:left="262" w:hanging="360"/>
      </w:pPr>
      <w:rPr>
        <w:rFonts w:ascii="Symbol" w:eastAsia="Times New Roman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</w:abstractNum>
  <w:abstractNum w:abstractNumId="35" w15:restartNumberingAfterBreak="0">
    <w:nsid w:val="693D0B1D"/>
    <w:multiLevelType w:val="multilevel"/>
    <w:tmpl w:val="219E0BE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18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6" w15:restartNumberingAfterBreak="0">
    <w:nsid w:val="6F5E4BCA"/>
    <w:multiLevelType w:val="multilevel"/>
    <w:tmpl w:val="97122B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16040F9"/>
    <w:multiLevelType w:val="hybridMultilevel"/>
    <w:tmpl w:val="0352AE56"/>
    <w:lvl w:ilvl="0" w:tplc="3416A8B2">
      <w:start w:val="1"/>
      <w:numFmt w:val="decimal"/>
      <w:lvlText w:val="%1."/>
      <w:lvlJc w:val="left"/>
      <w:pPr>
        <w:ind w:left="1779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61201"/>
    <w:multiLevelType w:val="hybridMultilevel"/>
    <w:tmpl w:val="5138467C"/>
    <w:lvl w:ilvl="0" w:tplc="457ADC70">
      <w:start w:val="1"/>
      <w:numFmt w:val="decimal"/>
      <w:lvlText w:val="%1."/>
      <w:lvlJc w:val="left"/>
      <w:pPr>
        <w:ind w:left="1620" w:hanging="360"/>
      </w:pPr>
      <w:rPr>
        <w:rFonts w:eastAsia="Calibri" w:hint="default"/>
        <w:b w:val="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9" w15:restartNumberingAfterBreak="0">
    <w:nsid w:val="7B105BF9"/>
    <w:multiLevelType w:val="hybridMultilevel"/>
    <w:tmpl w:val="BD24C66A"/>
    <w:lvl w:ilvl="0" w:tplc="90FED54E">
      <w:start w:val="1"/>
      <w:numFmt w:val="decimal"/>
      <w:lvlText w:val="16.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B8253D"/>
    <w:multiLevelType w:val="multilevel"/>
    <w:tmpl w:val="AE1E58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864289105">
    <w:abstractNumId w:val="26"/>
  </w:num>
  <w:num w:numId="2" w16cid:durableId="593706768">
    <w:abstractNumId w:val="1"/>
  </w:num>
  <w:num w:numId="3" w16cid:durableId="1753775722">
    <w:abstractNumId w:val="22"/>
  </w:num>
  <w:num w:numId="4" w16cid:durableId="777262992">
    <w:abstractNumId w:val="10"/>
  </w:num>
  <w:num w:numId="5" w16cid:durableId="2123530055">
    <w:abstractNumId w:val="37"/>
  </w:num>
  <w:num w:numId="6" w16cid:durableId="396630984">
    <w:abstractNumId w:val="21"/>
  </w:num>
  <w:num w:numId="7" w16cid:durableId="1298798372">
    <w:abstractNumId w:val="2"/>
  </w:num>
  <w:num w:numId="8" w16cid:durableId="1758869009">
    <w:abstractNumId w:val="27"/>
  </w:num>
  <w:num w:numId="9" w16cid:durableId="1639143332">
    <w:abstractNumId w:val="3"/>
  </w:num>
  <w:num w:numId="10" w16cid:durableId="698776519">
    <w:abstractNumId w:val="5"/>
  </w:num>
  <w:num w:numId="11" w16cid:durableId="1697541060">
    <w:abstractNumId w:val="15"/>
  </w:num>
  <w:num w:numId="12" w16cid:durableId="1667434832">
    <w:abstractNumId w:val="32"/>
  </w:num>
  <w:num w:numId="13" w16cid:durableId="1806199271">
    <w:abstractNumId w:val="6"/>
  </w:num>
  <w:num w:numId="14" w16cid:durableId="194732265">
    <w:abstractNumId w:val="17"/>
  </w:num>
  <w:num w:numId="15" w16cid:durableId="1012345084">
    <w:abstractNumId w:val="31"/>
  </w:num>
  <w:num w:numId="16" w16cid:durableId="635525765">
    <w:abstractNumId w:val="12"/>
  </w:num>
  <w:num w:numId="17" w16cid:durableId="1303192409">
    <w:abstractNumId w:val="29"/>
  </w:num>
  <w:num w:numId="18" w16cid:durableId="967783826">
    <w:abstractNumId w:val="20"/>
  </w:num>
  <w:num w:numId="19" w16cid:durableId="587468775">
    <w:abstractNumId w:val="38"/>
  </w:num>
  <w:num w:numId="20" w16cid:durableId="186069554">
    <w:abstractNumId w:val="39"/>
  </w:num>
  <w:num w:numId="21" w16cid:durableId="599528257">
    <w:abstractNumId w:val="24"/>
  </w:num>
  <w:num w:numId="22" w16cid:durableId="1194925148">
    <w:abstractNumId w:val="19"/>
  </w:num>
  <w:num w:numId="23" w16cid:durableId="1584338984">
    <w:abstractNumId w:val="18"/>
  </w:num>
  <w:num w:numId="24" w16cid:durableId="227882618">
    <w:abstractNumId w:val="9"/>
  </w:num>
  <w:num w:numId="25" w16cid:durableId="350879947">
    <w:abstractNumId w:val="14"/>
  </w:num>
  <w:num w:numId="26" w16cid:durableId="1182009491">
    <w:abstractNumId w:val="25"/>
  </w:num>
  <w:num w:numId="27" w16cid:durableId="1644505353">
    <w:abstractNumId w:val="28"/>
  </w:num>
  <w:num w:numId="28" w16cid:durableId="1858620400">
    <w:abstractNumId w:val="35"/>
  </w:num>
  <w:num w:numId="29" w16cid:durableId="1606576703">
    <w:abstractNumId w:val="23"/>
  </w:num>
  <w:num w:numId="30" w16cid:durableId="1767190528">
    <w:abstractNumId w:val="11"/>
  </w:num>
  <w:num w:numId="31" w16cid:durableId="380788567">
    <w:abstractNumId w:val="8"/>
  </w:num>
  <w:num w:numId="32" w16cid:durableId="680619515">
    <w:abstractNumId w:val="30"/>
  </w:num>
  <w:num w:numId="33" w16cid:durableId="902254027">
    <w:abstractNumId w:val="36"/>
  </w:num>
  <w:num w:numId="34" w16cid:durableId="946236483">
    <w:abstractNumId w:val="40"/>
  </w:num>
  <w:num w:numId="35" w16cid:durableId="613749335">
    <w:abstractNumId w:val="13"/>
  </w:num>
  <w:num w:numId="36" w16cid:durableId="570962672">
    <w:abstractNumId w:val="34"/>
  </w:num>
  <w:num w:numId="37" w16cid:durableId="1321159964">
    <w:abstractNumId w:val="7"/>
  </w:num>
  <w:num w:numId="38" w16cid:durableId="2035418988">
    <w:abstractNumId w:val="4"/>
  </w:num>
  <w:num w:numId="39" w16cid:durableId="1810174332">
    <w:abstractNumId w:val="33"/>
  </w:num>
  <w:num w:numId="40" w16cid:durableId="1813911482">
    <w:abstractNumId w:val="0"/>
  </w:num>
  <w:num w:numId="41" w16cid:durableId="1887836414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9D6"/>
    <w:rsid w:val="00001041"/>
    <w:rsid w:val="00001C46"/>
    <w:rsid w:val="00002201"/>
    <w:rsid w:val="00002456"/>
    <w:rsid w:val="000029BB"/>
    <w:rsid w:val="000038B0"/>
    <w:rsid w:val="00003A6F"/>
    <w:rsid w:val="00003AC6"/>
    <w:rsid w:val="00004224"/>
    <w:rsid w:val="000044FD"/>
    <w:rsid w:val="00004637"/>
    <w:rsid w:val="000047C1"/>
    <w:rsid w:val="0000499A"/>
    <w:rsid w:val="00005135"/>
    <w:rsid w:val="000054A1"/>
    <w:rsid w:val="00005A94"/>
    <w:rsid w:val="00005E28"/>
    <w:rsid w:val="00005EEC"/>
    <w:rsid w:val="0000657D"/>
    <w:rsid w:val="00006636"/>
    <w:rsid w:val="00006750"/>
    <w:rsid w:val="00006838"/>
    <w:rsid w:val="00006A62"/>
    <w:rsid w:val="00006FA6"/>
    <w:rsid w:val="00007568"/>
    <w:rsid w:val="00007A1B"/>
    <w:rsid w:val="00007B7B"/>
    <w:rsid w:val="0001032B"/>
    <w:rsid w:val="00010454"/>
    <w:rsid w:val="0001087E"/>
    <w:rsid w:val="00010CE9"/>
    <w:rsid w:val="000110FE"/>
    <w:rsid w:val="00011286"/>
    <w:rsid w:val="000114E8"/>
    <w:rsid w:val="000116C0"/>
    <w:rsid w:val="00011E49"/>
    <w:rsid w:val="00012038"/>
    <w:rsid w:val="0001237D"/>
    <w:rsid w:val="00012E31"/>
    <w:rsid w:val="00012EEE"/>
    <w:rsid w:val="0001305C"/>
    <w:rsid w:val="000132AB"/>
    <w:rsid w:val="000135E3"/>
    <w:rsid w:val="00013EAA"/>
    <w:rsid w:val="00013EAD"/>
    <w:rsid w:val="000141B9"/>
    <w:rsid w:val="000144AE"/>
    <w:rsid w:val="0001498C"/>
    <w:rsid w:val="00014B01"/>
    <w:rsid w:val="00014FE7"/>
    <w:rsid w:val="0001512E"/>
    <w:rsid w:val="000151CE"/>
    <w:rsid w:val="00015570"/>
    <w:rsid w:val="00015FDB"/>
    <w:rsid w:val="00016EEB"/>
    <w:rsid w:val="0001749E"/>
    <w:rsid w:val="00017741"/>
    <w:rsid w:val="00017B1D"/>
    <w:rsid w:val="00017B69"/>
    <w:rsid w:val="0002052B"/>
    <w:rsid w:val="000206C1"/>
    <w:rsid w:val="000206E2"/>
    <w:rsid w:val="00020CEA"/>
    <w:rsid w:val="00020E1C"/>
    <w:rsid w:val="00020E9B"/>
    <w:rsid w:val="00021381"/>
    <w:rsid w:val="00021526"/>
    <w:rsid w:val="000219C6"/>
    <w:rsid w:val="00021CD0"/>
    <w:rsid w:val="00022443"/>
    <w:rsid w:val="0002254F"/>
    <w:rsid w:val="000229E7"/>
    <w:rsid w:val="00022AB3"/>
    <w:rsid w:val="00022B8D"/>
    <w:rsid w:val="00023523"/>
    <w:rsid w:val="000244D3"/>
    <w:rsid w:val="000247F2"/>
    <w:rsid w:val="00024863"/>
    <w:rsid w:val="00024AE2"/>
    <w:rsid w:val="00024B71"/>
    <w:rsid w:val="00025173"/>
    <w:rsid w:val="00025653"/>
    <w:rsid w:val="00025765"/>
    <w:rsid w:val="00025858"/>
    <w:rsid w:val="00025F1B"/>
    <w:rsid w:val="00026274"/>
    <w:rsid w:val="000264AA"/>
    <w:rsid w:val="00026F23"/>
    <w:rsid w:val="00027A50"/>
    <w:rsid w:val="00027D58"/>
    <w:rsid w:val="00027FB8"/>
    <w:rsid w:val="0003042E"/>
    <w:rsid w:val="00030600"/>
    <w:rsid w:val="00030900"/>
    <w:rsid w:val="00031CA9"/>
    <w:rsid w:val="00031FD2"/>
    <w:rsid w:val="00032089"/>
    <w:rsid w:val="000322C1"/>
    <w:rsid w:val="00032B2D"/>
    <w:rsid w:val="00032D0B"/>
    <w:rsid w:val="00032F6A"/>
    <w:rsid w:val="00033634"/>
    <w:rsid w:val="0003372D"/>
    <w:rsid w:val="00033BAF"/>
    <w:rsid w:val="00033D63"/>
    <w:rsid w:val="0003418F"/>
    <w:rsid w:val="0003442E"/>
    <w:rsid w:val="00034541"/>
    <w:rsid w:val="00034A7C"/>
    <w:rsid w:val="00034C73"/>
    <w:rsid w:val="00035501"/>
    <w:rsid w:val="00035693"/>
    <w:rsid w:val="0003573B"/>
    <w:rsid w:val="000358E6"/>
    <w:rsid w:val="00035D2B"/>
    <w:rsid w:val="00036123"/>
    <w:rsid w:val="0003645B"/>
    <w:rsid w:val="000364CB"/>
    <w:rsid w:val="00036776"/>
    <w:rsid w:val="00036883"/>
    <w:rsid w:val="00036A19"/>
    <w:rsid w:val="00036CAC"/>
    <w:rsid w:val="00036DF7"/>
    <w:rsid w:val="000371B3"/>
    <w:rsid w:val="0003746A"/>
    <w:rsid w:val="0003775A"/>
    <w:rsid w:val="00037B72"/>
    <w:rsid w:val="00037CDF"/>
    <w:rsid w:val="00040772"/>
    <w:rsid w:val="00040E52"/>
    <w:rsid w:val="00041717"/>
    <w:rsid w:val="00041755"/>
    <w:rsid w:val="000417F6"/>
    <w:rsid w:val="00041E9C"/>
    <w:rsid w:val="0004205D"/>
    <w:rsid w:val="00042156"/>
    <w:rsid w:val="000421E7"/>
    <w:rsid w:val="00042258"/>
    <w:rsid w:val="0004272C"/>
    <w:rsid w:val="00042A69"/>
    <w:rsid w:val="000430BD"/>
    <w:rsid w:val="00043339"/>
    <w:rsid w:val="000434FC"/>
    <w:rsid w:val="000437AD"/>
    <w:rsid w:val="000439CB"/>
    <w:rsid w:val="00043F67"/>
    <w:rsid w:val="0004411A"/>
    <w:rsid w:val="0004432D"/>
    <w:rsid w:val="00044343"/>
    <w:rsid w:val="00044665"/>
    <w:rsid w:val="00044A22"/>
    <w:rsid w:val="00044DB6"/>
    <w:rsid w:val="00044EC2"/>
    <w:rsid w:val="0004518C"/>
    <w:rsid w:val="000453C6"/>
    <w:rsid w:val="00045460"/>
    <w:rsid w:val="00045DD8"/>
    <w:rsid w:val="00045FD7"/>
    <w:rsid w:val="00045FF3"/>
    <w:rsid w:val="00046624"/>
    <w:rsid w:val="0004686C"/>
    <w:rsid w:val="00046A79"/>
    <w:rsid w:val="00046B89"/>
    <w:rsid w:val="00046F6F"/>
    <w:rsid w:val="000501AF"/>
    <w:rsid w:val="0005035B"/>
    <w:rsid w:val="000503CA"/>
    <w:rsid w:val="0005051A"/>
    <w:rsid w:val="000506E3"/>
    <w:rsid w:val="00050A20"/>
    <w:rsid w:val="000510E8"/>
    <w:rsid w:val="000514AA"/>
    <w:rsid w:val="000519F6"/>
    <w:rsid w:val="0005200A"/>
    <w:rsid w:val="00052E8C"/>
    <w:rsid w:val="00053442"/>
    <w:rsid w:val="000536E5"/>
    <w:rsid w:val="00053C6A"/>
    <w:rsid w:val="00053DBA"/>
    <w:rsid w:val="000542F4"/>
    <w:rsid w:val="000544DB"/>
    <w:rsid w:val="00054C52"/>
    <w:rsid w:val="00054FFD"/>
    <w:rsid w:val="000552D0"/>
    <w:rsid w:val="00055361"/>
    <w:rsid w:val="00055776"/>
    <w:rsid w:val="00055E66"/>
    <w:rsid w:val="000566FE"/>
    <w:rsid w:val="00056750"/>
    <w:rsid w:val="00056C4A"/>
    <w:rsid w:val="00056EF1"/>
    <w:rsid w:val="000573FC"/>
    <w:rsid w:val="00057BFD"/>
    <w:rsid w:val="00057D57"/>
    <w:rsid w:val="00060220"/>
    <w:rsid w:val="000606B1"/>
    <w:rsid w:val="00060803"/>
    <w:rsid w:val="00060BFA"/>
    <w:rsid w:val="00060ECA"/>
    <w:rsid w:val="000612D2"/>
    <w:rsid w:val="00061A81"/>
    <w:rsid w:val="00062186"/>
    <w:rsid w:val="00062D88"/>
    <w:rsid w:val="00062F62"/>
    <w:rsid w:val="00063376"/>
    <w:rsid w:val="000634C7"/>
    <w:rsid w:val="000639FF"/>
    <w:rsid w:val="00063C66"/>
    <w:rsid w:val="0006415F"/>
    <w:rsid w:val="000644DD"/>
    <w:rsid w:val="000647E9"/>
    <w:rsid w:val="0006555B"/>
    <w:rsid w:val="000655A5"/>
    <w:rsid w:val="0006589C"/>
    <w:rsid w:val="00065927"/>
    <w:rsid w:val="00065B95"/>
    <w:rsid w:val="00065EAC"/>
    <w:rsid w:val="000669D6"/>
    <w:rsid w:val="00066AEC"/>
    <w:rsid w:val="00066B08"/>
    <w:rsid w:val="00066F56"/>
    <w:rsid w:val="0006718A"/>
    <w:rsid w:val="00067417"/>
    <w:rsid w:val="00067E26"/>
    <w:rsid w:val="00070094"/>
    <w:rsid w:val="0007014D"/>
    <w:rsid w:val="00070883"/>
    <w:rsid w:val="00070B02"/>
    <w:rsid w:val="00070C3E"/>
    <w:rsid w:val="00070E5E"/>
    <w:rsid w:val="00070FBB"/>
    <w:rsid w:val="0007101F"/>
    <w:rsid w:val="000711D1"/>
    <w:rsid w:val="000719D1"/>
    <w:rsid w:val="00071A19"/>
    <w:rsid w:val="00071C8C"/>
    <w:rsid w:val="000724C1"/>
    <w:rsid w:val="000724D3"/>
    <w:rsid w:val="000726F0"/>
    <w:rsid w:val="00073871"/>
    <w:rsid w:val="00073874"/>
    <w:rsid w:val="000741CA"/>
    <w:rsid w:val="00074B1E"/>
    <w:rsid w:val="00074C1B"/>
    <w:rsid w:val="00075560"/>
    <w:rsid w:val="00076055"/>
    <w:rsid w:val="0007614E"/>
    <w:rsid w:val="000763FF"/>
    <w:rsid w:val="00076572"/>
    <w:rsid w:val="00076AF2"/>
    <w:rsid w:val="00076B5D"/>
    <w:rsid w:val="00076CC8"/>
    <w:rsid w:val="00076F90"/>
    <w:rsid w:val="00076FC6"/>
    <w:rsid w:val="000777BC"/>
    <w:rsid w:val="00077865"/>
    <w:rsid w:val="000803E5"/>
    <w:rsid w:val="00080CCA"/>
    <w:rsid w:val="00081595"/>
    <w:rsid w:val="0008165F"/>
    <w:rsid w:val="00081908"/>
    <w:rsid w:val="00081B1E"/>
    <w:rsid w:val="00081CA2"/>
    <w:rsid w:val="00082123"/>
    <w:rsid w:val="0008221F"/>
    <w:rsid w:val="00082D6A"/>
    <w:rsid w:val="00083172"/>
    <w:rsid w:val="000831DF"/>
    <w:rsid w:val="000832E5"/>
    <w:rsid w:val="00083CB7"/>
    <w:rsid w:val="00083E14"/>
    <w:rsid w:val="00083EF6"/>
    <w:rsid w:val="00084881"/>
    <w:rsid w:val="00084F3E"/>
    <w:rsid w:val="00085385"/>
    <w:rsid w:val="00085604"/>
    <w:rsid w:val="00086AEF"/>
    <w:rsid w:val="00087B87"/>
    <w:rsid w:val="00090EDF"/>
    <w:rsid w:val="000911B0"/>
    <w:rsid w:val="000924EC"/>
    <w:rsid w:val="00092515"/>
    <w:rsid w:val="00092848"/>
    <w:rsid w:val="00092D32"/>
    <w:rsid w:val="00092D8C"/>
    <w:rsid w:val="000932BC"/>
    <w:rsid w:val="0009371F"/>
    <w:rsid w:val="00093AAD"/>
    <w:rsid w:val="00093C41"/>
    <w:rsid w:val="00093FD2"/>
    <w:rsid w:val="000942B1"/>
    <w:rsid w:val="00094345"/>
    <w:rsid w:val="00094672"/>
    <w:rsid w:val="00095573"/>
    <w:rsid w:val="0009581D"/>
    <w:rsid w:val="00096904"/>
    <w:rsid w:val="000978CB"/>
    <w:rsid w:val="00097EFF"/>
    <w:rsid w:val="000A0DD9"/>
    <w:rsid w:val="000A128B"/>
    <w:rsid w:val="000A1964"/>
    <w:rsid w:val="000A1E62"/>
    <w:rsid w:val="000A20A0"/>
    <w:rsid w:val="000A2F20"/>
    <w:rsid w:val="000A31A3"/>
    <w:rsid w:val="000A3C27"/>
    <w:rsid w:val="000A3DAC"/>
    <w:rsid w:val="000A3FA4"/>
    <w:rsid w:val="000A5307"/>
    <w:rsid w:val="000A59A8"/>
    <w:rsid w:val="000A60AB"/>
    <w:rsid w:val="000A60E2"/>
    <w:rsid w:val="000A68FC"/>
    <w:rsid w:val="000A6C12"/>
    <w:rsid w:val="000A6E10"/>
    <w:rsid w:val="000A6EDA"/>
    <w:rsid w:val="000A7029"/>
    <w:rsid w:val="000A723E"/>
    <w:rsid w:val="000B0010"/>
    <w:rsid w:val="000B0019"/>
    <w:rsid w:val="000B0A75"/>
    <w:rsid w:val="000B0B1B"/>
    <w:rsid w:val="000B0D66"/>
    <w:rsid w:val="000B11A1"/>
    <w:rsid w:val="000B13C6"/>
    <w:rsid w:val="000B14D7"/>
    <w:rsid w:val="000B16A5"/>
    <w:rsid w:val="000B1727"/>
    <w:rsid w:val="000B205A"/>
    <w:rsid w:val="000B2157"/>
    <w:rsid w:val="000B22E0"/>
    <w:rsid w:val="000B3422"/>
    <w:rsid w:val="000B35AF"/>
    <w:rsid w:val="000B387A"/>
    <w:rsid w:val="000B38B4"/>
    <w:rsid w:val="000B3EF1"/>
    <w:rsid w:val="000B3FC1"/>
    <w:rsid w:val="000B4185"/>
    <w:rsid w:val="000B475D"/>
    <w:rsid w:val="000B4D1A"/>
    <w:rsid w:val="000B4E12"/>
    <w:rsid w:val="000B5148"/>
    <w:rsid w:val="000B5727"/>
    <w:rsid w:val="000B5F67"/>
    <w:rsid w:val="000B6166"/>
    <w:rsid w:val="000B6E5B"/>
    <w:rsid w:val="000B6EF7"/>
    <w:rsid w:val="000B7075"/>
    <w:rsid w:val="000B772D"/>
    <w:rsid w:val="000C0175"/>
    <w:rsid w:val="000C06BE"/>
    <w:rsid w:val="000C14CD"/>
    <w:rsid w:val="000C1CF7"/>
    <w:rsid w:val="000C23C3"/>
    <w:rsid w:val="000C2530"/>
    <w:rsid w:val="000C2D0C"/>
    <w:rsid w:val="000C2F32"/>
    <w:rsid w:val="000C306A"/>
    <w:rsid w:val="000C330B"/>
    <w:rsid w:val="000C37A2"/>
    <w:rsid w:val="000C3B75"/>
    <w:rsid w:val="000C3BF4"/>
    <w:rsid w:val="000C3C9B"/>
    <w:rsid w:val="000C4175"/>
    <w:rsid w:val="000C4C0F"/>
    <w:rsid w:val="000C5032"/>
    <w:rsid w:val="000C5912"/>
    <w:rsid w:val="000C5985"/>
    <w:rsid w:val="000C5E7B"/>
    <w:rsid w:val="000C5F92"/>
    <w:rsid w:val="000C64DC"/>
    <w:rsid w:val="000C6732"/>
    <w:rsid w:val="000C6768"/>
    <w:rsid w:val="000C733E"/>
    <w:rsid w:val="000C780A"/>
    <w:rsid w:val="000C78B0"/>
    <w:rsid w:val="000C7B8B"/>
    <w:rsid w:val="000D0360"/>
    <w:rsid w:val="000D0852"/>
    <w:rsid w:val="000D12A4"/>
    <w:rsid w:val="000D13FD"/>
    <w:rsid w:val="000D18BD"/>
    <w:rsid w:val="000D1C84"/>
    <w:rsid w:val="000D24F5"/>
    <w:rsid w:val="000D295E"/>
    <w:rsid w:val="000D2F77"/>
    <w:rsid w:val="000D35E2"/>
    <w:rsid w:val="000D3CF5"/>
    <w:rsid w:val="000D3F03"/>
    <w:rsid w:val="000D41B1"/>
    <w:rsid w:val="000D4CAA"/>
    <w:rsid w:val="000D4FF6"/>
    <w:rsid w:val="000D50CC"/>
    <w:rsid w:val="000D583B"/>
    <w:rsid w:val="000D5BE8"/>
    <w:rsid w:val="000D63E4"/>
    <w:rsid w:val="000D7074"/>
    <w:rsid w:val="000D72CA"/>
    <w:rsid w:val="000D742C"/>
    <w:rsid w:val="000D75CC"/>
    <w:rsid w:val="000D7970"/>
    <w:rsid w:val="000D7DAA"/>
    <w:rsid w:val="000D7F22"/>
    <w:rsid w:val="000E00F7"/>
    <w:rsid w:val="000E02DE"/>
    <w:rsid w:val="000E0393"/>
    <w:rsid w:val="000E0D14"/>
    <w:rsid w:val="000E0E71"/>
    <w:rsid w:val="000E0FD1"/>
    <w:rsid w:val="000E1226"/>
    <w:rsid w:val="000E1613"/>
    <w:rsid w:val="000E1832"/>
    <w:rsid w:val="000E24C5"/>
    <w:rsid w:val="000E2681"/>
    <w:rsid w:val="000E27E3"/>
    <w:rsid w:val="000E2F62"/>
    <w:rsid w:val="000E30CC"/>
    <w:rsid w:val="000E36FA"/>
    <w:rsid w:val="000E3C80"/>
    <w:rsid w:val="000E3D15"/>
    <w:rsid w:val="000E3FE1"/>
    <w:rsid w:val="000E4630"/>
    <w:rsid w:val="000E4777"/>
    <w:rsid w:val="000E4CDA"/>
    <w:rsid w:val="000E4DFA"/>
    <w:rsid w:val="000E53A5"/>
    <w:rsid w:val="000E53E2"/>
    <w:rsid w:val="000E5DF0"/>
    <w:rsid w:val="000E5E93"/>
    <w:rsid w:val="000E6C54"/>
    <w:rsid w:val="000E6E9A"/>
    <w:rsid w:val="000E70B1"/>
    <w:rsid w:val="000E753B"/>
    <w:rsid w:val="000E7F90"/>
    <w:rsid w:val="000F1E2E"/>
    <w:rsid w:val="000F2C14"/>
    <w:rsid w:val="000F2C7D"/>
    <w:rsid w:val="000F368E"/>
    <w:rsid w:val="000F3A2E"/>
    <w:rsid w:val="000F406D"/>
    <w:rsid w:val="000F48D4"/>
    <w:rsid w:val="000F497B"/>
    <w:rsid w:val="000F54E0"/>
    <w:rsid w:val="000F5DF3"/>
    <w:rsid w:val="000F61A3"/>
    <w:rsid w:val="000F621F"/>
    <w:rsid w:val="000F62E1"/>
    <w:rsid w:val="000F65F0"/>
    <w:rsid w:val="000F6846"/>
    <w:rsid w:val="000F6D44"/>
    <w:rsid w:val="000F7616"/>
    <w:rsid w:val="000F789C"/>
    <w:rsid w:val="000F7B88"/>
    <w:rsid w:val="00100DEB"/>
    <w:rsid w:val="00101067"/>
    <w:rsid w:val="001016AF"/>
    <w:rsid w:val="00101750"/>
    <w:rsid w:val="0010192E"/>
    <w:rsid w:val="001019FC"/>
    <w:rsid w:val="00101A07"/>
    <w:rsid w:val="0010203C"/>
    <w:rsid w:val="00102194"/>
    <w:rsid w:val="001022BB"/>
    <w:rsid w:val="0010255D"/>
    <w:rsid w:val="00102B30"/>
    <w:rsid w:val="00102F9C"/>
    <w:rsid w:val="00103011"/>
    <w:rsid w:val="00103C29"/>
    <w:rsid w:val="001050C4"/>
    <w:rsid w:val="00105414"/>
    <w:rsid w:val="00105E6A"/>
    <w:rsid w:val="00106B16"/>
    <w:rsid w:val="00110256"/>
    <w:rsid w:val="0011029E"/>
    <w:rsid w:val="001107CC"/>
    <w:rsid w:val="00110D42"/>
    <w:rsid w:val="001111D8"/>
    <w:rsid w:val="00111351"/>
    <w:rsid w:val="00111486"/>
    <w:rsid w:val="0011148B"/>
    <w:rsid w:val="001124FB"/>
    <w:rsid w:val="00112639"/>
    <w:rsid w:val="001128D4"/>
    <w:rsid w:val="00112E61"/>
    <w:rsid w:val="00113008"/>
    <w:rsid w:val="00113111"/>
    <w:rsid w:val="00113132"/>
    <w:rsid w:val="00113E14"/>
    <w:rsid w:val="001144F6"/>
    <w:rsid w:val="00114AB2"/>
    <w:rsid w:val="00114DA6"/>
    <w:rsid w:val="00114E4B"/>
    <w:rsid w:val="0011584D"/>
    <w:rsid w:val="00115BA7"/>
    <w:rsid w:val="00115CFB"/>
    <w:rsid w:val="00116158"/>
    <w:rsid w:val="0011665A"/>
    <w:rsid w:val="001178F5"/>
    <w:rsid w:val="001179A7"/>
    <w:rsid w:val="00117C6D"/>
    <w:rsid w:val="001207DD"/>
    <w:rsid w:val="00120D75"/>
    <w:rsid w:val="0012116B"/>
    <w:rsid w:val="00121650"/>
    <w:rsid w:val="00121B7A"/>
    <w:rsid w:val="00122051"/>
    <w:rsid w:val="001220C9"/>
    <w:rsid w:val="001221CC"/>
    <w:rsid w:val="00122DA0"/>
    <w:rsid w:val="00122FDD"/>
    <w:rsid w:val="001238C1"/>
    <w:rsid w:val="00124346"/>
    <w:rsid w:val="00124364"/>
    <w:rsid w:val="0012458F"/>
    <w:rsid w:val="001250AC"/>
    <w:rsid w:val="00125BA1"/>
    <w:rsid w:val="001269CD"/>
    <w:rsid w:val="00126E0D"/>
    <w:rsid w:val="0012735B"/>
    <w:rsid w:val="00127C17"/>
    <w:rsid w:val="001301B5"/>
    <w:rsid w:val="00130D47"/>
    <w:rsid w:val="001314A7"/>
    <w:rsid w:val="00131D52"/>
    <w:rsid w:val="0013233D"/>
    <w:rsid w:val="00132453"/>
    <w:rsid w:val="001325B2"/>
    <w:rsid w:val="001325ED"/>
    <w:rsid w:val="00132AAF"/>
    <w:rsid w:val="00132F6C"/>
    <w:rsid w:val="00133637"/>
    <w:rsid w:val="00133F66"/>
    <w:rsid w:val="001340F1"/>
    <w:rsid w:val="001343EA"/>
    <w:rsid w:val="00134480"/>
    <w:rsid w:val="00134BB7"/>
    <w:rsid w:val="00135015"/>
    <w:rsid w:val="00135355"/>
    <w:rsid w:val="001356BC"/>
    <w:rsid w:val="001357B2"/>
    <w:rsid w:val="00136A4D"/>
    <w:rsid w:val="00137AA7"/>
    <w:rsid w:val="00137D22"/>
    <w:rsid w:val="00137F50"/>
    <w:rsid w:val="00140915"/>
    <w:rsid w:val="00140A48"/>
    <w:rsid w:val="001418C2"/>
    <w:rsid w:val="0014266D"/>
    <w:rsid w:val="0014296B"/>
    <w:rsid w:val="00142A75"/>
    <w:rsid w:val="00142AFA"/>
    <w:rsid w:val="00142B8C"/>
    <w:rsid w:val="00142E57"/>
    <w:rsid w:val="00143839"/>
    <w:rsid w:val="00143E38"/>
    <w:rsid w:val="0014480D"/>
    <w:rsid w:val="00144B86"/>
    <w:rsid w:val="00145190"/>
    <w:rsid w:val="00145444"/>
    <w:rsid w:val="00145690"/>
    <w:rsid w:val="00145859"/>
    <w:rsid w:val="001458B9"/>
    <w:rsid w:val="0014624B"/>
    <w:rsid w:val="00146960"/>
    <w:rsid w:val="00147308"/>
    <w:rsid w:val="001477FE"/>
    <w:rsid w:val="00150262"/>
    <w:rsid w:val="00150451"/>
    <w:rsid w:val="00150570"/>
    <w:rsid w:val="001505E2"/>
    <w:rsid w:val="0015063C"/>
    <w:rsid w:val="001506E4"/>
    <w:rsid w:val="00150AD5"/>
    <w:rsid w:val="00150C55"/>
    <w:rsid w:val="0015133A"/>
    <w:rsid w:val="001516FD"/>
    <w:rsid w:val="001517E5"/>
    <w:rsid w:val="001521D0"/>
    <w:rsid w:val="001528B7"/>
    <w:rsid w:val="00152A59"/>
    <w:rsid w:val="00152FA1"/>
    <w:rsid w:val="00153758"/>
    <w:rsid w:val="00153C9C"/>
    <w:rsid w:val="00153FA7"/>
    <w:rsid w:val="0015408F"/>
    <w:rsid w:val="00154BE4"/>
    <w:rsid w:val="00154DD6"/>
    <w:rsid w:val="001550DA"/>
    <w:rsid w:val="001558A6"/>
    <w:rsid w:val="00155925"/>
    <w:rsid w:val="001559CC"/>
    <w:rsid w:val="00155B23"/>
    <w:rsid w:val="00155F60"/>
    <w:rsid w:val="001566B0"/>
    <w:rsid w:val="001569FA"/>
    <w:rsid w:val="0015715E"/>
    <w:rsid w:val="00157370"/>
    <w:rsid w:val="001575D3"/>
    <w:rsid w:val="00157C7B"/>
    <w:rsid w:val="00157D17"/>
    <w:rsid w:val="001601F4"/>
    <w:rsid w:val="00160AA5"/>
    <w:rsid w:val="00160AB5"/>
    <w:rsid w:val="00160AE0"/>
    <w:rsid w:val="00160FBB"/>
    <w:rsid w:val="0016108B"/>
    <w:rsid w:val="00161220"/>
    <w:rsid w:val="00161B32"/>
    <w:rsid w:val="00161BFB"/>
    <w:rsid w:val="00162219"/>
    <w:rsid w:val="0016228B"/>
    <w:rsid w:val="001623AB"/>
    <w:rsid w:val="001627F5"/>
    <w:rsid w:val="00162D18"/>
    <w:rsid w:val="00163610"/>
    <w:rsid w:val="0016388E"/>
    <w:rsid w:val="00164602"/>
    <w:rsid w:val="00164804"/>
    <w:rsid w:val="00164CC7"/>
    <w:rsid w:val="001662C4"/>
    <w:rsid w:val="0016666B"/>
    <w:rsid w:val="001668BA"/>
    <w:rsid w:val="00166A67"/>
    <w:rsid w:val="00167040"/>
    <w:rsid w:val="001670EA"/>
    <w:rsid w:val="00167176"/>
    <w:rsid w:val="001678DF"/>
    <w:rsid w:val="00167BE6"/>
    <w:rsid w:val="00167E18"/>
    <w:rsid w:val="0017071D"/>
    <w:rsid w:val="00170FE2"/>
    <w:rsid w:val="00171A08"/>
    <w:rsid w:val="00171CFA"/>
    <w:rsid w:val="00171D3E"/>
    <w:rsid w:val="00171F50"/>
    <w:rsid w:val="0017204F"/>
    <w:rsid w:val="001724FF"/>
    <w:rsid w:val="001728C6"/>
    <w:rsid w:val="00172B36"/>
    <w:rsid w:val="00172F03"/>
    <w:rsid w:val="00173C74"/>
    <w:rsid w:val="00174532"/>
    <w:rsid w:val="0017496C"/>
    <w:rsid w:val="001750CE"/>
    <w:rsid w:val="00175190"/>
    <w:rsid w:val="00175466"/>
    <w:rsid w:val="00175904"/>
    <w:rsid w:val="00176B72"/>
    <w:rsid w:val="00176D7E"/>
    <w:rsid w:val="00177015"/>
    <w:rsid w:val="00177137"/>
    <w:rsid w:val="001773F6"/>
    <w:rsid w:val="0017747B"/>
    <w:rsid w:val="001774D4"/>
    <w:rsid w:val="00177720"/>
    <w:rsid w:val="00177837"/>
    <w:rsid w:val="00177BB7"/>
    <w:rsid w:val="001809FB"/>
    <w:rsid w:val="00180C8E"/>
    <w:rsid w:val="00180DFA"/>
    <w:rsid w:val="00180E03"/>
    <w:rsid w:val="001812EB"/>
    <w:rsid w:val="0018142A"/>
    <w:rsid w:val="001815A8"/>
    <w:rsid w:val="0018175B"/>
    <w:rsid w:val="0018179A"/>
    <w:rsid w:val="00181966"/>
    <w:rsid w:val="00181B9D"/>
    <w:rsid w:val="00181BAC"/>
    <w:rsid w:val="00181C68"/>
    <w:rsid w:val="00182BB6"/>
    <w:rsid w:val="00182BCD"/>
    <w:rsid w:val="00183132"/>
    <w:rsid w:val="00183767"/>
    <w:rsid w:val="00183D69"/>
    <w:rsid w:val="0018432F"/>
    <w:rsid w:val="0018439C"/>
    <w:rsid w:val="001850F9"/>
    <w:rsid w:val="0018516B"/>
    <w:rsid w:val="001852D8"/>
    <w:rsid w:val="0018540C"/>
    <w:rsid w:val="001859E0"/>
    <w:rsid w:val="00185BB1"/>
    <w:rsid w:val="00185BB2"/>
    <w:rsid w:val="00185EBF"/>
    <w:rsid w:val="0018666F"/>
    <w:rsid w:val="00187BAE"/>
    <w:rsid w:val="00187C91"/>
    <w:rsid w:val="0019009F"/>
    <w:rsid w:val="001908B5"/>
    <w:rsid w:val="00191856"/>
    <w:rsid w:val="00191E0D"/>
    <w:rsid w:val="00192042"/>
    <w:rsid w:val="00192335"/>
    <w:rsid w:val="001925D2"/>
    <w:rsid w:val="0019275D"/>
    <w:rsid w:val="00192843"/>
    <w:rsid w:val="0019318E"/>
    <w:rsid w:val="001936FB"/>
    <w:rsid w:val="00193994"/>
    <w:rsid w:val="0019431C"/>
    <w:rsid w:val="0019556D"/>
    <w:rsid w:val="001959BB"/>
    <w:rsid w:val="001961FB"/>
    <w:rsid w:val="001966C8"/>
    <w:rsid w:val="00196DB6"/>
    <w:rsid w:val="00196E35"/>
    <w:rsid w:val="00197163"/>
    <w:rsid w:val="00197604"/>
    <w:rsid w:val="00197797"/>
    <w:rsid w:val="00197FD1"/>
    <w:rsid w:val="001A00DD"/>
    <w:rsid w:val="001A0105"/>
    <w:rsid w:val="001A0FD6"/>
    <w:rsid w:val="001A1AB7"/>
    <w:rsid w:val="001A1C74"/>
    <w:rsid w:val="001A1E20"/>
    <w:rsid w:val="001A204A"/>
    <w:rsid w:val="001A2821"/>
    <w:rsid w:val="001A283A"/>
    <w:rsid w:val="001A2DD8"/>
    <w:rsid w:val="001A3108"/>
    <w:rsid w:val="001A3174"/>
    <w:rsid w:val="001A37CF"/>
    <w:rsid w:val="001A3993"/>
    <w:rsid w:val="001A3A52"/>
    <w:rsid w:val="001A4227"/>
    <w:rsid w:val="001A46D4"/>
    <w:rsid w:val="001A4720"/>
    <w:rsid w:val="001A483C"/>
    <w:rsid w:val="001A53CF"/>
    <w:rsid w:val="001A5F0A"/>
    <w:rsid w:val="001A6AD5"/>
    <w:rsid w:val="001A6D5B"/>
    <w:rsid w:val="001A71A2"/>
    <w:rsid w:val="001A71CE"/>
    <w:rsid w:val="001A7D15"/>
    <w:rsid w:val="001B035B"/>
    <w:rsid w:val="001B0866"/>
    <w:rsid w:val="001B0BB1"/>
    <w:rsid w:val="001B0E60"/>
    <w:rsid w:val="001B16C3"/>
    <w:rsid w:val="001B1A4F"/>
    <w:rsid w:val="001B2090"/>
    <w:rsid w:val="001B20D1"/>
    <w:rsid w:val="001B397B"/>
    <w:rsid w:val="001B3D70"/>
    <w:rsid w:val="001B3E72"/>
    <w:rsid w:val="001B4364"/>
    <w:rsid w:val="001B4828"/>
    <w:rsid w:val="001B4DF8"/>
    <w:rsid w:val="001B4F62"/>
    <w:rsid w:val="001B511D"/>
    <w:rsid w:val="001B5BE0"/>
    <w:rsid w:val="001B5D9A"/>
    <w:rsid w:val="001B5F2D"/>
    <w:rsid w:val="001B6280"/>
    <w:rsid w:val="001B63D0"/>
    <w:rsid w:val="001B6405"/>
    <w:rsid w:val="001B6FA8"/>
    <w:rsid w:val="001B74BF"/>
    <w:rsid w:val="001B785E"/>
    <w:rsid w:val="001B7EA1"/>
    <w:rsid w:val="001C0741"/>
    <w:rsid w:val="001C0866"/>
    <w:rsid w:val="001C0A9A"/>
    <w:rsid w:val="001C1AA7"/>
    <w:rsid w:val="001C1CEB"/>
    <w:rsid w:val="001C1DD0"/>
    <w:rsid w:val="001C2006"/>
    <w:rsid w:val="001C2170"/>
    <w:rsid w:val="001C247B"/>
    <w:rsid w:val="001C2D2E"/>
    <w:rsid w:val="001C41DA"/>
    <w:rsid w:val="001C4520"/>
    <w:rsid w:val="001C4AB5"/>
    <w:rsid w:val="001C4BD5"/>
    <w:rsid w:val="001C4DC4"/>
    <w:rsid w:val="001C4E2B"/>
    <w:rsid w:val="001C50F5"/>
    <w:rsid w:val="001C5968"/>
    <w:rsid w:val="001C5BE4"/>
    <w:rsid w:val="001C6048"/>
    <w:rsid w:val="001C622A"/>
    <w:rsid w:val="001C6CDA"/>
    <w:rsid w:val="001C6EC1"/>
    <w:rsid w:val="001C7002"/>
    <w:rsid w:val="001C709E"/>
    <w:rsid w:val="001C727D"/>
    <w:rsid w:val="001C7386"/>
    <w:rsid w:val="001C7939"/>
    <w:rsid w:val="001C7F79"/>
    <w:rsid w:val="001D00A4"/>
    <w:rsid w:val="001D051E"/>
    <w:rsid w:val="001D0885"/>
    <w:rsid w:val="001D0F18"/>
    <w:rsid w:val="001D14E8"/>
    <w:rsid w:val="001D1646"/>
    <w:rsid w:val="001D1E03"/>
    <w:rsid w:val="001D235E"/>
    <w:rsid w:val="001D26A4"/>
    <w:rsid w:val="001D290C"/>
    <w:rsid w:val="001D2A7F"/>
    <w:rsid w:val="001D3213"/>
    <w:rsid w:val="001D3EA6"/>
    <w:rsid w:val="001D3F8B"/>
    <w:rsid w:val="001D4584"/>
    <w:rsid w:val="001D48FA"/>
    <w:rsid w:val="001D4A8F"/>
    <w:rsid w:val="001D5582"/>
    <w:rsid w:val="001D5EF5"/>
    <w:rsid w:val="001D6104"/>
    <w:rsid w:val="001D6D00"/>
    <w:rsid w:val="001D6DCA"/>
    <w:rsid w:val="001D6E0A"/>
    <w:rsid w:val="001D7381"/>
    <w:rsid w:val="001D738C"/>
    <w:rsid w:val="001D77F6"/>
    <w:rsid w:val="001D7A31"/>
    <w:rsid w:val="001D7ABA"/>
    <w:rsid w:val="001D7D3B"/>
    <w:rsid w:val="001E014B"/>
    <w:rsid w:val="001E01FD"/>
    <w:rsid w:val="001E029E"/>
    <w:rsid w:val="001E0331"/>
    <w:rsid w:val="001E054C"/>
    <w:rsid w:val="001E0D2E"/>
    <w:rsid w:val="001E1327"/>
    <w:rsid w:val="001E1B1D"/>
    <w:rsid w:val="001E1DAE"/>
    <w:rsid w:val="001E2885"/>
    <w:rsid w:val="001E35FE"/>
    <w:rsid w:val="001E3A89"/>
    <w:rsid w:val="001E3C94"/>
    <w:rsid w:val="001E3ECC"/>
    <w:rsid w:val="001E40CA"/>
    <w:rsid w:val="001E4165"/>
    <w:rsid w:val="001E455C"/>
    <w:rsid w:val="001E45BB"/>
    <w:rsid w:val="001E45E2"/>
    <w:rsid w:val="001E4F34"/>
    <w:rsid w:val="001E50F2"/>
    <w:rsid w:val="001E56B6"/>
    <w:rsid w:val="001E733D"/>
    <w:rsid w:val="001E7D4D"/>
    <w:rsid w:val="001F005C"/>
    <w:rsid w:val="001F0D01"/>
    <w:rsid w:val="001F0E00"/>
    <w:rsid w:val="001F1559"/>
    <w:rsid w:val="001F15AF"/>
    <w:rsid w:val="001F24CA"/>
    <w:rsid w:val="001F269D"/>
    <w:rsid w:val="001F2EC0"/>
    <w:rsid w:val="001F3125"/>
    <w:rsid w:val="001F3806"/>
    <w:rsid w:val="001F42D0"/>
    <w:rsid w:val="001F4338"/>
    <w:rsid w:val="001F48D2"/>
    <w:rsid w:val="001F4EE3"/>
    <w:rsid w:val="001F51AC"/>
    <w:rsid w:val="001F532B"/>
    <w:rsid w:val="001F6550"/>
    <w:rsid w:val="001F685D"/>
    <w:rsid w:val="001F68AA"/>
    <w:rsid w:val="001F69F6"/>
    <w:rsid w:val="001F6A39"/>
    <w:rsid w:val="001F6D76"/>
    <w:rsid w:val="001F706E"/>
    <w:rsid w:val="001F7AA6"/>
    <w:rsid w:val="001F7BA3"/>
    <w:rsid w:val="002002B3"/>
    <w:rsid w:val="00200988"/>
    <w:rsid w:val="00200FA5"/>
    <w:rsid w:val="00201483"/>
    <w:rsid w:val="002017B8"/>
    <w:rsid w:val="00202076"/>
    <w:rsid w:val="002023D1"/>
    <w:rsid w:val="002028C4"/>
    <w:rsid w:val="00202C85"/>
    <w:rsid w:val="002035E2"/>
    <w:rsid w:val="002039C2"/>
    <w:rsid w:val="00203CE9"/>
    <w:rsid w:val="00204389"/>
    <w:rsid w:val="00204425"/>
    <w:rsid w:val="0020486D"/>
    <w:rsid w:val="00204E66"/>
    <w:rsid w:val="00204EA8"/>
    <w:rsid w:val="0020599B"/>
    <w:rsid w:val="0020601A"/>
    <w:rsid w:val="0020620D"/>
    <w:rsid w:val="002064BB"/>
    <w:rsid w:val="00206AFE"/>
    <w:rsid w:val="00206C2A"/>
    <w:rsid w:val="002073F1"/>
    <w:rsid w:val="00207447"/>
    <w:rsid w:val="002076B2"/>
    <w:rsid w:val="00207A4B"/>
    <w:rsid w:val="00207DDD"/>
    <w:rsid w:val="002103DD"/>
    <w:rsid w:val="0021164F"/>
    <w:rsid w:val="00211707"/>
    <w:rsid w:val="00211742"/>
    <w:rsid w:val="00211A46"/>
    <w:rsid w:val="002133A1"/>
    <w:rsid w:val="002133AE"/>
    <w:rsid w:val="00213534"/>
    <w:rsid w:val="0021361C"/>
    <w:rsid w:val="002136BA"/>
    <w:rsid w:val="00213B58"/>
    <w:rsid w:val="00213F9D"/>
    <w:rsid w:val="0021439C"/>
    <w:rsid w:val="00214801"/>
    <w:rsid w:val="00214AC8"/>
    <w:rsid w:val="00214CCF"/>
    <w:rsid w:val="00214D49"/>
    <w:rsid w:val="00215223"/>
    <w:rsid w:val="002152B1"/>
    <w:rsid w:val="002156F0"/>
    <w:rsid w:val="0021632B"/>
    <w:rsid w:val="00216659"/>
    <w:rsid w:val="00216B02"/>
    <w:rsid w:val="00216C5D"/>
    <w:rsid w:val="00217676"/>
    <w:rsid w:val="00217850"/>
    <w:rsid w:val="002179B8"/>
    <w:rsid w:val="00217CC9"/>
    <w:rsid w:val="00217D50"/>
    <w:rsid w:val="00220A2C"/>
    <w:rsid w:val="00220C54"/>
    <w:rsid w:val="00221FDE"/>
    <w:rsid w:val="002224BD"/>
    <w:rsid w:val="002224ED"/>
    <w:rsid w:val="00222E93"/>
    <w:rsid w:val="002230C2"/>
    <w:rsid w:val="0022324D"/>
    <w:rsid w:val="00223833"/>
    <w:rsid w:val="002239C6"/>
    <w:rsid w:val="002245CD"/>
    <w:rsid w:val="0022471B"/>
    <w:rsid w:val="002251EF"/>
    <w:rsid w:val="00225398"/>
    <w:rsid w:val="002253E2"/>
    <w:rsid w:val="002255AB"/>
    <w:rsid w:val="0022576D"/>
    <w:rsid w:val="00225B45"/>
    <w:rsid w:val="0022633D"/>
    <w:rsid w:val="00226450"/>
    <w:rsid w:val="002265DD"/>
    <w:rsid w:val="002267F9"/>
    <w:rsid w:val="00226D41"/>
    <w:rsid w:val="0022770C"/>
    <w:rsid w:val="0022796D"/>
    <w:rsid w:val="00227EBA"/>
    <w:rsid w:val="0023005B"/>
    <w:rsid w:val="0023053F"/>
    <w:rsid w:val="0023060D"/>
    <w:rsid w:val="00230624"/>
    <w:rsid w:val="00231E36"/>
    <w:rsid w:val="002326B6"/>
    <w:rsid w:val="00232766"/>
    <w:rsid w:val="00232AB6"/>
    <w:rsid w:val="00232C13"/>
    <w:rsid w:val="00232C94"/>
    <w:rsid w:val="00233252"/>
    <w:rsid w:val="002338CA"/>
    <w:rsid w:val="00233D02"/>
    <w:rsid w:val="002340A5"/>
    <w:rsid w:val="002348D6"/>
    <w:rsid w:val="00234A34"/>
    <w:rsid w:val="00234CC2"/>
    <w:rsid w:val="00234F1D"/>
    <w:rsid w:val="0023570D"/>
    <w:rsid w:val="00235981"/>
    <w:rsid w:val="00235F45"/>
    <w:rsid w:val="00236433"/>
    <w:rsid w:val="00237974"/>
    <w:rsid w:val="00240447"/>
    <w:rsid w:val="002409BC"/>
    <w:rsid w:val="00240C0D"/>
    <w:rsid w:val="00240C3F"/>
    <w:rsid w:val="0024100B"/>
    <w:rsid w:val="00241164"/>
    <w:rsid w:val="00242161"/>
    <w:rsid w:val="002422FC"/>
    <w:rsid w:val="002427D1"/>
    <w:rsid w:val="00242866"/>
    <w:rsid w:val="00242BE5"/>
    <w:rsid w:val="00243260"/>
    <w:rsid w:val="002439E7"/>
    <w:rsid w:val="00243E5B"/>
    <w:rsid w:val="0024406B"/>
    <w:rsid w:val="00244310"/>
    <w:rsid w:val="00244906"/>
    <w:rsid w:val="00244F14"/>
    <w:rsid w:val="00244FF1"/>
    <w:rsid w:val="00245058"/>
    <w:rsid w:val="0024509D"/>
    <w:rsid w:val="0024525E"/>
    <w:rsid w:val="0024564B"/>
    <w:rsid w:val="00245FBE"/>
    <w:rsid w:val="0024657C"/>
    <w:rsid w:val="00246702"/>
    <w:rsid w:val="00246714"/>
    <w:rsid w:val="002468B9"/>
    <w:rsid w:val="00246E4A"/>
    <w:rsid w:val="002501AA"/>
    <w:rsid w:val="00250456"/>
    <w:rsid w:val="00250854"/>
    <w:rsid w:val="002508A1"/>
    <w:rsid w:val="00250FA8"/>
    <w:rsid w:val="00252238"/>
    <w:rsid w:val="002529F2"/>
    <w:rsid w:val="00252AD7"/>
    <w:rsid w:val="00253087"/>
    <w:rsid w:val="00254554"/>
    <w:rsid w:val="00254B1F"/>
    <w:rsid w:val="00254CF3"/>
    <w:rsid w:val="00255842"/>
    <w:rsid w:val="0025594C"/>
    <w:rsid w:val="00255CEE"/>
    <w:rsid w:val="002561CB"/>
    <w:rsid w:val="00256A11"/>
    <w:rsid w:val="00256DC1"/>
    <w:rsid w:val="00257BC1"/>
    <w:rsid w:val="00257E6D"/>
    <w:rsid w:val="00260278"/>
    <w:rsid w:val="00260A08"/>
    <w:rsid w:val="00260A5C"/>
    <w:rsid w:val="00260AAE"/>
    <w:rsid w:val="00260BCC"/>
    <w:rsid w:val="00260E06"/>
    <w:rsid w:val="00260E82"/>
    <w:rsid w:val="00261FE9"/>
    <w:rsid w:val="00262B7D"/>
    <w:rsid w:val="00263BB7"/>
    <w:rsid w:val="00263D3A"/>
    <w:rsid w:val="00264066"/>
    <w:rsid w:val="0026448B"/>
    <w:rsid w:val="00264EA6"/>
    <w:rsid w:val="002651DE"/>
    <w:rsid w:val="0026558C"/>
    <w:rsid w:val="00266043"/>
    <w:rsid w:val="00266120"/>
    <w:rsid w:val="0026654C"/>
    <w:rsid w:val="00266C4C"/>
    <w:rsid w:val="002671C4"/>
    <w:rsid w:val="00267208"/>
    <w:rsid w:val="002674BF"/>
    <w:rsid w:val="00267E9D"/>
    <w:rsid w:val="0027000D"/>
    <w:rsid w:val="002704C4"/>
    <w:rsid w:val="002706F4"/>
    <w:rsid w:val="002708ED"/>
    <w:rsid w:val="00270D8A"/>
    <w:rsid w:val="00271323"/>
    <w:rsid w:val="0027136C"/>
    <w:rsid w:val="002716C6"/>
    <w:rsid w:val="00271AD2"/>
    <w:rsid w:val="00271BA9"/>
    <w:rsid w:val="00271F5C"/>
    <w:rsid w:val="00272545"/>
    <w:rsid w:val="002729C3"/>
    <w:rsid w:val="00272CC0"/>
    <w:rsid w:val="00273272"/>
    <w:rsid w:val="002733EF"/>
    <w:rsid w:val="002735AC"/>
    <w:rsid w:val="002738FA"/>
    <w:rsid w:val="00273C74"/>
    <w:rsid w:val="00273E32"/>
    <w:rsid w:val="002740BC"/>
    <w:rsid w:val="002741E7"/>
    <w:rsid w:val="0027424E"/>
    <w:rsid w:val="002744CB"/>
    <w:rsid w:val="002751F4"/>
    <w:rsid w:val="00275576"/>
    <w:rsid w:val="002756C9"/>
    <w:rsid w:val="00275A01"/>
    <w:rsid w:val="00276824"/>
    <w:rsid w:val="00276BAC"/>
    <w:rsid w:val="00277343"/>
    <w:rsid w:val="00277454"/>
    <w:rsid w:val="00277766"/>
    <w:rsid w:val="002778B2"/>
    <w:rsid w:val="00280334"/>
    <w:rsid w:val="0028085F"/>
    <w:rsid w:val="00280ABA"/>
    <w:rsid w:val="00280B6E"/>
    <w:rsid w:val="00280CF9"/>
    <w:rsid w:val="00280FF5"/>
    <w:rsid w:val="002810B1"/>
    <w:rsid w:val="002810D0"/>
    <w:rsid w:val="0028129D"/>
    <w:rsid w:val="00281391"/>
    <w:rsid w:val="00281402"/>
    <w:rsid w:val="002817A2"/>
    <w:rsid w:val="00281DCC"/>
    <w:rsid w:val="00282089"/>
    <w:rsid w:val="0028218E"/>
    <w:rsid w:val="00282373"/>
    <w:rsid w:val="002827E8"/>
    <w:rsid w:val="00282E09"/>
    <w:rsid w:val="002830B7"/>
    <w:rsid w:val="00283213"/>
    <w:rsid w:val="00283529"/>
    <w:rsid w:val="0028355B"/>
    <w:rsid w:val="0028370E"/>
    <w:rsid w:val="002838B1"/>
    <w:rsid w:val="00283B6C"/>
    <w:rsid w:val="00283D32"/>
    <w:rsid w:val="00284B50"/>
    <w:rsid w:val="00284E67"/>
    <w:rsid w:val="00284F35"/>
    <w:rsid w:val="00284F69"/>
    <w:rsid w:val="00285862"/>
    <w:rsid w:val="00285CBE"/>
    <w:rsid w:val="0028615C"/>
    <w:rsid w:val="00286655"/>
    <w:rsid w:val="00286728"/>
    <w:rsid w:val="002867CD"/>
    <w:rsid w:val="00287B69"/>
    <w:rsid w:val="0029011C"/>
    <w:rsid w:val="00290911"/>
    <w:rsid w:val="00290B10"/>
    <w:rsid w:val="00290C29"/>
    <w:rsid w:val="00290DED"/>
    <w:rsid w:val="002918B8"/>
    <w:rsid w:val="0029197E"/>
    <w:rsid w:val="00291E78"/>
    <w:rsid w:val="00292313"/>
    <w:rsid w:val="00292E87"/>
    <w:rsid w:val="00292EBD"/>
    <w:rsid w:val="00292F15"/>
    <w:rsid w:val="0029415F"/>
    <w:rsid w:val="002947D1"/>
    <w:rsid w:val="00294EA3"/>
    <w:rsid w:val="00294F49"/>
    <w:rsid w:val="00295739"/>
    <w:rsid w:val="00296317"/>
    <w:rsid w:val="0029685B"/>
    <w:rsid w:val="00296D13"/>
    <w:rsid w:val="00296FBC"/>
    <w:rsid w:val="00297503"/>
    <w:rsid w:val="002A0095"/>
    <w:rsid w:val="002A0229"/>
    <w:rsid w:val="002A028B"/>
    <w:rsid w:val="002A0E5F"/>
    <w:rsid w:val="002A1033"/>
    <w:rsid w:val="002A1163"/>
    <w:rsid w:val="002A138B"/>
    <w:rsid w:val="002A1B11"/>
    <w:rsid w:val="002A1BF5"/>
    <w:rsid w:val="002A1EA1"/>
    <w:rsid w:val="002A22CE"/>
    <w:rsid w:val="002A2706"/>
    <w:rsid w:val="002A3C48"/>
    <w:rsid w:val="002A3C68"/>
    <w:rsid w:val="002A4092"/>
    <w:rsid w:val="002A457A"/>
    <w:rsid w:val="002A463F"/>
    <w:rsid w:val="002A49D7"/>
    <w:rsid w:val="002A4EFE"/>
    <w:rsid w:val="002A5720"/>
    <w:rsid w:val="002A59C0"/>
    <w:rsid w:val="002A5BEA"/>
    <w:rsid w:val="002A68DA"/>
    <w:rsid w:val="002A693B"/>
    <w:rsid w:val="002A70BE"/>
    <w:rsid w:val="002B0357"/>
    <w:rsid w:val="002B045E"/>
    <w:rsid w:val="002B07D9"/>
    <w:rsid w:val="002B13F9"/>
    <w:rsid w:val="002B16C8"/>
    <w:rsid w:val="002B17B6"/>
    <w:rsid w:val="002B18EA"/>
    <w:rsid w:val="002B1A2F"/>
    <w:rsid w:val="002B1ACE"/>
    <w:rsid w:val="002B2058"/>
    <w:rsid w:val="002B21E6"/>
    <w:rsid w:val="002B2765"/>
    <w:rsid w:val="002B2898"/>
    <w:rsid w:val="002B2A25"/>
    <w:rsid w:val="002B2C3D"/>
    <w:rsid w:val="002B2C75"/>
    <w:rsid w:val="002B316F"/>
    <w:rsid w:val="002B3427"/>
    <w:rsid w:val="002B3B87"/>
    <w:rsid w:val="002B498F"/>
    <w:rsid w:val="002B4B02"/>
    <w:rsid w:val="002B4B8B"/>
    <w:rsid w:val="002B4BC8"/>
    <w:rsid w:val="002B4BCE"/>
    <w:rsid w:val="002B5D8B"/>
    <w:rsid w:val="002B5F11"/>
    <w:rsid w:val="002B5F6D"/>
    <w:rsid w:val="002B6354"/>
    <w:rsid w:val="002B64CB"/>
    <w:rsid w:val="002B6631"/>
    <w:rsid w:val="002B70A9"/>
    <w:rsid w:val="002B7AE1"/>
    <w:rsid w:val="002C07A3"/>
    <w:rsid w:val="002C28FC"/>
    <w:rsid w:val="002C2977"/>
    <w:rsid w:val="002C2D45"/>
    <w:rsid w:val="002C3A4D"/>
    <w:rsid w:val="002C3ED9"/>
    <w:rsid w:val="002C504B"/>
    <w:rsid w:val="002C5673"/>
    <w:rsid w:val="002C56AB"/>
    <w:rsid w:val="002C594A"/>
    <w:rsid w:val="002C596E"/>
    <w:rsid w:val="002C69A0"/>
    <w:rsid w:val="002C6CDD"/>
    <w:rsid w:val="002C6F01"/>
    <w:rsid w:val="002C7547"/>
    <w:rsid w:val="002C75D4"/>
    <w:rsid w:val="002C7CC9"/>
    <w:rsid w:val="002C7D7C"/>
    <w:rsid w:val="002D000C"/>
    <w:rsid w:val="002D0140"/>
    <w:rsid w:val="002D01F3"/>
    <w:rsid w:val="002D03F8"/>
    <w:rsid w:val="002D04BA"/>
    <w:rsid w:val="002D0706"/>
    <w:rsid w:val="002D0849"/>
    <w:rsid w:val="002D0947"/>
    <w:rsid w:val="002D0AEC"/>
    <w:rsid w:val="002D0F0D"/>
    <w:rsid w:val="002D168D"/>
    <w:rsid w:val="002D2298"/>
    <w:rsid w:val="002D2634"/>
    <w:rsid w:val="002D2B50"/>
    <w:rsid w:val="002D3D51"/>
    <w:rsid w:val="002D3DC4"/>
    <w:rsid w:val="002D4045"/>
    <w:rsid w:val="002D42AE"/>
    <w:rsid w:val="002D46F0"/>
    <w:rsid w:val="002D4915"/>
    <w:rsid w:val="002D52B1"/>
    <w:rsid w:val="002D5C69"/>
    <w:rsid w:val="002D5D78"/>
    <w:rsid w:val="002D5F39"/>
    <w:rsid w:val="002D60AD"/>
    <w:rsid w:val="002D687B"/>
    <w:rsid w:val="002D706E"/>
    <w:rsid w:val="002D7111"/>
    <w:rsid w:val="002D7452"/>
    <w:rsid w:val="002D7727"/>
    <w:rsid w:val="002E2166"/>
    <w:rsid w:val="002E2EEB"/>
    <w:rsid w:val="002E2F02"/>
    <w:rsid w:val="002E364C"/>
    <w:rsid w:val="002E4062"/>
    <w:rsid w:val="002E46A3"/>
    <w:rsid w:val="002E4837"/>
    <w:rsid w:val="002E4C47"/>
    <w:rsid w:val="002E53A3"/>
    <w:rsid w:val="002E5556"/>
    <w:rsid w:val="002E58AA"/>
    <w:rsid w:val="002E6127"/>
    <w:rsid w:val="002E644A"/>
    <w:rsid w:val="002E6683"/>
    <w:rsid w:val="002E72F6"/>
    <w:rsid w:val="002E7513"/>
    <w:rsid w:val="002E7CE6"/>
    <w:rsid w:val="002F0202"/>
    <w:rsid w:val="002F0804"/>
    <w:rsid w:val="002F0A38"/>
    <w:rsid w:val="002F0FE1"/>
    <w:rsid w:val="002F1174"/>
    <w:rsid w:val="002F15F1"/>
    <w:rsid w:val="002F15F4"/>
    <w:rsid w:val="002F28F9"/>
    <w:rsid w:val="002F2C05"/>
    <w:rsid w:val="002F2EF4"/>
    <w:rsid w:val="002F2FE8"/>
    <w:rsid w:val="002F3544"/>
    <w:rsid w:val="002F36F6"/>
    <w:rsid w:val="002F3CBD"/>
    <w:rsid w:val="002F4359"/>
    <w:rsid w:val="002F43C4"/>
    <w:rsid w:val="002F4540"/>
    <w:rsid w:val="002F472E"/>
    <w:rsid w:val="002F5672"/>
    <w:rsid w:val="002F5D3F"/>
    <w:rsid w:val="002F5D73"/>
    <w:rsid w:val="002F694D"/>
    <w:rsid w:val="002F6963"/>
    <w:rsid w:val="002F69F6"/>
    <w:rsid w:val="002F69FB"/>
    <w:rsid w:val="002F6B33"/>
    <w:rsid w:val="002F6B97"/>
    <w:rsid w:val="002F7085"/>
    <w:rsid w:val="002F715A"/>
    <w:rsid w:val="00301046"/>
    <w:rsid w:val="00301590"/>
    <w:rsid w:val="00301AB0"/>
    <w:rsid w:val="00301FF3"/>
    <w:rsid w:val="0030202F"/>
    <w:rsid w:val="00302716"/>
    <w:rsid w:val="0030281B"/>
    <w:rsid w:val="00302DB7"/>
    <w:rsid w:val="00303032"/>
    <w:rsid w:val="00303109"/>
    <w:rsid w:val="003037CE"/>
    <w:rsid w:val="00303983"/>
    <w:rsid w:val="00303F7B"/>
    <w:rsid w:val="0030494D"/>
    <w:rsid w:val="00304BF0"/>
    <w:rsid w:val="00304F1C"/>
    <w:rsid w:val="0030547C"/>
    <w:rsid w:val="00305BB4"/>
    <w:rsid w:val="00305CB6"/>
    <w:rsid w:val="00305F39"/>
    <w:rsid w:val="0030619E"/>
    <w:rsid w:val="00306202"/>
    <w:rsid w:val="003069E0"/>
    <w:rsid w:val="00307542"/>
    <w:rsid w:val="0030787E"/>
    <w:rsid w:val="003078D8"/>
    <w:rsid w:val="0031002D"/>
    <w:rsid w:val="00310443"/>
    <w:rsid w:val="00310CBE"/>
    <w:rsid w:val="00310E41"/>
    <w:rsid w:val="003111C2"/>
    <w:rsid w:val="003111C6"/>
    <w:rsid w:val="003117CA"/>
    <w:rsid w:val="00311BDF"/>
    <w:rsid w:val="00311C0B"/>
    <w:rsid w:val="00311CDE"/>
    <w:rsid w:val="00311F80"/>
    <w:rsid w:val="003123E2"/>
    <w:rsid w:val="003126AF"/>
    <w:rsid w:val="003128F3"/>
    <w:rsid w:val="00312B84"/>
    <w:rsid w:val="00312F9F"/>
    <w:rsid w:val="003131AA"/>
    <w:rsid w:val="00313669"/>
    <w:rsid w:val="003136E5"/>
    <w:rsid w:val="00313D10"/>
    <w:rsid w:val="00313F12"/>
    <w:rsid w:val="00314152"/>
    <w:rsid w:val="00314A13"/>
    <w:rsid w:val="00314F3A"/>
    <w:rsid w:val="00314F67"/>
    <w:rsid w:val="00314FFA"/>
    <w:rsid w:val="00315007"/>
    <w:rsid w:val="00315188"/>
    <w:rsid w:val="003156CA"/>
    <w:rsid w:val="0031644E"/>
    <w:rsid w:val="00316D30"/>
    <w:rsid w:val="00317D10"/>
    <w:rsid w:val="00320319"/>
    <w:rsid w:val="003204FE"/>
    <w:rsid w:val="0032077A"/>
    <w:rsid w:val="00320E13"/>
    <w:rsid w:val="00320E3B"/>
    <w:rsid w:val="00320FC5"/>
    <w:rsid w:val="003211AA"/>
    <w:rsid w:val="0032144E"/>
    <w:rsid w:val="003214DF"/>
    <w:rsid w:val="00321B75"/>
    <w:rsid w:val="0032223F"/>
    <w:rsid w:val="003225E8"/>
    <w:rsid w:val="00322861"/>
    <w:rsid w:val="00322CDB"/>
    <w:rsid w:val="0032352F"/>
    <w:rsid w:val="00323BC0"/>
    <w:rsid w:val="00323CB7"/>
    <w:rsid w:val="00323EF2"/>
    <w:rsid w:val="00323FBB"/>
    <w:rsid w:val="00324542"/>
    <w:rsid w:val="00324856"/>
    <w:rsid w:val="003249D6"/>
    <w:rsid w:val="00324BB1"/>
    <w:rsid w:val="00324E85"/>
    <w:rsid w:val="00324F5F"/>
    <w:rsid w:val="003255B8"/>
    <w:rsid w:val="003256A5"/>
    <w:rsid w:val="0032577B"/>
    <w:rsid w:val="00325C14"/>
    <w:rsid w:val="00325C6C"/>
    <w:rsid w:val="00325F3F"/>
    <w:rsid w:val="00326C95"/>
    <w:rsid w:val="00326F85"/>
    <w:rsid w:val="003270DD"/>
    <w:rsid w:val="003271D8"/>
    <w:rsid w:val="003272CB"/>
    <w:rsid w:val="00330A9B"/>
    <w:rsid w:val="00330BD1"/>
    <w:rsid w:val="00330F9E"/>
    <w:rsid w:val="0033153C"/>
    <w:rsid w:val="003315FF"/>
    <w:rsid w:val="00331819"/>
    <w:rsid w:val="0033220F"/>
    <w:rsid w:val="00332F25"/>
    <w:rsid w:val="00332FD7"/>
    <w:rsid w:val="00333015"/>
    <w:rsid w:val="00333284"/>
    <w:rsid w:val="003338DD"/>
    <w:rsid w:val="00333E9D"/>
    <w:rsid w:val="00334128"/>
    <w:rsid w:val="00334767"/>
    <w:rsid w:val="003353B2"/>
    <w:rsid w:val="00335B32"/>
    <w:rsid w:val="00336819"/>
    <w:rsid w:val="00336967"/>
    <w:rsid w:val="00336F46"/>
    <w:rsid w:val="003370CE"/>
    <w:rsid w:val="00337454"/>
    <w:rsid w:val="003375C5"/>
    <w:rsid w:val="0033767A"/>
    <w:rsid w:val="00337858"/>
    <w:rsid w:val="00337998"/>
    <w:rsid w:val="00337CE3"/>
    <w:rsid w:val="003407FB"/>
    <w:rsid w:val="003408CE"/>
    <w:rsid w:val="003411A3"/>
    <w:rsid w:val="003414C1"/>
    <w:rsid w:val="00341503"/>
    <w:rsid w:val="0034153A"/>
    <w:rsid w:val="003417AC"/>
    <w:rsid w:val="003417F1"/>
    <w:rsid w:val="00341B6D"/>
    <w:rsid w:val="00341BF4"/>
    <w:rsid w:val="0034217A"/>
    <w:rsid w:val="00342440"/>
    <w:rsid w:val="00342D26"/>
    <w:rsid w:val="00342E7B"/>
    <w:rsid w:val="00342EF2"/>
    <w:rsid w:val="0034343A"/>
    <w:rsid w:val="003439F3"/>
    <w:rsid w:val="00343A1E"/>
    <w:rsid w:val="00344A23"/>
    <w:rsid w:val="003452C8"/>
    <w:rsid w:val="0034556C"/>
    <w:rsid w:val="00345C4B"/>
    <w:rsid w:val="00345D83"/>
    <w:rsid w:val="00347187"/>
    <w:rsid w:val="00347371"/>
    <w:rsid w:val="00347762"/>
    <w:rsid w:val="003478CD"/>
    <w:rsid w:val="00347DE1"/>
    <w:rsid w:val="003504C1"/>
    <w:rsid w:val="0035078D"/>
    <w:rsid w:val="00350BD8"/>
    <w:rsid w:val="00350FD5"/>
    <w:rsid w:val="0035120C"/>
    <w:rsid w:val="003514BA"/>
    <w:rsid w:val="00351BE0"/>
    <w:rsid w:val="00352264"/>
    <w:rsid w:val="00352CE2"/>
    <w:rsid w:val="00352D4A"/>
    <w:rsid w:val="00352E79"/>
    <w:rsid w:val="00352F0B"/>
    <w:rsid w:val="00352FF8"/>
    <w:rsid w:val="003532D9"/>
    <w:rsid w:val="003532DB"/>
    <w:rsid w:val="00353B01"/>
    <w:rsid w:val="00353D19"/>
    <w:rsid w:val="0035486C"/>
    <w:rsid w:val="00354945"/>
    <w:rsid w:val="00354B98"/>
    <w:rsid w:val="00354C89"/>
    <w:rsid w:val="0035524A"/>
    <w:rsid w:val="00355571"/>
    <w:rsid w:val="003555DA"/>
    <w:rsid w:val="00355C80"/>
    <w:rsid w:val="003561F4"/>
    <w:rsid w:val="00356856"/>
    <w:rsid w:val="0035695F"/>
    <w:rsid w:val="00356B2B"/>
    <w:rsid w:val="00356D48"/>
    <w:rsid w:val="00356D8E"/>
    <w:rsid w:val="003575C7"/>
    <w:rsid w:val="00357760"/>
    <w:rsid w:val="0035777F"/>
    <w:rsid w:val="00360020"/>
    <w:rsid w:val="00360436"/>
    <w:rsid w:val="003607D6"/>
    <w:rsid w:val="00360D49"/>
    <w:rsid w:val="0036109B"/>
    <w:rsid w:val="00361283"/>
    <w:rsid w:val="003613BB"/>
    <w:rsid w:val="003613E5"/>
    <w:rsid w:val="003614A1"/>
    <w:rsid w:val="003614A9"/>
    <w:rsid w:val="003614E8"/>
    <w:rsid w:val="00361C36"/>
    <w:rsid w:val="00362092"/>
    <w:rsid w:val="003626C5"/>
    <w:rsid w:val="00362FD6"/>
    <w:rsid w:val="0036447D"/>
    <w:rsid w:val="003647A4"/>
    <w:rsid w:val="00364A8D"/>
    <w:rsid w:val="00364E35"/>
    <w:rsid w:val="00365559"/>
    <w:rsid w:val="003657B0"/>
    <w:rsid w:val="00365BEF"/>
    <w:rsid w:val="00365F9E"/>
    <w:rsid w:val="0036633F"/>
    <w:rsid w:val="003667EB"/>
    <w:rsid w:val="00366901"/>
    <w:rsid w:val="00366988"/>
    <w:rsid w:val="00366D94"/>
    <w:rsid w:val="00366DA4"/>
    <w:rsid w:val="00366DD1"/>
    <w:rsid w:val="00367192"/>
    <w:rsid w:val="00367848"/>
    <w:rsid w:val="00367B45"/>
    <w:rsid w:val="00367E92"/>
    <w:rsid w:val="00370304"/>
    <w:rsid w:val="00370E35"/>
    <w:rsid w:val="00370FD3"/>
    <w:rsid w:val="003710A5"/>
    <w:rsid w:val="003720AC"/>
    <w:rsid w:val="003725B1"/>
    <w:rsid w:val="003727FB"/>
    <w:rsid w:val="00373122"/>
    <w:rsid w:val="003731A1"/>
    <w:rsid w:val="003735FE"/>
    <w:rsid w:val="0037383B"/>
    <w:rsid w:val="00373C91"/>
    <w:rsid w:val="003742D6"/>
    <w:rsid w:val="0037437C"/>
    <w:rsid w:val="00374541"/>
    <w:rsid w:val="003745EF"/>
    <w:rsid w:val="003749FE"/>
    <w:rsid w:val="00374A4F"/>
    <w:rsid w:val="00374DBB"/>
    <w:rsid w:val="0037543D"/>
    <w:rsid w:val="003763F3"/>
    <w:rsid w:val="003768E7"/>
    <w:rsid w:val="00376B06"/>
    <w:rsid w:val="00376DAF"/>
    <w:rsid w:val="003770DE"/>
    <w:rsid w:val="003772ED"/>
    <w:rsid w:val="00377306"/>
    <w:rsid w:val="00380407"/>
    <w:rsid w:val="003804B5"/>
    <w:rsid w:val="00380951"/>
    <w:rsid w:val="003814AD"/>
    <w:rsid w:val="00381862"/>
    <w:rsid w:val="00381CA8"/>
    <w:rsid w:val="00382795"/>
    <w:rsid w:val="00382B70"/>
    <w:rsid w:val="0038308F"/>
    <w:rsid w:val="0038358C"/>
    <w:rsid w:val="003837F0"/>
    <w:rsid w:val="003839F2"/>
    <w:rsid w:val="003842C3"/>
    <w:rsid w:val="0038446C"/>
    <w:rsid w:val="00384B9F"/>
    <w:rsid w:val="00384F2F"/>
    <w:rsid w:val="0038589C"/>
    <w:rsid w:val="003858B2"/>
    <w:rsid w:val="003864D7"/>
    <w:rsid w:val="003872BA"/>
    <w:rsid w:val="00387711"/>
    <w:rsid w:val="00390022"/>
    <w:rsid w:val="00390199"/>
    <w:rsid w:val="00391438"/>
    <w:rsid w:val="003915C4"/>
    <w:rsid w:val="003918A1"/>
    <w:rsid w:val="00391B9A"/>
    <w:rsid w:val="003924D8"/>
    <w:rsid w:val="0039297D"/>
    <w:rsid w:val="003932A3"/>
    <w:rsid w:val="0039350C"/>
    <w:rsid w:val="00393D91"/>
    <w:rsid w:val="003945F8"/>
    <w:rsid w:val="00394876"/>
    <w:rsid w:val="003948DE"/>
    <w:rsid w:val="00394D4D"/>
    <w:rsid w:val="00394E2E"/>
    <w:rsid w:val="00395FCF"/>
    <w:rsid w:val="00396032"/>
    <w:rsid w:val="0039651C"/>
    <w:rsid w:val="00396597"/>
    <w:rsid w:val="00396B70"/>
    <w:rsid w:val="00396D39"/>
    <w:rsid w:val="00396EED"/>
    <w:rsid w:val="00397117"/>
    <w:rsid w:val="00397429"/>
    <w:rsid w:val="00397BAE"/>
    <w:rsid w:val="003A0BA5"/>
    <w:rsid w:val="003A11E3"/>
    <w:rsid w:val="003A23EC"/>
    <w:rsid w:val="003A2509"/>
    <w:rsid w:val="003A2E8F"/>
    <w:rsid w:val="003A30C9"/>
    <w:rsid w:val="003A3111"/>
    <w:rsid w:val="003A315D"/>
    <w:rsid w:val="003A3181"/>
    <w:rsid w:val="003A4100"/>
    <w:rsid w:val="003A426D"/>
    <w:rsid w:val="003A503A"/>
    <w:rsid w:val="003A5120"/>
    <w:rsid w:val="003A59DA"/>
    <w:rsid w:val="003A5DD5"/>
    <w:rsid w:val="003A5DD7"/>
    <w:rsid w:val="003A6078"/>
    <w:rsid w:val="003A646B"/>
    <w:rsid w:val="003A666E"/>
    <w:rsid w:val="003A6DC5"/>
    <w:rsid w:val="003A6F14"/>
    <w:rsid w:val="003A6FBA"/>
    <w:rsid w:val="003A7838"/>
    <w:rsid w:val="003A7902"/>
    <w:rsid w:val="003A7969"/>
    <w:rsid w:val="003A7D20"/>
    <w:rsid w:val="003A7F2C"/>
    <w:rsid w:val="003B0720"/>
    <w:rsid w:val="003B135B"/>
    <w:rsid w:val="003B150E"/>
    <w:rsid w:val="003B1844"/>
    <w:rsid w:val="003B3699"/>
    <w:rsid w:val="003B3968"/>
    <w:rsid w:val="003B3C7F"/>
    <w:rsid w:val="003B4609"/>
    <w:rsid w:val="003B4724"/>
    <w:rsid w:val="003B483F"/>
    <w:rsid w:val="003B4A7E"/>
    <w:rsid w:val="003B4E97"/>
    <w:rsid w:val="003B50C9"/>
    <w:rsid w:val="003B56BE"/>
    <w:rsid w:val="003B5A4B"/>
    <w:rsid w:val="003B5AC4"/>
    <w:rsid w:val="003B5C16"/>
    <w:rsid w:val="003B5F80"/>
    <w:rsid w:val="003B5FE7"/>
    <w:rsid w:val="003B6114"/>
    <w:rsid w:val="003B69CD"/>
    <w:rsid w:val="003B73CD"/>
    <w:rsid w:val="003B7999"/>
    <w:rsid w:val="003B7B99"/>
    <w:rsid w:val="003C0EAD"/>
    <w:rsid w:val="003C10E3"/>
    <w:rsid w:val="003C1384"/>
    <w:rsid w:val="003C152F"/>
    <w:rsid w:val="003C1714"/>
    <w:rsid w:val="003C17F3"/>
    <w:rsid w:val="003C1CB7"/>
    <w:rsid w:val="003C24BE"/>
    <w:rsid w:val="003C257F"/>
    <w:rsid w:val="003C29BF"/>
    <w:rsid w:val="003C2B6E"/>
    <w:rsid w:val="003C2BAC"/>
    <w:rsid w:val="003C373E"/>
    <w:rsid w:val="003C3DF1"/>
    <w:rsid w:val="003C40E9"/>
    <w:rsid w:val="003C4596"/>
    <w:rsid w:val="003C5664"/>
    <w:rsid w:val="003C61EB"/>
    <w:rsid w:val="003C6365"/>
    <w:rsid w:val="003C6561"/>
    <w:rsid w:val="003C73B5"/>
    <w:rsid w:val="003C7912"/>
    <w:rsid w:val="003C7960"/>
    <w:rsid w:val="003C7AF2"/>
    <w:rsid w:val="003C7C12"/>
    <w:rsid w:val="003C7C65"/>
    <w:rsid w:val="003D0E1A"/>
    <w:rsid w:val="003D11F8"/>
    <w:rsid w:val="003D17FA"/>
    <w:rsid w:val="003D181F"/>
    <w:rsid w:val="003D1F6B"/>
    <w:rsid w:val="003D1F93"/>
    <w:rsid w:val="003D2147"/>
    <w:rsid w:val="003D2347"/>
    <w:rsid w:val="003D2501"/>
    <w:rsid w:val="003D27B2"/>
    <w:rsid w:val="003D2DBF"/>
    <w:rsid w:val="003D3706"/>
    <w:rsid w:val="003D3AA9"/>
    <w:rsid w:val="003D42E3"/>
    <w:rsid w:val="003D4AE7"/>
    <w:rsid w:val="003D4EDE"/>
    <w:rsid w:val="003D5D14"/>
    <w:rsid w:val="003D6214"/>
    <w:rsid w:val="003D62F7"/>
    <w:rsid w:val="003D6322"/>
    <w:rsid w:val="003D66A8"/>
    <w:rsid w:val="003D6C26"/>
    <w:rsid w:val="003D70AA"/>
    <w:rsid w:val="003D7BC4"/>
    <w:rsid w:val="003E04D3"/>
    <w:rsid w:val="003E0655"/>
    <w:rsid w:val="003E1805"/>
    <w:rsid w:val="003E1887"/>
    <w:rsid w:val="003E1FA6"/>
    <w:rsid w:val="003E2DD9"/>
    <w:rsid w:val="003E301A"/>
    <w:rsid w:val="003E3869"/>
    <w:rsid w:val="003E392E"/>
    <w:rsid w:val="003E3ECB"/>
    <w:rsid w:val="003E4CB5"/>
    <w:rsid w:val="003E4F2C"/>
    <w:rsid w:val="003E5333"/>
    <w:rsid w:val="003E553C"/>
    <w:rsid w:val="003E5793"/>
    <w:rsid w:val="003E5B1C"/>
    <w:rsid w:val="003E5CB7"/>
    <w:rsid w:val="003E5ED4"/>
    <w:rsid w:val="003E6200"/>
    <w:rsid w:val="003E649A"/>
    <w:rsid w:val="003E6A74"/>
    <w:rsid w:val="003E70F2"/>
    <w:rsid w:val="003E7A89"/>
    <w:rsid w:val="003E7B10"/>
    <w:rsid w:val="003E7DAC"/>
    <w:rsid w:val="003F02B2"/>
    <w:rsid w:val="003F0437"/>
    <w:rsid w:val="003F2215"/>
    <w:rsid w:val="003F2695"/>
    <w:rsid w:val="003F274B"/>
    <w:rsid w:val="003F29A6"/>
    <w:rsid w:val="003F3AB9"/>
    <w:rsid w:val="003F3DE0"/>
    <w:rsid w:val="003F3F00"/>
    <w:rsid w:val="003F456D"/>
    <w:rsid w:val="003F4811"/>
    <w:rsid w:val="003F4D85"/>
    <w:rsid w:val="003F4F06"/>
    <w:rsid w:val="003F4F84"/>
    <w:rsid w:val="003F540B"/>
    <w:rsid w:val="003F55EA"/>
    <w:rsid w:val="003F5768"/>
    <w:rsid w:val="003F5798"/>
    <w:rsid w:val="003F5936"/>
    <w:rsid w:val="003F664A"/>
    <w:rsid w:val="003F6C58"/>
    <w:rsid w:val="003F759A"/>
    <w:rsid w:val="003F7659"/>
    <w:rsid w:val="004007CD"/>
    <w:rsid w:val="00400838"/>
    <w:rsid w:val="00400F1A"/>
    <w:rsid w:val="004010EC"/>
    <w:rsid w:val="0040166E"/>
    <w:rsid w:val="004019FC"/>
    <w:rsid w:val="00401ACD"/>
    <w:rsid w:val="00401D4A"/>
    <w:rsid w:val="0040271A"/>
    <w:rsid w:val="00402754"/>
    <w:rsid w:val="00402D7A"/>
    <w:rsid w:val="00402E7A"/>
    <w:rsid w:val="00402EBE"/>
    <w:rsid w:val="00402F88"/>
    <w:rsid w:val="0040363B"/>
    <w:rsid w:val="00403900"/>
    <w:rsid w:val="00403E86"/>
    <w:rsid w:val="004044B3"/>
    <w:rsid w:val="00404920"/>
    <w:rsid w:val="00404A19"/>
    <w:rsid w:val="004052F4"/>
    <w:rsid w:val="00405A3E"/>
    <w:rsid w:val="00405FEA"/>
    <w:rsid w:val="004062E3"/>
    <w:rsid w:val="00406FAC"/>
    <w:rsid w:val="00407BC1"/>
    <w:rsid w:val="00410C3A"/>
    <w:rsid w:val="00410D2C"/>
    <w:rsid w:val="004116A4"/>
    <w:rsid w:val="00411CD2"/>
    <w:rsid w:val="00412EE7"/>
    <w:rsid w:val="00413742"/>
    <w:rsid w:val="00413BCE"/>
    <w:rsid w:val="00413D67"/>
    <w:rsid w:val="004143E4"/>
    <w:rsid w:val="004145C5"/>
    <w:rsid w:val="00415757"/>
    <w:rsid w:val="004159DE"/>
    <w:rsid w:val="00416488"/>
    <w:rsid w:val="004165F5"/>
    <w:rsid w:val="004170D6"/>
    <w:rsid w:val="0041739F"/>
    <w:rsid w:val="004173D5"/>
    <w:rsid w:val="00417D4B"/>
    <w:rsid w:val="00417FB2"/>
    <w:rsid w:val="004205A9"/>
    <w:rsid w:val="00421EE1"/>
    <w:rsid w:val="00422461"/>
    <w:rsid w:val="00422F25"/>
    <w:rsid w:val="004231B6"/>
    <w:rsid w:val="0042482F"/>
    <w:rsid w:val="0042546C"/>
    <w:rsid w:val="00425A8D"/>
    <w:rsid w:val="00425CAE"/>
    <w:rsid w:val="0042663D"/>
    <w:rsid w:val="004266FC"/>
    <w:rsid w:val="00426842"/>
    <w:rsid w:val="00426A77"/>
    <w:rsid w:val="00426AFC"/>
    <w:rsid w:val="0042730E"/>
    <w:rsid w:val="004279A6"/>
    <w:rsid w:val="00427BE6"/>
    <w:rsid w:val="004311EC"/>
    <w:rsid w:val="004314E1"/>
    <w:rsid w:val="004314F3"/>
    <w:rsid w:val="00431685"/>
    <w:rsid w:val="00431A5E"/>
    <w:rsid w:val="00432B7D"/>
    <w:rsid w:val="00432F7A"/>
    <w:rsid w:val="004333B7"/>
    <w:rsid w:val="00433D49"/>
    <w:rsid w:val="0043408F"/>
    <w:rsid w:val="0043409F"/>
    <w:rsid w:val="004340CB"/>
    <w:rsid w:val="00434594"/>
    <w:rsid w:val="00434F51"/>
    <w:rsid w:val="0043519F"/>
    <w:rsid w:val="004358B3"/>
    <w:rsid w:val="0043607A"/>
    <w:rsid w:val="0043624B"/>
    <w:rsid w:val="004364E5"/>
    <w:rsid w:val="00436509"/>
    <w:rsid w:val="00436585"/>
    <w:rsid w:val="0044080D"/>
    <w:rsid w:val="004415A6"/>
    <w:rsid w:val="00441D84"/>
    <w:rsid w:val="00441DA9"/>
    <w:rsid w:val="00441DF2"/>
    <w:rsid w:val="00441ECB"/>
    <w:rsid w:val="00442295"/>
    <w:rsid w:val="004422C1"/>
    <w:rsid w:val="004432FB"/>
    <w:rsid w:val="0044355B"/>
    <w:rsid w:val="0044378A"/>
    <w:rsid w:val="00443800"/>
    <w:rsid w:val="00444085"/>
    <w:rsid w:val="00444179"/>
    <w:rsid w:val="0044462C"/>
    <w:rsid w:val="00444659"/>
    <w:rsid w:val="00444B96"/>
    <w:rsid w:val="00445200"/>
    <w:rsid w:val="00445308"/>
    <w:rsid w:val="00445865"/>
    <w:rsid w:val="00445C2D"/>
    <w:rsid w:val="00445CF5"/>
    <w:rsid w:val="004466D2"/>
    <w:rsid w:val="00446915"/>
    <w:rsid w:val="00446F34"/>
    <w:rsid w:val="004472FE"/>
    <w:rsid w:val="00447310"/>
    <w:rsid w:val="004502D0"/>
    <w:rsid w:val="00450842"/>
    <w:rsid w:val="00450F97"/>
    <w:rsid w:val="00451CBB"/>
    <w:rsid w:val="004525E5"/>
    <w:rsid w:val="00452704"/>
    <w:rsid w:val="0045289E"/>
    <w:rsid w:val="00452D79"/>
    <w:rsid w:val="0045302D"/>
    <w:rsid w:val="00453101"/>
    <w:rsid w:val="004538AE"/>
    <w:rsid w:val="004539BB"/>
    <w:rsid w:val="00453D0B"/>
    <w:rsid w:val="004540FE"/>
    <w:rsid w:val="004541F3"/>
    <w:rsid w:val="00454235"/>
    <w:rsid w:val="004544BE"/>
    <w:rsid w:val="00454590"/>
    <w:rsid w:val="00454634"/>
    <w:rsid w:val="00454BA2"/>
    <w:rsid w:val="0045558D"/>
    <w:rsid w:val="004556F6"/>
    <w:rsid w:val="00455705"/>
    <w:rsid w:val="00455E61"/>
    <w:rsid w:val="004566EC"/>
    <w:rsid w:val="004566F5"/>
    <w:rsid w:val="00456904"/>
    <w:rsid w:val="00456E71"/>
    <w:rsid w:val="00457867"/>
    <w:rsid w:val="004601DA"/>
    <w:rsid w:val="00461B45"/>
    <w:rsid w:val="00461F92"/>
    <w:rsid w:val="00462158"/>
    <w:rsid w:val="00462929"/>
    <w:rsid w:val="00462A67"/>
    <w:rsid w:val="00462E14"/>
    <w:rsid w:val="00462FEF"/>
    <w:rsid w:val="004632D3"/>
    <w:rsid w:val="0046372F"/>
    <w:rsid w:val="0046381B"/>
    <w:rsid w:val="00463C0C"/>
    <w:rsid w:val="0046410E"/>
    <w:rsid w:val="004646C3"/>
    <w:rsid w:val="004646EF"/>
    <w:rsid w:val="00464CB4"/>
    <w:rsid w:val="0046618D"/>
    <w:rsid w:val="00466749"/>
    <w:rsid w:val="0046678F"/>
    <w:rsid w:val="0046682F"/>
    <w:rsid w:val="00466940"/>
    <w:rsid w:val="00466BA5"/>
    <w:rsid w:val="00466BB6"/>
    <w:rsid w:val="00467D0C"/>
    <w:rsid w:val="00467E5A"/>
    <w:rsid w:val="00470B43"/>
    <w:rsid w:val="00471458"/>
    <w:rsid w:val="00471FF1"/>
    <w:rsid w:val="004721B5"/>
    <w:rsid w:val="004728D2"/>
    <w:rsid w:val="00472904"/>
    <w:rsid w:val="00472FCE"/>
    <w:rsid w:val="00473217"/>
    <w:rsid w:val="0047481B"/>
    <w:rsid w:val="00474990"/>
    <w:rsid w:val="00474DFE"/>
    <w:rsid w:val="004751FE"/>
    <w:rsid w:val="00475648"/>
    <w:rsid w:val="0047587E"/>
    <w:rsid w:val="00475CF0"/>
    <w:rsid w:val="00475E0D"/>
    <w:rsid w:val="004765FD"/>
    <w:rsid w:val="004766D9"/>
    <w:rsid w:val="00476BB7"/>
    <w:rsid w:val="0048028B"/>
    <w:rsid w:val="004802DA"/>
    <w:rsid w:val="00480A14"/>
    <w:rsid w:val="00481699"/>
    <w:rsid w:val="0048169F"/>
    <w:rsid w:val="004817B8"/>
    <w:rsid w:val="00481B36"/>
    <w:rsid w:val="00481E6F"/>
    <w:rsid w:val="004826C7"/>
    <w:rsid w:val="0048349E"/>
    <w:rsid w:val="004836E2"/>
    <w:rsid w:val="00483808"/>
    <w:rsid w:val="00483A0E"/>
    <w:rsid w:val="00483C5C"/>
    <w:rsid w:val="00483D41"/>
    <w:rsid w:val="00483E5C"/>
    <w:rsid w:val="00483FF6"/>
    <w:rsid w:val="004844FC"/>
    <w:rsid w:val="00484F1E"/>
    <w:rsid w:val="00484F82"/>
    <w:rsid w:val="00485DF6"/>
    <w:rsid w:val="0048666F"/>
    <w:rsid w:val="00486906"/>
    <w:rsid w:val="004869A5"/>
    <w:rsid w:val="004877E7"/>
    <w:rsid w:val="00487A35"/>
    <w:rsid w:val="00490015"/>
    <w:rsid w:val="004908E9"/>
    <w:rsid w:val="0049097C"/>
    <w:rsid w:val="004909BF"/>
    <w:rsid w:val="0049119E"/>
    <w:rsid w:val="004911F5"/>
    <w:rsid w:val="004929F9"/>
    <w:rsid w:val="00492A4F"/>
    <w:rsid w:val="00492D16"/>
    <w:rsid w:val="00492FC4"/>
    <w:rsid w:val="004933F3"/>
    <w:rsid w:val="00493953"/>
    <w:rsid w:val="00493A68"/>
    <w:rsid w:val="00493AF9"/>
    <w:rsid w:val="00493D8E"/>
    <w:rsid w:val="00494057"/>
    <w:rsid w:val="00494613"/>
    <w:rsid w:val="0049466F"/>
    <w:rsid w:val="00494923"/>
    <w:rsid w:val="00494CBE"/>
    <w:rsid w:val="004950B3"/>
    <w:rsid w:val="00495132"/>
    <w:rsid w:val="004953E5"/>
    <w:rsid w:val="00495C18"/>
    <w:rsid w:val="00496427"/>
    <w:rsid w:val="00496750"/>
    <w:rsid w:val="00496794"/>
    <w:rsid w:val="004974D0"/>
    <w:rsid w:val="004978C0"/>
    <w:rsid w:val="00497C77"/>
    <w:rsid w:val="00497D1B"/>
    <w:rsid w:val="00497EEB"/>
    <w:rsid w:val="004A0741"/>
    <w:rsid w:val="004A1374"/>
    <w:rsid w:val="004A1759"/>
    <w:rsid w:val="004A1862"/>
    <w:rsid w:val="004A197B"/>
    <w:rsid w:val="004A22DE"/>
    <w:rsid w:val="004A2B35"/>
    <w:rsid w:val="004A2E91"/>
    <w:rsid w:val="004A3E14"/>
    <w:rsid w:val="004A4013"/>
    <w:rsid w:val="004A451E"/>
    <w:rsid w:val="004A4834"/>
    <w:rsid w:val="004A4EDF"/>
    <w:rsid w:val="004A53DC"/>
    <w:rsid w:val="004A57F5"/>
    <w:rsid w:val="004A5B8A"/>
    <w:rsid w:val="004A5F1B"/>
    <w:rsid w:val="004A5FF0"/>
    <w:rsid w:val="004A610A"/>
    <w:rsid w:val="004A629A"/>
    <w:rsid w:val="004A640D"/>
    <w:rsid w:val="004A6518"/>
    <w:rsid w:val="004A6C51"/>
    <w:rsid w:val="004A6FD9"/>
    <w:rsid w:val="004A711D"/>
    <w:rsid w:val="004A7883"/>
    <w:rsid w:val="004A7C31"/>
    <w:rsid w:val="004A7D7D"/>
    <w:rsid w:val="004B09E8"/>
    <w:rsid w:val="004B0A20"/>
    <w:rsid w:val="004B0E8F"/>
    <w:rsid w:val="004B1022"/>
    <w:rsid w:val="004B2157"/>
    <w:rsid w:val="004B2852"/>
    <w:rsid w:val="004B2BCD"/>
    <w:rsid w:val="004B2FFF"/>
    <w:rsid w:val="004B3BEA"/>
    <w:rsid w:val="004B3F66"/>
    <w:rsid w:val="004B3F97"/>
    <w:rsid w:val="004B4276"/>
    <w:rsid w:val="004B43ED"/>
    <w:rsid w:val="004B446C"/>
    <w:rsid w:val="004B4EE3"/>
    <w:rsid w:val="004B6008"/>
    <w:rsid w:val="004B60A6"/>
    <w:rsid w:val="004B6660"/>
    <w:rsid w:val="004B6928"/>
    <w:rsid w:val="004B6C3E"/>
    <w:rsid w:val="004B6CC2"/>
    <w:rsid w:val="004B6EEF"/>
    <w:rsid w:val="004B7616"/>
    <w:rsid w:val="004B786C"/>
    <w:rsid w:val="004B7A1F"/>
    <w:rsid w:val="004C06A4"/>
    <w:rsid w:val="004C0940"/>
    <w:rsid w:val="004C098B"/>
    <w:rsid w:val="004C0B68"/>
    <w:rsid w:val="004C0E8A"/>
    <w:rsid w:val="004C1042"/>
    <w:rsid w:val="004C161D"/>
    <w:rsid w:val="004C1A6F"/>
    <w:rsid w:val="004C1E5A"/>
    <w:rsid w:val="004C1F00"/>
    <w:rsid w:val="004C212A"/>
    <w:rsid w:val="004C3514"/>
    <w:rsid w:val="004C3589"/>
    <w:rsid w:val="004C3B69"/>
    <w:rsid w:val="004C4132"/>
    <w:rsid w:val="004C4A6B"/>
    <w:rsid w:val="004C58BD"/>
    <w:rsid w:val="004C5C66"/>
    <w:rsid w:val="004C6225"/>
    <w:rsid w:val="004C6987"/>
    <w:rsid w:val="004C6BC5"/>
    <w:rsid w:val="004C7726"/>
    <w:rsid w:val="004C7861"/>
    <w:rsid w:val="004C7A18"/>
    <w:rsid w:val="004C7BDF"/>
    <w:rsid w:val="004C7BE2"/>
    <w:rsid w:val="004D06E8"/>
    <w:rsid w:val="004D0E8F"/>
    <w:rsid w:val="004D0FB2"/>
    <w:rsid w:val="004D2AAF"/>
    <w:rsid w:val="004D2B23"/>
    <w:rsid w:val="004D2C32"/>
    <w:rsid w:val="004D32D2"/>
    <w:rsid w:val="004D347B"/>
    <w:rsid w:val="004D3653"/>
    <w:rsid w:val="004D3B45"/>
    <w:rsid w:val="004D426E"/>
    <w:rsid w:val="004D445F"/>
    <w:rsid w:val="004D519F"/>
    <w:rsid w:val="004D54D2"/>
    <w:rsid w:val="004D5CE2"/>
    <w:rsid w:val="004D5E82"/>
    <w:rsid w:val="004D6B00"/>
    <w:rsid w:val="004D6F1B"/>
    <w:rsid w:val="004D7302"/>
    <w:rsid w:val="004D75E3"/>
    <w:rsid w:val="004D77C9"/>
    <w:rsid w:val="004D780D"/>
    <w:rsid w:val="004D7B49"/>
    <w:rsid w:val="004E02F0"/>
    <w:rsid w:val="004E0603"/>
    <w:rsid w:val="004E071E"/>
    <w:rsid w:val="004E0A48"/>
    <w:rsid w:val="004E0C1A"/>
    <w:rsid w:val="004E132B"/>
    <w:rsid w:val="004E1B04"/>
    <w:rsid w:val="004E1C3C"/>
    <w:rsid w:val="004E23C6"/>
    <w:rsid w:val="004E2E15"/>
    <w:rsid w:val="004E3078"/>
    <w:rsid w:val="004E312A"/>
    <w:rsid w:val="004E52CE"/>
    <w:rsid w:val="004E596F"/>
    <w:rsid w:val="004E5C21"/>
    <w:rsid w:val="004E5E7C"/>
    <w:rsid w:val="004E62BF"/>
    <w:rsid w:val="004E6AA1"/>
    <w:rsid w:val="004E7672"/>
    <w:rsid w:val="004E7820"/>
    <w:rsid w:val="004E7D4C"/>
    <w:rsid w:val="004E7D64"/>
    <w:rsid w:val="004F02FA"/>
    <w:rsid w:val="004F037A"/>
    <w:rsid w:val="004F0430"/>
    <w:rsid w:val="004F074A"/>
    <w:rsid w:val="004F0AB1"/>
    <w:rsid w:val="004F1120"/>
    <w:rsid w:val="004F1A43"/>
    <w:rsid w:val="004F1A66"/>
    <w:rsid w:val="004F1E8B"/>
    <w:rsid w:val="004F1EC4"/>
    <w:rsid w:val="004F24CB"/>
    <w:rsid w:val="004F2955"/>
    <w:rsid w:val="004F305C"/>
    <w:rsid w:val="004F3492"/>
    <w:rsid w:val="004F4905"/>
    <w:rsid w:val="004F4AE3"/>
    <w:rsid w:val="004F4FB4"/>
    <w:rsid w:val="004F56F3"/>
    <w:rsid w:val="004F5D5E"/>
    <w:rsid w:val="004F61E7"/>
    <w:rsid w:val="004F6339"/>
    <w:rsid w:val="004F6A4D"/>
    <w:rsid w:val="004F6C48"/>
    <w:rsid w:val="004F6D14"/>
    <w:rsid w:val="004F6EA2"/>
    <w:rsid w:val="004F7176"/>
    <w:rsid w:val="004F718C"/>
    <w:rsid w:val="004F71CF"/>
    <w:rsid w:val="004F72E8"/>
    <w:rsid w:val="004F7363"/>
    <w:rsid w:val="004F7AE4"/>
    <w:rsid w:val="004F7B70"/>
    <w:rsid w:val="004F7D66"/>
    <w:rsid w:val="004F7F99"/>
    <w:rsid w:val="00500472"/>
    <w:rsid w:val="005007C2"/>
    <w:rsid w:val="00500829"/>
    <w:rsid w:val="00500871"/>
    <w:rsid w:val="00500B5E"/>
    <w:rsid w:val="00500D5C"/>
    <w:rsid w:val="00500D7D"/>
    <w:rsid w:val="00501292"/>
    <w:rsid w:val="0050129F"/>
    <w:rsid w:val="0050182C"/>
    <w:rsid w:val="00501F87"/>
    <w:rsid w:val="00501FAC"/>
    <w:rsid w:val="00502931"/>
    <w:rsid w:val="00502AEC"/>
    <w:rsid w:val="00502B48"/>
    <w:rsid w:val="0050318D"/>
    <w:rsid w:val="00503373"/>
    <w:rsid w:val="00503890"/>
    <w:rsid w:val="00504AE1"/>
    <w:rsid w:val="00504D8D"/>
    <w:rsid w:val="0050511A"/>
    <w:rsid w:val="0050592D"/>
    <w:rsid w:val="005059DE"/>
    <w:rsid w:val="00505DF9"/>
    <w:rsid w:val="005061C9"/>
    <w:rsid w:val="005063B0"/>
    <w:rsid w:val="00506BE0"/>
    <w:rsid w:val="00506FAF"/>
    <w:rsid w:val="00506FD7"/>
    <w:rsid w:val="00507128"/>
    <w:rsid w:val="0050721B"/>
    <w:rsid w:val="00507509"/>
    <w:rsid w:val="005101CB"/>
    <w:rsid w:val="0051074C"/>
    <w:rsid w:val="00510A53"/>
    <w:rsid w:val="00510F46"/>
    <w:rsid w:val="005119EB"/>
    <w:rsid w:val="00512B9A"/>
    <w:rsid w:val="00512F46"/>
    <w:rsid w:val="00513486"/>
    <w:rsid w:val="0051401D"/>
    <w:rsid w:val="00514804"/>
    <w:rsid w:val="00515327"/>
    <w:rsid w:val="005157DE"/>
    <w:rsid w:val="00515866"/>
    <w:rsid w:val="00515BDF"/>
    <w:rsid w:val="00515C38"/>
    <w:rsid w:val="00516056"/>
    <w:rsid w:val="00516238"/>
    <w:rsid w:val="005168F7"/>
    <w:rsid w:val="005171BE"/>
    <w:rsid w:val="005172A9"/>
    <w:rsid w:val="0051744E"/>
    <w:rsid w:val="005177FD"/>
    <w:rsid w:val="00517C1B"/>
    <w:rsid w:val="00517FBC"/>
    <w:rsid w:val="0052021C"/>
    <w:rsid w:val="005205A4"/>
    <w:rsid w:val="005207C1"/>
    <w:rsid w:val="00521DD5"/>
    <w:rsid w:val="00523999"/>
    <w:rsid w:val="005239C2"/>
    <w:rsid w:val="0052489A"/>
    <w:rsid w:val="00525044"/>
    <w:rsid w:val="005254A8"/>
    <w:rsid w:val="00525760"/>
    <w:rsid w:val="00525CF7"/>
    <w:rsid w:val="00526382"/>
    <w:rsid w:val="005263B9"/>
    <w:rsid w:val="005263F9"/>
    <w:rsid w:val="005264DD"/>
    <w:rsid w:val="0052682A"/>
    <w:rsid w:val="005269E1"/>
    <w:rsid w:val="00526DEE"/>
    <w:rsid w:val="005275B1"/>
    <w:rsid w:val="005275B4"/>
    <w:rsid w:val="0052770E"/>
    <w:rsid w:val="00527B4B"/>
    <w:rsid w:val="00527F16"/>
    <w:rsid w:val="005303B6"/>
    <w:rsid w:val="0053148D"/>
    <w:rsid w:val="00531553"/>
    <w:rsid w:val="00531588"/>
    <w:rsid w:val="0053168C"/>
    <w:rsid w:val="005318BF"/>
    <w:rsid w:val="00531936"/>
    <w:rsid w:val="00532A3F"/>
    <w:rsid w:val="00533293"/>
    <w:rsid w:val="00533B59"/>
    <w:rsid w:val="0053406D"/>
    <w:rsid w:val="00534406"/>
    <w:rsid w:val="0053458E"/>
    <w:rsid w:val="00534AE3"/>
    <w:rsid w:val="00534BD0"/>
    <w:rsid w:val="005355C5"/>
    <w:rsid w:val="00535ADE"/>
    <w:rsid w:val="00536CCA"/>
    <w:rsid w:val="00536D88"/>
    <w:rsid w:val="00536EEE"/>
    <w:rsid w:val="00537C39"/>
    <w:rsid w:val="005402A0"/>
    <w:rsid w:val="0054067C"/>
    <w:rsid w:val="005408E8"/>
    <w:rsid w:val="00540987"/>
    <w:rsid w:val="00540A30"/>
    <w:rsid w:val="00541C44"/>
    <w:rsid w:val="00541F6B"/>
    <w:rsid w:val="0054310F"/>
    <w:rsid w:val="005431F7"/>
    <w:rsid w:val="0054340A"/>
    <w:rsid w:val="005434A3"/>
    <w:rsid w:val="005435F1"/>
    <w:rsid w:val="00543D71"/>
    <w:rsid w:val="00544C0A"/>
    <w:rsid w:val="00544C0C"/>
    <w:rsid w:val="00544E2D"/>
    <w:rsid w:val="00545321"/>
    <w:rsid w:val="00545864"/>
    <w:rsid w:val="00545ABF"/>
    <w:rsid w:val="005468E8"/>
    <w:rsid w:val="00546CDB"/>
    <w:rsid w:val="00547379"/>
    <w:rsid w:val="00547ADD"/>
    <w:rsid w:val="00547C51"/>
    <w:rsid w:val="0055016F"/>
    <w:rsid w:val="00550AFF"/>
    <w:rsid w:val="00550CC2"/>
    <w:rsid w:val="00550D72"/>
    <w:rsid w:val="00551219"/>
    <w:rsid w:val="005525EF"/>
    <w:rsid w:val="00552E59"/>
    <w:rsid w:val="0055342C"/>
    <w:rsid w:val="00553641"/>
    <w:rsid w:val="005545EF"/>
    <w:rsid w:val="00554756"/>
    <w:rsid w:val="005548C8"/>
    <w:rsid w:val="00554912"/>
    <w:rsid w:val="00554D83"/>
    <w:rsid w:val="00554DBE"/>
    <w:rsid w:val="0055512F"/>
    <w:rsid w:val="00556341"/>
    <w:rsid w:val="005563B0"/>
    <w:rsid w:val="00556909"/>
    <w:rsid w:val="0055769A"/>
    <w:rsid w:val="00557B99"/>
    <w:rsid w:val="00557E0B"/>
    <w:rsid w:val="00560010"/>
    <w:rsid w:val="005605F6"/>
    <w:rsid w:val="005606DC"/>
    <w:rsid w:val="005608AF"/>
    <w:rsid w:val="00560978"/>
    <w:rsid w:val="005609A2"/>
    <w:rsid w:val="005609D7"/>
    <w:rsid w:val="00560F23"/>
    <w:rsid w:val="00560F55"/>
    <w:rsid w:val="00561673"/>
    <w:rsid w:val="00561760"/>
    <w:rsid w:val="00561B1E"/>
    <w:rsid w:val="00561DAF"/>
    <w:rsid w:val="00561FC9"/>
    <w:rsid w:val="0056212E"/>
    <w:rsid w:val="00562672"/>
    <w:rsid w:val="005626E4"/>
    <w:rsid w:val="00562B40"/>
    <w:rsid w:val="00562BD5"/>
    <w:rsid w:val="00563417"/>
    <w:rsid w:val="00563938"/>
    <w:rsid w:val="0056474C"/>
    <w:rsid w:val="00565CF8"/>
    <w:rsid w:val="00565FB9"/>
    <w:rsid w:val="00566599"/>
    <w:rsid w:val="00566812"/>
    <w:rsid w:val="00566AC7"/>
    <w:rsid w:val="00566AF3"/>
    <w:rsid w:val="00566B9F"/>
    <w:rsid w:val="00566DBB"/>
    <w:rsid w:val="00566DFE"/>
    <w:rsid w:val="00567950"/>
    <w:rsid w:val="00567B53"/>
    <w:rsid w:val="00567C4D"/>
    <w:rsid w:val="0057037B"/>
    <w:rsid w:val="00570E1E"/>
    <w:rsid w:val="00570E64"/>
    <w:rsid w:val="005711BC"/>
    <w:rsid w:val="00571C00"/>
    <w:rsid w:val="00571E15"/>
    <w:rsid w:val="00572A36"/>
    <w:rsid w:val="00572AB1"/>
    <w:rsid w:val="0057337C"/>
    <w:rsid w:val="005734FD"/>
    <w:rsid w:val="0057368D"/>
    <w:rsid w:val="005738C8"/>
    <w:rsid w:val="00573E5C"/>
    <w:rsid w:val="0057416B"/>
    <w:rsid w:val="005742EB"/>
    <w:rsid w:val="00575267"/>
    <w:rsid w:val="00575DE9"/>
    <w:rsid w:val="00575F81"/>
    <w:rsid w:val="005763B2"/>
    <w:rsid w:val="00576C8F"/>
    <w:rsid w:val="00577127"/>
    <w:rsid w:val="00580B2B"/>
    <w:rsid w:val="00580BC3"/>
    <w:rsid w:val="00580DAD"/>
    <w:rsid w:val="00581530"/>
    <w:rsid w:val="00581B71"/>
    <w:rsid w:val="005829DA"/>
    <w:rsid w:val="00582D98"/>
    <w:rsid w:val="00583D0B"/>
    <w:rsid w:val="00583FB7"/>
    <w:rsid w:val="005841A1"/>
    <w:rsid w:val="0058447B"/>
    <w:rsid w:val="005845E5"/>
    <w:rsid w:val="005859E9"/>
    <w:rsid w:val="00585C28"/>
    <w:rsid w:val="00585D28"/>
    <w:rsid w:val="00585E63"/>
    <w:rsid w:val="00585EB2"/>
    <w:rsid w:val="00586225"/>
    <w:rsid w:val="005863DB"/>
    <w:rsid w:val="0058655F"/>
    <w:rsid w:val="00586A6D"/>
    <w:rsid w:val="00586B68"/>
    <w:rsid w:val="00586BAF"/>
    <w:rsid w:val="00586E67"/>
    <w:rsid w:val="00587323"/>
    <w:rsid w:val="0058765E"/>
    <w:rsid w:val="0059036B"/>
    <w:rsid w:val="00590588"/>
    <w:rsid w:val="005910C1"/>
    <w:rsid w:val="005914D5"/>
    <w:rsid w:val="005919E7"/>
    <w:rsid w:val="00591B05"/>
    <w:rsid w:val="005923D1"/>
    <w:rsid w:val="00592AD0"/>
    <w:rsid w:val="00592D57"/>
    <w:rsid w:val="0059339A"/>
    <w:rsid w:val="00593447"/>
    <w:rsid w:val="005934AF"/>
    <w:rsid w:val="005934B5"/>
    <w:rsid w:val="00593720"/>
    <w:rsid w:val="0059395C"/>
    <w:rsid w:val="00594377"/>
    <w:rsid w:val="0059438F"/>
    <w:rsid w:val="005943B2"/>
    <w:rsid w:val="0059453B"/>
    <w:rsid w:val="005949EE"/>
    <w:rsid w:val="00594BE6"/>
    <w:rsid w:val="00595CFD"/>
    <w:rsid w:val="00595DB0"/>
    <w:rsid w:val="0059679B"/>
    <w:rsid w:val="00596FB6"/>
    <w:rsid w:val="00596FE5"/>
    <w:rsid w:val="005974BF"/>
    <w:rsid w:val="005976D3"/>
    <w:rsid w:val="00597E5E"/>
    <w:rsid w:val="005A00E2"/>
    <w:rsid w:val="005A05EE"/>
    <w:rsid w:val="005A0DAB"/>
    <w:rsid w:val="005A0E56"/>
    <w:rsid w:val="005A13C8"/>
    <w:rsid w:val="005A170D"/>
    <w:rsid w:val="005A1F67"/>
    <w:rsid w:val="005A2135"/>
    <w:rsid w:val="005A246C"/>
    <w:rsid w:val="005A38F3"/>
    <w:rsid w:val="005A3DC1"/>
    <w:rsid w:val="005A4964"/>
    <w:rsid w:val="005A5115"/>
    <w:rsid w:val="005A5238"/>
    <w:rsid w:val="005A5255"/>
    <w:rsid w:val="005A59F6"/>
    <w:rsid w:val="005A637A"/>
    <w:rsid w:val="005A647F"/>
    <w:rsid w:val="005A665F"/>
    <w:rsid w:val="005A688D"/>
    <w:rsid w:val="005A6964"/>
    <w:rsid w:val="005A7DF2"/>
    <w:rsid w:val="005B021E"/>
    <w:rsid w:val="005B1311"/>
    <w:rsid w:val="005B1518"/>
    <w:rsid w:val="005B15F3"/>
    <w:rsid w:val="005B1CB2"/>
    <w:rsid w:val="005B21EC"/>
    <w:rsid w:val="005B222C"/>
    <w:rsid w:val="005B277A"/>
    <w:rsid w:val="005B29EF"/>
    <w:rsid w:val="005B2CF3"/>
    <w:rsid w:val="005B3542"/>
    <w:rsid w:val="005B367A"/>
    <w:rsid w:val="005B3FA9"/>
    <w:rsid w:val="005B485A"/>
    <w:rsid w:val="005B53A9"/>
    <w:rsid w:val="005B5A00"/>
    <w:rsid w:val="005B65C6"/>
    <w:rsid w:val="005B66BC"/>
    <w:rsid w:val="005B66D0"/>
    <w:rsid w:val="005B70D8"/>
    <w:rsid w:val="005B74B0"/>
    <w:rsid w:val="005B790F"/>
    <w:rsid w:val="005B7C6A"/>
    <w:rsid w:val="005B7FEE"/>
    <w:rsid w:val="005C0458"/>
    <w:rsid w:val="005C04F3"/>
    <w:rsid w:val="005C082C"/>
    <w:rsid w:val="005C0B9B"/>
    <w:rsid w:val="005C1031"/>
    <w:rsid w:val="005C1187"/>
    <w:rsid w:val="005C13DE"/>
    <w:rsid w:val="005C15F1"/>
    <w:rsid w:val="005C1943"/>
    <w:rsid w:val="005C1BDF"/>
    <w:rsid w:val="005C347D"/>
    <w:rsid w:val="005C34C7"/>
    <w:rsid w:val="005C39A7"/>
    <w:rsid w:val="005C3FB1"/>
    <w:rsid w:val="005C437F"/>
    <w:rsid w:val="005C4B57"/>
    <w:rsid w:val="005C4D5E"/>
    <w:rsid w:val="005C4DC1"/>
    <w:rsid w:val="005C5492"/>
    <w:rsid w:val="005C5A05"/>
    <w:rsid w:val="005C5AB3"/>
    <w:rsid w:val="005C635E"/>
    <w:rsid w:val="005C6867"/>
    <w:rsid w:val="005C6B4D"/>
    <w:rsid w:val="005C6C7F"/>
    <w:rsid w:val="005C71D6"/>
    <w:rsid w:val="005C73A1"/>
    <w:rsid w:val="005C7790"/>
    <w:rsid w:val="005C785B"/>
    <w:rsid w:val="005C7988"/>
    <w:rsid w:val="005C7A58"/>
    <w:rsid w:val="005C7BC0"/>
    <w:rsid w:val="005C7DB6"/>
    <w:rsid w:val="005D0851"/>
    <w:rsid w:val="005D09A4"/>
    <w:rsid w:val="005D0A20"/>
    <w:rsid w:val="005D0D03"/>
    <w:rsid w:val="005D10A3"/>
    <w:rsid w:val="005D133D"/>
    <w:rsid w:val="005D1FB3"/>
    <w:rsid w:val="005D2480"/>
    <w:rsid w:val="005D26E2"/>
    <w:rsid w:val="005D29E0"/>
    <w:rsid w:val="005D2B43"/>
    <w:rsid w:val="005D3595"/>
    <w:rsid w:val="005D3CC3"/>
    <w:rsid w:val="005D3CE1"/>
    <w:rsid w:val="005D4262"/>
    <w:rsid w:val="005D4758"/>
    <w:rsid w:val="005D4892"/>
    <w:rsid w:val="005D48DF"/>
    <w:rsid w:val="005D4BFD"/>
    <w:rsid w:val="005D4C5B"/>
    <w:rsid w:val="005D4C98"/>
    <w:rsid w:val="005D52F4"/>
    <w:rsid w:val="005D57C6"/>
    <w:rsid w:val="005D5A71"/>
    <w:rsid w:val="005D5B59"/>
    <w:rsid w:val="005D5B66"/>
    <w:rsid w:val="005D5BC0"/>
    <w:rsid w:val="005D6823"/>
    <w:rsid w:val="005D6924"/>
    <w:rsid w:val="005D6A38"/>
    <w:rsid w:val="005D6B1F"/>
    <w:rsid w:val="005D6B20"/>
    <w:rsid w:val="005D6CB1"/>
    <w:rsid w:val="005D6F5A"/>
    <w:rsid w:val="005E033D"/>
    <w:rsid w:val="005E0368"/>
    <w:rsid w:val="005E03FF"/>
    <w:rsid w:val="005E0621"/>
    <w:rsid w:val="005E0B08"/>
    <w:rsid w:val="005E0B67"/>
    <w:rsid w:val="005E0B75"/>
    <w:rsid w:val="005E1345"/>
    <w:rsid w:val="005E1AFB"/>
    <w:rsid w:val="005E1C1C"/>
    <w:rsid w:val="005E1EC4"/>
    <w:rsid w:val="005E218C"/>
    <w:rsid w:val="005E2770"/>
    <w:rsid w:val="005E325D"/>
    <w:rsid w:val="005E3353"/>
    <w:rsid w:val="005E35D8"/>
    <w:rsid w:val="005E37E1"/>
    <w:rsid w:val="005E3B64"/>
    <w:rsid w:val="005E4065"/>
    <w:rsid w:val="005E4099"/>
    <w:rsid w:val="005E466E"/>
    <w:rsid w:val="005E5249"/>
    <w:rsid w:val="005E53A8"/>
    <w:rsid w:val="005E5F52"/>
    <w:rsid w:val="005E5F9B"/>
    <w:rsid w:val="005E6357"/>
    <w:rsid w:val="005E727C"/>
    <w:rsid w:val="005E773B"/>
    <w:rsid w:val="005E7863"/>
    <w:rsid w:val="005E7D3C"/>
    <w:rsid w:val="005F000F"/>
    <w:rsid w:val="005F038A"/>
    <w:rsid w:val="005F0B93"/>
    <w:rsid w:val="005F1B79"/>
    <w:rsid w:val="005F29A6"/>
    <w:rsid w:val="005F2F15"/>
    <w:rsid w:val="005F38BA"/>
    <w:rsid w:val="005F3DD7"/>
    <w:rsid w:val="005F3DE8"/>
    <w:rsid w:val="005F3EE1"/>
    <w:rsid w:val="005F3F3D"/>
    <w:rsid w:val="005F4014"/>
    <w:rsid w:val="005F41A2"/>
    <w:rsid w:val="005F4576"/>
    <w:rsid w:val="005F4836"/>
    <w:rsid w:val="005F4E2E"/>
    <w:rsid w:val="005F5038"/>
    <w:rsid w:val="005F520A"/>
    <w:rsid w:val="005F5372"/>
    <w:rsid w:val="005F54A6"/>
    <w:rsid w:val="005F57B9"/>
    <w:rsid w:val="005F78A2"/>
    <w:rsid w:val="005F790C"/>
    <w:rsid w:val="005F7F43"/>
    <w:rsid w:val="00600335"/>
    <w:rsid w:val="006005FC"/>
    <w:rsid w:val="0060072F"/>
    <w:rsid w:val="00600D6C"/>
    <w:rsid w:val="00601046"/>
    <w:rsid w:val="006011C7"/>
    <w:rsid w:val="006015EF"/>
    <w:rsid w:val="00601922"/>
    <w:rsid w:val="00601A87"/>
    <w:rsid w:val="00602240"/>
    <w:rsid w:val="006023B5"/>
    <w:rsid w:val="0060259E"/>
    <w:rsid w:val="0060286C"/>
    <w:rsid w:val="006028BF"/>
    <w:rsid w:val="00602AFA"/>
    <w:rsid w:val="00602F45"/>
    <w:rsid w:val="006030E6"/>
    <w:rsid w:val="00603155"/>
    <w:rsid w:val="006033AE"/>
    <w:rsid w:val="006035A2"/>
    <w:rsid w:val="0060364D"/>
    <w:rsid w:val="00604826"/>
    <w:rsid w:val="00604878"/>
    <w:rsid w:val="00604AA9"/>
    <w:rsid w:val="00604DF8"/>
    <w:rsid w:val="00605073"/>
    <w:rsid w:val="00605237"/>
    <w:rsid w:val="00605A65"/>
    <w:rsid w:val="00606033"/>
    <w:rsid w:val="0060659D"/>
    <w:rsid w:val="00606981"/>
    <w:rsid w:val="006069D5"/>
    <w:rsid w:val="0060707D"/>
    <w:rsid w:val="0060775C"/>
    <w:rsid w:val="00607AC5"/>
    <w:rsid w:val="0061048F"/>
    <w:rsid w:val="00610A13"/>
    <w:rsid w:val="00610C1B"/>
    <w:rsid w:val="00610E97"/>
    <w:rsid w:val="00611CE0"/>
    <w:rsid w:val="00611D1C"/>
    <w:rsid w:val="00611D79"/>
    <w:rsid w:val="006121E6"/>
    <w:rsid w:val="00612800"/>
    <w:rsid w:val="00612A7B"/>
    <w:rsid w:val="00612F50"/>
    <w:rsid w:val="00613095"/>
    <w:rsid w:val="00613BEA"/>
    <w:rsid w:val="00613C83"/>
    <w:rsid w:val="00613C90"/>
    <w:rsid w:val="00613FAC"/>
    <w:rsid w:val="006140C4"/>
    <w:rsid w:val="0061490D"/>
    <w:rsid w:val="00614B6C"/>
    <w:rsid w:val="006155FA"/>
    <w:rsid w:val="006157E2"/>
    <w:rsid w:val="00615815"/>
    <w:rsid w:val="006159A8"/>
    <w:rsid w:val="00615E80"/>
    <w:rsid w:val="006162C0"/>
    <w:rsid w:val="0061726E"/>
    <w:rsid w:val="00617A6E"/>
    <w:rsid w:val="00617F92"/>
    <w:rsid w:val="00620608"/>
    <w:rsid w:val="00620965"/>
    <w:rsid w:val="00620A5E"/>
    <w:rsid w:val="00620DD5"/>
    <w:rsid w:val="006216EA"/>
    <w:rsid w:val="00621D77"/>
    <w:rsid w:val="00621E3C"/>
    <w:rsid w:val="0062220C"/>
    <w:rsid w:val="006224B4"/>
    <w:rsid w:val="00622A6D"/>
    <w:rsid w:val="00622ACF"/>
    <w:rsid w:val="00622CC8"/>
    <w:rsid w:val="006252BF"/>
    <w:rsid w:val="00625496"/>
    <w:rsid w:val="0062589E"/>
    <w:rsid w:val="00625A64"/>
    <w:rsid w:val="00626060"/>
    <w:rsid w:val="0062627B"/>
    <w:rsid w:val="006264C1"/>
    <w:rsid w:val="00627958"/>
    <w:rsid w:val="00627A19"/>
    <w:rsid w:val="0063045B"/>
    <w:rsid w:val="006306D4"/>
    <w:rsid w:val="00630CA6"/>
    <w:rsid w:val="00630D19"/>
    <w:rsid w:val="00630FD5"/>
    <w:rsid w:val="00631242"/>
    <w:rsid w:val="0063195E"/>
    <w:rsid w:val="00631E88"/>
    <w:rsid w:val="00631ED9"/>
    <w:rsid w:val="006321FE"/>
    <w:rsid w:val="00632847"/>
    <w:rsid w:val="00632912"/>
    <w:rsid w:val="00632C07"/>
    <w:rsid w:val="00632D1A"/>
    <w:rsid w:val="00632D83"/>
    <w:rsid w:val="006335C8"/>
    <w:rsid w:val="006339CC"/>
    <w:rsid w:val="00633E9A"/>
    <w:rsid w:val="00634C7B"/>
    <w:rsid w:val="006350B4"/>
    <w:rsid w:val="00635174"/>
    <w:rsid w:val="0063577F"/>
    <w:rsid w:val="00635AFA"/>
    <w:rsid w:val="00635CA2"/>
    <w:rsid w:val="00635CD8"/>
    <w:rsid w:val="0063671B"/>
    <w:rsid w:val="00637612"/>
    <w:rsid w:val="00637AAE"/>
    <w:rsid w:val="00637EDE"/>
    <w:rsid w:val="00640C08"/>
    <w:rsid w:val="00641096"/>
    <w:rsid w:val="006413DC"/>
    <w:rsid w:val="006416E7"/>
    <w:rsid w:val="0064171A"/>
    <w:rsid w:val="00642675"/>
    <w:rsid w:val="00642989"/>
    <w:rsid w:val="00642AD2"/>
    <w:rsid w:val="00642B80"/>
    <w:rsid w:val="00642E14"/>
    <w:rsid w:val="00642EEB"/>
    <w:rsid w:val="00643483"/>
    <w:rsid w:val="00643565"/>
    <w:rsid w:val="00643A74"/>
    <w:rsid w:val="00643B68"/>
    <w:rsid w:val="00643E00"/>
    <w:rsid w:val="00643EC8"/>
    <w:rsid w:val="00644672"/>
    <w:rsid w:val="00644B8D"/>
    <w:rsid w:val="00644F1E"/>
    <w:rsid w:val="0064530C"/>
    <w:rsid w:val="006460CE"/>
    <w:rsid w:val="0064637E"/>
    <w:rsid w:val="006463A5"/>
    <w:rsid w:val="006463BD"/>
    <w:rsid w:val="00646772"/>
    <w:rsid w:val="0064681C"/>
    <w:rsid w:val="00647C46"/>
    <w:rsid w:val="006501A9"/>
    <w:rsid w:val="006501C1"/>
    <w:rsid w:val="006511DB"/>
    <w:rsid w:val="00651E16"/>
    <w:rsid w:val="00651FB6"/>
    <w:rsid w:val="0065209F"/>
    <w:rsid w:val="006524C0"/>
    <w:rsid w:val="00652DD9"/>
    <w:rsid w:val="00652E17"/>
    <w:rsid w:val="00653436"/>
    <w:rsid w:val="0065344A"/>
    <w:rsid w:val="00654155"/>
    <w:rsid w:val="00654B04"/>
    <w:rsid w:val="00654FBC"/>
    <w:rsid w:val="00655C04"/>
    <w:rsid w:val="00656281"/>
    <w:rsid w:val="006562F0"/>
    <w:rsid w:val="00656745"/>
    <w:rsid w:val="00657080"/>
    <w:rsid w:val="0065792A"/>
    <w:rsid w:val="00657A54"/>
    <w:rsid w:val="006604FC"/>
    <w:rsid w:val="00660895"/>
    <w:rsid w:val="0066158D"/>
    <w:rsid w:val="00661DEA"/>
    <w:rsid w:val="006624BD"/>
    <w:rsid w:val="00663735"/>
    <w:rsid w:val="006639D1"/>
    <w:rsid w:val="006639DF"/>
    <w:rsid w:val="00663A17"/>
    <w:rsid w:val="00663BB6"/>
    <w:rsid w:val="00663CAD"/>
    <w:rsid w:val="00663FCF"/>
    <w:rsid w:val="00664046"/>
    <w:rsid w:val="00664191"/>
    <w:rsid w:val="00664B5F"/>
    <w:rsid w:val="00664D9C"/>
    <w:rsid w:val="00665885"/>
    <w:rsid w:val="00666895"/>
    <w:rsid w:val="006669C1"/>
    <w:rsid w:val="00666C1F"/>
    <w:rsid w:val="00667643"/>
    <w:rsid w:val="00667B40"/>
    <w:rsid w:val="00670272"/>
    <w:rsid w:val="006703AE"/>
    <w:rsid w:val="0067056F"/>
    <w:rsid w:val="00670726"/>
    <w:rsid w:val="00671179"/>
    <w:rsid w:val="006719C3"/>
    <w:rsid w:val="006723C3"/>
    <w:rsid w:val="00672576"/>
    <w:rsid w:val="006727FF"/>
    <w:rsid w:val="00673630"/>
    <w:rsid w:val="00673702"/>
    <w:rsid w:val="00673734"/>
    <w:rsid w:val="00673C37"/>
    <w:rsid w:val="00674B89"/>
    <w:rsid w:val="00674C76"/>
    <w:rsid w:val="006757F9"/>
    <w:rsid w:val="00675E5A"/>
    <w:rsid w:val="00676796"/>
    <w:rsid w:val="00676978"/>
    <w:rsid w:val="006772F1"/>
    <w:rsid w:val="00677D18"/>
    <w:rsid w:val="00677EAA"/>
    <w:rsid w:val="00680053"/>
    <w:rsid w:val="00680BF0"/>
    <w:rsid w:val="00681154"/>
    <w:rsid w:val="00681F54"/>
    <w:rsid w:val="0068212B"/>
    <w:rsid w:val="00682419"/>
    <w:rsid w:val="00682934"/>
    <w:rsid w:val="0068363E"/>
    <w:rsid w:val="00683A19"/>
    <w:rsid w:val="00684089"/>
    <w:rsid w:val="00684361"/>
    <w:rsid w:val="00684522"/>
    <w:rsid w:val="00684AC8"/>
    <w:rsid w:val="00684C78"/>
    <w:rsid w:val="00685246"/>
    <w:rsid w:val="006856EB"/>
    <w:rsid w:val="0068578A"/>
    <w:rsid w:val="006864B1"/>
    <w:rsid w:val="00686593"/>
    <w:rsid w:val="0068668F"/>
    <w:rsid w:val="0068719E"/>
    <w:rsid w:val="00687646"/>
    <w:rsid w:val="00687C18"/>
    <w:rsid w:val="00690469"/>
    <w:rsid w:val="006909DE"/>
    <w:rsid w:val="00690CAE"/>
    <w:rsid w:val="00690D2E"/>
    <w:rsid w:val="00690E00"/>
    <w:rsid w:val="00691058"/>
    <w:rsid w:val="00691718"/>
    <w:rsid w:val="00691985"/>
    <w:rsid w:val="0069238D"/>
    <w:rsid w:val="0069253E"/>
    <w:rsid w:val="006927E9"/>
    <w:rsid w:val="00692A58"/>
    <w:rsid w:val="00693153"/>
    <w:rsid w:val="00693336"/>
    <w:rsid w:val="0069378B"/>
    <w:rsid w:val="00693B8E"/>
    <w:rsid w:val="00693EED"/>
    <w:rsid w:val="006943E9"/>
    <w:rsid w:val="006945A1"/>
    <w:rsid w:val="00694D11"/>
    <w:rsid w:val="00694EA7"/>
    <w:rsid w:val="00695608"/>
    <w:rsid w:val="0069677A"/>
    <w:rsid w:val="00696CF7"/>
    <w:rsid w:val="00696E45"/>
    <w:rsid w:val="006972AF"/>
    <w:rsid w:val="00697AFF"/>
    <w:rsid w:val="006A0594"/>
    <w:rsid w:val="006A078B"/>
    <w:rsid w:val="006A083B"/>
    <w:rsid w:val="006A0847"/>
    <w:rsid w:val="006A1018"/>
    <w:rsid w:val="006A15F5"/>
    <w:rsid w:val="006A176C"/>
    <w:rsid w:val="006A18E3"/>
    <w:rsid w:val="006A19A5"/>
    <w:rsid w:val="006A1DD7"/>
    <w:rsid w:val="006A1DFD"/>
    <w:rsid w:val="006A1E04"/>
    <w:rsid w:val="006A2043"/>
    <w:rsid w:val="006A234E"/>
    <w:rsid w:val="006A255B"/>
    <w:rsid w:val="006A2986"/>
    <w:rsid w:val="006A2BBA"/>
    <w:rsid w:val="006A2CB7"/>
    <w:rsid w:val="006A30B1"/>
    <w:rsid w:val="006A3351"/>
    <w:rsid w:val="006A3451"/>
    <w:rsid w:val="006A3677"/>
    <w:rsid w:val="006A3856"/>
    <w:rsid w:val="006A3CDA"/>
    <w:rsid w:val="006A4130"/>
    <w:rsid w:val="006A4532"/>
    <w:rsid w:val="006A45A1"/>
    <w:rsid w:val="006A4BAD"/>
    <w:rsid w:val="006A58F7"/>
    <w:rsid w:val="006A5F16"/>
    <w:rsid w:val="006A5FF7"/>
    <w:rsid w:val="006A613F"/>
    <w:rsid w:val="006A6CC4"/>
    <w:rsid w:val="006A73EE"/>
    <w:rsid w:val="006A7EEA"/>
    <w:rsid w:val="006B01A9"/>
    <w:rsid w:val="006B054D"/>
    <w:rsid w:val="006B08AD"/>
    <w:rsid w:val="006B0A89"/>
    <w:rsid w:val="006B1085"/>
    <w:rsid w:val="006B113D"/>
    <w:rsid w:val="006B16E5"/>
    <w:rsid w:val="006B19F1"/>
    <w:rsid w:val="006B1CAD"/>
    <w:rsid w:val="006B2060"/>
    <w:rsid w:val="006B22C2"/>
    <w:rsid w:val="006B23BA"/>
    <w:rsid w:val="006B2B55"/>
    <w:rsid w:val="006B2C98"/>
    <w:rsid w:val="006B3A5F"/>
    <w:rsid w:val="006B3AA6"/>
    <w:rsid w:val="006B3ADA"/>
    <w:rsid w:val="006B40AA"/>
    <w:rsid w:val="006B45F3"/>
    <w:rsid w:val="006B49F7"/>
    <w:rsid w:val="006B4D08"/>
    <w:rsid w:val="006B519D"/>
    <w:rsid w:val="006B55E6"/>
    <w:rsid w:val="006B58DB"/>
    <w:rsid w:val="006B5A91"/>
    <w:rsid w:val="006B5B69"/>
    <w:rsid w:val="006B5BCD"/>
    <w:rsid w:val="006B6500"/>
    <w:rsid w:val="006B6CC5"/>
    <w:rsid w:val="006B6DAA"/>
    <w:rsid w:val="006B7352"/>
    <w:rsid w:val="006B7847"/>
    <w:rsid w:val="006B78C9"/>
    <w:rsid w:val="006B7BB9"/>
    <w:rsid w:val="006C0307"/>
    <w:rsid w:val="006C0AE8"/>
    <w:rsid w:val="006C1001"/>
    <w:rsid w:val="006C12BA"/>
    <w:rsid w:val="006C13EA"/>
    <w:rsid w:val="006C1B42"/>
    <w:rsid w:val="006C1EE6"/>
    <w:rsid w:val="006C2256"/>
    <w:rsid w:val="006C27C1"/>
    <w:rsid w:val="006C3271"/>
    <w:rsid w:val="006C3546"/>
    <w:rsid w:val="006C3F17"/>
    <w:rsid w:val="006C4555"/>
    <w:rsid w:val="006C4942"/>
    <w:rsid w:val="006C49D2"/>
    <w:rsid w:val="006C4AFD"/>
    <w:rsid w:val="006C4EAD"/>
    <w:rsid w:val="006C4F35"/>
    <w:rsid w:val="006C564A"/>
    <w:rsid w:val="006C567D"/>
    <w:rsid w:val="006C5900"/>
    <w:rsid w:val="006C5A5E"/>
    <w:rsid w:val="006C5CFB"/>
    <w:rsid w:val="006C5E2B"/>
    <w:rsid w:val="006C5F08"/>
    <w:rsid w:val="006C605D"/>
    <w:rsid w:val="006C66C3"/>
    <w:rsid w:val="006C696F"/>
    <w:rsid w:val="006C6A65"/>
    <w:rsid w:val="006D0EB7"/>
    <w:rsid w:val="006D1C2E"/>
    <w:rsid w:val="006D1DD6"/>
    <w:rsid w:val="006D1E61"/>
    <w:rsid w:val="006D1F46"/>
    <w:rsid w:val="006D23E5"/>
    <w:rsid w:val="006D2426"/>
    <w:rsid w:val="006D32B8"/>
    <w:rsid w:val="006D36AF"/>
    <w:rsid w:val="006D48A5"/>
    <w:rsid w:val="006D4C52"/>
    <w:rsid w:val="006D5C27"/>
    <w:rsid w:val="006D60A9"/>
    <w:rsid w:val="006D6B21"/>
    <w:rsid w:val="006D6BF0"/>
    <w:rsid w:val="006D6DBD"/>
    <w:rsid w:val="006D6EF9"/>
    <w:rsid w:val="006D7019"/>
    <w:rsid w:val="006D70DA"/>
    <w:rsid w:val="006D7D0A"/>
    <w:rsid w:val="006D7D33"/>
    <w:rsid w:val="006D7E9E"/>
    <w:rsid w:val="006D7F08"/>
    <w:rsid w:val="006E0E73"/>
    <w:rsid w:val="006E10DB"/>
    <w:rsid w:val="006E11A0"/>
    <w:rsid w:val="006E1710"/>
    <w:rsid w:val="006E1D0B"/>
    <w:rsid w:val="006E254C"/>
    <w:rsid w:val="006E2560"/>
    <w:rsid w:val="006E298C"/>
    <w:rsid w:val="006E2C6E"/>
    <w:rsid w:val="006E3C54"/>
    <w:rsid w:val="006E3DA7"/>
    <w:rsid w:val="006E4503"/>
    <w:rsid w:val="006E4AD9"/>
    <w:rsid w:val="006E4CC8"/>
    <w:rsid w:val="006E54D9"/>
    <w:rsid w:val="006E592A"/>
    <w:rsid w:val="006E5B42"/>
    <w:rsid w:val="006E5D87"/>
    <w:rsid w:val="006E6F1F"/>
    <w:rsid w:val="006E722C"/>
    <w:rsid w:val="006E728E"/>
    <w:rsid w:val="006E731A"/>
    <w:rsid w:val="006E7706"/>
    <w:rsid w:val="006E7885"/>
    <w:rsid w:val="006E7BBA"/>
    <w:rsid w:val="006F00F4"/>
    <w:rsid w:val="006F0241"/>
    <w:rsid w:val="006F06F4"/>
    <w:rsid w:val="006F0A0B"/>
    <w:rsid w:val="006F0A18"/>
    <w:rsid w:val="006F0B5E"/>
    <w:rsid w:val="006F103D"/>
    <w:rsid w:val="006F1097"/>
    <w:rsid w:val="006F1141"/>
    <w:rsid w:val="006F1439"/>
    <w:rsid w:val="006F1463"/>
    <w:rsid w:val="006F15A6"/>
    <w:rsid w:val="006F239F"/>
    <w:rsid w:val="006F2488"/>
    <w:rsid w:val="006F24E4"/>
    <w:rsid w:val="006F25F0"/>
    <w:rsid w:val="006F27EC"/>
    <w:rsid w:val="006F2E70"/>
    <w:rsid w:val="006F3270"/>
    <w:rsid w:val="006F37B7"/>
    <w:rsid w:val="006F3FCF"/>
    <w:rsid w:val="006F4811"/>
    <w:rsid w:val="006F4C8E"/>
    <w:rsid w:val="006F54BA"/>
    <w:rsid w:val="006F5704"/>
    <w:rsid w:val="006F5907"/>
    <w:rsid w:val="006F59EE"/>
    <w:rsid w:val="006F5A57"/>
    <w:rsid w:val="006F64D1"/>
    <w:rsid w:val="006F6E34"/>
    <w:rsid w:val="006F7164"/>
    <w:rsid w:val="006F7710"/>
    <w:rsid w:val="00700368"/>
    <w:rsid w:val="007009DC"/>
    <w:rsid w:val="00702083"/>
    <w:rsid w:val="00702ABC"/>
    <w:rsid w:val="00702E04"/>
    <w:rsid w:val="00703034"/>
    <w:rsid w:val="00703043"/>
    <w:rsid w:val="0070339E"/>
    <w:rsid w:val="00703AB1"/>
    <w:rsid w:val="00704110"/>
    <w:rsid w:val="00704AB7"/>
    <w:rsid w:val="00704B27"/>
    <w:rsid w:val="00705274"/>
    <w:rsid w:val="007052BA"/>
    <w:rsid w:val="007053AD"/>
    <w:rsid w:val="00705846"/>
    <w:rsid w:val="0070594B"/>
    <w:rsid w:val="00705A6B"/>
    <w:rsid w:val="00706970"/>
    <w:rsid w:val="00706AE3"/>
    <w:rsid w:val="007071CA"/>
    <w:rsid w:val="007075C0"/>
    <w:rsid w:val="00707896"/>
    <w:rsid w:val="0071001C"/>
    <w:rsid w:val="00710C3A"/>
    <w:rsid w:val="00711C2A"/>
    <w:rsid w:val="00711F28"/>
    <w:rsid w:val="00711FDB"/>
    <w:rsid w:val="0071257A"/>
    <w:rsid w:val="00712C07"/>
    <w:rsid w:val="00712ED8"/>
    <w:rsid w:val="0071339D"/>
    <w:rsid w:val="007134A2"/>
    <w:rsid w:val="007134F7"/>
    <w:rsid w:val="00713835"/>
    <w:rsid w:val="00713A3F"/>
    <w:rsid w:val="00713ABD"/>
    <w:rsid w:val="00713AD4"/>
    <w:rsid w:val="00713FDA"/>
    <w:rsid w:val="007140ED"/>
    <w:rsid w:val="0071525F"/>
    <w:rsid w:val="007155BD"/>
    <w:rsid w:val="007156C5"/>
    <w:rsid w:val="00715981"/>
    <w:rsid w:val="00716619"/>
    <w:rsid w:val="00716850"/>
    <w:rsid w:val="00716C9C"/>
    <w:rsid w:val="00716DB8"/>
    <w:rsid w:val="0071712F"/>
    <w:rsid w:val="00717249"/>
    <w:rsid w:val="00717250"/>
    <w:rsid w:val="007179E3"/>
    <w:rsid w:val="0072022F"/>
    <w:rsid w:val="0072034F"/>
    <w:rsid w:val="00720493"/>
    <w:rsid w:val="0072049E"/>
    <w:rsid w:val="00720F64"/>
    <w:rsid w:val="00721178"/>
    <w:rsid w:val="00721458"/>
    <w:rsid w:val="00721567"/>
    <w:rsid w:val="007219FD"/>
    <w:rsid w:val="00721EE1"/>
    <w:rsid w:val="00723071"/>
    <w:rsid w:val="00723CEA"/>
    <w:rsid w:val="007241A8"/>
    <w:rsid w:val="00724205"/>
    <w:rsid w:val="0072456C"/>
    <w:rsid w:val="0072539C"/>
    <w:rsid w:val="007253B6"/>
    <w:rsid w:val="007257B8"/>
    <w:rsid w:val="00726F16"/>
    <w:rsid w:val="00727288"/>
    <w:rsid w:val="007276E5"/>
    <w:rsid w:val="00727793"/>
    <w:rsid w:val="00727DB5"/>
    <w:rsid w:val="00727F74"/>
    <w:rsid w:val="007303E7"/>
    <w:rsid w:val="0073076D"/>
    <w:rsid w:val="007307A8"/>
    <w:rsid w:val="00730CC7"/>
    <w:rsid w:val="00730F97"/>
    <w:rsid w:val="0073152C"/>
    <w:rsid w:val="00731777"/>
    <w:rsid w:val="00731F0E"/>
    <w:rsid w:val="00732BCC"/>
    <w:rsid w:val="00732C95"/>
    <w:rsid w:val="00732D69"/>
    <w:rsid w:val="00732D7A"/>
    <w:rsid w:val="00733000"/>
    <w:rsid w:val="0073344C"/>
    <w:rsid w:val="007335A8"/>
    <w:rsid w:val="00733F7E"/>
    <w:rsid w:val="00733FBE"/>
    <w:rsid w:val="00734489"/>
    <w:rsid w:val="0073476E"/>
    <w:rsid w:val="007348DE"/>
    <w:rsid w:val="007351B3"/>
    <w:rsid w:val="007353C5"/>
    <w:rsid w:val="007356FC"/>
    <w:rsid w:val="00735DE5"/>
    <w:rsid w:val="0073614C"/>
    <w:rsid w:val="007361E1"/>
    <w:rsid w:val="00736572"/>
    <w:rsid w:val="00736697"/>
    <w:rsid w:val="00736AF9"/>
    <w:rsid w:val="00736B81"/>
    <w:rsid w:val="00736C35"/>
    <w:rsid w:val="00736EF3"/>
    <w:rsid w:val="00736F4F"/>
    <w:rsid w:val="0073708C"/>
    <w:rsid w:val="007403D1"/>
    <w:rsid w:val="007405B8"/>
    <w:rsid w:val="007405ED"/>
    <w:rsid w:val="00740942"/>
    <w:rsid w:val="00740E07"/>
    <w:rsid w:val="007411E5"/>
    <w:rsid w:val="00741790"/>
    <w:rsid w:val="007418C4"/>
    <w:rsid w:val="007421F1"/>
    <w:rsid w:val="00742758"/>
    <w:rsid w:val="00742B6D"/>
    <w:rsid w:val="00742C51"/>
    <w:rsid w:val="00742D11"/>
    <w:rsid w:val="007430F2"/>
    <w:rsid w:val="00743CC5"/>
    <w:rsid w:val="00744118"/>
    <w:rsid w:val="007442ED"/>
    <w:rsid w:val="0074432A"/>
    <w:rsid w:val="007443B3"/>
    <w:rsid w:val="007445BF"/>
    <w:rsid w:val="007447F3"/>
    <w:rsid w:val="007448CC"/>
    <w:rsid w:val="007448D8"/>
    <w:rsid w:val="00744AA9"/>
    <w:rsid w:val="00745540"/>
    <w:rsid w:val="007456BA"/>
    <w:rsid w:val="00745BA4"/>
    <w:rsid w:val="00745D00"/>
    <w:rsid w:val="00746277"/>
    <w:rsid w:val="0074629E"/>
    <w:rsid w:val="007474D4"/>
    <w:rsid w:val="00747E73"/>
    <w:rsid w:val="00747FCC"/>
    <w:rsid w:val="007506A5"/>
    <w:rsid w:val="00750DFE"/>
    <w:rsid w:val="00750EC1"/>
    <w:rsid w:val="007516D4"/>
    <w:rsid w:val="007516F6"/>
    <w:rsid w:val="0075183C"/>
    <w:rsid w:val="00751BF1"/>
    <w:rsid w:val="00751F36"/>
    <w:rsid w:val="0075218C"/>
    <w:rsid w:val="0075253B"/>
    <w:rsid w:val="007525BF"/>
    <w:rsid w:val="007528E3"/>
    <w:rsid w:val="00752D2C"/>
    <w:rsid w:val="00752E85"/>
    <w:rsid w:val="007537E7"/>
    <w:rsid w:val="007539CD"/>
    <w:rsid w:val="00753DFA"/>
    <w:rsid w:val="0075461F"/>
    <w:rsid w:val="00754935"/>
    <w:rsid w:val="00754957"/>
    <w:rsid w:val="007549A9"/>
    <w:rsid w:val="00754AA2"/>
    <w:rsid w:val="0075563B"/>
    <w:rsid w:val="00755689"/>
    <w:rsid w:val="0075578E"/>
    <w:rsid w:val="007559BB"/>
    <w:rsid w:val="00755F1C"/>
    <w:rsid w:val="00756914"/>
    <w:rsid w:val="0076049C"/>
    <w:rsid w:val="00760540"/>
    <w:rsid w:val="00760624"/>
    <w:rsid w:val="0076088A"/>
    <w:rsid w:val="00760893"/>
    <w:rsid w:val="00760AB3"/>
    <w:rsid w:val="00760BB4"/>
    <w:rsid w:val="00761272"/>
    <w:rsid w:val="007616AB"/>
    <w:rsid w:val="0076176C"/>
    <w:rsid w:val="00761E47"/>
    <w:rsid w:val="007628FC"/>
    <w:rsid w:val="00762D44"/>
    <w:rsid w:val="007631A6"/>
    <w:rsid w:val="007639D9"/>
    <w:rsid w:val="00763A28"/>
    <w:rsid w:val="00763B95"/>
    <w:rsid w:val="00763D40"/>
    <w:rsid w:val="00764A57"/>
    <w:rsid w:val="00764CB4"/>
    <w:rsid w:val="0076527E"/>
    <w:rsid w:val="007658B0"/>
    <w:rsid w:val="00765A2C"/>
    <w:rsid w:val="00765AA0"/>
    <w:rsid w:val="00766735"/>
    <w:rsid w:val="007671F9"/>
    <w:rsid w:val="0076730F"/>
    <w:rsid w:val="00767D2B"/>
    <w:rsid w:val="0077013C"/>
    <w:rsid w:val="00770639"/>
    <w:rsid w:val="00770714"/>
    <w:rsid w:val="007708E2"/>
    <w:rsid w:val="00770F72"/>
    <w:rsid w:val="00770FD5"/>
    <w:rsid w:val="00771CF2"/>
    <w:rsid w:val="00771DF5"/>
    <w:rsid w:val="007729ED"/>
    <w:rsid w:val="00773340"/>
    <w:rsid w:val="007737BA"/>
    <w:rsid w:val="00774288"/>
    <w:rsid w:val="00774424"/>
    <w:rsid w:val="00774614"/>
    <w:rsid w:val="007746E9"/>
    <w:rsid w:val="00775899"/>
    <w:rsid w:val="00775C7F"/>
    <w:rsid w:val="00776411"/>
    <w:rsid w:val="00776D20"/>
    <w:rsid w:val="00777985"/>
    <w:rsid w:val="00777F14"/>
    <w:rsid w:val="00780692"/>
    <w:rsid w:val="007806D2"/>
    <w:rsid w:val="00780741"/>
    <w:rsid w:val="00780983"/>
    <w:rsid w:val="00780D8A"/>
    <w:rsid w:val="00780E13"/>
    <w:rsid w:val="0078103F"/>
    <w:rsid w:val="0078161F"/>
    <w:rsid w:val="00781679"/>
    <w:rsid w:val="00782242"/>
    <w:rsid w:val="00782D92"/>
    <w:rsid w:val="0078379A"/>
    <w:rsid w:val="00783930"/>
    <w:rsid w:val="007841DC"/>
    <w:rsid w:val="0078448B"/>
    <w:rsid w:val="007849AF"/>
    <w:rsid w:val="00785182"/>
    <w:rsid w:val="007855E3"/>
    <w:rsid w:val="0078589B"/>
    <w:rsid w:val="00785A57"/>
    <w:rsid w:val="00785C4B"/>
    <w:rsid w:val="00785E5B"/>
    <w:rsid w:val="00785FE1"/>
    <w:rsid w:val="0078620B"/>
    <w:rsid w:val="00786523"/>
    <w:rsid w:val="00786868"/>
    <w:rsid w:val="00786974"/>
    <w:rsid w:val="00786A30"/>
    <w:rsid w:val="00786A62"/>
    <w:rsid w:val="0078702E"/>
    <w:rsid w:val="0078753E"/>
    <w:rsid w:val="007875BA"/>
    <w:rsid w:val="00787774"/>
    <w:rsid w:val="007877A3"/>
    <w:rsid w:val="00787A22"/>
    <w:rsid w:val="00787BD3"/>
    <w:rsid w:val="00787C2F"/>
    <w:rsid w:val="007904B7"/>
    <w:rsid w:val="00790A3A"/>
    <w:rsid w:val="00790B92"/>
    <w:rsid w:val="00790D2A"/>
    <w:rsid w:val="00791039"/>
    <w:rsid w:val="00791219"/>
    <w:rsid w:val="007913C3"/>
    <w:rsid w:val="00791785"/>
    <w:rsid w:val="0079215D"/>
    <w:rsid w:val="007923A0"/>
    <w:rsid w:val="007925B9"/>
    <w:rsid w:val="0079285C"/>
    <w:rsid w:val="00792B63"/>
    <w:rsid w:val="00793260"/>
    <w:rsid w:val="007938EC"/>
    <w:rsid w:val="007939D9"/>
    <w:rsid w:val="007939FA"/>
    <w:rsid w:val="0079433A"/>
    <w:rsid w:val="00794728"/>
    <w:rsid w:val="00794C40"/>
    <w:rsid w:val="00794C47"/>
    <w:rsid w:val="00794D3D"/>
    <w:rsid w:val="00794F55"/>
    <w:rsid w:val="0079503A"/>
    <w:rsid w:val="00795A6A"/>
    <w:rsid w:val="00795AF7"/>
    <w:rsid w:val="007961A8"/>
    <w:rsid w:val="007963A6"/>
    <w:rsid w:val="00796567"/>
    <w:rsid w:val="00796833"/>
    <w:rsid w:val="007969B8"/>
    <w:rsid w:val="007971D7"/>
    <w:rsid w:val="0079751A"/>
    <w:rsid w:val="00797C4F"/>
    <w:rsid w:val="007A0173"/>
    <w:rsid w:val="007A0383"/>
    <w:rsid w:val="007A0DAA"/>
    <w:rsid w:val="007A1F8C"/>
    <w:rsid w:val="007A2005"/>
    <w:rsid w:val="007A20FE"/>
    <w:rsid w:val="007A2508"/>
    <w:rsid w:val="007A26AA"/>
    <w:rsid w:val="007A26FF"/>
    <w:rsid w:val="007A29AE"/>
    <w:rsid w:val="007A3406"/>
    <w:rsid w:val="007A369D"/>
    <w:rsid w:val="007A3958"/>
    <w:rsid w:val="007A3CE7"/>
    <w:rsid w:val="007A3EB4"/>
    <w:rsid w:val="007A414D"/>
    <w:rsid w:val="007A43A1"/>
    <w:rsid w:val="007A5024"/>
    <w:rsid w:val="007A639F"/>
    <w:rsid w:val="007A6F90"/>
    <w:rsid w:val="007A74B4"/>
    <w:rsid w:val="007A752F"/>
    <w:rsid w:val="007A7881"/>
    <w:rsid w:val="007B0001"/>
    <w:rsid w:val="007B0221"/>
    <w:rsid w:val="007B0260"/>
    <w:rsid w:val="007B0763"/>
    <w:rsid w:val="007B0D56"/>
    <w:rsid w:val="007B107A"/>
    <w:rsid w:val="007B120D"/>
    <w:rsid w:val="007B15BD"/>
    <w:rsid w:val="007B1826"/>
    <w:rsid w:val="007B1E0C"/>
    <w:rsid w:val="007B2279"/>
    <w:rsid w:val="007B2D6E"/>
    <w:rsid w:val="007B2E6A"/>
    <w:rsid w:val="007B310C"/>
    <w:rsid w:val="007B360E"/>
    <w:rsid w:val="007B3613"/>
    <w:rsid w:val="007B43E2"/>
    <w:rsid w:val="007B4465"/>
    <w:rsid w:val="007B4828"/>
    <w:rsid w:val="007B5195"/>
    <w:rsid w:val="007B5233"/>
    <w:rsid w:val="007B5C60"/>
    <w:rsid w:val="007B6033"/>
    <w:rsid w:val="007B6043"/>
    <w:rsid w:val="007B635F"/>
    <w:rsid w:val="007B6F87"/>
    <w:rsid w:val="007B7474"/>
    <w:rsid w:val="007B7602"/>
    <w:rsid w:val="007B786E"/>
    <w:rsid w:val="007B7D12"/>
    <w:rsid w:val="007C0009"/>
    <w:rsid w:val="007C02F1"/>
    <w:rsid w:val="007C0413"/>
    <w:rsid w:val="007C06DB"/>
    <w:rsid w:val="007C0763"/>
    <w:rsid w:val="007C1278"/>
    <w:rsid w:val="007C1294"/>
    <w:rsid w:val="007C1422"/>
    <w:rsid w:val="007C1631"/>
    <w:rsid w:val="007C1D6E"/>
    <w:rsid w:val="007C1FCF"/>
    <w:rsid w:val="007C2268"/>
    <w:rsid w:val="007C230D"/>
    <w:rsid w:val="007C236D"/>
    <w:rsid w:val="007C2858"/>
    <w:rsid w:val="007C2CA2"/>
    <w:rsid w:val="007C30AE"/>
    <w:rsid w:val="007C35AB"/>
    <w:rsid w:val="007C382B"/>
    <w:rsid w:val="007C3AA7"/>
    <w:rsid w:val="007C3B73"/>
    <w:rsid w:val="007C3E04"/>
    <w:rsid w:val="007C3E40"/>
    <w:rsid w:val="007C3FE5"/>
    <w:rsid w:val="007C44DA"/>
    <w:rsid w:val="007C4BC1"/>
    <w:rsid w:val="007C4ECC"/>
    <w:rsid w:val="007C522B"/>
    <w:rsid w:val="007C5D73"/>
    <w:rsid w:val="007C5D89"/>
    <w:rsid w:val="007C67C6"/>
    <w:rsid w:val="007C68E1"/>
    <w:rsid w:val="007C6989"/>
    <w:rsid w:val="007C6AD4"/>
    <w:rsid w:val="007D04D0"/>
    <w:rsid w:val="007D06DE"/>
    <w:rsid w:val="007D089A"/>
    <w:rsid w:val="007D0C10"/>
    <w:rsid w:val="007D0F2E"/>
    <w:rsid w:val="007D11F9"/>
    <w:rsid w:val="007D1EB8"/>
    <w:rsid w:val="007D2739"/>
    <w:rsid w:val="007D2B28"/>
    <w:rsid w:val="007D3522"/>
    <w:rsid w:val="007D3542"/>
    <w:rsid w:val="007D3A74"/>
    <w:rsid w:val="007D3CBC"/>
    <w:rsid w:val="007D4331"/>
    <w:rsid w:val="007D46C9"/>
    <w:rsid w:val="007D4E62"/>
    <w:rsid w:val="007D5386"/>
    <w:rsid w:val="007D594D"/>
    <w:rsid w:val="007D5CFD"/>
    <w:rsid w:val="007D696C"/>
    <w:rsid w:val="007D7609"/>
    <w:rsid w:val="007D76D0"/>
    <w:rsid w:val="007D7CE3"/>
    <w:rsid w:val="007D7D31"/>
    <w:rsid w:val="007D7D68"/>
    <w:rsid w:val="007E02AD"/>
    <w:rsid w:val="007E0433"/>
    <w:rsid w:val="007E0AE8"/>
    <w:rsid w:val="007E155A"/>
    <w:rsid w:val="007E167C"/>
    <w:rsid w:val="007E16AC"/>
    <w:rsid w:val="007E1F03"/>
    <w:rsid w:val="007E2130"/>
    <w:rsid w:val="007E2162"/>
    <w:rsid w:val="007E2CFD"/>
    <w:rsid w:val="007E31CA"/>
    <w:rsid w:val="007E380C"/>
    <w:rsid w:val="007E3B77"/>
    <w:rsid w:val="007E3BD9"/>
    <w:rsid w:val="007E3C3F"/>
    <w:rsid w:val="007E3CD8"/>
    <w:rsid w:val="007E4C35"/>
    <w:rsid w:val="007E51E1"/>
    <w:rsid w:val="007E5881"/>
    <w:rsid w:val="007E5B17"/>
    <w:rsid w:val="007E5F30"/>
    <w:rsid w:val="007E618E"/>
    <w:rsid w:val="007E62B7"/>
    <w:rsid w:val="007E653B"/>
    <w:rsid w:val="007E7AE3"/>
    <w:rsid w:val="007E7D3B"/>
    <w:rsid w:val="007F0442"/>
    <w:rsid w:val="007F1106"/>
    <w:rsid w:val="007F1234"/>
    <w:rsid w:val="007F12DF"/>
    <w:rsid w:val="007F1566"/>
    <w:rsid w:val="007F1ECA"/>
    <w:rsid w:val="007F1F57"/>
    <w:rsid w:val="007F20AC"/>
    <w:rsid w:val="007F21C7"/>
    <w:rsid w:val="007F30E7"/>
    <w:rsid w:val="007F31F4"/>
    <w:rsid w:val="007F37D2"/>
    <w:rsid w:val="007F3F26"/>
    <w:rsid w:val="007F40C4"/>
    <w:rsid w:val="007F40D8"/>
    <w:rsid w:val="007F4382"/>
    <w:rsid w:val="007F4515"/>
    <w:rsid w:val="007F4D0B"/>
    <w:rsid w:val="007F4FDF"/>
    <w:rsid w:val="007F5296"/>
    <w:rsid w:val="007F57C7"/>
    <w:rsid w:val="007F5F1F"/>
    <w:rsid w:val="007F6077"/>
    <w:rsid w:val="007F724A"/>
    <w:rsid w:val="007F75D2"/>
    <w:rsid w:val="007F7750"/>
    <w:rsid w:val="007F7760"/>
    <w:rsid w:val="007F79FA"/>
    <w:rsid w:val="007F7A81"/>
    <w:rsid w:val="0080024F"/>
    <w:rsid w:val="00801577"/>
    <w:rsid w:val="00801785"/>
    <w:rsid w:val="00801A39"/>
    <w:rsid w:val="00801D52"/>
    <w:rsid w:val="00801DF6"/>
    <w:rsid w:val="0080234C"/>
    <w:rsid w:val="00802C97"/>
    <w:rsid w:val="0080316B"/>
    <w:rsid w:val="00803FC5"/>
    <w:rsid w:val="00804E08"/>
    <w:rsid w:val="0080563A"/>
    <w:rsid w:val="0080566D"/>
    <w:rsid w:val="008063CD"/>
    <w:rsid w:val="008069C3"/>
    <w:rsid w:val="008071DB"/>
    <w:rsid w:val="00807313"/>
    <w:rsid w:val="00807356"/>
    <w:rsid w:val="0080753C"/>
    <w:rsid w:val="00807B94"/>
    <w:rsid w:val="008105A5"/>
    <w:rsid w:val="00810D05"/>
    <w:rsid w:val="00811488"/>
    <w:rsid w:val="00811637"/>
    <w:rsid w:val="00811BB0"/>
    <w:rsid w:val="00812738"/>
    <w:rsid w:val="008127AE"/>
    <w:rsid w:val="00813F54"/>
    <w:rsid w:val="0081429E"/>
    <w:rsid w:val="008146A3"/>
    <w:rsid w:val="00814D8B"/>
    <w:rsid w:val="008152C8"/>
    <w:rsid w:val="00815652"/>
    <w:rsid w:val="008159EF"/>
    <w:rsid w:val="008166F8"/>
    <w:rsid w:val="00816A95"/>
    <w:rsid w:val="0081757E"/>
    <w:rsid w:val="00817A77"/>
    <w:rsid w:val="00817DD8"/>
    <w:rsid w:val="00820180"/>
    <w:rsid w:val="00820E28"/>
    <w:rsid w:val="00820FC2"/>
    <w:rsid w:val="0082103B"/>
    <w:rsid w:val="0082150F"/>
    <w:rsid w:val="00821721"/>
    <w:rsid w:val="00821A36"/>
    <w:rsid w:val="00821CA7"/>
    <w:rsid w:val="008223F9"/>
    <w:rsid w:val="00822C74"/>
    <w:rsid w:val="008231AF"/>
    <w:rsid w:val="008234A4"/>
    <w:rsid w:val="00823C61"/>
    <w:rsid w:val="00823D76"/>
    <w:rsid w:val="00824BDC"/>
    <w:rsid w:val="00825189"/>
    <w:rsid w:val="0082541A"/>
    <w:rsid w:val="0082575E"/>
    <w:rsid w:val="00825B76"/>
    <w:rsid w:val="00825D91"/>
    <w:rsid w:val="00825F59"/>
    <w:rsid w:val="00825FDD"/>
    <w:rsid w:val="00825FF7"/>
    <w:rsid w:val="0082630E"/>
    <w:rsid w:val="00826BFE"/>
    <w:rsid w:val="00826FDB"/>
    <w:rsid w:val="008270D8"/>
    <w:rsid w:val="008274FF"/>
    <w:rsid w:val="00827A8C"/>
    <w:rsid w:val="00827E08"/>
    <w:rsid w:val="00830959"/>
    <w:rsid w:val="0083108A"/>
    <w:rsid w:val="008313E1"/>
    <w:rsid w:val="008317AC"/>
    <w:rsid w:val="00831CC9"/>
    <w:rsid w:val="00832076"/>
    <w:rsid w:val="0083224E"/>
    <w:rsid w:val="008327BB"/>
    <w:rsid w:val="00832F48"/>
    <w:rsid w:val="0083304B"/>
    <w:rsid w:val="00833AE8"/>
    <w:rsid w:val="00833DDC"/>
    <w:rsid w:val="00834913"/>
    <w:rsid w:val="0083495F"/>
    <w:rsid w:val="00835420"/>
    <w:rsid w:val="00835444"/>
    <w:rsid w:val="008359FD"/>
    <w:rsid w:val="00835E96"/>
    <w:rsid w:val="008361A8"/>
    <w:rsid w:val="008363B4"/>
    <w:rsid w:val="008368AA"/>
    <w:rsid w:val="008369F5"/>
    <w:rsid w:val="00836B87"/>
    <w:rsid w:val="008372B3"/>
    <w:rsid w:val="008373C7"/>
    <w:rsid w:val="008379B1"/>
    <w:rsid w:val="0084024E"/>
    <w:rsid w:val="0084034C"/>
    <w:rsid w:val="008408B2"/>
    <w:rsid w:val="00840F8A"/>
    <w:rsid w:val="00840FCA"/>
    <w:rsid w:val="00841544"/>
    <w:rsid w:val="00841ABA"/>
    <w:rsid w:val="008425EE"/>
    <w:rsid w:val="008427D8"/>
    <w:rsid w:val="00843105"/>
    <w:rsid w:val="00843147"/>
    <w:rsid w:val="0084384B"/>
    <w:rsid w:val="00843BEA"/>
    <w:rsid w:val="00843CB1"/>
    <w:rsid w:val="00843E2F"/>
    <w:rsid w:val="00843E4F"/>
    <w:rsid w:val="0084421D"/>
    <w:rsid w:val="008445B8"/>
    <w:rsid w:val="00844675"/>
    <w:rsid w:val="008462B6"/>
    <w:rsid w:val="008467C2"/>
    <w:rsid w:val="00846B57"/>
    <w:rsid w:val="00846C4E"/>
    <w:rsid w:val="008473C8"/>
    <w:rsid w:val="00847880"/>
    <w:rsid w:val="00847B90"/>
    <w:rsid w:val="00847BCB"/>
    <w:rsid w:val="00847C03"/>
    <w:rsid w:val="008506B1"/>
    <w:rsid w:val="008508D1"/>
    <w:rsid w:val="00851088"/>
    <w:rsid w:val="00851600"/>
    <w:rsid w:val="00851643"/>
    <w:rsid w:val="0085182D"/>
    <w:rsid w:val="00851F43"/>
    <w:rsid w:val="00851FA2"/>
    <w:rsid w:val="00852899"/>
    <w:rsid w:val="00852A20"/>
    <w:rsid w:val="00853052"/>
    <w:rsid w:val="008533CE"/>
    <w:rsid w:val="00853D7A"/>
    <w:rsid w:val="00853D9F"/>
    <w:rsid w:val="00853E4F"/>
    <w:rsid w:val="008550E3"/>
    <w:rsid w:val="008552B5"/>
    <w:rsid w:val="00857580"/>
    <w:rsid w:val="00857659"/>
    <w:rsid w:val="00857B51"/>
    <w:rsid w:val="00860C85"/>
    <w:rsid w:val="00860D1B"/>
    <w:rsid w:val="00860F0A"/>
    <w:rsid w:val="00861197"/>
    <w:rsid w:val="00861C0A"/>
    <w:rsid w:val="00861E75"/>
    <w:rsid w:val="008621B8"/>
    <w:rsid w:val="00862266"/>
    <w:rsid w:val="00862C69"/>
    <w:rsid w:val="00863B46"/>
    <w:rsid w:val="00863C6C"/>
    <w:rsid w:val="00863FB3"/>
    <w:rsid w:val="00865080"/>
    <w:rsid w:val="00865199"/>
    <w:rsid w:val="00865381"/>
    <w:rsid w:val="0086544D"/>
    <w:rsid w:val="008657BC"/>
    <w:rsid w:val="00865A70"/>
    <w:rsid w:val="00865AAD"/>
    <w:rsid w:val="00865B21"/>
    <w:rsid w:val="00865BAE"/>
    <w:rsid w:val="008674E2"/>
    <w:rsid w:val="00867BE5"/>
    <w:rsid w:val="00867C9C"/>
    <w:rsid w:val="0087035A"/>
    <w:rsid w:val="00870383"/>
    <w:rsid w:val="008705D6"/>
    <w:rsid w:val="00870CA4"/>
    <w:rsid w:val="0087112D"/>
    <w:rsid w:val="008712EF"/>
    <w:rsid w:val="0087156C"/>
    <w:rsid w:val="0087164E"/>
    <w:rsid w:val="00871928"/>
    <w:rsid w:val="00871960"/>
    <w:rsid w:val="00871B6F"/>
    <w:rsid w:val="00871F18"/>
    <w:rsid w:val="00871F4F"/>
    <w:rsid w:val="00871F68"/>
    <w:rsid w:val="0087278B"/>
    <w:rsid w:val="008736D4"/>
    <w:rsid w:val="008738BC"/>
    <w:rsid w:val="00873AC0"/>
    <w:rsid w:val="00873B33"/>
    <w:rsid w:val="00873DA0"/>
    <w:rsid w:val="00873F68"/>
    <w:rsid w:val="00874060"/>
    <w:rsid w:val="00874076"/>
    <w:rsid w:val="00874B82"/>
    <w:rsid w:val="00874FD7"/>
    <w:rsid w:val="008751F4"/>
    <w:rsid w:val="00875B4E"/>
    <w:rsid w:val="00875E37"/>
    <w:rsid w:val="00875EE3"/>
    <w:rsid w:val="008763CF"/>
    <w:rsid w:val="0087673D"/>
    <w:rsid w:val="00876CB6"/>
    <w:rsid w:val="00876E8A"/>
    <w:rsid w:val="00877846"/>
    <w:rsid w:val="00877F72"/>
    <w:rsid w:val="00880CDA"/>
    <w:rsid w:val="00880DAE"/>
    <w:rsid w:val="00881183"/>
    <w:rsid w:val="0088158A"/>
    <w:rsid w:val="008818EB"/>
    <w:rsid w:val="00881923"/>
    <w:rsid w:val="008824D6"/>
    <w:rsid w:val="008826B9"/>
    <w:rsid w:val="0088290E"/>
    <w:rsid w:val="00882BBF"/>
    <w:rsid w:val="00882C71"/>
    <w:rsid w:val="00882D27"/>
    <w:rsid w:val="008834D4"/>
    <w:rsid w:val="0088355D"/>
    <w:rsid w:val="0088360B"/>
    <w:rsid w:val="008838D8"/>
    <w:rsid w:val="00883969"/>
    <w:rsid w:val="008841CA"/>
    <w:rsid w:val="00884872"/>
    <w:rsid w:val="00884999"/>
    <w:rsid w:val="00884AAB"/>
    <w:rsid w:val="00884B38"/>
    <w:rsid w:val="00885198"/>
    <w:rsid w:val="0088533C"/>
    <w:rsid w:val="008855CC"/>
    <w:rsid w:val="00885603"/>
    <w:rsid w:val="00885DD6"/>
    <w:rsid w:val="00885DE5"/>
    <w:rsid w:val="008860C0"/>
    <w:rsid w:val="008864B2"/>
    <w:rsid w:val="00886585"/>
    <w:rsid w:val="0088698A"/>
    <w:rsid w:val="00886A6D"/>
    <w:rsid w:val="00886C4F"/>
    <w:rsid w:val="008871F2"/>
    <w:rsid w:val="00887447"/>
    <w:rsid w:val="00887D09"/>
    <w:rsid w:val="00890358"/>
    <w:rsid w:val="008903D2"/>
    <w:rsid w:val="00890B21"/>
    <w:rsid w:val="00890BA0"/>
    <w:rsid w:val="00890C6B"/>
    <w:rsid w:val="00890DDE"/>
    <w:rsid w:val="00891089"/>
    <w:rsid w:val="00891A53"/>
    <w:rsid w:val="00891C11"/>
    <w:rsid w:val="00891D99"/>
    <w:rsid w:val="00892119"/>
    <w:rsid w:val="0089252F"/>
    <w:rsid w:val="00892AC0"/>
    <w:rsid w:val="008931F5"/>
    <w:rsid w:val="008936E9"/>
    <w:rsid w:val="00893C51"/>
    <w:rsid w:val="00894192"/>
    <w:rsid w:val="0089441A"/>
    <w:rsid w:val="00894AEE"/>
    <w:rsid w:val="008953FB"/>
    <w:rsid w:val="00896452"/>
    <w:rsid w:val="0089683F"/>
    <w:rsid w:val="00896DAB"/>
    <w:rsid w:val="008975A4"/>
    <w:rsid w:val="00897687"/>
    <w:rsid w:val="00897EE1"/>
    <w:rsid w:val="008A094E"/>
    <w:rsid w:val="008A099E"/>
    <w:rsid w:val="008A0A0D"/>
    <w:rsid w:val="008A2667"/>
    <w:rsid w:val="008A2EA0"/>
    <w:rsid w:val="008A3275"/>
    <w:rsid w:val="008A3324"/>
    <w:rsid w:val="008A3690"/>
    <w:rsid w:val="008A3DC3"/>
    <w:rsid w:val="008A4240"/>
    <w:rsid w:val="008A43D5"/>
    <w:rsid w:val="008A4A10"/>
    <w:rsid w:val="008A6247"/>
    <w:rsid w:val="008A639E"/>
    <w:rsid w:val="008A63FC"/>
    <w:rsid w:val="008A6829"/>
    <w:rsid w:val="008A71C0"/>
    <w:rsid w:val="008A7280"/>
    <w:rsid w:val="008A788E"/>
    <w:rsid w:val="008A78E3"/>
    <w:rsid w:val="008B00B6"/>
    <w:rsid w:val="008B08FB"/>
    <w:rsid w:val="008B0A33"/>
    <w:rsid w:val="008B0C67"/>
    <w:rsid w:val="008B0C9B"/>
    <w:rsid w:val="008B1241"/>
    <w:rsid w:val="008B1365"/>
    <w:rsid w:val="008B1899"/>
    <w:rsid w:val="008B1D83"/>
    <w:rsid w:val="008B2846"/>
    <w:rsid w:val="008B3420"/>
    <w:rsid w:val="008B35AD"/>
    <w:rsid w:val="008B3836"/>
    <w:rsid w:val="008B3BEE"/>
    <w:rsid w:val="008B487E"/>
    <w:rsid w:val="008B4A6E"/>
    <w:rsid w:val="008B4A8C"/>
    <w:rsid w:val="008B556F"/>
    <w:rsid w:val="008B5BB6"/>
    <w:rsid w:val="008B5D5C"/>
    <w:rsid w:val="008B6728"/>
    <w:rsid w:val="008B680B"/>
    <w:rsid w:val="008B6F66"/>
    <w:rsid w:val="008B7250"/>
    <w:rsid w:val="008B7338"/>
    <w:rsid w:val="008B7373"/>
    <w:rsid w:val="008B7430"/>
    <w:rsid w:val="008B748E"/>
    <w:rsid w:val="008B764D"/>
    <w:rsid w:val="008B78B9"/>
    <w:rsid w:val="008B7B76"/>
    <w:rsid w:val="008C02D6"/>
    <w:rsid w:val="008C062D"/>
    <w:rsid w:val="008C0C0A"/>
    <w:rsid w:val="008C16D1"/>
    <w:rsid w:val="008C1800"/>
    <w:rsid w:val="008C246A"/>
    <w:rsid w:val="008C24A6"/>
    <w:rsid w:val="008C2661"/>
    <w:rsid w:val="008C2725"/>
    <w:rsid w:val="008C2CA7"/>
    <w:rsid w:val="008C3384"/>
    <w:rsid w:val="008C3A66"/>
    <w:rsid w:val="008C3BA9"/>
    <w:rsid w:val="008C43AE"/>
    <w:rsid w:val="008C4DD2"/>
    <w:rsid w:val="008C528A"/>
    <w:rsid w:val="008C53D8"/>
    <w:rsid w:val="008C5648"/>
    <w:rsid w:val="008C5C9A"/>
    <w:rsid w:val="008C5D59"/>
    <w:rsid w:val="008C5E19"/>
    <w:rsid w:val="008C60EB"/>
    <w:rsid w:val="008C655F"/>
    <w:rsid w:val="008C6599"/>
    <w:rsid w:val="008C7027"/>
    <w:rsid w:val="008C76CC"/>
    <w:rsid w:val="008C77A6"/>
    <w:rsid w:val="008C7992"/>
    <w:rsid w:val="008C7BD8"/>
    <w:rsid w:val="008C7F71"/>
    <w:rsid w:val="008D0047"/>
    <w:rsid w:val="008D022A"/>
    <w:rsid w:val="008D04C3"/>
    <w:rsid w:val="008D04E1"/>
    <w:rsid w:val="008D0BEF"/>
    <w:rsid w:val="008D0E33"/>
    <w:rsid w:val="008D165C"/>
    <w:rsid w:val="008D1765"/>
    <w:rsid w:val="008D1AA6"/>
    <w:rsid w:val="008D1D93"/>
    <w:rsid w:val="008D228E"/>
    <w:rsid w:val="008D25A3"/>
    <w:rsid w:val="008D2793"/>
    <w:rsid w:val="008D2B9E"/>
    <w:rsid w:val="008D2EA0"/>
    <w:rsid w:val="008D31D9"/>
    <w:rsid w:val="008D3293"/>
    <w:rsid w:val="008D3807"/>
    <w:rsid w:val="008D38CE"/>
    <w:rsid w:val="008D3A21"/>
    <w:rsid w:val="008D44F4"/>
    <w:rsid w:val="008D4559"/>
    <w:rsid w:val="008D4576"/>
    <w:rsid w:val="008D4AF1"/>
    <w:rsid w:val="008D58A8"/>
    <w:rsid w:val="008D647D"/>
    <w:rsid w:val="008D6B84"/>
    <w:rsid w:val="008D6E45"/>
    <w:rsid w:val="008D7472"/>
    <w:rsid w:val="008D7CB4"/>
    <w:rsid w:val="008E009B"/>
    <w:rsid w:val="008E1043"/>
    <w:rsid w:val="008E1152"/>
    <w:rsid w:val="008E1787"/>
    <w:rsid w:val="008E18E4"/>
    <w:rsid w:val="008E1C56"/>
    <w:rsid w:val="008E2409"/>
    <w:rsid w:val="008E32AD"/>
    <w:rsid w:val="008E3756"/>
    <w:rsid w:val="008E3D2A"/>
    <w:rsid w:val="008E4044"/>
    <w:rsid w:val="008E44A7"/>
    <w:rsid w:val="008E45A6"/>
    <w:rsid w:val="008E4884"/>
    <w:rsid w:val="008E537B"/>
    <w:rsid w:val="008E59E1"/>
    <w:rsid w:val="008E65DD"/>
    <w:rsid w:val="008E65F7"/>
    <w:rsid w:val="008E6F33"/>
    <w:rsid w:val="008E7068"/>
    <w:rsid w:val="008E75E6"/>
    <w:rsid w:val="008E76B5"/>
    <w:rsid w:val="008E7956"/>
    <w:rsid w:val="008F059E"/>
    <w:rsid w:val="008F070E"/>
    <w:rsid w:val="008F090F"/>
    <w:rsid w:val="008F0965"/>
    <w:rsid w:val="008F0A66"/>
    <w:rsid w:val="008F133A"/>
    <w:rsid w:val="008F15EA"/>
    <w:rsid w:val="008F181C"/>
    <w:rsid w:val="008F1C18"/>
    <w:rsid w:val="008F1FA8"/>
    <w:rsid w:val="008F204B"/>
    <w:rsid w:val="008F249A"/>
    <w:rsid w:val="008F25B6"/>
    <w:rsid w:val="008F2B45"/>
    <w:rsid w:val="008F2ECD"/>
    <w:rsid w:val="008F349E"/>
    <w:rsid w:val="008F35AB"/>
    <w:rsid w:val="008F3B1D"/>
    <w:rsid w:val="008F3D86"/>
    <w:rsid w:val="008F3D97"/>
    <w:rsid w:val="008F4100"/>
    <w:rsid w:val="008F4A89"/>
    <w:rsid w:val="008F4FC1"/>
    <w:rsid w:val="008F59B7"/>
    <w:rsid w:val="008F5B79"/>
    <w:rsid w:val="008F5FBF"/>
    <w:rsid w:val="008F65EF"/>
    <w:rsid w:val="008F6ACA"/>
    <w:rsid w:val="008F6C11"/>
    <w:rsid w:val="008F7420"/>
    <w:rsid w:val="008F7750"/>
    <w:rsid w:val="009000B1"/>
    <w:rsid w:val="009001EA"/>
    <w:rsid w:val="009002C6"/>
    <w:rsid w:val="009004F0"/>
    <w:rsid w:val="009007ED"/>
    <w:rsid w:val="00900B58"/>
    <w:rsid w:val="0090113D"/>
    <w:rsid w:val="009013E1"/>
    <w:rsid w:val="009017AF"/>
    <w:rsid w:val="00901918"/>
    <w:rsid w:val="00901FA7"/>
    <w:rsid w:val="00902128"/>
    <w:rsid w:val="00902415"/>
    <w:rsid w:val="009024DB"/>
    <w:rsid w:val="009026DC"/>
    <w:rsid w:val="00903513"/>
    <w:rsid w:val="009039F5"/>
    <w:rsid w:val="00903B37"/>
    <w:rsid w:val="00903BD3"/>
    <w:rsid w:val="00904125"/>
    <w:rsid w:val="00904EC1"/>
    <w:rsid w:val="009052CF"/>
    <w:rsid w:val="00905395"/>
    <w:rsid w:val="00905572"/>
    <w:rsid w:val="00905753"/>
    <w:rsid w:val="009057EB"/>
    <w:rsid w:val="00905E4A"/>
    <w:rsid w:val="00905F2B"/>
    <w:rsid w:val="00906998"/>
    <w:rsid w:val="00907621"/>
    <w:rsid w:val="009077DC"/>
    <w:rsid w:val="00910240"/>
    <w:rsid w:val="0091050C"/>
    <w:rsid w:val="00910B16"/>
    <w:rsid w:val="00910CBD"/>
    <w:rsid w:val="00910CD3"/>
    <w:rsid w:val="00911119"/>
    <w:rsid w:val="00911312"/>
    <w:rsid w:val="00911722"/>
    <w:rsid w:val="00912D0B"/>
    <w:rsid w:val="00913573"/>
    <w:rsid w:val="00913E93"/>
    <w:rsid w:val="00914511"/>
    <w:rsid w:val="0091456C"/>
    <w:rsid w:val="009146E5"/>
    <w:rsid w:val="009157DF"/>
    <w:rsid w:val="009158E0"/>
    <w:rsid w:val="00915B36"/>
    <w:rsid w:val="00916252"/>
    <w:rsid w:val="00916714"/>
    <w:rsid w:val="00916A4E"/>
    <w:rsid w:val="00916BBB"/>
    <w:rsid w:val="00916F18"/>
    <w:rsid w:val="00917304"/>
    <w:rsid w:val="00917A78"/>
    <w:rsid w:val="009204D3"/>
    <w:rsid w:val="009209A1"/>
    <w:rsid w:val="00921714"/>
    <w:rsid w:val="00921AD3"/>
    <w:rsid w:val="009220C6"/>
    <w:rsid w:val="00922742"/>
    <w:rsid w:val="00922F3C"/>
    <w:rsid w:val="009231DD"/>
    <w:rsid w:val="00923299"/>
    <w:rsid w:val="00923570"/>
    <w:rsid w:val="009235F8"/>
    <w:rsid w:val="0092389B"/>
    <w:rsid w:val="00923DD7"/>
    <w:rsid w:val="00924CA7"/>
    <w:rsid w:val="00925AFC"/>
    <w:rsid w:val="00925B90"/>
    <w:rsid w:val="0092739A"/>
    <w:rsid w:val="009273F2"/>
    <w:rsid w:val="00927898"/>
    <w:rsid w:val="00927A7A"/>
    <w:rsid w:val="00927AA6"/>
    <w:rsid w:val="00927BE6"/>
    <w:rsid w:val="00927BF4"/>
    <w:rsid w:val="0093037D"/>
    <w:rsid w:val="009303D4"/>
    <w:rsid w:val="00930412"/>
    <w:rsid w:val="00930CC2"/>
    <w:rsid w:val="00930DF5"/>
    <w:rsid w:val="0093120B"/>
    <w:rsid w:val="0093191C"/>
    <w:rsid w:val="00931D7C"/>
    <w:rsid w:val="00931F3E"/>
    <w:rsid w:val="00932A6A"/>
    <w:rsid w:val="00932F45"/>
    <w:rsid w:val="00933512"/>
    <w:rsid w:val="00933AAD"/>
    <w:rsid w:val="00933DD2"/>
    <w:rsid w:val="00933EEB"/>
    <w:rsid w:val="00934116"/>
    <w:rsid w:val="00934A02"/>
    <w:rsid w:val="00934BED"/>
    <w:rsid w:val="009358EA"/>
    <w:rsid w:val="00935943"/>
    <w:rsid w:val="00935B60"/>
    <w:rsid w:val="00936265"/>
    <w:rsid w:val="00936A50"/>
    <w:rsid w:val="00936ABE"/>
    <w:rsid w:val="00936DF5"/>
    <w:rsid w:val="00937D0E"/>
    <w:rsid w:val="00937EE9"/>
    <w:rsid w:val="0094051D"/>
    <w:rsid w:val="009407FD"/>
    <w:rsid w:val="00940A54"/>
    <w:rsid w:val="00940FF8"/>
    <w:rsid w:val="00941654"/>
    <w:rsid w:val="0094166A"/>
    <w:rsid w:val="00941E0E"/>
    <w:rsid w:val="00942115"/>
    <w:rsid w:val="0094235C"/>
    <w:rsid w:val="00942466"/>
    <w:rsid w:val="00942CAC"/>
    <w:rsid w:val="00942E5D"/>
    <w:rsid w:val="00943529"/>
    <w:rsid w:val="009437E6"/>
    <w:rsid w:val="009438F8"/>
    <w:rsid w:val="00943D54"/>
    <w:rsid w:val="00944A07"/>
    <w:rsid w:val="00944ABB"/>
    <w:rsid w:val="00944F8B"/>
    <w:rsid w:val="00944FE6"/>
    <w:rsid w:val="0094505C"/>
    <w:rsid w:val="00945542"/>
    <w:rsid w:val="00945838"/>
    <w:rsid w:val="009459D4"/>
    <w:rsid w:val="00945E48"/>
    <w:rsid w:val="009460FF"/>
    <w:rsid w:val="009467FF"/>
    <w:rsid w:val="009469BD"/>
    <w:rsid w:val="00946E2B"/>
    <w:rsid w:val="0094769C"/>
    <w:rsid w:val="009478E6"/>
    <w:rsid w:val="0094790B"/>
    <w:rsid w:val="00947C23"/>
    <w:rsid w:val="00947D19"/>
    <w:rsid w:val="009503B4"/>
    <w:rsid w:val="009505B4"/>
    <w:rsid w:val="00950FA3"/>
    <w:rsid w:val="00951672"/>
    <w:rsid w:val="00951B19"/>
    <w:rsid w:val="00951EF9"/>
    <w:rsid w:val="00952520"/>
    <w:rsid w:val="009527F4"/>
    <w:rsid w:val="00953076"/>
    <w:rsid w:val="0095342D"/>
    <w:rsid w:val="00953AEA"/>
    <w:rsid w:val="009541CB"/>
    <w:rsid w:val="0095429A"/>
    <w:rsid w:val="00954BB2"/>
    <w:rsid w:val="00954C30"/>
    <w:rsid w:val="00955187"/>
    <w:rsid w:val="009551D7"/>
    <w:rsid w:val="009557F3"/>
    <w:rsid w:val="00955A31"/>
    <w:rsid w:val="00955F2D"/>
    <w:rsid w:val="0095661D"/>
    <w:rsid w:val="0095759E"/>
    <w:rsid w:val="00957AD2"/>
    <w:rsid w:val="00957AF8"/>
    <w:rsid w:val="00957DFC"/>
    <w:rsid w:val="0096036B"/>
    <w:rsid w:val="00960539"/>
    <w:rsid w:val="00960655"/>
    <w:rsid w:val="00960669"/>
    <w:rsid w:val="009613F9"/>
    <w:rsid w:val="0096141B"/>
    <w:rsid w:val="00962519"/>
    <w:rsid w:val="00962C63"/>
    <w:rsid w:val="00962CC2"/>
    <w:rsid w:val="009639B5"/>
    <w:rsid w:val="00963A80"/>
    <w:rsid w:val="00964141"/>
    <w:rsid w:val="009643C8"/>
    <w:rsid w:val="00964661"/>
    <w:rsid w:val="009646B3"/>
    <w:rsid w:val="009648DA"/>
    <w:rsid w:val="00964D49"/>
    <w:rsid w:val="009654C4"/>
    <w:rsid w:val="0096579D"/>
    <w:rsid w:val="00966102"/>
    <w:rsid w:val="00966174"/>
    <w:rsid w:val="00966292"/>
    <w:rsid w:val="009665FA"/>
    <w:rsid w:val="00966763"/>
    <w:rsid w:val="00966937"/>
    <w:rsid w:val="00966973"/>
    <w:rsid w:val="00966A25"/>
    <w:rsid w:val="00966C72"/>
    <w:rsid w:val="00966E6C"/>
    <w:rsid w:val="00967019"/>
    <w:rsid w:val="0096727C"/>
    <w:rsid w:val="009673F3"/>
    <w:rsid w:val="0096757E"/>
    <w:rsid w:val="009701B6"/>
    <w:rsid w:val="00970256"/>
    <w:rsid w:val="009704A0"/>
    <w:rsid w:val="009708B4"/>
    <w:rsid w:val="009719A9"/>
    <w:rsid w:val="00971D5B"/>
    <w:rsid w:val="009722E5"/>
    <w:rsid w:val="00972A7B"/>
    <w:rsid w:val="00972AE7"/>
    <w:rsid w:val="00972BD8"/>
    <w:rsid w:val="009730DB"/>
    <w:rsid w:val="00973DDA"/>
    <w:rsid w:val="009742EE"/>
    <w:rsid w:val="0097448D"/>
    <w:rsid w:val="00974A6F"/>
    <w:rsid w:val="00974ABE"/>
    <w:rsid w:val="00974CCC"/>
    <w:rsid w:val="00975418"/>
    <w:rsid w:val="00975514"/>
    <w:rsid w:val="00975AF8"/>
    <w:rsid w:val="00975B2C"/>
    <w:rsid w:val="0097667C"/>
    <w:rsid w:val="00976EFB"/>
    <w:rsid w:val="00977058"/>
    <w:rsid w:val="0097720D"/>
    <w:rsid w:val="0097730A"/>
    <w:rsid w:val="00977D6E"/>
    <w:rsid w:val="00977D89"/>
    <w:rsid w:val="009800FE"/>
    <w:rsid w:val="00980492"/>
    <w:rsid w:val="0098061B"/>
    <w:rsid w:val="00981366"/>
    <w:rsid w:val="009817C3"/>
    <w:rsid w:val="009818AD"/>
    <w:rsid w:val="00981D9B"/>
    <w:rsid w:val="00981ED3"/>
    <w:rsid w:val="00982915"/>
    <w:rsid w:val="00983380"/>
    <w:rsid w:val="009836B6"/>
    <w:rsid w:val="00983968"/>
    <w:rsid w:val="00983F0E"/>
    <w:rsid w:val="00984ACE"/>
    <w:rsid w:val="00984B54"/>
    <w:rsid w:val="00985326"/>
    <w:rsid w:val="009855A9"/>
    <w:rsid w:val="00985912"/>
    <w:rsid w:val="00986287"/>
    <w:rsid w:val="00986318"/>
    <w:rsid w:val="009865F9"/>
    <w:rsid w:val="0098663F"/>
    <w:rsid w:val="00987C58"/>
    <w:rsid w:val="00987CF2"/>
    <w:rsid w:val="009900C8"/>
    <w:rsid w:val="009903ED"/>
    <w:rsid w:val="00990CAA"/>
    <w:rsid w:val="00990E00"/>
    <w:rsid w:val="00990F38"/>
    <w:rsid w:val="00991053"/>
    <w:rsid w:val="009914A9"/>
    <w:rsid w:val="009917C1"/>
    <w:rsid w:val="009922D0"/>
    <w:rsid w:val="00992496"/>
    <w:rsid w:val="009924D9"/>
    <w:rsid w:val="009928AC"/>
    <w:rsid w:val="009930DB"/>
    <w:rsid w:val="00993ACE"/>
    <w:rsid w:val="0099425A"/>
    <w:rsid w:val="00994502"/>
    <w:rsid w:val="00994CB3"/>
    <w:rsid w:val="009955EF"/>
    <w:rsid w:val="00995626"/>
    <w:rsid w:val="00995769"/>
    <w:rsid w:val="00995B51"/>
    <w:rsid w:val="00995B8E"/>
    <w:rsid w:val="00995D79"/>
    <w:rsid w:val="00995DA8"/>
    <w:rsid w:val="00996179"/>
    <w:rsid w:val="009964EF"/>
    <w:rsid w:val="0099650C"/>
    <w:rsid w:val="009969E4"/>
    <w:rsid w:val="00996CA4"/>
    <w:rsid w:val="0099700E"/>
    <w:rsid w:val="00997038"/>
    <w:rsid w:val="00997558"/>
    <w:rsid w:val="009A04F8"/>
    <w:rsid w:val="009A0B1F"/>
    <w:rsid w:val="009A109B"/>
    <w:rsid w:val="009A1977"/>
    <w:rsid w:val="009A2449"/>
    <w:rsid w:val="009A2602"/>
    <w:rsid w:val="009A2AC0"/>
    <w:rsid w:val="009A2BC9"/>
    <w:rsid w:val="009A308B"/>
    <w:rsid w:val="009A3292"/>
    <w:rsid w:val="009A3970"/>
    <w:rsid w:val="009A39EF"/>
    <w:rsid w:val="009A3AA7"/>
    <w:rsid w:val="009A3E5C"/>
    <w:rsid w:val="009A4656"/>
    <w:rsid w:val="009A46D9"/>
    <w:rsid w:val="009A490A"/>
    <w:rsid w:val="009A49BC"/>
    <w:rsid w:val="009A4A86"/>
    <w:rsid w:val="009A4D82"/>
    <w:rsid w:val="009A4E07"/>
    <w:rsid w:val="009A5294"/>
    <w:rsid w:val="009A55BC"/>
    <w:rsid w:val="009A5956"/>
    <w:rsid w:val="009A5E65"/>
    <w:rsid w:val="009A5FB8"/>
    <w:rsid w:val="009A60FB"/>
    <w:rsid w:val="009A66B9"/>
    <w:rsid w:val="009A69C7"/>
    <w:rsid w:val="009A74BE"/>
    <w:rsid w:val="009A7F5E"/>
    <w:rsid w:val="009B04A2"/>
    <w:rsid w:val="009B0AC7"/>
    <w:rsid w:val="009B1156"/>
    <w:rsid w:val="009B1A38"/>
    <w:rsid w:val="009B208E"/>
    <w:rsid w:val="009B2262"/>
    <w:rsid w:val="009B2706"/>
    <w:rsid w:val="009B2D67"/>
    <w:rsid w:val="009B31AB"/>
    <w:rsid w:val="009B367D"/>
    <w:rsid w:val="009B382A"/>
    <w:rsid w:val="009B3DC0"/>
    <w:rsid w:val="009B40F5"/>
    <w:rsid w:val="009B4326"/>
    <w:rsid w:val="009B45D8"/>
    <w:rsid w:val="009B45D9"/>
    <w:rsid w:val="009B5124"/>
    <w:rsid w:val="009B52DA"/>
    <w:rsid w:val="009B5505"/>
    <w:rsid w:val="009B596C"/>
    <w:rsid w:val="009B5BD1"/>
    <w:rsid w:val="009B5CEC"/>
    <w:rsid w:val="009B5E46"/>
    <w:rsid w:val="009B5F0B"/>
    <w:rsid w:val="009B6064"/>
    <w:rsid w:val="009B61B1"/>
    <w:rsid w:val="009B6B61"/>
    <w:rsid w:val="009B6D78"/>
    <w:rsid w:val="009B6FB3"/>
    <w:rsid w:val="009B7463"/>
    <w:rsid w:val="009B7740"/>
    <w:rsid w:val="009B7D66"/>
    <w:rsid w:val="009C0287"/>
    <w:rsid w:val="009C05A8"/>
    <w:rsid w:val="009C074F"/>
    <w:rsid w:val="009C0F94"/>
    <w:rsid w:val="009C1171"/>
    <w:rsid w:val="009C128D"/>
    <w:rsid w:val="009C1294"/>
    <w:rsid w:val="009C19AA"/>
    <w:rsid w:val="009C1B0A"/>
    <w:rsid w:val="009C1B5B"/>
    <w:rsid w:val="009C1F80"/>
    <w:rsid w:val="009C2054"/>
    <w:rsid w:val="009C3227"/>
    <w:rsid w:val="009C3314"/>
    <w:rsid w:val="009C38C5"/>
    <w:rsid w:val="009C40FC"/>
    <w:rsid w:val="009C4555"/>
    <w:rsid w:val="009C491B"/>
    <w:rsid w:val="009C4CB5"/>
    <w:rsid w:val="009C4E40"/>
    <w:rsid w:val="009C4F85"/>
    <w:rsid w:val="009C5219"/>
    <w:rsid w:val="009C565D"/>
    <w:rsid w:val="009C6381"/>
    <w:rsid w:val="009C6AEA"/>
    <w:rsid w:val="009C6BFB"/>
    <w:rsid w:val="009C6D67"/>
    <w:rsid w:val="009C6E4D"/>
    <w:rsid w:val="009C6EF8"/>
    <w:rsid w:val="009D0807"/>
    <w:rsid w:val="009D0CF6"/>
    <w:rsid w:val="009D10B9"/>
    <w:rsid w:val="009D16A5"/>
    <w:rsid w:val="009D28E6"/>
    <w:rsid w:val="009D3251"/>
    <w:rsid w:val="009D3357"/>
    <w:rsid w:val="009D3C5F"/>
    <w:rsid w:val="009D3D1E"/>
    <w:rsid w:val="009D40A5"/>
    <w:rsid w:val="009D40BB"/>
    <w:rsid w:val="009D48A0"/>
    <w:rsid w:val="009D4F8F"/>
    <w:rsid w:val="009D5A3A"/>
    <w:rsid w:val="009D5B23"/>
    <w:rsid w:val="009D622C"/>
    <w:rsid w:val="009D6C5C"/>
    <w:rsid w:val="009D6F1D"/>
    <w:rsid w:val="009D7757"/>
    <w:rsid w:val="009D7870"/>
    <w:rsid w:val="009E01D7"/>
    <w:rsid w:val="009E06AB"/>
    <w:rsid w:val="009E11A7"/>
    <w:rsid w:val="009E190A"/>
    <w:rsid w:val="009E1B16"/>
    <w:rsid w:val="009E1F8F"/>
    <w:rsid w:val="009E2300"/>
    <w:rsid w:val="009E27BE"/>
    <w:rsid w:val="009E2A63"/>
    <w:rsid w:val="009E4514"/>
    <w:rsid w:val="009E5388"/>
    <w:rsid w:val="009E53B5"/>
    <w:rsid w:val="009E5427"/>
    <w:rsid w:val="009E6462"/>
    <w:rsid w:val="009E67BF"/>
    <w:rsid w:val="009E6AFE"/>
    <w:rsid w:val="009E70BB"/>
    <w:rsid w:val="009E7540"/>
    <w:rsid w:val="009E7F63"/>
    <w:rsid w:val="009F0694"/>
    <w:rsid w:val="009F0C07"/>
    <w:rsid w:val="009F2651"/>
    <w:rsid w:val="009F28EF"/>
    <w:rsid w:val="009F2DF5"/>
    <w:rsid w:val="009F2E50"/>
    <w:rsid w:val="009F3068"/>
    <w:rsid w:val="009F3840"/>
    <w:rsid w:val="009F3ACC"/>
    <w:rsid w:val="009F4098"/>
    <w:rsid w:val="009F4372"/>
    <w:rsid w:val="009F478E"/>
    <w:rsid w:val="009F48F7"/>
    <w:rsid w:val="009F4984"/>
    <w:rsid w:val="009F4E3B"/>
    <w:rsid w:val="009F5680"/>
    <w:rsid w:val="009F5845"/>
    <w:rsid w:val="009F58B1"/>
    <w:rsid w:val="009F61AC"/>
    <w:rsid w:val="009F6556"/>
    <w:rsid w:val="009F66FA"/>
    <w:rsid w:val="009F71F0"/>
    <w:rsid w:val="009F76E1"/>
    <w:rsid w:val="009F780F"/>
    <w:rsid w:val="009F7A34"/>
    <w:rsid w:val="009F7C1A"/>
    <w:rsid w:val="009F7DBE"/>
    <w:rsid w:val="00A00041"/>
    <w:rsid w:val="00A0034F"/>
    <w:rsid w:val="00A0071D"/>
    <w:rsid w:val="00A00A8E"/>
    <w:rsid w:val="00A00E8B"/>
    <w:rsid w:val="00A01067"/>
    <w:rsid w:val="00A01885"/>
    <w:rsid w:val="00A0190D"/>
    <w:rsid w:val="00A019E0"/>
    <w:rsid w:val="00A01B9E"/>
    <w:rsid w:val="00A01CA4"/>
    <w:rsid w:val="00A02C85"/>
    <w:rsid w:val="00A02D80"/>
    <w:rsid w:val="00A03184"/>
    <w:rsid w:val="00A03678"/>
    <w:rsid w:val="00A03851"/>
    <w:rsid w:val="00A03A37"/>
    <w:rsid w:val="00A03D70"/>
    <w:rsid w:val="00A040A0"/>
    <w:rsid w:val="00A04416"/>
    <w:rsid w:val="00A04A6A"/>
    <w:rsid w:val="00A050F9"/>
    <w:rsid w:val="00A054AD"/>
    <w:rsid w:val="00A05A65"/>
    <w:rsid w:val="00A05CF5"/>
    <w:rsid w:val="00A05F52"/>
    <w:rsid w:val="00A060B7"/>
    <w:rsid w:val="00A066A6"/>
    <w:rsid w:val="00A066A9"/>
    <w:rsid w:val="00A06B0C"/>
    <w:rsid w:val="00A06B49"/>
    <w:rsid w:val="00A06CDE"/>
    <w:rsid w:val="00A06EC7"/>
    <w:rsid w:val="00A06F23"/>
    <w:rsid w:val="00A07463"/>
    <w:rsid w:val="00A077CF"/>
    <w:rsid w:val="00A106A7"/>
    <w:rsid w:val="00A106F4"/>
    <w:rsid w:val="00A10850"/>
    <w:rsid w:val="00A10B33"/>
    <w:rsid w:val="00A10DD0"/>
    <w:rsid w:val="00A111EF"/>
    <w:rsid w:val="00A11273"/>
    <w:rsid w:val="00A1185E"/>
    <w:rsid w:val="00A118D2"/>
    <w:rsid w:val="00A11968"/>
    <w:rsid w:val="00A11B3C"/>
    <w:rsid w:val="00A11F45"/>
    <w:rsid w:val="00A12210"/>
    <w:rsid w:val="00A128D6"/>
    <w:rsid w:val="00A12C04"/>
    <w:rsid w:val="00A14594"/>
    <w:rsid w:val="00A14875"/>
    <w:rsid w:val="00A14991"/>
    <w:rsid w:val="00A149F5"/>
    <w:rsid w:val="00A14A8D"/>
    <w:rsid w:val="00A14D43"/>
    <w:rsid w:val="00A14D52"/>
    <w:rsid w:val="00A15599"/>
    <w:rsid w:val="00A1573D"/>
    <w:rsid w:val="00A15860"/>
    <w:rsid w:val="00A159AA"/>
    <w:rsid w:val="00A160EC"/>
    <w:rsid w:val="00A162BC"/>
    <w:rsid w:val="00A1642C"/>
    <w:rsid w:val="00A165FB"/>
    <w:rsid w:val="00A17078"/>
    <w:rsid w:val="00A17293"/>
    <w:rsid w:val="00A17554"/>
    <w:rsid w:val="00A17BD8"/>
    <w:rsid w:val="00A17E25"/>
    <w:rsid w:val="00A20528"/>
    <w:rsid w:val="00A2060D"/>
    <w:rsid w:val="00A20A7D"/>
    <w:rsid w:val="00A20E5F"/>
    <w:rsid w:val="00A21090"/>
    <w:rsid w:val="00A215BB"/>
    <w:rsid w:val="00A221EB"/>
    <w:rsid w:val="00A229FF"/>
    <w:rsid w:val="00A22ADC"/>
    <w:rsid w:val="00A22C75"/>
    <w:rsid w:val="00A237CD"/>
    <w:rsid w:val="00A23B6A"/>
    <w:rsid w:val="00A241DE"/>
    <w:rsid w:val="00A24981"/>
    <w:rsid w:val="00A24D27"/>
    <w:rsid w:val="00A24E7A"/>
    <w:rsid w:val="00A25225"/>
    <w:rsid w:val="00A26140"/>
    <w:rsid w:val="00A262FC"/>
    <w:rsid w:val="00A26985"/>
    <w:rsid w:val="00A26A3C"/>
    <w:rsid w:val="00A26B5D"/>
    <w:rsid w:val="00A26EAC"/>
    <w:rsid w:val="00A2796D"/>
    <w:rsid w:val="00A27D30"/>
    <w:rsid w:val="00A27D33"/>
    <w:rsid w:val="00A27E07"/>
    <w:rsid w:val="00A27E0F"/>
    <w:rsid w:val="00A302C1"/>
    <w:rsid w:val="00A3059E"/>
    <w:rsid w:val="00A30636"/>
    <w:rsid w:val="00A306A2"/>
    <w:rsid w:val="00A3103B"/>
    <w:rsid w:val="00A31CEB"/>
    <w:rsid w:val="00A32033"/>
    <w:rsid w:val="00A32367"/>
    <w:rsid w:val="00A32808"/>
    <w:rsid w:val="00A328D8"/>
    <w:rsid w:val="00A32972"/>
    <w:rsid w:val="00A32EE8"/>
    <w:rsid w:val="00A33C90"/>
    <w:rsid w:val="00A34A4C"/>
    <w:rsid w:val="00A3504C"/>
    <w:rsid w:val="00A353C8"/>
    <w:rsid w:val="00A35791"/>
    <w:rsid w:val="00A35809"/>
    <w:rsid w:val="00A35DB3"/>
    <w:rsid w:val="00A36021"/>
    <w:rsid w:val="00A360EA"/>
    <w:rsid w:val="00A36285"/>
    <w:rsid w:val="00A3643C"/>
    <w:rsid w:val="00A3650D"/>
    <w:rsid w:val="00A3690A"/>
    <w:rsid w:val="00A36BEA"/>
    <w:rsid w:val="00A371EC"/>
    <w:rsid w:val="00A37220"/>
    <w:rsid w:val="00A37CD5"/>
    <w:rsid w:val="00A4022B"/>
    <w:rsid w:val="00A403D7"/>
    <w:rsid w:val="00A40A07"/>
    <w:rsid w:val="00A40DC8"/>
    <w:rsid w:val="00A41A2A"/>
    <w:rsid w:val="00A41B20"/>
    <w:rsid w:val="00A41B68"/>
    <w:rsid w:val="00A4293E"/>
    <w:rsid w:val="00A433D0"/>
    <w:rsid w:val="00A43519"/>
    <w:rsid w:val="00A4377C"/>
    <w:rsid w:val="00A43DFB"/>
    <w:rsid w:val="00A43F33"/>
    <w:rsid w:val="00A44170"/>
    <w:rsid w:val="00A44B93"/>
    <w:rsid w:val="00A44C19"/>
    <w:rsid w:val="00A44E63"/>
    <w:rsid w:val="00A4529B"/>
    <w:rsid w:val="00A466CA"/>
    <w:rsid w:val="00A46E8F"/>
    <w:rsid w:val="00A46F50"/>
    <w:rsid w:val="00A479C3"/>
    <w:rsid w:val="00A47C03"/>
    <w:rsid w:val="00A502BD"/>
    <w:rsid w:val="00A50948"/>
    <w:rsid w:val="00A509CE"/>
    <w:rsid w:val="00A51694"/>
    <w:rsid w:val="00A51AF6"/>
    <w:rsid w:val="00A51DD8"/>
    <w:rsid w:val="00A5264A"/>
    <w:rsid w:val="00A52723"/>
    <w:rsid w:val="00A52B55"/>
    <w:rsid w:val="00A538C4"/>
    <w:rsid w:val="00A53AE5"/>
    <w:rsid w:val="00A53DD0"/>
    <w:rsid w:val="00A5476B"/>
    <w:rsid w:val="00A54BD2"/>
    <w:rsid w:val="00A556DD"/>
    <w:rsid w:val="00A565F7"/>
    <w:rsid w:val="00A567EC"/>
    <w:rsid w:val="00A56A49"/>
    <w:rsid w:val="00A56C37"/>
    <w:rsid w:val="00A56D30"/>
    <w:rsid w:val="00A603F4"/>
    <w:rsid w:val="00A6126A"/>
    <w:rsid w:val="00A61550"/>
    <w:rsid w:val="00A61658"/>
    <w:rsid w:val="00A61DAA"/>
    <w:rsid w:val="00A62344"/>
    <w:rsid w:val="00A62750"/>
    <w:rsid w:val="00A63159"/>
    <w:rsid w:val="00A6327B"/>
    <w:rsid w:val="00A63506"/>
    <w:rsid w:val="00A637A4"/>
    <w:rsid w:val="00A63C1D"/>
    <w:rsid w:val="00A63E17"/>
    <w:rsid w:val="00A63E58"/>
    <w:rsid w:val="00A643D9"/>
    <w:rsid w:val="00A645AF"/>
    <w:rsid w:val="00A64E2B"/>
    <w:rsid w:val="00A65087"/>
    <w:rsid w:val="00A65128"/>
    <w:rsid w:val="00A6604E"/>
    <w:rsid w:val="00A661E4"/>
    <w:rsid w:val="00A665E0"/>
    <w:rsid w:val="00A667C2"/>
    <w:rsid w:val="00A66B87"/>
    <w:rsid w:val="00A67099"/>
    <w:rsid w:val="00A6721C"/>
    <w:rsid w:val="00A6741E"/>
    <w:rsid w:val="00A7147F"/>
    <w:rsid w:val="00A7179A"/>
    <w:rsid w:val="00A72249"/>
    <w:rsid w:val="00A7273E"/>
    <w:rsid w:val="00A72FF8"/>
    <w:rsid w:val="00A7366E"/>
    <w:rsid w:val="00A7378E"/>
    <w:rsid w:val="00A737B3"/>
    <w:rsid w:val="00A7389F"/>
    <w:rsid w:val="00A738FC"/>
    <w:rsid w:val="00A7393F"/>
    <w:rsid w:val="00A73E15"/>
    <w:rsid w:val="00A73F34"/>
    <w:rsid w:val="00A740E4"/>
    <w:rsid w:val="00A743F3"/>
    <w:rsid w:val="00A743FE"/>
    <w:rsid w:val="00A74713"/>
    <w:rsid w:val="00A748D5"/>
    <w:rsid w:val="00A74C91"/>
    <w:rsid w:val="00A74E1C"/>
    <w:rsid w:val="00A75492"/>
    <w:rsid w:val="00A757B8"/>
    <w:rsid w:val="00A769F9"/>
    <w:rsid w:val="00A76C36"/>
    <w:rsid w:val="00A76D53"/>
    <w:rsid w:val="00A76E34"/>
    <w:rsid w:val="00A77745"/>
    <w:rsid w:val="00A77887"/>
    <w:rsid w:val="00A77A08"/>
    <w:rsid w:val="00A77C0E"/>
    <w:rsid w:val="00A806B7"/>
    <w:rsid w:val="00A8096F"/>
    <w:rsid w:val="00A809E4"/>
    <w:rsid w:val="00A80E49"/>
    <w:rsid w:val="00A80EB3"/>
    <w:rsid w:val="00A81099"/>
    <w:rsid w:val="00A81742"/>
    <w:rsid w:val="00A81C7E"/>
    <w:rsid w:val="00A81E73"/>
    <w:rsid w:val="00A82981"/>
    <w:rsid w:val="00A83188"/>
    <w:rsid w:val="00A831BE"/>
    <w:rsid w:val="00A835C6"/>
    <w:rsid w:val="00A8360F"/>
    <w:rsid w:val="00A83C4F"/>
    <w:rsid w:val="00A84516"/>
    <w:rsid w:val="00A8481C"/>
    <w:rsid w:val="00A84945"/>
    <w:rsid w:val="00A84AFF"/>
    <w:rsid w:val="00A85994"/>
    <w:rsid w:val="00A85C30"/>
    <w:rsid w:val="00A8609C"/>
    <w:rsid w:val="00A86B18"/>
    <w:rsid w:val="00A86B93"/>
    <w:rsid w:val="00A87506"/>
    <w:rsid w:val="00A8769E"/>
    <w:rsid w:val="00A87737"/>
    <w:rsid w:val="00A87AE7"/>
    <w:rsid w:val="00A90565"/>
    <w:rsid w:val="00A90D58"/>
    <w:rsid w:val="00A9102E"/>
    <w:rsid w:val="00A917B7"/>
    <w:rsid w:val="00A91BB7"/>
    <w:rsid w:val="00A91E4C"/>
    <w:rsid w:val="00A92367"/>
    <w:rsid w:val="00A9243C"/>
    <w:rsid w:val="00A935A3"/>
    <w:rsid w:val="00A93DC6"/>
    <w:rsid w:val="00A93ECE"/>
    <w:rsid w:val="00A949F3"/>
    <w:rsid w:val="00A94FB7"/>
    <w:rsid w:val="00A9593A"/>
    <w:rsid w:val="00A95B68"/>
    <w:rsid w:val="00A95FDA"/>
    <w:rsid w:val="00A9605A"/>
    <w:rsid w:val="00A96BAF"/>
    <w:rsid w:val="00A96CCD"/>
    <w:rsid w:val="00A96F94"/>
    <w:rsid w:val="00A96FC0"/>
    <w:rsid w:val="00A97008"/>
    <w:rsid w:val="00A97BB4"/>
    <w:rsid w:val="00AA0644"/>
    <w:rsid w:val="00AA0B7F"/>
    <w:rsid w:val="00AA14CF"/>
    <w:rsid w:val="00AA1D50"/>
    <w:rsid w:val="00AA1F10"/>
    <w:rsid w:val="00AA1F22"/>
    <w:rsid w:val="00AA21B7"/>
    <w:rsid w:val="00AA2690"/>
    <w:rsid w:val="00AA2EFE"/>
    <w:rsid w:val="00AA3061"/>
    <w:rsid w:val="00AA30A4"/>
    <w:rsid w:val="00AA31EE"/>
    <w:rsid w:val="00AA35AE"/>
    <w:rsid w:val="00AA38B6"/>
    <w:rsid w:val="00AA4196"/>
    <w:rsid w:val="00AA476D"/>
    <w:rsid w:val="00AA47A3"/>
    <w:rsid w:val="00AA4B70"/>
    <w:rsid w:val="00AA5290"/>
    <w:rsid w:val="00AA5540"/>
    <w:rsid w:val="00AA5BE3"/>
    <w:rsid w:val="00AA5F24"/>
    <w:rsid w:val="00AA60B0"/>
    <w:rsid w:val="00AA6922"/>
    <w:rsid w:val="00AA6936"/>
    <w:rsid w:val="00AA6998"/>
    <w:rsid w:val="00AA7A96"/>
    <w:rsid w:val="00AA7E1B"/>
    <w:rsid w:val="00AB0483"/>
    <w:rsid w:val="00AB0537"/>
    <w:rsid w:val="00AB0AED"/>
    <w:rsid w:val="00AB0F48"/>
    <w:rsid w:val="00AB0F89"/>
    <w:rsid w:val="00AB10BC"/>
    <w:rsid w:val="00AB147E"/>
    <w:rsid w:val="00AB31E7"/>
    <w:rsid w:val="00AB37C7"/>
    <w:rsid w:val="00AB3E41"/>
    <w:rsid w:val="00AB3F28"/>
    <w:rsid w:val="00AB403E"/>
    <w:rsid w:val="00AB40AE"/>
    <w:rsid w:val="00AB4AEA"/>
    <w:rsid w:val="00AB4F61"/>
    <w:rsid w:val="00AB573E"/>
    <w:rsid w:val="00AB5E13"/>
    <w:rsid w:val="00AB642B"/>
    <w:rsid w:val="00AB6C04"/>
    <w:rsid w:val="00AB6EE5"/>
    <w:rsid w:val="00AB7314"/>
    <w:rsid w:val="00AB7358"/>
    <w:rsid w:val="00AB7D4B"/>
    <w:rsid w:val="00AB7DEB"/>
    <w:rsid w:val="00AB7FDB"/>
    <w:rsid w:val="00AC0626"/>
    <w:rsid w:val="00AC0C2C"/>
    <w:rsid w:val="00AC0DC5"/>
    <w:rsid w:val="00AC1A52"/>
    <w:rsid w:val="00AC1B15"/>
    <w:rsid w:val="00AC1E98"/>
    <w:rsid w:val="00AC1EDB"/>
    <w:rsid w:val="00AC20F5"/>
    <w:rsid w:val="00AC2107"/>
    <w:rsid w:val="00AC2148"/>
    <w:rsid w:val="00AC241F"/>
    <w:rsid w:val="00AC24FB"/>
    <w:rsid w:val="00AC253D"/>
    <w:rsid w:val="00AC2928"/>
    <w:rsid w:val="00AC2D97"/>
    <w:rsid w:val="00AC32B7"/>
    <w:rsid w:val="00AC33AF"/>
    <w:rsid w:val="00AC374B"/>
    <w:rsid w:val="00AC3836"/>
    <w:rsid w:val="00AC410E"/>
    <w:rsid w:val="00AC4427"/>
    <w:rsid w:val="00AC4C48"/>
    <w:rsid w:val="00AC5587"/>
    <w:rsid w:val="00AC5CA7"/>
    <w:rsid w:val="00AC5FF4"/>
    <w:rsid w:val="00AC6247"/>
    <w:rsid w:val="00AC73D7"/>
    <w:rsid w:val="00AC73DC"/>
    <w:rsid w:val="00AC746A"/>
    <w:rsid w:val="00AC79A5"/>
    <w:rsid w:val="00AC7D48"/>
    <w:rsid w:val="00AC7D78"/>
    <w:rsid w:val="00AC7EB1"/>
    <w:rsid w:val="00AD01B8"/>
    <w:rsid w:val="00AD06F1"/>
    <w:rsid w:val="00AD0A13"/>
    <w:rsid w:val="00AD0B4D"/>
    <w:rsid w:val="00AD0E77"/>
    <w:rsid w:val="00AD0F72"/>
    <w:rsid w:val="00AD1AB6"/>
    <w:rsid w:val="00AD1D14"/>
    <w:rsid w:val="00AD20AE"/>
    <w:rsid w:val="00AD222D"/>
    <w:rsid w:val="00AD22E6"/>
    <w:rsid w:val="00AD2356"/>
    <w:rsid w:val="00AD25A0"/>
    <w:rsid w:val="00AD2958"/>
    <w:rsid w:val="00AD337A"/>
    <w:rsid w:val="00AD3681"/>
    <w:rsid w:val="00AD3AEF"/>
    <w:rsid w:val="00AD52A9"/>
    <w:rsid w:val="00AD533F"/>
    <w:rsid w:val="00AD5476"/>
    <w:rsid w:val="00AD54E4"/>
    <w:rsid w:val="00AD67FF"/>
    <w:rsid w:val="00AD6C68"/>
    <w:rsid w:val="00AD75AD"/>
    <w:rsid w:val="00AD76A2"/>
    <w:rsid w:val="00AD77D1"/>
    <w:rsid w:val="00AD79AC"/>
    <w:rsid w:val="00AD7FAF"/>
    <w:rsid w:val="00AE00BC"/>
    <w:rsid w:val="00AE1004"/>
    <w:rsid w:val="00AE106F"/>
    <w:rsid w:val="00AE1092"/>
    <w:rsid w:val="00AE1589"/>
    <w:rsid w:val="00AE1735"/>
    <w:rsid w:val="00AE17AA"/>
    <w:rsid w:val="00AE2A4E"/>
    <w:rsid w:val="00AE2D7A"/>
    <w:rsid w:val="00AE2E81"/>
    <w:rsid w:val="00AE303F"/>
    <w:rsid w:val="00AE353F"/>
    <w:rsid w:val="00AE387A"/>
    <w:rsid w:val="00AE3A35"/>
    <w:rsid w:val="00AE3CF0"/>
    <w:rsid w:val="00AE488C"/>
    <w:rsid w:val="00AE4B14"/>
    <w:rsid w:val="00AE4C20"/>
    <w:rsid w:val="00AE4CA8"/>
    <w:rsid w:val="00AE5044"/>
    <w:rsid w:val="00AE53A3"/>
    <w:rsid w:val="00AE54FC"/>
    <w:rsid w:val="00AE5CCD"/>
    <w:rsid w:val="00AE5DEF"/>
    <w:rsid w:val="00AE6111"/>
    <w:rsid w:val="00AE65E5"/>
    <w:rsid w:val="00AE679A"/>
    <w:rsid w:val="00AE6A2D"/>
    <w:rsid w:val="00AE6D36"/>
    <w:rsid w:val="00AE6FED"/>
    <w:rsid w:val="00AE7263"/>
    <w:rsid w:val="00AE72A2"/>
    <w:rsid w:val="00AF0503"/>
    <w:rsid w:val="00AF080B"/>
    <w:rsid w:val="00AF0B65"/>
    <w:rsid w:val="00AF1AA2"/>
    <w:rsid w:val="00AF2243"/>
    <w:rsid w:val="00AF242B"/>
    <w:rsid w:val="00AF246B"/>
    <w:rsid w:val="00AF2850"/>
    <w:rsid w:val="00AF2BD6"/>
    <w:rsid w:val="00AF2C6F"/>
    <w:rsid w:val="00AF3578"/>
    <w:rsid w:val="00AF3E63"/>
    <w:rsid w:val="00AF3EBA"/>
    <w:rsid w:val="00AF40FD"/>
    <w:rsid w:val="00AF42F3"/>
    <w:rsid w:val="00AF455D"/>
    <w:rsid w:val="00AF457A"/>
    <w:rsid w:val="00AF47F0"/>
    <w:rsid w:val="00AF489F"/>
    <w:rsid w:val="00AF4D94"/>
    <w:rsid w:val="00AF59E2"/>
    <w:rsid w:val="00AF5A8E"/>
    <w:rsid w:val="00AF5D1E"/>
    <w:rsid w:val="00AF5F0C"/>
    <w:rsid w:val="00AF63B2"/>
    <w:rsid w:val="00AF656C"/>
    <w:rsid w:val="00AF665C"/>
    <w:rsid w:val="00AF67CE"/>
    <w:rsid w:val="00AF70B6"/>
    <w:rsid w:val="00AF73E3"/>
    <w:rsid w:val="00AF7CE6"/>
    <w:rsid w:val="00AF7E55"/>
    <w:rsid w:val="00B000CE"/>
    <w:rsid w:val="00B0095C"/>
    <w:rsid w:val="00B00B36"/>
    <w:rsid w:val="00B00ED0"/>
    <w:rsid w:val="00B02332"/>
    <w:rsid w:val="00B025B7"/>
    <w:rsid w:val="00B02992"/>
    <w:rsid w:val="00B02C8C"/>
    <w:rsid w:val="00B0314F"/>
    <w:rsid w:val="00B04458"/>
    <w:rsid w:val="00B048F1"/>
    <w:rsid w:val="00B04D54"/>
    <w:rsid w:val="00B04D96"/>
    <w:rsid w:val="00B052EF"/>
    <w:rsid w:val="00B05531"/>
    <w:rsid w:val="00B055F4"/>
    <w:rsid w:val="00B05912"/>
    <w:rsid w:val="00B06203"/>
    <w:rsid w:val="00B06259"/>
    <w:rsid w:val="00B06488"/>
    <w:rsid w:val="00B0655B"/>
    <w:rsid w:val="00B066C7"/>
    <w:rsid w:val="00B067D6"/>
    <w:rsid w:val="00B06B21"/>
    <w:rsid w:val="00B06CC9"/>
    <w:rsid w:val="00B06DB1"/>
    <w:rsid w:val="00B074F0"/>
    <w:rsid w:val="00B07D60"/>
    <w:rsid w:val="00B10007"/>
    <w:rsid w:val="00B101C4"/>
    <w:rsid w:val="00B10CB8"/>
    <w:rsid w:val="00B10DC9"/>
    <w:rsid w:val="00B113C9"/>
    <w:rsid w:val="00B11E40"/>
    <w:rsid w:val="00B11ED7"/>
    <w:rsid w:val="00B121BA"/>
    <w:rsid w:val="00B12309"/>
    <w:rsid w:val="00B12A43"/>
    <w:rsid w:val="00B12F09"/>
    <w:rsid w:val="00B1304C"/>
    <w:rsid w:val="00B13263"/>
    <w:rsid w:val="00B13332"/>
    <w:rsid w:val="00B136A7"/>
    <w:rsid w:val="00B13823"/>
    <w:rsid w:val="00B13E34"/>
    <w:rsid w:val="00B13E61"/>
    <w:rsid w:val="00B14454"/>
    <w:rsid w:val="00B14545"/>
    <w:rsid w:val="00B148B1"/>
    <w:rsid w:val="00B155A1"/>
    <w:rsid w:val="00B15744"/>
    <w:rsid w:val="00B15A72"/>
    <w:rsid w:val="00B15AB2"/>
    <w:rsid w:val="00B167C4"/>
    <w:rsid w:val="00B16A6C"/>
    <w:rsid w:val="00B16AA1"/>
    <w:rsid w:val="00B16B57"/>
    <w:rsid w:val="00B16FA6"/>
    <w:rsid w:val="00B17611"/>
    <w:rsid w:val="00B17718"/>
    <w:rsid w:val="00B177F3"/>
    <w:rsid w:val="00B17BBA"/>
    <w:rsid w:val="00B17D97"/>
    <w:rsid w:val="00B17FCE"/>
    <w:rsid w:val="00B202AB"/>
    <w:rsid w:val="00B202C3"/>
    <w:rsid w:val="00B20EE8"/>
    <w:rsid w:val="00B212A3"/>
    <w:rsid w:val="00B2137E"/>
    <w:rsid w:val="00B2159A"/>
    <w:rsid w:val="00B219EA"/>
    <w:rsid w:val="00B21B77"/>
    <w:rsid w:val="00B21CE6"/>
    <w:rsid w:val="00B220B4"/>
    <w:rsid w:val="00B22925"/>
    <w:rsid w:val="00B22981"/>
    <w:rsid w:val="00B22A8E"/>
    <w:rsid w:val="00B22AE8"/>
    <w:rsid w:val="00B22C8E"/>
    <w:rsid w:val="00B23371"/>
    <w:rsid w:val="00B23631"/>
    <w:rsid w:val="00B2379C"/>
    <w:rsid w:val="00B23931"/>
    <w:rsid w:val="00B23F85"/>
    <w:rsid w:val="00B24174"/>
    <w:rsid w:val="00B246DD"/>
    <w:rsid w:val="00B24FD7"/>
    <w:rsid w:val="00B25163"/>
    <w:rsid w:val="00B25295"/>
    <w:rsid w:val="00B257F8"/>
    <w:rsid w:val="00B25A28"/>
    <w:rsid w:val="00B26293"/>
    <w:rsid w:val="00B26562"/>
    <w:rsid w:val="00B26A3A"/>
    <w:rsid w:val="00B26C4A"/>
    <w:rsid w:val="00B26C9F"/>
    <w:rsid w:val="00B27DA8"/>
    <w:rsid w:val="00B27EC5"/>
    <w:rsid w:val="00B300D1"/>
    <w:rsid w:val="00B30418"/>
    <w:rsid w:val="00B3141C"/>
    <w:rsid w:val="00B31655"/>
    <w:rsid w:val="00B31CBA"/>
    <w:rsid w:val="00B323FC"/>
    <w:rsid w:val="00B326B1"/>
    <w:rsid w:val="00B32816"/>
    <w:rsid w:val="00B32BDB"/>
    <w:rsid w:val="00B32E27"/>
    <w:rsid w:val="00B33BC6"/>
    <w:rsid w:val="00B33E2E"/>
    <w:rsid w:val="00B3490C"/>
    <w:rsid w:val="00B34B95"/>
    <w:rsid w:val="00B35664"/>
    <w:rsid w:val="00B35A01"/>
    <w:rsid w:val="00B35ABF"/>
    <w:rsid w:val="00B36219"/>
    <w:rsid w:val="00B36F99"/>
    <w:rsid w:val="00B3732F"/>
    <w:rsid w:val="00B374ED"/>
    <w:rsid w:val="00B3755E"/>
    <w:rsid w:val="00B37D46"/>
    <w:rsid w:val="00B37DC8"/>
    <w:rsid w:val="00B40817"/>
    <w:rsid w:val="00B40835"/>
    <w:rsid w:val="00B4097B"/>
    <w:rsid w:val="00B40E0C"/>
    <w:rsid w:val="00B41895"/>
    <w:rsid w:val="00B4196B"/>
    <w:rsid w:val="00B41A65"/>
    <w:rsid w:val="00B41F9D"/>
    <w:rsid w:val="00B42A26"/>
    <w:rsid w:val="00B42F9A"/>
    <w:rsid w:val="00B430B5"/>
    <w:rsid w:val="00B433D4"/>
    <w:rsid w:val="00B43BB7"/>
    <w:rsid w:val="00B446AC"/>
    <w:rsid w:val="00B44742"/>
    <w:rsid w:val="00B4490E"/>
    <w:rsid w:val="00B44A27"/>
    <w:rsid w:val="00B44DA6"/>
    <w:rsid w:val="00B44DC2"/>
    <w:rsid w:val="00B45754"/>
    <w:rsid w:val="00B458DD"/>
    <w:rsid w:val="00B459FD"/>
    <w:rsid w:val="00B45EC4"/>
    <w:rsid w:val="00B467AF"/>
    <w:rsid w:val="00B46B22"/>
    <w:rsid w:val="00B46E6C"/>
    <w:rsid w:val="00B47637"/>
    <w:rsid w:val="00B47778"/>
    <w:rsid w:val="00B5019A"/>
    <w:rsid w:val="00B5021C"/>
    <w:rsid w:val="00B519C6"/>
    <w:rsid w:val="00B51FE2"/>
    <w:rsid w:val="00B52270"/>
    <w:rsid w:val="00B5243D"/>
    <w:rsid w:val="00B52584"/>
    <w:rsid w:val="00B5275A"/>
    <w:rsid w:val="00B531DA"/>
    <w:rsid w:val="00B537CC"/>
    <w:rsid w:val="00B53CBC"/>
    <w:rsid w:val="00B53DDB"/>
    <w:rsid w:val="00B5432D"/>
    <w:rsid w:val="00B5471F"/>
    <w:rsid w:val="00B55279"/>
    <w:rsid w:val="00B554BB"/>
    <w:rsid w:val="00B556BC"/>
    <w:rsid w:val="00B55EFA"/>
    <w:rsid w:val="00B5615C"/>
    <w:rsid w:val="00B56947"/>
    <w:rsid w:val="00B56FB9"/>
    <w:rsid w:val="00B57D4D"/>
    <w:rsid w:val="00B57FDD"/>
    <w:rsid w:val="00B600C4"/>
    <w:rsid w:val="00B60504"/>
    <w:rsid w:val="00B609FD"/>
    <w:rsid w:val="00B60B1D"/>
    <w:rsid w:val="00B60E77"/>
    <w:rsid w:val="00B60EE8"/>
    <w:rsid w:val="00B6142B"/>
    <w:rsid w:val="00B61E14"/>
    <w:rsid w:val="00B62231"/>
    <w:rsid w:val="00B62632"/>
    <w:rsid w:val="00B62CE6"/>
    <w:rsid w:val="00B632E6"/>
    <w:rsid w:val="00B633D8"/>
    <w:rsid w:val="00B63695"/>
    <w:rsid w:val="00B6373D"/>
    <w:rsid w:val="00B63912"/>
    <w:rsid w:val="00B63E55"/>
    <w:rsid w:val="00B64498"/>
    <w:rsid w:val="00B64819"/>
    <w:rsid w:val="00B64A8A"/>
    <w:rsid w:val="00B6530A"/>
    <w:rsid w:val="00B6587F"/>
    <w:rsid w:val="00B66177"/>
    <w:rsid w:val="00B66287"/>
    <w:rsid w:val="00B66930"/>
    <w:rsid w:val="00B66AAA"/>
    <w:rsid w:val="00B67197"/>
    <w:rsid w:val="00B6734B"/>
    <w:rsid w:val="00B67D8E"/>
    <w:rsid w:val="00B7008C"/>
    <w:rsid w:val="00B70378"/>
    <w:rsid w:val="00B703DE"/>
    <w:rsid w:val="00B71190"/>
    <w:rsid w:val="00B712B2"/>
    <w:rsid w:val="00B71896"/>
    <w:rsid w:val="00B7189D"/>
    <w:rsid w:val="00B718F8"/>
    <w:rsid w:val="00B71DAB"/>
    <w:rsid w:val="00B71E86"/>
    <w:rsid w:val="00B720C4"/>
    <w:rsid w:val="00B722B8"/>
    <w:rsid w:val="00B7239E"/>
    <w:rsid w:val="00B72541"/>
    <w:rsid w:val="00B726DD"/>
    <w:rsid w:val="00B7297A"/>
    <w:rsid w:val="00B72A63"/>
    <w:rsid w:val="00B72BE4"/>
    <w:rsid w:val="00B72CC9"/>
    <w:rsid w:val="00B72F98"/>
    <w:rsid w:val="00B730B9"/>
    <w:rsid w:val="00B738B9"/>
    <w:rsid w:val="00B74379"/>
    <w:rsid w:val="00B748D1"/>
    <w:rsid w:val="00B74ECB"/>
    <w:rsid w:val="00B75395"/>
    <w:rsid w:val="00B7566F"/>
    <w:rsid w:val="00B759EE"/>
    <w:rsid w:val="00B75EB9"/>
    <w:rsid w:val="00B76557"/>
    <w:rsid w:val="00B76696"/>
    <w:rsid w:val="00B76A3C"/>
    <w:rsid w:val="00B76C41"/>
    <w:rsid w:val="00B770FC"/>
    <w:rsid w:val="00B81463"/>
    <w:rsid w:val="00B81532"/>
    <w:rsid w:val="00B81D38"/>
    <w:rsid w:val="00B81E68"/>
    <w:rsid w:val="00B820A0"/>
    <w:rsid w:val="00B821A4"/>
    <w:rsid w:val="00B824E9"/>
    <w:rsid w:val="00B829E9"/>
    <w:rsid w:val="00B82D7B"/>
    <w:rsid w:val="00B8345F"/>
    <w:rsid w:val="00B83AB6"/>
    <w:rsid w:val="00B84162"/>
    <w:rsid w:val="00B8428F"/>
    <w:rsid w:val="00B842EA"/>
    <w:rsid w:val="00B84892"/>
    <w:rsid w:val="00B84D37"/>
    <w:rsid w:val="00B84E48"/>
    <w:rsid w:val="00B84F3F"/>
    <w:rsid w:val="00B85209"/>
    <w:rsid w:val="00B85562"/>
    <w:rsid w:val="00B8561A"/>
    <w:rsid w:val="00B8564F"/>
    <w:rsid w:val="00B858AC"/>
    <w:rsid w:val="00B8595F"/>
    <w:rsid w:val="00B863D0"/>
    <w:rsid w:val="00B872D5"/>
    <w:rsid w:val="00B90A8F"/>
    <w:rsid w:val="00B90DB7"/>
    <w:rsid w:val="00B90F93"/>
    <w:rsid w:val="00B92386"/>
    <w:rsid w:val="00B9262D"/>
    <w:rsid w:val="00B926AC"/>
    <w:rsid w:val="00B93501"/>
    <w:rsid w:val="00B93ECC"/>
    <w:rsid w:val="00B94379"/>
    <w:rsid w:val="00B944A1"/>
    <w:rsid w:val="00B948A3"/>
    <w:rsid w:val="00B94AC9"/>
    <w:rsid w:val="00B94FD7"/>
    <w:rsid w:val="00B953BF"/>
    <w:rsid w:val="00B9625E"/>
    <w:rsid w:val="00B968C0"/>
    <w:rsid w:val="00B96F19"/>
    <w:rsid w:val="00B9701A"/>
    <w:rsid w:val="00B97ADE"/>
    <w:rsid w:val="00BA129D"/>
    <w:rsid w:val="00BA1777"/>
    <w:rsid w:val="00BA1990"/>
    <w:rsid w:val="00BA222A"/>
    <w:rsid w:val="00BA2C90"/>
    <w:rsid w:val="00BA34AC"/>
    <w:rsid w:val="00BA35A0"/>
    <w:rsid w:val="00BA3B52"/>
    <w:rsid w:val="00BA41D8"/>
    <w:rsid w:val="00BA42BC"/>
    <w:rsid w:val="00BA42E5"/>
    <w:rsid w:val="00BA478E"/>
    <w:rsid w:val="00BA4EA2"/>
    <w:rsid w:val="00BA531D"/>
    <w:rsid w:val="00BA5B31"/>
    <w:rsid w:val="00BA6328"/>
    <w:rsid w:val="00BA66E7"/>
    <w:rsid w:val="00BA6CD4"/>
    <w:rsid w:val="00BA7088"/>
    <w:rsid w:val="00BA7174"/>
    <w:rsid w:val="00BA732E"/>
    <w:rsid w:val="00BA75C2"/>
    <w:rsid w:val="00BB002A"/>
    <w:rsid w:val="00BB0104"/>
    <w:rsid w:val="00BB126C"/>
    <w:rsid w:val="00BB2162"/>
    <w:rsid w:val="00BB216E"/>
    <w:rsid w:val="00BB2637"/>
    <w:rsid w:val="00BB2A9B"/>
    <w:rsid w:val="00BB2E3D"/>
    <w:rsid w:val="00BB2F7C"/>
    <w:rsid w:val="00BB2FE0"/>
    <w:rsid w:val="00BB327B"/>
    <w:rsid w:val="00BB39F6"/>
    <w:rsid w:val="00BB3A4C"/>
    <w:rsid w:val="00BB3BC3"/>
    <w:rsid w:val="00BB3E6A"/>
    <w:rsid w:val="00BB4AE1"/>
    <w:rsid w:val="00BB4D5B"/>
    <w:rsid w:val="00BB4E4A"/>
    <w:rsid w:val="00BB50B1"/>
    <w:rsid w:val="00BB5881"/>
    <w:rsid w:val="00BB5EC7"/>
    <w:rsid w:val="00BB63E3"/>
    <w:rsid w:val="00BB6952"/>
    <w:rsid w:val="00BB764D"/>
    <w:rsid w:val="00BB78A4"/>
    <w:rsid w:val="00BB7988"/>
    <w:rsid w:val="00BB7E9A"/>
    <w:rsid w:val="00BB7F28"/>
    <w:rsid w:val="00BC078A"/>
    <w:rsid w:val="00BC10DF"/>
    <w:rsid w:val="00BC12DB"/>
    <w:rsid w:val="00BC140F"/>
    <w:rsid w:val="00BC1549"/>
    <w:rsid w:val="00BC1620"/>
    <w:rsid w:val="00BC1D1A"/>
    <w:rsid w:val="00BC1F5E"/>
    <w:rsid w:val="00BC1FB5"/>
    <w:rsid w:val="00BC2182"/>
    <w:rsid w:val="00BC223C"/>
    <w:rsid w:val="00BC2629"/>
    <w:rsid w:val="00BC2D1A"/>
    <w:rsid w:val="00BC44B5"/>
    <w:rsid w:val="00BC487A"/>
    <w:rsid w:val="00BC4D84"/>
    <w:rsid w:val="00BC5D20"/>
    <w:rsid w:val="00BC5F03"/>
    <w:rsid w:val="00BC6346"/>
    <w:rsid w:val="00BC64A4"/>
    <w:rsid w:val="00BC656F"/>
    <w:rsid w:val="00BC6A88"/>
    <w:rsid w:val="00BC6C00"/>
    <w:rsid w:val="00BC6D13"/>
    <w:rsid w:val="00BC6D61"/>
    <w:rsid w:val="00BC7629"/>
    <w:rsid w:val="00BC7F7D"/>
    <w:rsid w:val="00BD0561"/>
    <w:rsid w:val="00BD07FC"/>
    <w:rsid w:val="00BD0800"/>
    <w:rsid w:val="00BD0AF6"/>
    <w:rsid w:val="00BD0C4F"/>
    <w:rsid w:val="00BD11AC"/>
    <w:rsid w:val="00BD14E5"/>
    <w:rsid w:val="00BD1553"/>
    <w:rsid w:val="00BD1602"/>
    <w:rsid w:val="00BD219E"/>
    <w:rsid w:val="00BD2261"/>
    <w:rsid w:val="00BD2560"/>
    <w:rsid w:val="00BD2E25"/>
    <w:rsid w:val="00BD345A"/>
    <w:rsid w:val="00BD350C"/>
    <w:rsid w:val="00BD3925"/>
    <w:rsid w:val="00BD3932"/>
    <w:rsid w:val="00BD3ABC"/>
    <w:rsid w:val="00BD3BD4"/>
    <w:rsid w:val="00BD3CB0"/>
    <w:rsid w:val="00BD43FC"/>
    <w:rsid w:val="00BD4703"/>
    <w:rsid w:val="00BD4EC4"/>
    <w:rsid w:val="00BD556D"/>
    <w:rsid w:val="00BD5994"/>
    <w:rsid w:val="00BD5F29"/>
    <w:rsid w:val="00BD64B6"/>
    <w:rsid w:val="00BD6823"/>
    <w:rsid w:val="00BD686A"/>
    <w:rsid w:val="00BD6D20"/>
    <w:rsid w:val="00BD6FFD"/>
    <w:rsid w:val="00BD7089"/>
    <w:rsid w:val="00BD7676"/>
    <w:rsid w:val="00BD79D9"/>
    <w:rsid w:val="00BD7CE8"/>
    <w:rsid w:val="00BD7E6D"/>
    <w:rsid w:val="00BD7F76"/>
    <w:rsid w:val="00BE002E"/>
    <w:rsid w:val="00BE0B4B"/>
    <w:rsid w:val="00BE0E70"/>
    <w:rsid w:val="00BE0EE7"/>
    <w:rsid w:val="00BE14DA"/>
    <w:rsid w:val="00BE1541"/>
    <w:rsid w:val="00BE2629"/>
    <w:rsid w:val="00BE3307"/>
    <w:rsid w:val="00BE340F"/>
    <w:rsid w:val="00BE3CD1"/>
    <w:rsid w:val="00BE40AE"/>
    <w:rsid w:val="00BE418F"/>
    <w:rsid w:val="00BE455A"/>
    <w:rsid w:val="00BE456D"/>
    <w:rsid w:val="00BE4BB7"/>
    <w:rsid w:val="00BE4BFD"/>
    <w:rsid w:val="00BE5325"/>
    <w:rsid w:val="00BE5423"/>
    <w:rsid w:val="00BE6480"/>
    <w:rsid w:val="00BE66B7"/>
    <w:rsid w:val="00BE7078"/>
    <w:rsid w:val="00BE72B7"/>
    <w:rsid w:val="00BF0B34"/>
    <w:rsid w:val="00BF0DA6"/>
    <w:rsid w:val="00BF0F9B"/>
    <w:rsid w:val="00BF125F"/>
    <w:rsid w:val="00BF179A"/>
    <w:rsid w:val="00BF1B4A"/>
    <w:rsid w:val="00BF1C4A"/>
    <w:rsid w:val="00BF2513"/>
    <w:rsid w:val="00BF259A"/>
    <w:rsid w:val="00BF2FEA"/>
    <w:rsid w:val="00BF3E67"/>
    <w:rsid w:val="00BF40E6"/>
    <w:rsid w:val="00BF4770"/>
    <w:rsid w:val="00BF4DAF"/>
    <w:rsid w:val="00BF58E7"/>
    <w:rsid w:val="00BF624B"/>
    <w:rsid w:val="00BF6744"/>
    <w:rsid w:val="00BF6818"/>
    <w:rsid w:val="00BF69D1"/>
    <w:rsid w:val="00BF775D"/>
    <w:rsid w:val="00BF7782"/>
    <w:rsid w:val="00BF796A"/>
    <w:rsid w:val="00BF7C13"/>
    <w:rsid w:val="00C001A4"/>
    <w:rsid w:val="00C004E0"/>
    <w:rsid w:val="00C00925"/>
    <w:rsid w:val="00C00D31"/>
    <w:rsid w:val="00C01AD8"/>
    <w:rsid w:val="00C01DF3"/>
    <w:rsid w:val="00C0232F"/>
    <w:rsid w:val="00C0236E"/>
    <w:rsid w:val="00C03D39"/>
    <w:rsid w:val="00C03DF9"/>
    <w:rsid w:val="00C03F5B"/>
    <w:rsid w:val="00C03FE8"/>
    <w:rsid w:val="00C04A6F"/>
    <w:rsid w:val="00C0502E"/>
    <w:rsid w:val="00C05360"/>
    <w:rsid w:val="00C05F63"/>
    <w:rsid w:val="00C06030"/>
    <w:rsid w:val="00C06041"/>
    <w:rsid w:val="00C0604C"/>
    <w:rsid w:val="00C06849"/>
    <w:rsid w:val="00C07138"/>
    <w:rsid w:val="00C118D8"/>
    <w:rsid w:val="00C11DC0"/>
    <w:rsid w:val="00C11F5E"/>
    <w:rsid w:val="00C12177"/>
    <w:rsid w:val="00C12BEB"/>
    <w:rsid w:val="00C12EE7"/>
    <w:rsid w:val="00C12F49"/>
    <w:rsid w:val="00C131B1"/>
    <w:rsid w:val="00C137E7"/>
    <w:rsid w:val="00C14489"/>
    <w:rsid w:val="00C14B86"/>
    <w:rsid w:val="00C14BA9"/>
    <w:rsid w:val="00C150FE"/>
    <w:rsid w:val="00C15780"/>
    <w:rsid w:val="00C15869"/>
    <w:rsid w:val="00C16106"/>
    <w:rsid w:val="00C16CC6"/>
    <w:rsid w:val="00C16FF1"/>
    <w:rsid w:val="00C173A4"/>
    <w:rsid w:val="00C17CA6"/>
    <w:rsid w:val="00C17D14"/>
    <w:rsid w:val="00C201D1"/>
    <w:rsid w:val="00C205BD"/>
    <w:rsid w:val="00C205D9"/>
    <w:rsid w:val="00C2068E"/>
    <w:rsid w:val="00C211D8"/>
    <w:rsid w:val="00C21640"/>
    <w:rsid w:val="00C21C94"/>
    <w:rsid w:val="00C21CD6"/>
    <w:rsid w:val="00C21F98"/>
    <w:rsid w:val="00C221AC"/>
    <w:rsid w:val="00C22B4F"/>
    <w:rsid w:val="00C22DBB"/>
    <w:rsid w:val="00C2319E"/>
    <w:rsid w:val="00C231CB"/>
    <w:rsid w:val="00C23339"/>
    <w:rsid w:val="00C24002"/>
    <w:rsid w:val="00C243DD"/>
    <w:rsid w:val="00C250F5"/>
    <w:rsid w:val="00C25A5D"/>
    <w:rsid w:val="00C25DD3"/>
    <w:rsid w:val="00C25FB7"/>
    <w:rsid w:val="00C26026"/>
    <w:rsid w:val="00C26082"/>
    <w:rsid w:val="00C2638F"/>
    <w:rsid w:val="00C26870"/>
    <w:rsid w:val="00C269BB"/>
    <w:rsid w:val="00C26CBD"/>
    <w:rsid w:val="00C270F4"/>
    <w:rsid w:val="00C272D0"/>
    <w:rsid w:val="00C2732E"/>
    <w:rsid w:val="00C27525"/>
    <w:rsid w:val="00C27902"/>
    <w:rsid w:val="00C27B57"/>
    <w:rsid w:val="00C27E0A"/>
    <w:rsid w:val="00C27E80"/>
    <w:rsid w:val="00C300FC"/>
    <w:rsid w:val="00C303C9"/>
    <w:rsid w:val="00C30FEA"/>
    <w:rsid w:val="00C31813"/>
    <w:rsid w:val="00C31DDB"/>
    <w:rsid w:val="00C31F28"/>
    <w:rsid w:val="00C3210E"/>
    <w:rsid w:val="00C32446"/>
    <w:rsid w:val="00C32869"/>
    <w:rsid w:val="00C33245"/>
    <w:rsid w:val="00C337FA"/>
    <w:rsid w:val="00C33E65"/>
    <w:rsid w:val="00C348DF"/>
    <w:rsid w:val="00C358CB"/>
    <w:rsid w:val="00C35AC5"/>
    <w:rsid w:val="00C35E3E"/>
    <w:rsid w:val="00C3650C"/>
    <w:rsid w:val="00C36F45"/>
    <w:rsid w:val="00C4076E"/>
    <w:rsid w:val="00C410CF"/>
    <w:rsid w:val="00C4119B"/>
    <w:rsid w:val="00C415D4"/>
    <w:rsid w:val="00C41C9E"/>
    <w:rsid w:val="00C41F07"/>
    <w:rsid w:val="00C4219B"/>
    <w:rsid w:val="00C4237F"/>
    <w:rsid w:val="00C42A9B"/>
    <w:rsid w:val="00C43035"/>
    <w:rsid w:val="00C44A0F"/>
    <w:rsid w:val="00C44B07"/>
    <w:rsid w:val="00C45507"/>
    <w:rsid w:val="00C456FF"/>
    <w:rsid w:val="00C45A40"/>
    <w:rsid w:val="00C464D8"/>
    <w:rsid w:val="00C4689D"/>
    <w:rsid w:val="00C47206"/>
    <w:rsid w:val="00C505B7"/>
    <w:rsid w:val="00C50752"/>
    <w:rsid w:val="00C50A1C"/>
    <w:rsid w:val="00C50B21"/>
    <w:rsid w:val="00C50F6C"/>
    <w:rsid w:val="00C50FDB"/>
    <w:rsid w:val="00C5175E"/>
    <w:rsid w:val="00C51A69"/>
    <w:rsid w:val="00C5262D"/>
    <w:rsid w:val="00C52727"/>
    <w:rsid w:val="00C53767"/>
    <w:rsid w:val="00C53A28"/>
    <w:rsid w:val="00C53EA0"/>
    <w:rsid w:val="00C5400F"/>
    <w:rsid w:val="00C549D5"/>
    <w:rsid w:val="00C54A85"/>
    <w:rsid w:val="00C55267"/>
    <w:rsid w:val="00C55B08"/>
    <w:rsid w:val="00C55CAA"/>
    <w:rsid w:val="00C55DAB"/>
    <w:rsid w:val="00C57237"/>
    <w:rsid w:val="00C5770B"/>
    <w:rsid w:val="00C577B1"/>
    <w:rsid w:val="00C5787B"/>
    <w:rsid w:val="00C57B9E"/>
    <w:rsid w:val="00C57C5C"/>
    <w:rsid w:val="00C60313"/>
    <w:rsid w:val="00C603F7"/>
    <w:rsid w:val="00C61241"/>
    <w:rsid w:val="00C61307"/>
    <w:rsid w:val="00C61FEA"/>
    <w:rsid w:val="00C62740"/>
    <w:rsid w:val="00C62C26"/>
    <w:rsid w:val="00C62E71"/>
    <w:rsid w:val="00C633A6"/>
    <w:rsid w:val="00C63B58"/>
    <w:rsid w:val="00C64200"/>
    <w:rsid w:val="00C64258"/>
    <w:rsid w:val="00C6474F"/>
    <w:rsid w:val="00C6490E"/>
    <w:rsid w:val="00C64B53"/>
    <w:rsid w:val="00C64C1C"/>
    <w:rsid w:val="00C64EF8"/>
    <w:rsid w:val="00C65061"/>
    <w:rsid w:val="00C652E3"/>
    <w:rsid w:val="00C65750"/>
    <w:rsid w:val="00C65BCE"/>
    <w:rsid w:val="00C66129"/>
    <w:rsid w:val="00C6624F"/>
    <w:rsid w:val="00C663CF"/>
    <w:rsid w:val="00C66671"/>
    <w:rsid w:val="00C6735C"/>
    <w:rsid w:val="00C6739F"/>
    <w:rsid w:val="00C67B57"/>
    <w:rsid w:val="00C70936"/>
    <w:rsid w:val="00C70B36"/>
    <w:rsid w:val="00C712C5"/>
    <w:rsid w:val="00C71B7A"/>
    <w:rsid w:val="00C721A5"/>
    <w:rsid w:val="00C7265E"/>
    <w:rsid w:val="00C726D5"/>
    <w:rsid w:val="00C73CE5"/>
    <w:rsid w:val="00C74055"/>
    <w:rsid w:val="00C74166"/>
    <w:rsid w:val="00C74405"/>
    <w:rsid w:val="00C747B0"/>
    <w:rsid w:val="00C74F63"/>
    <w:rsid w:val="00C75167"/>
    <w:rsid w:val="00C756E3"/>
    <w:rsid w:val="00C75781"/>
    <w:rsid w:val="00C75864"/>
    <w:rsid w:val="00C75CAB"/>
    <w:rsid w:val="00C76070"/>
    <w:rsid w:val="00C766F7"/>
    <w:rsid w:val="00C76737"/>
    <w:rsid w:val="00C7728C"/>
    <w:rsid w:val="00C77324"/>
    <w:rsid w:val="00C77569"/>
    <w:rsid w:val="00C775EA"/>
    <w:rsid w:val="00C77904"/>
    <w:rsid w:val="00C77D0E"/>
    <w:rsid w:val="00C77EDD"/>
    <w:rsid w:val="00C807DE"/>
    <w:rsid w:val="00C80A80"/>
    <w:rsid w:val="00C80C92"/>
    <w:rsid w:val="00C80DA6"/>
    <w:rsid w:val="00C814BB"/>
    <w:rsid w:val="00C81DBD"/>
    <w:rsid w:val="00C81E58"/>
    <w:rsid w:val="00C81F7C"/>
    <w:rsid w:val="00C823BB"/>
    <w:rsid w:val="00C8250F"/>
    <w:rsid w:val="00C82A1A"/>
    <w:rsid w:val="00C84FF0"/>
    <w:rsid w:val="00C858D3"/>
    <w:rsid w:val="00C85A33"/>
    <w:rsid w:val="00C85D47"/>
    <w:rsid w:val="00C86543"/>
    <w:rsid w:val="00C86566"/>
    <w:rsid w:val="00C86F2D"/>
    <w:rsid w:val="00C87774"/>
    <w:rsid w:val="00C87BD2"/>
    <w:rsid w:val="00C87FB5"/>
    <w:rsid w:val="00C9001A"/>
    <w:rsid w:val="00C901E6"/>
    <w:rsid w:val="00C9147F"/>
    <w:rsid w:val="00C91759"/>
    <w:rsid w:val="00C91A28"/>
    <w:rsid w:val="00C91B5B"/>
    <w:rsid w:val="00C91C16"/>
    <w:rsid w:val="00C91DD3"/>
    <w:rsid w:val="00C91E8F"/>
    <w:rsid w:val="00C91EB0"/>
    <w:rsid w:val="00C91FDB"/>
    <w:rsid w:val="00C92245"/>
    <w:rsid w:val="00C92480"/>
    <w:rsid w:val="00C9287E"/>
    <w:rsid w:val="00C92D58"/>
    <w:rsid w:val="00C9387C"/>
    <w:rsid w:val="00C94133"/>
    <w:rsid w:val="00C94972"/>
    <w:rsid w:val="00C94B77"/>
    <w:rsid w:val="00C94C18"/>
    <w:rsid w:val="00C94ECD"/>
    <w:rsid w:val="00C9544B"/>
    <w:rsid w:val="00C9611B"/>
    <w:rsid w:val="00C963BF"/>
    <w:rsid w:val="00C9640C"/>
    <w:rsid w:val="00C969D5"/>
    <w:rsid w:val="00C9726C"/>
    <w:rsid w:val="00C97A4E"/>
    <w:rsid w:val="00CA0905"/>
    <w:rsid w:val="00CA0C9E"/>
    <w:rsid w:val="00CA1343"/>
    <w:rsid w:val="00CA18D8"/>
    <w:rsid w:val="00CA1982"/>
    <w:rsid w:val="00CA2590"/>
    <w:rsid w:val="00CA2B0D"/>
    <w:rsid w:val="00CA2F25"/>
    <w:rsid w:val="00CA326C"/>
    <w:rsid w:val="00CA3576"/>
    <w:rsid w:val="00CA3B45"/>
    <w:rsid w:val="00CA44A6"/>
    <w:rsid w:val="00CA454C"/>
    <w:rsid w:val="00CA471C"/>
    <w:rsid w:val="00CA4BD8"/>
    <w:rsid w:val="00CA4CCA"/>
    <w:rsid w:val="00CA4EB6"/>
    <w:rsid w:val="00CA5136"/>
    <w:rsid w:val="00CA5B3D"/>
    <w:rsid w:val="00CA5DEE"/>
    <w:rsid w:val="00CA5F46"/>
    <w:rsid w:val="00CA646E"/>
    <w:rsid w:val="00CA680D"/>
    <w:rsid w:val="00CA6BD1"/>
    <w:rsid w:val="00CA7450"/>
    <w:rsid w:val="00CA7D6F"/>
    <w:rsid w:val="00CB037B"/>
    <w:rsid w:val="00CB0448"/>
    <w:rsid w:val="00CB071C"/>
    <w:rsid w:val="00CB10CC"/>
    <w:rsid w:val="00CB13D1"/>
    <w:rsid w:val="00CB155A"/>
    <w:rsid w:val="00CB1657"/>
    <w:rsid w:val="00CB1774"/>
    <w:rsid w:val="00CB2180"/>
    <w:rsid w:val="00CB22FF"/>
    <w:rsid w:val="00CB233C"/>
    <w:rsid w:val="00CB26A5"/>
    <w:rsid w:val="00CB2B9A"/>
    <w:rsid w:val="00CB40E3"/>
    <w:rsid w:val="00CB4467"/>
    <w:rsid w:val="00CB44FC"/>
    <w:rsid w:val="00CB4FE3"/>
    <w:rsid w:val="00CB5967"/>
    <w:rsid w:val="00CB6551"/>
    <w:rsid w:val="00CB6960"/>
    <w:rsid w:val="00CB6A7A"/>
    <w:rsid w:val="00CB7B9B"/>
    <w:rsid w:val="00CC017B"/>
    <w:rsid w:val="00CC02D6"/>
    <w:rsid w:val="00CC0353"/>
    <w:rsid w:val="00CC0964"/>
    <w:rsid w:val="00CC09A2"/>
    <w:rsid w:val="00CC0B4A"/>
    <w:rsid w:val="00CC12BE"/>
    <w:rsid w:val="00CC1334"/>
    <w:rsid w:val="00CC143E"/>
    <w:rsid w:val="00CC1C54"/>
    <w:rsid w:val="00CC1E95"/>
    <w:rsid w:val="00CC23E2"/>
    <w:rsid w:val="00CC2B39"/>
    <w:rsid w:val="00CC2F7A"/>
    <w:rsid w:val="00CC36D4"/>
    <w:rsid w:val="00CC4100"/>
    <w:rsid w:val="00CC421C"/>
    <w:rsid w:val="00CC472A"/>
    <w:rsid w:val="00CC4812"/>
    <w:rsid w:val="00CC4F4F"/>
    <w:rsid w:val="00CC5076"/>
    <w:rsid w:val="00CC5206"/>
    <w:rsid w:val="00CC5A55"/>
    <w:rsid w:val="00CC5D0C"/>
    <w:rsid w:val="00CC6CF9"/>
    <w:rsid w:val="00CC7019"/>
    <w:rsid w:val="00CC72A9"/>
    <w:rsid w:val="00CC7349"/>
    <w:rsid w:val="00CC7389"/>
    <w:rsid w:val="00CC7CB3"/>
    <w:rsid w:val="00CD0087"/>
    <w:rsid w:val="00CD00F4"/>
    <w:rsid w:val="00CD0631"/>
    <w:rsid w:val="00CD07C2"/>
    <w:rsid w:val="00CD0B59"/>
    <w:rsid w:val="00CD0E5C"/>
    <w:rsid w:val="00CD1D14"/>
    <w:rsid w:val="00CD2266"/>
    <w:rsid w:val="00CD2324"/>
    <w:rsid w:val="00CD364C"/>
    <w:rsid w:val="00CD39A8"/>
    <w:rsid w:val="00CD39B1"/>
    <w:rsid w:val="00CD40AB"/>
    <w:rsid w:val="00CD4432"/>
    <w:rsid w:val="00CD45B1"/>
    <w:rsid w:val="00CD45FF"/>
    <w:rsid w:val="00CD4886"/>
    <w:rsid w:val="00CD49D2"/>
    <w:rsid w:val="00CD49FC"/>
    <w:rsid w:val="00CD4D3F"/>
    <w:rsid w:val="00CD4FF3"/>
    <w:rsid w:val="00CD5923"/>
    <w:rsid w:val="00CD5968"/>
    <w:rsid w:val="00CD59FA"/>
    <w:rsid w:val="00CD5A2F"/>
    <w:rsid w:val="00CD6253"/>
    <w:rsid w:val="00CD63EB"/>
    <w:rsid w:val="00CD6A26"/>
    <w:rsid w:val="00CD6FBA"/>
    <w:rsid w:val="00CE07DD"/>
    <w:rsid w:val="00CE0B78"/>
    <w:rsid w:val="00CE1952"/>
    <w:rsid w:val="00CE19EB"/>
    <w:rsid w:val="00CE1A87"/>
    <w:rsid w:val="00CE1FD5"/>
    <w:rsid w:val="00CE253C"/>
    <w:rsid w:val="00CE26EC"/>
    <w:rsid w:val="00CE2974"/>
    <w:rsid w:val="00CE2B1E"/>
    <w:rsid w:val="00CE38F5"/>
    <w:rsid w:val="00CE3A64"/>
    <w:rsid w:val="00CE3E8D"/>
    <w:rsid w:val="00CE46F5"/>
    <w:rsid w:val="00CE4FAC"/>
    <w:rsid w:val="00CE4FFE"/>
    <w:rsid w:val="00CE5236"/>
    <w:rsid w:val="00CE58D1"/>
    <w:rsid w:val="00CE5946"/>
    <w:rsid w:val="00CE5AD6"/>
    <w:rsid w:val="00CE5BDF"/>
    <w:rsid w:val="00CE5DBB"/>
    <w:rsid w:val="00CE67FB"/>
    <w:rsid w:val="00CE6D98"/>
    <w:rsid w:val="00CF05E8"/>
    <w:rsid w:val="00CF0623"/>
    <w:rsid w:val="00CF0E1B"/>
    <w:rsid w:val="00CF121D"/>
    <w:rsid w:val="00CF1B8D"/>
    <w:rsid w:val="00CF1C92"/>
    <w:rsid w:val="00CF24E0"/>
    <w:rsid w:val="00CF2810"/>
    <w:rsid w:val="00CF3042"/>
    <w:rsid w:val="00CF3091"/>
    <w:rsid w:val="00CF30E9"/>
    <w:rsid w:val="00CF3453"/>
    <w:rsid w:val="00CF356D"/>
    <w:rsid w:val="00CF3979"/>
    <w:rsid w:val="00CF3FF0"/>
    <w:rsid w:val="00CF425A"/>
    <w:rsid w:val="00CF4274"/>
    <w:rsid w:val="00CF43B4"/>
    <w:rsid w:val="00CF4A52"/>
    <w:rsid w:val="00CF4D86"/>
    <w:rsid w:val="00CF4F3D"/>
    <w:rsid w:val="00CF5109"/>
    <w:rsid w:val="00CF5FAA"/>
    <w:rsid w:val="00CF6543"/>
    <w:rsid w:val="00CF6B2E"/>
    <w:rsid w:val="00CF6EB7"/>
    <w:rsid w:val="00CF777A"/>
    <w:rsid w:val="00CF78F6"/>
    <w:rsid w:val="00D00C36"/>
    <w:rsid w:val="00D00DB4"/>
    <w:rsid w:val="00D00FA3"/>
    <w:rsid w:val="00D011FF"/>
    <w:rsid w:val="00D0156E"/>
    <w:rsid w:val="00D025D0"/>
    <w:rsid w:val="00D0282D"/>
    <w:rsid w:val="00D03008"/>
    <w:rsid w:val="00D03218"/>
    <w:rsid w:val="00D036C9"/>
    <w:rsid w:val="00D0423A"/>
    <w:rsid w:val="00D04257"/>
    <w:rsid w:val="00D043CA"/>
    <w:rsid w:val="00D045EB"/>
    <w:rsid w:val="00D04B1A"/>
    <w:rsid w:val="00D04C3F"/>
    <w:rsid w:val="00D057F6"/>
    <w:rsid w:val="00D059CD"/>
    <w:rsid w:val="00D06333"/>
    <w:rsid w:val="00D06360"/>
    <w:rsid w:val="00D06A60"/>
    <w:rsid w:val="00D07415"/>
    <w:rsid w:val="00D1000A"/>
    <w:rsid w:val="00D10573"/>
    <w:rsid w:val="00D10F32"/>
    <w:rsid w:val="00D11280"/>
    <w:rsid w:val="00D114B3"/>
    <w:rsid w:val="00D11F1A"/>
    <w:rsid w:val="00D122D3"/>
    <w:rsid w:val="00D1283B"/>
    <w:rsid w:val="00D129E4"/>
    <w:rsid w:val="00D131FB"/>
    <w:rsid w:val="00D13BE5"/>
    <w:rsid w:val="00D1435E"/>
    <w:rsid w:val="00D14362"/>
    <w:rsid w:val="00D149BA"/>
    <w:rsid w:val="00D1502E"/>
    <w:rsid w:val="00D15C56"/>
    <w:rsid w:val="00D16F29"/>
    <w:rsid w:val="00D171FA"/>
    <w:rsid w:val="00D17B75"/>
    <w:rsid w:val="00D17E05"/>
    <w:rsid w:val="00D20626"/>
    <w:rsid w:val="00D207C4"/>
    <w:rsid w:val="00D209EB"/>
    <w:rsid w:val="00D211B3"/>
    <w:rsid w:val="00D211E9"/>
    <w:rsid w:val="00D215E8"/>
    <w:rsid w:val="00D219F7"/>
    <w:rsid w:val="00D220DA"/>
    <w:rsid w:val="00D22233"/>
    <w:rsid w:val="00D22826"/>
    <w:rsid w:val="00D22D2E"/>
    <w:rsid w:val="00D22E06"/>
    <w:rsid w:val="00D2361D"/>
    <w:rsid w:val="00D2362A"/>
    <w:rsid w:val="00D237A0"/>
    <w:rsid w:val="00D242ED"/>
    <w:rsid w:val="00D244AF"/>
    <w:rsid w:val="00D245AB"/>
    <w:rsid w:val="00D24F5B"/>
    <w:rsid w:val="00D24FF5"/>
    <w:rsid w:val="00D253EF"/>
    <w:rsid w:val="00D25B03"/>
    <w:rsid w:val="00D25D93"/>
    <w:rsid w:val="00D264A7"/>
    <w:rsid w:val="00D2685A"/>
    <w:rsid w:val="00D26CB7"/>
    <w:rsid w:val="00D273C6"/>
    <w:rsid w:val="00D2766C"/>
    <w:rsid w:val="00D276B6"/>
    <w:rsid w:val="00D27FB7"/>
    <w:rsid w:val="00D3045A"/>
    <w:rsid w:val="00D30BFB"/>
    <w:rsid w:val="00D30F4F"/>
    <w:rsid w:val="00D310A4"/>
    <w:rsid w:val="00D311BD"/>
    <w:rsid w:val="00D312F6"/>
    <w:rsid w:val="00D31761"/>
    <w:rsid w:val="00D31834"/>
    <w:rsid w:val="00D319FA"/>
    <w:rsid w:val="00D31A89"/>
    <w:rsid w:val="00D31B33"/>
    <w:rsid w:val="00D31C91"/>
    <w:rsid w:val="00D31CE2"/>
    <w:rsid w:val="00D31F01"/>
    <w:rsid w:val="00D32565"/>
    <w:rsid w:val="00D32727"/>
    <w:rsid w:val="00D32F64"/>
    <w:rsid w:val="00D32F97"/>
    <w:rsid w:val="00D33522"/>
    <w:rsid w:val="00D3358C"/>
    <w:rsid w:val="00D33C2B"/>
    <w:rsid w:val="00D34295"/>
    <w:rsid w:val="00D346D0"/>
    <w:rsid w:val="00D34E4D"/>
    <w:rsid w:val="00D34EF6"/>
    <w:rsid w:val="00D355C4"/>
    <w:rsid w:val="00D356E2"/>
    <w:rsid w:val="00D35778"/>
    <w:rsid w:val="00D35F1C"/>
    <w:rsid w:val="00D35F6C"/>
    <w:rsid w:val="00D3662C"/>
    <w:rsid w:val="00D36B50"/>
    <w:rsid w:val="00D37242"/>
    <w:rsid w:val="00D400AC"/>
    <w:rsid w:val="00D4043F"/>
    <w:rsid w:val="00D4053D"/>
    <w:rsid w:val="00D40620"/>
    <w:rsid w:val="00D40D00"/>
    <w:rsid w:val="00D41394"/>
    <w:rsid w:val="00D4176B"/>
    <w:rsid w:val="00D41AEC"/>
    <w:rsid w:val="00D420A8"/>
    <w:rsid w:val="00D425F8"/>
    <w:rsid w:val="00D42CCA"/>
    <w:rsid w:val="00D42E05"/>
    <w:rsid w:val="00D4316B"/>
    <w:rsid w:val="00D43CF2"/>
    <w:rsid w:val="00D44A66"/>
    <w:rsid w:val="00D456E6"/>
    <w:rsid w:val="00D47314"/>
    <w:rsid w:val="00D4736F"/>
    <w:rsid w:val="00D477D6"/>
    <w:rsid w:val="00D47A33"/>
    <w:rsid w:val="00D47CE4"/>
    <w:rsid w:val="00D5045A"/>
    <w:rsid w:val="00D5050E"/>
    <w:rsid w:val="00D50A98"/>
    <w:rsid w:val="00D50F9B"/>
    <w:rsid w:val="00D51374"/>
    <w:rsid w:val="00D51520"/>
    <w:rsid w:val="00D517EF"/>
    <w:rsid w:val="00D51D68"/>
    <w:rsid w:val="00D51EC9"/>
    <w:rsid w:val="00D52012"/>
    <w:rsid w:val="00D5231D"/>
    <w:rsid w:val="00D53272"/>
    <w:rsid w:val="00D53636"/>
    <w:rsid w:val="00D53B6C"/>
    <w:rsid w:val="00D53FE3"/>
    <w:rsid w:val="00D54A58"/>
    <w:rsid w:val="00D54DB3"/>
    <w:rsid w:val="00D55061"/>
    <w:rsid w:val="00D55235"/>
    <w:rsid w:val="00D55405"/>
    <w:rsid w:val="00D55500"/>
    <w:rsid w:val="00D55805"/>
    <w:rsid w:val="00D5586E"/>
    <w:rsid w:val="00D55979"/>
    <w:rsid w:val="00D55ACF"/>
    <w:rsid w:val="00D55C67"/>
    <w:rsid w:val="00D55E35"/>
    <w:rsid w:val="00D55F5B"/>
    <w:rsid w:val="00D564F5"/>
    <w:rsid w:val="00D56BA4"/>
    <w:rsid w:val="00D5741C"/>
    <w:rsid w:val="00D57AE4"/>
    <w:rsid w:val="00D60086"/>
    <w:rsid w:val="00D6023C"/>
    <w:rsid w:val="00D60390"/>
    <w:rsid w:val="00D605D4"/>
    <w:rsid w:val="00D6072E"/>
    <w:rsid w:val="00D60E90"/>
    <w:rsid w:val="00D60FA1"/>
    <w:rsid w:val="00D618C0"/>
    <w:rsid w:val="00D62417"/>
    <w:rsid w:val="00D62485"/>
    <w:rsid w:val="00D628DF"/>
    <w:rsid w:val="00D62957"/>
    <w:rsid w:val="00D63006"/>
    <w:rsid w:val="00D63902"/>
    <w:rsid w:val="00D6428F"/>
    <w:rsid w:val="00D6433D"/>
    <w:rsid w:val="00D64C42"/>
    <w:rsid w:val="00D6553A"/>
    <w:rsid w:val="00D65CAA"/>
    <w:rsid w:val="00D65DD1"/>
    <w:rsid w:val="00D6690B"/>
    <w:rsid w:val="00D6702C"/>
    <w:rsid w:val="00D670B4"/>
    <w:rsid w:val="00D677B3"/>
    <w:rsid w:val="00D677B9"/>
    <w:rsid w:val="00D67BF7"/>
    <w:rsid w:val="00D706AF"/>
    <w:rsid w:val="00D709CA"/>
    <w:rsid w:val="00D70CFA"/>
    <w:rsid w:val="00D7133C"/>
    <w:rsid w:val="00D71435"/>
    <w:rsid w:val="00D71490"/>
    <w:rsid w:val="00D716A0"/>
    <w:rsid w:val="00D717E5"/>
    <w:rsid w:val="00D719C4"/>
    <w:rsid w:val="00D719FD"/>
    <w:rsid w:val="00D71C6F"/>
    <w:rsid w:val="00D728AF"/>
    <w:rsid w:val="00D72DED"/>
    <w:rsid w:val="00D7335D"/>
    <w:rsid w:val="00D73411"/>
    <w:rsid w:val="00D739B4"/>
    <w:rsid w:val="00D739EE"/>
    <w:rsid w:val="00D7451D"/>
    <w:rsid w:val="00D74957"/>
    <w:rsid w:val="00D74B2C"/>
    <w:rsid w:val="00D74B43"/>
    <w:rsid w:val="00D74F28"/>
    <w:rsid w:val="00D750AA"/>
    <w:rsid w:val="00D7549B"/>
    <w:rsid w:val="00D75560"/>
    <w:rsid w:val="00D75F1D"/>
    <w:rsid w:val="00D75F91"/>
    <w:rsid w:val="00D76574"/>
    <w:rsid w:val="00D769B6"/>
    <w:rsid w:val="00D76ACC"/>
    <w:rsid w:val="00D76C13"/>
    <w:rsid w:val="00D76F6D"/>
    <w:rsid w:val="00D776D1"/>
    <w:rsid w:val="00D779DD"/>
    <w:rsid w:val="00D779F5"/>
    <w:rsid w:val="00D80728"/>
    <w:rsid w:val="00D80EEC"/>
    <w:rsid w:val="00D81213"/>
    <w:rsid w:val="00D81252"/>
    <w:rsid w:val="00D813A5"/>
    <w:rsid w:val="00D81B1B"/>
    <w:rsid w:val="00D81D32"/>
    <w:rsid w:val="00D820F4"/>
    <w:rsid w:val="00D825F4"/>
    <w:rsid w:val="00D82747"/>
    <w:rsid w:val="00D8277D"/>
    <w:rsid w:val="00D82952"/>
    <w:rsid w:val="00D82A39"/>
    <w:rsid w:val="00D82D89"/>
    <w:rsid w:val="00D83678"/>
    <w:rsid w:val="00D83932"/>
    <w:rsid w:val="00D846E4"/>
    <w:rsid w:val="00D84E09"/>
    <w:rsid w:val="00D84FB0"/>
    <w:rsid w:val="00D852BD"/>
    <w:rsid w:val="00D85B1B"/>
    <w:rsid w:val="00D85ED9"/>
    <w:rsid w:val="00D865BE"/>
    <w:rsid w:val="00D86C0F"/>
    <w:rsid w:val="00D870CC"/>
    <w:rsid w:val="00D87311"/>
    <w:rsid w:val="00D87B2D"/>
    <w:rsid w:val="00D87CAC"/>
    <w:rsid w:val="00D87E69"/>
    <w:rsid w:val="00D87F80"/>
    <w:rsid w:val="00D904D8"/>
    <w:rsid w:val="00D90A0E"/>
    <w:rsid w:val="00D912D9"/>
    <w:rsid w:val="00D91402"/>
    <w:rsid w:val="00D91BB7"/>
    <w:rsid w:val="00D9205F"/>
    <w:rsid w:val="00D92062"/>
    <w:rsid w:val="00D9247D"/>
    <w:rsid w:val="00D92A99"/>
    <w:rsid w:val="00D92E90"/>
    <w:rsid w:val="00D936A9"/>
    <w:rsid w:val="00D9393E"/>
    <w:rsid w:val="00D93993"/>
    <w:rsid w:val="00D941D2"/>
    <w:rsid w:val="00D94AD5"/>
    <w:rsid w:val="00D94E2D"/>
    <w:rsid w:val="00D956AF"/>
    <w:rsid w:val="00D9574F"/>
    <w:rsid w:val="00D95AC2"/>
    <w:rsid w:val="00D95E33"/>
    <w:rsid w:val="00D95EC5"/>
    <w:rsid w:val="00D96542"/>
    <w:rsid w:val="00D96818"/>
    <w:rsid w:val="00D972DD"/>
    <w:rsid w:val="00D97583"/>
    <w:rsid w:val="00D976D1"/>
    <w:rsid w:val="00D97B02"/>
    <w:rsid w:val="00D97D3E"/>
    <w:rsid w:val="00DA0239"/>
    <w:rsid w:val="00DA0566"/>
    <w:rsid w:val="00DA0BF8"/>
    <w:rsid w:val="00DA166C"/>
    <w:rsid w:val="00DA2035"/>
    <w:rsid w:val="00DA2141"/>
    <w:rsid w:val="00DA215F"/>
    <w:rsid w:val="00DA225D"/>
    <w:rsid w:val="00DA2352"/>
    <w:rsid w:val="00DA27DF"/>
    <w:rsid w:val="00DA3260"/>
    <w:rsid w:val="00DA375C"/>
    <w:rsid w:val="00DA381A"/>
    <w:rsid w:val="00DA402C"/>
    <w:rsid w:val="00DA40B9"/>
    <w:rsid w:val="00DA41FD"/>
    <w:rsid w:val="00DA4A0D"/>
    <w:rsid w:val="00DA4A3A"/>
    <w:rsid w:val="00DA4EDD"/>
    <w:rsid w:val="00DA56F9"/>
    <w:rsid w:val="00DA5801"/>
    <w:rsid w:val="00DA5951"/>
    <w:rsid w:val="00DA745C"/>
    <w:rsid w:val="00DA77D2"/>
    <w:rsid w:val="00DA791A"/>
    <w:rsid w:val="00DA7A55"/>
    <w:rsid w:val="00DB01B2"/>
    <w:rsid w:val="00DB0255"/>
    <w:rsid w:val="00DB09E5"/>
    <w:rsid w:val="00DB1362"/>
    <w:rsid w:val="00DB13F1"/>
    <w:rsid w:val="00DB17E2"/>
    <w:rsid w:val="00DB18EE"/>
    <w:rsid w:val="00DB200C"/>
    <w:rsid w:val="00DB23CB"/>
    <w:rsid w:val="00DB2AB9"/>
    <w:rsid w:val="00DB2DC5"/>
    <w:rsid w:val="00DB4296"/>
    <w:rsid w:val="00DB43E9"/>
    <w:rsid w:val="00DB4A4A"/>
    <w:rsid w:val="00DB4E55"/>
    <w:rsid w:val="00DB4F09"/>
    <w:rsid w:val="00DB4F40"/>
    <w:rsid w:val="00DB4F44"/>
    <w:rsid w:val="00DB4F9D"/>
    <w:rsid w:val="00DB5259"/>
    <w:rsid w:val="00DB527B"/>
    <w:rsid w:val="00DB534A"/>
    <w:rsid w:val="00DB5437"/>
    <w:rsid w:val="00DB5520"/>
    <w:rsid w:val="00DB5CF0"/>
    <w:rsid w:val="00DB61C8"/>
    <w:rsid w:val="00DB6BF2"/>
    <w:rsid w:val="00DB6C79"/>
    <w:rsid w:val="00DB78E3"/>
    <w:rsid w:val="00DB7986"/>
    <w:rsid w:val="00DB7E9F"/>
    <w:rsid w:val="00DC0A42"/>
    <w:rsid w:val="00DC0A78"/>
    <w:rsid w:val="00DC1393"/>
    <w:rsid w:val="00DC1A4B"/>
    <w:rsid w:val="00DC2206"/>
    <w:rsid w:val="00DC253D"/>
    <w:rsid w:val="00DC2679"/>
    <w:rsid w:val="00DC26B5"/>
    <w:rsid w:val="00DC2B38"/>
    <w:rsid w:val="00DC2E77"/>
    <w:rsid w:val="00DC366B"/>
    <w:rsid w:val="00DC4E14"/>
    <w:rsid w:val="00DC5373"/>
    <w:rsid w:val="00DC5F5C"/>
    <w:rsid w:val="00DC5F73"/>
    <w:rsid w:val="00DC621A"/>
    <w:rsid w:val="00DC6791"/>
    <w:rsid w:val="00DC6B99"/>
    <w:rsid w:val="00DC6F52"/>
    <w:rsid w:val="00DC715D"/>
    <w:rsid w:val="00DC72D3"/>
    <w:rsid w:val="00DC7EAF"/>
    <w:rsid w:val="00DD03D1"/>
    <w:rsid w:val="00DD0836"/>
    <w:rsid w:val="00DD17CB"/>
    <w:rsid w:val="00DD1813"/>
    <w:rsid w:val="00DD1A76"/>
    <w:rsid w:val="00DD1D17"/>
    <w:rsid w:val="00DD2083"/>
    <w:rsid w:val="00DD23AB"/>
    <w:rsid w:val="00DD2FAC"/>
    <w:rsid w:val="00DD2FCC"/>
    <w:rsid w:val="00DD31EC"/>
    <w:rsid w:val="00DD3361"/>
    <w:rsid w:val="00DD3AC6"/>
    <w:rsid w:val="00DD3CD3"/>
    <w:rsid w:val="00DD436D"/>
    <w:rsid w:val="00DD480F"/>
    <w:rsid w:val="00DD484E"/>
    <w:rsid w:val="00DD6483"/>
    <w:rsid w:val="00DD6C04"/>
    <w:rsid w:val="00DD6D91"/>
    <w:rsid w:val="00DD7186"/>
    <w:rsid w:val="00DD7758"/>
    <w:rsid w:val="00DD7F19"/>
    <w:rsid w:val="00DD7F85"/>
    <w:rsid w:val="00DE01EA"/>
    <w:rsid w:val="00DE0534"/>
    <w:rsid w:val="00DE08DF"/>
    <w:rsid w:val="00DE0B34"/>
    <w:rsid w:val="00DE115E"/>
    <w:rsid w:val="00DE11E1"/>
    <w:rsid w:val="00DE17F0"/>
    <w:rsid w:val="00DE183B"/>
    <w:rsid w:val="00DE1E61"/>
    <w:rsid w:val="00DE2A5B"/>
    <w:rsid w:val="00DE2AC8"/>
    <w:rsid w:val="00DE2BD0"/>
    <w:rsid w:val="00DE2CD1"/>
    <w:rsid w:val="00DE3042"/>
    <w:rsid w:val="00DE36F4"/>
    <w:rsid w:val="00DE3766"/>
    <w:rsid w:val="00DE3A08"/>
    <w:rsid w:val="00DE409B"/>
    <w:rsid w:val="00DE4125"/>
    <w:rsid w:val="00DE46F6"/>
    <w:rsid w:val="00DE471E"/>
    <w:rsid w:val="00DE511D"/>
    <w:rsid w:val="00DE565C"/>
    <w:rsid w:val="00DE58FC"/>
    <w:rsid w:val="00DE632D"/>
    <w:rsid w:val="00DE695E"/>
    <w:rsid w:val="00DE6966"/>
    <w:rsid w:val="00DE71CD"/>
    <w:rsid w:val="00DE7541"/>
    <w:rsid w:val="00DE7B65"/>
    <w:rsid w:val="00DE7E8E"/>
    <w:rsid w:val="00DE7E97"/>
    <w:rsid w:val="00DF0CA5"/>
    <w:rsid w:val="00DF1500"/>
    <w:rsid w:val="00DF1CCF"/>
    <w:rsid w:val="00DF2504"/>
    <w:rsid w:val="00DF30A5"/>
    <w:rsid w:val="00DF30BA"/>
    <w:rsid w:val="00DF33E0"/>
    <w:rsid w:val="00DF3C41"/>
    <w:rsid w:val="00DF4054"/>
    <w:rsid w:val="00DF4AF7"/>
    <w:rsid w:val="00DF4BC8"/>
    <w:rsid w:val="00DF5327"/>
    <w:rsid w:val="00DF5B62"/>
    <w:rsid w:val="00DF5D69"/>
    <w:rsid w:val="00DF5F80"/>
    <w:rsid w:val="00DF5F91"/>
    <w:rsid w:val="00DF6342"/>
    <w:rsid w:val="00DF65EA"/>
    <w:rsid w:val="00DF75EA"/>
    <w:rsid w:val="00DF7747"/>
    <w:rsid w:val="00DF7D5E"/>
    <w:rsid w:val="00E0020B"/>
    <w:rsid w:val="00E004B3"/>
    <w:rsid w:val="00E007D8"/>
    <w:rsid w:val="00E00CFA"/>
    <w:rsid w:val="00E0166B"/>
    <w:rsid w:val="00E01EA7"/>
    <w:rsid w:val="00E022FD"/>
    <w:rsid w:val="00E02344"/>
    <w:rsid w:val="00E02531"/>
    <w:rsid w:val="00E025AC"/>
    <w:rsid w:val="00E02A63"/>
    <w:rsid w:val="00E02FC6"/>
    <w:rsid w:val="00E030EA"/>
    <w:rsid w:val="00E0316A"/>
    <w:rsid w:val="00E03259"/>
    <w:rsid w:val="00E03648"/>
    <w:rsid w:val="00E045E4"/>
    <w:rsid w:val="00E051AB"/>
    <w:rsid w:val="00E052BF"/>
    <w:rsid w:val="00E05EB0"/>
    <w:rsid w:val="00E062A1"/>
    <w:rsid w:val="00E066F9"/>
    <w:rsid w:val="00E06BEA"/>
    <w:rsid w:val="00E071FF"/>
    <w:rsid w:val="00E07588"/>
    <w:rsid w:val="00E07AF7"/>
    <w:rsid w:val="00E07FB7"/>
    <w:rsid w:val="00E107B2"/>
    <w:rsid w:val="00E109D2"/>
    <w:rsid w:val="00E10A1D"/>
    <w:rsid w:val="00E12332"/>
    <w:rsid w:val="00E125CE"/>
    <w:rsid w:val="00E125F6"/>
    <w:rsid w:val="00E1286D"/>
    <w:rsid w:val="00E130BF"/>
    <w:rsid w:val="00E13F81"/>
    <w:rsid w:val="00E14154"/>
    <w:rsid w:val="00E1440F"/>
    <w:rsid w:val="00E14BDC"/>
    <w:rsid w:val="00E14E16"/>
    <w:rsid w:val="00E155DB"/>
    <w:rsid w:val="00E1563E"/>
    <w:rsid w:val="00E1568B"/>
    <w:rsid w:val="00E159B7"/>
    <w:rsid w:val="00E15A39"/>
    <w:rsid w:val="00E15C0F"/>
    <w:rsid w:val="00E15FFC"/>
    <w:rsid w:val="00E163E9"/>
    <w:rsid w:val="00E1660D"/>
    <w:rsid w:val="00E166EC"/>
    <w:rsid w:val="00E174EF"/>
    <w:rsid w:val="00E17521"/>
    <w:rsid w:val="00E20524"/>
    <w:rsid w:val="00E2066B"/>
    <w:rsid w:val="00E20760"/>
    <w:rsid w:val="00E20AB6"/>
    <w:rsid w:val="00E20EDC"/>
    <w:rsid w:val="00E21EC2"/>
    <w:rsid w:val="00E228AC"/>
    <w:rsid w:val="00E22DF8"/>
    <w:rsid w:val="00E23459"/>
    <w:rsid w:val="00E2382B"/>
    <w:rsid w:val="00E2391E"/>
    <w:rsid w:val="00E23B94"/>
    <w:rsid w:val="00E24179"/>
    <w:rsid w:val="00E241E0"/>
    <w:rsid w:val="00E24308"/>
    <w:rsid w:val="00E24B0E"/>
    <w:rsid w:val="00E24B70"/>
    <w:rsid w:val="00E25020"/>
    <w:rsid w:val="00E25147"/>
    <w:rsid w:val="00E25200"/>
    <w:rsid w:val="00E25D11"/>
    <w:rsid w:val="00E2668D"/>
    <w:rsid w:val="00E2670A"/>
    <w:rsid w:val="00E26A5B"/>
    <w:rsid w:val="00E273CC"/>
    <w:rsid w:val="00E2748D"/>
    <w:rsid w:val="00E275CF"/>
    <w:rsid w:val="00E27AD3"/>
    <w:rsid w:val="00E27AE6"/>
    <w:rsid w:val="00E27D5E"/>
    <w:rsid w:val="00E27FD4"/>
    <w:rsid w:val="00E31099"/>
    <w:rsid w:val="00E3109D"/>
    <w:rsid w:val="00E31BBF"/>
    <w:rsid w:val="00E31D03"/>
    <w:rsid w:val="00E31E41"/>
    <w:rsid w:val="00E31EE4"/>
    <w:rsid w:val="00E3204E"/>
    <w:rsid w:val="00E32188"/>
    <w:rsid w:val="00E32338"/>
    <w:rsid w:val="00E32ACC"/>
    <w:rsid w:val="00E32B93"/>
    <w:rsid w:val="00E32F8C"/>
    <w:rsid w:val="00E32FAF"/>
    <w:rsid w:val="00E33F74"/>
    <w:rsid w:val="00E341AE"/>
    <w:rsid w:val="00E349A5"/>
    <w:rsid w:val="00E34C7B"/>
    <w:rsid w:val="00E3514D"/>
    <w:rsid w:val="00E355F4"/>
    <w:rsid w:val="00E35734"/>
    <w:rsid w:val="00E35C8D"/>
    <w:rsid w:val="00E35E27"/>
    <w:rsid w:val="00E35EE3"/>
    <w:rsid w:val="00E36DD0"/>
    <w:rsid w:val="00E36E07"/>
    <w:rsid w:val="00E379EE"/>
    <w:rsid w:val="00E37D01"/>
    <w:rsid w:val="00E404B9"/>
    <w:rsid w:val="00E41855"/>
    <w:rsid w:val="00E419C5"/>
    <w:rsid w:val="00E41FF8"/>
    <w:rsid w:val="00E42745"/>
    <w:rsid w:val="00E42EB9"/>
    <w:rsid w:val="00E43310"/>
    <w:rsid w:val="00E436DB"/>
    <w:rsid w:val="00E439B8"/>
    <w:rsid w:val="00E43E17"/>
    <w:rsid w:val="00E44138"/>
    <w:rsid w:val="00E44C1A"/>
    <w:rsid w:val="00E44C27"/>
    <w:rsid w:val="00E44FCF"/>
    <w:rsid w:val="00E450BF"/>
    <w:rsid w:val="00E4539F"/>
    <w:rsid w:val="00E45DB5"/>
    <w:rsid w:val="00E46368"/>
    <w:rsid w:val="00E46766"/>
    <w:rsid w:val="00E47319"/>
    <w:rsid w:val="00E47F64"/>
    <w:rsid w:val="00E5006D"/>
    <w:rsid w:val="00E502E1"/>
    <w:rsid w:val="00E50769"/>
    <w:rsid w:val="00E50B87"/>
    <w:rsid w:val="00E50DF4"/>
    <w:rsid w:val="00E52313"/>
    <w:rsid w:val="00E5270C"/>
    <w:rsid w:val="00E529DD"/>
    <w:rsid w:val="00E52CC8"/>
    <w:rsid w:val="00E52E20"/>
    <w:rsid w:val="00E52ED8"/>
    <w:rsid w:val="00E52F70"/>
    <w:rsid w:val="00E52FA9"/>
    <w:rsid w:val="00E53320"/>
    <w:rsid w:val="00E5369C"/>
    <w:rsid w:val="00E53A35"/>
    <w:rsid w:val="00E53D7D"/>
    <w:rsid w:val="00E53F43"/>
    <w:rsid w:val="00E53FBB"/>
    <w:rsid w:val="00E541DB"/>
    <w:rsid w:val="00E5451A"/>
    <w:rsid w:val="00E54A04"/>
    <w:rsid w:val="00E54AAF"/>
    <w:rsid w:val="00E55368"/>
    <w:rsid w:val="00E557B6"/>
    <w:rsid w:val="00E559AF"/>
    <w:rsid w:val="00E565D1"/>
    <w:rsid w:val="00E56B51"/>
    <w:rsid w:val="00E56EEA"/>
    <w:rsid w:val="00E57062"/>
    <w:rsid w:val="00E5792C"/>
    <w:rsid w:val="00E57A3A"/>
    <w:rsid w:val="00E57A9E"/>
    <w:rsid w:val="00E57CF0"/>
    <w:rsid w:val="00E6013D"/>
    <w:rsid w:val="00E601DE"/>
    <w:rsid w:val="00E602D0"/>
    <w:rsid w:val="00E604D3"/>
    <w:rsid w:val="00E609A2"/>
    <w:rsid w:val="00E60B1F"/>
    <w:rsid w:val="00E60E83"/>
    <w:rsid w:val="00E61006"/>
    <w:rsid w:val="00E61342"/>
    <w:rsid w:val="00E615C2"/>
    <w:rsid w:val="00E616DB"/>
    <w:rsid w:val="00E61735"/>
    <w:rsid w:val="00E619EF"/>
    <w:rsid w:val="00E61EA4"/>
    <w:rsid w:val="00E623D1"/>
    <w:rsid w:val="00E628A2"/>
    <w:rsid w:val="00E628AE"/>
    <w:rsid w:val="00E62D49"/>
    <w:rsid w:val="00E63AB6"/>
    <w:rsid w:val="00E63E2F"/>
    <w:rsid w:val="00E6475D"/>
    <w:rsid w:val="00E64BCC"/>
    <w:rsid w:val="00E64F84"/>
    <w:rsid w:val="00E65779"/>
    <w:rsid w:val="00E663FA"/>
    <w:rsid w:val="00E66422"/>
    <w:rsid w:val="00E66B80"/>
    <w:rsid w:val="00E66EB4"/>
    <w:rsid w:val="00E66FE0"/>
    <w:rsid w:val="00E6705F"/>
    <w:rsid w:val="00E67342"/>
    <w:rsid w:val="00E677AF"/>
    <w:rsid w:val="00E67A7C"/>
    <w:rsid w:val="00E67DD5"/>
    <w:rsid w:val="00E704CD"/>
    <w:rsid w:val="00E70AC1"/>
    <w:rsid w:val="00E70F98"/>
    <w:rsid w:val="00E712D9"/>
    <w:rsid w:val="00E7169B"/>
    <w:rsid w:val="00E71758"/>
    <w:rsid w:val="00E71898"/>
    <w:rsid w:val="00E71D00"/>
    <w:rsid w:val="00E72B37"/>
    <w:rsid w:val="00E7324F"/>
    <w:rsid w:val="00E73316"/>
    <w:rsid w:val="00E73410"/>
    <w:rsid w:val="00E73F9C"/>
    <w:rsid w:val="00E74097"/>
    <w:rsid w:val="00E7431E"/>
    <w:rsid w:val="00E7432B"/>
    <w:rsid w:val="00E74BFB"/>
    <w:rsid w:val="00E74F51"/>
    <w:rsid w:val="00E75045"/>
    <w:rsid w:val="00E75BD9"/>
    <w:rsid w:val="00E75C9B"/>
    <w:rsid w:val="00E75DD9"/>
    <w:rsid w:val="00E7618A"/>
    <w:rsid w:val="00E76339"/>
    <w:rsid w:val="00E768C5"/>
    <w:rsid w:val="00E768FF"/>
    <w:rsid w:val="00E7703A"/>
    <w:rsid w:val="00E77242"/>
    <w:rsid w:val="00E77537"/>
    <w:rsid w:val="00E7797B"/>
    <w:rsid w:val="00E77D91"/>
    <w:rsid w:val="00E8074F"/>
    <w:rsid w:val="00E808C2"/>
    <w:rsid w:val="00E8126F"/>
    <w:rsid w:val="00E81745"/>
    <w:rsid w:val="00E81D3D"/>
    <w:rsid w:val="00E81D5C"/>
    <w:rsid w:val="00E81E8B"/>
    <w:rsid w:val="00E82348"/>
    <w:rsid w:val="00E824AC"/>
    <w:rsid w:val="00E8260F"/>
    <w:rsid w:val="00E82A7E"/>
    <w:rsid w:val="00E82C1E"/>
    <w:rsid w:val="00E82F78"/>
    <w:rsid w:val="00E835E3"/>
    <w:rsid w:val="00E8370D"/>
    <w:rsid w:val="00E837D0"/>
    <w:rsid w:val="00E842ED"/>
    <w:rsid w:val="00E8480D"/>
    <w:rsid w:val="00E8550B"/>
    <w:rsid w:val="00E8552F"/>
    <w:rsid w:val="00E855A2"/>
    <w:rsid w:val="00E859EC"/>
    <w:rsid w:val="00E85C19"/>
    <w:rsid w:val="00E867AD"/>
    <w:rsid w:val="00E868ED"/>
    <w:rsid w:val="00E86BCA"/>
    <w:rsid w:val="00E870C8"/>
    <w:rsid w:val="00E87285"/>
    <w:rsid w:val="00E87C56"/>
    <w:rsid w:val="00E87D09"/>
    <w:rsid w:val="00E90193"/>
    <w:rsid w:val="00E90273"/>
    <w:rsid w:val="00E90795"/>
    <w:rsid w:val="00E90D18"/>
    <w:rsid w:val="00E9142C"/>
    <w:rsid w:val="00E91E20"/>
    <w:rsid w:val="00E91F89"/>
    <w:rsid w:val="00E92960"/>
    <w:rsid w:val="00E92AE2"/>
    <w:rsid w:val="00E92AEC"/>
    <w:rsid w:val="00E93656"/>
    <w:rsid w:val="00E939C6"/>
    <w:rsid w:val="00E952F8"/>
    <w:rsid w:val="00E959ED"/>
    <w:rsid w:val="00E95C2D"/>
    <w:rsid w:val="00E95C7E"/>
    <w:rsid w:val="00E95EDA"/>
    <w:rsid w:val="00E96C8D"/>
    <w:rsid w:val="00E970A3"/>
    <w:rsid w:val="00E979B5"/>
    <w:rsid w:val="00EA0392"/>
    <w:rsid w:val="00EA0811"/>
    <w:rsid w:val="00EA0AC4"/>
    <w:rsid w:val="00EA1094"/>
    <w:rsid w:val="00EA15D2"/>
    <w:rsid w:val="00EA1675"/>
    <w:rsid w:val="00EA1961"/>
    <w:rsid w:val="00EA1E52"/>
    <w:rsid w:val="00EA21ED"/>
    <w:rsid w:val="00EA23C1"/>
    <w:rsid w:val="00EA2647"/>
    <w:rsid w:val="00EA2A56"/>
    <w:rsid w:val="00EA2DB4"/>
    <w:rsid w:val="00EA2EE6"/>
    <w:rsid w:val="00EA368A"/>
    <w:rsid w:val="00EA3DC1"/>
    <w:rsid w:val="00EA3E94"/>
    <w:rsid w:val="00EA3FC5"/>
    <w:rsid w:val="00EA4291"/>
    <w:rsid w:val="00EA46A3"/>
    <w:rsid w:val="00EA4819"/>
    <w:rsid w:val="00EA4F42"/>
    <w:rsid w:val="00EA50C9"/>
    <w:rsid w:val="00EA5171"/>
    <w:rsid w:val="00EA51E4"/>
    <w:rsid w:val="00EA522A"/>
    <w:rsid w:val="00EA5FAE"/>
    <w:rsid w:val="00EA604A"/>
    <w:rsid w:val="00EA6110"/>
    <w:rsid w:val="00EA6812"/>
    <w:rsid w:val="00EA6CD3"/>
    <w:rsid w:val="00EA71F4"/>
    <w:rsid w:val="00EA781B"/>
    <w:rsid w:val="00EA78B5"/>
    <w:rsid w:val="00EA7E37"/>
    <w:rsid w:val="00EB0986"/>
    <w:rsid w:val="00EB0CA8"/>
    <w:rsid w:val="00EB13FF"/>
    <w:rsid w:val="00EB150F"/>
    <w:rsid w:val="00EB17FC"/>
    <w:rsid w:val="00EB2A0A"/>
    <w:rsid w:val="00EB2A4A"/>
    <w:rsid w:val="00EB2AD1"/>
    <w:rsid w:val="00EB2C9C"/>
    <w:rsid w:val="00EB33E8"/>
    <w:rsid w:val="00EB360B"/>
    <w:rsid w:val="00EB3842"/>
    <w:rsid w:val="00EB395A"/>
    <w:rsid w:val="00EB3A90"/>
    <w:rsid w:val="00EB3FC4"/>
    <w:rsid w:val="00EB422B"/>
    <w:rsid w:val="00EB4B7D"/>
    <w:rsid w:val="00EB55E4"/>
    <w:rsid w:val="00EB5A0C"/>
    <w:rsid w:val="00EB5ECA"/>
    <w:rsid w:val="00EB637A"/>
    <w:rsid w:val="00EB6580"/>
    <w:rsid w:val="00EB6818"/>
    <w:rsid w:val="00EB70D0"/>
    <w:rsid w:val="00EB710D"/>
    <w:rsid w:val="00EB72CC"/>
    <w:rsid w:val="00EB778C"/>
    <w:rsid w:val="00EC00DD"/>
    <w:rsid w:val="00EC0410"/>
    <w:rsid w:val="00EC04CB"/>
    <w:rsid w:val="00EC1219"/>
    <w:rsid w:val="00EC12D4"/>
    <w:rsid w:val="00EC1847"/>
    <w:rsid w:val="00EC1B64"/>
    <w:rsid w:val="00EC2016"/>
    <w:rsid w:val="00EC2786"/>
    <w:rsid w:val="00EC2C79"/>
    <w:rsid w:val="00EC2F9B"/>
    <w:rsid w:val="00EC34C4"/>
    <w:rsid w:val="00EC3E7B"/>
    <w:rsid w:val="00EC464D"/>
    <w:rsid w:val="00EC54C4"/>
    <w:rsid w:val="00EC54D3"/>
    <w:rsid w:val="00EC561A"/>
    <w:rsid w:val="00EC579F"/>
    <w:rsid w:val="00EC5A13"/>
    <w:rsid w:val="00EC6032"/>
    <w:rsid w:val="00EC634A"/>
    <w:rsid w:val="00EC6A0F"/>
    <w:rsid w:val="00EC7068"/>
    <w:rsid w:val="00EC72F5"/>
    <w:rsid w:val="00EC7B0B"/>
    <w:rsid w:val="00EC7C4C"/>
    <w:rsid w:val="00ED0558"/>
    <w:rsid w:val="00ED0B8A"/>
    <w:rsid w:val="00ED169E"/>
    <w:rsid w:val="00ED1AFC"/>
    <w:rsid w:val="00ED1CD4"/>
    <w:rsid w:val="00ED218A"/>
    <w:rsid w:val="00ED2645"/>
    <w:rsid w:val="00ED2A73"/>
    <w:rsid w:val="00ED2E60"/>
    <w:rsid w:val="00ED2E7C"/>
    <w:rsid w:val="00ED4499"/>
    <w:rsid w:val="00ED4665"/>
    <w:rsid w:val="00ED4719"/>
    <w:rsid w:val="00ED4752"/>
    <w:rsid w:val="00ED4E9B"/>
    <w:rsid w:val="00ED4F99"/>
    <w:rsid w:val="00ED5012"/>
    <w:rsid w:val="00ED51CF"/>
    <w:rsid w:val="00ED5596"/>
    <w:rsid w:val="00ED5FDE"/>
    <w:rsid w:val="00ED60EE"/>
    <w:rsid w:val="00ED6187"/>
    <w:rsid w:val="00ED664C"/>
    <w:rsid w:val="00ED6721"/>
    <w:rsid w:val="00ED68BD"/>
    <w:rsid w:val="00ED7364"/>
    <w:rsid w:val="00ED741C"/>
    <w:rsid w:val="00ED7F23"/>
    <w:rsid w:val="00EE09ED"/>
    <w:rsid w:val="00EE1113"/>
    <w:rsid w:val="00EE13F6"/>
    <w:rsid w:val="00EE1BA2"/>
    <w:rsid w:val="00EE242E"/>
    <w:rsid w:val="00EE2981"/>
    <w:rsid w:val="00EE2AA7"/>
    <w:rsid w:val="00EE2BFE"/>
    <w:rsid w:val="00EE328F"/>
    <w:rsid w:val="00EE4288"/>
    <w:rsid w:val="00EE43B1"/>
    <w:rsid w:val="00EE452F"/>
    <w:rsid w:val="00EE4539"/>
    <w:rsid w:val="00EE4991"/>
    <w:rsid w:val="00EE5918"/>
    <w:rsid w:val="00EE5B10"/>
    <w:rsid w:val="00EE5DDF"/>
    <w:rsid w:val="00EE600E"/>
    <w:rsid w:val="00EE601D"/>
    <w:rsid w:val="00EE60CC"/>
    <w:rsid w:val="00EE68CB"/>
    <w:rsid w:val="00EE699A"/>
    <w:rsid w:val="00EE711E"/>
    <w:rsid w:val="00EE7EDE"/>
    <w:rsid w:val="00EF01F1"/>
    <w:rsid w:val="00EF028A"/>
    <w:rsid w:val="00EF0C7B"/>
    <w:rsid w:val="00EF109B"/>
    <w:rsid w:val="00EF12A9"/>
    <w:rsid w:val="00EF17F8"/>
    <w:rsid w:val="00EF1870"/>
    <w:rsid w:val="00EF21FE"/>
    <w:rsid w:val="00EF267F"/>
    <w:rsid w:val="00EF2804"/>
    <w:rsid w:val="00EF2EEF"/>
    <w:rsid w:val="00EF3072"/>
    <w:rsid w:val="00EF3981"/>
    <w:rsid w:val="00EF3F86"/>
    <w:rsid w:val="00EF4D23"/>
    <w:rsid w:val="00EF5A61"/>
    <w:rsid w:val="00EF5A73"/>
    <w:rsid w:val="00EF5D4D"/>
    <w:rsid w:val="00EF64DB"/>
    <w:rsid w:val="00EF6581"/>
    <w:rsid w:val="00EF6854"/>
    <w:rsid w:val="00EF70BB"/>
    <w:rsid w:val="00EF7348"/>
    <w:rsid w:val="00EF73AC"/>
    <w:rsid w:val="00EF778B"/>
    <w:rsid w:val="00EF78E2"/>
    <w:rsid w:val="00EF7B3D"/>
    <w:rsid w:val="00EF7F9D"/>
    <w:rsid w:val="00F0046A"/>
    <w:rsid w:val="00F00C9C"/>
    <w:rsid w:val="00F01551"/>
    <w:rsid w:val="00F01D52"/>
    <w:rsid w:val="00F02576"/>
    <w:rsid w:val="00F0272E"/>
    <w:rsid w:val="00F028A8"/>
    <w:rsid w:val="00F02AB0"/>
    <w:rsid w:val="00F0346C"/>
    <w:rsid w:val="00F036CD"/>
    <w:rsid w:val="00F03B13"/>
    <w:rsid w:val="00F03D23"/>
    <w:rsid w:val="00F0560F"/>
    <w:rsid w:val="00F05F9D"/>
    <w:rsid w:val="00F06524"/>
    <w:rsid w:val="00F066CD"/>
    <w:rsid w:val="00F07138"/>
    <w:rsid w:val="00F07C7C"/>
    <w:rsid w:val="00F1050F"/>
    <w:rsid w:val="00F108D9"/>
    <w:rsid w:val="00F10FA2"/>
    <w:rsid w:val="00F11035"/>
    <w:rsid w:val="00F111E1"/>
    <w:rsid w:val="00F11C7C"/>
    <w:rsid w:val="00F11D49"/>
    <w:rsid w:val="00F12354"/>
    <w:rsid w:val="00F143A8"/>
    <w:rsid w:val="00F14EA6"/>
    <w:rsid w:val="00F15112"/>
    <w:rsid w:val="00F15CDF"/>
    <w:rsid w:val="00F16072"/>
    <w:rsid w:val="00F16319"/>
    <w:rsid w:val="00F16439"/>
    <w:rsid w:val="00F16443"/>
    <w:rsid w:val="00F16583"/>
    <w:rsid w:val="00F169A2"/>
    <w:rsid w:val="00F177E4"/>
    <w:rsid w:val="00F178F2"/>
    <w:rsid w:val="00F17DB4"/>
    <w:rsid w:val="00F201F2"/>
    <w:rsid w:val="00F20B53"/>
    <w:rsid w:val="00F20E4C"/>
    <w:rsid w:val="00F20F3E"/>
    <w:rsid w:val="00F210D1"/>
    <w:rsid w:val="00F21140"/>
    <w:rsid w:val="00F21149"/>
    <w:rsid w:val="00F2121F"/>
    <w:rsid w:val="00F214E0"/>
    <w:rsid w:val="00F218A5"/>
    <w:rsid w:val="00F22137"/>
    <w:rsid w:val="00F22E63"/>
    <w:rsid w:val="00F2308E"/>
    <w:rsid w:val="00F2338F"/>
    <w:rsid w:val="00F23480"/>
    <w:rsid w:val="00F23DF4"/>
    <w:rsid w:val="00F23E34"/>
    <w:rsid w:val="00F23F13"/>
    <w:rsid w:val="00F24249"/>
    <w:rsid w:val="00F245D8"/>
    <w:rsid w:val="00F24769"/>
    <w:rsid w:val="00F24D91"/>
    <w:rsid w:val="00F25206"/>
    <w:rsid w:val="00F25621"/>
    <w:rsid w:val="00F26205"/>
    <w:rsid w:val="00F26C7A"/>
    <w:rsid w:val="00F27920"/>
    <w:rsid w:val="00F309D4"/>
    <w:rsid w:val="00F31109"/>
    <w:rsid w:val="00F3127F"/>
    <w:rsid w:val="00F31564"/>
    <w:rsid w:val="00F31A07"/>
    <w:rsid w:val="00F31D5B"/>
    <w:rsid w:val="00F31F33"/>
    <w:rsid w:val="00F3205C"/>
    <w:rsid w:val="00F326C5"/>
    <w:rsid w:val="00F341AD"/>
    <w:rsid w:val="00F34549"/>
    <w:rsid w:val="00F3488C"/>
    <w:rsid w:val="00F35AFA"/>
    <w:rsid w:val="00F35F42"/>
    <w:rsid w:val="00F36187"/>
    <w:rsid w:val="00F37454"/>
    <w:rsid w:val="00F374EA"/>
    <w:rsid w:val="00F37B8F"/>
    <w:rsid w:val="00F405CF"/>
    <w:rsid w:val="00F406B8"/>
    <w:rsid w:val="00F40AE0"/>
    <w:rsid w:val="00F40EE8"/>
    <w:rsid w:val="00F41269"/>
    <w:rsid w:val="00F4175F"/>
    <w:rsid w:val="00F41796"/>
    <w:rsid w:val="00F41C15"/>
    <w:rsid w:val="00F4230D"/>
    <w:rsid w:val="00F42338"/>
    <w:rsid w:val="00F42626"/>
    <w:rsid w:val="00F4298F"/>
    <w:rsid w:val="00F42B4D"/>
    <w:rsid w:val="00F42E50"/>
    <w:rsid w:val="00F435C7"/>
    <w:rsid w:val="00F44637"/>
    <w:rsid w:val="00F45433"/>
    <w:rsid w:val="00F4556E"/>
    <w:rsid w:val="00F45D64"/>
    <w:rsid w:val="00F45DC3"/>
    <w:rsid w:val="00F45EBE"/>
    <w:rsid w:val="00F4610B"/>
    <w:rsid w:val="00F468C1"/>
    <w:rsid w:val="00F46AED"/>
    <w:rsid w:val="00F46EB2"/>
    <w:rsid w:val="00F47800"/>
    <w:rsid w:val="00F50B7F"/>
    <w:rsid w:val="00F510C6"/>
    <w:rsid w:val="00F51803"/>
    <w:rsid w:val="00F51E74"/>
    <w:rsid w:val="00F520AB"/>
    <w:rsid w:val="00F522FA"/>
    <w:rsid w:val="00F52B8B"/>
    <w:rsid w:val="00F530AA"/>
    <w:rsid w:val="00F539B5"/>
    <w:rsid w:val="00F53D68"/>
    <w:rsid w:val="00F53E7E"/>
    <w:rsid w:val="00F53FF4"/>
    <w:rsid w:val="00F5426D"/>
    <w:rsid w:val="00F54327"/>
    <w:rsid w:val="00F54B88"/>
    <w:rsid w:val="00F55E4B"/>
    <w:rsid w:val="00F56B45"/>
    <w:rsid w:val="00F5797B"/>
    <w:rsid w:val="00F5799B"/>
    <w:rsid w:val="00F57A57"/>
    <w:rsid w:val="00F57B3A"/>
    <w:rsid w:val="00F57E68"/>
    <w:rsid w:val="00F60213"/>
    <w:rsid w:val="00F60516"/>
    <w:rsid w:val="00F6073E"/>
    <w:rsid w:val="00F60808"/>
    <w:rsid w:val="00F609EE"/>
    <w:rsid w:val="00F60A94"/>
    <w:rsid w:val="00F60F11"/>
    <w:rsid w:val="00F617E5"/>
    <w:rsid w:val="00F61B90"/>
    <w:rsid w:val="00F61D73"/>
    <w:rsid w:val="00F61EA8"/>
    <w:rsid w:val="00F624B2"/>
    <w:rsid w:val="00F62EC3"/>
    <w:rsid w:val="00F630D2"/>
    <w:rsid w:val="00F63901"/>
    <w:rsid w:val="00F639E3"/>
    <w:rsid w:val="00F63F1C"/>
    <w:rsid w:val="00F645C0"/>
    <w:rsid w:val="00F65761"/>
    <w:rsid w:val="00F66C78"/>
    <w:rsid w:val="00F66CA8"/>
    <w:rsid w:val="00F66CBC"/>
    <w:rsid w:val="00F66CC9"/>
    <w:rsid w:val="00F671B0"/>
    <w:rsid w:val="00F67D9F"/>
    <w:rsid w:val="00F7026F"/>
    <w:rsid w:val="00F70445"/>
    <w:rsid w:val="00F70AD5"/>
    <w:rsid w:val="00F70B48"/>
    <w:rsid w:val="00F70CCC"/>
    <w:rsid w:val="00F710F5"/>
    <w:rsid w:val="00F719DB"/>
    <w:rsid w:val="00F720D4"/>
    <w:rsid w:val="00F72BCF"/>
    <w:rsid w:val="00F73097"/>
    <w:rsid w:val="00F737CF"/>
    <w:rsid w:val="00F73A7C"/>
    <w:rsid w:val="00F73C88"/>
    <w:rsid w:val="00F73D59"/>
    <w:rsid w:val="00F74123"/>
    <w:rsid w:val="00F74A5F"/>
    <w:rsid w:val="00F74CB6"/>
    <w:rsid w:val="00F74F21"/>
    <w:rsid w:val="00F75300"/>
    <w:rsid w:val="00F7545F"/>
    <w:rsid w:val="00F75473"/>
    <w:rsid w:val="00F75842"/>
    <w:rsid w:val="00F75860"/>
    <w:rsid w:val="00F75E6B"/>
    <w:rsid w:val="00F761DB"/>
    <w:rsid w:val="00F765E3"/>
    <w:rsid w:val="00F766BA"/>
    <w:rsid w:val="00F7681C"/>
    <w:rsid w:val="00F76D16"/>
    <w:rsid w:val="00F771ED"/>
    <w:rsid w:val="00F773DA"/>
    <w:rsid w:val="00F80311"/>
    <w:rsid w:val="00F80B2E"/>
    <w:rsid w:val="00F80ECA"/>
    <w:rsid w:val="00F8102F"/>
    <w:rsid w:val="00F8114E"/>
    <w:rsid w:val="00F8198E"/>
    <w:rsid w:val="00F81B9B"/>
    <w:rsid w:val="00F81F7A"/>
    <w:rsid w:val="00F8216A"/>
    <w:rsid w:val="00F8225F"/>
    <w:rsid w:val="00F82B6B"/>
    <w:rsid w:val="00F82B72"/>
    <w:rsid w:val="00F82DCA"/>
    <w:rsid w:val="00F8302D"/>
    <w:rsid w:val="00F831CF"/>
    <w:rsid w:val="00F83231"/>
    <w:rsid w:val="00F83B14"/>
    <w:rsid w:val="00F83CD2"/>
    <w:rsid w:val="00F83F2E"/>
    <w:rsid w:val="00F841C2"/>
    <w:rsid w:val="00F84452"/>
    <w:rsid w:val="00F850F9"/>
    <w:rsid w:val="00F854A0"/>
    <w:rsid w:val="00F8566D"/>
    <w:rsid w:val="00F85C91"/>
    <w:rsid w:val="00F8648E"/>
    <w:rsid w:val="00F865FE"/>
    <w:rsid w:val="00F86626"/>
    <w:rsid w:val="00F86F9A"/>
    <w:rsid w:val="00F87331"/>
    <w:rsid w:val="00F874E6"/>
    <w:rsid w:val="00F90589"/>
    <w:rsid w:val="00F90677"/>
    <w:rsid w:val="00F90CC5"/>
    <w:rsid w:val="00F9110E"/>
    <w:rsid w:val="00F91888"/>
    <w:rsid w:val="00F91981"/>
    <w:rsid w:val="00F91C20"/>
    <w:rsid w:val="00F91D17"/>
    <w:rsid w:val="00F91D1B"/>
    <w:rsid w:val="00F91D47"/>
    <w:rsid w:val="00F92A13"/>
    <w:rsid w:val="00F932EB"/>
    <w:rsid w:val="00F932FE"/>
    <w:rsid w:val="00F935BA"/>
    <w:rsid w:val="00F93AB7"/>
    <w:rsid w:val="00F93BE6"/>
    <w:rsid w:val="00F93D46"/>
    <w:rsid w:val="00F93F3C"/>
    <w:rsid w:val="00F94102"/>
    <w:rsid w:val="00F94492"/>
    <w:rsid w:val="00F94495"/>
    <w:rsid w:val="00F947A9"/>
    <w:rsid w:val="00F94AE5"/>
    <w:rsid w:val="00F94C13"/>
    <w:rsid w:val="00F94FFC"/>
    <w:rsid w:val="00F9569D"/>
    <w:rsid w:val="00F958AF"/>
    <w:rsid w:val="00F9650F"/>
    <w:rsid w:val="00F96822"/>
    <w:rsid w:val="00F969CA"/>
    <w:rsid w:val="00F96AA1"/>
    <w:rsid w:val="00F96B80"/>
    <w:rsid w:val="00F96BF1"/>
    <w:rsid w:val="00F96C26"/>
    <w:rsid w:val="00F97734"/>
    <w:rsid w:val="00F97BE2"/>
    <w:rsid w:val="00F97D81"/>
    <w:rsid w:val="00FA0449"/>
    <w:rsid w:val="00FA0636"/>
    <w:rsid w:val="00FA0651"/>
    <w:rsid w:val="00FA06BB"/>
    <w:rsid w:val="00FA073B"/>
    <w:rsid w:val="00FA0986"/>
    <w:rsid w:val="00FA0F50"/>
    <w:rsid w:val="00FA1B00"/>
    <w:rsid w:val="00FA1E23"/>
    <w:rsid w:val="00FA1E58"/>
    <w:rsid w:val="00FA2D1A"/>
    <w:rsid w:val="00FA316E"/>
    <w:rsid w:val="00FA3D88"/>
    <w:rsid w:val="00FA4778"/>
    <w:rsid w:val="00FA4C35"/>
    <w:rsid w:val="00FA4DCF"/>
    <w:rsid w:val="00FA4E6A"/>
    <w:rsid w:val="00FA527F"/>
    <w:rsid w:val="00FA59DE"/>
    <w:rsid w:val="00FA5CEA"/>
    <w:rsid w:val="00FA5D7B"/>
    <w:rsid w:val="00FA5DD7"/>
    <w:rsid w:val="00FA5E4D"/>
    <w:rsid w:val="00FA6470"/>
    <w:rsid w:val="00FA6B26"/>
    <w:rsid w:val="00FA6B3F"/>
    <w:rsid w:val="00FA6CBA"/>
    <w:rsid w:val="00FA72C8"/>
    <w:rsid w:val="00FA7F0F"/>
    <w:rsid w:val="00FB07A9"/>
    <w:rsid w:val="00FB0AFF"/>
    <w:rsid w:val="00FB0BA2"/>
    <w:rsid w:val="00FB1742"/>
    <w:rsid w:val="00FB178C"/>
    <w:rsid w:val="00FB1FBD"/>
    <w:rsid w:val="00FB2413"/>
    <w:rsid w:val="00FB30E4"/>
    <w:rsid w:val="00FB3417"/>
    <w:rsid w:val="00FB39D8"/>
    <w:rsid w:val="00FB3E0A"/>
    <w:rsid w:val="00FB3E98"/>
    <w:rsid w:val="00FB42A6"/>
    <w:rsid w:val="00FB49D7"/>
    <w:rsid w:val="00FB4C5C"/>
    <w:rsid w:val="00FB53DC"/>
    <w:rsid w:val="00FB5589"/>
    <w:rsid w:val="00FB558A"/>
    <w:rsid w:val="00FB56B4"/>
    <w:rsid w:val="00FB5B26"/>
    <w:rsid w:val="00FB61DF"/>
    <w:rsid w:val="00FB6483"/>
    <w:rsid w:val="00FB64D8"/>
    <w:rsid w:val="00FB7012"/>
    <w:rsid w:val="00FB72BD"/>
    <w:rsid w:val="00FB7503"/>
    <w:rsid w:val="00FB75BA"/>
    <w:rsid w:val="00FB7A26"/>
    <w:rsid w:val="00FB7D86"/>
    <w:rsid w:val="00FC0CC6"/>
    <w:rsid w:val="00FC0CE9"/>
    <w:rsid w:val="00FC0EFC"/>
    <w:rsid w:val="00FC0F35"/>
    <w:rsid w:val="00FC16CA"/>
    <w:rsid w:val="00FC1F5F"/>
    <w:rsid w:val="00FC2008"/>
    <w:rsid w:val="00FC2412"/>
    <w:rsid w:val="00FC248F"/>
    <w:rsid w:val="00FC2529"/>
    <w:rsid w:val="00FC32D3"/>
    <w:rsid w:val="00FC351F"/>
    <w:rsid w:val="00FC36DF"/>
    <w:rsid w:val="00FC388A"/>
    <w:rsid w:val="00FC41BF"/>
    <w:rsid w:val="00FC444C"/>
    <w:rsid w:val="00FC4B0F"/>
    <w:rsid w:val="00FC4F76"/>
    <w:rsid w:val="00FC5350"/>
    <w:rsid w:val="00FC550E"/>
    <w:rsid w:val="00FC558E"/>
    <w:rsid w:val="00FC569E"/>
    <w:rsid w:val="00FC58F5"/>
    <w:rsid w:val="00FC591A"/>
    <w:rsid w:val="00FC5951"/>
    <w:rsid w:val="00FC5C0C"/>
    <w:rsid w:val="00FC5D92"/>
    <w:rsid w:val="00FC67AA"/>
    <w:rsid w:val="00FC6AFF"/>
    <w:rsid w:val="00FC6B0E"/>
    <w:rsid w:val="00FC6B8B"/>
    <w:rsid w:val="00FC6DF9"/>
    <w:rsid w:val="00FC6EB5"/>
    <w:rsid w:val="00FC7A51"/>
    <w:rsid w:val="00FD0A4B"/>
    <w:rsid w:val="00FD0AC3"/>
    <w:rsid w:val="00FD1644"/>
    <w:rsid w:val="00FD172C"/>
    <w:rsid w:val="00FD1A49"/>
    <w:rsid w:val="00FD21A7"/>
    <w:rsid w:val="00FD26FB"/>
    <w:rsid w:val="00FD2BC3"/>
    <w:rsid w:val="00FD31CF"/>
    <w:rsid w:val="00FD3368"/>
    <w:rsid w:val="00FD348D"/>
    <w:rsid w:val="00FD3EE3"/>
    <w:rsid w:val="00FD3FF2"/>
    <w:rsid w:val="00FD421D"/>
    <w:rsid w:val="00FD445F"/>
    <w:rsid w:val="00FD49F9"/>
    <w:rsid w:val="00FD4F25"/>
    <w:rsid w:val="00FD58ED"/>
    <w:rsid w:val="00FD7580"/>
    <w:rsid w:val="00FD7AE9"/>
    <w:rsid w:val="00FD7B22"/>
    <w:rsid w:val="00FD7C51"/>
    <w:rsid w:val="00FD7EE3"/>
    <w:rsid w:val="00FE03D0"/>
    <w:rsid w:val="00FE0454"/>
    <w:rsid w:val="00FE07C6"/>
    <w:rsid w:val="00FE16B1"/>
    <w:rsid w:val="00FE1C69"/>
    <w:rsid w:val="00FE1CA6"/>
    <w:rsid w:val="00FE1DBE"/>
    <w:rsid w:val="00FE1DED"/>
    <w:rsid w:val="00FE2490"/>
    <w:rsid w:val="00FE2BFD"/>
    <w:rsid w:val="00FE2D8D"/>
    <w:rsid w:val="00FE3983"/>
    <w:rsid w:val="00FE3A71"/>
    <w:rsid w:val="00FE3C84"/>
    <w:rsid w:val="00FE3FD2"/>
    <w:rsid w:val="00FE4A4B"/>
    <w:rsid w:val="00FE4D24"/>
    <w:rsid w:val="00FE4F36"/>
    <w:rsid w:val="00FE4FCE"/>
    <w:rsid w:val="00FE507B"/>
    <w:rsid w:val="00FE52B1"/>
    <w:rsid w:val="00FE5C0A"/>
    <w:rsid w:val="00FE5D9A"/>
    <w:rsid w:val="00FE5ED7"/>
    <w:rsid w:val="00FE65BF"/>
    <w:rsid w:val="00FE6AD3"/>
    <w:rsid w:val="00FE6F87"/>
    <w:rsid w:val="00FE7505"/>
    <w:rsid w:val="00FE7924"/>
    <w:rsid w:val="00FF012E"/>
    <w:rsid w:val="00FF0A33"/>
    <w:rsid w:val="00FF0C1F"/>
    <w:rsid w:val="00FF1B78"/>
    <w:rsid w:val="00FF26B6"/>
    <w:rsid w:val="00FF2928"/>
    <w:rsid w:val="00FF2AAE"/>
    <w:rsid w:val="00FF2B29"/>
    <w:rsid w:val="00FF2C91"/>
    <w:rsid w:val="00FF2EDD"/>
    <w:rsid w:val="00FF3028"/>
    <w:rsid w:val="00FF3255"/>
    <w:rsid w:val="00FF382D"/>
    <w:rsid w:val="00FF4288"/>
    <w:rsid w:val="00FF4464"/>
    <w:rsid w:val="00FF44BB"/>
    <w:rsid w:val="00FF4546"/>
    <w:rsid w:val="00FF4883"/>
    <w:rsid w:val="00FF4995"/>
    <w:rsid w:val="00FF4AD4"/>
    <w:rsid w:val="00FF4F70"/>
    <w:rsid w:val="00FF510B"/>
    <w:rsid w:val="00FF54E3"/>
    <w:rsid w:val="00FF6021"/>
    <w:rsid w:val="00FF612A"/>
    <w:rsid w:val="00FF6175"/>
    <w:rsid w:val="00FF678C"/>
    <w:rsid w:val="00FF6AEA"/>
    <w:rsid w:val="00FF6EA9"/>
    <w:rsid w:val="00FF7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9E2F17"/>
  <w15:docId w15:val="{7E002714-84C1-412D-8DC8-FCF56ADE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74E6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link w:val="Heading7Char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A637A4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basedOn w:val="DefaultParagraphFont"/>
    <w:link w:val="BodyText3"/>
    <w:rsid w:val="00AF246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1A37CF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D49F9"/>
    <w:rPr>
      <w:rFonts w:ascii="AngsanaUPC" w:hAnsi="AngsanaUPC"/>
      <w:sz w:val="32"/>
      <w:szCs w:val="40"/>
    </w:rPr>
  </w:style>
  <w:style w:type="character" w:customStyle="1" w:styleId="Heading7Char">
    <w:name w:val="Heading 7 Char"/>
    <w:basedOn w:val="DefaultParagraphFont"/>
    <w:link w:val="Heading7"/>
    <w:rsid w:val="00963A80"/>
    <w:rPr>
      <w:rFonts w:ascii="AngsanaUPC" w:eastAsia="Cordia New" w:hAnsi="AngsanaUPC" w:cs="AngsanaUPC"/>
      <w:b/>
      <w:bCs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0A68F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0A68FC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A68FC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6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68FC"/>
    <w:rPr>
      <w:rFonts w:ascii="AngsanaUPC" w:hAnsi="AngsanaUPC"/>
      <w:b/>
      <w:bCs/>
      <w:szCs w:val="25"/>
    </w:rPr>
  </w:style>
  <w:style w:type="paragraph" w:customStyle="1" w:styleId="Char0">
    <w:name w:val="Char"/>
    <w:basedOn w:val="Normal"/>
    <w:rsid w:val="0003042E"/>
    <w:pPr>
      <w:spacing w:after="160" w:line="240" w:lineRule="exact"/>
    </w:pPr>
    <w:rPr>
      <w:rFonts w:ascii="Verdana" w:eastAsia="Batang" w:hAnsi="Verdana" w:cs="Angsana New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03042E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link w:val="MacroText"/>
    <w:semiHidden/>
    <w:rsid w:val="0003042E"/>
    <w:rPr>
      <w:rFonts w:ascii="EucrosiaUPC" w:hAnsi="EucrosiaUPC" w:cs="EucrosiaUPC"/>
      <w:sz w:val="28"/>
      <w:szCs w:val="28"/>
    </w:rPr>
  </w:style>
  <w:style w:type="paragraph" w:styleId="FootnoteText">
    <w:name w:val="footnote text"/>
    <w:basedOn w:val="Normal"/>
    <w:link w:val="FootnoteTextChar"/>
    <w:rsid w:val="0003042E"/>
    <w:rPr>
      <w:rFonts w:eastAsia="Batang" w:cs="Angsana New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03042E"/>
    <w:rPr>
      <w:rFonts w:ascii="AngsanaUPC" w:eastAsia="Batang" w:hAnsi="AngsanaUPC"/>
      <w:szCs w:val="25"/>
      <w:lang w:val="x-none" w:eastAsia="x-none"/>
    </w:rPr>
  </w:style>
  <w:style w:type="character" w:styleId="FootnoteReference">
    <w:name w:val="footnote reference"/>
    <w:rsid w:val="0003042E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37BE2-5613-4AE0-80B4-2FBA5AA7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3392</TotalTime>
  <Pages>39</Pages>
  <Words>9275</Words>
  <Characters>52872</Characters>
  <Application>Microsoft Office Word</Application>
  <DocSecurity>0</DocSecurity>
  <Lines>440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62023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OPEY A.</dc:creator>
  <cp:keywords/>
  <dc:description/>
  <cp:lastModifiedBy>jirapong soingren</cp:lastModifiedBy>
  <cp:revision>1361</cp:revision>
  <cp:lastPrinted>2026-02-17T03:11:00Z</cp:lastPrinted>
  <dcterms:created xsi:type="dcterms:W3CDTF">2024-08-15T03:12:00Z</dcterms:created>
  <dcterms:modified xsi:type="dcterms:W3CDTF">2026-02-19T07:27:00Z</dcterms:modified>
</cp:coreProperties>
</file>