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0F27A" w14:textId="2798B80A" w:rsidR="003B1575" w:rsidRPr="002C7E40" w:rsidRDefault="00966B1C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Title"/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</w:t>
      </w:r>
      <w:r w:rsidR="003B1575" w:rsidRPr="002C7E40">
        <w:rPr>
          <w:rFonts w:asciiTheme="majorBidi" w:hAnsiTheme="majorBidi" w:cstheme="majorBidi"/>
          <w:b/>
          <w:bCs/>
          <w:sz w:val="52"/>
          <w:szCs w:val="52"/>
          <w:cs/>
        </w:rPr>
        <w:t>บริษัท ภัทรลิส</w:t>
      </w:r>
      <w:bookmarkStart w:id="1" w:name="SubTitle"/>
      <w:r w:rsidR="003B1575" w:rsidRPr="002C7E40">
        <w:rPr>
          <w:rFonts w:asciiTheme="majorBidi" w:hAnsiTheme="majorBidi" w:cstheme="majorBidi"/>
          <w:b/>
          <w:bCs/>
          <w:sz w:val="52"/>
          <w:szCs w:val="52"/>
          <w:cs/>
        </w:rPr>
        <w:t>ซิ่ง จำกัด (มหาชน)</w:t>
      </w:r>
      <w:bookmarkEnd w:id="0"/>
    </w:p>
    <w:p w14:paraId="57B30A5C" w14:textId="77777777" w:rsidR="003B1575" w:rsidRPr="002C7E40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6"/>
          <w:szCs w:val="36"/>
        </w:rPr>
      </w:pPr>
    </w:p>
    <w:p w14:paraId="0AA155AC" w14:textId="3957E01A" w:rsidR="003B1575" w:rsidRPr="002C7E40" w:rsidRDefault="003B1575" w:rsidP="00D00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C7E4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17E5" w:rsidRPr="002C7E40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C17E5" w:rsidRPr="002C7E40">
        <w:rPr>
          <w:rFonts w:asciiTheme="majorBidi" w:hAnsiTheme="majorBidi" w:cstheme="majorBidi"/>
          <w:sz w:val="32"/>
          <w:szCs w:val="32"/>
        </w:rPr>
        <w:t xml:space="preserve"> </w:t>
      </w:r>
      <w:r w:rsidR="000630E3" w:rsidRPr="000630E3">
        <w:rPr>
          <w:rFonts w:asciiTheme="majorBidi" w:hAnsiTheme="majorBidi" w:cstheme="majorBidi"/>
          <w:sz w:val="32"/>
          <w:szCs w:val="32"/>
        </w:rPr>
        <w:t>31</w:t>
      </w:r>
      <w:r w:rsidR="008C17E5" w:rsidRPr="002C7E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630E3" w:rsidRPr="000630E3">
        <w:rPr>
          <w:rFonts w:asciiTheme="majorBidi" w:hAnsiTheme="majorBidi" w:cstheme="majorBidi"/>
          <w:sz w:val="32"/>
          <w:szCs w:val="32"/>
        </w:rPr>
        <w:t>2568</w:t>
      </w:r>
    </w:p>
    <w:p w14:paraId="6A6070B0" w14:textId="77777777" w:rsidR="000E70F4" w:rsidRPr="002C7E40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2C7E4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0CFFB8A" w14:textId="77777777" w:rsidR="000E70F4" w:rsidRPr="002C7E40" w:rsidRDefault="00D173DD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2C7E40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5F18A51" w14:textId="77777777" w:rsidR="000E70F4" w:rsidRPr="002C7E40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bookmarkEnd w:id="1"/>
    <w:p w14:paraId="6E540D34" w14:textId="77777777" w:rsidR="002D628F" w:rsidRPr="002C7E40" w:rsidRDefault="002D628F" w:rsidP="002D628F">
      <w:pPr>
        <w:rPr>
          <w:rFonts w:asciiTheme="majorBidi" w:hAnsiTheme="majorBidi" w:cstheme="majorBidi"/>
        </w:rPr>
      </w:pPr>
    </w:p>
    <w:p w14:paraId="298B848B" w14:textId="77777777" w:rsidR="002B3636" w:rsidRPr="002C7E40" w:rsidRDefault="002B3636" w:rsidP="002D628F">
      <w:pPr>
        <w:rPr>
          <w:rFonts w:asciiTheme="majorBidi" w:hAnsiTheme="majorBidi" w:cstheme="majorBidi"/>
        </w:rPr>
      </w:pPr>
    </w:p>
    <w:p w14:paraId="68689DB0" w14:textId="77777777" w:rsidR="002B3636" w:rsidRPr="002C7E40" w:rsidRDefault="002B3636" w:rsidP="002D628F">
      <w:pPr>
        <w:rPr>
          <w:rFonts w:asciiTheme="majorBidi" w:hAnsiTheme="majorBidi" w:cstheme="majorBidi"/>
        </w:rPr>
      </w:pPr>
    </w:p>
    <w:p w14:paraId="107656EF" w14:textId="77777777" w:rsidR="002D628F" w:rsidRPr="002C7E40" w:rsidRDefault="002D628F" w:rsidP="002D628F">
      <w:pPr>
        <w:rPr>
          <w:rFonts w:asciiTheme="majorBidi" w:hAnsiTheme="majorBidi" w:cstheme="majorBidi"/>
        </w:rPr>
      </w:pPr>
    </w:p>
    <w:p w14:paraId="26F1DB2E" w14:textId="77777777" w:rsidR="002D628F" w:rsidRPr="002C7E40" w:rsidRDefault="002D628F" w:rsidP="002D628F">
      <w:pPr>
        <w:rPr>
          <w:rFonts w:asciiTheme="majorBidi" w:hAnsiTheme="majorBidi" w:cstheme="majorBidi"/>
        </w:rPr>
      </w:pPr>
    </w:p>
    <w:p w14:paraId="27722AB6" w14:textId="77777777" w:rsidR="002D628F" w:rsidRPr="002C7E40" w:rsidRDefault="002D628F" w:rsidP="002D628F">
      <w:pPr>
        <w:rPr>
          <w:rFonts w:asciiTheme="majorBidi" w:hAnsiTheme="majorBidi" w:cstheme="majorBidi"/>
        </w:rPr>
        <w:sectPr w:rsidR="002D628F" w:rsidRPr="002C7E40" w:rsidSect="00AD35BA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/>
          <w:pgNumType w:start="0"/>
          <w:cols w:space="720"/>
          <w:titlePg/>
        </w:sectPr>
      </w:pPr>
    </w:p>
    <w:p w14:paraId="61DD4807" w14:textId="77777777" w:rsidR="000E721D" w:rsidRPr="002C7E40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0121326D" w14:textId="77777777" w:rsidR="000E721D" w:rsidRPr="002C7E40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983911" w14:textId="77777777" w:rsidR="000E721D" w:rsidRPr="002C7E40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7D2273A" w14:textId="77777777" w:rsidR="000E721D" w:rsidRPr="002C7E40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437D095" w14:textId="77777777" w:rsidR="000E721D" w:rsidRPr="002C7E40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C49CF59" w14:textId="77777777" w:rsidR="000E721D" w:rsidRPr="002C7E40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36A486C3" w14:textId="77777777" w:rsidR="000E721D" w:rsidRPr="002C7E40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60D2C360" w14:textId="77777777" w:rsidR="000E721D" w:rsidRPr="002C7E40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109E203B" w14:textId="77777777" w:rsidR="000E721D" w:rsidRPr="002C7E40" w:rsidRDefault="000E721D" w:rsidP="000E721D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  <w:r w:rsidRPr="002C7E40">
        <w:rPr>
          <w:rFonts w:asciiTheme="majorBidi" w:hAnsiTheme="majorBidi" w:cstheme="majorBidi"/>
          <w:cs/>
        </w:rPr>
        <w:t>รายงาน</w:t>
      </w:r>
      <w:r w:rsidRPr="002C7E40">
        <w:rPr>
          <w:rFonts w:asciiTheme="majorBidi" w:hAnsiTheme="majorBidi" w:cstheme="majorBidi"/>
          <w:cs/>
          <w:lang w:val="th-TH"/>
        </w:rPr>
        <w:t>ของ</w:t>
      </w:r>
      <w:r w:rsidRPr="002C7E40">
        <w:rPr>
          <w:rFonts w:asciiTheme="majorBidi" w:hAnsiTheme="majorBidi" w:cstheme="majorBidi"/>
          <w:cs/>
        </w:rPr>
        <w:t>ผู้สอบบัญชีรับอนุญาต</w:t>
      </w:r>
    </w:p>
    <w:p w14:paraId="1D472F8F" w14:textId="77777777" w:rsidR="000E721D" w:rsidRPr="002C7E40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F8364C" w14:textId="38EEDDC0" w:rsidR="000E721D" w:rsidRPr="002C7E40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C7E4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ภัทรลิสซิ่ง จำกัด </w:t>
      </w:r>
      <w:r w:rsidRPr="002C7E40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2C7E40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C7E40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347E80A" w14:textId="77777777" w:rsidR="000E721D" w:rsidRPr="002C7E40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89D86BA" w14:textId="77777777" w:rsidR="000E721D" w:rsidRPr="002C7E40" w:rsidRDefault="000E721D" w:rsidP="000E721D">
      <w:pPr>
        <w:jc w:val="both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E463ECC" w14:textId="77777777" w:rsidR="000E721D" w:rsidRPr="002C7E40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7E3FEEA" w14:textId="7056A2AD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ข้าพเจ้าได้ตรวจสอบงบการเงินของบริษัท ภัทรลิสซิ่ง จำกัด (มหาชน)</w:t>
      </w:r>
      <w:r w:rsidRPr="002C7E40">
        <w:rPr>
          <w:rFonts w:asciiTheme="majorBidi" w:hAnsiTheme="majorBidi" w:cstheme="majorBidi"/>
          <w:sz w:val="30"/>
          <w:szCs w:val="30"/>
        </w:rPr>
        <w:t xml:space="preserve"> (</w:t>
      </w:r>
      <w:r w:rsidRPr="002C7E40">
        <w:rPr>
          <w:rFonts w:asciiTheme="majorBidi" w:hAnsiTheme="majorBidi" w:cstheme="majorBidi"/>
          <w:sz w:val="30"/>
          <w:szCs w:val="30"/>
          <w:cs/>
        </w:rPr>
        <w:t>บริษัท) ซึ่งประกอบด้วย</w:t>
      </w:r>
      <w:r w:rsidR="009267BA" w:rsidRPr="002C7E40">
        <w:rPr>
          <w:rFonts w:asciiTheme="majorBidi" w:hAnsiTheme="majorBidi" w:cstheme="majorBidi"/>
          <w:sz w:val="30"/>
          <w:szCs w:val="30"/>
          <w:cs/>
        </w:rPr>
        <w:t>งบฐานะการเงิ</w:t>
      </w:r>
      <w:r w:rsidR="00900688" w:rsidRPr="002C7E40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2C7E40">
        <w:rPr>
          <w:rFonts w:asciiTheme="majorBidi" w:hAnsiTheme="majorBidi" w:cstheme="majorBidi"/>
          <w:sz w:val="30"/>
          <w:szCs w:val="30"/>
          <w:cs/>
        </w:rPr>
        <w:t>ณ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2919C3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9267BA" w:rsidRPr="002C7E40">
        <w:rPr>
          <w:rFonts w:asciiTheme="majorBidi" w:hAnsiTheme="majorBidi" w:cstheme="majorBidi"/>
          <w:sz w:val="30"/>
          <w:szCs w:val="30"/>
          <w:cs/>
        </w:rPr>
        <w:t xml:space="preserve">งบการเปลี่ยนแปลงส่วนของผู้ถือหุ้น </w:t>
      </w:r>
      <w:r w:rsidRPr="002C7E40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A741E0" w:rsidRPr="002C7E40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A741E0" w:rsidRPr="002C7E40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ประกอบงบการเงิน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ซึ่งประกอบด้วยสรุป</w:t>
      </w:r>
      <w:r w:rsidR="000106C0" w:rsidRPr="002C7E40">
        <w:rPr>
          <w:rFonts w:asciiTheme="majorBidi" w:hAnsiTheme="majorBidi" w:cstheme="majorBidi"/>
          <w:color w:val="000000"/>
          <w:sz w:val="30"/>
          <w:szCs w:val="30"/>
          <w:cs/>
        </w:rPr>
        <w:t>นโยบายการบัญชี</w:t>
      </w:r>
      <w:r w:rsidR="00866648" w:rsidRPr="002C7E4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และข้อมูลอธิบายอื่นที่มีสาระสำคัญ</w:t>
      </w:r>
    </w:p>
    <w:p w14:paraId="20B71294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507AC1" w14:textId="4409319D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0630E3" w:rsidRPr="000630E3">
        <w:rPr>
          <w:rFonts w:asciiTheme="majorBidi" w:hAnsiTheme="majorBidi" w:cstheme="majorBidi"/>
          <w:sz w:val="30"/>
          <w:szCs w:val="30"/>
        </w:rPr>
        <w:t>31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630E3" w:rsidRPr="000630E3">
        <w:rPr>
          <w:rFonts w:asciiTheme="majorBidi" w:hAnsiTheme="majorBidi" w:cstheme="majorBidi"/>
          <w:sz w:val="30"/>
          <w:szCs w:val="30"/>
        </w:rPr>
        <w:t>2568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ผลการดำเนินงานและ</w:t>
      </w:r>
      <w:r w:rsidR="00FB24FE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กระแสเงินสด สำหรับปีสิ้นสุดวันเดียวกัน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C82006C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5725EC" w14:textId="48BEE736" w:rsidR="000E721D" w:rsidRPr="002C7E40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2C7E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4569DC8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EFF3B3" w14:textId="706D8BC7" w:rsidR="000E721D" w:rsidRPr="002C7E40" w:rsidRDefault="000E721D" w:rsidP="00B42C25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2C7E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ความรับผิดชอบของข้าพเจ้าได้กล่าวไว้ในวรรค</w:t>
      </w:r>
      <w:r w:rsidR="00FB24FE" w:rsidRPr="002C7E4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C7E4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ในรายงานของข้าพเจ้า</w:t>
      </w:r>
      <w:r w:rsidRPr="002C7E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ข้าพเจ้ามีความเป็นอิสระจากบริษัท</w:t>
      </w:r>
      <w:r w:rsidR="00FB24FE" w:rsidRPr="002C7E4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ตาม</w:t>
      </w:r>
      <w:r w:rsidR="00B42C25" w:rsidRPr="002C7E40">
        <w:rPr>
          <w:rFonts w:asciiTheme="majorBidi" w:hAnsiTheme="majorBidi"/>
          <w:color w:val="000000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42C25" w:rsidRPr="002C7E40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ที่กำหนดโดยสภาวิชาชีพบัญชี</w:t>
      </w:r>
      <w:r w:rsidRPr="002C7E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42C25" w:rsidRPr="002C7E4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42C25" w:rsidRPr="002C7E40">
        <w:rPr>
          <w:rFonts w:asciiTheme="majorBidi" w:hAnsiTheme="majorBidi"/>
          <w:color w:val="000000"/>
          <w:sz w:val="30"/>
          <w:szCs w:val="30"/>
          <w:cs/>
        </w:rPr>
        <w:t xml:space="preserve">ประมวลจรรยาบรรณของผู้ประกอบวิชาชีพบัญชี) 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ในส่วนที่เกี่ยวข้องกับการตรวจสอบงบการเงิน</w:t>
      </w:r>
      <w:r w:rsidRPr="002C7E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และข้าพเจ้า</w:t>
      </w:r>
      <w:r w:rsidR="00696B88" w:rsidRPr="002C7E4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ได้ปฏิบัติตามความรับผิดชอบด้านจรรยาบรรณอื่น</w:t>
      </w:r>
      <w:r w:rsidRPr="002C7E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2C7E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42C25" w:rsidRPr="002C7E40">
        <w:rPr>
          <w:rFonts w:asciiTheme="majorBidi" w:hAnsiTheme="majorBidi" w:cstheme="majorBidi" w:hint="cs"/>
          <w:color w:val="000000"/>
          <w:sz w:val="30"/>
          <w:szCs w:val="30"/>
          <w:cs/>
        </w:rPr>
        <w:t>ตาม</w:t>
      </w:r>
      <w:r w:rsidR="00B42C25" w:rsidRPr="002C7E40">
        <w:rPr>
          <w:rFonts w:asciiTheme="majorBidi" w:hAnsiTheme="majorBidi"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Pr="002C7E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5EF6F8" w14:textId="77777777" w:rsidR="002067BF" w:rsidRPr="002C7E40" w:rsidRDefault="002067BF" w:rsidP="000E721D">
      <w:pPr>
        <w:jc w:val="both"/>
        <w:rPr>
          <w:rFonts w:asciiTheme="majorBidi" w:hAnsiTheme="majorBidi" w:cstheme="majorBidi"/>
          <w:color w:val="000000"/>
          <w:sz w:val="30"/>
          <w:szCs w:val="30"/>
        </w:rPr>
        <w:sectPr w:rsidR="002067BF" w:rsidRPr="002C7E40" w:rsidSect="00AD35BA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/>
          <w:cols w:space="720"/>
          <w:titlePg/>
        </w:sectPr>
      </w:pPr>
    </w:p>
    <w:p w14:paraId="4F8C9F5A" w14:textId="58D5768D" w:rsidR="000E721D" w:rsidRPr="002C7E40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0CA0E71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2990195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56030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ๆ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DE86A0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02"/>
      </w:tblGrid>
      <w:tr w:rsidR="003A24F7" w:rsidRPr="002C7E40" w14:paraId="6E3CC3EF" w14:textId="77777777" w:rsidTr="00B31678">
        <w:trPr>
          <w:tblHeader/>
        </w:trPr>
        <w:tc>
          <w:tcPr>
            <w:tcW w:w="9595" w:type="dxa"/>
            <w:gridSpan w:val="2"/>
          </w:tcPr>
          <w:p w14:paraId="2DDF6545" w14:textId="2C645DF5" w:rsidR="003A24F7" w:rsidRPr="002C7E40" w:rsidRDefault="00F67C30" w:rsidP="0017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4A7761" w:rsidRPr="002C7E40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07746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ลูกหนี้ตามสัญญาเช่าดำเนินงาน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และลูกหนี้ตามสัญญาเช่าเงินทุน</w:t>
            </w:r>
          </w:p>
        </w:tc>
      </w:tr>
      <w:tr w:rsidR="003A24F7" w:rsidRPr="002C7E40" w14:paraId="1FEF3824" w14:textId="77777777" w:rsidTr="00A97D08">
        <w:trPr>
          <w:tblHeader/>
        </w:trPr>
        <w:tc>
          <w:tcPr>
            <w:tcW w:w="9595" w:type="dxa"/>
            <w:gridSpan w:val="2"/>
            <w:shd w:val="clear" w:color="auto" w:fill="FFFFFF" w:themeFill="background1"/>
          </w:tcPr>
          <w:p w14:paraId="2C359DB0" w14:textId="4BBE393A" w:rsidR="003A24F7" w:rsidRPr="002C7E40" w:rsidRDefault="003A24F7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713F02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0774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781E" w:rsidRPr="00077464">
              <w:rPr>
                <w:rFonts w:asciiTheme="majorBidi" w:hAnsiTheme="majorBidi" w:cstheme="majorBidi" w:hint="cs"/>
                <w:sz w:val="30"/>
                <w:szCs w:val="30"/>
                <w:cs/>
              </w:rPr>
              <w:t>ซ</w:t>
            </w:r>
            <w:r w:rsidR="00713F02" w:rsidRPr="0007746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713F02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="00713F02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</w:t>
            </w:r>
          </w:p>
        </w:tc>
      </w:tr>
      <w:tr w:rsidR="003A24F7" w:rsidRPr="002C7E40" w14:paraId="6BB584B1" w14:textId="77777777" w:rsidTr="00B31678">
        <w:trPr>
          <w:tblHeader/>
        </w:trPr>
        <w:tc>
          <w:tcPr>
            <w:tcW w:w="4793" w:type="dxa"/>
          </w:tcPr>
          <w:p w14:paraId="37497054" w14:textId="77777777" w:rsidR="003A24F7" w:rsidRPr="002C7E40" w:rsidRDefault="003A24F7" w:rsidP="00173579">
            <w:pPr>
              <w:pStyle w:val="Defaul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802" w:type="dxa"/>
          </w:tcPr>
          <w:p w14:paraId="176729A6" w14:textId="77777777" w:rsidR="003A24F7" w:rsidRPr="002C7E40" w:rsidRDefault="003A24F7" w:rsidP="00173579">
            <w:pPr>
              <w:pStyle w:val="Defaul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24F7" w:rsidRPr="002C7E40" w14:paraId="1B63F438" w14:textId="77777777" w:rsidTr="00B31678">
        <w:trPr>
          <w:trHeight w:val="2989"/>
        </w:trPr>
        <w:tc>
          <w:tcPr>
            <w:tcW w:w="4793" w:type="dxa"/>
          </w:tcPr>
          <w:p w14:paraId="0046E415" w14:textId="1EB85CDF" w:rsidR="00F67C30" w:rsidRPr="002C7E40" w:rsidRDefault="00F67C30" w:rsidP="00173579">
            <w:pPr>
              <w:tabs>
                <w:tab w:val="clear" w:pos="4451"/>
                <w:tab w:val="left" w:pos="430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บริษัทมี</w:t>
            </w:r>
            <w:r w:rsidRPr="0007746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ลูกหนี้ตามสัญญาเช่าดำเนินงาน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และลูกหนี้ตามสัญญาเช่าเงินทุน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เป็นจำนวน</w:t>
            </w:r>
            <w:r w:rsidR="00EE05A6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EE05A6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970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EE05A6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661C2"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="000E1EB2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คิดเป็นร้อยละ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F3CB0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0E1EB2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และร้อยละ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440BD" w:rsidRPr="002C7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E1EB2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ของสินทรัพย์รวม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โดยมีค่าเผื่อผลขาดทุน</w:t>
            </w:r>
            <w:r w:rsidR="004A7761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07746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ลูกหนี้ตามสัญญาเช่าดำเนินงาน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และลูกหนี้ตามสัญญาเช่าเงินทุนเป็นจำนวน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970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EE05A6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FDAC59F" w14:textId="77777777" w:rsidR="00F67C30" w:rsidRPr="002C7E40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17458" w14:textId="1C00E804" w:rsidR="00AE5FBA" w:rsidRPr="002C7E40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ประมาณการของผู้บริหารสำหรับค่าเผื่อผลขาดทุน</w:t>
            </w:r>
            <w:r w:rsidR="004A7761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นั้นประมาณโดยใช้โมเดลด้านเครดิตที่มีความซับซ้อน ผู้บริหารต้องใช้วิจารณญาณและการประมาณการที่สำคัญ ซึ่งรวมถึงการกำหนดหลักเกณฑ์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</w:t>
            </w:r>
            <w:r w:rsidR="004A7761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การกำหนดปัจจัยเชิงเศรษฐศาสตร์</w:t>
            </w:r>
            <w:r w:rsidR="00467499" w:rsidRPr="002C7E4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="00C55452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0E074D51" w14:textId="77777777" w:rsidR="003C1B6B" w:rsidRPr="002C7E40" w:rsidRDefault="003C1B6B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FCE98" w14:textId="20861077" w:rsidR="003A24F7" w:rsidRPr="002C7E40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เนื่องจากยอดคงเหลือของลูกหนี้ดังกล่าวมีสาระสำคัญ และเกี่ยวข้องกับการคำนวณที่ซับซ้อน ตลอดจนต้องอาศัยดุลยพินิจของผู้บริหารในการประมาณการ</w:t>
            </w:r>
            <w:r w:rsidR="00C55452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02" w:type="dxa"/>
          </w:tcPr>
          <w:p w14:paraId="060AB635" w14:textId="77777777" w:rsidR="00F67C30" w:rsidRPr="002C7E40" w:rsidRDefault="00F67C30" w:rsidP="001735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14:paraId="63FCB863" w14:textId="70346862" w:rsidR="00F67C30" w:rsidRPr="002C7E4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  <w:r w:rsidR="009D5970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ด้านเครดิต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การรับชำระคืน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D5970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การควบคุมดูแล รวมถึงนโยบายและวิธีการ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พิจารณาค่าเผื่อ</w:t>
            </w:r>
            <w:r w:rsidR="00C55452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713AA373" w14:textId="0C91F60E" w:rsidR="00F67C30" w:rsidRPr="002C7E4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าว่า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มีความสอดคล้องกับ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ข้อก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หนด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มาตรฐานรายงานทางการเงิน ฉบับที่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เรื่อง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0630E3" w:rsidRPr="000630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หรือไม่ </w:t>
            </w:r>
          </w:p>
          <w:p w14:paraId="719D6BC9" w14:textId="28178456" w:rsidR="00F67C30" w:rsidRPr="002C7E4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การนำมาถือปฏิบัติ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ความมีประสิทธิผลของการควบคุมภายในหลักที่เกี่ยวข้องกับกระบวนการอนุมัติด้านเครดิตและการตั้ง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C55452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3F3CE559" w14:textId="08E95913" w:rsidR="00F67C30" w:rsidRPr="002C7E4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ใช้ผู้เชี่ยวชาญ</w:t>
            </w:r>
            <w:r w:rsidR="00B61B56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ความเสี่ยงทาง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ด้านเครดิตของ</w:t>
            </w:r>
            <w:r w:rsidR="00B61B56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ข้าพเจ้า</w:t>
            </w:r>
            <w:r w:rsidR="00B61B56"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ในการทดสอบข้อมูลที่สำคัญ ข้อสมมติ วิธีการ โมเดล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เพื่อประเมินความเหมาะสมของ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หลักเกณฑ์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การจัดชั้น 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รวมถึงการคำนวณเชิงทฤษฎี เพื่อให้ได้มาซึ่งตัวแปรในโมเดล</w:t>
            </w:r>
            <w:r w:rsidR="00C55452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ของพอร์ตลูกหนี้ที่มีสาระสำคัญ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เชี่ยวชาญได้ทดสอบความสมเหตุสมผลของปัจจัยเชิงเศรษฐศาสตร์มหภาคที่ใช้และการถ่วงน้ำหนักด้วยความน่าจะเป็นตามสถานการณ์ที่คาดว่าจะเกิดขึ้น 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และวิธีการในการระบุและการประมาณการเพิ่มเติม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 (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Management overlay)</w:t>
            </w:r>
          </w:p>
          <w:p w14:paraId="1E374D64" w14:textId="77777777" w:rsidR="00F67C30" w:rsidRPr="002C7E4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ทดสอบความสมเหตุสมผลของการใช้เกณฑ์การเพิ่มขึ้นอย่างมีนัยสำคัญของความเสี่ยงด้านเครดิตและการจัดชั้นของบริษัท</w:t>
            </w:r>
          </w:p>
          <w:p w14:paraId="4AA0C8CC" w14:textId="15E09487" w:rsidR="00F67C30" w:rsidRPr="002C7E4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ทดสอบการคำนวณผลขาดทุน</w:t>
            </w:r>
            <w:r w:rsidR="00C55452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033B777F" w14:textId="55885649" w:rsidR="003A24F7" w:rsidRPr="002C7E4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112737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1C688C"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112737" w:rsidRPr="002C7E4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</w:tr>
    </w:tbl>
    <w:p w14:paraId="239657F3" w14:textId="3038CD48" w:rsidR="00EE4022" w:rsidRPr="002C7E40" w:rsidRDefault="00EE4022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0D5CB5" w14:textId="4FFF9E30" w:rsidR="000E721D" w:rsidRPr="002C7E40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FAA87E8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C2CCEA8" w14:textId="23C68811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</w:t>
      </w:r>
      <w:r w:rsidR="00D96BE5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00FB24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6AF7482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41596A9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B41BFC3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4668B1C" w14:textId="77777777" w:rsidR="000E721D" w:rsidRPr="002C7E40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CF380F9" w14:textId="0079F0D5" w:rsidR="000E721D" w:rsidRPr="002C7E40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276319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405B35" w14:textId="4C747E75" w:rsidR="00372E97" w:rsidRPr="002C7E40" w:rsidRDefault="0037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EA71BA0" w14:textId="77777777" w:rsidR="00173579" w:rsidRPr="002C7E40" w:rsidRDefault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C0F7BE1" w14:textId="72AB3F44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9104F90" w14:textId="77777777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61C92592" w14:textId="6118C6E9" w:rsidR="000E721D" w:rsidRPr="002C7E40" w:rsidRDefault="000E721D" w:rsidP="00173579">
      <w:pPr>
        <w:spacing w:line="364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7E4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76319" w:rsidRPr="002C7E40">
        <w:rPr>
          <w:rFonts w:asciiTheme="majorBidi" w:eastAsia="Calibri" w:hAnsiTheme="majorBidi" w:cstheme="majorBidi"/>
          <w:sz w:val="30"/>
          <w:szCs w:val="30"/>
        </w:rPr>
        <w:br/>
      </w:r>
      <w:r w:rsidRPr="002C7E40">
        <w:rPr>
          <w:rFonts w:asciiTheme="majorBidi" w:eastAsia="Calibri" w:hAnsiTheme="majorBidi" w:cstheme="majorBidi"/>
          <w:sz w:val="30"/>
          <w:szCs w:val="30"/>
          <w:cs/>
        </w:rPr>
        <w:t xml:space="preserve"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B33F35" w14:textId="77777777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038CC70C" w14:textId="0E93C6F2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056030" w:rsidRPr="002C7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6319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ABCD553" w14:textId="77777777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0B34F" w14:textId="72D03236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81EA9" w:rsidRPr="002C7E40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2C7E40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7FBB597" w14:textId="77777777" w:rsidR="000E721D" w:rsidRPr="002C7E40" w:rsidRDefault="000E721D" w:rsidP="00173579">
      <w:pPr>
        <w:spacing w:line="364" w:lineRule="exact"/>
        <w:jc w:val="both"/>
        <w:rPr>
          <w:rFonts w:asciiTheme="majorBidi" w:hAnsiTheme="majorBidi" w:cstheme="majorBidi"/>
          <w:sz w:val="24"/>
          <w:szCs w:val="24"/>
        </w:rPr>
      </w:pPr>
    </w:p>
    <w:p w14:paraId="4E723E2B" w14:textId="77777777" w:rsidR="000E721D" w:rsidRPr="002C7E40" w:rsidRDefault="000E721D" w:rsidP="00173579">
      <w:pPr>
        <w:spacing w:line="364" w:lineRule="exac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C7E4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FC7C912" w14:textId="77777777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E797C05" w14:textId="2FBE9DE5" w:rsidR="00713DA2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5FF743" w14:textId="77777777" w:rsidR="00372E97" w:rsidRPr="002C7E40" w:rsidRDefault="00372E97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1597CCC5" w14:textId="3A06655C" w:rsidR="000E721D" w:rsidRPr="002C7E40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7B976C44" w14:textId="77777777" w:rsidR="000E721D" w:rsidRPr="002C7E40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B217093" w14:textId="347BA8B9" w:rsidR="000E721D" w:rsidRPr="002C7E40" w:rsidRDefault="000E721D" w:rsidP="0017357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ความเสี่ยงที่</w:t>
      </w:r>
      <w:r w:rsidR="008E6AF9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</w:p>
    <w:p w14:paraId="4CE8AB9E" w14:textId="77777777" w:rsidR="000E721D" w:rsidRPr="002C7E40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</w:p>
    <w:p w14:paraId="150C9BC0" w14:textId="77777777" w:rsidR="000E721D" w:rsidRPr="002C7E40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FD5F1" w14:textId="77777777" w:rsidR="000E721D" w:rsidRPr="002C7E40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7F3314" w14:textId="77777777" w:rsidR="000E721D" w:rsidRPr="002C7E40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87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</w:p>
    <w:p w14:paraId="33D74668" w14:textId="77777777" w:rsidR="000E721D" w:rsidRPr="002C7E40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68"/>
        <w:rPr>
          <w:rFonts w:asciiTheme="majorBidi" w:hAnsiTheme="majorBidi" w:cstheme="majorBidi"/>
          <w:sz w:val="30"/>
          <w:szCs w:val="30"/>
        </w:rPr>
      </w:pPr>
    </w:p>
    <w:p w14:paraId="64B4C9D6" w14:textId="77777777" w:rsidR="000E721D" w:rsidRPr="002C7E40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C7E40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2C7E40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B01094" w14:textId="77777777" w:rsidR="000E721D" w:rsidRPr="002C7E40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8BE95" w14:textId="5B6FA20E" w:rsidR="000E721D" w:rsidRPr="002C7E40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61FA6" w:rsidRPr="002C7E40">
        <w:rPr>
          <w:rFonts w:asciiTheme="majorBidi" w:hAnsiTheme="majorBidi" w:cstheme="majorBidi"/>
          <w:sz w:val="30"/>
          <w:szCs w:val="30"/>
          <w:cs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B61FA6" w:rsidRPr="002C7E40">
        <w:rPr>
          <w:rFonts w:asciiTheme="majorBid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234122D" w14:textId="6A4D944C" w:rsidR="00E003CA" w:rsidRPr="002C7E40" w:rsidRDefault="00E003CA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Theme="majorBidi" w:hAnsiTheme="majorBidi" w:cstheme="majorBidi"/>
          <w:sz w:val="30"/>
          <w:szCs w:val="30"/>
          <w:cs/>
        </w:rPr>
      </w:pPr>
    </w:p>
    <w:p w14:paraId="5FC2B3FF" w14:textId="5125969E" w:rsidR="000E721D" w:rsidRPr="002C7E40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ข้าพเจ้าได้พิจารณาเรื่องต่าง ๆ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="00893AE8" w:rsidRPr="002C7E40">
        <w:rPr>
          <w:rFonts w:asciiTheme="majorBidi" w:hAnsiTheme="majorBidi" w:cstheme="majorBidi"/>
          <w:sz w:val="30"/>
          <w:szCs w:val="30"/>
        </w:rPr>
        <w:br/>
      </w:r>
      <w:r w:rsidRPr="002C7E40">
        <w:rPr>
          <w:rFonts w:asciiTheme="majorBidi" w:hAnsiTheme="majorBidi" w:cs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Pr="002C7E40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018C0" w14:textId="77777777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252CC" w14:textId="77777777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F15CD" w14:textId="77777777" w:rsidR="000E721D" w:rsidRPr="002C7E40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4A770" w14:textId="77777777" w:rsidR="00981FAB" w:rsidRPr="002C7E40" w:rsidRDefault="00981FAB" w:rsidP="0098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(พรรณทิพย์ กุลสันติธำรงค์)</w:t>
      </w:r>
    </w:p>
    <w:p w14:paraId="42784F8D" w14:textId="77777777" w:rsidR="00981FAB" w:rsidRPr="002C7E40" w:rsidRDefault="00981FAB" w:rsidP="0098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>ผู้สอบบัญชีรับอนุญาต</w:t>
      </w:r>
    </w:p>
    <w:p w14:paraId="55BB3C1B" w14:textId="56DEF0ED" w:rsidR="00705063" w:rsidRPr="002C7E40" w:rsidRDefault="00981FAB" w:rsidP="0098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/>
          <w:sz w:val="30"/>
          <w:szCs w:val="30"/>
        </w:rPr>
      </w:pPr>
      <w:r w:rsidRPr="002C7E40">
        <w:rPr>
          <w:rFonts w:asciiTheme="majorBidi" w:hAnsiTheme="majorBidi"/>
          <w:sz w:val="30"/>
          <w:szCs w:val="30"/>
          <w:cs/>
        </w:rPr>
        <w:t xml:space="preserve">เลขทะเบียน </w:t>
      </w:r>
      <w:r w:rsidR="000630E3" w:rsidRPr="000630E3">
        <w:rPr>
          <w:rFonts w:asciiTheme="majorBidi" w:hAnsiTheme="majorBidi"/>
          <w:sz w:val="30"/>
          <w:szCs w:val="30"/>
        </w:rPr>
        <w:t>4208</w:t>
      </w:r>
    </w:p>
    <w:p w14:paraId="3B224C12" w14:textId="77777777" w:rsidR="00B42C25" w:rsidRPr="002C7E40" w:rsidRDefault="00B42C25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FDBAB8" w14:textId="77777777" w:rsidR="00705063" w:rsidRPr="002C7E40" w:rsidRDefault="00705063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F0CF54" w14:textId="77777777" w:rsidR="00E92448" w:rsidRPr="002C7E40" w:rsidRDefault="00705063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Theme="majorBidi" w:hAnsiTheme="majorBidi" w:cstheme="majorBidi"/>
          <w:sz w:val="30"/>
          <w:szCs w:val="30"/>
        </w:rPr>
      </w:pPr>
      <w:r w:rsidRPr="002C7E4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CD3FC3D" w14:textId="71E59CF9" w:rsidR="000630E3" w:rsidRPr="000630E3" w:rsidRDefault="000630E3" w:rsidP="0073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="Angsana New" w:hAnsi="Angsana New"/>
          <w:i/>
          <w:iCs/>
          <w:sz w:val="30"/>
          <w:szCs w:val="30"/>
        </w:rPr>
      </w:pPr>
      <w:r w:rsidRPr="000630E3">
        <w:rPr>
          <w:rFonts w:asciiTheme="majorBidi" w:hAnsiTheme="majorBidi" w:cstheme="majorBidi"/>
          <w:sz w:val="30"/>
          <w:szCs w:val="30"/>
        </w:rPr>
        <w:t>20</w:t>
      </w:r>
      <w:r w:rsidR="008F5171" w:rsidRPr="002C7E40">
        <w:rPr>
          <w:rFonts w:asciiTheme="majorBidi" w:hAnsiTheme="majorBidi" w:cstheme="majorBidi"/>
          <w:sz w:val="30"/>
          <w:szCs w:val="30"/>
        </w:rPr>
        <w:t xml:space="preserve"> </w:t>
      </w:r>
      <w:r w:rsidR="00530274" w:rsidRPr="002C7E40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0630E3">
        <w:rPr>
          <w:rFonts w:asciiTheme="majorBidi" w:hAnsiTheme="majorBidi" w:cstheme="majorBidi"/>
          <w:sz w:val="30"/>
          <w:szCs w:val="30"/>
        </w:rPr>
        <w:t>2569</w:t>
      </w:r>
    </w:p>
    <w:sectPr w:rsidR="000630E3" w:rsidRPr="000630E3" w:rsidSect="00732129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E5AB" w14:textId="77777777" w:rsidR="00EB1C8D" w:rsidRDefault="00EB1C8D" w:rsidP="003B1575">
      <w:r>
        <w:separator/>
      </w:r>
    </w:p>
  </w:endnote>
  <w:endnote w:type="continuationSeparator" w:id="0">
    <w:p w14:paraId="1CE549BA" w14:textId="77777777" w:rsidR="00EB1C8D" w:rsidRDefault="00EB1C8D" w:rsidP="003B1575">
      <w:r>
        <w:continuationSeparator/>
      </w:r>
    </w:p>
  </w:endnote>
  <w:endnote w:type="continuationNotice" w:id="1">
    <w:p w14:paraId="6E72000B" w14:textId="77777777" w:rsidR="00EB1C8D" w:rsidRDefault="00EB1C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E1AD3" w14:textId="4C70F7D5" w:rsidR="0010029F" w:rsidRDefault="0010029F" w:rsidP="009F6C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0630E3" w:rsidRPr="000630E3">
      <w:rPr>
        <w:rStyle w:val="PageNumber"/>
        <w:noProof/>
        <w:lang w:val="en-US"/>
      </w:rPr>
      <w:t>4</w:t>
    </w:r>
    <w:r>
      <w:rPr>
        <w:rStyle w:val="PageNumber"/>
      </w:rPr>
      <w:fldChar w:fldCharType="end"/>
    </w:r>
  </w:p>
  <w:p w14:paraId="0F07C661" w14:textId="77777777" w:rsidR="0010029F" w:rsidRDefault="0010029F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95081" w14:textId="0D4E53AD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0630E3" w:rsidRPr="000630E3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8B23E54" w14:textId="6168E894" w:rsidR="0010029F" w:rsidRPr="009A1935" w:rsidRDefault="0010029F" w:rsidP="009A1935">
    <w:pPr>
      <w:pStyle w:val="Footer"/>
      <w:rPr>
        <w:sz w:val="22"/>
        <w:szCs w:val="22"/>
      </w:rPr>
    </w:pP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begin"/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instrText xml:space="preserve"> FILENAME   \* MERGEFORMAT </w:instrTex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separate"/>
    </w:r>
    <w:r w:rsidR="00BB5397">
      <w:rPr>
        <w:rFonts w:ascii="Angsana New" w:hAnsi="Angsana New"/>
        <w:i/>
        <w:iCs/>
        <w:noProof/>
        <w:sz w:val="22"/>
        <w:szCs w:val="22"/>
        <w:lang w:val="en-US" w:eastAsia="en-US"/>
      </w:rPr>
      <w:t>Draft_2025Dec_FSA_Phatra Leasing Public Company Limited_TH_YE.docx</w: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A1BAD" w14:textId="2ABC188A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9ECD5" w14:textId="0D7FCFEC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0630E3" w:rsidRPr="000630E3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68F3" w14:textId="40350EB9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0630E3" w:rsidRPr="000630E3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10029F" w:rsidRPr="009A1935" w:rsidRDefault="0010029F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8482" w14:textId="77777777" w:rsidR="00EB1C8D" w:rsidRDefault="00EB1C8D" w:rsidP="003B1575">
      <w:r>
        <w:separator/>
      </w:r>
    </w:p>
  </w:footnote>
  <w:footnote w:type="continuationSeparator" w:id="0">
    <w:p w14:paraId="3BA67B0D" w14:textId="77777777" w:rsidR="00EB1C8D" w:rsidRDefault="00EB1C8D" w:rsidP="003B1575">
      <w:r>
        <w:continuationSeparator/>
      </w:r>
    </w:p>
  </w:footnote>
  <w:footnote w:type="continuationNotice" w:id="1">
    <w:p w14:paraId="2472BEF2" w14:textId="77777777" w:rsidR="00EB1C8D" w:rsidRDefault="00EB1C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AA9A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7885BEC4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3DF469D4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E9AC0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083841B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06FB6CF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8C4E31C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449A70D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  <w:cs/>
      </w:rPr>
    </w:pPr>
  </w:p>
  <w:p w14:paraId="089A7D8F" w14:textId="77777777" w:rsidR="0010029F" w:rsidRPr="00B7367A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F4DD6" w14:textId="16A9754F" w:rsidR="0010029F" w:rsidRPr="00173579" w:rsidRDefault="0010029F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0E32E8C8" w14:textId="014C74F0" w:rsidR="0010029F" w:rsidRPr="00173579" w:rsidRDefault="0010029F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6D2EC84B" w14:textId="36C6CC6D" w:rsidR="00467499" w:rsidRPr="00173579" w:rsidRDefault="00467499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039D3543" w14:textId="77777777" w:rsidR="00467499" w:rsidRPr="00173579" w:rsidRDefault="00467499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4240" w14:textId="4FDAC830" w:rsidR="0010029F" w:rsidRDefault="0010029F" w:rsidP="00417273">
    <w:pPr>
      <w:pStyle w:val="Header"/>
    </w:pPr>
  </w:p>
  <w:p w14:paraId="5FCB701F" w14:textId="77777777" w:rsidR="0010029F" w:rsidRPr="001F0B17" w:rsidRDefault="001002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3980" w14:textId="77777777" w:rsidR="0010029F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225B981" w14:textId="77777777" w:rsidR="0071075D" w:rsidRDefault="0071075D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9AC86EB" w14:textId="77777777" w:rsidR="0071075D" w:rsidRDefault="0071075D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2EF6447" w14:textId="77777777" w:rsidR="0071075D" w:rsidRPr="0015279A" w:rsidRDefault="0071075D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C754" w14:textId="77777777" w:rsidR="0010029F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C55DB67" w14:textId="77777777" w:rsidR="0071075D" w:rsidRDefault="0071075D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66DC8E8" w14:textId="77777777" w:rsidR="0071075D" w:rsidRPr="0015279A" w:rsidRDefault="0071075D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004E1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6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95003196">
    <w:abstractNumId w:val="6"/>
  </w:num>
  <w:num w:numId="2" w16cid:durableId="2039040577">
    <w:abstractNumId w:val="5"/>
  </w:num>
  <w:num w:numId="3" w16cid:durableId="1249001562">
    <w:abstractNumId w:val="9"/>
  </w:num>
  <w:num w:numId="4" w16cid:durableId="181287829">
    <w:abstractNumId w:val="7"/>
  </w:num>
  <w:num w:numId="5" w16cid:durableId="1142427682">
    <w:abstractNumId w:val="8"/>
  </w:num>
  <w:num w:numId="6" w16cid:durableId="1438525744">
    <w:abstractNumId w:val="3"/>
  </w:num>
  <w:num w:numId="7" w16cid:durableId="726343421">
    <w:abstractNumId w:val="2"/>
  </w:num>
  <w:num w:numId="8" w16cid:durableId="502553557">
    <w:abstractNumId w:val="0"/>
  </w:num>
  <w:num w:numId="9" w16cid:durableId="231620103">
    <w:abstractNumId w:val="1"/>
  </w:num>
  <w:num w:numId="10" w16cid:durableId="370804489">
    <w:abstractNumId w:val="4"/>
  </w:num>
  <w:num w:numId="11" w16cid:durableId="463811771">
    <w:abstractNumId w:val="18"/>
  </w:num>
  <w:num w:numId="12" w16cid:durableId="1524589889">
    <w:abstractNumId w:val="14"/>
  </w:num>
  <w:num w:numId="13" w16cid:durableId="1587379712">
    <w:abstractNumId w:val="34"/>
  </w:num>
  <w:num w:numId="14" w16cid:durableId="1741051619">
    <w:abstractNumId w:val="17"/>
  </w:num>
  <w:num w:numId="15" w16cid:durableId="1591038608">
    <w:abstractNumId w:val="21"/>
  </w:num>
  <w:num w:numId="16" w16cid:durableId="176887942">
    <w:abstractNumId w:val="28"/>
  </w:num>
  <w:num w:numId="17" w16cid:durableId="502166053">
    <w:abstractNumId w:val="35"/>
  </w:num>
  <w:num w:numId="18" w16cid:durableId="1491209750">
    <w:abstractNumId w:val="26"/>
  </w:num>
  <w:num w:numId="19" w16cid:durableId="469056114">
    <w:abstractNumId w:val="20"/>
  </w:num>
  <w:num w:numId="20" w16cid:durableId="373429627">
    <w:abstractNumId w:val="13"/>
  </w:num>
  <w:num w:numId="21" w16cid:durableId="620382239">
    <w:abstractNumId w:val="33"/>
  </w:num>
  <w:num w:numId="22" w16cid:durableId="265575666">
    <w:abstractNumId w:val="27"/>
  </w:num>
  <w:num w:numId="23" w16cid:durableId="2094084981">
    <w:abstractNumId w:val="30"/>
  </w:num>
  <w:num w:numId="24" w16cid:durableId="7092325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9829603">
    <w:abstractNumId w:val="12"/>
  </w:num>
  <w:num w:numId="26" w16cid:durableId="461267882">
    <w:abstractNumId w:val="36"/>
  </w:num>
  <w:num w:numId="27" w16cid:durableId="634415126">
    <w:abstractNumId w:val="24"/>
  </w:num>
  <w:num w:numId="28" w16cid:durableId="457378355">
    <w:abstractNumId w:val="37"/>
  </w:num>
  <w:num w:numId="29" w16cid:durableId="1641350065">
    <w:abstractNumId w:val="11"/>
  </w:num>
  <w:num w:numId="30" w16cid:durableId="1195657872">
    <w:abstractNumId w:val="19"/>
  </w:num>
  <w:num w:numId="31" w16cid:durableId="788354424">
    <w:abstractNumId w:val="25"/>
  </w:num>
  <w:num w:numId="32" w16cid:durableId="1812822269">
    <w:abstractNumId w:val="15"/>
  </w:num>
  <w:num w:numId="33" w16cid:durableId="104006027">
    <w:abstractNumId w:val="31"/>
  </w:num>
  <w:num w:numId="34" w16cid:durableId="989792315">
    <w:abstractNumId w:val="16"/>
  </w:num>
  <w:num w:numId="35" w16cid:durableId="1718511882">
    <w:abstractNumId w:val="10"/>
  </w:num>
  <w:num w:numId="36" w16cid:durableId="339242706">
    <w:abstractNumId w:val="29"/>
  </w:num>
  <w:num w:numId="37" w16cid:durableId="263849762">
    <w:abstractNumId w:val="22"/>
  </w:num>
  <w:num w:numId="38" w16cid:durableId="1708598135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2099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06C0"/>
    <w:rsid w:val="00011C72"/>
    <w:rsid w:val="000120B6"/>
    <w:rsid w:val="0001270E"/>
    <w:rsid w:val="00012CCF"/>
    <w:rsid w:val="00012D0F"/>
    <w:rsid w:val="00013059"/>
    <w:rsid w:val="00013082"/>
    <w:rsid w:val="00013338"/>
    <w:rsid w:val="00014A41"/>
    <w:rsid w:val="0001561F"/>
    <w:rsid w:val="0001569C"/>
    <w:rsid w:val="00015ACE"/>
    <w:rsid w:val="00015CC0"/>
    <w:rsid w:val="00015DCE"/>
    <w:rsid w:val="00016158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509"/>
    <w:rsid w:val="00020671"/>
    <w:rsid w:val="0002097D"/>
    <w:rsid w:val="0002126B"/>
    <w:rsid w:val="000212E2"/>
    <w:rsid w:val="0002142E"/>
    <w:rsid w:val="00022264"/>
    <w:rsid w:val="00022308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BDD"/>
    <w:rsid w:val="00030D6D"/>
    <w:rsid w:val="0003105F"/>
    <w:rsid w:val="000310C5"/>
    <w:rsid w:val="0003148C"/>
    <w:rsid w:val="000319D9"/>
    <w:rsid w:val="00031B09"/>
    <w:rsid w:val="00031BC4"/>
    <w:rsid w:val="00031F58"/>
    <w:rsid w:val="00032D93"/>
    <w:rsid w:val="00032FD6"/>
    <w:rsid w:val="0003302D"/>
    <w:rsid w:val="000330D7"/>
    <w:rsid w:val="00033268"/>
    <w:rsid w:val="000336CE"/>
    <w:rsid w:val="00033C4E"/>
    <w:rsid w:val="0003403A"/>
    <w:rsid w:val="000340C2"/>
    <w:rsid w:val="000340E9"/>
    <w:rsid w:val="000341E0"/>
    <w:rsid w:val="00034291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B5F"/>
    <w:rsid w:val="00036CBB"/>
    <w:rsid w:val="00036D26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4FD"/>
    <w:rsid w:val="00041509"/>
    <w:rsid w:val="000417A1"/>
    <w:rsid w:val="00041BC4"/>
    <w:rsid w:val="00042097"/>
    <w:rsid w:val="0004286B"/>
    <w:rsid w:val="00043073"/>
    <w:rsid w:val="00043799"/>
    <w:rsid w:val="00043A79"/>
    <w:rsid w:val="00043C7C"/>
    <w:rsid w:val="00043D65"/>
    <w:rsid w:val="00044541"/>
    <w:rsid w:val="000446DD"/>
    <w:rsid w:val="0004504A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47E8E"/>
    <w:rsid w:val="0005098B"/>
    <w:rsid w:val="000519E7"/>
    <w:rsid w:val="0005227F"/>
    <w:rsid w:val="000528BA"/>
    <w:rsid w:val="00052ABB"/>
    <w:rsid w:val="00052AD0"/>
    <w:rsid w:val="00052C4E"/>
    <w:rsid w:val="0005324F"/>
    <w:rsid w:val="00053396"/>
    <w:rsid w:val="00053B06"/>
    <w:rsid w:val="00053D08"/>
    <w:rsid w:val="0005407C"/>
    <w:rsid w:val="00054A0B"/>
    <w:rsid w:val="00054E25"/>
    <w:rsid w:val="00054E8C"/>
    <w:rsid w:val="00054EEF"/>
    <w:rsid w:val="00055246"/>
    <w:rsid w:val="00055B66"/>
    <w:rsid w:val="00056030"/>
    <w:rsid w:val="00056295"/>
    <w:rsid w:val="00056643"/>
    <w:rsid w:val="00056776"/>
    <w:rsid w:val="0005687A"/>
    <w:rsid w:val="00056A3B"/>
    <w:rsid w:val="00056B5E"/>
    <w:rsid w:val="00057401"/>
    <w:rsid w:val="0005787F"/>
    <w:rsid w:val="00057A16"/>
    <w:rsid w:val="00057D41"/>
    <w:rsid w:val="00057E3D"/>
    <w:rsid w:val="0006018C"/>
    <w:rsid w:val="00060266"/>
    <w:rsid w:val="00060342"/>
    <w:rsid w:val="000607A9"/>
    <w:rsid w:val="00060840"/>
    <w:rsid w:val="00060D2C"/>
    <w:rsid w:val="00060E3B"/>
    <w:rsid w:val="00061250"/>
    <w:rsid w:val="00061517"/>
    <w:rsid w:val="0006191C"/>
    <w:rsid w:val="00061999"/>
    <w:rsid w:val="0006199A"/>
    <w:rsid w:val="00061D76"/>
    <w:rsid w:val="00061EB9"/>
    <w:rsid w:val="000630E3"/>
    <w:rsid w:val="000636BC"/>
    <w:rsid w:val="00063AE9"/>
    <w:rsid w:val="00063FA6"/>
    <w:rsid w:val="0006414E"/>
    <w:rsid w:val="00065477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A95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464"/>
    <w:rsid w:val="00077563"/>
    <w:rsid w:val="00077983"/>
    <w:rsid w:val="00081067"/>
    <w:rsid w:val="0008161A"/>
    <w:rsid w:val="00081851"/>
    <w:rsid w:val="00081BAF"/>
    <w:rsid w:val="000820DA"/>
    <w:rsid w:val="00082649"/>
    <w:rsid w:val="000827AC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E15"/>
    <w:rsid w:val="00086FA9"/>
    <w:rsid w:val="0008700C"/>
    <w:rsid w:val="00087656"/>
    <w:rsid w:val="000877C7"/>
    <w:rsid w:val="0008797B"/>
    <w:rsid w:val="00087E58"/>
    <w:rsid w:val="00087FDB"/>
    <w:rsid w:val="00090AFF"/>
    <w:rsid w:val="00090C17"/>
    <w:rsid w:val="00091651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042"/>
    <w:rsid w:val="0009434A"/>
    <w:rsid w:val="000943D1"/>
    <w:rsid w:val="000945DE"/>
    <w:rsid w:val="000955B1"/>
    <w:rsid w:val="00095E15"/>
    <w:rsid w:val="00095EDF"/>
    <w:rsid w:val="0009645C"/>
    <w:rsid w:val="000967B4"/>
    <w:rsid w:val="00096A2D"/>
    <w:rsid w:val="00096C09"/>
    <w:rsid w:val="0009754E"/>
    <w:rsid w:val="0009781E"/>
    <w:rsid w:val="00097BA8"/>
    <w:rsid w:val="000A062F"/>
    <w:rsid w:val="000A0895"/>
    <w:rsid w:val="000A08AD"/>
    <w:rsid w:val="000A0AD2"/>
    <w:rsid w:val="000A10E2"/>
    <w:rsid w:val="000A1974"/>
    <w:rsid w:val="000A1BEC"/>
    <w:rsid w:val="000A1DEE"/>
    <w:rsid w:val="000A2563"/>
    <w:rsid w:val="000A2A89"/>
    <w:rsid w:val="000A2ABC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6FA1"/>
    <w:rsid w:val="000A7849"/>
    <w:rsid w:val="000A7ADE"/>
    <w:rsid w:val="000A7DA0"/>
    <w:rsid w:val="000A7E26"/>
    <w:rsid w:val="000B0AE2"/>
    <w:rsid w:val="000B0D30"/>
    <w:rsid w:val="000B0E91"/>
    <w:rsid w:val="000B16E7"/>
    <w:rsid w:val="000B1C7E"/>
    <w:rsid w:val="000B1D6C"/>
    <w:rsid w:val="000B213E"/>
    <w:rsid w:val="000B26A2"/>
    <w:rsid w:val="000B281F"/>
    <w:rsid w:val="000B2928"/>
    <w:rsid w:val="000B2965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8E"/>
    <w:rsid w:val="000B5FB6"/>
    <w:rsid w:val="000B6DAF"/>
    <w:rsid w:val="000B6F7B"/>
    <w:rsid w:val="000B7A2B"/>
    <w:rsid w:val="000B7A78"/>
    <w:rsid w:val="000C048E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5AFE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26A"/>
    <w:rsid w:val="000D0633"/>
    <w:rsid w:val="000D0A77"/>
    <w:rsid w:val="000D0FC4"/>
    <w:rsid w:val="000D1179"/>
    <w:rsid w:val="000D1416"/>
    <w:rsid w:val="000D1729"/>
    <w:rsid w:val="000D1AFF"/>
    <w:rsid w:val="000D1FFB"/>
    <w:rsid w:val="000D28CC"/>
    <w:rsid w:val="000D2E93"/>
    <w:rsid w:val="000D3856"/>
    <w:rsid w:val="000D3B56"/>
    <w:rsid w:val="000D4551"/>
    <w:rsid w:val="000D4735"/>
    <w:rsid w:val="000D52B3"/>
    <w:rsid w:val="000D556B"/>
    <w:rsid w:val="000D579E"/>
    <w:rsid w:val="000D5826"/>
    <w:rsid w:val="000D582E"/>
    <w:rsid w:val="000D5FD2"/>
    <w:rsid w:val="000D6653"/>
    <w:rsid w:val="000D69CA"/>
    <w:rsid w:val="000D69D4"/>
    <w:rsid w:val="000D6F91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1EB2"/>
    <w:rsid w:val="000E2601"/>
    <w:rsid w:val="000E28AD"/>
    <w:rsid w:val="000E2C24"/>
    <w:rsid w:val="000E2C8D"/>
    <w:rsid w:val="000E2D19"/>
    <w:rsid w:val="000E2F8C"/>
    <w:rsid w:val="000E33F9"/>
    <w:rsid w:val="000E3508"/>
    <w:rsid w:val="000E3EA1"/>
    <w:rsid w:val="000E49AE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08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1BD"/>
    <w:rsid w:val="000F550A"/>
    <w:rsid w:val="000F59F0"/>
    <w:rsid w:val="000F5B82"/>
    <w:rsid w:val="000F5D5C"/>
    <w:rsid w:val="000F68B3"/>
    <w:rsid w:val="000F6AAD"/>
    <w:rsid w:val="000F6BDE"/>
    <w:rsid w:val="000F7393"/>
    <w:rsid w:val="000F73FE"/>
    <w:rsid w:val="000F7461"/>
    <w:rsid w:val="00100001"/>
    <w:rsid w:val="0010029F"/>
    <w:rsid w:val="00100A51"/>
    <w:rsid w:val="00100A73"/>
    <w:rsid w:val="00100B8E"/>
    <w:rsid w:val="00100F71"/>
    <w:rsid w:val="00101124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7B7"/>
    <w:rsid w:val="0010392A"/>
    <w:rsid w:val="00103FE9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725"/>
    <w:rsid w:val="00107952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0A8"/>
    <w:rsid w:val="00113365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4F1"/>
    <w:rsid w:val="001167E1"/>
    <w:rsid w:val="00116AC4"/>
    <w:rsid w:val="00117028"/>
    <w:rsid w:val="00117174"/>
    <w:rsid w:val="00117228"/>
    <w:rsid w:val="001177BA"/>
    <w:rsid w:val="00117BDF"/>
    <w:rsid w:val="00120E4A"/>
    <w:rsid w:val="00121765"/>
    <w:rsid w:val="00121D5C"/>
    <w:rsid w:val="001221AD"/>
    <w:rsid w:val="0012233E"/>
    <w:rsid w:val="0012255A"/>
    <w:rsid w:val="00122693"/>
    <w:rsid w:val="001228E5"/>
    <w:rsid w:val="001230C2"/>
    <w:rsid w:val="00123125"/>
    <w:rsid w:val="00123315"/>
    <w:rsid w:val="00123473"/>
    <w:rsid w:val="00123492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4F99"/>
    <w:rsid w:val="00125066"/>
    <w:rsid w:val="00125344"/>
    <w:rsid w:val="001253E0"/>
    <w:rsid w:val="00125408"/>
    <w:rsid w:val="0012559A"/>
    <w:rsid w:val="0012573B"/>
    <w:rsid w:val="00125AE9"/>
    <w:rsid w:val="00126407"/>
    <w:rsid w:val="00126AD1"/>
    <w:rsid w:val="00126BDD"/>
    <w:rsid w:val="00127023"/>
    <w:rsid w:val="00127122"/>
    <w:rsid w:val="0012712E"/>
    <w:rsid w:val="00127D9E"/>
    <w:rsid w:val="00127DFE"/>
    <w:rsid w:val="001300BE"/>
    <w:rsid w:val="00130189"/>
    <w:rsid w:val="001304D2"/>
    <w:rsid w:val="00130A1E"/>
    <w:rsid w:val="00130B61"/>
    <w:rsid w:val="00130B66"/>
    <w:rsid w:val="00130BF3"/>
    <w:rsid w:val="00130D50"/>
    <w:rsid w:val="00130F27"/>
    <w:rsid w:val="00130F6C"/>
    <w:rsid w:val="001310F1"/>
    <w:rsid w:val="00131628"/>
    <w:rsid w:val="001317FA"/>
    <w:rsid w:val="0013197E"/>
    <w:rsid w:val="00132C35"/>
    <w:rsid w:val="00132D6B"/>
    <w:rsid w:val="001330D7"/>
    <w:rsid w:val="0013329B"/>
    <w:rsid w:val="0013346E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5F36"/>
    <w:rsid w:val="00136288"/>
    <w:rsid w:val="001364CD"/>
    <w:rsid w:val="00137497"/>
    <w:rsid w:val="00137554"/>
    <w:rsid w:val="0013788F"/>
    <w:rsid w:val="0014092F"/>
    <w:rsid w:val="0014099F"/>
    <w:rsid w:val="00140A22"/>
    <w:rsid w:val="00140B18"/>
    <w:rsid w:val="00140E70"/>
    <w:rsid w:val="001413CC"/>
    <w:rsid w:val="00141C5E"/>
    <w:rsid w:val="00142119"/>
    <w:rsid w:val="00143111"/>
    <w:rsid w:val="00143185"/>
    <w:rsid w:val="0014367F"/>
    <w:rsid w:val="001438BB"/>
    <w:rsid w:val="00143CAD"/>
    <w:rsid w:val="001442B2"/>
    <w:rsid w:val="00144CDC"/>
    <w:rsid w:val="00144D02"/>
    <w:rsid w:val="0014512B"/>
    <w:rsid w:val="00145251"/>
    <w:rsid w:val="00145DF0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971"/>
    <w:rsid w:val="00153D82"/>
    <w:rsid w:val="00153FB9"/>
    <w:rsid w:val="00154711"/>
    <w:rsid w:val="00154894"/>
    <w:rsid w:val="00154DAE"/>
    <w:rsid w:val="00155307"/>
    <w:rsid w:val="0015579E"/>
    <w:rsid w:val="00155810"/>
    <w:rsid w:val="00155B82"/>
    <w:rsid w:val="00155BE2"/>
    <w:rsid w:val="00156245"/>
    <w:rsid w:val="0015625C"/>
    <w:rsid w:val="001567F7"/>
    <w:rsid w:val="0015692B"/>
    <w:rsid w:val="00156B81"/>
    <w:rsid w:val="00156FE0"/>
    <w:rsid w:val="00157401"/>
    <w:rsid w:val="0015775E"/>
    <w:rsid w:val="001579F7"/>
    <w:rsid w:val="00157AC8"/>
    <w:rsid w:val="00157DF1"/>
    <w:rsid w:val="00157FCC"/>
    <w:rsid w:val="0016032C"/>
    <w:rsid w:val="00160DE4"/>
    <w:rsid w:val="001612CA"/>
    <w:rsid w:val="00161667"/>
    <w:rsid w:val="00161C12"/>
    <w:rsid w:val="00161FDB"/>
    <w:rsid w:val="00162403"/>
    <w:rsid w:val="001624B2"/>
    <w:rsid w:val="001624F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2A0"/>
    <w:rsid w:val="001652C5"/>
    <w:rsid w:val="0016539A"/>
    <w:rsid w:val="001655C2"/>
    <w:rsid w:val="00165A69"/>
    <w:rsid w:val="00165A8F"/>
    <w:rsid w:val="00165C32"/>
    <w:rsid w:val="00166483"/>
    <w:rsid w:val="00166EA3"/>
    <w:rsid w:val="00167429"/>
    <w:rsid w:val="00167A57"/>
    <w:rsid w:val="0017073A"/>
    <w:rsid w:val="001707E9"/>
    <w:rsid w:val="00170A42"/>
    <w:rsid w:val="00170AB4"/>
    <w:rsid w:val="0017130C"/>
    <w:rsid w:val="0017184B"/>
    <w:rsid w:val="001718F7"/>
    <w:rsid w:val="00171A56"/>
    <w:rsid w:val="00171C82"/>
    <w:rsid w:val="001721D3"/>
    <w:rsid w:val="001723F7"/>
    <w:rsid w:val="001726E0"/>
    <w:rsid w:val="0017293C"/>
    <w:rsid w:val="00173579"/>
    <w:rsid w:val="00173AAF"/>
    <w:rsid w:val="00173D38"/>
    <w:rsid w:val="00173D45"/>
    <w:rsid w:val="00174221"/>
    <w:rsid w:val="001745CD"/>
    <w:rsid w:val="001749E8"/>
    <w:rsid w:val="00174E0F"/>
    <w:rsid w:val="0017535F"/>
    <w:rsid w:val="001753B8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AC6"/>
    <w:rsid w:val="00177C96"/>
    <w:rsid w:val="00177E22"/>
    <w:rsid w:val="00177ECD"/>
    <w:rsid w:val="001803B8"/>
    <w:rsid w:val="0018081D"/>
    <w:rsid w:val="00180DE5"/>
    <w:rsid w:val="00181679"/>
    <w:rsid w:val="00181834"/>
    <w:rsid w:val="00181C04"/>
    <w:rsid w:val="0018228F"/>
    <w:rsid w:val="00182535"/>
    <w:rsid w:val="00182694"/>
    <w:rsid w:val="00182E09"/>
    <w:rsid w:val="00182E48"/>
    <w:rsid w:val="00183152"/>
    <w:rsid w:val="00183457"/>
    <w:rsid w:val="00183775"/>
    <w:rsid w:val="00183AEA"/>
    <w:rsid w:val="001841AA"/>
    <w:rsid w:val="001843F4"/>
    <w:rsid w:val="00184F1C"/>
    <w:rsid w:val="0018517B"/>
    <w:rsid w:val="00185B5F"/>
    <w:rsid w:val="00185E05"/>
    <w:rsid w:val="00186808"/>
    <w:rsid w:val="0018686B"/>
    <w:rsid w:val="00186B7A"/>
    <w:rsid w:val="00186FCE"/>
    <w:rsid w:val="001870E2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32D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1B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510"/>
    <w:rsid w:val="00196B7A"/>
    <w:rsid w:val="00196E0C"/>
    <w:rsid w:val="00197119"/>
    <w:rsid w:val="00197796"/>
    <w:rsid w:val="00197B87"/>
    <w:rsid w:val="00197D17"/>
    <w:rsid w:val="00197D8E"/>
    <w:rsid w:val="00197E78"/>
    <w:rsid w:val="00197F8E"/>
    <w:rsid w:val="001A00BD"/>
    <w:rsid w:val="001A02B9"/>
    <w:rsid w:val="001A02D1"/>
    <w:rsid w:val="001A0E95"/>
    <w:rsid w:val="001A1246"/>
    <w:rsid w:val="001A1427"/>
    <w:rsid w:val="001A1476"/>
    <w:rsid w:val="001A14F5"/>
    <w:rsid w:val="001A180C"/>
    <w:rsid w:val="001A18BF"/>
    <w:rsid w:val="001A2082"/>
    <w:rsid w:val="001A22B7"/>
    <w:rsid w:val="001A22F8"/>
    <w:rsid w:val="001A2483"/>
    <w:rsid w:val="001A268A"/>
    <w:rsid w:val="001A2751"/>
    <w:rsid w:val="001A2773"/>
    <w:rsid w:val="001A35DF"/>
    <w:rsid w:val="001A3747"/>
    <w:rsid w:val="001A3DCD"/>
    <w:rsid w:val="001A426D"/>
    <w:rsid w:val="001A4A68"/>
    <w:rsid w:val="001A4AB2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3A9"/>
    <w:rsid w:val="001B1B8C"/>
    <w:rsid w:val="001B1BAC"/>
    <w:rsid w:val="001B1E02"/>
    <w:rsid w:val="001B20FF"/>
    <w:rsid w:val="001B226B"/>
    <w:rsid w:val="001B2584"/>
    <w:rsid w:val="001B25B4"/>
    <w:rsid w:val="001B2B0C"/>
    <w:rsid w:val="001B2D1F"/>
    <w:rsid w:val="001B2D87"/>
    <w:rsid w:val="001B3448"/>
    <w:rsid w:val="001B347A"/>
    <w:rsid w:val="001B4406"/>
    <w:rsid w:val="001B4AE5"/>
    <w:rsid w:val="001B4E2B"/>
    <w:rsid w:val="001B51D6"/>
    <w:rsid w:val="001B5969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88D"/>
    <w:rsid w:val="001C1B89"/>
    <w:rsid w:val="001C2319"/>
    <w:rsid w:val="001C23FD"/>
    <w:rsid w:val="001C2523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ACA"/>
    <w:rsid w:val="001C4CEB"/>
    <w:rsid w:val="001C5769"/>
    <w:rsid w:val="001C5E65"/>
    <w:rsid w:val="001C60AE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3B"/>
    <w:rsid w:val="001D0EAC"/>
    <w:rsid w:val="001D0F99"/>
    <w:rsid w:val="001D0FE9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4B6"/>
    <w:rsid w:val="001D557D"/>
    <w:rsid w:val="001D572B"/>
    <w:rsid w:val="001D5DB6"/>
    <w:rsid w:val="001D652F"/>
    <w:rsid w:val="001D6555"/>
    <w:rsid w:val="001D711A"/>
    <w:rsid w:val="001D7524"/>
    <w:rsid w:val="001D7592"/>
    <w:rsid w:val="001D76B1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8F4"/>
    <w:rsid w:val="001E1D5B"/>
    <w:rsid w:val="001E1DBF"/>
    <w:rsid w:val="001E2B14"/>
    <w:rsid w:val="001E3D2E"/>
    <w:rsid w:val="001E3EBE"/>
    <w:rsid w:val="001E41A7"/>
    <w:rsid w:val="001E4639"/>
    <w:rsid w:val="001E5088"/>
    <w:rsid w:val="001E5485"/>
    <w:rsid w:val="001E5F06"/>
    <w:rsid w:val="001E611C"/>
    <w:rsid w:val="001E65D3"/>
    <w:rsid w:val="001E6978"/>
    <w:rsid w:val="001E6A2D"/>
    <w:rsid w:val="001E6A51"/>
    <w:rsid w:val="001E7130"/>
    <w:rsid w:val="001E7816"/>
    <w:rsid w:val="001E7B55"/>
    <w:rsid w:val="001E7E7E"/>
    <w:rsid w:val="001E7F38"/>
    <w:rsid w:val="001F0B04"/>
    <w:rsid w:val="001F0B17"/>
    <w:rsid w:val="001F0C85"/>
    <w:rsid w:val="001F126D"/>
    <w:rsid w:val="001F13CA"/>
    <w:rsid w:val="001F28A6"/>
    <w:rsid w:val="001F2E3A"/>
    <w:rsid w:val="001F330E"/>
    <w:rsid w:val="001F340F"/>
    <w:rsid w:val="001F388A"/>
    <w:rsid w:val="001F412E"/>
    <w:rsid w:val="001F423F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6F6D"/>
    <w:rsid w:val="001F7045"/>
    <w:rsid w:val="001F70A4"/>
    <w:rsid w:val="001F71F2"/>
    <w:rsid w:val="001F739F"/>
    <w:rsid w:val="001F75A9"/>
    <w:rsid w:val="001F78AA"/>
    <w:rsid w:val="001F7AE7"/>
    <w:rsid w:val="001F7FA2"/>
    <w:rsid w:val="00200BA9"/>
    <w:rsid w:val="00200C7D"/>
    <w:rsid w:val="002010BA"/>
    <w:rsid w:val="00201B10"/>
    <w:rsid w:val="00201B28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4D9F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816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1C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0D2"/>
    <w:rsid w:val="00224884"/>
    <w:rsid w:val="00224A9A"/>
    <w:rsid w:val="00225721"/>
    <w:rsid w:val="00225947"/>
    <w:rsid w:val="00225A16"/>
    <w:rsid w:val="00225DEB"/>
    <w:rsid w:val="002266E3"/>
    <w:rsid w:val="00226750"/>
    <w:rsid w:val="00226ADB"/>
    <w:rsid w:val="00226C5E"/>
    <w:rsid w:val="00226D07"/>
    <w:rsid w:val="00230059"/>
    <w:rsid w:val="00230938"/>
    <w:rsid w:val="00230CE1"/>
    <w:rsid w:val="00230FC1"/>
    <w:rsid w:val="0023121D"/>
    <w:rsid w:val="00231B2B"/>
    <w:rsid w:val="00231EC0"/>
    <w:rsid w:val="002323DE"/>
    <w:rsid w:val="00232B15"/>
    <w:rsid w:val="0023318A"/>
    <w:rsid w:val="002336C7"/>
    <w:rsid w:val="002344D8"/>
    <w:rsid w:val="002348D4"/>
    <w:rsid w:val="00234C8C"/>
    <w:rsid w:val="00234D1B"/>
    <w:rsid w:val="00234DD8"/>
    <w:rsid w:val="00235794"/>
    <w:rsid w:val="00235DC3"/>
    <w:rsid w:val="00235E7D"/>
    <w:rsid w:val="002368A0"/>
    <w:rsid w:val="00236994"/>
    <w:rsid w:val="00236DC8"/>
    <w:rsid w:val="002375DD"/>
    <w:rsid w:val="00240919"/>
    <w:rsid w:val="002410FB"/>
    <w:rsid w:val="002414A3"/>
    <w:rsid w:val="00241A9F"/>
    <w:rsid w:val="00241AC6"/>
    <w:rsid w:val="00241CED"/>
    <w:rsid w:val="00242977"/>
    <w:rsid w:val="00242BD8"/>
    <w:rsid w:val="00243179"/>
    <w:rsid w:val="00243326"/>
    <w:rsid w:val="00243511"/>
    <w:rsid w:val="00243B4B"/>
    <w:rsid w:val="0024400B"/>
    <w:rsid w:val="00244586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49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63"/>
    <w:rsid w:val="00253488"/>
    <w:rsid w:val="002535E8"/>
    <w:rsid w:val="002535EF"/>
    <w:rsid w:val="00253ECD"/>
    <w:rsid w:val="00253FDE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5CA4"/>
    <w:rsid w:val="00265F0D"/>
    <w:rsid w:val="0026602F"/>
    <w:rsid w:val="002663DF"/>
    <w:rsid w:val="002666B6"/>
    <w:rsid w:val="002666E6"/>
    <w:rsid w:val="002667D1"/>
    <w:rsid w:val="00267135"/>
    <w:rsid w:val="002672B9"/>
    <w:rsid w:val="002673D4"/>
    <w:rsid w:val="0026740E"/>
    <w:rsid w:val="0026751F"/>
    <w:rsid w:val="00267522"/>
    <w:rsid w:val="00267A86"/>
    <w:rsid w:val="00270B1D"/>
    <w:rsid w:val="00270F70"/>
    <w:rsid w:val="0027103F"/>
    <w:rsid w:val="002710CA"/>
    <w:rsid w:val="00271601"/>
    <w:rsid w:val="002717AD"/>
    <w:rsid w:val="00272188"/>
    <w:rsid w:val="00272546"/>
    <w:rsid w:val="00272610"/>
    <w:rsid w:val="00272875"/>
    <w:rsid w:val="00272882"/>
    <w:rsid w:val="00272990"/>
    <w:rsid w:val="00273313"/>
    <w:rsid w:val="002738C6"/>
    <w:rsid w:val="00273973"/>
    <w:rsid w:val="002748DD"/>
    <w:rsid w:val="002749AD"/>
    <w:rsid w:val="00274D62"/>
    <w:rsid w:val="00274FE7"/>
    <w:rsid w:val="002750B5"/>
    <w:rsid w:val="00275F0E"/>
    <w:rsid w:val="00276319"/>
    <w:rsid w:val="00276A98"/>
    <w:rsid w:val="00276FDA"/>
    <w:rsid w:val="00277038"/>
    <w:rsid w:val="002778C2"/>
    <w:rsid w:val="002779F9"/>
    <w:rsid w:val="00277A27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93A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6BF0"/>
    <w:rsid w:val="0028727D"/>
    <w:rsid w:val="00287581"/>
    <w:rsid w:val="00287B61"/>
    <w:rsid w:val="002904F0"/>
    <w:rsid w:val="0029068D"/>
    <w:rsid w:val="00290DA3"/>
    <w:rsid w:val="00290DDA"/>
    <w:rsid w:val="00290E16"/>
    <w:rsid w:val="0029121E"/>
    <w:rsid w:val="0029130D"/>
    <w:rsid w:val="00291383"/>
    <w:rsid w:val="002919C3"/>
    <w:rsid w:val="00291DA4"/>
    <w:rsid w:val="00292409"/>
    <w:rsid w:val="0029261F"/>
    <w:rsid w:val="00293709"/>
    <w:rsid w:val="002937E8"/>
    <w:rsid w:val="00293A57"/>
    <w:rsid w:val="00293B06"/>
    <w:rsid w:val="00293BAC"/>
    <w:rsid w:val="00293D00"/>
    <w:rsid w:val="0029420F"/>
    <w:rsid w:val="0029434D"/>
    <w:rsid w:val="00294362"/>
    <w:rsid w:val="002943C9"/>
    <w:rsid w:val="00294585"/>
    <w:rsid w:val="002946A5"/>
    <w:rsid w:val="002948D4"/>
    <w:rsid w:val="002953D1"/>
    <w:rsid w:val="0029550F"/>
    <w:rsid w:val="002958E2"/>
    <w:rsid w:val="00295D33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58A"/>
    <w:rsid w:val="002A167B"/>
    <w:rsid w:val="002A1D19"/>
    <w:rsid w:val="002A1F20"/>
    <w:rsid w:val="002A214C"/>
    <w:rsid w:val="002A24F8"/>
    <w:rsid w:val="002A2834"/>
    <w:rsid w:val="002A2901"/>
    <w:rsid w:val="002A2BAE"/>
    <w:rsid w:val="002A3308"/>
    <w:rsid w:val="002A38D9"/>
    <w:rsid w:val="002A3EF1"/>
    <w:rsid w:val="002A40B8"/>
    <w:rsid w:val="002A429A"/>
    <w:rsid w:val="002A4D39"/>
    <w:rsid w:val="002A4E3F"/>
    <w:rsid w:val="002A51FD"/>
    <w:rsid w:val="002A55E3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953"/>
    <w:rsid w:val="002A7D4D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2F3A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BB"/>
    <w:rsid w:val="002B6AF5"/>
    <w:rsid w:val="002B6C74"/>
    <w:rsid w:val="002B6D36"/>
    <w:rsid w:val="002B6F9F"/>
    <w:rsid w:val="002B7598"/>
    <w:rsid w:val="002B7690"/>
    <w:rsid w:val="002B7E43"/>
    <w:rsid w:val="002C0098"/>
    <w:rsid w:val="002C04D9"/>
    <w:rsid w:val="002C0B0A"/>
    <w:rsid w:val="002C0C9F"/>
    <w:rsid w:val="002C0F0A"/>
    <w:rsid w:val="002C177B"/>
    <w:rsid w:val="002C21A5"/>
    <w:rsid w:val="002C26F0"/>
    <w:rsid w:val="002C280D"/>
    <w:rsid w:val="002C2AF0"/>
    <w:rsid w:val="002C2DB4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8E4"/>
    <w:rsid w:val="002C7D7D"/>
    <w:rsid w:val="002C7E40"/>
    <w:rsid w:val="002C7E8C"/>
    <w:rsid w:val="002C7FA6"/>
    <w:rsid w:val="002D0D99"/>
    <w:rsid w:val="002D1282"/>
    <w:rsid w:val="002D1ACA"/>
    <w:rsid w:val="002D1FAD"/>
    <w:rsid w:val="002D2003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D7B55"/>
    <w:rsid w:val="002E1022"/>
    <w:rsid w:val="002E1045"/>
    <w:rsid w:val="002E17D8"/>
    <w:rsid w:val="002E18AE"/>
    <w:rsid w:val="002E2BB9"/>
    <w:rsid w:val="002E2C22"/>
    <w:rsid w:val="002E3216"/>
    <w:rsid w:val="002E3581"/>
    <w:rsid w:val="002E3DCA"/>
    <w:rsid w:val="002E3E01"/>
    <w:rsid w:val="002E42B8"/>
    <w:rsid w:val="002E46A7"/>
    <w:rsid w:val="002E49B2"/>
    <w:rsid w:val="002E4F3C"/>
    <w:rsid w:val="002E507E"/>
    <w:rsid w:val="002E587C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19"/>
    <w:rsid w:val="002F113B"/>
    <w:rsid w:val="002F17E7"/>
    <w:rsid w:val="002F1DAE"/>
    <w:rsid w:val="002F1E04"/>
    <w:rsid w:val="002F1FD1"/>
    <w:rsid w:val="002F2012"/>
    <w:rsid w:val="002F21A3"/>
    <w:rsid w:val="002F2902"/>
    <w:rsid w:val="002F2966"/>
    <w:rsid w:val="002F3CB0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584"/>
    <w:rsid w:val="002F75C6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367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7C8"/>
    <w:rsid w:val="0030784D"/>
    <w:rsid w:val="00307C0C"/>
    <w:rsid w:val="00307CB5"/>
    <w:rsid w:val="003100DD"/>
    <w:rsid w:val="0031033B"/>
    <w:rsid w:val="00310481"/>
    <w:rsid w:val="00310D24"/>
    <w:rsid w:val="003112D7"/>
    <w:rsid w:val="003117E8"/>
    <w:rsid w:val="0031196A"/>
    <w:rsid w:val="00311E67"/>
    <w:rsid w:val="00311F30"/>
    <w:rsid w:val="00312AA7"/>
    <w:rsid w:val="003131CE"/>
    <w:rsid w:val="003135FC"/>
    <w:rsid w:val="003137D3"/>
    <w:rsid w:val="003139D9"/>
    <w:rsid w:val="00314136"/>
    <w:rsid w:val="0031417D"/>
    <w:rsid w:val="0031422C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10F"/>
    <w:rsid w:val="00316114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6AF"/>
    <w:rsid w:val="00321FF6"/>
    <w:rsid w:val="00322149"/>
    <w:rsid w:val="00322217"/>
    <w:rsid w:val="003224B0"/>
    <w:rsid w:val="00322C4A"/>
    <w:rsid w:val="00322DC8"/>
    <w:rsid w:val="00322FF7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2A5"/>
    <w:rsid w:val="0033132B"/>
    <w:rsid w:val="0033145F"/>
    <w:rsid w:val="003314D5"/>
    <w:rsid w:val="00331A66"/>
    <w:rsid w:val="0033230D"/>
    <w:rsid w:val="003325F2"/>
    <w:rsid w:val="00332B3D"/>
    <w:rsid w:val="0033363A"/>
    <w:rsid w:val="00333797"/>
    <w:rsid w:val="00333F57"/>
    <w:rsid w:val="00334352"/>
    <w:rsid w:val="00334360"/>
    <w:rsid w:val="0033469D"/>
    <w:rsid w:val="003348A0"/>
    <w:rsid w:val="00334ADC"/>
    <w:rsid w:val="00334DE9"/>
    <w:rsid w:val="003351FB"/>
    <w:rsid w:val="0033532B"/>
    <w:rsid w:val="0033586C"/>
    <w:rsid w:val="00335B20"/>
    <w:rsid w:val="00335DED"/>
    <w:rsid w:val="003362FE"/>
    <w:rsid w:val="00336438"/>
    <w:rsid w:val="00336448"/>
    <w:rsid w:val="0033660B"/>
    <w:rsid w:val="003366F2"/>
    <w:rsid w:val="003367C9"/>
    <w:rsid w:val="00336BED"/>
    <w:rsid w:val="00336C15"/>
    <w:rsid w:val="00336C5D"/>
    <w:rsid w:val="003377FC"/>
    <w:rsid w:val="00337D29"/>
    <w:rsid w:val="00340073"/>
    <w:rsid w:val="003400EA"/>
    <w:rsid w:val="003405FF"/>
    <w:rsid w:val="003406C1"/>
    <w:rsid w:val="00340840"/>
    <w:rsid w:val="00340C28"/>
    <w:rsid w:val="00341D83"/>
    <w:rsid w:val="0034206C"/>
    <w:rsid w:val="003420D3"/>
    <w:rsid w:val="00342719"/>
    <w:rsid w:val="0034273C"/>
    <w:rsid w:val="00342776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DA0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0BF5"/>
    <w:rsid w:val="00352299"/>
    <w:rsid w:val="003536F7"/>
    <w:rsid w:val="00353917"/>
    <w:rsid w:val="00353939"/>
    <w:rsid w:val="00353CF0"/>
    <w:rsid w:val="00354255"/>
    <w:rsid w:val="003546A6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457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4354"/>
    <w:rsid w:val="003646C5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135"/>
    <w:rsid w:val="003712F0"/>
    <w:rsid w:val="003718AD"/>
    <w:rsid w:val="00371DB9"/>
    <w:rsid w:val="003724FA"/>
    <w:rsid w:val="003726DA"/>
    <w:rsid w:val="003729CA"/>
    <w:rsid w:val="00372E97"/>
    <w:rsid w:val="00372EE6"/>
    <w:rsid w:val="003730DD"/>
    <w:rsid w:val="003733EC"/>
    <w:rsid w:val="00373537"/>
    <w:rsid w:val="0037368C"/>
    <w:rsid w:val="003743D8"/>
    <w:rsid w:val="0037463D"/>
    <w:rsid w:val="003755B7"/>
    <w:rsid w:val="0037578A"/>
    <w:rsid w:val="003757AF"/>
    <w:rsid w:val="00375B57"/>
    <w:rsid w:val="00375F54"/>
    <w:rsid w:val="00376EF1"/>
    <w:rsid w:val="003771C6"/>
    <w:rsid w:val="003774BA"/>
    <w:rsid w:val="00377711"/>
    <w:rsid w:val="00377B47"/>
    <w:rsid w:val="00377C4E"/>
    <w:rsid w:val="00377FB6"/>
    <w:rsid w:val="00380180"/>
    <w:rsid w:val="00380682"/>
    <w:rsid w:val="00380FC9"/>
    <w:rsid w:val="00381207"/>
    <w:rsid w:val="00381777"/>
    <w:rsid w:val="003819E2"/>
    <w:rsid w:val="0038210C"/>
    <w:rsid w:val="003821BF"/>
    <w:rsid w:val="003822F4"/>
    <w:rsid w:val="0038249D"/>
    <w:rsid w:val="0038278F"/>
    <w:rsid w:val="00382E12"/>
    <w:rsid w:val="00382F15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5F64"/>
    <w:rsid w:val="0038689A"/>
    <w:rsid w:val="00386DF3"/>
    <w:rsid w:val="00387161"/>
    <w:rsid w:val="003875C8"/>
    <w:rsid w:val="00387C1D"/>
    <w:rsid w:val="00390324"/>
    <w:rsid w:val="003903F8"/>
    <w:rsid w:val="00390413"/>
    <w:rsid w:val="00390672"/>
    <w:rsid w:val="00390B18"/>
    <w:rsid w:val="00390B2C"/>
    <w:rsid w:val="00390D90"/>
    <w:rsid w:val="00391056"/>
    <w:rsid w:val="003918F0"/>
    <w:rsid w:val="00391C1E"/>
    <w:rsid w:val="00392103"/>
    <w:rsid w:val="003931AD"/>
    <w:rsid w:val="003933FE"/>
    <w:rsid w:val="00393711"/>
    <w:rsid w:val="00393E53"/>
    <w:rsid w:val="003945C1"/>
    <w:rsid w:val="0039499C"/>
    <w:rsid w:val="00394CF8"/>
    <w:rsid w:val="00395744"/>
    <w:rsid w:val="00395B50"/>
    <w:rsid w:val="00395ED3"/>
    <w:rsid w:val="003961F9"/>
    <w:rsid w:val="003964A7"/>
    <w:rsid w:val="003964B5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274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958"/>
    <w:rsid w:val="003A7A46"/>
    <w:rsid w:val="003A7D04"/>
    <w:rsid w:val="003B02BF"/>
    <w:rsid w:val="003B0374"/>
    <w:rsid w:val="003B07D0"/>
    <w:rsid w:val="003B1575"/>
    <w:rsid w:val="003B1651"/>
    <w:rsid w:val="003B1756"/>
    <w:rsid w:val="003B19EE"/>
    <w:rsid w:val="003B1E7C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2DF"/>
    <w:rsid w:val="003C03CB"/>
    <w:rsid w:val="003C088F"/>
    <w:rsid w:val="003C0A05"/>
    <w:rsid w:val="003C0C34"/>
    <w:rsid w:val="003C10B3"/>
    <w:rsid w:val="003C12CE"/>
    <w:rsid w:val="003C146E"/>
    <w:rsid w:val="003C1827"/>
    <w:rsid w:val="003C1948"/>
    <w:rsid w:val="003C1B6B"/>
    <w:rsid w:val="003C1F75"/>
    <w:rsid w:val="003C268F"/>
    <w:rsid w:val="003C274A"/>
    <w:rsid w:val="003C2930"/>
    <w:rsid w:val="003C2C5B"/>
    <w:rsid w:val="003C3815"/>
    <w:rsid w:val="003C3CF1"/>
    <w:rsid w:val="003C41E1"/>
    <w:rsid w:val="003C460C"/>
    <w:rsid w:val="003C460F"/>
    <w:rsid w:val="003C497C"/>
    <w:rsid w:val="003C4C73"/>
    <w:rsid w:val="003C54F8"/>
    <w:rsid w:val="003C58D7"/>
    <w:rsid w:val="003C598F"/>
    <w:rsid w:val="003C5A20"/>
    <w:rsid w:val="003C5CBD"/>
    <w:rsid w:val="003C5D49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504E"/>
    <w:rsid w:val="003D6235"/>
    <w:rsid w:val="003D66EC"/>
    <w:rsid w:val="003D770D"/>
    <w:rsid w:val="003E0156"/>
    <w:rsid w:val="003E038B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00A"/>
    <w:rsid w:val="003E5344"/>
    <w:rsid w:val="003E545F"/>
    <w:rsid w:val="003E58D9"/>
    <w:rsid w:val="003E63C4"/>
    <w:rsid w:val="003E6BAC"/>
    <w:rsid w:val="003E715D"/>
    <w:rsid w:val="003E748D"/>
    <w:rsid w:val="003E76B2"/>
    <w:rsid w:val="003E76DC"/>
    <w:rsid w:val="003F0800"/>
    <w:rsid w:val="003F0D57"/>
    <w:rsid w:val="003F0FC4"/>
    <w:rsid w:val="003F100C"/>
    <w:rsid w:val="003F148D"/>
    <w:rsid w:val="003F1498"/>
    <w:rsid w:val="003F1553"/>
    <w:rsid w:val="003F16F7"/>
    <w:rsid w:val="003F1803"/>
    <w:rsid w:val="003F1D4A"/>
    <w:rsid w:val="003F1E09"/>
    <w:rsid w:val="003F20C8"/>
    <w:rsid w:val="003F217B"/>
    <w:rsid w:val="003F242F"/>
    <w:rsid w:val="003F25B8"/>
    <w:rsid w:val="003F290F"/>
    <w:rsid w:val="003F2B02"/>
    <w:rsid w:val="003F3204"/>
    <w:rsid w:val="003F3B0A"/>
    <w:rsid w:val="003F3B50"/>
    <w:rsid w:val="003F3D5D"/>
    <w:rsid w:val="003F3DF7"/>
    <w:rsid w:val="003F3F48"/>
    <w:rsid w:val="003F40BD"/>
    <w:rsid w:val="003F4440"/>
    <w:rsid w:val="003F4E76"/>
    <w:rsid w:val="003F4EEC"/>
    <w:rsid w:val="003F533E"/>
    <w:rsid w:val="003F546E"/>
    <w:rsid w:val="003F55D5"/>
    <w:rsid w:val="003F59BD"/>
    <w:rsid w:val="003F5CF1"/>
    <w:rsid w:val="003F5D6E"/>
    <w:rsid w:val="003F5EC5"/>
    <w:rsid w:val="003F69A7"/>
    <w:rsid w:val="003F6EA9"/>
    <w:rsid w:val="003F6FD0"/>
    <w:rsid w:val="003F7276"/>
    <w:rsid w:val="003F7519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792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07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085"/>
    <w:rsid w:val="0041021C"/>
    <w:rsid w:val="004106C0"/>
    <w:rsid w:val="004109B6"/>
    <w:rsid w:val="00410BD6"/>
    <w:rsid w:val="00410CED"/>
    <w:rsid w:val="0041135C"/>
    <w:rsid w:val="0041135E"/>
    <w:rsid w:val="004117A6"/>
    <w:rsid w:val="00411C34"/>
    <w:rsid w:val="00411CFF"/>
    <w:rsid w:val="004121A4"/>
    <w:rsid w:val="004123D6"/>
    <w:rsid w:val="00412AD5"/>
    <w:rsid w:val="00412BCD"/>
    <w:rsid w:val="004132C1"/>
    <w:rsid w:val="00413425"/>
    <w:rsid w:val="004134B1"/>
    <w:rsid w:val="004138A3"/>
    <w:rsid w:val="00413F4F"/>
    <w:rsid w:val="00414724"/>
    <w:rsid w:val="0041485E"/>
    <w:rsid w:val="00414D03"/>
    <w:rsid w:val="00414DEA"/>
    <w:rsid w:val="00416A5D"/>
    <w:rsid w:val="00416FCE"/>
    <w:rsid w:val="00417273"/>
    <w:rsid w:val="00417CBE"/>
    <w:rsid w:val="004201E2"/>
    <w:rsid w:val="0042050F"/>
    <w:rsid w:val="00420BBD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4C23"/>
    <w:rsid w:val="00425089"/>
    <w:rsid w:val="004254BA"/>
    <w:rsid w:val="00425B10"/>
    <w:rsid w:val="00425BD8"/>
    <w:rsid w:val="00425F40"/>
    <w:rsid w:val="004263F8"/>
    <w:rsid w:val="00426427"/>
    <w:rsid w:val="00426890"/>
    <w:rsid w:val="00426ED4"/>
    <w:rsid w:val="00427560"/>
    <w:rsid w:val="004279D6"/>
    <w:rsid w:val="00430343"/>
    <w:rsid w:val="004313A4"/>
    <w:rsid w:val="00431433"/>
    <w:rsid w:val="00431877"/>
    <w:rsid w:val="0043188D"/>
    <w:rsid w:val="00431BF4"/>
    <w:rsid w:val="00431DC4"/>
    <w:rsid w:val="00432723"/>
    <w:rsid w:val="00432D88"/>
    <w:rsid w:val="00433184"/>
    <w:rsid w:val="004332F4"/>
    <w:rsid w:val="00433320"/>
    <w:rsid w:val="004334EB"/>
    <w:rsid w:val="004335B6"/>
    <w:rsid w:val="0043382A"/>
    <w:rsid w:val="00433AAC"/>
    <w:rsid w:val="00433EB2"/>
    <w:rsid w:val="00434994"/>
    <w:rsid w:val="004349D0"/>
    <w:rsid w:val="00434A2B"/>
    <w:rsid w:val="00435213"/>
    <w:rsid w:val="004357D2"/>
    <w:rsid w:val="00435B32"/>
    <w:rsid w:val="00436B62"/>
    <w:rsid w:val="00436C59"/>
    <w:rsid w:val="00436DDF"/>
    <w:rsid w:val="00436F79"/>
    <w:rsid w:val="00436FA6"/>
    <w:rsid w:val="00436FDA"/>
    <w:rsid w:val="004371A4"/>
    <w:rsid w:val="004374AB"/>
    <w:rsid w:val="004374D5"/>
    <w:rsid w:val="0043776A"/>
    <w:rsid w:val="00437A60"/>
    <w:rsid w:val="00437F3E"/>
    <w:rsid w:val="004400A1"/>
    <w:rsid w:val="00440192"/>
    <w:rsid w:val="004402B0"/>
    <w:rsid w:val="0044035B"/>
    <w:rsid w:val="00441070"/>
    <w:rsid w:val="004414CD"/>
    <w:rsid w:val="0044191C"/>
    <w:rsid w:val="004421FE"/>
    <w:rsid w:val="00442754"/>
    <w:rsid w:val="00442DC7"/>
    <w:rsid w:val="00442FD0"/>
    <w:rsid w:val="0044312A"/>
    <w:rsid w:val="0044356A"/>
    <w:rsid w:val="00443EEA"/>
    <w:rsid w:val="004441EE"/>
    <w:rsid w:val="004446C1"/>
    <w:rsid w:val="00444D48"/>
    <w:rsid w:val="00444EFE"/>
    <w:rsid w:val="004451D2"/>
    <w:rsid w:val="0044522C"/>
    <w:rsid w:val="00445263"/>
    <w:rsid w:val="004453B9"/>
    <w:rsid w:val="004455BD"/>
    <w:rsid w:val="0044583C"/>
    <w:rsid w:val="00445AE5"/>
    <w:rsid w:val="00445BF2"/>
    <w:rsid w:val="00445C8B"/>
    <w:rsid w:val="004460C6"/>
    <w:rsid w:val="0044650E"/>
    <w:rsid w:val="00446FFF"/>
    <w:rsid w:val="00447052"/>
    <w:rsid w:val="004470CB"/>
    <w:rsid w:val="004476A3"/>
    <w:rsid w:val="00447860"/>
    <w:rsid w:val="0044796F"/>
    <w:rsid w:val="00447F85"/>
    <w:rsid w:val="004503EC"/>
    <w:rsid w:val="004505F5"/>
    <w:rsid w:val="004506D3"/>
    <w:rsid w:val="004508A1"/>
    <w:rsid w:val="004508EB"/>
    <w:rsid w:val="00450E42"/>
    <w:rsid w:val="0045104B"/>
    <w:rsid w:val="00451490"/>
    <w:rsid w:val="004515FF"/>
    <w:rsid w:val="0045189E"/>
    <w:rsid w:val="00451CBB"/>
    <w:rsid w:val="00451D37"/>
    <w:rsid w:val="00451ED3"/>
    <w:rsid w:val="004523C7"/>
    <w:rsid w:val="004524DE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77"/>
    <w:rsid w:val="004569A7"/>
    <w:rsid w:val="00456E26"/>
    <w:rsid w:val="0045794A"/>
    <w:rsid w:val="00457E7B"/>
    <w:rsid w:val="0046123A"/>
    <w:rsid w:val="0046190C"/>
    <w:rsid w:val="00461B6B"/>
    <w:rsid w:val="004623AC"/>
    <w:rsid w:val="004623E8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4BCD"/>
    <w:rsid w:val="00464DCB"/>
    <w:rsid w:val="0046510D"/>
    <w:rsid w:val="00465957"/>
    <w:rsid w:val="00465D93"/>
    <w:rsid w:val="00465E7F"/>
    <w:rsid w:val="00465EEF"/>
    <w:rsid w:val="004661C2"/>
    <w:rsid w:val="00467373"/>
    <w:rsid w:val="00467499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994"/>
    <w:rsid w:val="00472A0F"/>
    <w:rsid w:val="00472EDF"/>
    <w:rsid w:val="0047327A"/>
    <w:rsid w:val="004734A0"/>
    <w:rsid w:val="00473BA6"/>
    <w:rsid w:val="00473C60"/>
    <w:rsid w:val="00474413"/>
    <w:rsid w:val="0047455E"/>
    <w:rsid w:val="004745C8"/>
    <w:rsid w:val="00474BDB"/>
    <w:rsid w:val="00474C16"/>
    <w:rsid w:val="00474CB0"/>
    <w:rsid w:val="00474F97"/>
    <w:rsid w:val="00475499"/>
    <w:rsid w:val="004756CF"/>
    <w:rsid w:val="0047585A"/>
    <w:rsid w:val="0047594F"/>
    <w:rsid w:val="00475C78"/>
    <w:rsid w:val="00475E9D"/>
    <w:rsid w:val="00476063"/>
    <w:rsid w:val="00476579"/>
    <w:rsid w:val="004766F5"/>
    <w:rsid w:val="00476844"/>
    <w:rsid w:val="00476F97"/>
    <w:rsid w:val="004771BE"/>
    <w:rsid w:val="00477BDE"/>
    <w:rsid w:val="00477CB5"/>
    <w:rsid w:val="00477D59"/>
    <w:rsid w:val="00477F22"/>
    <w:rsid w:val="0048084A"/>
    <w:rsid w:val="00480C71"/>
    <w:rsid w:val="0048117C"/>
    <w:rsid w:val="00481690"/>
    <w:rsid w:val="0048276D"/>
    <w:rsid w:val="00482A7C"/>
    <w:rsid w:val="00482B3D"/>
    <w:rsid w:val="00482C92"/>
    <w:rsid w:val="00482CC6"/>
    <w:rsid w:val="00482E93"/>
    <w:rsid w:val="00483684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5BEC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DC"/>
    <w:rsid w:val="004932FB"/>
    <w:rsid w:val="00493CFB"/>
    <w:rsid w:val="00493DD4"/>
    <w:rsid w:val="00494317"/>
    <w:rsid w:val="00494D9A"/>
    <w:rsid w:val="00494E62"/>
    <w:rsid w:val="004953DD"/>
    <w:rsid w:val="0049558F"/>
    <w:rsid w:val="00495939"/>
    <w:rsid w:val="00496859"/>
    <w:rsid w:val="00496910"/>
    <w:rsid w:val="004971DF"/>
    <w:rsid w:val="00497371"/>
    <w:rsid w:val="004973B3"/>
    <w:rsid w:val="004977F4"/>
    <w:rsid w:val="00497933"/>
    <w:rsid w:val="00497BF2"/>
    <w:rsid w:val="00497C83"/>
    <w:rsid w:val="004A0143"/>
    <w:rsid w:val="004A0900"/>
    <w:rsid w:val="004A09F6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3F4B"/>
    <w:rsid w:val="004A4003"/>
    <w:rsid w:val="004A40F1"/>
    <w:rsid w:val="004A41DC"/>
    <w:rsid w:val="004A448F"/>
    <w:rsid w:val="004A4635"/>
    <w:rsid w:val="004A524B"/>
    <w:rsid w:val="004A536D"/>
    <w:rsid w:val="004A5750"/>
    <w:rsid w:val="004A5FEA"/>
    <w:rsid w:val="004A61FF"/>
    <w:rsid w:val="004A6373"/>
    <w:rsid w:val="004A676B"/>
    <w:rsid w:val="004A6DAC"/>
    <w:rsid w:val="004A6E9F"/>
    <w:rsid w:val="004A6F93"/>
    <w:rsid w:val="004A7761"/>
    <w:rsid w:val="004A78E5"/>
    <w:rsid w:val="004A7B26"/>
    <w:rsid w:val="004A7CB2"/>
    <w:rsid w:val="004B0259"/>
    <w:rsid w:val="004B04BE"/>
    <w:rsid w:val="004B055D"/>
    <w:rsid w:val="004B0588"/>
    <w:rsid w:val="004B070E"/>
    <w:rsid w:val="004B0CF4"/>
    <w:rsid w:val="004B0F2F"/>
    <w:rsid w:val="004B1851"/>
    <w:rsid w:val="004B1B44"/>
    <w:rsid w:val="004B1F18"/>
    <w:rsid w:val="004B23C4"/>
    <w:rsid w:val="004B2525"/>
    <w:rsid w:val="004B2778"/>
    <w:rsid w:val="004B29ED"/>
    <w:rsid w:val="004B2B96"/>
    <w:rsid w:val="004B306A"/>
    <w:rsid w:val="004B333A"/>
    <w:rsid w:val="004B3683"/>
    <w:rsid w:val="004B3837"/>
    <w:rsid w:val="004B3D35"/>
    <w:rsid w:val="004B3EF8"/>
    <w:rsid w:val="004B40B2"/>
    <w:rsid w:val="004B46B4"/>
    <w:rsid w:val="004B4DE1"/>
    <w:rsid w:val="004B4EBC"/>
    <w:rsid w:val="004B550F"/>
    <w:rsid w:val="004B572D"/>
    <w:rsid w:val="004B5864"/>
    <w:rsid w:val="004B5E3E"/>
    <w:rsid w:val="004B6C6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1F77"/>
    <w:rsid w:val="004C27C6"/>
    <w:rsid w:val="004C284A"/>
    <w:rsid w:val="004C2A59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AB0"/>
    <w:rsid w:val="004D6C9D"/>
    <w:rsid w:val="004D716A"/>
    <w:rsid w:val="004D7263"/>
    <w:rsid w:val="004D7391"/>
    <w:rsid w:val="004D74FC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CEC"/>
    <w:rsid w:val="004E1E22"/>
    <w:rsid w:val="004E1FCA"/>
    <w:rsid w:val="004E2723"/>
    <w:rsid w:val="004E2A36"/>
    <w:rsid w:val="004E3200"/>
    <w:rsid w:val="004E38F4"/>
    <w:rsid w:val="004E3CF7"/>
    <w:rsid w:val="004E3D56"/>
    <w:rsid w:val="004E4309"/>
    <w:rsid w:val="004E4396"/>
    <w:rsid w:val="004E467E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6D07"/>
    <w:rsid w:val="004E6E07"/>
    <w:rsid w:val="004E7465"/>
    <w:rsid w:val="004E7A4E"/>
    <w:rsid w:val="004E7FBB"/>
    <w:rsid w:val="004F04C6"/>
    <w:rsid w:val="004F05C7"/>
    <w:rsid w:val="004F11B5"/>
    <w:rsid w:val="004F11E7"/>
    <w:rsid w:val="004F180C"/>
    <w:rsid w:val="004F1FF6"/>
    <w:rsid w:val="004F206E"/>
    <w:rsid w:val="004F2C4C"/>
    <w:rsid w:val="004F3018"/>
    <w:rsid w:val="004F3019"/>
    <w:rsid w:val="004F30FC"/>
    <w:rsid w:val="004F32EB"/>
    <w:rsid w:val="004F34A3"/>
    <w:rsid w:val="004F3690"/>
    <w:rsid w:val="004F392F"/>
    <w:rsid w:val="004F398F"/>
    <w:rsid w:val="004F3CE8"/>
    <w:rsid w:val="004F40A1"/>
    <w:rsid w:val="004F4268"/>
    <w:rsid w:val="004F49B2"/>
    <w:rsid w:val="004F49E7"/>
    <w:rsid w:val="004F4A07"/>
    <w:rsid w:val="004F4A69"/>
    <w:rsid w:val="004F501D"/>
    <w:rsid w:val="004F5238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6D"/>
    <w:rsid w:val="005017C4"/>
    <w:rsid w:val="005019EC"/>
    <w:rsid w:val="00501B32"/>
    <w:rsid w:val="0050209F"/>
    <w:rsid w:val="00502276"/>
    <w:rsid w:val="00502991"/>
    <w:rsid w:val="00502ADB"/>
    <w:rsid w:val="00502F72"/>
    <w:rsid w:val="00502F80"/>
    <w:rsid w:val="00503C73"/>
    <w:rsid w:val="00503D77"/>
    <w:rsid w:val="0050469B"/>
    <w:rsid w:val="00504C9A"/>
    <w:rsid w:val="005057AD"/>
    <w:rsid w:val="00505804"/>
    <w:rsid w:val="00505841"/>
    <w:rsid w:val="005058FD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A7C"/>
    <w:rsid w:val="00507CB5"/>
    <w:rsid w:val="00507EDD"/>
    <w:rsid w:val="00510195"/>
    <w:rsid w:val="00510283"/>
    <w:rsid w:val="005102D4"/>
    <w:rsid w:val="00510533"/>
    <w:rsid w:val="0051084D"/>
    <w:rsid w:val="00510CD8"/>
    <w:rsid w:val="00510E02"/>
    <w:rsid w:val="005113A8"/>
    <w:rsid w:val="0051141F"/>
    <w:rsid w:val="0051147C"/>
    <w:rsid w:val="00511E27"/>
    <w:rsid w:val="00511FD2"/>
    <w:rsid w:val="005121C0"/>
    <w:rsid w:val="00512404"/>
    <w:rsid w:val="00512CE6"/>
    <w:rsid w:val="00512D7B"/>
    <w:rsid w:val="00512F94"/>
    <w:rsid w:val="0051318B"/>
    <w:rsid w:val="0051348F"/>
    <w:rsid w:val="0051357F"/>
    <w:rsid w:val="0051360F"/>
    <w:rsid w:val="00513757"/>
    <w:rsid w:val="005139A0"/>
    <w:rsid w:val="005144B9"/>
    <w:rsid w:val="005145D0"/>
    <w:rsid w:val="00514806"/>
    <w:rsid w:val="00514CAB"/>
    <w:rsid w:val="005152E4"/>
    <w:rsid w:val="00515481"/>
    <w:rsid w:val="00515CF0"/>
    <w:rsid w:val="00515E15"/>
    <w:rsid w:val="0051652B"/>
    <w:rsid w:val="00516700"/>
    <w:rsid w:val="0051753E"/>
    <w:rsid w:val="00517995"/>
    <w:rsid w:val="00517E9A"/>
    <w:rsid w:val="00517EC4"/>
    <w:rsid w:val="00520247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DCA"/>
    <w:rsid w:val="00523E3D"/>
    <w:rsid w:val="00524365"/>
    <w:rsid w:val="00524D4E"/>
    <w:rsid w:val="00524FA4"/>
    <w:rsid w:val="0052576B"/>
    <w:rsid w:val="00525CCD"/>
    <w:rsid w:val="00525F99"/>
    <w:rsid w:val="0052671F"/>
    <w:rsid w:val="00526720"/>
    <w:rsid w:val="0052695F"/>
    <w:rsid w:val="005269BC"/>
    <w:rsid w:val="00526A34"/>
    <w:rsid w:val="00526B9F"/>
    <w:rsid w:val="00526C0A"/>
    <w:rsid w:val="00526DFC"/>
    <w:rsid w:val="005273A9"/>
    <w:rsid w:val="005275F4"/>
    <w:rsid w:val="00527661"/>
    <w:rsid w:val="00527864"/>
    <w:rsid w:val="00527B59"/>
    <w:rsid w:val="00530274"/>
    <w:rsid w:val="00530297"/>
    <w:rsid w:val="005302B4"/>
    <w:rsid w:val="005303C4"/>
    <w:rsid w:val="005305F7"/>
    <w:rsid w:val="005309CA"/>
    <w:rsid w:val="00530C16"/>
    <w:rsid w:val="00530C5B"/>
    <w:rsid w:val="0053135B"/>
    <w:rsid w:val="00531643"/>
    <w:rsid w:val="005319A9"/>
    <w:rsid w:val="00531B65"/>
    <w:rsid w:val="00531C15"/>
    <w:rsid w:val="00531EFF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2F34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671"/>
    <w:rsid w:val="00535B1C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021F"/>
    <w:rsid w:val="0054030A"/>
    <w:rsid w:val="0054106A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2E91"/>
    <w:rsid w:val="00543C92"/>
    <w:rsid w:val="00544211"/>
    <w:rsid w:val="005443CB"/>
    <w:rsid w:val="00544674"/>
    <w:rsid w:val="005454F9"/>
    <w:rsid w:val="00545661"/>
    <w:rsid w:val="005457BF"/>
    <w:rsid w:val="00545941"/>
    <w:rsid w:val="005461B3"/>
    <w:rsid w:val="00546F18"/>
    <w:rsid w:val="00547084"/>
    <w:rsid w:val="005471CE"/>
    <w:rsid w:val="005472CB"/>
    <w:rsid w:val="005475E7"/>
    <w:rsid w:val="00547884"/>
    <w:rsid w:val="00547AC4"/>
    <w:rsid w:val="00547C25"/>
    <w:rsid w:val="00547DAB"/>
    <w:rsid w:val="00547DB5"/>
    <w:rsid w:val="0055064C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033"/>
    <w:rsid w:val="0055235D"/>
    <w:rsid w:val="00552973"/>
    <w:rsid w:val="00552C06"/>
    <w:rsid w:val="00552DDA"/>
    <w:rsid w:val="00553397"/>
    <w:rsid w:val="0055376C"/>
    <w:rsid w:val="0055383D"/>
    <w:rsid w:val="00553859"/>
    <w:rsid w:val="005538FA"/>
    <w:rsid w:val="00553BCA"/>
    <w:rsid w:val="00553F1B"/>
    <w:rsid w:val="00553F42"/>
    <w:rsid w:val="00553F61"/>
    <w:rsid w:val="00554060"/>
    <w:rsid w:val="005544D1"/>
    <w:rsid w:val="005549A9"/>
    <w:rsid w:val="00554C22"/>
    <w:rsid w:val="00554D84"/>
    <w:rsid w:val="00554E60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0AE"/>
    <w:rsid w:val="00557590"/>
    <w:rsid w:val="00557A9B"/>
    <w:rsid w:val="00557AC5"/>
    <w:rsid w:val="00557C35"/>
    <w:rsid w:val="00557DDD"/>
    <w:rsid w:val="005608D7"/>
    <w:rsid w:val="00560B19"/>
    <w:rsid w:val="00560E2F"/>
    <w:rsid w:val="00560F84"/>
    <w:rsid w:val="0056142B"/>
    <w:rsid w:val="00561ADD"/>
    <w:rsid w:val="00561C5B"/>
    <w:rsid w:val="00561C9D"/>
    <w:rsid w:val="00561FC1"/>
    <w:rsid w:val="0056204F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20F"/>
    <w:rsid w:val="00564530"/>
    <w:rsid w:val="00564D72"/>
    <w:rsid w:val="0056520E"/>
    <w:rsid w:val="00565212"/>
    <w:rsid w:val="0056531F"/>
    <w:rsid w:val="005656F5"/>
    <w:rsid w:val="00565746"/>
    <w:rsid w:val="0056576A"/>
    <w:rsid w:val="005658D8"/>
    <w:rsid w:val="00565B9C"/>
    <w:rsid w:val="005664DD"/>
    <w:rsid w:val="005665E7"/>
    <w:rsid w:val="00566899"/>
    <w:rsid w:val="00566EA0"/>
    <w:rsid w:val="00567119"/>
    <w:rsid w:val="00567543"/>
    <w:rsid w:val="005677F6"/>
    <w:rsid w:val="00567D79"/>
    <w:rsid w:val="005711D2"/>
    <w:rsid w:val="005714A9"/>
    <w:rsid w:val="00571902"/>
    <w:rsid w:val="00572554"/>
    <w:rsid w:val="005726EE"/>
    <w:rsid w:val="00572A89"/>
    <w:rsid w:val="00572BF2"/>
    <w:rsid w:val="00572EBD"/>
    <w:rsid w:val="005730E1"/>
    <w:rsid w:val="00573459"/>
    <w:rsid w:val="005737CF"/>
    <w:rsid w:val="00573834"/>
    <w:rsid w:val="00573E95"/>
    <w:rsid w:val="00573FDC"/>
    <w:rsid w:val="00574193"/>
    <w:rsid w:val="005745EF"/>
    <w:rsid w:val="005748AC"/>
    <w:rsid w:val="00574A42"/>
    <w:rsid w:val="00574D9E"/>
    <w:rsid w:val="00574E44"/>
    <w:rsid w:val="00574F5D"/>
    <w:rsid w:val="0057508B"/>
    <w:rsid w:val="00575737"/>
    <w:rsid w:val="005760C1"/>
    <w:rsid w:val="0057611B"/>
    <w:rsid w:val="00577638"/>
    <w:rsid w:val="00577E25"/>
    <w:rsid w:val="00581423"/>
    <w:rsid w:val="00581BAE"/>
    <w:rsid w:val="00581F60"/>
    <w:rsid w:val="005825DB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583"/>
    <w:rsid w:val="00591A2E"/>
    <w:rsid w:val="00591CBC"/>
    <w:rsid w:val="00591FE1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995"/>
    <w:rsid w:val="00596A6B"/>
    <w:rsid w:val="00596B7F"/>
    <w:rsid w:val="005970BE"/>
    <w:rsid w:val="0059731E"/>
    <w:rsid w:val="00597485"/>
    <w:rsid w:val="00597524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6E5"/>
    <w:rsid w:val="005A17B5"/>
    <w:rsid w:val="005A18F7"/>
    <w:rsid w:val="005A1AD2"/>
    <w:rsid w:val="005A2351"/>
    <w:rsid w:val="005A26D1"/>
    <w:rsid w:val="005A2A9C"/>
    <w:rsid w:val="005A3D3B"/>
    <w:rsid w:val="005A3E7C"/>
    <w:rsid w:val="005A3E90"/>
    <w:rsid w:val="005A4082"/>
    <w:rsid w:val="005A49D3"/>
    <w:rsid w:val="005A5074"/>
    <w:rsid w:val="005A5802"/>
    <w:rsid w:val="005A5973"/>
    <w:rsid w:val="005A5BE4"/>
    <w:rsid w:val="005A5F68"/>
    <w:rsid w:val="005A6253"/>
    <w:rsid w:val="005A641F"/>
    <w:rsid w:val="005A6619"/>
    <w:rsid w:val="005A7238"/>
    <w:rsid w:val="005A77BC"/>
    <w:rsid w:val="005A7850"/>
    <w:rsid w:val="005A7CB1"/>
    <w:rsid w:val="005A7E24"/>
    <w:rsid w:val="005B037A"/>
    <w:rsid w:val="005B05E4"/>
    <w:rsid w:val="005B07B9"/>
    <w:rsid w:val="005B089F"/>
    <w:rsid w:val="005B0967"/>
    <w:rsid w:val="005B140E"/>
    <w:rsid w:val="005B189D"/>
    <w:rsid w:val="005B1913"/>
    <w:rsid w:val="005B1BAE"/>
    <w:rsid w:val="005B1FB7"/>
    <w:rsid w:val="005B222B"/>
    <w:rsid w:val="005B246D"/>
    <w:rsid w:val="005B2A9A"/>
    <w:rsid w:val="005B2CAC"/>
    <w:rsid w:val="005B2CB3"/>
    <w:rsid w:val="005B311D"/>
    <w:rsid w:val="005B3628"/>
    <w:rsid w:val="005B384B"/>
    <w:rsid w:val="005B3DB5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4C8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344"/>
    <w:rsid w:val="005C24F4"/>
    <w:rsid w:val="005C2BB9"/>
    <w:rsid w:val="005C2F3A"/>
    <w:rsid w:val="005C2FF8"/>
    <w:rsid w:val="005C3045"/>
    <w:rsid w:val="005C32A1"/>
    <w:rsid w:val="005C39A9"/>
    <w:rsid w:val="005C404D"/>
    <w:rsid w:val="005C435C"/>
    <w:rsid w:val="005C4667"/>
    <w:rsid w:val="005C4F8F"/>
    <w:rsid w:val="005C520F"/>
    <w:rsid w:val="005C533C"/>
    <w:rsid w:val="005C5380"/>
    <w:rsid w:val="005C5799"/>
    <w:rsid w:val="005C6030"/>
    <w:rsid w:val="005C63D3"/>
    <w:rsid w:val="005C6525"/>
    <w:rsid w:val="005C6A53"/>
    <w:rsid w:val="005C6E3C"/>
    <w:rsid w:val="005C73A2"/>
    <w:rsid w:val="005C7E7F"/>
    <w:rsid w:val="005D0397"/>
    <w:rsid w:val="005D1105"/>
    <w:rsid w:val="005D1427"/>
    <w:rsid w:val="005D2126"/>
    <w:rsid w:val="005D2F80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D7D31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2F63"/>
    <w:rsid w:val="005E3F51"/>
    <w:rsid w:val="005E4018"/>
    <w:rsid w:val="005E4119"/>
    <w:rsid w:val="005E417F"/>
    <w:rsid w:val="005E4329"/>
    <w:rsid w:val="005E43DD"/>
    <w:rsid w:val="005E4971"/>
    <w:rsid w:val="005E5007"/>
    <w:rsid w:val="005E5A21"/>
    <w:rsid w:val="005E5B30"/>
    <w:rsid w:val="005E5C8B"/>
    <w:rsid w:val="005E5D18"/>
    <w:rsid w:val="005E6DF0"/>
    <w:rsid w:val="005E76A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CAE"/>
    <w:rsid w:val="005F7EE1"/>
    <w:rsid w:val="0060032D"/>
    <w:rsid w:val="0060064A"/>
    <w:rsid w:val="00600717"/>
    <w:rsid w:val="006011B4"/>
    <w:rsid w:val="0060197B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5A2"/>
    <w:rsid w:val="00604A89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A2"/>
    <w:rsid w:val="006109BA"/>
    <w:rsid w:val="00610B19"/>
    <w:rsid w:val="00610DB3"/>
    <w:rsid w:val="00610DB4"/>
    <w:rsid w:val="00610EB9"/>
    <w:rsid w:val="006114BC"/>
    <w:rsid w:val="006117EA"/>
    <w:rsid w:val="00612080"/>
    <w:rsid w:val="00612214"/>
    <w:rsid w:val="00612B3E"/>
    <w:rsid w:val="00612B8B"/>
    <w:rsid w:val="00612BF3"/>
    <w:rsid w:val="00613325"/>
    <w:rsid w:val="00613864"/>
    <w:rsid w:val="00613A0F"/>
    <w:rsid w:val="00613B05"/>
    <w:rsid w:val="00613E83"/>
    <w:rsid w:val="00614605"/>
    <w:rsid w:val="00614DD9"/>
    <w:rsid w:val="00614F23"/>
    <w:rsid w:val="00615146"/>
    <w:rsid w:val="00615885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6D1"/>
    <w:rsid w:val="00620737"/>
    <w:rsid w:val="0062152A"/>
    <w:rsid w:val="006218A0"/>
    <w:rsid w:val="00622013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3E7"/>
    <w:rsid w:val="00633AA3"/>
    <w:rsid w:val="00634CCB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1C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0BD"/>
    <w:rsid w:val="00644102"/>
    <w:rsid w:val="00644157"/>
    <w:rsid w:val="006442CF"/>
    <w:rsid w:val="00644438"/>
    <w:rsid w:val="0064463A"/>
    <w:rsid w:val="006447F8"/>
    <w:rsid w:val="00644A7A"/>
    <w:rsid w:val="00644C25"/>
    <w:rsid w:val="00644DFB"/>
    <w:rsid w:val="00644EE4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6F69"/>
    <w:rsid w:val="00647A52"/>
    <w:rsid w:val="00647A72"/>
    <w:rsid w:val="00647CD9"/>
    <w:rsid w:val="00647E34"/>
    <w:rsid w:val="006500A2"/>
    <w:rsid w:val="00650871"/>
    <w:rsid w:val="00650C81"/>
    <w:rsid w:val="006511F0"/>
    <w:rsid w:val="006517D5"/>
    <w:rsid w:val="0065245C"/>
    <w:rsid w:val="00652619"/>
    <w:rsid w:val="00653745"/>
    <w:rsid w:val="00653830"/>
    <w:rsid w:val="006541C7"/>
    <w:rsid w:val="00654218"/>
    <w:rsid w:val="006549CD"/>
    <w:rsid w:val="00654AD7"/>
    <w:rsid w:val="00654CF3"/>
    <w:rsid w:val="00654D75"/>
    <w:rsid w:val="006558A6"/>
    <w:rsid w:val="00655A82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004"/>
    <w:rsid w:val="0066253C"/>
    <w:rsid w:val="00662B36"/>
    <w:rsid w:val="0066356B"/>
    <w:rsid w:val="00663DB0"/>
    <w:rsid w:val="00663DB7"/>
    <w:rsid w:val="00664117"/>
    <w:rsid w:val="0066412A"/>
    <w:rsid w:val="0066420B"/>
    <w:rsid w:val="0066445A"/>
    <w:rsid w:val="006646A4"/>
    <w:rsid w:val="00665055"/>
    <w:rsid w:val="006653E5"/>
    <w:rsid w:val="00665832"/>
    <w:rsid w:val="00665C01"/>
    <w:rsid w:val="00665DB4"/>
    <w:rsid w:val="00666048"/>
    <w:rsid w:val="006660FD"/>
    <w:rsid w:val="00666173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2A9"/>
    <w:rsid w:val="0066738F"/>
    <w:rsid w:val="0066739E"/>
    <w:rsid w:val="00667A88"/>
    <w:rsid w:val="00667B63"/>
    <w:rsid w:val="00667F00"/>
    <w:rsid w:val="00670155"/>
    <w:rsid w:val="00670164"/>
    <w:rsid w:val="006706CD"/>
    <w:rsid w:val="00670748"/>
    <w:rsid w:val="0067184C"/>
    <w:rsid w:val="00671EB2"/>
    <w:rsid w:val="00672392"/>
    <w:rsid w:val="0067269B"/>
    <w:rsid w:val="00672768"/>
    <w:rsid w:val="0067285C"/>
    <w:rsid w:val="00672CEE"/>
    <w:rsid w:val="00672D2F"/>
    <w:rsid w:val="00672EA9"/>
    <w:rsid w:val="00673051"/>
    <w:rsid w:val="00673396"/>
    <w:rsid w:val="00674B56"/>
    <w:rsid w:val="00675F71"/>
    <w:rsid w:val="006760C6"/>
    <w:rsid w:val="006767F1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AEA"/>
    <w:rsid w:val="00682BB5"/>
    <w:rsid w:val="00682D12"/>
    <w:rsid w:val="006836FC"/>
    <w:rsid w:val="0068482B"/>
    <w:rsid w:val="00684EA2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0F1D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6E2"/>
    <w:rsid w:val="006937D5"/>
    <w:rsid w:val="006942F0"/>
    <w:rsid w:val="00694396"/>
    <w:rsid w:val="00694796"/>
    <w:rsid w:val="00694BCA"/>
    <w:rsid w:val="00695220"/>
    <w:rsid w:val="006955F9"/>
    <w:rsid w:val="00695B87"/>
    <w:rsid w:val="00696406"/>
    <w:rsid w:val="00696B48"/>
    <w:rsid w:val="00696B88"/>
    <w:rsid w:val="00696F86"/>
    <w:rsid w:val="0069761A"/>
    <w:rsid w:val="00697A02"/>
    <w:rsid w:val="006A0167"/>
    <w:rsid w:val="006A01A4"/>
    <w:rsid w:val="006A0711"/>
    <w:rsid w:val="006A0778"/>
    <w:rsid w:val="006A0815"/>
    <w:rsid w:val="006A0C1D"/>
    <w:rsid w:val="006A14F2"/>
    <w:rsid w:val="006A1EED"/>
    <w:rsid w:val="006A1F88"/>
    <w:rsid w:val="006A204E"/>
    <w:rsid w:val="006A216D"/>
    <w:rsid w:val="006A24FD"/>
    <w:rsid w:val="006A3178"/>
    <w:rsid w:val="006A31BB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A7EF1"/>
    <w:rsid w:val="006B11B5"/>
    <w:rsid w:val="006B11BB"/>
    <w:rsid w:val="006B170C"/>
    <w:rsid w:val="006B1FCB"/>
    <w:rsid w:val="006B247B"/>
    <w:rsid w:val="006B271A"/>
    <w:rsid w:val="006B29AD"/>
    <w:rsid w:val="006B2C42"/>
    <w:rsid w:val="006B2CB0"/>
    <w:rsid w:val="006B2FA8"/>
    <w:rsid w:val="006B3BAB"/>
    <w:rsid w:val="006B3C09"/>
    <w:rsid w:val="006B3EF4"/>
    <w:rsid w:val="006B3F11"/>
    <w:rsid w:val="006B3FE7"/>
    <w:rsid w:val="006B405E"/>
    <w:rsid w:val="006B4F0E"/>
    <w:rsid w:val="006B5C1D"/>
    <w:rsid w:val="006B5D7C"/>
    <w:rsid w:val="006B5EF0"/>
    <w:rsid w:val="006B5F87"/>
    <w:rsid w:val="006B622D"/>
    <w:rsid w:val="006B6422"/>
    <w:rsid w:val="006B6ADD"/>
    <w:rsid w:val="006B6E99"/>
    <w:rsid w:val="006B6FD7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93"/>
    <w:rsid w:val="006C1CD6"/>
    <w:rsid w:val="006C1F38"/>
    <w:rsid w:val="006C23AD"/>
    <w:rsid w:val="006C2775"/>
    <w:rsid w:val="006C2943"/>
    <w:rsid w:val="006C2A40"/>
    <w:rsid w:val="006C31C7"/>
    <w:rsid w:val="006C3537"/>
    <w:rsid w:val="006C389C"/>
    <w:rsid w:val="006C3D4C"/>
    <w:rsid w:val="006C3FE6"/>
    <w:rsid w:val="006C437F"/>
    <w:rsid w:val="006C4575"/>
    <w:rsid w:val="006C5214"/>
    <w:rsid w:val="006C538A"/>
    <w:rsid w:val="006C5451"/>
    <w:rsid w:val="006C55DC"/>
    <w:rsid w:val="006C5620"/>
    <w:rsid w:val="006C5928"/>
    <w:rsid w:val="006C5CF5"/>
    <w:rsid w:val="006C5E05"/>
    <w:rsid w:val="006C5FEB"/>
    <w:rsid w:val="006C601E"/>
    <w:rsid w:val="006C6390"/>
    <w:rsid w:val="006C6532"/>
    <w:rsid w:val="006C66A7"/>
    <w:rsid w:val="006C6730"/>
    <w:rsid w:val="006C69D0"/>
    <w:rsid w:val="006C6C11"/>
    <w:rsid w:val="006C7C41"/>
    <w:rsid w:val="006C7F70"/>
    <w:rsid w:val="006D0258"/>
    <w:rsid w:val="006D05E3"/>
    <w:rsid w:val="006D06DB"/>
    <w:rsid w:val="006D0775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4DE"/>
    <w:rsid w:val="006D46A6"/>
    <w:rsid w:val="006D484C"/>
    <w:rsid w:val="006D4DF0"/>
    <w:rsid w:val="006D4EAB"/>
    <w:rsid w:val="006D5496"/>
    <w:rsid w:val="006D57DD"/>
    <w:rsid w:val="006D59E7"/>
    <w:rsid w:val="006D5BEF"/>
    <w:rsid w:val="006D5C21"/>
    <w:rsid w:val="006D610A"/>
    <w:rsid w:val="006D6848"/>
    <w:rsid w:val="006D6A7A"/>
    <w:rsid w:val="006D6BC6"/>
    <w:rsid w:val="006D753F"/>
    <w:rsid w:val="006E0604"/>
    <w:rsid w:val="006E06F6"/>
    <w:rsid w:val="006E1028"/>
    <w:rsid w:val="006E11A1"/>
    <w:rsid w:val="006E1409"/>
    <w:rsid w:val="006E165E"/>
    <w:rsid w:val="006E1B9A"/>
    <w:rsid w:val="006E2001"/>
    <w:rsid w:val="006E2484"/>
    <w:rsid w:val="006E24B8"/>
    <w:rsid w:val="006E30A1"/>
    <w:rsid w:val="006E3197"/>
    <w:rsid w:val="006E3270"/>
    <w:rsid w:val="006E32E6"/>
    <w:rsid w:val="006E3457"/>
    <w:rsid w:val="006E35D1"/>
    <w:rsid w:val="006E39E7"/>
    <w:rsid w:val="006E3F74"/>
    <w:rsid w:val="006E4193"/>
    <w:rsid w:val="006E4459"/>
    <w:rsid w:val="006E4743"/>
    <w:rsid w:val="006E4A68"/>
    <w:rsid w:val="006E4AAC"/>
    <w:rsid w:val="006E4F8F"/>
    <w:rsid w:val="006E5120"/>
    <w:rsid w:val="006E5395"/>
    <w:rsid w:val="006E5638"/>
    <w:rsid w:val="006E5E4D"/>
    <w:rsid w:val="006E5F80"/>
    <w:rsid w:val="006E75FE"/>
    <w:rsid w:val="006E771B"/>
    <w:rsid w:val="006E79C7"/>
    <w:rsid w:val="006E7A98"/>
    <w:rsid w:val="006E7C05"/>
    <w:rsid w:val="006E7DBE"/>
    <w:rsid w:val="006F0396"/>
    <w:rsid w:val="006F0467"/>
    <w:rsid w:val="006F049D"/>
    <w:rsid w:val="006F051E"/>
    <w:rsid w:val="006F0E39"/>
    <w:rsid w:val="006F15DA"/>
    <w:rsid w:val="006F1991"/>
    <w:rsid w:val="006F1D33"/>
    <w:rsid w:val="006F1DF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9B2"/>
    <w:rsid w:val="006F6BD2"/>
    <w:rsid w:val="006F721C"/>
    <w:rsid w:val="006F7301"/>
    <w:rsid w:val="006F7AF8"/>
    <w:rsid w:val="006F7F5D"/>
    <w:rsid w:val="006F7F66"/>
    <w:rsid w:val="006F7F67"/>
    <w:rsid w:val="006F7FA6"/>
    <w:rsid w:val="0070016C"/>
    <w:rsid w:val="00700B8C"/>
    <w:rsid w:val="00700D9C"/>
    <w:rsid w:val="0070144E"/>
    <w:rsid w:val="00701F8C"/>
    <w:rsid w:val="00702041"/>
    <w:rsid w:val="00702327"/>
    <w:rsid w:val="00702488"/>
    <w:rsid w:val="007024C9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328"/>
    <w:rsid w:val="007066C2"/>
    <w:rsid w:val="0070674D"/>
    <w:rsid w:val="0070693B"/>
    <w:rsid w:val="00706B99"/>
    <w:rsid w:val="00707607"/>
    <w:rsid w:val="0070790E"/>
    <w:rsid w:val="00707A27"/>
    <w:rsid w:val="00707B59"/>
    <w:rsid w:val="00707E14"/>
    <w:rsid w:val="00707F2B"/>
    <w:rsid w:val="00707F4D"/>
    <w:rsid w:val="007102D3"/>
    <w:rsid w:val="00710320"/>
    <w:rsid w:val="007105D1"/>
    <w:rsid w:val="0071072F"/>
    <w:rsid w:val="0071075D"/>
    <w:rsid w:val="007108CC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1DE"/>
    <w:rsid w:val="0071640D"/>
    <w:rsid w:val="007169BA"/>
    <w:rsid w:val="00717463"/>
    <w:rsid w:val="007179FF"/>
    <w:rsid w:val="00717BC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A6F"/>
    <w:rsid w:val="00725D03"/>
    <w:rsid w:val="00725D0D"/>
    <w:rsid w:val="00726017"/>
    <w:rsid w:val="007262B6"/>
    <w:rsid w:val="0072743A"/>
    <w:rsid w:val="00730258"/>
    <w:rsid w:val="007304E8"/>
    <w:rsid w:val="007307A4"/>
    <w:rsid w:val="00730CDE"/>
    <w:rsid w:val="00730EC8"/>
    <w:rsid w:val="0073109F"/>
    <w:rsid w:val="0073111B"/>
    <w:rsid w:val="00731183"/>
    <w:rsid w:val="007313C0"/>
    <w:rsid w:val="0073161F"/>
    <w:rsid w:val="007316FD"/>
    <w:rsid w:val="0073178E"/>
    <w:rsid w:val="007317B6"/>
    <w:rsid w:val="007318DD"/>
    <w:rsid w:val="00731ED4"/>
    <w:rsid w:val="00732129"/>
    <w:rsid w:val="007323FA"/>
    <w:rsid w:val="0073268E"/>
    <w:rsid w:val="00732BAE"/>
    <w:rsid w:val="00732C64"/>
    <w:rsid w:val="00732FB3"/>
    <w:rsid w:val="00732FC0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15B"/>
    <w:rsid w:val="007342B4"/>
    <w:rsid w:val="00734341"/>
    <w:rsid w:val="00734BA2"/>
    <w:rsid w:val="00734DCC"/>
    <w:rsid w:val="0073519E"/>
    <w:rsid w:val="0073599F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1CA5"/>
    <w:rsid w:val="00742004"/>
    <w:rsid w:val="00742468"/>
    <w:rsid w:val="00742888"/>
    <w:rsid w:val="00743188"/>
    <w:rsid w:val="00743457"/>
    <w:rsid w:val="0074352E"/>
    <w:rsid w:val="007435BE"/>
    <w:rsid w:val="00743986"/>
    <w:rsid w:val="00743AA8"/>
    <w:rsid w:val="007440D5"/>
    <w:rsid w:val="00744186"/>
    <w:rsid w:val="00744A6A"/>
    <w:rsid w:val="00744C19"/>
    <w:rsid w:val="00744E51"/>
    <w:rsid w:val="00744ED3"/>
    <w:rsid w:val="007451E4"/>
    <w:rsid w:val="007452EB"/>
    <w:rsid w:val="00745448"/>
    <w:rsid w:val="00745806"/>
    <w:rsid w:val="00745AA0"/>
    <w:rsid w:val="00745F95"/>
    <w:rsid w:val="00745FEF"/>
    <w:rsid w:val="007461B6"/>
    <w:rsid w:val="007462ED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CB2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B9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0CC4"/>
    <w:rsid w:val="00781015"/>
    <w:rsid w:val="007812B0"/>
    <w:rsid w:val="00781A0D"/>
    <w:rsid w:val="00781EA9"/>
    <w:rsid w:val="00781FD3"/>
    <w:rsid w:val="00781FF5"/>
    <w:rsid w:val="007821DE"/>
    <w:rsid w:val="00782374"/>
    <w:rsid w:val="00782F64"/>
    <w:rsid w:val="007833CC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11B"/>
    <w:rsid w:val="007875D6"/>
    <w:rsid w:val="007877B0"/>
    <w:rsid w:val="0078787A"/>
    <w:rsid w:val="00787B14"/>
    <w:rsid w:val="00787C58"/>
    <w:rsid w:val="00787F6B"/>
    <w:rsid w:val="00790D5A"/>
    <w:rsid w:val="00791213"/>
    <w:rsid w:val="007913E5"/>
    <w:rsid w:val="00791678"/>
    <w:rsid w:val="00791B13"/>
    <w:rsid w:val="00791C58"/>
    <w:rsid w:val="00791CCF"/>
    <w:rsid w:val="00791DAC"/>
    <w:rsid w:val="00791F2D"/>
    <w:rsid w:val="00792335"/>
    <w:rsid w:val="0079236E"/>
    <w:rsid w:val="00792688"/>
    <w:rsid w:val="0079277F"/>
    <w:rsid w:val="007930BB"/>
    <w:rsid w:val="0079362A"/>
    <w:rsid w:val="00793872"/>
    <w:rsid w:val="00793BEF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12"/>
    <w:rsid w:val="007A089B"/>
    <w:rsid w:val="007A0E98"/>
    <w:rsid w:val="007A134D"/>
    <w:rsid w:val="007A1987"/>
    <w:rsid w:val="007A1C89"/>
    <w:rsid w:val="007A2680"/>
    <w:rsid w:val="007A2D96"/>
    <w:rsid w:val="007A33E8"/>
    <w:rsid w:val="007A37AD"/>
    <w:rsid w:val="007A39A9"/>
    <w:rsid w:val="007A3B65"/>
    <w:rsid w:val="007A3BD1"/>
    <w:rsid w:val="007A3BD2"/>
    <w:rsid w:val="007A597C"/>
    <w:rsid w:val="007A5D44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92"/>
    <w:rsid w:val="007B2ED2"/>
    <w:rsid w:val="007B34F3"/>
    <w:rsid w:val="007B360E"/>
    <w:rsid w:val="007B3F54"/>
    <w:rsid w:val="007B40E3"/>
    <w:rsid w:val="007B43A9"/>
    <w:rsid w:val="007B4B0E"/>
    <w:rsid w:val="007B4E4E"/>
    <w:rsid w:val="007B56E7"/>
    <w:rsid w:val="007B59F5"/>
    <w:rsid w:val="007B5E51"/>
    <w:rsid w:val="007B658B"/>
    <w:rsid w:val="007B6835"/>
    <w:rsid w:val="007B6B8E"/>
    <w:rsid w:val="007B6B8F"/>
    <w:rsid w:val="007B6C8F"/>
    <w:rsid w:val="007B70FB"/>
    <w:rsid w:val="007B717F"/>
    <w:rsid w:val="007B7263"/>
    <w:rsid w:val="007B7464"/>
    <w:rsid w:val="007B7679"/>
    <w:rsid w:val="007B7A44"/>
    <w:rsid w:val="007B7BE7"/>
    <w:rsid w:val="007B7E80"/>
    <w:rsid w:val="007C07D1"/>
    <w:rsid w:val="007C088E"/>
    <w:rsid w:val="007C1435"/>
    <w:rsid w:val="007C17C5"/>
    <w:rsid w:val="007C18D0"/>
    <w:rsid w:val="007C1A59"/>
    <w:rsid w:val="007C28E4"/>
    <w:rsid w:val="007C2B0A"/>
    <w:rsid w:val="007C2FA0"/>
    <w:rsid w:val="007C3632"/>
    <w:rsid w:val="007C39B3"/>
    <w:rsid w:val="007C50C8"/>
    <w:rsid w:val="007C5378"/>
    <w:rsid w:val="007C584D"/>
    <w:rsid w:val="007C5969"/>
    <w:rsid w:val="007C5E2F"/>
    <w:rsid w:val="007C640E"/>
    <w:rsid w:val="007C65C4"/>
    <w:rsid w:val="007C684C"/>
    <w:rsid w:val="007C6B62"/>
    <w:rsid w:val="007C6D24"/>
    <w:rsid w:val="007C6DA7"/>
    <w:rsid w:val="007C7043"/>
    <w:rsid w:val="007C7154"/>
    <w:rsid w:val="007C717A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2BA9"/>
    <w:rsid w:val="007D30B1"/>
    <w:rsid w:val="007D34F6"/>
    <w:rsid w:val="007D370B"/>
    <w:rsid w:val="007D39C0"/>
    <w:rsid w:val="007D3C78"/>
    <w:rsid w:val="007D401C"/>
    <w:rsid w:val="007D4127"/>
    <w:rsid w:val="007D4523"/>
    <w:rsid w:val="007D56CF"/>
    <w:rsid w:val="007D5767"/>
    <w:rsid w:val="007D5A2B"/>
    <w:rsid w:val="007D5F5F"/>
    <w:rsid w:val="007D61A3"/>
    <w:rsid w:val="007D632F"/>
    <w:rsid w:val="007D647C"/>
    <w:rsid w:val="007D651F"/>
    <w:rsid w:val="007D6837"/>
    <w:rsid w:val="007D6FA9"/>
    <w:rsid w:val="007D7066"/>
    <w:rsid w:val="007D717A"/>
    <w:rsid w:val="007D7359"/>
    <w:rsid w:val="007D739A"/>
    <w:rsid w:val="007D73DF"/>
    <w:rsid w:val="007D7610"/>
    <w:rsid w:val="007D76C3"/>
    <w:rsid w:val="007D782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2EB7"/>
    <w:rsid w:val="007E308B"/>
    <w:rsid w:val="007E309D"/>
    <w:rsid w:val="007E4034"/>
    <w:rsid w:val="007E49CB"/>
    <w:rsid w:val="007E4AC4"/>
    <w:rsid w:val="007E56C6"/>
    <w:rsid w:val="007E5842"/>
    <w:rsid w:val="007E619E"/>
    <w:rsid w:val="007E6670"/>
    <w:rsid w:val="007E7046"/>
    <w:rsid w:val="007E7A0F"/>
    <w:rsid w:val="007E7F65"/>
    <w:rsid w:val="007F0305"/>
    <w:rsid w:val="007F06F0"/>
    <w:rsid w:val="007F0E7C"/>
    <w:rsid w:val="007F103A"/>
    <w:rsid w:val="007F1495"/>
    <w:rsid w:val="007F1537"/>
    <w:rsid w:val="007F1606"/>
    <w:rsid w:val="007F1B5E"/>
    <w:rsid w:val="007F1BA0"/>
    <w:rsid w:val="007F1F63"/>
    <w:rsid w:val="007F2DD6"/>
    <w:rsid w:val="007F2EB8"/>
    <w:rsid w:val="007F2FB7"/>
    <w:rsid w:val="007F3799"/>
    <w:rsid w:val="007F50FF"/>
    <w:rsid w:val="007F5210"/>
    <w:rsid w:val="007F56F0"/>
    <w:rsid w:val="007F58E8"/>
    <w:rsid w:val="007F5B49"/>
    <w:rsid w:val="007F5BBB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0C6C"/>
    <w:rsid w:val="00801356"/>
    <w:rsid w:val="0080150D"/>
    <w:rsid w:val="00801903"/>
    <w:rsid w:val="00801D42"/>
    <w:rsid w:val="00801F09"/>
    <w:rsid w:val="00802470"/>
    <w:rsid w:val="0080278B"/>
    <w:rsid w:val="00802D7D"/>
    <w:rsid w:val="0080346C"/>
    <w:rsid w:val="008035B7"/>
    <w:rsid w:val="00803D29"/>
    <w:rsid w:val="00804BC7"/>
    <w:rsid w:val="00804E01"/>
    <w:rsid w:val="00804E6F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765"/>
    <w:rsid w:val="00811850"/>
    <w:rsid w:val="0081199A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1A5"/>
    <w:rsid w:val="0081569E"/>
    <w:rsid w:val="008156C7"/>
    <w:rsid w:val="008157CB"/>
    <w:rsid w:val="00815850"/>
    <w:rsid w:val="00815D53"/>
    <w:rsid w:val="00815D6C"/>
    <w:rsid w:val="00816136"/>
    <w:rsid w:val="00816C01"/>
    <w:rsid w:val="00816E96"/>
    <w:rsid w:val="00817301"/>
    <w:rsid w:val="0081768F"/>
    <w:rsid w:val="00820231"/>
    <w:rsid w:val="00820581"/>
    <w:rsid w:val="008206E2"/>
    <w:rsid w:val="00820781"/>
    <w:rsid w:val="00821856"/>
    <w:rsid w:val="00821B07"/>
    <w:rsid w:val="008223D9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935"/>
    <w:rsid w:val="00827EC4"/>
    <w:rsid w:val="00830013"/>
    <w:rsid w:val="0083011F"/>
    <w:rsid w:val="008306C4"/>
    <w:rsid w:val="00830A36"/>
    <w:rsid w:val="00830FA1"/>
    <w:rsid w:val="00831027"/>
    <w:rsid w:val="008316AA"/>
    <w:rsid w:val="00831B49"/>
    <w:rsid w:val="00831D85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5FD7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B12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E3C"/>
    <w:rsid w:val="00847F37"/>
    <w:rsid w:val="00847FF5"/>
    <w:rsid w:val="008500E2"/>
    <w:rsid w:val="0085060E"/>
    <w:rsid w:val="0085089A"/>
    <w:rsid w:val="00850999"/>
    <w:rsid w:val="00851481"/>
    <w:rsid w:val="008517CE"/>
    <w:rsid w:val="00851E8A"/>
    <w:rsid w:val="00852EA9"/>
    <w:rsid w:val="00853090"/>
    <w:rsid w:val="008533AA"/>
    <w:rsid w:val="00853876"/>
    <w:rsid w:val="00853889"/>
    <w:rsid w:val="0085394A"/>
    <w:rsid w:val="0085412F"/>
    <w:rsid w:val="008545E2"/>
    <w:rsid w:val="00854619"/>
    <w:rsid w:val="008547E7"/>
    <w:rsid w:val="0085483F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57978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4C66"/>
    <w:rsid w:val="008659F7"/>
    <w:rsid w:val="00865C4E"/>
    <w:rsid w:val="00865CF1"/>
    <w:rsid w:val="0086632E"/>
    <w:rsid w:val="0086652B"/>
    <w:rsid w:val="00866648"/>
    <w:rsid w:val="008666FA"/>
    <w:rsid w:val="00866970"/>
    <w:rsid w:val="00866BC0"/>
    <w:rsid w:val="00867347"/>
    <w:rsid w:val="008674D2"/>
    <w:rsid w:val="00867C37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5EA8"/>
    <w:rsid w:val="008761DC"/>
    <w:rsid w:val="008765DE"/>
    <w:rsid w:val="00876715"/>
    <w:rsid w:val="008767E4"/>
    <w:rsid w:val="00877598"/>
    <w:rsid w:val="008775E5"/>
    <w:rsid w:val="0087773B"/>
    <w:rsid w:val="00877B54"/>
    <w:rsid w:val="00877D66"/>
    <w:rsid w:val="00880082"/>
    <w:rsid w:val="008801ED"/>
    <w:rsid w:val="0088029A"/>
    <w:rsid w:val="008802DD"/>
    <w:rsid w:val="008804E0"/>
    <w:rsid w:val="00880803"/>
    <w:rsid w:val="008809A3"/>
    <w:rsid w:val="0088110C"/>
    <w:rsid w:val="00881314"/>
    <w:rsid w:val="00881D3F"/>
    <w:rsid w:val="008821A0"/>
    <w:rsid w:val="00882428"/>
    <w:rsid w:val="00882625"/>
    <w:rsid w:val="0088308E"/>
    <w:rsid w:val="008833C0"/>
    <w:rsid w:val="0088349F"/>
    <w:rsid w:val="008837CF"/>
    <w:rsid w:val="00883F40"/>
    <w:rsid w:val="00884459"/>
    <w:rsid w:val="00884856"/>
    <w:rsid w:val="008851AD"/>
    <w:rsid w:val="0088534F"/>
    <w:rsid w:val="00885A83"/>
    <w:rsid w:val="00885D5E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51E"/>
    <w:rsid w:val="0089265B"/>
    <w:rsid w:val="00892A46"/>
    <w:rsid w:val="00892C17"/>
    <w:rsid w:val="00893315"/>
    <w:rsid w:val="00893453"/>
    <w:rsid w:val="008937FB"/>
    <w:rsid w:val="00893AE8"/>
    <w:rsid w:val="00893EAC"/>
    <w:rsid w:val="00894006"/>
    <w:rsid w:val="00894606"/>
    <w:rsid w:val="0089482F"/>
    <w:rsid w:val="00894CFD"/>
    <w:rsid w:val="0089502E"/>
    <w:rsid w:val="00895339"/>
    <w:rsid w:val="0089560F"/>
    <w:rsid w:val="00895A36"/>
    <w:rsid w:val="00895BA4"/>
    <w:rsid w:val="00895BD5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887"/>
    <w:rsid w:val="008A094C"/>
    <w:rsid w:val="008A0D65"/>
    <w:rsid w:val="008A0ECF"/>
    <w:rsid w:val="008A146B"/>
    <w:rsid w:val="008A1702"/>
    <w:rsid w:val="008A1BFD"/>
    <w:rsid w:val="008A23BF"/>
    <w:rsid w:val="008A23C7"/>
    <w:rsid w:val="008A2932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5F40"/>
    <w:rsid w:val="008A656D"/>
    <w:rsid w:val="008A6A9D"/>
    <w:rsid w:val="008A6B12"/>
    <w:rsid w:val="008A70B1"/>
    <w:rsid w:val="008A7534"/>
    <w:rsid w:val="008A769A"/>
    <w:rsid w:val="008A7797"/>
    <w:rsid w:val="008A7814"/>
    <w:rsid w:val="008A78C7"/>
    <w:rsid w:val="008A7B3F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B16"/>
    <w:rsid w:val="008B2C5C"/>
    <w:rsid w:val="008B2E00"/>
    <w:rsid w:val="008B2E34"/>
    <w:rsid w:val="008B2FB8"/>
    <w:rsid w:val="008B3123"/>
    <w:rsid w:val="008B313A"/>
    <w:rsid w:val="008B33EE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5E5D"/>
    <w:rsid w:val="008B6441"/>
    <w:rsid w:val="008B64EA"/>
    <w:rsid w:val="008B695A"/>
    <w:rsid w:val="008B72CB"/>
    <w:rsid w:val="008B745E"/>
    <w:rsid w:val="008B761E"/>
    <w:rsid w:val="008B7BB3"/>
    <w:rsid w:val="008B7E87"/>
    <w:rsid w:val="008C0048"/>
    <w:rsid w:val="008C00E3"/>
    <w:rsid w:val="008C04C8"/>
    <w:rsid w:val="008C04FE"/>
    <w:rsid w:val="008C0503"/>
    <w:rsid w:val="008C0DF0"/>
    <w:rsid w:val="008C1645"/>
    <w:rsid w:val="008C17E5"/>
    <w:rsid w:val="008C18CA"/>
    <w:rsid w:val="008C2172"/>
    <w:rsid w:val="008C2454"/>
    <w:rsid w:val="008C2490"/>
    <w:rsid w:val="008C2B8D"/>
    <w:rsid w:val="008C2D51"/>
    <w:rsid w:val="008C37EA"/>
    <w:rsid w:val="008C39B6"/>
    <w:rsid w:val="008C3BEE"/>
    <w:rsid w:val="008C4511"/>
    <w:rsid w:val="008C46CA"/>
    <w:rsid w:val="008C46F0"/>
    <w:rsid w:val="008C4798"/>
    <w:rsid w:val="008C47D2"/>
    <w:rsid w:val="008C4966"/>
    <w:rsid w:val="008C4DB3"/>
    <w:rsid w:val="008C4FB9"/>
    <w:rsid w:val="008C5213"/>
    <w:rsid w:val="008C52D2"/>
    <w:rsid w:val="008C5946"/>
    <w:rsid w:val="008C5A96"/>
    <w:rsid w:val="008C5BF8"/>
    <w:rsid w:val="008C60B8"/>
    <w:rsid w:val="008C67A0"/>
    <w:rsid w:val="008C6DF8"/>
    <w:rsid w:val="008C7075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1C15"/>
    <w:rsid w:val="008D20C5"/>
    <w:rsid w:val="008D2D2D"/>
    <w:rsid w:val="008D3261"/>
    <w:rsid w:val="008D39AD"/>
    <w:rsid w:val="008D3CD8"/>
    <w:rsid w:val="008D3DB2"/>
    <w:rsid w:val="008D42CB"/>
    <w:rsid w:val="008D43CC"/>
    <w:rsid w:val="008D466D"/>
    <w:rsid w:val="008D4813"/>
    <w:rsid w:val="008D4C6D"/>
    <w:rsid w:val="008D4F13"/>
    <w:rsid w:val="008D5120"/>
    <w:rsid w:val="008D5352"/>
    <w:rsid w:val="008D584E"/>
    <w:rsid w:val="008D5B45"/>
    <w:rsid w:val="008D5C0D"/>
    <w:rsid w:val="008D5CE7"/>
    <w:rsid w:val="008D5D80"/>
    <w:rsid w:val="008D60D7"/>
    <w:rsid w:val="008D6B8E"/>
    <w:rsid w:val="008D76F7"/>
    <w:rsid w:val="008D77DF"/>
    <w:rsid w:val="008E0044"/>
    <w:rsid w:val="008E0614"/>
    <w:rsid w:val="008E12F1"/>
    <w:rsid w:val="008E13C8"/>
    <w:rsid w:val="008E1B9C"/>
    <w:rsid w:val="008E1CCA"/>
    <w:rsid w:val="008E1F35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294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2F29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171"/>
    <w:rsid w:val="008F5521"/>
    <w:rsid w:val="008F5617"/>
    <w:rsid w:val="008F5E37"/>
    <w:rsid w:val="008F61F0"/>
    <w:rsid w:val="008F6AC8"/>
    <w:rsid w:val="008F6E7B"/>
    <w:rsid w:val="008F6EF3"/>
    <w:rsid w:val="008F7616"/>
    <w:rsid w:val="008F7BB9"/>
    <w:rsid w:val="008F7D4F"/>
    <w:rsid w:val="008F7D87"/>
    <w:rsid w:val="008F7F88"/>
    <w:rsid w:val="00900615"/>
    <w:rsid w:val="00900624"/>
    <w:rsid w:val="00900688"/>
    <w:rsid w:val="00900760"/>
    <w:rsid w:val="00900C8C"/>
    <w:rsid w:val="00900CE9"/>
    <w:rsid w:val="0090116F"/>
    <w:rsid w:val="00901599"/>
    <w:rsid w:val="009016C6"/>
    <w:rsid w:val="00901FA8"/>
    <w:rsid w:val="00902469"/>
    <w:rsid w:val="0090251E"/>
    <w:rsid w:val="00902A18"/>
    <w:rsid w:val="00902A83"/>
    <w:rsid w:val="00902EF8"/>
    <w:rsid w:val="00902F9D"/>
    <w:rsid w:val="00903132"/>
    <w:rsid w:val="00903645"/>
    <w:rsid w:val="00903ADC"/>
    <w:rsid w:val="0090403A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757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07AF5"/>
    <w:rsid w:val="009104E9"/>
    <w:rsid w:val="00910701"/>
    <w:rsid w:val="00910942"/>
    <w:rsid w:val="00910D14"/>
    <w:rsid w:val="00912361"/>
    <w:rsid w:val="0091257A"/>
    <w:rsid w:val="00912752"/>
    <w:rsid w:val="00912F35"/>
    <w:rsid w:val="00912F69"/>
    <w:rsid w:val="009131A7"/>
    <w:rsid w:val="00913265"/>
    <w:rsid w:val="00913888"/>
    <w:rsid w:val="009138E4"/>
    <w:rsid w:val="00913A8B"/>
    <w:rsid w:val="00913DEF"/>
    <w:rsid w:val="009140DB"/>
    <w:rsid w:val="00915A2C"/>
    <w:rsid w:val="00915BCC"/>
    <w:rsid w:val="00915CF4"/>
    <w:rsid w:val="00915D38"/>
    <w:rsid w:val="00915DAC"/>
    <w:rsid w:val="00915E5C"/>
    <w:rsid w:val="00915EA3"/>
    <w:rsid w:val="00916118"/>
    <w:rsid w:val="009169CE"/>
    <w:rsid w:val="00916BB1"/>
    <w:rsid w:val="00916C86"/>
    <w:rsid w:val="00917475"/>
    <w:rsid w:val="00917529"/>
    <w:rsid w:val="00917765"/>
    <w:rsid w:val="00917809"/>
    <w:rsid w:val="009179BC"/>
    <w:rsid w:val="00917CE7"/>
    <w:rsid w:val="00917DB6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1AB5"/>
    <w:rsid w:val="0092241F"/>
    <w:rsid w:val="009227BB"/>
    <w:rsid w:val="009228DE"/>
    <w:rsid w:val="009229E8"/>
    <w:rsid w:val="00922D82"/>
    <w:rsid w:val="00923109"/>
    <w:rsid w:val="00923369"/>
    <w:rsid w:val="009243FC"/>
    <w:rsid w:val="009248F6"/>
    <w:rsid w:val="00924BAB"/>
    <w:rsid w:val="0092562D"/>
    <w:rsid w:val="00925B31"/>
    <w:rsid w:val="009267BA"/>
    <w:rsid w:val="00926A2D"/>
    <w:rsid w:val="00926D04"/>
    <w:rsid w:val="00926FB0"/>
    <w:rsid w:val="009270CF"/>
    <w:rsid w:val="00927787"/>
    <w:rsid w:val="00927B01"/>
    <w:rsid w:val="00927E57"/>
    <w:rsid w:val="00930107"/>
    <w:rsid w:val="009301B8"/>
    <w:rsid w:val="0093033A"/>
    <w:rsid w:val="009304C3"/>
    <w:rsid w:val="00930C68"/>
    <w:rsid w:val="00930FBF"/>
    <w:rsid w:val="00931221"/>
    <w:rsid w:val="0093164A"/>
    <w:rsid w:val="009318FD"/>
    <w:rsid w:val="009319A6"/>
    <w:rsid w:val="00931DE1"/>
    <w:rsid w:val="009321CF"/>
    <w:rsid w:val="009321F6"/>
    <w:rsid w:val="009322BF"/>
    <w:rsid w:val="00932A03"/>
    <w:rsid w:val="00932A8E"/>
    <w:rsid w:val="00932CA4"/>
    <w:rsid w:val="00932D46"/>
    <w:rsid w:val="009331BF"/>
    <w:rsid w:val="00933753"/>
    <w:rsid w:val="0093412C"/>
    <w:rsid w:val="00934179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378FB"/>
    <w:rsid w:val="009403AB"/>
    <w:rsid w:val="009410F7"/>
    <w:rsid w:val="0094119F"/>
    <w:rsid w:val="009415AF"/>
    <w:rsid w:val="00941708"/>
    <w:rsid w:val="00941718"/>
    <w:rsid w:val="00941847"/>
    <w:rsid w:val="00941907"/>
    <w:rsid w:val="00941DAC"/>
    <w:rsid w:val="00941E0E"/>
    <w:rsid w:val="00942614"/>
    <w:rsid w:val="0094263A"/>
    <w:rsid w:val="0094290B"/>
    <w:rsid w:val="00942C01"/>
    <w:rsid w:val="00942D9A"/>
    <w:rsid w:val="00943A20"/>
    <w:rsid w:val="00943C96"/>
    <w:rsid w:val="00943D54"/>
    <w:rsid w:val="009442F7"/>
    <w:rsid w:val="0094430C"/>
    <w:rsid w:val="00944D2E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C48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3959"/>
    <w:rsid w:val="0095489F"/>
    <w:rsid w:val="00955B67"/>
    <w:rsid w:val="00955BA4"/>
    <w:rsid w:val="00955F02"/>
    <w:rsid w:val="009566EE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371B"/>
    <w:rsid w:val="00964A51"/>
    <w:rsid w:val="00964D06"/>
    <w:rsid w:val="00965729"/>
    <w:rsid w:val="009661D1"/>
    <w:rsid w:val="0096645F"/>
    <w:rsid w:val="0096678D"/>
    <w:rsid w:val="00966B1C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03B"/>
    <w:rsid w:val="00973BDC"/>
    <w:rsid w:val="00974744"/>
    <w:rsid w:val="00975579"/>
    <w:rsid w:val="00976266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1A96"/>
    <w:rsid w:val="00981FA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97B"/>
    <w:rsid w:val="00984C75"/>
    <w:rsid w:val="00985161"/>
    <w:rsid w:val="00985331"/>
    <w:rsid w:val="0098538C"/>
    <w:rsid w:val="009855E8"/>
    <w:rsid w:val="00985A4C"/>
    <w:rsid w:val="009860CB"/>
    <w:rsid w:val="009862E8"/>
    <w:rsid w:val="0098660A"/>
    <w:rsid w:val="00986D2B"/>
    <w:rsid w:val="00986E21"/>
    <w:rsid w:val="00986FE7"/>
    <w:rsid w:val="009873C9"/>
    <w:rsid w:val="00987765"/>
    <w:rsid w:val="00987EAD"/>
    <w:rsid w:val="00987EF4"/>
    <w:rsid w:val="00990BDA"/>
    <w:rsid w:val="0099109A"/>
    <w:rsid w:val="009910D3"/>
    <w:rsid w:val="00991239"/>
    <w:rsid w:val="0099183C"/>
    <w:rsid w:val="00991D34"/>
    <w:rsid w:val="00991FD9"/>
    <w:rsid w:val="00992707"/>
    <w:rsid w:val="00992917"/>
    <w:rsid w:val="00992BC7"/>
    <w:rsid w:val="00992DC7"/>
    <w:rsid w:val="00992EEF"/>
    <w:rsid w:val="00993129"/>
    <w:rsid w:val="009935BC"/>
    <w:rsid w:val="00993DA1"/>
    <w:rsid w:val="009944C6"/>
    <w:rsid w:val="00994593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DC2"/>
    <w:rsid w:val="00996F40"/>
    <w:rsid w:val="00996F5E"/>
    <w:rsid w:val="0099787C"/>
    <w:rsid w:val="009A01B0"/>
    <w:rsid w:val="009A02D2"/>
    <w:rsid w:val="009A07EA"/>
    <w:rsid w:val="009A0C9B"/>
    <w:rsid w:val="009A0F19"/>
    <w:rsid w:val="009A15AB"/>
    <w:rsid w:val="009A18D1"/>
    <w:rsid w:val="009A1935"/>
    <w:rsid w:val="009A19E3"/>
    <w:rsid w:val="009A1AD7"/>
    <w:rsid w:val="009A22A9"/>
    <w:rsid w:val="009A27BA"/>
    <w:rsid w:val="009A2944"/>
    <w:rsid w:val="009A2A51"/>
    <w:rsid w:val="009A2C4E"/>
    <w:rsid w:val="009A3483"/>
    <w:rsid w:val="009A35DC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7FB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58"/>
    <w:rsid w:val="009B31A5"/>
    <w:rsid w:val="009B31C2"/>
    <w:rsid w:val="009B3876"/>
    <w:rsid w:val="009B40DD"/>
    <w:rsid w:val="009B42A5"/>
    <w:rsid w:val="009B48CC"/>
    <w:rsid w:val="009B4CB6"/>
    <w:rsid w:val="009B4EE4"/>
    <w:rsid w:val="009B5427"/>
    <w:rsid w:val="009B54EC"/>
    <w:rsid w:val="009B55EB"/>
    <w:rsid w:val="009B5FBC"/>
    <w:rsid w:val="009B5FDE"/>
    <w:rsid w:val="009B627B"/>
    <w:rsid w:val="009B6878"/>
    <w:rsid w:val="009B70AF"/>
    <w:rsid w:val="009B71E7"/>
    <w:rsid w:val="009B729B"/>
    <w:rsid w:val="009B73DE"/>
    <w:rsid w:val="009B78FE"/>
    <w:rsid w:val="009C09A8"/>
    <w:rsid w:val="009C0D84"/>
    <w:rsid w:val="009C11E2"/>
    <w:rsid w:val="009C1783"/>
    <w:rsid w:val="009C2002"/>
    <w:rsid w:val="009C24B0"/>
    <w:rsid w:val="009C2AD4"/>
    <w:rsid w:val="009C2B2F"/>
    <w:rsid w:val="009C2BE2"/>
    <w:rsid w:val="009C3678"/>
    <w:rsid w:val="009C3897"/>
    <w:rsid w:val="009C3A71"/>
    <w:rsid w:val="009C3BE7"/>
    <w:rsid w:val="009C3BF1"/>
    <w:rsid w:val="009C3E14"/>
    <w:rsid w:val="009C41AA"/>
    <w:rsid w:val="009C4A12"/>
    <w:rsid w:val="009C4A55"/>
    <w:rsid w:val="009C4FFC"/>
    <w:rsid w:val="009C58CF"/>
    <w:rsid w:val="009C6799"/>
    <w:rsid w:val="009C6E85"/>
    <w:rsid w:val="009C735F"/>
    <w:rsid w:val="009C761C"/>
    <w:rsid w:val="009D0050"/>
    <w:rsid w:val="009D0640"/>
    <w:rsid w:val="009D0690"/>
    <w:rsid w:val="009D09E0"/>
    <w:rsid w:val="009D1700"/>
    <w:rsid w:val="009D1BAD"/>
    <w:rsid w:val="009D1BD1"/>
    <w:rsid w:val="009D20A4"/>
    <w:rsid w:val="009D2191"/>
    <w:rsid w:val="009D2209"/>
    <w:rsid w:val="009D2475"/>
    <w:rsid w:val="009D287D"/>
    <w:rsid w:val="009D4897"/>
    <w:rsid w:val="009D5970"/>
    <w:rsid w:val="009D5E94"/>
    <w:rsid w:val="009D647F"/>
    <w:rsid w:val="009D6A48"/>
    <w:rsid w:val="009D6D39"/>
    <w:rsid w:val="009D75CD"/>
    <w:rsid w:val="009D775C"/>
    <w:rsid w:val="009D7828"/>
    <w:rsid w:val="009E0016"/>
    <w:rsid w:val="009E055E"/>
    <w:rsid w:val="009E06AD"/>
    <w:rsid w:val="009E0918"/>
    <w:rsid w:val="009E1251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014"/>
    <w:rsid w:val="009E56D7"/>
    <w:rsid w:val="009E5985"/>
    <w:rsid w:val="009E5A67"/>
    <w:rsid w:val="009E6116"/>
    <w:rsid w:val="009E6679"/>
    <w:rsid w:val="009E66C9"/>
    <w:rsid w:val="009E6CE8"/>
    <w:rsid w:val="009E77DC"/>
    <w:rsid w:val="009E79FD"/>
    <w:rsid w:val="009E7A42"/>
    <w:rsid w:val="009E7A90"/>
    <w:rsid w:val="009E7FC3"/>
    <w:rsid w:val="009F065B"/>
    <w:rsid w:val="009F0A46"/>
    <w:rsid w:val="009F0C5B"/>
    <w:rsid w:val="009F0D78"/>
    <w:rsid w:val="009F0FBA"/>
    <w:rsid w:val="009F13F0"/>
    <w:rsid w:val="009F1E73"/>
    <w:rsid w:val="009F2AB9"/>
    <w:rsid w:val="009F378C"/>
    <w:rsid w:val="009F3A63"/>
    <w:rsid w:val="009F3E7C"/>
    <w:rsid w:val="009F472F"/>
    <w:rsid w:val="009F4A7E"/>
    <w:rsid w:val="009F4DC5"/>
    <w:rsid w:val="009F4F36"/>
    <w:rsid w:val="009F54E7"/>
    <w:rsid w:val="009F5C3B"/>
    <w:rsid w:val="009F5D2C"/>
    <w:rsid w:val="009F6154"/>
    <w:rsid w:val="009F6A5F"/>
    <w:rsid w:val="009F6BD3"/>
    <w:rsid w:val="009F6CF4"/>
    <w:rsid w:val="009F6E3D"/>
    <w:rsid w:val="009F7057"/>
    <w:rsid w:val="009F77D7"/>
    <w:rsid w:val="009F79C6"/>
    <w:rsid w:val="009F7C9D"/>
    <w:rsid w:val="009F7DF2"/>
    <w:rsid w:val="00A000D5"/>
    <w:rsid w:val="00A0060B"/>
    <w:rsid w:val="00A00937"/>
    <w:rsid w:val="00A00AC7"/>
    <w:rsid w:val="00A01031"/>
    <w:rsid w:val="00A01333"/>
    <w:rsid w:val="00A02318"/>
    <w:rsid w:val="00A02442"/>
    <w:rsid w:val="00A02477"/>
    <w:rsid w:val="00A0247D"/>
    <w:rsid w:val="00A026F4"/>
    <w:rsid w:val="00A027E7"/>
    <w:rsid w:val="00A02FFA"/>
    <w:rsid w:val="00A0382F"/>
    <w:rsid w:val="00A03E41"/>
    <w:rsid w:val="00A03E5D"/>
    <w:rsid w:val="00A0462D"/>
    <w:rsid w:val="00A04B94"/>
    <w:rsid w:val="00A054C4"/>
    <w:rsid w:val="00A056C1"/>
    <w:rsid w:val="00A067C9"/>
    <w:rsid w:val="00A0740D"/>
    <w:rsid w:val="00A07649"/>
    <w:rsid w:val="00A07DC9"/>
    <w:rsid w:val="00A101D0"/>
    <w:rsid w:val="00A10949"/>
    <w:rsid w:val="00A10CE5"/>
    <w:rsid w:val="00A10D37"/>
    <w:rsid w:val="00A10DEC"/>
    <w:rsid w:val="00A10ECB"/>
    <w:rsid w:val="00A113D0"/>
    <w:rsid w:val="00A1147D"/>
    <w:rsid w:val="00A1178A"/>
    <w:rsid w:val="00A1189B"/>
    <w:rsid w:val="00A11EE3"/>
    <w:rsid w:val="00A11F97"/>
    <w:rsid w:val="00A12044"/>
    <w:rsid w:val="00A12A11"/>
    <w:rsid w:val="00A12D29"/>
    <w:rsid w:val="00A13365"/>
    <w:rsid w:val="00A13433"/>
    <w:rsid w:val="00A1344E"/>
    <w:rsid w:val="00A13759"/>
    <w:rsid w:val="00A1377F"/>
    <w:rsid w:val="00A139F9"/>
    <w:rsid w:val="00A1406F"/>
    <w:rsid w:val="00A14662"/>
    <w:rsid w:val="00A14901"/>
    <w:rsid w:val="00A15078"/>
    <w:rsid w:val="00A15121"/>
    <w:rsid w:val="00A1521D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17DAB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606"/>
    <w:rsid w:val="00A238D3"/>
    <w:rsid w:val="00A239E4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4A8"/>
    <w:rsid w:val="00A30B70"/>
    <w:rsid w:val="00A31426"/>
    <w:rsid w:val="00A31B00"/>
    <w:rsid w:val="00A31CB9"/>
    <w:rsid w:val="00A31E52"/>
    <w:rsid w:val="00A32170"/>
    <w:rsid w:val="00A33FD3"/>
    <w:rsid w:val="00A3415F"/>
    <w:rsid w:val="00A35904"/>
    <w:rsid w:val="00A35A76"/>
    <w:rsid w:val="00A35D24"/>
    <w:rsid w:val="00A35DBB"/>
    <w:rsid w:val="00A35F96"/>
    <w:rsid w:val="00A3640E"/>
    <w:rsid w:val="00A3782A"/>
    <w:rsid w:val="00A40C8E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54FE"/>
    <w:rsid w:val="00A4582A"/>
    <w:rsid w:val="00A476F7"/>
    <w:rsid w:val="00A477A7"/>
    <w:rsid w:val="00A47C2F"/>
    <w:rsid w:val="00A47C3F"/>
    <w:rsid w:val="00A47F4C"/>
    <w:rsid w:val="00A50136"/>
    <w:rsid w:val="00A501DF"/>
    <w:rsid w:val="00A50298"/>
    <w:rsid w:val="00A506B1"/>
    <w:rsid w:val="00A50FBB"/>
    <w:rsid w:val="00A510C7"/>
    <w:rsid w:val="00A51340"/>
    <w:rsid w:val="00A51394"/>
    <w:rsid w:val="00A516DD"/>
    <w:rsid w:val="00A517C1"/>
    <w:rsid w:val="00A51AD8"/>
    <w:rsid w:val="00A5240B"/>
    <w:rsid w:val="00A52587"/>
    <w:rsid w:val="00A526C7"/>
    <w:rsid w:val="00A52A03"/>
    <w:rsid w:val="00A52C05"/>
    <w:rsid w:val="00A534E8"/>
    <w:rsid w:val="00A53626"/>
    <w:rsid w:val="00A53CAB"/>
    <w:rsid w:val="00A53D75"/>
    <w:rsid w:val="00A54857"/>
    <w:rsid w:val="00A54A1B"/>
    <w:rsid w:val="00A54CBB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C07"/>
    <w:rsid w:val="00A60F9F"/>
    <w:rsid w:val="00A61B40"/>
    <w:rsid w:val="00A61DBC"/>
    <w:rsid w:val="00A6218A"/>
    <w:rsid w:val="00A63057"/>
    <w:rsid w:val="00A63320"/>
    <w:rsid w:val="00A63656"/>
    <w:rsid w:val="00A6379B"/>
    <w:rsid w:val="00A639A2"/>
    <w:rsid w:val="00A63A40"/>
    <w:rsid w:val="00A648C1"/>
    <w:rsid w:val="00A64C4F"/>
    <w:rsid w:val="00A64D0E"/>
    <w:rsid w:val="00A64E54"/>
    <w:rsid w:val="00A65296"/>
    <w:rsid w:val="00A658CA"/>
    <w:rsid w:val="00A65D08"/>
    <w:rsid w:val="00A65EF7"/>
    <w:rsid w:val="00A66040"/>
    <w:rsid w:val="00A668D8"/>
    <w:rsid w:val="00A66E57"/>
    <w:rsid w:val="00A6765A"/>
    <w:rsid w:val="00A678C6"/>
    <w:rsid w:val="00A67A80"/>
    <w:rsid w:val="00A67FB1"/>
    <w:rsid w:val="00A7027E"/>
    <w:rsid w:val="00A70290"/>
    <w:rsid w:val="00A70CB1"/>
    <w:rsid w:val="00A70E0C"/>
    <w:rsid w:val="00A7133D"/>
    <w:rsid w:val="00A71F5A"/>
    <w:rsid w:val="00A7252A"/>
    <w:rsid w:val="00A72658"/>
    <w:rsid w:val="00A728EF"/>
    <w:rsid w:val="00A7366F"/>
    <w:rsid w:val="00A73874"/>
    <w:rsid w:val="00A738B8"/>
    <w:rsid w:val="00A73956"/>
    <w:rsid w:val="00A73CF4"/>
    <w:rsid w:val="00A73F06"/>
    <w:rsid w:val="00A741E0"/>
    <w:rsid w:val="00A746E5"/>
    <w:rsid w:val="00A748E6"/>
    <w:rsid w:val="00A749DD"/>
    <w:rsid w:val="00A74B0C"/>
    <w:rsid w:val="00A74B1B"/>
    <w:rsid w:val="00A74C87"/>
    <w:rsid w:val="00A758AF"/>
    <w:rsid w:val="00A759D1"/>
    <w:rsid w:val="00A760CF"/>
    <w:rsid w:val="00A764B6"/>
    <w:rsid w:val="00A76868"/>
    <w:rsid w:val="00A77029"/>
    <w:rsid w:val="00A779A9"/>
    <w:rsid w:val="00A77DFC"/>
    <w:rsid w:val="00A80243"/>
    <w:rsid w:val="00A80271"/>
    <w:rsid w:val="00A802B0"/>
    <w:rsid w:val="00A8051C"/>
    <w:rsid w:val="00A8083E"/>
    <w:rsid w:val="00A80CFF"/>
    <w:rsid w:val="00A80E63"/>
    <w:rsid w:val="00A80F85"/>
    <w:rsid w:val="00A8174F"/>
    <w:rsid w:val="00A82161"/>
    <w:rsid w:val="00A8223F"/>
    <w:rsid w:val="00A823F3"/>
    <w:rsid w:val="00A82CE5"/>
    <w:rsid w:val="00A834A9"/>
    <w:rsid w:val="00A83503"/>
    <w:rsid w:val="00A84815"/>
    <w:rsid w:val="00A84972"/>
    <w:rsid w:val="00A84EEF"/>
    <w:rsid w:val="00A85027"/>
    <w:rsid w:val="00A8503B"/>
    <w:rsid w:val="00A85943"/>
    <w:rsid w:val="00A8598B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251"/>
    <w:rsid w:val="00A933CE"/>
    <w:rsid w:val="00A9347C"/>
    <w:rsid w:val="00A93CAA"/>
    <w:rsid w:val="00A94C3B"/>
    <w:rsid w:val="00A951CA"/>
    <w:rsid w:val="00A95236"/>
    <w:rsid w:val="00A95447"/>
    <w:rsid w:val="00A954EE"/>
    <w:rsid w:val="00A963F9"/>
    <w:rsid w:val="00A96564"/>
    <w:rsid w:val="00A9678D"/>
    <w:rsid w:val="00A97D08"/>
    <w:rsid w:val="00AA0016"/>
    <w:rsid w:val="00AA0255"/>
    <w:rsid w:val="00AA05CE"/>
    <w:rsid w:val="00AA07BA"/>
    <w:rsid w:val="00AA0AB3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3EBB"/>
    <w:rsid w:val="00AA4131"/>
    <w:rsid w:val="00AA4338"/>
    <w:rsid w:val="00AA44FC"/>
    <w:rsid w:val="00AA45A9"/>
    <w:rsid w:val="00AA49A9"/>
    <w:rsid w:val="00AA4FA7"/>
    <w:rsid w:val="00AA5185"/>
    <w:rsid w:val="00AA5602"/>
    <w:rsid w:val="00AA56D5"/>
    <w:rsid w:val="00AA58EE"/>
    <w:rsid w:val="00AA5DCE"/>
    <w:rsid w:val="00AA64EE"/>
    <w:rsid w:val="00AA6BC1"/>
    <w:rsid w:val="00AA6C5B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109"/>
    <w:rsid w:val="00AB2616"/>
    <w:rsid w:val="00AB2D40"/>
    <w:rsid w:val="00AB31C7"/>
    <w:rsid w:val="00AB33F3"/>
    <w:rsid w:val="00AB397D"/>
    <w:rsid w:val="00AB3DEF"/>
    <w:rsid w:val="00AB4CCA"/>
    <w:rsid w:val="00AB4E55"/>
    <w:rsid w:val="00AB52B3"/>
    <w:rsid w:val="00AB557D"/>
    <w:rsid w:val="00AB6093"/>
    <w:rsid w:val="00AB6581"/>
    <w:rsid w:val="00AB675F"/>
    <w:rsid w:val="00AB6A5F"/>
    <w:rsid w:val="00AB6C05"/>
    <w:rsid w:val="00AB72C0"/>
    <w:rsid w:val="00AB77CF"/>
    <w:rsid w:val="00AB7968"/>
    <w:rsid w:val="00AB7ED8"/>
    <w:rsid w:val="00AB7EEB"/>
    <w:rsid w:val="00AC000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63E"/>
    <w:rsid w:val="00AC273B"/>
    <w:rsid w:val="00AC2A3B"/>
    <w:rsid w:val="00AC2FF0"/>
    <w:rsid w:val="00AC31BA"/>
    <w:rsid w:val="00AC3F82"/>
    <w:rsid w:val="00AC47E5"/>
    <w:rsid w:val="00AC47EE"/>
    <w:rsid w:val="00AC485C"/>
    <w:rsid w:val="00AC50DD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2E7C"/>
    <w:rsid w:val="00AD30DB"/>
    <w:rsid w:val="00AD33E3"/>
    <w:rsid w:val="00AD340D"/>
    <w:rsid w:val="00AD351C"/>
    <w:rsid w:val="00AD35BA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2EB"/>
    <w:rsid w:val="00AE4D9E"/>
    <w:rsid w:val="00AE4EA1"/>
    <w:rsid w:val="00AE5245"/>
    <w:rsid w:val="00AE52AF"/>
    <w:rsid w:val="00AE5329"/>
    <w:rsid w:val="00AE5A34"/>
    <w:rsid w:val="00AE5D7E"/>
    <w:rsid w:val="00AE5FBA"/>
    <w:rsid w:val="00AE67C4"/>
    <w:rsid w:val="00AE703E"/>
    <w:rsid w:val="00AE7D2F"/>
    <w:rsid w:val="00AF0162"/>
    <w:rsid w:val="00AF0185"/>
    <w:rsid w:val="00AF034A"/>
    <w:rsid w:val="00AF0D9C"/>
    <w:rsid w:val="00AF10CE"/>
    <w:rsid w:val="00AF1601"/>
    <w:rsid w:val="00AF1625"/>
    <w:rsid w:val="00AF1D4C"/>
    <w:rsid w:val="00AF1D79"/>
    <w:rsid w:val="00AF204F"/>
    <w:rsid w:val="00AF2475"/>
    <w:rsid w:val="00AF27D9"/>
    <w:rsid w:val="00AF2C03"/>
    <w:rsid w:val="00AF2CE9"/>
    <w:rsid w:val="00AF35B9"/>
    <w:rsid w:val="00AF3884"/>
    <w:rsid w:val="00AF39DC"/>
    <w:rsid w:val="00AF4068"/>
    <w:rsid w:val="00AF4619"/>
    <w:rsid w:val="00AF4CC3"/>
    <w:rsid w:val="00AF5075"/>
    <w:rsid w:val="00AF5289"/>
    <w:rsid w:val="00AF5352"/>
    <w:rsid w:val="00AF5457"/>
    <w:rsid w:val="00AF54FB"/>
    <w:rsid w:val="00AF5D38"/>
    <w:rsid w:val="00AF5EF2"/>
    <w:rsid w:val="00AF6129"/>
    <w:rsid w:val="00AF622B"/>
    <w:rsid w:val="00AF6482"/>
    <w:rsid w:val="00AF65FC"/>
    <w:rsid w:val="00AF69B4"/>
    <w:rsid w:val="00AF7310"/>
    <w:rsid w:val="00AF7B58"/>
    <w:rsid w:val="00B004AB"/>
    <w:rsid w:val="00B0055F"/>
    <w:rsid w:val="00B008A9"/>
    <w:rsid w:val="00B00A9D"/>
    <w:rsid w:val="00B00B23"/>
    <w:rsid w:val="00B020D8"/>
    <w:rsid w:val="00B02BB8"/>
    <w:rsid w:val="00B03191"/>
    <w:rsid w:val="00B031EF"/>
    <w:rsid w:val="00B039E1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B31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31B"/>
    <w:rsid w:val="00B119D7"/>
    <w:rsid w:val="00B11BBA"/>
    <w:rsid w:val="00B11D5E"/>
    <w:rsid w:val="00B11E82"/>
    <w:rsid w:val="00B12532"/>
    <w:rsid w:val="00B125AF"/>
    <w:rsid w:val="00B125C3"/>
    <w:rsid w:val="00B12715"/>
    <w:rsid w:val="00B12BEB"/>
    <w:rsid w:val="00B12EE6"/>
    <w:rsid w:val="00B12FA2"/>
    <w:rsid w:val="00B1310F"/>
    <w:rsid w:val="00B137AE"/>
    <w:rsid w:val="00B13918"/>
    <w:rsid w:val="00B13AB7"/>
    <w:rsid w:val="00B13D59"/>
    <w:rsid w:val="00B1421B"/>
    <w:rsid w:val="00B144BC"/>
    <w:rsid w:val="00B1470E"/>
    <w:rsid w:val="00B14969"/>
    <w:rsid w:val="00B14B92"/>
    <w:rsid w:val="00B14C95"/>
    <w:rsid w:val="00B14D7A"/>
    <w:rsid w:val="00B15284"/>
    <w:rsid w:val="00B15579"/>
    <w:rsid w:val="00B1570D"/>
    <w:rsid w:val="00B15D08"/>
    <w:rsid w:val="00B15F84"/>
    <w:rsid w:val="00B16050"/>
    <w:rsid w:val="00B1612E"/>
    <w:rsid w:val="00B1678D"/>
    <w:rsid w:val="00B16886"/>
    <w:rsid w:val="00B17090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26E9"/>
    <w:rsid w:val="00B233F0"/>
    <w:rsid w:val="00B237A0"/>
    <w:rsid w:val="00B2395C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27C14"/>
    <w:rsid w:val="00B30987"/>
    <w:rsid w:val="00B30B86"/>
    <w:rsid w:val="00B3159F"/>
    <w:rsid w:val="00B31678"/>
    <w:rsid w:val="00B31D9E"/>
    <w:rsid w:val="00B31EDB"/>
    <w:rsid w:val="00B32057"/>
    <w:rsid w:val="00B3272F"/>
    <w:rsid w:val="00B32E60"/>
    <w:rsid w:val="00B32EF7"/>
    <w:rsid w:val="00B334E2"/>
    <w:rsid w:val="00B336C1"/>
    <w:rsid w:val="00B33722"/>
    <w:rsid w:val="00B33ABA"/>
    <w:rsid w:val="00B3485E"/>
    <w:rsid w:val="00B34ECC"/>
    <w:rsid w:val="00B35200"/>
    <w:rsid w:val="00B3536D"/>
    <w:rsid w:val="00B363D7"/>
    <w:rsid w:val="00B36E9D"/>
    <w:rsid w:val="00B376B7"/>
    <w:rsid w:val="00B37C46"/>
    <w:rsid w:val="00B37E06"/>
    <w:rsid w:val="00B37EED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C25"/>
    <w:rsid w:val="00B42DB6"/>
    <w:rsid w:val="00B43495"/>
    <w:rsid w:val="00B43C8E"/>
    <w:rsid w:val="00B443AD"/>
    <w:rsid w:val="00B4445F"/>
    <w:rsid w:val="00B4502B"/>
    <w:rsid w:val="00B45418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6FF"/>
    <w:rsid w:val="00B47724"/>
    <w:rsid w:val="00B47E15"/>
    <w:rsid w:val="00B47E21"/>
    <w:rsid w:val="00B47F9A"/>
    <w:rsid w:val="00B5000B"/>
    <w:rsid w:val="00B500F3"/>
    <w:rsid w:val="00B512CC"/>
    <w:rsid w:val="00B515E6"/>
    <w:rsid w:val="00B5163A"/>
    <w:rsid w:val="00B517AF"/>
    <w:rsid w:val="00B51978"/>
    <w:rsid w:val="00B51E65"/>
    <w:rsid w:val="00B529B8"/>
    <w:rsid w:val="00B530D6"/>
    <w:rsid w:val="00B530DC"/>
    <w:rsid w:val="00B531AC"/>
    <w:rsid w:val="00B5325C"/>
    <w:rsid w:val="00B53557"/>
    <w:rsid w:val="00B53621"/>
    <w:rsid w:val="00B537F7"/>
    <w:rsid w:val="00B53EE3"/>
    <w:rsid w:val="00B53FCB"/>
    <w:rsid w:val="00B54062"/>
    <w:rsid w:val="00B540C1"/>
    <w:rsid w:val="00B54AFC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57B58"/>
    <w:rsid w:val="00B600AE"/>
    <w:rsid w:val="00B6054A"/>
    <w:rsid w:val="00B6077C"/>
    <w:rsid w:val="00B608C7"/>
    <w:rsid w:val="00B60A40"/>
    <w:rsid w:val="00B61002"/>
    <w:rsid w:val="00B61018"/>
    <w:rsid w:val="00B61247"/>
    <w:rsid w:val="00B612BA"/>
    <w:rsid w:val="00B6178B"/>
    <w:rsid w:val="00B6184E"/>
    <w:rsid w:val="00B61B56"/>
    <w:rsid w:val="00B61FA6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49F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E8B"/>
    <w:rsid w:val="00B70F6A"/>
    <w:rsid w:val="00B71127"/>
    <w:rsid w:val="00B7167F"/>
    <w:rsid w:val="00B716B8"/>
    <w:rsid w:val="00B71760"/>
    <w:rsid w:val="00B71845"/>
    <w:rsid w:val="00B71AC4"/>
    <w:rsid w:val="00B71E43"/>
    <w:rsid w:val="00B7221F"/>
    <w:rsid w:val="00B7269E"/>
    <w:rsid w:val="00B727B2"/>
    <w:rsid w:val="00B72D50"/>
    <w:rsid w:val="00B72EF3"/>
    <w:rsid w:val="00B7367A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157"/>
    <w:rsid w:val="00B833BE"/>
    <w:rsid w:val="00B836A1"/>
    <w:rsid w:val="00B84199"/>
    <w:rsid w:val="00B84FDA"/>
    <w:rsid w:val="00B8543E"/>
    <w:rsid w:val="00B85737"/>
    <w:rsid w:val="00B85A07"/>
    <w:rsid w:val="00B85E19"/>
    <w:rsid w:val="00B85EB3"/>
    <w:rsid w:val="00B865F0"/>
    <w:rsid w:val="00B869B1"/>
    <w:rsid w:val="00B86AD4"/>
    <w:rsid w:val="00B86EC6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563"/>
    <w:rsid w:val="00B9362A"/>
    <w:rsid w:val="00B9399A"/>
    <w:rsid w:val="00B93F07"/>
    <w:rsid w:val="00B93F1F"/>
    <w:rsid w:val="00B9420D"/>
    <w:rsid w:val="00B9438A"/>
    <w:rsid w:val="00B9471A"/>
    <w:rsid w:val="00B95069"/>
    <w:rsid w:val="00B95933"/>
    <w:rsid w:val="00B95B43"/>
    <w:rsid w:val="00B95D05"/>
    <w:rsid w:val="00B95D87"/>
    <w:rsid w:val="00B961FE"/>
    <w:rsid w:val="00B96527"/>
    <w:rsid w:val="00B96B62"/>
    <w:rsid w:val="00B97471"/>
    <w:rsid w:val="00B9773A"/>
    <w:rsid w:val="00B977AB"/>
    <w:rsid w:val="00B97A0A"/>
    <w:rsid w:val="00B97A22"/>
    <w:rsid w:val="00B97CE3"/>
    <w:rsid w:val="00B97E95"/>
    <w:rsid w:val="00B97FD2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1F83"/>
    <w:rsid w:val="00BA264D"/>
    <w:rsid w:val="00BA27FA"/>
    <w:rsid w:val="00BA2B0B"/>
    <w:rsid w:val="00BA3646"/>
    <w:rsid w:val="00BA3EE3"/>
    <w:rsid w:val="00BA40DC"/>
    <w:rsid w:val="00BA422C"/>
    <w:rsid w:val="00BA4A93"/>
    <w:rsid w:val="00BA4EB9"/>
    <w:rsid w:val="00BA52E6"/>
    <w:rsid w:val="00BA557A"/>
    <w:rsid w:val="00BA557D"/>
    <w:rsid w:val="00BA58C2"/>
    <w:rsid w:val="00BA59A1"/>
    <w:rsid w:val="00BA5A12"/>
    <w:rsid w:val="00BA5C0C"/>
    <w:rsid w:val="00BA5C16"/>
    <w:rsid w:val="00BA67CB"/>
    <w:rsid w:val="00BA6853"/>
    <w:rsid w:val="00BA6E10"/>
    <w:rsid w:val="00BA714B"/>
    <w:rsid w:val="00BA7194"/>
    <w:rsid w:val="00BA76FA"/>
    <w:rsid w:val="00BA792D"/>
    <w:rsid w:val="00BA7E37"/>
    <w:rsid w:val="00BA7F4C"/>
    <w:rsid w:val="00BA7FD6"/>
    <w:rsid w:val="00BB0008"/>
    <w:rsid w:val="00BB0570"/>
    <w:rsid w:val="00BB07FB"/>
    <w:rsid w:val="00BB0B99"/>
    <w:rsid w:val="00BB0F07"/>
    <w:rsid w:val="00BB10AB"/>
    <w:rsid w:val="00BB128C"/>
    <w:rsid w:val="00BB13C2"/>
    <w:rsid w:val="00BB1668"/>
    <w:rsid w:val="00BB1816"/>
    <w:rsid w:val="00BB1879"/>
    <w:rsid w:val="00BB1C44"/>
    <w:rsid w:val="00BB2AA7"/>
    <w:rsid w:val="00BB2B49"/>
    <w:rsid w:val="00BB31E7"/>
    <w:rsid w:val="00BB34D5"/>
    <w:rsid w:val="00BB3565"/>
    <w:rsid w:val="00BB4186"/>
    <w:rsid w:val="00BB42D6"/>
    <w:rsid w:val="00BB438D"/>
    <w:rsid w:val="00BB51BD"/>
    <w:rsid w:val="00BB5397"/>
    <w:rsid w:val="00BB550F"/>
    <w:rsid w:val="00BB6516"/>
    <w:rsid w:val="00BB65D9"/>
    <w:rsid w:val="00BB694E"/>
    <w:rsid w:val="00BB69FE"/>
    <w:rsid w:val="00BB6C28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6CD"/>
    <w:rsid w:val="00BC1896"/>
    <w:rsid w:val="00BC20E8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50"/>
    <w:rsid w:val="00BC45E4"/>
    <w:rsid w:val="00BC472D"/>
    <w:rsid w:val="00BC493A"/>
    <w:rsid w:val="00BC4A4F"/>
    <w:rsid w:val="00BC5340"/>
    <w:rsid w:val="00BC56A4"/>
    <w:rsid w:val="00BC5813"/>
    <w:rsid w:val="00BC5ED5"/>
    <w:rsid w:val="00BC62FF"/>
    <w:rsid w:val="00BC634B"/>
    <w:rsid w:val="00BC6EDC"/>
    <w:rsid w:val="00BC7088"/>
    <w:rsid w:val="00BC71B1"/>
    <w:rsid w:val="00BC788E"/>
    <w:rsid w:val="00BC7912"/>
    <w:rsid w:val="00BC7BA5"/>
    <w:rsid w:val="00BC7D0E"/>
    <w:rsid w:val="00BD041D"/>
    <w:rsid w:val="00BD0535"/>
    <w:rsid w:val="00BD06A0"/>
    <w:rsid w:val="00BD091E"/>
    <w:rsid w:val="00BD0B71"/>
    <w:rsid w:val="00BD1896"/>
    <w:rsid w:val="00BD2009"/>
    <w:rsid w:val="00BD21A8"/>
    <w:rsid w:val="00BD222B"/>
    <w:rsid w:val="00BD2DD0"/>
    <w:rsid w:val="00BD3527"/>
    <w:rsid w:val="00BD37BF"/>
    <w:rsid w:val="00BD48EF"/>
    <w:rsid w:val="00BD5187"/>
    <w:rsid w:val="00BD5226"/>
    <w:rsid w:val="00BD5997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784"/>
    <w:rsid w:val="00BE090B"/>
    <w:rsid w:val="00BE0C9A"/>
    <w:rsid w:val="00BE1189"/>
    <w:rsid w:val="00BE15B9"/>
    <w:rsid w:val="00BE1627"/>
    <w:rsid w:val="00BE16FD"/>
    <w:rsid w:val="00BE1826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89A"/>
    <w:rsid w:val="00BE7B91"/>
    <w:rsid w:val="00BE7EEF"/>
    <w:rsid w:val="00BE7F70"/>
    <w:rsid w:val="00BF01B4"/>
    <w:rsid w:val="00BF05CB"/>
    <w:rsid w:val="00BF0809"/>
    <w:rsid w:val="00BF0CF2"/>
    <w:rsid w:val="00BF0D42"/>
    <w:rsid w:val="00BF0E07"/>
    <w:rsid w:val="00BF18C5"/>
    <w:rsid w:val="00BF1D5C"/>
    <w:rsid w:val="00BF1E7F"/>
    <w:rsid w:val="00BF1FF0"/>
    <w:rsid w:val="00BF2688"/>
    <w:rsid w:val="00BF2DBA"/>
    <w:rsid w:val="00BF2FFB"/>
    <w:rsid w:val="00BF346C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0D03"/>
    <w:rsid w:val="00C01233"/>
    <w:rsid w:val="00C013E0"/>
    <w:rsid w:val="00C0140C"/>
    <w:rsid w:val="00C01611"/>
    <w:rsid w:val="00C016F9"/>
    <w:rsid w:val="00C01DB6"/>
    <w:rsid w:val="00C02A4E"/>
    <w:rsid w:val="00C02CE5"/>
    <w:rsid w:val="00C02DEE"/>
    <w:rsid w:val="00C0308F"/>
    <w:rsid w:val="00C03249"/>
    <w:rsid w:val="00C033A4"/>
    <w:rsid w:val="00C03C61"/>
    <w:rsid w:val="00C04355"/>
    <w:rsid w:val="00C0444A"/>
    <w:rsid w:val="00C04964"/>
    <w:rsid w:val="00C04AB3"/>
    <w:rsid w:val="00C04AFF"/>
    <w:rsid w:val="00C04DF4"/>
    <w:rsid w:val="00C04F0D"/>
    <w:rsid w:val="00C04F10"/>
    <w:rsid w:val="00C051D4"/>
    <w:rsid w:val="00C058B9"/>
    <w:rsid w:val="00C05901"/>
    <w:rsid w:val="00C059CE"/>
    <w:rsid w:val="00C0633B"/>
    <w:rsid w:val="00C06E05"/>
    <w:rsid w:val="00C07585"/>
    <w:rsid w:val="00C075EE"/>
    <w:rsid w:val="00C0760F"/>
    <w:rsid w:val="00C076E8"/>
    <w:rsid w:val="00C10686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3FBF"/>
    <w:rsid w:val="00C14269"/>
    <w:rsid w:val="00C14672"/>
    <w:rsid w:val="00C14DC7"/>
    <w:rsid w:val="00C159D0"/>
    <w:rsid w:val="00C15B02"/>
    <w:rsid w:val="00C15CC0"/>
    <w:rsid w:val="00C15EA5"/>
    <w:rsid w:val="00C166EA"/>
    <w:rsid w:val="00C17513"/>
    <w:rsid w:val="00C17A7C"/>
    <w:rsid w:val="00C17C8A"/>
    <w:rsid w:val="00C204B3"/>
    <w:rsid w:val="00C2099E"/>
    <w:rsid w:val="00C20C2A"/>
    <w:rsid w:val="00C2218F"/>
    <w:rsid w:val="00C221FE"/>
    <w:rsid w:val="00C22440"/>
    <w:rsid w:val="00C227A8"/>
    <w:rsid w:val="00C22AC9"/>
    <w:rsid w:val="00C22D20"/>
    <w:rsid w:val="00C2317D"/>
    <w:rsid w:val="00C23612"/>
    <w:rsid w:val="00C23DA6"/>
    <w:rsid w:val="00C23EB0"/>
    <w:rsid w:val="00C24176"/>
    <w:rsid w:val="00C2441D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3C5"/>
    <w:rsid w:val="00C27A71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3B9"/>
    <w:rsid w:val="00C32551"/>
    <w:rsid w:val="00C32985"/>
    <w:rsid w:val="00C32C27"/>
    <w:rsid w:val="00C32C51"/>
    <w:rsid w:val="00C32DEE"/>
    <w:rsid w:val="00C32E63"/>
    <w:rsid w:val="00C3301E"/>
    <w:rsid w:val="00C332A7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717"/>
    <w:rsid w:val="00C43A40"/>
    <w:rsid w:val="00C43F29"/>
    <w:rsid w:val="00C4411C"/>
    <w:rsid w:val="00C44C96"/>
    <w:rsid w:val="00C45253"/>
    <w:rsid w:val="00C45713"/>
    <w:rsid w:val="00C457AA"/>
    <w:rsid w:val="00C4599E"/>
    <w:rsid w:val="00C45C9B"/>
    <w:rsid w:val="00C45EB3"/>
    <w:rsid w:val="00C45EE1"/>
    <w:rsid w:val="00C46D8F"/>
    <w:rsid w:val="00C472AC"/>
    <w:rsid w:val="00C474E2"/>
    <w:rsid w:val="00C50390"/>
    <w:rsid w:val="00C5087E"/>
    <w:rsid w:val="00C50F4C"/>
    <w:rsid w:val="00C51362"/>
    <w:rsid w:val="00C51E22"/>
    <w:rsid w:val="00C52104"/>
    <w:rsid w:val="00C52125"/>
    <w:rsid w:val="00C523B6"/>
    <w:rsid w:val="00C523CB"/>
    <w:rsid w:val="00C52FAE"/>
    <w:rsid w:val="00C52FFC"/>
    <w:rsid w:val="00C53202"/>
    <w:rsid w:val="00C5374E"/>
    <w:rsid w:val="00C53A5B"/>
    <w:rsid w:val="00C545BA"/>
    <w:rsid w:val="00C54630"/>
    <w:rsid w:val="00C54E08"/>
    <w:rsid w:val="00C54FAC"/>
    <w:rsid w:val="00C55222"/>
    <w:rsid w:val="00C5545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4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2E54"/>
    <w:rsid w:val="00C633AD"/>
    <w:rsid w:val="00C63732"/>
    <w:rsid w:val="00C63871"/>
    <w:rsid w:val="00C63EFC"/>
    <w:rsid w:val="00C64143"/>
    <w:rsid w:val="00C64366"/>
    <w:rsid w:val="00C64456"/>
    <w:rsid w:val="00C64761"/>
    <w:rsid w:val="00C651E6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6E29"/>
    <w:rsid w:val="00C67428"/>
    <w:rsid w:val="00C67509"/>
    <w:rsid w:val="00C6759D"/>
    <w:rsid w:val="00C67691"/>
    <w:rsid w:val="00C67A50"/>
    <w:rsid w:val="00C67B9A"/>
    <w:rsid w:val="00C70D3D"/>
    <w:rsid w:val="00C70DA6"/>
    <w:rsid w:val="00C713EE"/>
    <w:rsid w:val="00C7166E"/>
    <w:rsid w:val="00C72582"/>
    <w:rsid w:val="00C7270D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5A7"/>
    <w:rsid w:val="00C765B3"/>
    <w:rsid w:val="00C76B2D"/>
    <w:rsid w:val="00C76B98"/>
    <w:rsid w:val="00C7704E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954"/>
    <w:rsid w:val="00C82C4D"/>
    <w:rsid w:val="00C83116"/>
    <w:rsid w:val="00C833D4"/>
    <w:rsid w:val="00C8438F"/>
    <w:rsid w:val="00C84446"/>
    <w:rsid w:val="00C8449B"/>
    <w:rsid w:val="00C845BB"/>
    <w:rsid w:val="00C848DD"/>
    <w:rsid w:val="00C84E04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1BBC"/>
    <w:rsid w:val="00C9254B"/>
    <w:rsid w:val="00C930CF"/>
    <w:rsid w:val="00C9312B"/>
    <w:rsid w:val="00C94546"/>
    <w:rsid w:val="00C945E8"/>
    <w:rsid w:val="00C94680"/>
    <w:rsid w:val="00C9469A"/>
    <w:rsid w:val="00C94744"/>
    <w:rsid w:val="00C94992"/>
    <w:rsid w:val="00C94B1A"/>
    <w:rsid w:val="00C94D49"/>
    <w:rsid w:val="00C95039"/>
    <w:rsid w:val="00C95077"/>
    <w:rsid w:val="00C95189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475"/>
    <w:rsid w:val="00CA267C"/>
    <w:rsid w:val="00CA2BC6"/>
    <w:rsid w:val="00CA2D7D"/>
    <w:rsid w:val="00CA37B6"/>
    <w:rsid w:val="00CA3A36"/>
    <w:rsid w:val="00CA3B1D"/>
    <w:rsid w:val="00CA3BCF"/>
    <w:rsid w:val="00CA4130"/>
    <w:rsid w:val="00CA4254"/>
    <w:rsid w:val="00CA48C4"/>
    <w:rsid w:val="00CA4B15"/>
    <w:rsid w:val="00CA5742"/>
    <w:rsid w:val="00CA5FDC"/>
    <w:rsid w:val="00CA5FED"/>
    <w:rsid w:val="00CA6609"/>
    <w:rsid w:val="00CA6B4B"/>
    <w:rsid w:val="00CA6D04"/>
    <w:rsid w:val="00CA6D9F"/>
    <w:rsid w:val="00CA6F23"/>
    <w:rsid w:val="00CA7700"/>
    <w:rsid w:val="00CA770A"/>
    <w:rsid w:val="00CA7718"/>
    <w:rsid w:val="00CA7B2F"/>
    <w:rsid w:val="00CA7E59"/>
    <w:rsid w:val="00CA7FC7"/>
    <w:rsid w:val="00CB0168"/>
    <w:rsid w:val="00CB03D7"/>
    <w:rsid w:val="00CB087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4CB"/>
    <w:rsid w:val="00CB273D"/>
    <w:rsid w:val="00CB2FF9"/>
    <w:rsid w:val="00CB316E"/>
    <w:rsid w:val="00CB3B2B"/>
    <w:rsid w:val="00CB41DF"/>
    <w:rsid w:val="00CB46D0"/>
    <w:rsid w:val="00CB4EBE"/>
    <w:rsid w:val="00CB4F57"/>
    <w:rsid w:val="00CB5135"/>
    <w:rsid w:val="00CB5821"/>
    <w:rsid w:val="00CB6087"/>
    <w:rsid w:val="00CB6324"/>
    <w:rsid w:val="00CB6354"/>
    <w:rsid w:val="00CB6570"/>
    <w:rsid w:val="00CB6805"/>
    <w:rsid w:val="00CB69F6"/>
    <w:rsid w:val="00CB788F"/>
    <w:rsid w:val="00CB7CBB"/>
    <w:rsid w:val="00CC055C"/>
    <w:rsid w:val="00CC06F2"/>
    <w:rsid w:val="00CC0E02"/>
    <w:rsid w:val="00CC0F01"/>
    <w:rsid w:val="00CC10F4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A1C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140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778"/>
    <w:rsid w:val="00CD1E8C"/>
    <w:rsid w:val="00CD20E3"/>
    <w:rsid w:val="00CD26C4"/>
    <w:rsid w:val="00CD2A9E"/>
    <w:rsid w:val="00CD2C47"/>
    <w:rsid w:val="00CD3030"/>
    <w:rsid w:val="00CD360C"/>
    <w:rsid w:val="00CD3A58"/>
    <w:rsid w:val="00CD3BDE"/>
    <w:rsid w:val="00CD3E3D"/>
    <w:rsid w:val="00CD51A1"/>
    <w:rsid w:val="00CD5422"/>
    <w:rsid w:val="00CD572A"/>
    <w:rsid w:val="00CD5804"/>
    <w:rsid w:val="00CD5DD0"/>
    <w:rsid w:val="00CD61AB"/>
    <w:rsid w:val="00CD6271"/>
    <w:rsid w:val="00CD66E1"/>
    <w:rsid w:val="00CD727E"/>
    <w:rsid w:val="00CD72F9"/>
    <w:rsid w:val="00CD756F"/>
    <w:rsid w:val="00CD7708"/>
    <w:rsid w:val="00CD7A38"/>
    <w:rsid w:val="00CD7A40"/>
    <w:rsid w:val="00CE0080"/>
    <w:rsid w:val="00CE04D6"/>
    <w:rsid w:val="00CE060A"/>
    <w:rsid w:val="00CE097D"/>
    <w:rsid w:val="00CE0992"/>
    <w:rsid w:val="00CE0B15"/>
    <w:rsid w:val="00CE0F62"/>
    <w:rsid w:val="00CE1031"/>
    <w:rsid w:val="00CE10E4"/>
    <w:rsid w:val="00CE110C"/>
    <w:rsid w:val="00CE1190"/>
    <w:rsid w:val="00CE13B9"/>
    <w:rsid w:val="00CE157E"/>
    <w:rsid w:val="00CE165F"/>
    <w:rsid w:val="00CE1A2C"/>
    <w:rsid w:val="00CE2401"/>
    <w:rsid w:val="00CE2A44"/>
    <w:rsid w:val="00CE2C88"/>
    <w:rsid w:val="00CE2EFC"/>
    <w:rsid w:val="00CE36C0"/>
    <w:rsid w:val="00CE373D"/>
    <w:rsid w:val="00CE3B02"/>
    <w:rsid w:val="00CE3B4B"/>
    <w:rsid w:val="00CE3BF7"/>
    <w:rsid w:val="00CE3C06"/>
    <w:rsid w:val="00CE3C60"/>
    <w:rsid w:val="00CE3E15"/>
    <w:rsid w:val="00CE4348"/>
    <w:rsid w:val="00CE4995"/>
    <w:rsid w:val="00CE4F4A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7BC"/>
    <w:rsid w:val="00CF09B5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2A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365"/>
    <w:rsid w:val="00D00A68"/>
    <w:rsid w:val="00D00A8B"/>
    <w:rsid w:val="00D00BF0"/>
    <w:rsid w:val="00D00E81"/>
    <w:rsid w:val="00D00E8A"/>
    <w:rsid w:val="00D00EBF"/>
    <w:rsid w:val="00D013A7"/>
    <w:rsid w:val="00D0152F"/>
    <w:rsid w:val="00D01BF0"/>
    <w:rsid w:val="00D01C80"/>
    <w:rsid w:val="00D0271B"/>
    <w:rsid w:val="00D027F8"/>
    <w:rsid w:val="00D02BCB"/>
    <w:rsid w:val="00D02ECB"/>
    <w:rsid w:val="00D03A30"/>
    <w:rsid w:val="00D03C66"/>
    <w:rsid w:val="00D03E36"/>
    <w:rsid w:val="00D04292"/>
    <w:rsid w:val="00D04986"/>
    <w:rsid w:val="00D04B17"/>
    <w:rsid w:val="00D04BE4"/>
    <w:rsid w:val="00D04C79"/>
    <w:rsid w:val="00D04C94"/>
    <w:rsid w:val="00D04CAB"/>
    <w:rsid w:val="00D04CC2"/>
    <w:rsid w:val="00D04DC0"/>
    <w:rsid w:val="00D0506D"/>
    <w:rsid w:val="00D05074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1FC1"/>
    <w:rsid w:val="00D126BC"/>
    <w:rsid w:val="00D12DA1"/>
    <w:rsid w:val="00D12DF8"/>
    <w:rsid w:val="00D12E8E"/>
    <w:rsid w:val="00D1370C"/>
    <w:rsid w:val="00D14518"/>
    <w:rsid w:val="00D14D38"/>
    <w:rsid w:val="00D1520E"/>
    <w:rsid w:val="00D159C8"/>
    <w:rsid w:val="00D15B2F"/>
    <w:rsid w:val="00D15D7C"/>
    <w:rsid w:val="00D15E89"/>
    <w:rsid w:val="00D15F18"/>
    <w:rsid w:val="00D161B8"/>
    <w:rsid w:val="00D162E2"/>
    <w:rsid w:val="00D165A9"/>
    <w:rsid w:val="00D16646"/>
    <w:rsid w:val="00D166F4"/>
    <w:rsid w:val="00D1673A"/>
    <w:rsid w:val="00D1673E"/>
    <w:rsid w:val="00D16C73"/>
    <w:rsid w:val="00D171E3"/>
    <w:rsid w:val="00D173DD"/>
    <w:rsid w:val="00D177B9"/>
    <w:rsid w:val="00D17A38"/>
    <w:rsid w:val="00D17BED"/>
    <w:rsid w:val="00D201AE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2A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78E"/>
    <w:rsid w:val="00D3195B"/>
    <w:rsid w:val="00D31A44"/>
    <w:rsid w:val="00D3268C"/>
    <w:rsid w:val="00D3270C"/>
    <w:rsid w:val="00D32F51"/>
    <w:rsid w:val="00D3303D"/>
    <w:rsid w:val="00D33538"/>
    <w:rsid w:val="00D33616"/>
    <w:rsid w:val="00D33D10"/>
    <w:rsid w:val="00D33D3C"/>
    <w:rsid w:val="00D33E68"/>
    <w:rsid w:val="00D33EA8"/>
    <w:rsid w:val="00D33F04"/>
    <w:rsid w:val="00D340F2"/>
    <w:rsid w:val="00D34304"/>
    <w:rsid w:val="00D3432C"/>
    <w:rsid w:val="00D3458E"/>
    <w:rsid w:val="00D346F8"/>
    <w:rsid w:val="00D35221"/>
    <w:rsid w:val="00D35534"/>
    <w:rsid w:val="00D355F9"/>
    <w:rsid w:val="00D35CC6"/>
    <w:rsid w:val="00D35DBA"/>
    <w:rsid w:val="00D360C4"/>
    <w:rsid w:val="00D36846"/>
    <w:rsid w:val="00D3694D"/>
    <w:rsid w:val="00D36CA7"/>
    <w:rsid w:val="00D36E41"/>
    <w:rsid w:val="00D371D7"/>
    <w:rsid w:val="00D37B18"/>
    <w:rsid w:val="00D409EF"/>
    <w:rsid w:val="00D410BB"/>
    <w:rsid w:val="00D41292"/>
    <w:rsid w:val="00D42D92"/>
    <w:rsid w:val="00D42F63"/>
    <w:rsid w:val="00D43268"/>
    <w:rsid w:val="00D441EC"/>
    <w:rsid w:val="00D44300"/>
    <w:rsid w:val="00D4498F"/>
    <w:rsid w:val="00D44EB6"/>
    <w:rsid w:val="00D45241"/>
    <w:rsid w:val="00D454A9"/>
    <w:rsid w:val="00D45672"/>
    <w:rsid w:val="00D456B2"/>
    <w:rsid w:val="00D4573E"/>
    <w:rsid w:val="00D45DF5"/>
    <w:rsid w:val="00D45F7E"/>
    <w:rsid w:val="00D45F84"/>
    <w:rsid w:val="00D46444"/>
    <w:rsid w:val="00D468E6"/>
    <w:rsid w:val="00D473CC"/>
    <w:rsid w:val="00D473D3"/>
    <w:rsid w:val="00D47638"/>
    <w:rsid w:val="00D47770"/>
    <w:rsid w:val="00D50218"/>
    <w:rsid w:val="00D50C20"/>
    <w:rsid w:val="00D50EA1"/>
    <w:rsid w:val="00D50F89"/>
    <w:rsid w:val="00D51419"/>
    <w:rsid w:val="00D51A2B"/>
    <w:rsid w:val="00D51F4C"/>
    <w:rsid w:val="00D5288A"/>
    <w:rsid w:val="00D52A1A"/>
    <w:rsid w:val="00D52A1B"/>
    <w:rsid w:val="00D53F97"/>
    <w:rsid w:val="00D5414F"/>
    <w:rsid w:val="00D5422B"/>
    <w:rsid w:val="00D5441F"/>
    <w:rsid w:val="00D547E7"/>
    <w:rsid w:val="00D55500"/>
    <w:rsid w:val="00D557A0"/>
    <w:rsid w:val="00D55A96"/>
    <w:rsid w:val="00D55CE8"/>
    <w:rsid w:val="00D55E6E"/>
    <w:rsid w:val="00D56368"/>
    <w:rsid w:val="00D568E5"/>
    <w:rsid w:val="00D5703F"/>
    <w:rsid w:val="00D571E9"/>
    <w:rsid w:val="00D57608"/>
    <w:rsid w:val="00D57B85"/>
    <w:rsid w:val="00D57E9D"/>
    <w:rsid w:val="00D60196"/>
    <w:rsid w:val="00D60E3F"/>
    <w:rsid w:val="00D60FFA"/>
    <w:rsid w:val="00D61265"/>
    <w:rsid w:val="00D613FB"/>
    <w:rsid w:val="00D6145F"/>
    <w:rsid w:val="00D61657"/>
    <w:rsid w:val="00D6215B"/>
    <w:rsid w:val="00D62221"/>
    <w:rsid w:val="00D62B5E"/>
    <w:rsid w:val="00D62D8C"/>
    <w:rsid w:val="00D6312F"/>
    <w:rsid w:val="00D6329D"/>
    <w:rsid w:val="00D63D01"/>
    <w:rsid w:val="00D63E51"/>
    <w:rsid w:val="00D642A5"/>
    <w:rsid w:val="00D643C1"/>
    <w:rsid w:val="00D645AC"/>
    <w:rsid w:val="00D64A84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50"/>
    <w:rsid w:val="00D77BC2"/>
    <w:rsid w:val="00D800A0"/>
    <w:rsid w:val="00D80619"/>
    <w:rsid w:val="00D8083C"/>
    <w:rsid w:val="00D80A23"/>
    <w:rsid w:val="00D80C88"/>
    <w:rsid w:val="00D80F72"/>
    <w:rsid w:val="00D811A9"/>
    <w:rsid w:val="00D81525"/>
    <w:rsid w:val="00D81DE1"/>
    <w:rsid w:val="00D81E4F"/>
    <w:rsid w:val="00D81E92"/>
    <w:rsid w:val="00D82187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305"/>
    <w:rsid w:val="00D8372B"/>
    <w:rsid w:val="00D84091"/>
    <w:rsid w:val="00D84137"/>
    <w:rsid w:val="00D84763"/>
    <w:rsid w:val="00D847C9"/>
    <w:rsid w:val="00D84872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847"/>
    <w:rsid w:val="00D86B1C"/>
    <w:rsid w:val="00D86C6A"/>
    <w:rsid w:val="00D86EF8"/>
    <w:rsid w:val="00D86FCD"/>
    <w:rsid w:val="00D8706C"/>
    <w:rsid w:val="00D871A8"/>
    <w:rsid w:val="00D878E3"/>
    <w:rsid w:val="00D90256"/>
    <w:rsid w:val="00D902F4"/>
    <w:rsid w:val="00D9067C"/>
    <w:rsid w:val="00D90A2D"/>
    <w:rsid w:val="00D90C70"/>
    <w:rsid w:val="00D90C8F"/>
    <w:rsid w:val="00D9128E"/>
    <w:rsid w:val="00D915A9"/>
    <w:rsid w:val="00D91729"/>
    <w:rsid w:val="00D91761"/>
    <w:rsid w:val="00D917DB"/>
    <w:rsid w:val="00D920DC"/>
    <w:rsid w:val="00D922DF"/>
    <w:rsid w:val="00D9238B"/>
    <w:rsid w:val="00D92673"/>
    <w:rsid w:val="00D92D13"/>
    <w:rsid w:val="00D9309F"/>
    <w:rsid w:val="00D93252"/>
    <w:rsid w:val="00D93440"/>
    <w:rsid w:val="00D93854"/>
    <w:rsid w:val="00D93B2B"/>
    <w:rsid w:val="00D93D0D"/>
    <w:rsid w:val="00D93E83"/>
    <w:rsid w:val="00D9423F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BE5"/>
    <w:rsid w:val="00D96DF0"/>
    <w:rsid w:val="00D97579"/>
    <w:rsid w:val="00D975A5"/>
    <w:rsid w:val="00D9791B"/>
    <w:rsid w:val="00D97E5B"/>
    <w:rsid w:val="00D97FC2"/>
    <w:rsid w:val="00DA013A"/>
    <w:rsid w:val="00DA0AE4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49DD"/>
    <w:rsid w:val="00DA5044"/>
    <w:rsid w:val="00DA571A"/>
    <w:rsid w:val="00DA5A57"/>
    <w:rsid w:val="00DA63C8"/>
    <w:rsid w:val="00DA658E"/>
    <w:rsid w:val="00DA6744"/>
    <w:rsid w:val="00DA69A6"/>
    <w:rsid w:val="00DA6ADB"/>
    <w:rsid w:val="00DA75EF"/>
    <w:rsid w:val="00DA77E8"/>
    <w:rsid w:val="00DA7A22"/>
    <w:rsid w:val="00DA7BA4"/>
    <w:rsid w:val="00DA7D7E"/>
    <w:rsid w:val="00DA7D83"/>
    <w:rsid w:val="00DA7DA2"/>
    <w:rsid w:val="00DA7EA6"/>
    <w:rsid w:val="00DB0217"/>
    <w:rsid w:val="00DB04BE"/>
    <w:rsid w:val="00DB075B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51F9"/>
    <w:rsid w:val="00DB5AC9"/>
    <w:rsid w:val="00DB6CD3"/>
    <w:rsid w:val="00DB6E55"/>
    <w:rsid w:val="00DB73A0"/>
    <w:rsid w:val="00DB755A"/>
    <w:rsid w:val="00DB7999"/>
    <w:rsid w:val="00DC005F"/>
    <w:rsid w:val="00DC0104"/>
    <w:rsid w:val="00DC020A"/>
    <w:rsid w:val="00DC0453"/>
    <w:rsid w:val="00DC136D"/>
    <w:rsid w:val="00DC1854"/>
    <w:rsid w:val="00DC1937"/>
    <w:rsid w:val="00DC1A40"/>
    <w:rsid w:val="00DC1F7F"/>
    <w:rsid w:val="00DC210C"/>
    <w:rsid w:val="00DC21BC"/>
    <w:rsid w:val="00DC21BF"/>
    <w:rsid w:val="00DC2810"/>
    <w:rsid w:val="00DC2886"/>
    <w:rsid w:val="00DC28FC"/>
    <w:rsid w:val="00DC31CE"/>
    <w:rsid w:val="00DC3460"/>
    <w:rsid w:val="00DC3555"/>
    <w:rsid w:val="00DC3765"/>
    <w:rsid w:val="00DC3A3A"/>
    <w:rsid w:val="00DC3C15"/>
    <w:rsid w:val="00DC3D52"/>
    <w:rsid w:val="00DC44B5"/>
    <w:rsid w:val="00DC49B2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C7C57"/>
    <w:rsid w:val="00DC7D48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59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C00"/>
    <w:rsid w:val="00DD3E7B"/>
    <w:rsid w:val="00DD4001"/>
    <w:rsid w:val="00DD4311"/>
    <w:rsid w:val="00DD45C9"/>
    <w:rsid w:val="00DD4AE1"/>
    <w:rsid w:val="00DD4BF3"/>
    <w:rsid w:val="00DD54C4"/>
    <w:rsid w:val="00DD569B"/>
    <w:rsid w:val="00DD6361"/>
    <w:rsid w:val="00DD66C3"/>
    <w:rsid w:val="00DD686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2A63"/>
    <w:rsid w:val="00DE3593"/>
    <w:rsid w:val="00DE3A5E"/>
    <w:rsid w:val="00DE3A84"/>
    <w:rsid w:val="00DE3B9B"/>
    <w:rsid w:val="00DE3DDB"/>
    <w:rsid w:val="00DE3FDE"/>
    <w:rsid w:val="00DE454C"/>
    <w:rsid w:val="00DE4926"/>
    <w:rsid w:val="00DE4DA3"/>
    <w:rsid w:val="00DE547C"/>
    <w:rsid w:val="00DE54D0"/>
    <w:rsid w:val="00DE55EE"/>
    <w:rsid w:val="00DE5782"/>
    <w:rsid w:val="00DE5BE7"/>
    <w:rsid w:val="00DE5C0B"/>
    <w:rsid w:val="00DE5E62"/>
    <w:rsid w:val="00DE5E8E"/>
    <w:rsid w:val="00DE5FE8"/>
    <w:rsid w:val="00DE6A2E"/>
    <w:rsid w:val="00DE6DDB"/>
    <w:rsid w:val="00DE6F6D"/>
    <w:rsid w:val="00DE719A"/>
    <w:rsid w:val="00DE77B1"/>
    <w:rsid w:val="00DE7C09"/>
    <w:rsid w:val="00DE7F53"/>
    <w:rsid w:val="00DF069A"/>
    <w:rsid w:val="00DF1026"/>
    <w:rsid w:val="00DF12E8"/>
    <w:rsid w:val="00DF15C0"/>
    <w:rsid w:val="00DF17BB"/>
    <w:rsid w:val="00DF1BCC"/>
    <w:rsid w:val="00DF2289"/>
    <w:rsid w:val="00DF25C2"/>
    <w:rsid w:val="00DF2D24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6A09"/>
    <w:rsid w:val="00DF6E8D"/>
    <w:rsid w:val="00DF739C"/>
    <w:rsid w:val="00DF73A5"/>
    <w:rsid w:val="00DF73CD"/>
    <w:rsid w:val="00DF7CD8"/>
    <w:rsid w:val="00DF7D36"/>
    <w:rsid w:val="00E001B3"/>
    <w:rsid w:val="00E0032B"/>
    <w:rsid w:val="00E003CA"/>
    <w:rsid w:val="00E00464"/>
    <w:rsid w:val="00E005B3"/>
    <w:rsid w:val="00E00F04"/>
    <w:rsid w:val="00E0133D"/>
    <w:rsid w:val="00E0168B"/>
    <w:rsid w:val="00E01835"/>
    <w:rsid w:val="00E01872"/>
    <w:rsid w:val="00E018D2"/>
    <w:rsid w:val="00E01921"/>
    <w:rsid w:val="00E01995"/>
    <w:rsid w:val="00E01DC0"/>
    <w:rsid w:val="00E01FA4"/>
    <w:rsid w:val="00E024F2"/>
    <w:rsid w:val="00E029A8"/>
    <w:rsid w:val="00E02DE9"/>
    <w:rsid w:val="00E02EF6"/>
    <w:rsid w:val="00E03B66"/>
    <w:rsid w:val="00E03CD5"/>
    <w:rsid w:val="00E03E11"/>
    <w:rsid w:val="00E042A8"/>
    <w:rsid w:val="00E04415"/>
    <w:rsid w:val="00E04509"/>
    <w:rsid w:val="00E052D9"/>
    <w:rsid w:val="00E05445"/>
    <w:rsid w:val="00E0580B"/>
    <w:rsid w:val="00E06104"/>
    <w:rsid w:val="00E065CD"/>
    <w:rsid w:val="00E06C98"/>
    <w:rsid w:val="00E07019"/>
    <w:rsid w:val="00E07521"/>
    <w:rsid w:val="00E07678"/>
    <w:rsid w:val="00E07DBD"/>
    <w:rsid w:val="00E07F39"/>
    <w:rsid w:val="00E10150"/>
    <w:rsid w:val="00E101D2"/>
    <w:rsid w:val="00E1032A"/>
    <w:rsid w:val="00E10641"/>
    <w:rsid w:val="00E10CA7"/>
    <w:rsid w:val="00E10EF1"/>
    <w:rsid w:val="00E11058"/>
    <w:rsid w:val="00E119E0"/>
    <w:rsid w:val="00E11AFC"/>
    <w:rsid w:val="00E11DC0"/>
    <w:rsid w:val="00E126D7"/>
    <w:rsid w:val="00E12A08"/>
    <w:rsid w:val="00E12ACF"/>
    <w:rsid w:val="00E14373"/>
    <w:rsid w:val="00E145EF"/>
    <w:rsid w:val="00E14ABB"/>
    <w:rsid w:val="00E14FBE"/>
    <w:rsid w:val="00E14FE6"/>
    <w:rsid w:val="00E153BE"/>
    <w:rsid w:val="00E1552D"/>
    <w:rsid w:val="00E15960"/>
    <w:rsid w:val="00E15DD7"/>
    <w:rsid w:val="00E15E7D"/>
    <w:rsid w:val="00E16167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61B"/>
    <w:rsid w:val="00E219F9"/>
    <w:rsid w:val="00E21B92"/>
    <w:rsid w:val="00E21DB0"/>
    <w:rsid w:val="00E22A0D"/>
    <w:rsid w:val="00E22FD8"/>
    <w:rsid w:val="00E232ED"/>
    <w:rsid w:val="00E23735"/>
    <w:rsid w:val="00E245CB"/>
    <w:rsid w:val="00E24D59"/>
    <w:rsid w:val="00E2539E"/>
    <w:rsid w:val="00E253CA"/>
    <w:rsid w:val="00E25945"/>
    <w:rsid w:val="00E2640E"/>
    <w:rsid w:val="00E267B4"/>
    <w:rsid w:val="00E26887"/>
    <w:rsid w:val="00E26B1B"/>
    <w:rsid w:val="00E26F0F"/>
    <w:rsid w:val="00E27E37"/>
    <w:rsid w:val="00E30158"/>
    <w:rsid w:val="00E30A80"/>
    <w:rsid w:val="00E30AA4"/>
    <w:rsid w:val="00E31A9B"/>
    <w:rsid w:val="00E32319"/>
    <w:rsid w:val="00E32636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1F4"/>
    <w:rsid w:val="00E36649"/>
    <w:rsid w:val="00E36707"/>
    <w:rsid w:val="00E36A0F"/>
    <w:rsid w:val="00E36A81"/>
    <w:rsid w:val="00E36CDF"/>
    <w:rsid w:val="00E371B0"/>
    <w:rsid w:val="00E3794B"/>
    <w:rsid w:val="00E37C0D"/>
    <w:rsid w:val="00E37C3D"/>
    <w:rsid w:val="00E40071"/>
    <w:rsid w:val="00E40650"/>
    <w:rsid w:val="00E4065B"/>
    <w:rsid w:val="00E40A89"/>
    <w:rsid w:val="00E413EB"/>
    <w:rsid w:val="00E41B96"/>
    <w:rsid w:val="00E41FDC"/>
    <w:rsid w:val="00E4249D"/>
    <w:rsid w:val="00E428C6"/>
    <w:rsid w:val="00E42AB2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51F"/>
    <w:rsid w:val="00E53895"/>
    <w:rsid w:val="00E53F35"/>
    <w:rsid w:val="00E53F5C"/>
    <w:rsid w:val="00E541F8"/>
    <w:rsid w:val="00E54B14"/>
    <w:rsid w:val="00E54CD8"/>
    <w:rsid w:val="00E556C1"/>
    <w:rsid w:val="00E5593A"/>
    <w:rsid w:val="00E559EE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B63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BF3"/>
    <w:rsid w:val="00E64C7F"/>
    <w:rsid w:val="00E64CDF"/>
    <w:rsid w:val="00E64D1D"/>
    <w:rsid w:val="00E64D60"/>
    <w:rsid w:val="00E652A8"/>
    <w:rsid w:val="00E65AF1"/>
    <w:rsid w:val="00E65FCF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18F3"/>
    <w:rsid w:val="00E72303"/>
    <w:rsid w:val="00E73A43"/>
    <w:rsid w:val="00E73CDF"/>
    <w:rsid w:val="00E73DD3"/>
    <w:rsid w:val="00E73E4D"/>
    <w:rsid w:val="00E73F20"/>
    <w:rsid w:val="00E748A9"/>
    <w:rsid w:val="00E74B97"/>
    <w:rsid w:val="00E75196"/>
    <w:rsid w:val="00E75F0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3BD"/>
    <w:rsid w:val="00E82596"/>
    <w:rsid w:val="00E8282E"/>
    <w:rsid w:val="00E82EA4"/>
    <w:rsid w:val="00E8314E"/>
    <w:rsid w:val="00E83CE9"/>
    <w:rsid w:val="00E84489"/>
    <w:rsid w:val="00E846A8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69B"/>
    <w:rsid w:val="00E8696F"/>
    <w:rsid w:val="00E869D1"/>
    <w:rsid w:val="00E86C12"/>
    <w:rsid w:val="00E87028"/>
    <w:rsid w:val="00E8741F"/>
    <w:rsid w:val="00E874C3"/>
    <w:rsid w:val="00E878A9"/>
    <w:rsid w:val="00E87DF1"/>
    <w:rsid w:val="00E87DF7"/>
    <w:rsid w:val="00E904A8"/>
    <w:rsid w:val="00E904AC"/>
    <w:rsid w:val="00E907F4"/>
    <w:rsid w:val="00E90910"/>
    <w:rsid w:val="00E90B64"/>
    <w:rsid w:val="00E90D67"/>
    <w:rsid w:val="00E910DF"/>
    <w:rsid w:val="00E915A4"/>
    <w:rsid w:val="00E91FEF"/>
    <w:rsid w:val="00E92448"/>
    <w:rsid w:val="00E92CBD"/>
    <w:rsid w:val="00E92F3F"/>
    <w:rsid w:val="00E92F9C"/>
    <w:rsid w:val="00E937CF"/>
    <w:rsid w:val="00E93B36"/>
    <w:rsid w:val="00E94192"/>
    <w:rsid w:val="00E943EC"/>
    <w:rsid w:val="00E94604"/>
    <w:rsid w:val="00E94FC2"/>
    <w:rsid w:val="00E9566C"/>
    <w:rsid w:val="00E95790"/>
    <w:rsid w:val="00E95851"/>
    <w:rsid w:val="00E95D7B"/>
    <w:rsid w:val="00E962CE"/>
    <w:rsid w:val="00E963E2"/>
    <w:rsid w:val="00E96BDB"/>
    <w:rsid w:val="00E97119"/>
    <w:rsid w:val="00E9733B"/>
    <w:rsid w:val="00E976DC"/>
    <w:rsid w:val="00E97769"/>
    <w:rsid w:val="00E97D1A"/>
    <w:rsid w:val="00E97D6B"/>
    <w:rsid w:val="00EA0137"/>
    <w:rsid w:val="00EA1496"/>
    <w:rsid w:val="00EA14CB"/>
    <w:rsid w:val="00EA17EF"/>
    <w:rsid w:val="00EA18F2"/>
    <w:rsid w:val="00EA1B98"/>
    <w:rsid w:val="00EA1C9B"/>
    <w:rsid w:val="00EA2A40"/>
    <w:rsid w:val="00EA2E43"/>
    <w:rsid w:val="00EA32CC"/>
    <w:rsid w:val="00EA355C"/>
    <w:rsid w:val="00EA3B57"/>
    <w:rsid w:val="00EA3C13"/>
    <w:rsid w:val="00EA3E8A"/>
    <w:rsid w:val="00EA4076"/>
    <w:rsid w:val="00EA40E2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C8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4DB"/>
    <w:rsid w:val="00EB45D2"/>
    <w:rsid w:val="00EB467A"/>
    <w:rsid w:val="00EB4A43"/>
    <w:rsid w:val="00EB4E41"/>
    <w:rsid w:val="00EB4E7B"/>
    <w:rsid w:val="00EB528A"/>
    <w:rsid w:val="00EB5A6E"/>
    <w:rsid w:val="00EB6267"/>
    <w:rsid w:val="00EB64FB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1D74"/>
    <w:rsid w:val="00EC22EB"/>
    <w:rsid w:val="00EC2766"/>
    <w:rsid w:val="00EC2AE5"/>
    <w:rsid w:val="00EC2BCE"/>
    <w:rsid w:val="00EC2CE5"/>
    <w:rsid w:val="00EC2EBA"/>
    <w:rsid w:val="00EC2F18"/>
    <w:rsid w:val="00EC497A"/>
    <w:rsid w:val="00EC4A0C"/>
    <w:rsid w:val="00EC4A57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B54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BE7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5F49"/>
    <w:rsid w:val="00ED6665"/>
    <w:rsid w:val="00ED6DC8"/>
    <w:rsid w:val="00ED7328"/>
    <w:rsid w:val="00ED73E2"/>
    <w:rsid w:val="00ED745B"/>
    <w:rsid w:val="00ED761E"/>
    <w:rsid w:val="00ED7886"/>
    <w:rsid w:val="00ED7F70"/>
    <w:rsid w:val="00EE0090"/>
    <w:rsid w:val="00EE0140"/>
    <w:rsid w:val="00EE01FB"/>
    <w:rsid w:val="00EE05A6"/>
    <w:rsid w:val="00EE06D9"/>
    <w:rsid w:val="00EE0FDE"/>
    <w:rsid w:val="00EE13D4"/>
    <w:rsid w:val="00EE22E0"/>
    <w:rsid w:val="00EE2990"/>
    <w:rsid w:val="00EE2F03"/>
    <w:rsid w:val="00EE31A9"/>
    <w:rsid w:val="00EE35D9"/>
    <w:rsid w:val="00EE4022"/>
    <w:rsid w:val="00EE4B02"/>
    <w:rsid w:val="00EE4CC2"/>
    <w:rsid w:val="00EE5365"/>
    <w:rsid w:val="00EE585F"/>
    <w:rsid w:val="00EE5AFD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BC1"/>
    <w:rsid w:val="00EF2E59"/>
    <w:rsid w:val="00EF373F"/>
    <w:rsid w:val="00EF3FAC"/>
    <w:rsid w:val="00EF43F4"/>
    <w:rsid w:val="00EF445A"/>
    <w:rsid w:val="00EF466C"/>
    <w:rsid w:val="00EF4D95"/>
    <w:rsid w:val="00EF4DE0"/>
    <w:rsid w:val="00EF4F02"/>
    <w:rsid w:val="00EF5321"/>
    <w:rsid w:val="00EF5404"/>
    <w:rsid w:val="00EF546B"/>
    <w:rsid w:val="00EF551B"/>
    <w:rsid w:val="00EF5616"/>
    <w:rsid w:val="00EF581B"/>
    <w:rsid w:val="00EF5987"/>
    <w:rsid w:val="00EF5B9D"/>
    <w:rsid w:val="00EF5FD4"/>
    <w:rsid w:val="00EF6264"/>
    <w:rsid w:val="00EF6DE4"/>
    <w:rsid w:val="00EF6FA0"/>
    <w:rsid w:val="00EF7B70"/>
    <w:rsid w:val="00EF7B7C"/>
    <w:rsid w:val="00EF7BF2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6FD"/>
    <w:rsid w:val="00F05821"/>
    <w:rsid w:val="00F05A45"/>
    <w:rsid w:val="00F05AB2"/>
    <w:rsid w:val="00F05B36"/>
    <w:rsid w:val="00F05C99"/>
    <w:rsid w:val="00F0639B"/>
    <w:rsid w:val="00F06449"/>
    <w:rsid w:val="00F06D80"/>
    <w:rsid w:val="00F07026"/>
    <w:rsid w:val="00F070A6"/>
    <w:rsid w:val="00F0770F"/>
    <w:rsid w:val="00F0787C"/>
    <w:rsid w:val="00F07ACD"/>
    <w:rsid w:val="00F07BE2"/>
    <w:rsid w:val="00F102F0"/>
    <w:rsid w:val="00F10543"/>
    <w:rsid w:val="00F10649"/>
    <w:rsid w:val="00F10EA6"/>
    <w:rsid w:val="00F116CD"/>
    <w:rsid w:val="00F1176C"/>
    <w:rsid w:val="00F11E0A"/>
    <w:rsid w:val="00F1213D"/>
    <w:rsid w:val="00F131AE"/>
    <w:rsid w:val="00F13493"/>
    <w:rsid w:val="00F139DD"/>
    <w:rsid w:val="00F13F07"/>
    <w:rsid w:val="00F14018"/>
    <w:rsid w:val="00F1404B"/>
    <w:rsid w:val="00F14251"/>
    <w:rsid w:val="00F14AC9"/>
    <w:rsid w:val="00F15665"/>
    <w:rsid w:val="00F1589D"/>
    <w:rsid w:val="00F16132"/>
    <w:rsid w:val="00F16299"/>
    <w:rsid w:val="00F1630F"/>
    <w:rsid w:val="00F169CB"/>
    <w:rsid w:val="00F17717"/>
    <w:rsid w:val="00F177CE"/>
    <w:rsid w:val="00F17FB7"/>
    <w:rsid w:val="00F20091"/>
    <w:rsid w:val="00F20287"/>
    <w:rsid w:val="00F202A4"/>
    <w:rsid w:val="00F2042A"/>
    <w:rsid w:val="00F2051D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17D"/>
    <w:rsid w:val="00F325BC"/>
    <w:rsid w:val="00F32A6C"/>
    <w:rsid w:val="00F32C3A"/>
    <w:rsid w:val="00F32C89"/>
    <w:rsid w:val="00F32CD3"/>
    <w:rsid w:val="00F32F59"/>
    <w:rsid w:val="00F33240"/>
    <w:rsid w:val="00F33AE6"/>
    <w:rsid w:val="00F33C4C"/>
    <w:rsid w:val="00F34FAA"/>
    <w:rsid w:val="00F351C8"/>
    <w:rsid w:val="00F35301"/>
    <w:rsid w:val="00F35386"/>
    <w:rsid w:val="00F35EF2"/>
    <w:rsid w:val="00F36068"/>
    <w:rsid w:val="00F36639"/>
    <w:rsid w:val="00F36774"/>
    <w:rsid w:val="00F36A96"/>
    <w:rsid w:val="00F36E21"/>
    <w:rsid w:val="00F3752B"/>
    <w:rsid w:val="00F37A7A"/>
    <w:rsid w:val="00F37A7E"/>
    <w:rsid w:val="00F37AC5"/>
    <w:rsid w:val="00F37CDF"/>
    <w:rsid w:val="00F37FF9"/>
    <w:rsid w:val="00F40300"/>
    <w:rsid w:val="00F41518"/>
    <w:rsid w:val="00F41726"/>
    <w:rsid w:val="00F41C75"/>
    <w:rsid w:val="00F41E6A"/>
    <w:rsid w:val="00F42778"/>
    <w:rsid w:val="00F42EF7"/>
    <w:rsid w:val="00F43487"/>
    <w:rsid w:val="00F438B2"/>
    <w:rsid w:val="00F438CE"/>
    <w:rsid w:val="00F43B3D"/>
    <w:rsid w:val="00F43D83"/>
    <w:rsid w:val="00F4429F"/>
    <w:rsid w:val="00F44473"/>
    <w:rsid w:val="00F45D12"/>
    <w:rsid w:val="00F4617B"/>
    <w:rsid w:val="00F46449"/>
    <w:rsid w:val="00F46510"/>
    <w:rsid w:val="00F46594"/>
    <w:rsid w:val="00F46A96"/>
    <w:rsid w:val="00F46E5D"/>
    <w:rsid w:val="00F46E7A"/>
    <w:rsid w:val="00F47E84"/>
    <w:rsid w:val="00F50007"/>
    <w:rsid w:val="00F504C1"/>
    <w:rsid w:val="00F508D4"/>
    <w:rsid w:val="00F514F9"/>
    <w:rsid w:val="00F519BC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22C"/>
    <w:rsid w:val="00F558A2"/>
    <w:rsid w:val="00F558FE"/>
    <w:rsid w:val="00F559BC"/>
    <w:rsid w:val="00F55CAB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BF6"/>
    <w:rsid w:val="00F60C24"/>
    <w:rsid w:val="00F60D0A"/>
    <w:rsid w:val="00F60EBB"/>
    <w:rsid w:val="00F614AB"/>
    <w:rsid w:val="00F61738"/>
    <w:rsid w:val="00F61B79"/>
    <w:rsid w:val="00F623F5"/>
    <w:rsid w:val="00F624B4"/>
    <w:rsid w:val="00F62D34"/>
    <w:rsid w:val="00F62DBA"/>
    <w:rsid w:val="00F634E1"/>
    <w:rsid w:val="00F64690"/>
    <w:rsid w:val="00F6470D"/>
    <w:rsid w:val="00F64DE1"/>
    <w:rsid w:val="00F65013"/>
    <w:rsid w:val="00F6572F"/>
    <w:rsid w:val="00F659C6"/>
    <w:rsid w:val="00F65C93"/>
    <w:rsid w:val="00F65E47"/>
    <w:rsid w:val="00F65E8A"/>
    <w:rsid w:val="00F66282"/>
    <w:rsid w:val="00F66A4B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1B6F"/>
    <w:rsid w:val="00F72303"/>
    <w:rsid w:val="00F72316"/>
    <w:rsid w:val="00F72BB1"/>
    <w:rsid w:val="00F72CCE"/>
    <w:rsid w:val="00F72ED0"/>
    <w:rsid w:val="00F7302C"/>
    <w:rsid w:val="00F7311E"/>
    <w:rsid w:val="00F73237"/>
    <w:rsid w:val="00F738BA"/>
    <w:rsid w:val="00F7397A"/>
    <w:rsid w:val="00F739CA"/>
    <w:rsid w:val="00F73AB5"/>
    <w:rsid w:val="00F73EE0"/>
    <w:rsid w:val="00F74398"/>
    <w:rsid w:val="00F744B8"/>
    <w:rsid w:val="00F74778"/>
    <w:rsid w:val="00F74A91"/>
    <w:rsid w:val="00F755DB"/>
    <w:rsid w:val="00F7560C"/>
    <w:rsid w:val="00F763E7"/>
    <w:rsid w:val="00F7649E"/>
    <w:rsid w:val="00F766DA"/>
    <w:rsid w:val="00F76A71"/>
    <w:rsid w:val="00F76D05"/>
    <w:rsid w:val="00F76EC7"/>
    <w:rsid w:val="00F777E9"/>
    <w:rsid w:val="00F7797C"/>
    <w:rsid w:val="00F77DA4"/>
    <w:rsid w:val="00F77E77"/>
    <w:rsid w:val="00F801CD"/>
    <w:rsid w:val="00F80339"/>
    <w:rsid w:val="00F809E7"/>
    <w:rsid w:val="00F810C5"/>
    <w:rsid w:val="00F81451"/>
    <w:rsid w:val="00F81B4B"/>
    <w:rsid w:val="00F81D2D"/>
    <w:rsid w:val="00F81FFB"/>
    <w:rsid w:val="00F82127"/>
    <w:rsid w:val="00F82165"/>
    <w:rsid w:val="00F82D25"/>
    <w:rsid w:val="00F82ECE"/>
    <w:rsid w:val="00F830E9"/>
    <w:rsid w:val="00F8332A"/>
    <w:rsid w:val="00F8396F"/>
    <w:rsid w:val="00F83EE2"/>
    <w:rsid w:val="00F8425E"/>
    <w:rsid w:val="00F8444C"/>
    <w:rsid w:val="00F847B0"/>
    <w:rsid w:val="00F85C92"/>
    <w:rsid w:val="00F85D0B"/>
    <w:rsid w:val="00F86767"/>
    <w:rsid w:val="00F8684D"/>
    <w:rsid w:val="00F86BA4"/>
    <w:rsid w:val="00F872ED"/>
    <w:rsid w:val="00F87871"/>
    <w:rsid w:val="00F878C9"/>
    <w:rsid w:val="00F87C2B"/>
    <w:rsid w:val="00F87F26"/>
    <w:rsid w:val="00F87F85"/>
    <w:rsid w:val="00F907A4"/>
    <w:rsid w:val="00F907E3"/>
    <w:rsid w:val="00F909CB"/>
    <w:rsid w:val="00F912E9"/>
    <w:rsid w:val="00F912EA"/>
    <w:rsid w:val="00F915E4"/>
    <w:rsid w:val="00F915F2"/>
    <w:rsid w:val="00F91933"/>
    <w:rsid w:val="00F91E21"/>
    <w:rsid w:val="00F92108"/>
    <w:rsid w:val="00F924B7"/>
    <w:rsid w:val="00F92E72"/>
    <w:rsid w:val="00F92EC1"/>
    <w:rsid w:val="00F93509"/>
    <w:rsid w:val="00F9388F"/>
    <w:rsid w:val="00F93B1A"/>
    <w:rsid w:val="00F93DFD"/>
    <w:rsid w:val="00F93F4A"/>
    <w:rsid w:val="00F943AB"/>
    <w:rsid w:val="00F943B5"/>
    <w:rsid w:val="00F94C28"/>
    <w:rsid w:val="00F95226"/>
    <w:rsid w:val="00F953B8"/>
    <w:rsid w:val="00F95582"/>
    <w:rsid w:val="00F959AB"/>
    <w:rsid w:val="00F95A8E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65E"/>
    <w:rsid w:val="00FA07B1"/>
    <w:rsid w:val="00FA0E22"/>
    <w:rsid w:val="00FA1948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3306"/>
    <w:rsid w:val="00FA3480"/>
    <w:rsid w:val="00FA403E"/>
    <w:rsid w:val="00FA4397"/>
    <w:rsid w:val="00FA4D3D"/>
    <w:rsid w:val="00FA4D42"/>
    <w:rsid w:val="00FA555E"/>
    <w:rsid w:val="00FA5576"/>
    <w:rsid w:val="00FA6053"/>
    <w:rsid w:val="00FA6054"/>
    <w:rsid w:val="00FA60D3"/>
    <w:rsid w:val="00FA62BD"/>
    <w:rsid w:val="00FA6496"/>
    <w:rsid w:val="00FA69F5"/>
    <w:rsid w:val="00FA6A2D"/>
    <w:rsid w:val="00FA6AB3"/>
    <w:rsid w:val="00FA6E26"/>
    <w:rsid w:val="00FA7921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2AC7"/>
    <w:rsid w:val="00FB32F9"/>
    <w:rsid w:val="00FB3559"/>
    <w:rsid w:val="00FB3ADD"/>
    <w:rsid w:val="00FB3EB7"/>
    <w:rsid w:val="00FB41A9"/>
    <w:rsid w:val="00FB4249"/>
    <w:rsid w:val="00FB4426"/>
    <w:rsid w:val="00FB51A0"/>
    <w:rsid w:val="00FB64C3"/>
    <w:rsid w:val="00FB6709"/>
    <w:rsid w:val="00FB6EC7"/>
    <w:rsid w:val="00FB7AA3"/>
    <w:rsid w:val="00FC0801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621"/>
    <w:rsid w:val="00FC2C27"/>
    <w:rsid w:val="00FC2D30"/>
    <w:rsid w:val="00FC3249"/>
    <w:rsid w:val="00FC338F"/>
    <w:rsid w:val="00FC3926"/>
    <w:rsid w:val="00FC418B"/>
    <w:rsid w:val="00FC423D"/>
    <w:rsid w:val="00FC47EA"/>
    <w:rsid w:val="00FC48D1"/>
    <w:rsid w:val="00FC498B"/>
    <w:rsid w:val="00FC4CC0"/>
    <w:rsid w:val="00FC5580"/>
    <w:rsid w:val="00FC55E2"/>
    <w:rsid w:val="00FC5CD1"/>
    <w:rsid w:val="00FC5EDD"/>
    <w:rsid w:val="00FC5F03"/>
    <w:rsid w:val="00FC608B"/>
    <w:rsid w:val="00FC6C9C"/>
    <w:rsid w:val="00FC7C02"/>
    <w:rsid w:val="00FC7D1E"/>
    <w:rsid w:val="00FD0182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6B8F"/>
    <w:rsid w:val="00FD740C"/>
    <w:rsid w:val="00FD7834"/>
    <w:rsid w:val="00FD7A22"/>
    <w:rsid w:val="00FD7B1D"/>
    <w:rsid w:val="00FE0101"/>
    <w:rsid w:val="00FE0309"/>
    <w:rsid w:val="00FE0507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2919"/>
    <w:rsid w:val="00FE3050"/>
    <w:rsid w:val="00FE373E"/>
    <w:rsid w:val="00FE383A"/>
    <w:rsid w:val="00FE3B0E"/>
    <w:rsid w:val="00FE4043"/>
    <w:rsid w:val="00FE45DC"/>
    <w:rsid w:val="00FE4652"/>
    <w:rsid w:val="00FE4974"/>
    <w:rsid w:val="00FE4DB0"/>
    <w:rsid w:val="00FE531D"/>
    <w:rsid w:val="00FE576E"/>
    <w:rsid w:val="00FE58FD"/>
    <w:rsid w:val="00FE5C37"/>
    <w:rsid w:val="00FE6473"/>
    <w:rsid w:val="00FE6990"/>
    <w:rsid w:val="00FE6A41"/>
    <w:rsid w:val="00FE6F9B"/>
    <w:rsid w:val="00FE720C"/>
    <w:rsid w:val="00FE76CD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CD8"/>
    <w:rsid w:val="00FF3E08"/>
    <w:rsid w:val="00FF4174"/>
    <w:rsid w:val="00FF42B1"/>
    <w:rsid w:val="00FF44F8"/>
    <w:rsid w:val="00FF4961"/>
    <w:rsid w:val="00FF4A60"/>
    <w:rsid w:val="00FF4B56"/>
    <w:rsid w:val="00FF5220"/>
    <w:rsid w:val="00FF5472"/>
    <w:rsid w:val="00FF621C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81F18"/>
  <w15:docId w15:val="{69E577AC-A113-4B5F-B7E1-0C055AD2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rsid w:val="00411C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F9FF27C-FD77-41FD-9B44-B669C94829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18EB4-2FCB-4677-A5A0-52F2433E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09B9FC-F069-4924-87A5-AE52312F29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164</TotalTime>
  <Pages>6</Pages>
  <Words>2031</Words>
  <Characters>9660</Characters>
  <Application>Microsoft Office Word</Application>
  <DocSecurity>0</DocSecurity>
  <Lines>199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Artikarn, Thongbud</cp:lastModifiedBy>
  <cp:revision>25</cp:revision>
  <cp:lastPrinted>2026-02-20T09:20:00Z</cp:lastPrinted>
  <dcterms:created xsi:type="dcterms:W3CDTF">2026-02-19T04:27:00Z</dcterms:created>
  <dcterms:modified xsi:type="dcterms:W3CDTF">2026-02-20T12:27:00Z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