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2C7E40" w14:paraId="048E07AB" w14:textId="77777777" w:rsidTr="00547C25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D8F35D" w14:textId="21A72513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EFD2B27" w14:textId="77777777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14:paraId="716D2E16" w14:textId="77777777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63057" w:rsidRPr="002C7E40" w14:paraId="693041E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6499118" w14:textId="77777777" w:rsidR="00A63057" w:rsidRPr="002C7E40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</w:tcPr>
          <w:p w14:paraId="0F502B66" w14:textId="77777777" w:rsidR="00A63057" w:rsidRPr="002C7E40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19DAE31" w14:textId="77777777" w:rsidR="00A63057" w:rsidRPr="002C7E40" w:rsidRDefault="00A63057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5251" w:rsidRPr="002C7E40" w14:paraId="4F5A470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395C977" w14:textId="25E02B1B" w:rsidR="00145251" w:rsidRPr="002C7E40" w:rsidRDefault="000630E3" w:rsidP="004F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79" w:type="dxa"/>
          </w:tcPr>
          <w:p w14:paraId="145EAA7B" w14:textId="77777777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EBEF8C5" w14:textId="77777777" w:rsidR="00145251" w:rsidRPr="002C7E40" w:rsidRDefault="00C523B6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2C7E40" w14:paraId="765B2A3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562B5FF" w14:textId="0990E7D5" w:rsidR="00145251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14:paraId="46ECE029" w14:textId="77777777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8606DA6" w14:textId="77777777" w:rsidR="00145251" w:rsidRPr="002C7E40" w:rsidRDefault="00145251" w:rsidP="00AE15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12F" w:rsidRPr="002C7E40" w14:paraId="4AF3AC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E60C367" w14:textId="7235BC03" w:rsidR="00D6312F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14:paraId="5134FFAA" w14:textId="77777777" w:rsidR="00D6312F" w:rsidRPr="002C7E40" w:rsidRDefault="00D6312F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7940EDE7" w14:textId="1F662C17" w:rsidR="00D6312F" w:rsidRPr="002C7E40" w:rsidRDefault="000106C0" w:rsidP="00D63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72D2F" w:rsidRPr="002C7E40" w14:paraId="585F08F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F026757" w14:textId="5DD2E605" w:rsidR="00672D2F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14:paraId="1A436287" w14:textId="77777777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6279A81" w14:textId="3438C983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D2F" w:rsidRPr="002C7E40" w14:paraId="277BBDAE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0E7340F" w14:textId="2C11BB44" w:rsidR="00672D2F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14:paraId="50C4FEDC" w14:textId="77777777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722ED7" w14:textId="2A71E14B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72D2F" w:rsidRPr="002C7E40" w14:paraId="4501A7B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128924E" w14:textId="3D009F2D" w:rsidR="00672D2F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14:paraId="1C8188DD" w14:textId="77777777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06C478D" w14:textId="5FD77314" w:rsidR="00672D2F" w:rsidRPr="00077464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</w:tr>
      <w:tr w:rsidR="00672D2F" w:rsidRPr="002C7E40" w14:paraId="7B02B96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B8BF9DC" w14:textId="08B0D917" w:rsidR="00672D2F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14:paraId="73FD59B7" w14:textId="77777777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967B7CB" w14:textId="7434D736" w:rsidR="00672D2F" w:rsidRPr="002C7E40" w:rsidRDefault="00672D2F" w:rsidP="00672D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  <w:r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</w:tr>
      <w:tr w:rsidR="005D2F80" w:rsidRPr="002C7E40" w14:paraId="770BF38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8F1895" w14:textId="082F4651" w:rsidR="005D2F80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14:paraId="36AECB4B" w14:textId="77777777" w:rsidR="005D2F80" w:rsidRPr="002C7E40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6AB9DACE" w14:textId="02D9A40A" w:rsidR="005D2F80" w:rsidRPr="002C7E40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E95851"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E07DBD" w:rsidRPr="002C7E40" w14:paraId="5C74B0F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B6712FF" w14:textId="54431547" w:rsidR="00E07DBD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14:paraId="0C506E6C" w14:textId="77777777" w:rsidR="00E07DBD" w:rsidRPr="002C7E40" w:rsidRDefault="00E07DBD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4A8D80A" w14:textId="0ECE4EAA" w:rsidR="00E07DBD" w:rsidRPr="002C7E40" w:rsidRDefault="00286BF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เงินให้กู้ยืมระยะสั้น</w:t>
            </w:r>
          </w:p>
        </w:tc>
      </w:tr>
      <w:tr w:rsidR="005D2F80" w:rsidRPr="002C7E40" w14:paraId="0EBDC67B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089F143" w14:textId="405030C9" w:rsidR="005D2F80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66F956CD" w14:textId="77777777" w:rsidR="005D2F80" w:rsidRPr="002C7E40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683F0E9" w14:textId="5116337C" w:rsidR="005D2F80" w:rsidRPr="002C7E40" w:rsidRDefault="005D2F80" w:rsidP="005D2F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037B7" w:rsidRPr="002C7E40" w14:paraId="1E823F85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1741A21" w14:textId="221628A8" w:rsidR="001037B7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79" w:type="dxa"/>
          </w:tcPr>
          <w:p w14:paraId="7E1B155D" w14:textId="77777777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14:paraId="700F8585" w14:textId="3FB07EA5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037B7" w:rsidRPr="002C7E40" w14:paraId="1EA4FD8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5CBA311" w14:textId="6F75303F" w:rsidR="001037B7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79" w:type="dxa"/>
          </w:tcPr>
          <w:p w14:paraId="703B7D2B" w14:textId="77777777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353DCB17" w14:textId="70F74493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037B7" w:rsidRPr="002C7E40" w14:paraId="057A735D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AA02660" w14:textId="0B0F064D" w:rsidR="001037B7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79" w:type="dxa"/>
          </w:tcPr>
          <w:p w14:paraId="2CECF908" w14:textId="77777777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A1A7EAD" w14:textId="67CDA045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E95851"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1037B7" w:rsidRPr="002C7E40" w14:paraId="159F9FD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5A87952" w14:textId="6DE0564D" w:rsidR="001037B7" w:rsidRPr="002C7E40" w:rsidRDefault="000630E3" w:rsidP="00B965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79" w:type="dxa"/>
          </w:tcPr>
          <w:p w14:paraId="6B432404" w14:textId="77777777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9C99682" w14:textId="56DC6771" w:rsidR="001037B7" w:rsidRPr="002C7E40" w:rsidRDefault="001037B7" w:rsidP="001037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7130C" w:rsidRPr="002C7E40" w14:paraId="3957DC6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6A613BE" w14:textId="0F5F7011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79" w:type="dxa"/>
          </w:tcPr>
          <w:p w14:paraId="7C500B41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5CCB566" w14:textId="2885B870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7130C" w:rsidRPr="002C7E40" w14:paraId="6053CEA4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0106342" w14:textId="52A85461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79" w:type="dxa"/>
          </w:tcPr>
          <w:p w14:paraId="7FBC9A5D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17AD541" w14:textId="2845B294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7130C" w:rsidRPr="002C7E40" w14:paraId="2BD8AAC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2B53FB" w14:textId="20D3C0D4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79" w:type="dxa"/>
          </w:tcPr>
          <w:p w14:paraId="3B41806D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AE8B0EF" w14:textId="05A976EE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7130C" w:rsidRPr="002C7E40" w14:paraId="3DB9D9D3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321C41A0" w14:textId="31633C7A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79" w:type="dxa"/>
          </w:tcPr>
          <w:p w14:paraId="010E6CD9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1726C84" w14:textId="34B815EB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0774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17130C" w:rsidRPr="002C7E40" w14:paraId="0647C3F2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1DE638C7" w14:textId="4BE06212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14:paraId="241CE03E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02D37BF9" w14:textId="312033DB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17130C" w:rsidRPr="002C7E40" w14:paraId="6882B4C9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0A34CF25" w14:textId="1C6A9862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479" w:type="dxa"/>
          </w:tcPr>
          <w:p w14:paraId="26FB79B4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878AC9D" w14:textId="155905F5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7130C" w:rsidRPr="002C7E40" w14:paraId="233CF547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7CDF137" w14:textId="71897E4F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479" w:type="dxa"/>
          </w:tcPr>
          <w:p w14:paraId="42ABA7E4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E54B8A8" w14:textId="329E7081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7130C" w:rsidRPr="002C7E40" w14:paraId="53ED8716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749A5C03" w14:textId="4E1C9416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479" w:type="dxa"/>
          </w:tcPr>
          <w:p w14:paraId="60C8DA45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46A7A96" w14:textId="233C68C9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7130C" w:rsidRPr="002C7E40" w14:paraId="64667C38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5A64327A" w14:textId="4F83E64C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479" w:type="dxa"/>
          </w:tcPr>
          <w:p w14:paraId="50F16A34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58843EB5" w14:textId="1D98460D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การบริหารความเสี่ยงและ</w:t>
            </w: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7130C" w:rsidRPr="002C7E40" w14:paraId="2A12C630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4AB861B6" w14:textId="25634060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479" w:type="dxa"/>
          </w:tcPr>
          <w:p w14:paraId="1E895624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15BA6073" w14:textId="36F18DF6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7130C" w:rsidRPr="002C7E40" w14:paraId="09ACDE1F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2D49F1EF" w14:textId="4A389062" w:rsidR="0017130C" w:rsidRPr="002C7E40" w:rsidRDefault="000630E3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08D33724" w14:textId="77777777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29F72756" w14:textId="08E3D4DF" w:rsidR="0017130C" w:rsidRPr="002C7E40" w:rsidRDefault="0017130C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6767F1" w:rsidRPr="002C7E40" w14:paraId="2FAD7441" w14:textId="77777777" w:rsidTr="00547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14:paraId="684374D1" w14:textId="5D97614C" w:rsidR="006767F1" w:rsidRPr="000630E3" w:rsidRDefault="006767F1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479" w:type="dxa"/>
          </w:tcPr>
          <w:p w14:paraId="7EE5772C" w14:textId="77777777" w:rsidR="006767F1" w:rsidRPr="002C7E40" w:rsidRDefault="006767F1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14:paraId="4419DFDA" w14:textId="4FB69CBC" w:rsidR="006767F1" w:rsidRPr="002C7E40" w:rsidRDefault="006767F1" w:rsidP="00171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767F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753A64F" w14:textId="77777777" w:rsidR="00B42830" w:rsidRPr="002C7E40" w:rsidRDefault="007E273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</w:rPr>
        <w:br w:type="page"/>
      </w:r>
      <w:r w:rsidR="00B42830" w:rsidRPr="002C7E4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2010E5" w14:textId="77777777" w:rsidR="00B42830" w:rsidRPr="002C7E40" w:rsidRDefault="00B4283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061F" w14:textId="1A1B5160" w:rsidR="00F20287" w:rsidRPr="002C7E40" w:rsidRDefault="00EC2AE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B42830" w:rsidRPr="002C7E40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59731E" w:rsidRPr="002C7E40">
        <w:rPr>
          <w:rFonts w:asciiTheme="majorBidi" w:hAnsiTheme="majorBidi" w:cstheme="majorBidi"/>
          <w:sz w:val="30"/>
          <w:szCs w:val="30"/>
          <w:cs/>
        </w:rPr>
        <w:t>ติ</w:t>
      </w:r>
      <w:r w:rsidR="004024DE" w:rsidRPr="002C7E40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59731E" w:rsidRPr="002C7E40">
        <w:rPr>
          <w:rFonts w:asciiTheme="majorBidi" w:hAnsiTheme="majorBidi" w:cstheme="majorBidi"/>
          <w:sz w:val="30"/>
          <w:szCs w:val="30"/>
          <w:cs/>
        </w:rPr>
        <w:t>จาก</w:t>
      </w:r>
      <w:r w:rsidR="00F93509" w:rsidRPr="002C7E40">
        <w:rPr>
          <w:rFonts w:asciiTheme="majorBidi" w:hAnsiTheme="majorBidi" w:cstheme="majorBidi"/>
          <w:sz w:val="30"/>
          <w:szCs w:val="30"/>
          <w:cs/>
        </w:rPr>
        <w:t>คณะ</w:t>
      </w:r>
      <w:r w:rsidR="0059731E" w:rsidRPr="002C7E40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AB72C0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20</w:t>
      </w:r>
      <w:r w:rsidR="000B2965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AB72C0" w:rsidRPr="002C7E4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630E3" w:rsidRPr="000630E3">
        <w:rPr>
          <w:rFonts w:asciiTheme="majorBidi" w:hAnsiTheme="majorBidi" w:cstheme="majorBidi"/>
          <w:sz w:val="30"/>
          <w:szCs w:val="30"/>
        </w:rPr>
        <w:t>2569</w:t>
      </w:r>
    </w:p>
    <w:p w14:paraId="5938A083" w14:textId="77777777" w:rsidR="00B274DA" w:rsidRPr="002C7E40" w:rsidRDefault="00B274D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2A5D7" w14:textId="734781D1" w:rsidR="003B1575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B1575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C523B6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2F3DDB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05512AA9" w14:textId="77777777" w:rsidR="005912C9" w:rsidRPr="002C7E40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DE4B1F" w14:textId="7C0349C6" w:rsidR="005912C9" w:rsidRPr="002C7E40" w:rsidRDefault="005912C9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2C7E40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(</w:t>
      </w:r>
      <w:r w:rsidRPr="002C7E40">
        <w:rPr>
          <w:rFonts w:asciiTheme="majorBidi" w:hAnsiTheme="majorBidi" w:cstheme="majorBidi"/>
          <w:spacing w:val="-4"/>
          <w:sz w:val="30"/>
          <w:szCs w:val="30"/>
          <w:rtl/>
          <w:cs/>
          <w:lang w:val="en-US" w:bidi="th-TH"/>
        </w:rPr>
        <w:t>มหาชน</w:t>
      </w:r>
      <w:r w:rsidRPr="002C7E40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>)</w:t>
      </w:r>
      <w:r w:rsidR="003A2F1F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61B56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(</w:t>
      </w:r>
      <w:r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”</w:t>
      </w:r>
      <w:r w:rsidR="00B61B56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)</w:t>
      </w:r>
      <w:r w:rsidR="00204880" w:rsidRPr="002C7E40">
        <w:rPr>
          <w:rFonts w:asciiTheme="majorBidi" w:hAnsiTheme="majorBidi" w:cstheme="majorBidi"/>
          <w:spacing w:val="-4"/>
          <w:sz w:val="30"/>
          <w:szCs w:val="30"/>
          <w:rtl/>
          <w:cs/>
          <w:lang w:val="en-US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และจดทะเบียนกับ</w:t>
      </w:r>
      <w:r w:rsidR="00E02EF6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                 </w:t>
      </w:r>
      <w:r w:rsidR="00777322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ตลาดหลักทรัพย์แห่งประเทศไทยเมื่อวันที่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777322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2539</w:t>
      </w:r>
      <w:r w:rsidR="002B2CB2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77322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โดย</w:t>
      </w:r>
      <w:r w:rsidR="00A668D8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มี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ของ</w:t>
      </w:r>
      <w:r w:rsidR="00777322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252</w:t>
      </w:r>
      <w:r w:rsidR="006D484C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/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E02EF6"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       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อาคารสำนักงานเม</w:t>
      </w:r>
      <w:r w:rsidR="006D484C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29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10320</w:t>
      </w:r>
    </w:p>
    <w:p w14:paraId="0BF4A0CF" w14:textId="77777777" w:rsidR="005912C9" w:rsidRPr="002C7E40" w:rsidRDefault="005912C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9CFAF" w14:textId="3D0BF8DE" w:rsidR="00044541" w:rsidRPr="002C7E40" w:rsidRDefault="00044541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จำกัด</w:t>
      </w:r>
      <w:r w:rsidR="00A802B0"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2C7E40">
        <w:rPr>
          <w:rFonts w:asciiTheme="majorBidi" w:hAnsiTheme="majorBidi" w:cstheme="majorBidi"/>
          <w:spacing w:val="-4"/>
          <w:sz w:val="30"/>
          <w:szCs w:val="30"/>
          <w:rtl/>
          <w:cs/>
        </w:rPr>
        <w:t>(</w:t>
      </w:r>
      <w:r w:rsidR="00A802B0" w:rsidRPr="002C7E40">
        <w:rPr>
          <w:rFonts w:asciiTheme="majorBidi" w:hAnsiTheme="majorBidi" w:cstheme="majorBidi"/>
          <w:spacing w:val="-4"/>
          <w:sz w:val="30"/>
          <w:szCs w:val="30"/>
          <w:rtl/>
          <w:cs/>
          <w:lang w:bidi="th-TH"/>
        </w:rPr>
        <w:t>มหาชน</w:t>
      </w:r>
      <w:r w:rsidR="00A802B0" w:rsidRPr="002C7E40">
        <w:rPr>
          <w:rFonts w:asciiTheme="majorBidi" w:hAnsiTheme="majorBidi" w:cstheme="majorBidi"/>
          <w:spacing w:val="-4"/>
          <w:sz w:val="30"/>
          <w:szCs w:val="30"/>
          <w:rtl/>
          <w:cs/>
        </w:rPr>
        <w:t>)</w:t>
      </w:r>
      <w:r w:rsidR="00A802B0"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(ถือหุ้นร้อยละ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10</w:t>
      </w:r>
      <w:r w:rsidRPr="002C7E4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ซึ่งเป็นนิติบุคคล</w:t>
      </w:r>
      <w:r w:rsidRPr="002C7E40">
        <w:rPr>
          <w:rFonts w:asciiTheme="majorBidi" w:hAnsiTheme="majorBidi" w:cstheme="majorBidi"/>
          <w:sz w:val="30"/>
          <w:szCs w:val="30"/>
          <w:cs/>
          <w:lang w:bidi="th-TH"/>
        </w:rPr>
        <w:t>ที่จัดตั้งขึ้นในประเทศไทย</w:t>
      </w:r>
    </w:p>
    <w:p w14:paraId="5331460A" w14:textId="77777777" w:rsidR="003F3D5D" w:rsidRPr="002C7E40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58C2D4" w14:textId="77777777" w:rsidR="003F3D5D" w:rsidRPr="002C7E40" w:rsidRDefault="003F3D5D" w:rsidP="00B4269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7E40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7C3706A5" w14:textId="77777777" w:rsidR="009140DB" w:rsidRPr="002C7E40" w:rsidRDefault="009140DB" w:rsidP="00B4269E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06DAA8" w14:textId="006E53AB" w:rsidR="003B1575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B1575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3DDB" w:rsidRPr="002C7E4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68C9B1B7" w14:textId="77777777" w:rsidR="00F02353" w:rsidRPr="002C7E40" w:rsidRDefault="00F02353" w:rsidP="0021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399C4" w14:textId="458392F0" w:rsidR="00F02353" w:rsidRPr="002C7E40" w:rsidRDefault="00F02353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</w:t>
      </w:r>
      <w:r w:rsidR="00EF5321" w:rsidRPr="002C7E40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B41D53"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 w:rsidRPr="002C7E40">
        <w:rPr>
          <w:rFonts w:ascii="Angsana New" w:hAnsi="Angsana New"/>
          <w:sz w:val="30"/>
          <w:szCs w:val="30"/>
          <w:cs/>
        </w:rPr>
        <w:br/>
      </w:r>
      <w:r w:rsidRPr="002C7E40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316FD" w:rsidRPr="002C7E40">
        <w:rPr>
          <w:rFonts w:ascii="Angsana New" w:hAnsi="Angsana New"/>
          <w:sz w:val="30"/>
          <w:szCs w:val="30"/>
        </w:rPr>
        <w:br/>
      </w:r>
      <w:r w:rsidR="007316FD" w:rsidRPr="002C7E40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3C3CF1" w:rsidRPr="002C7E40">
        <w:rPr>
          <w:rFonts w:ascii="Angsana New" w:hAnsi="Angsana New"/>
          <w:sz w:val="30"/>
          <w:szCs w:val="30"/>
        </w:rPr>
        <w:t xml:space="preserve"> </w:t>
      </w:r>
      <w:r w:rsidR="000630E3" w:rsidRPr="000630E3">
        <w:rPr>
          <w:rFonts w:ascii="Angsana New" w:hAnsi="Angsana New"/>
          <w:sz w:val="30"/>
          <w:szCs w:val="30"/>
        </w:rPr>
        <w:t>3</w:t>
      </w:r>
      <w:r w:rsidR="003C3CF1" w:rsidRPr="002C7E40">
        <w:rPr>
          <w:rFonts w:ascii="Angsana New" w:hAnsi="Angsana New"/>
          <w:sz w:val="30"/>
          <w:szCs w:val="30"/>
        </w:rPr>
        <w:t xml:space="preserve"> </w:t>
      </w:r>
      <w:r w:rsidR="007316FD" w:rsidRPr="002C7E40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6529727" w14:textId="77777777" w:rsidR="00DE7F53" w:rsidRPr="002C7E40" w:rsidRDefault="00DE7F53" w:rsidP="00B64682">
      <w:pPr>
        <w:tabs>
          <w:tab w:val="clear" w:pos="227"/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FBE3945" w14:textId="634C7D72" w:rsidR="003D025E" w:rsidRPr="002C7E40" w:rsidRDefault="003D025E" w:rsidP="00DE7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</w:t>
      </w:r>
      <w:r w:rsidR="000A10E2" w:rsidRPr="002C7E40">
        <w:rPr>
          <w:rFonts w:asciiTheme="majorBidi" w:hAnsiTheme="majorBidi" w:cstheme="majorBidi"/>
          <w:spacing w:val="2"/>
          <w:sz w:val="30"/>
          <w:szCs w:val="30"/>
          <w:cs/>
        </w:rPr>
        <w:t>ให้</w:t>
      </w:r>
      <w:r w:rsidRPr="002C7E40">
        <w:rPr>
          <w:rFonts w:asciiTheme="majorBidi" w:hAnsiTheme="majorBidi" w:cstheme="majorBidi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 w:rsidRPr="002C7E40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2C7E40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 w:rsidRPr="002C7E40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</w:t>
      </w:r>
      <w:r w:rsidRPr="002C7E40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="00445C8B" w:rsidRPr="002C7E4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ของบริษัท </w:t>
      </w:r>
      <w:r w:rsidR="00003E0A" w:rsidRPr="002C7E40">
        <w:rPr>
          <w:rFonts w:asciiTheme="majorBidi" w:hAnsiTheme="majorBidi" w:cstheme="majorBidi"/>
          <w:spacing w:val="2"/>
          <w:sz w:val="30"/>
          <w:szCs w:val="30"/>
          <w:cs/>
        </w:rPr>
        <w:t>ทั้งนี้ผลที่เกิดขึ้นจริงอาจแตกต่างจากที่ประมาณ</w:t>
      </w:r>
      <w:r w:rsidR="000A7849" w:rsidRPr="002C7E40">
        <w:rPr>
          <w:rFonts w:asciiTheme="majorBidi" w:hAnsiTheme="majorBidi" w:cstheme="majorBidi" w:hint="cs"/>
          <w:spacing w:val="2"/>
          <w:sz w:val="30"/>
          <w:szCs w:val="30"/>
          <w:cs/>
        </w:rPr>
        <w:t>การ</w:t>
      </w:r>
      <w:r w:rsidR="00003E0A" w:rsidRPr="002C7E40">
        <w:rPr>
          <w:rFonts w:asciiTheme="majorBidi" w:hAnsiTheme="majorBidi" w:cstheme="majorBidi"/>
          <w:spacing w:val="2"/>
          <w:sz w:val="30"/>
          <w:szCs w:val="30"/>
          <w:cs/>
        </w:rPr>
        <w:t>ไว้</w:t>
      </w:r>
      <w:r w:rsidR="00170A42" w:rsidRPr="002C7E4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03E0A" w:rsidRPr="002C7E40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DE7F53" w:rsidRPr="002C7E4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29A54" w14:textId="5E0A42AE" w:rsidR="00682D12" w:rsidRPr="002C7E40" w:rsidRDefault="000630E3" w:rsidP="00B22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917B0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06C0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33C77B6B" w14:textId="77777777" w:rsidR="00EF4D95" w:rsidRPr="002C7E40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D67B29" w14:textId="77777777" w:rsidR="00EF4D95" w:rsidRPr="002C7E40" w:rsidRDefault="00EF4D9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52F9C6BD" w14:textId="01B8756F" w:rsidR="00EF4D95" w:rsidRPr="002C7E40" w:rsidRDefault="00EF4D95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E638B9E" w14:textId="1DBE57C8" w:rsidR="00C51E22" w:rsidRPr="002C7E40" w:rsidRDefault="00C51E22" w:rsidP="00C51E22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="Angsana New"/>
          <w:i/>
          <w:iCs/>
        </w:rPr>
      </w:pPr>
      <w:r w:rsidRPr="002C7E40">
        <w:rPr>
          <w:rFonts w:asciiTheme="majorBidi" w:hAnsiTheme="majorBidi" w:cs="Angsana New"/>
          <w:i/>
          <w:iCs/>
          <w:cs/>
        </w:rPr>
        <w:t xml:space="preserve">การจัดประเภทและการวัดมูลค่า </w:t>
      </w:r>
    </w:p>
    <w:p w14:paraId="2D11C4F9" w14:textId="77777777" w:rsidR="00C51E22" w:rsidRPr="002C7E40" w:rsidRDefault="00C51E22" w:rsidP="00C51E22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3A2D1A79" w14:textId="5CE86EFA" w:rsidR="00C51E22" w:rsidRPr="002C7E40" w:rsidRDefault="00A63656" w:rsidP="00A6365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>ตราสารหนี้</w:t>
      </w:r>
      <w:r w:rsidR="00D14D38" w:rsidRPr="002C7E40">
        <w:rPr>
          <w:rFonts w:asciiTheme="majorBidi" w:hAnsiTheme="majorBidi" w:cs="Angsana New" w:hint="cs"/>
          <w:cs/>
        </w:rPr>
        <w:t>ที่ออกโดย</w:t>
      </w:r>
      <w:r w:rsidRPr="002C7E40">
        <w:rPr>
          <w:rFonts w:asciiTheme="majorBidi" w:hAnsiTheme="majorBidi" w:cs="Angsana New"/>
          <w:cs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4B1B44" w:rsidRPr="002C7E40">
        <w:rPr>
          <w:rFonts w:asciiTheme="majorBidi" w:hAnsiTheme="majorBidi" w:cs="Angsana New" w:hint="cs"/>
          <w:cs/>
        </w:rPr>
        <w:t>อื่นๆ</w:t>
      </w:r>
      <w:r w:rsidRPr="002C7E40">
        <w:rPr>
          <w:rFonts w:asciiTheme="majorBidi" w:hAnsiTheme="majorBidi" w:cs="Angsana New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D85E6F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และวัดมูลค่า</w:t>
      </w:r>
      <w:r w:rsidR="009F6BD3" w:rsidRPr="002C7E40">
        <w:rPr>
          <w:rFonts w:asciiTheme="majorBidi" w:hAnsiTheme="majorBidi" w:cs="Angsana New"/>
          <w:cs/>
        </w:rPr>
        <w:t>เมื่อเริ่มแรก</w:t>
      </w:r>
      <w:r w:rsidRPr="002C7E40">
        <w:rPr>
          <w:rFonts w:asciiTheme="majorBidi" w:hAnsiTheme="majorBidi" w:cs="Angsana New"/>
          <w:cs/>
        </w:rPr>
        <w:t>ด้วยมูลค่ายุติธรรม</w:t>
      </w:r>
      <w:r w:rsidR="009F6BD3" w:rsidRPr="002C7E40">
        <w:rPr>
          <w:rFonts w:asciiTheme="majorBidi" w:hAnsiTheme="majorBidi" w:cs="Angsana New"/>
        </w:rPr>
        <w:t xml:space="preserve"> </w:t>
      </w:r>
      <w:r w:rsidR="009F6BD3" w:rsidRPr="002C7E40">
        <w:rPr>
          <w:rFonts w:asciiTheme="majorBidi" w:hAnsiTheme="majorBidi" w:cs="Angsana New"/>
          <w:cs/>
        </w:rPr>
        <w:t>ทั้งนี้ สินทรัพย์ทางการเงิน</w:t>
      </w:r>
      <w:r w:rsidR="009F6BD3" w:rsidRPr="002C7E40">
        <w:rPr>
          <w:rFonts w:asciiTheme="majorBidi" w:hAnsiTheme="majorBidi" w:cs="Angsana New" w:hint="cs"/>
          <w:cs/>
        </w:rPr>
        <w:t>แ</w:t>
      </w:r>
      <w:r w:rsidR="009F6BD3" w:rsidRPr="002C7E40">
        <w:rPr>
          <w:rFonts w:asciiTheme="majorBidi" w:hAnsiTheme="majorBidi" w:cs="Angsana New"/>
          <w:cs/>
        </w:rPr>
        <w:t>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r w:rsidRPr="002C7E40">
        <w:rPr>
          <w:rFonts w:asciiTheme="majorBidi" w:hAnsiTheme="majorBidi" w:cs="Angsana New"/>
          <w:cs/>
        </w:rPr>
        <w:t xml:space="preserve"> </w:t>
      </w:r>
    </w:p>
    <w:p w14:paraId="20DFDBA7" w14:textId="35C2A325" w:rsidR="00C51E22" w:rsidRPr="002C7E40" w:rsidRDefault="00C51E22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06F98475" w14:textId="5EC17617" w:rsidR="00A63656" w:rsidRPr="002C7E40" w:rsidRDefault="00A63656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  <w:r w:rsidRPr="002C7E40">
        <w:rPr>
          <w:rFonts w:asciiTheme="majorBidi" w:hAnsiTheme="majorBidi" w:cs="Angsana New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DC4445" w14:textId="2333E4D5" w:rsidR="00C56DB1" w:rsidRPr="002C7E40" w:rsidRDefault="00C56DB1" w:rsidP="00EF4D9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="Angsana New"/>
        </w:rPr>
      </w:pPr>
    </w:p>
    <w:p w14:paraId="2B9B46EE" w14:textId="194DB53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EFCDA8B" w14:textId="7777777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4938512" w14:textId="7FEC95A3" w:rsidR="008D4813" w:rsidRPr="002C7E40" w:rsidRDefault="00C56DB1" w:rsidP="00DE7F53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="008D4813" w:rsidRPr="002C7E40">
        <w:rPr>
          <w:rFonts w:asciiTheme="majorBidi" w:hAnsiTheme="majorBidi" w:cstheme="majorBidi"/>
        </w:rPr>
        <w:br w:type="page"/>
      </w:r>
    </w:p>
    <w:p w14:paraId="574F51C9" w14:textId="3D93ACD7" w:rsidR="00C56DB1" w:rsidRPr="002C7E40" w:rsidRDefault="00C56DB1" w:rsidP="00C56DB1">
      <w:pPr>
        <w:pStyle w:val="BodyText2"/>
        <w:numPr>
          <w:ilvl w:val="0"/>
          <w:numId w:val="34"/>
        </w:numPr>
        <w:tabs>
          <w:tab w:val="left" w:pos="540"/>
        </w:tabs>
        <w:ind w:right="43"/>
        <w:jc w:val="thaiDistribute"/>
        <w:rPr>
          <w:rFonts w:asciiTheme="majorBidi" w:hAnsiTheme="majorBidi" w:cstheme="majorBidi"/>
          <w:i/>
          <w:iCs/>
        </w:rPr>
      </w:pPr>
      <w:r w:rsidRPr="002C7E40">
        <w:rPr>
          <w:rFonts w:asciiTheme="majorBidi" w:hAnsiTheme="majorBidi" w:cs="Angsana New"/>
          <w:i/>
          <w:iCs/>
          <w:cs/>
        </w:rPr>
        <w:lastRenderedPageBreak/>
        <w:t>การตัดรายการออกจากบัญชีและการหักกลบ</w:t>
      </w:r>
    </w:p>
    <w:p w14:paraId="655A8FF7" w14:textId="7777777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19016915" w14:textId="32BA340C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6291508" w14:textId="7777777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118BBE8" w14:textId="4B49BF10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ที่สะท้อนเงื่อนไขที่เปลี่ยนแปลงแล้ว</w:t>
      </w:r>
    </w:p>
    <w:p w14:paraId="3CED919E" w14:textId="7777777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00F8282E" w14:textId="4D3C1A2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="Angsana New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2A0EA7" w14:textId="77777777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</w:rPr>
      </w:pPr>
    </w:p>
    <w:p w14:paraId="5D476E7F" w14:textId="79052FCB" w:rsidR="00C56DB1" w:rsidRPr="002C7E40" w:rsidRDefault="00C56DB1" w:rsidP="00C56DB1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="Angsana New"/>
        </w:rPr>
      </w:pPr>
      <w:r w:rsidRPr="002C7E40">
        <w:rPr>
          <w:rFonts w:asciiTheme="majorBidi" w:hAnsiTheme="majorBidi" w:cs="Angsana New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267BA" w:rsidRPr="002C7E40">
        <w:rPr>
          <w:rFonts w:asciiTheme="majorBidi" w:hAnsiTheme="majorBidi" w:cs="Angsana New"/>
          <w:cs/>
        </w:rPr>
        <w:t>งบฐานะการเงิน</w:t>
      </w:r>
      <w:r w:rsidRPr="002C7E40">
        <w:rPr>
          <w:rFonts w:asciiTheme="majorBidi" w:hAnsiTheme="majorBidi" w:cs="Angsana New"/>
          <w:cs/>
        </w:rPr>
        <w:t>ด้วยจำนวนสุทธิ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</w:t>
      </w:r>
      <w:r w:rsidR="00F177CE" w:rsidRPr="002C7E40">
        <w:rPr>
          <w:rFonts w:asciiTheme="majorBidi" w:hAnsiTheme="majorBidi" w:cs="Angsana New"/>
          <w:cs/>
        </w:rPr>
        <w:br/>
      </w:r>
      <w:r w:rsidRPr="002C7E40">
        <w:rPr>
          <w:rFonts w:asciiTheme="majorBidi" w:hAnsiTheme="majorBidi" w:cs="Angsana New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F3EB9B9" w14:textId="4AE5DC1C" w:rsidR="00781EA9" w:rsidRPr="002C7E40" w:rsidRDefault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D3DE4" w14:textId="259A95B6" w:rsidR="003137D3" w:rsidRPr="002C7E40" w:rsidRDefault="003137D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24C15EB" w14:textId="77777777" w:rsidR="003B0374" w:rsidRPr="002C7E40" w:rsidRDefault="003B0374" w:rsidP="00B4269E">
      <w:pPr>
        <w:pStyle w:val="BodyText2"/>
        <w:rPr>
          <w:rFonts w:asciiTheme="majorBidi" w:hAnsiTheme="majorBidi" w:cstheme="majorBidi"/>
          <w:strike/>
        </w:rPr>
      </w:pPr>
    </w:p>
    <w:p w14:paraId="0BF193CB" w14:textId="3FAE1E37" w:rsidR="003137D3" w:rsidRPr="002C7E40" w:rsidRDefault="003137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AE32F4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6150" w:rsidRPr="002C7E40">
        <w:rPr>
          <w:rFonts w:asciiTheme="majorBidi" w:hAnsiTheme="majorBidi" w:cstheme="majorBidi"/>
          <w:sz w:val="30"/>
          <w:szCs w:val="30"/>
          <w:cs/>
        </w:rPr>
        <w:t>และ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ยอดเงินฝากธนาคารประเภทเผื่อเรียก </w:t>
      </w:r>
    </w:p>
    <w:p w14:paraId="7340577D" w14:textId="77777777" w:rsidR="00C35498" w:rsidRPr="002C7E40" w:rsidRDefault="00C3549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4E89" w14:textId="3D5778D8" w:rsidR="002F0B6E" w:rsidRPr="002C7E40" w:rsidRDefault="002F0B6E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BAEBF1A" w14:textId="77777777" w:rsidR="002F0B6E" w:rsidRPr="002C7E40" w:rsidRDefault="002F0B6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62069" w14:textId="6E82BCE8" w:rsidR="00055246" w:rsidRPr="002C7E40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2C7E40">
        <w:rPr>
          <w:rFonts w:asciiTheme="majorBidi" w:hAnsiTheme="majorBidi" w:cstheme="majorBidi"/>
          <w:sz w:val="30"/>
          <w:szCs w:val="30"/>
          <w:cs/>
        </w:rPr>
        <w:t>ถูกโอนเป็นสินค้าคงเหลือ</w:t>
      </w:r>
      <w:r w:rsidR="00350B96" w:rsidRPr="002C7E40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ที่ได้หยุดการให้เช่าและถือไว้เพื่อขาย</w:t>
      </w:r>
      <w:r w:rsidR="0035497F" w:rsidRPr="002C7E40">
        <w:rPr>
          <w:rFonts w:asciiTheme="majorBidi" w:hAnsiTheme="majorBidi" w:cstheme="majorBidi"/>
          <w:sz w:val="30"/>
          <w:szCs w:val="30"/>
        </w:rPr>
        <w:t xml:space="preserve">   </w:t>
      </w:r>
      <w:r w:rsidR="00047AB1" w:rsidRPr="002C7E40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F0B6E" w:rsidRPr="002C7E40">
        <w:rPr>
          <w:rFonts w:asciiTheme="majorBidi" w:hAnsiTheme="majorBidi" w:cstheme="majorBidi"/>
          <w:sz w:val="30"/>
          <w:szCs w:val="30"/>
          <w:cs/>
        </w:rPr>
        <w:t>ราคา</w:t>
      </w:r>
      <w:r w:rsidRPr="002C7E40">
        <w:rPr>
          <w:rFonts w:asciiTheme="majorBidi" w:hAnsiTheme="majorBidi" w:cstheme="majorBidi"/>
          <w:sz w:val="30"/>
          <w:szCs w:val="30"/>
          <w:cs/>
        </w:rPr>
        <w:t>ตามบัญชี ณ วันที่สินทรัพย์ดังกล่าว</w:t>
      </w:r>
      <w:r w:rsidR="00350B96" w:rsidRPr="002C7E40">
        <w:rPr>
          <w:rFonts w:asciiTheme="majorBidi" w:hAnsiTheme="majorBidi" w:cstheme="majorBidi"/>
          <w:sz w:val="30"/>
          <w:szCs w:val="30"/>
          <w:cs/>
        </w:rPr>
        <w:t>ได้</w:t>
      </w:r>
      <w:r w:rsidRPr="002C7E40">
        <w:rPr>
          <w:rFonts w:asciiTheme="majorBidi" w:hAnsiTheme="majorBidi" w:cstheme="majorBidi"/>
          <w:sz w:val="30"/>
          <w:szCs w:val="30"/>
          <w:cs/>
        </w:rPr>
        <w:t>หยุดการให้เช่า</w:t>
      </w:r>
      <w:r w:rsidR="007332D0" w:rsidRPr="002C7E40">
        <w:rPr>
          <w:rFonts w:asciiTheme="majorBidi" w:hAnsiTheme="majorBidi" w:cstheme="majorBidi"/>
          <w:sz w:val="30"/>
          <w:szCs w:val="30"/>
          <w:cs/>
        </w:rPr>
        <w:t>หรือมูลค่าสุทธิที่จะได้รับแล้วแต่ราคาใด</w:t>
      </w:r>
      <w:r w:rsidR="0079408F" w:rsidRPr="002C7E40">
        <w:rPr>
          <w:rFonts w:asciiTheme="majorBidi" w:hAnsiTheme="majorBidi" w:cstheme="majorBidi"/>
          <w:sz w:val="30"/>
          <w:szCs w:val="30"/>
          <w:cs/>
        </w:rPr>
        <w:br/>
      </w:r>
      <w:r w:rsidR="007332D0" w:rsidRPr="002C7E40">
        <w:rPr>
          <w:rFonts w:asciiTheme="majorBidi" w:hAnsiTheme="majorBidi" w:cstheme="majorBidi"/>
          <w:sz w:val="30"/>
          <w:szCs w:val="30"/>
          <w:cs/>
        </w:rPr>
        <w:t>จะต่ำกว่า</w:t>
      </w:r>
    </w:p>
    <w:p w14:paraId="1E2C19F6" w14:textId="77777777" w:rsidR="00401029" w:rsidRPr="002C7E40" w:rsidRDefault="0040102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9458F" w14:textId="05CA6094" w:rsidR="0051147C" w:rsidRPr="002C7E40" w:rsidRDefault="0051147C" w:rsidP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t>สินค้าคงเหลือวัดด้วยมูลค่าราคาทุนหรือ</w:t>
      </w:r>
      <w:r w:rsidR="00055246" w:rsidRPr="002C7E40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แล้วแต่ราคาใดจะต่ำกว่า ทั้งนี้มูลค่าสุทธิที่จะได้รับ</w:t>
      </w:r>
      <w:r w:rsidR="00055246" w:rsidRPr="002C7E40">
        <w:rPr>
          <w:rFonts w:asciiTheme="majorBidi" w:hAnsiTheme="majorBidi" w:cstheme="majorBidi"/>
          <w:sz w:val="30"/>
          <w:szCs w:val="30"/>
          <w:cs/>
        </w:rPr>
        <w:t>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4648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14:paraId="6CA352C1" w14:textId="446C80E6" w:rsidR="00CB273D" w:rsidRPr="002C7E40" w:rsidRDefault="004476A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สินทรัพย์ที่ถือไว้เพื่อขาย</w:t>
      </w:r>
    </w:p>
    <w:p w14:paraId="50AAB557" w14:textId="77777777" w:rsidR="00CB273D" w:rsidRPr="002C7E40" w:rsidRDefault="00CB273D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BB4EE" w14:textId="1D79661D" w:rsidR="00CB273D" w:rsidRPr="002C7E40" w:rsidRDefault="004476A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สินทรัพย์ที่ถือไว้เพื่อ</w:t>
      </w:r>
      <w:r w:rsidR="00CB273D" w:rsidRPr="002C7E40">
        <w:rPr>
          <w:rFonts w:asciiTheme="majorBidi" w:hAnsiTheme="majorBidi" w:cstheme="majorBidi"/>
          <w:spacing w:val="-6"/>
          <w:sz w:val="30"/>
          <w:szCs w:val="30"/>
          <w:cs/>
        </w:rPr>
        <w:t>ขาย ประกอบด้วยสังหาริมทรัพย์ที่ถือไว้เพื่อขายภายใต้สัญญาเช่า</w:t>
      </w:r>
      <w:r w:rsidR="00510533" w:rsidRPr="002C7E40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เงินทุน</w:t>
      </w:r>
      <w:r w:rsidRPr="002C7E40">
        <w:rPr>
          <w:rFonts w:asciiTheme="majorBidi" w:hAnsiTheme="majorBidi" w:cstheme="majorBidi"/>
          <w:spacing w:val="-6"/>
          <w:sz w:val="30"/>
          <w:szCs w:val="30"/>
          <w:cs/>
        </w:rPr>
        <w:t>ที่บริษัทคาดว่าจะขายภายใน</w:t>
      </w:r>
      <w:r w:rsidR="00E616D1" w:rsidRPr="002C7E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616D1" w:rsidRPr="002C7E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CB273D" w:rsidRPr="002C7E40">
        <w:rPr>
          <w:rFonts w:asciiTheme="majorBidi" w:hAnsiTheme="majorBidi" w:cstheme="majorBidi"/>
          <w:sz w:val="30"/>
          <w:szCs w:val="30"/>
          <w:cs/>
        </w:rPr>
        <w:t>วัดมูลค่าราคาด้วยจำนวนที่ต่ำกว่าระหว่างมูลค่าตามบัญชีกับ</w:t>
      </w:r>
      <w:r w:rsidR="0064463A" w:rsidRPr="002C7E4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B273D" w:rsidRPr="002C7E40">
        <w:rPr>
          <w:rFonts w:asciiTheme="majorBidi" w:hAnsiTheme="majorBidi" w:cstheme="majorBidi"/>
          <w:sz w:val="30"/>
          <w:szCs w:val="30"/>
          <w:cs/>
        </w:rPr>
        <w:t xml:space="preserve">หักต้นทุนในการขาย </w:t>
      </w:r>
      <w:r w:rsidR="000F1D3A" w:rsidRPr="002C7E40">
        <w:rPr>
          <w:rFonts w:asciiTheme="majorBidi" w:hAnsiTheme="majorBidi" w:cstheme="majorBidi"/>
          <w:sz w:val="30"/>
          <w:szCs w:val="30"/>
        </w:rPr>
        <w:t xml:space="preserve">            </w:t>
      </w:r>
      <w:r w:rsidR="00CB273D" w:rsidRPr="002C7E40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B6CC92" w14:textId="0763369A" w:rsidR="0079408F" w:rsidRPr="002C7E40" w:rsidRDefault="0079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22DA5" w14:textId="0513EBEA" w:rsidR="00A563A2" w:rsidRPr="002C7E40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อาคารและอุปกรณ์</w:t>
      </w:r>
    </w:p>
    <w:p w14:paraId="7002598B" w14:textId="77777777" w:rsidR="00A563A2" w:rsidRPr="002C7E40" w:rsidRDefault="00A563A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FEC29" w14:textId="164739A8" w:rsidR="00AC6EFA" w:rsidRPr="002C7E40" w:rsidRDefault="003D3DE4" w:rsidP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</w:t>
      </w:r>
      <w:r w:rsidR="00A563A2" w:rsidRPr="002C7E40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6648A9F2" w14:textId="3F09DF85" w:rsidR="008A582B" w:rsidRPr="002C7E40" w:rsidRDefault="008A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49AF03E" w14:textId="5D83C942" w:rsidR="00D00E81" w:rsidRPr="002C7E40" w:rsidRDefault="00D00E81" w:rsidP="00A3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51147C" w:rsidRPr="002C7E40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C35498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A4294B" w:rsidRPr="002C7E40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2C7E40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</w:t>
      </w:r>
      <w:r w:rsidR="00A4294B" w:rsidRPr="002C7E40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2C7E40">
        <w:rPr>
          <w:rFonts w:asciiTheme="majorBidi" w:hAnsiTheme="majorBidi" w:cstheme="majorBidi"/>
          <w:sz w:val="30"/>
          <w:szCs w:val="30"/>
          <w:cs/>
        </w:rPr>
        <w:t>นั้นให้ถือว่า</w:t>
      </w:r>
      <w:r w:rsidR="00A4294B" w:rsidRPr="002C7E40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Pr="002C7E40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3D054" w14:textId="6F3A00ED" w:rsidR="00D00E81" w:rsidRPr="002C7E40" w:rsidRDefault="00D00E81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8E50C1" w14:textId="2DD8D7BC" w:rsidR="00D00E81" w:rsidRPr="002C7E40" w:rsidRDefault="004A0900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2C7E40">
        <w:rPr>
          <w:rFonts w:asciiTheme="majorBidi" w:hAnsiTheme="majorBidi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 และอุปกรณ์ รับรู้ในกำไรหรือขาดทุน</w:t>
      </w:r>
      <w:r w:rsidR="00D00E81" w:rsidRPr="002C7E40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09BCCF36" w14:textId="77777777" w:rsidR="00217C03" w:rsidRPr="002C7E40" w:rsidRDefault="00217C0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B660EF4" w14:textId="77777777" w:rsidR="00E73DD3" w:rsidRPr="002C7E40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58734C" w14:textId="77777777" w:rsidR="00E73DD3" w:rsidRPr="002C7E40" w:rsidRDefault="00E73DD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2D4BD71E" w14:textId="37290A44" w:rsidR="00226C5E" w:rsidRPr="002C7E40" w:rsidRDefault="00E73DD3" w:rsidP="00B4269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ต้นทุนในการเปลี่ยนแทนส่วนประกอบรับรู้เป็นส่วนหนึ่งของมูลค่าตามบัญชีของรายการอาคารและอุปกรณ์  </w:t>
      </w:r>
      <w:r w:rsidR="00EB528A"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           </w:t>
      </w:r>
      <w:r w:rsidR="004A0900" w:rsidRPr="002C7E40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เมื่อบริษัท</w:t>
      </w:r>
      <w:r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CE69AA" w:rsidRPr="002C7E40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51147C" w:rsidRPr="002C7E40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เป็นประจำ</w:t>
      </w:r>
      <w:r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</w:t>
      </w:r>
      <w:r w:rsidR="00794648"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/>
      </w:r>
      <w:r w:rsidRPr="002C7E4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ซ่อมบำรุงอาคารและอุปกรณ์จะรับรู้ในกำไรหรือขาดทุนเมื่อเกิดขึ้น</w:t>
      </w:r>
    </w:p>
    <w:p w14:paraId="1D4EFF0E" w14:textId="3BA8470A" w:rsidR="0051147C" w:rsidRPr="002C7E40" w:rsidRDefault="00511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31B250" w14:textId="1F426D60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929F2C" w14:textId="77777777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16F13B6B" w14:textId="3D625A8F" w:rsidR="00EB528A" w:rsidRPr="002C7E40" w:rsidRDefault="00EB528A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C7E40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</w:t>
      </w:r>
      <w:r w:rsidR="002A0C52" w:rsidRPr="002C7E40">
        <w:rPr>
          <w:rFonts w:asciiTheme="majorBidi" w:hAnsiTheme="majorBidi" w:cstheme="majorBidi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2C7E40">
        <w:rPr>
          <w:rFonts w:asciiTheme="majorBidi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2C7E4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38F11A" w14:textId="77777777" w:rsidR="00C35498" w:rsidRPr="002C7E40" w:rsidRDefault="00C35498" w:rsidP="00B4269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C1F282" w14:textId="3C7BB0F7" w:rsidR="003E4B22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</w:t>
      </w:r>
      <w:r w:rsidR="008E5106" w:rsidRPr="002C7E40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2C7E40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51147C" w:rsidRPr="002C7E40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2C7E40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="008E5106" w:rsidRPr="002C7E4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4B22" w:rsidRPr="002C7E40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ทั้งนี้บริษัทไม่คิดค่าเสื่อมราคาสำหรับสินทรัพย์ที่อยู่ระหว่างการก่อสร้าง</w:t>
      </w:r>
      <w:r w:rsidR="008E5106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40B8DF" w14:textId="77777777" w:rsidR="004414CD" w:rsidRDefault="004414CD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1AF68" w14:textId="7163E478" w:rsidR="00186B7A" w:rsidRPr="002C7E40" w:rsidRDefault="00EB528A" w:rsidP="003E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8E5106" w:rsidRPr="002C7E40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3F01502E" w14:textId="77777777" w:rsidR="00186B7A" w:rsidRPr="002C7E40" w:rsidRDefault="00186B7A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540"/>
      </w:tblGrid>
      <w:tr w:rsidR="008E5106" w:rsidRPr="002C7E40" w14:paraId="2CEFD0B1" w14:textId="77777777" w:rsidTr="001647C4">
        <w:tc>
          <w:tcPr>
            <w:tcW w:w="5760" w:type="dxa"/>
          </w:tcPr>
          <w:p w14:paraId="1B05D01D" w14:textId="70E76F0A" w:rsidR="008E5106" w:rsidRPr="002C7E40" w:rsidRDefault="008E5106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cs/>
                <w:lang w:val="en-US"/>
              </w:rPr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14:paraId="490DAE98" w14:textId="77777777" w:rsidR="008E5106" w:rsidRPr="002C7E40" w:rsidRDefault="008E5106" w:rsidP="00B4269E">
            <w:pPr>
              <w:tabs>
                <w:tab w:val="clear" w:pos="1644"/>
                <w:tab w:val="clear" w:pos="1871"/>
                <w:tab w:val="left" w:pos="196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2C7E40" w14:paraId="6DA26894" w14:textId="77777777" w:rsidTr="001647C4">
        <w:tc>
          <w:tcPr>
            <w:tcW w:w="5760" w:type="dxa"/>
          </w:tcPr>
          <w:p w14:paraId="0725D71E" w14:textId="77777777" w:rsidR="00EB528A" w:rsidRPr="002C7E40" w:rsidRDefault="00EB528A" w:rsidP="00B4269E">
            <w:pPr>
              <w:pStyle w:val="a"/>
              <w:tabs>
                <w:tab w:val="clear" w:pos="1080"/>
              </w:tabs>
              <w:rPr>
                <w:rFonts w:asciiTheme="majorBidi" w:eastAsia="Cordia New" w:hAnsiTheme="majorBidi" w:cstheme="majorBidi"/>
                <w:cs/>
              </w:rPr>
            </w:pPr>
            <w:r w:rsidRPr="002C7E40">
              <w:rPr>
                <w:rFonts w:asciiTheme="majorBidi" w:eastAsia="Cordia New" w:hAnsiTheme="majorBidi" w:cstheme="majorBidi"/>
                <w:cs/>
              </w:rPr>
              <w:t>อาคารชุดสำนักงานและระบบสาธารณูปโภค</w:t>
            </w:r>
          </w:p>
        </w:tc>
        <w:tc>
          <w:tcPr>
            <w:tcW w:w="1800" w:type="dxa"/>
          </w:tcPr>
          <w:p w14:paraId="51BA51F2" w14:textId="5AA4A964" w:rsidR="00EB528A" w:rsidRPr="002C7E40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402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4022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</w:tcPr>
          <w:p w14:paraId="73E685A8" w14:textId="77777777" w:rsidR="00EB528A" w:rsidRPr="002C7E40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2C7E40" w14:paraId="01936A58" w14:textId="77777777" w:rsidTr="001647C4">
        <w:tc>
          <w:tcPr>
            <w:tcW w:w="5760" w:type="dxa"/>
          </w:tcPr>
          <w:p w14:paraId="0A92DAFF" w14:textId="77777777" w:rsidR="00EB528A" w:rsidRPr="002C7E40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14:paraId="3EE82B66" w14:textId="70160010" w:rsidR="00EB528A" w:rsidRPr="002C7E40" w:rsidRDefault="000630E3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B528A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B528A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E616D1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B528A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6BD5BBD2" w14:textId="77777777" w:rsidR="00EB528A" w:rsidRPr="002C7E40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528A" w:rsidRPr="002C7E40" w14:paraId="37F5030D" w14:textId="77777777" w:rsidTr="001647C4">
        <w:tc>
          <w:tcPr>
            <w:tcW w:w="5760" w:type="dxa"/>
          </w:tcPr>
          <w:p w14:paraId="0F63599C" w14:textId="77777777" w:rsidR="00EB528A" w:rsidRPr="002C7E40" w:rsidRDefault="00EB528A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2C7E40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14:paraId="71716C85" w14:textId="26BB1863" w:rsidR="00EB528A" w:rsidRPr="002C7E40" w:rsidRDefault="00EB528A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 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275D0E29" w14:textId="77777777" w:rsidR="00EB528A" w:rsidRPr="002C7E40" w:rsidRDefault="00EB528A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82E07D" w14:textId="77777777" w:rsidR="0029550F" w:rsidRPr="002C7E40" w:rsidRDefault="0029550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B024A" w14:textId="77777777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สินทรัพย์รอให้เช่าจะคิดค่าเสื่อมราคาเมื่อเริ่มมีการเช่า</w:t>
      </w:r>
    </w:p>
    <w:p w14:paraId="42C3936B" w14:textId="77777777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25AA27" w14:textId="05CF61F2" w:rsidR="00EB528A" w:rsidRPr="002C7E40" w:rsidRDefault="00EB528A" w:rsidP="00EC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2A0C52" w:rsidRPr="002C7E40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2C7E40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ถูกทบทวนอย่างน้อยที่สุดทุก</w:t>
      </w:r>
      <w:r w:rsidR="004E7465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EA47972" w14:textId="630693A8" w:rsidR="00AC6EFA" w:rsidRPr="002C7E40" w:rsidRDefault="00AC6EFA" w:rsidP="0078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2132A6" w14:textId="6072AFD1" w:rsidR="00EB528A" w:rsidRPr="002C7E40" w:rsidRDefault="00EB528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2BA0CF64" w14:textId="77777777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0F4F0" w14:textId="47969348" w:rsidR="00EB528A" w:rsidRPr="002C7E40" w:rsidRDefault="00EB528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ประกอบด้วยอสังหาริมทรัพย์รอการขายที่บริษัทคาดว่าจะขายเกินกว่า</w:t>
      </w:r>
      <w:r w:rsidR="004E7465" w:rsidRPr="002C7E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E7465" w:rsidRPr="002C7E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วัดมูลค่าราคาด้วยจำนวนที่ต่ำกว่าระหว่างมูลค่าตามบัญชีกับราคาประเมินที่คาดว่าจะจำหน่ายได้หักต้นทุนในการขาย </w:t>
      </w:r>
      <w:r w:rsidR="002A0C52" w:rsidRPr="002C7E40">
        <w:rPr>
          <w:rFonts w:asciiTheme="majorBidi" w:hAnsiTheme="majorBidi" w:cstheme="majorBidi"/>
          <w:sz w:val="30"/>
          <w:szCs w:val="30"/>
          <w:cs/>
        </w:rPr>
        <w:t>และ</w:t>
      </w:r>
      <w:r w:rsidRPr="002C7E40">
        <w:rPr>
          <w:rFonts w:asciiTheme="majorBidi" w:hAnsiTheme="majorBidi" w:cstheme="majorBidi"/>
          <w:sz w:val="30"/>
          <w:szCs w:val="30"/>
          <w:cs/>
        </w:rPr>
        <w:t>จัดประเภทเป็นสินทรัพย์ไม่หมุนเวียน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14:paraId="7E018236" w14:textId="78D0CB61" w:rsidR="00C35498" w:rsidRPr="002C7E40" w:rsidRDefault="00C35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016747" w14:textId="33F8BF5A" w:rsidR="003F4440" w:rsidRPr="002C7E40" w:rsidRDefault="003F4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7CE3E029" w14:textId="77777777" w:rsidR="003F4440" w:rsidRPr="002C7E40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B8F23" w14:textId="77777777" w:rsidR="003F4440" w:rsidRPr="002C7E40" w:rsidRDefault="00053D0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="00515481" w:rsidRPr="002C7E40">
        <w:rPr>
          <w:rFonts w:asciiTheme="majorBidi" w:hAnsiTheme="majorBidi" w:cstheme="majorBidi"/>
          <w:i/>
          <w:iCs/>
          <w:sz w:val="30"/>
          <w:szCs w:val="30"/>
          <w:cs/>
        </w:rPr>
        <w:t>ลิขสิทธิ์ซอฟต์แวร์</w:t>
      </w:r>
    </w:p>
    <w:p w14:paraId="354F1080" w14:textId="77777777" w:rsidR="003F4440" w:rsidRPr="002C7E40" w:rsidRDefault="003F4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66FC6" w14:textId="1069CAC4" w:rsidR="00DD6EFD" w:rsidRPr="002C7E40" w:rsidRDefault="00053D08" w:rsidP="004563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ค่า</w:t>
      </w:r>
      <w:r w:rsidR="00515481" w:rsidRPr="002C7E40">
        <w:rPr>
          <w:rFonts w:asciiTheme="majorBidi" w:hAnsiTheme="majorBidi" w:cstheme="majorBidi"/>
          <w:sz w:val="30"/>
          <w:szCs w:val="30"/>
          <w:cs/>
        </w:rPr>
        <w:t>ลิขสิทธิ์ซอฟต์แวร์</w:t>
      </w:r>
      <w:r w:rsidR="00B2090C" w:rsidRPr="002C7E40">
        <w:rPr>
          <w:rFonts w:asciiTheme="majorBidi" w:hAnsiTheme="majorBidi" w:cstheme="majorBidi"/>
          <w:sz w:val="30"/>
          <w:szCs w:val="30"/>
          <w:cs/>
        </w:rPr>
        <w:t>ที่บริษัทซื้อมา</w:t>
      </w:r>
      <w:r w:rsidR="00950D93" w:rsidRPr="002C7E40">
        <w:rPr>
          <w:rFonts w:asciiTheme="majorBidi" w:hAnsiTheme="majorBidi" w:cstheme="majorBidi"/>
          <w:sz w:val="30"/>
          <w:szCs w:val="30"/>
          <w:cs/>
        </w:rPr>
        <w:t xml:space="preserve">และมีอายุการใช้งานจำกัด </w:t>
      </w:r>
      <w:r w:rsidR="0028727D" w:rsidRPr="002C7E40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B2090C" w:rsidRPr="002C7E40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F4440" w:rsidRPr="002C7E40">
        <w:rPr>
          <w:rFonts w:asciiTheme="majorBidi" w:hAnsiTheme="majorBidi" w:cstheme="majorBidi"/>
          <w:sz w:val="30"/>
          <w:szCs w:val="30"/>
          <w:cs/>
        </w:rPr>
        <w:t>หักค่าตัดจำหน่ายสะสมและ</w:t>
      </w:r>
      <w:r w:rsidR="00F96C3E" w:rsidRPr="002C7E40">
        <w:rPr>
          <w:rFonts w:asciiTheme="majorBidi" w:hAnsiTheme="majorBidi" w:cstheme="majorBidi"/>
          <w:sz w:val="30"/>
          <w:szCs w:val="30"/>
          <w:cs/>
        </w:rPr>
        <w:br/>
      </w:r>
      <w:r w:rsidR="003F4440" w:rsidRPr="002C7E40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="004563C8" w:rsidRPr="002C7E40">
        <w:rPr>
          <w:rFonts w:asciiTheme="majorBidi" w:hAnsiTheme="majorBidi" w:cstheme="majorBidi" w:hint="cs"/>
          <w:sz w:val="30"/>
          <w:szCs w:val="30"/>
          <w:cs/>
        </w:rPr>
        <w:t>า</w:t>
      </w:r>
      <w:r w:rsidR="004563C8" w:rsidRPr="002C7E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30F9" w:rsidRPr="002C7E40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A5132" w:rsidRPr="002C7E40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4563C8" w:rsidRPr="002C7E4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94648" w:rsidRPr="002C7E40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4563C8" w:rsidRPr="002C7E40">
        <w:rPr>
          <w:rFonts w:asciiTheme="majorBidi" w:hAnsiTheme="majorBidi" w:cstheme="majorBidi" w:hint="cs"/>
          <w:sz w:val="30"/>
          <w:szCs w:val="30"/>
          <w:cs/>
        </w:rPr>
        <w:t>เส้นตรงตามระยะเวลา</w:t>
      </w:r>
      <w:r w:rsidR="004563C8" w:rsidRPr="002C7E40">
        <w:rPr>
          <w:rFonts w:asciiTheme="majorBidi" w:hAnsiTheme="majorBidi"/>
          <w:sz w:val="30"/>
          <w:szCs w:val="30"/>
          <w:cs/>
        </w:rPr>
        <w:t xml:space="preserve">ที่คาดว่าจะได้รับประโยชน์จากสินทรัพย์ไม่มีตัวตนและรับรู้ในกำไรหรือขาดทุน </w:t>
      </w:r>
    </w:p>
    <w:tbl>
      <w:tblPr>
        <w:tblpPr w:leftFromText="180" w:rightFromText="180" w:vertAnchor="text" w:horzAnchor="margin" w:tblpXSpec="center" w:tblpY="-5"/>
        <w:tblW w:w="864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152"/>
      </w:tblGrid>
      <w:tr w:rsidR="00794648" w:rsidRPr="002C7E40" w14:paraId="43C76674" w14:textId="77777777" w:rsidTr="003B19EE">
        <w:tc>
          <w:tcPr>
            <w:tcW w:w="8640" w:type="dxa"/>
            <w:gridSpan w:val="3"/>
          </w:tcPr>
          <w:p w14:paraId="4979E686" w14:textId="77777777" w:rsidR="00186B7A" w:rsidRPr="002C7E40" w:rsidRDefault="00794648" w:rsidP="00186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ประมาณการระยะเวลาที่คาดว่าจะได้รับประโยชน์แสดงได้ดังนี้</w:t>
            </w:r>
          </w:p>
          <w:p w14:paraId="66E39491" w14:textId="5FC952CA" w:rsidR="00186B7A" w:rsidRPr="002C7E40" w:rsidRDefault="00186B7A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120" w:lineRule="auto"/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EFD" w:rsidRPr="002C7E40" w14:paraId="024918D5" w14:textId="77777777" w:rsidTr="001647C4">
        <w:tc>
          <w:tcPr>
            <w:tcW w:w="5688" w:type="dxa"/>
          </w:tcPr>
          <w:p w14:paraId="445AACF0" w14:textId="77777777" w:rsidR="00DD6EFD" w:rsidRPr="002C7E40" w:rsidRDefault="00DD6EFD" w:rsidP="004F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right="43" w:hanging="2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14:paraId="65A93AE4" w14:textId="54FA7C17" w:rsidR="00DD6EFD" w:rsidRPr="002C7E40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52" w:type="dxa"/>
          </w:tcPr>
          <w:p w14:paraId="28453683" w14:textId="77777777" w:rsidR="00DD6EFD" w:rsidRPr="002C7E40" w:rsidRDefault="00DD6EFD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0974C53" w14:textId="77777777" w:rsidR="004563C8" w:rsidRPr="002C7E40" w:rsidRDefault="004563C8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04022" w14:textId="7F9EF7D9" w:rsidR="000F3160" w:rsidRDefault="00F2540A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วิธีการตัดจำหน่าย ระ</w:t>
      </w:r>
      <w:r w:rsidR="002A0C52" w:rsidRPr="002C7E40">
        <w:rPr>
          <w:rFonts w:asciiTheme="majorBidi" w:hAnsiTheme="majorBidi" w:cstheme="majorBidi"/>
          <w:sz w:val="30"/>
          <w:szCs w:val="30"/>
          <w:cs/>
        </w:rPr>
        <w:t>ยะเ</w:t>
      </w:r>
      <w:r w:rsidR="00EA1B98" w:rsidRPr="002C7E40">
        <w:rPr>
          <w:rFonts w:asciiTheme="majorBidi" w:hAnsiTheme="majorBidi" w:cstheme="majorBidi"/>
          <w:sz w:val="30"/>
          <w:szCs w:val="30"/>
          <w:cs/>
        </w:rPr>
        <w:t>วลาที่คาดว่าจะได้รับประโยชน์</w:t>
      </w:r>
      <w:r w:rsidR="00F96C3E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98" w:rsidRPr="002C7E40">
        <w:rPr>
          <w:rFonts w:asciiTheme="majorBidi" w:hAnsiTheme="majorBidi" w:cstheme="majorBidi"/>
          <w:sz w:val="30"/>
          <w:szCs w:val="30"/>
          <w:cs/>
        </w:rPr>
        <w:t>และ</w:t>
      </w:r>
      <w:r w:rsidR="002A0C52" w:rsidRPr="002C7E40">
        <w:rPr>
          <w:rFonts w:asciiTheme="majorBidi" w:hAnsiTheme="majorBidi" w:cstheme="majorBidi"/>
          <w:sz w:val="30"/>
          <w:szCs w:val="30"/>
          <w:cs/>
        </w:rPr>
        <w:t>มูลค่าคงเหลือ</w:t>
      </w:r>
      <w:r w:rsidR="00F96C3E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2C7E40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72D9D60" w14:textId="77777777" w:rsidR="004414CD" w:rsidRPr="004414CD" w:rsidRDefault="004414CD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B07FDA4" w14:textId="22323127" w:rsidR="007B0790" w:rsidRPr="002C7E40" w:rsidRDefault="007B079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44BF8F9D" w14:textId="5D5DF082" w:rsidR="007B0790" w:rsidRPr="004414CD" w:rsidRDefault="007B0790" w:rsidP="007B0790">
      <w:pPr>
        <w:pStyle w:val="a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3878F61D" w14:textId="45418818" w:rsidR="007B0790" w:rsidRPr="002C7E40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t>ณ วันเริ่มต้นของสัญญา บริษัท</w:t>
      </w:r>
      <w:r w:rsidR="00435213" w:rsidRPr="002C7E40">
        <w:rPr>
          <w:rFonts w:ascii="Angsana New" w:hAnsi="Angsana New"/>
          <w:sz w:val="30"/>
          <w:szCs w:val="30"/>
          <w:cs/>
        </w:rPr>
        <w:t>จ</w:t>
      </w:r>
      <w:r w:rsidRPr="002C7E40">
        <w:rPr>
          <w:rFonts w:ascii="Angsana New" w:hAnsi="Angsana New"/>
          <w:sz w:val="30"/>
          <w:szCs w:val="30"/>
          <w:cs/>
        </w:rPr>
        <w:t>ะประเมินว่าสัญญาเป็นสัญญาเช่าหรือประกอบด้วยสัญญาเช่า</w:t>
      </w:r>
      <w:r w:rsidR="004A0900" w:rsidRPr="002C7E40">
        <w:rPr>
          <w:rFonts w:ascii="Angsana New" w:hAnsi="Angsana New" w:hint="cs"/>
          <w:sz w:val="30"/>
          <w:szCs w:val="30"/>
          <w:cs/>
        </w:rPr>
        <w:t xml:space="preserve"> </w:t>
      </w:r>
      <w:r w:rsidR="004A0900" w:rsidRPr="002C7E40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4A0900" w:rsidRPr="002C7E4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BB812A" w14:textId="5FB8763F" w:rsidR="00800188" w:rsidRPr="004414CD" w:rsidRDefault="007B0790" w:rsidP="00B31678">
      <w:pPr>
        <w:tabs>
          <w:tab w:val="clear" w:pos="680"/>
        </w:tabs>
        <w:ind w:left="540"/>
        <w:jc w:val="thaiDistribute"/>
        <w:rPr>
          <w:rFonts w:ascii="Angsana New" w:hAnsi="Angsana New"/>
          <w:sz w:val="16"/>
          <w:szCs w:val="16"/>
          <w:shd w:val="clear" w:color="auto" w:fill="CCCCCC"/>
        </w:rPr>
      </w:pPr>
      <w:r w:rsidRPr="004414CD" w:rsidDel="005868E9">
        <w:rPr>
          <w:rFonts w:ascii="Angsana New" w:hAnsi="Angsana New"/>
          <w:sz w:val="16"/>
          <w:szCs w:val="16"/>
          <w:shd w:val="clear" w:color="auto" w:fill="CCCCCC"/>
        </w:rPr>
        <w:t xml:space="preserve"> </w:t>
      </w:r>
    </w:p>
    <w:p w14:paraId="2D9116B6" w14:textId="77777777" w:rsidR="007B0790" w:rsidRPr="002C7E40" w:rsidRDefault="007B0790" w:rsidP="007B079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7E40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2210A8D" w14:textId="77777777" w:rsidR="007B0790" w:rsidRPr="004414CD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9E932C" w14:textId="06A21C7A" w:rsidR="007B0790" w:rsidRPr="002C7E40" w:rsidRDefault="007B0790" w:rsidP="007B07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7E40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</w:t>
      </w:r>
      <w:r w:rsidR="00794648" w:rsidRPr="002C7E40">
        <w:rPr>
          <w:rFonts w:ascii="Angsana New" w:hAnsi="Angsana New" w:hint="cs"/>
          <w:sz w:val="30"/>
          <w:szCs w:val="30"/>
          <w:cs/>
        </w:rPr>
        <w:t>า</w:t>
      </w:r>
      <w:r w:rsidRPr="002C7E40">
        <w:rPr>
          <w:rFonts w:ascii="Angsana New" w:hAnsi="Angsana New"/>
          <w:sz w:val="30"/>
          <w:szCs w:val="30"/>
          <w:cs/>
        </w:rPr>
        <w:t>เอกเทศ</w:t>
      </w:r>
      <w:r w:rsidR="004563C8" w:rsidRPr="002C7E40">
        <w:rPr>
          <w:rFonts w:ascii="Angsana New" w:hAnsi="Angsana New"/>
          <w:sz w:val="30"/>
          <w:szCs w:val="30"/>
          <w:cs/>
        </w:rPr>
        <w:t>ของแต่ละส่วนประกอบ</w:t>
      </w:r>
      <w:r w:rsidRPr="002C7E40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2616" w:rsidRPr="002C7E40">
        <w:rPr>
          <w:rFonts w:ascii="Angsana New" w:hAnsi="Angsana New" w:hint="cs"/>
          <w:sz w:val="30"/>
          <w:szCs w:val="30"/>
          <w:cs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</w:t>
      </w:r>
      <w:r w:rsidR="00794648" w:rsidRPr="002C7E40">
        <w:rPr>
          <w:rFonts w:ascii="Angsana New" w:hAnsi="Angsana New"/>
          <w:sz w:val="30"/>
          <w:szCs w:val="30"/>
          <w:cs/>
        </w:rPr>
        <w:br/>
      </w:r>
      <w:r w:rsidRPr="002C7E40">
        <w:rPr>
          <w:rFonts w:ascii="Angsana New" w:hAnsi="Angsana New"/>
          <w:sz w:val="30"/>
          <w:szCs w:val="30"/>
          <w:cs/>
        </w:rPr>
        <w:t>เป็นสัญญาเช่า</w:t>
      </w:r>
      <w:r w:rsidR="004563C8" w:rsidRPr="002C7E40">
        <w:rPr>
          <w:rFonts w:ascii="Angsana New" w:hAnsi="Angsana New" w:hint="cs"/>
          <w:sz w:val="30"/>
          <w:szCs w:val="30"/>
          <w:cs/>
        </w:rPr>
        <w:t>ทั้งหมด</w:t>
      </w:r>
    </w:p>
    <w:p w14:paraId="3680D18E" w14:textId="77777777" w:rsidR="007B0790" w:rsidRPr="004414CD" w:rsidRDefault="007B0790" w:rsidP="007B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16"/>
          <w:szCs w:val="16"/>
          <w:cs/>
        </w:rPr>
      </w:pPr>
    </w:p>
    <w:p w14:paraId="06F414DF" w14:textId="670ED6DD" w:rsidR="007B0790" w:rsidRPr="002C7E40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  <w:lang w:val="en-US" w:eastAsia="en-US"/>
        </w:rPr>
        <w:t>บริษัทรับรู้สินทรัพย์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>สิทธิการใช้และหนี้สินตามสัญญาเช่า ณ วันที่สัญญาเช่าเริ่มมีผล</w:t>
      </w:r>
      <w:r w:rsidR="00F95F94" w:rsidRPr="002C7E4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95F94" w:rsidRPr="002C7E40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D17225" w14:textId="575727C9" w:rsidR="00095EDF" w:rsidRPr="004414CD" w:rsidRDefault="00095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6"/>
          <w:szCs w:val="16"/>
          <w:lang w:val="x-none" w:eastAsia="x-none"/>
        </w:rPr>
      </w:pPr>
    </w:p>
    <w:p w14:paraId="6A14EC0D" w14:textId="09F1393D" w:rsidR="007B0790" w:rsidRPr="002C7E40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3010D0" w:rsidRPr="002C7E40">
        <w:rPr>
          <w:rFonts w:asciiTheme="majorBidi" w:hAnsiTheme="majorBidi"/>
          <w:b/>
          <w:sz w:val="30"/>
          <w:szCs w:val="30"/>
          <w:cs/>
        </w:rPr>
        <w:t xml:space="preserve">ปรับปรุงด้วยเงินจ่ายล่วงหน้ารวมกับต้นทุนทางตรงเริ่มแรก </w:t>
      </w:r>
      <w:r w:rsidRPr="002C7E40">
        <w:rPr>
          <w:rFonts w:ascii="Angsana New" w:hAnsi="Angsana New"/>
          <w:sz w:val="30"/>
          <w:szCs w:val="30"/>
          <w:cs/>
          <w:lang w:val="en-US" w:eastAsia="en-US"/>
        </w:rPr>
        <w:t>และประมาณการต้นทุนในการบูรณะและสุทธิจากสิ่งจูงใจในสัญญาเช่าที่ได้รับ</w:t>
      </w:r>
      <w:r w:rsidR="00AF5289" w:rsidRPr="002C7E4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2C7E40">
        <w:rPr>
          <w:rFonts w:ascii="Angsana New" w:hAnsi="Angsana New"/>
          <w:sz w:val="30"/>
          <w:szCs w:val="30"/>
          <w:cs/>
          <w:lang w:val="en-US" w:eastAsia="en-US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</w:t>
      </w:r>
      <w:r w:rsidR="00D14D38" w:rsidRPr="002C7E40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2C7E40">
        <w:rPr>
          <w:rFonts w:ascii="Angsana New" w:hAnsi="Angsana New"/>
          <w:sz w:val="30"/>
          <w:szCs w:val="30"/>
          <w:cs/>
          <w:lang w:val="en-US" w:eastAsia="en-US"/>
        </w:rPr>
        <w:t>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E8F5F8D" w14:textId="6D51761E" w:rsidR="00435213" w:rsidRPr="004414CD" w:rsidRDefault="00435213" w:rsidP="007B079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16"/>
          <w:szCs w:val="16"/>
        </w:rPr>
      </w:pPr>
    </w:p>
    <w:p w14:paraId="066A1769" w14:textId="58721F91" w:rsidR="008D4813" w:rsidRPr="002C7E40" w:rsidRDefault="00435213" w:rsidP="008D48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010D0" w:rsidRPr="002C7E40">
        <w:rPr>
          <w:rFonts w:asciiTheme="majorBidi" w:hAnsiTheme="majorBidi" w:cstheme="majorBidi" w:hint="cs"/>
          <w:b/>
          <w:sz w:val="30"/>
          <w:szCs w:val="30"/>
          <w:cs/>
        </w:rPr>
        <w:t xml:space="preserve">ต้องจ่ายทั้งหมดตามสัญญา </w:t>
      </w:r>
      <w:r w:rsidR="003010D0" w:rsidRPr="002C7E40">
        <w:rPr>
          <w:rFonts w:asciiTheme="majorBidi" w:hAnsiTheme="majorBidi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="00315336" w:rsidRPr="002C7E40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B0790" w:rsidRPr="002C7E40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FC06B1C" w14:textId="77777777" w:rsidR="00981A96" w:rsidRPr="004414CD" w:rsidRDefault="00981A96" w:rsidP="00315336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16"/>
          <w:szCs w:val="16"/>
        </w:rPr>
      </w:pPr>
    </w:p>
    <w:p w14:paraId="1FCE0197" w14:textId="7E6D0989" w:rsidR="004414CD" w:rsidRDefault="00315336" w:rsidP="00315336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  <w:cs/>
        </w:rPr>
      </w:pPr>
      <w:r w:rsidRPr="002C7E40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2C7E40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C7E40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755FC7" w:rsidRPr="002C7E40">
        <w:rPr>
          <w:rFonts w:asciiTheme="majorBidi" w:hAnsiTheme="majorBidi"/>
          <w:b/>
          <w:sz w:val="30"/>
          <w:szCs w:val="30"/>
          <w:cs/>
        </w:rPr>
        <w:br/>
      </w:r>
      <w:r w:rsidRPr="002C7E40">
        <w:rPr>
          <w:rFonts w:asciiTheme="majorBidi" w:hAnsi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13BB11" w14:textId="77777777" w:rsidR="004414CD" w:rsidRDefault="00441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sz w:val="30"/>
          <w:szCs w:val="30"/>
          <w:cs/>
          <w:lang w:val="x-none" w:eastAsia="x-none"/>
        </w:rPr>
      </w:pPr>
      <w:r>
        <w:rPr>
          <w:rFonts w:asciiTheme="majorBidi" w:hAnsiTheme="majorBidi"/>
          <w:b/>
          <w:sz w:val="30"/>
          <w:szCs w:val="30"/>
          <w:cs/>
        </w:rPr>
        <w:br w:type="page"/>
      </w:r>
    </w:p>
    <w:p w14:paraId="77B329B9" w14:textId="77777777" w:rsidR="007B0790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52BE7582" w14:textId="77777777" w:rsidR="004414CD" w:rsidRPr="002C7E40" w:rsidRDefault="004414CD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5BBB5A69" w14:textId="5CF1E5F3" w:rsidR="007B0790" w:rsidRPr="002C7E40" w:rsidRDefault="007B0790" w:rsidP="007B0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</w:t>
      </w:r>
      <w:r w:rsidR="00315336" w:rsidRPr="002C7E40">
        <w:rPr>
          <w:rFonts w:asciiTheme="majorBidi" w:hAnsiTheme="majorBidi" w:cstheme="majorBidi" w:hint="cs"/>
          <w:b/>
          <w:sz w:val="30"/>
          <w:szCs w:val="30"/>
          <w:cs/>
        </w:rPr>
        <w:t>ขอ</w:t>
      </w:r>
      <w:r w:rsidR="00755FC7" w:rsidRPr="002C7E40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315336" w:rsidRPr="002C7E40">
        <w:rPr>
          <w:rFonts w:asciiTheme="majorBidi" w:hAnsiTheme="majorBidi" w:cstheme="majorBidi" w:hint="cs"/>
          <w:b/>
          <w:sz w:val="30"/>
          <w:szCs w:val="30"/>
          <w:cs/>
        </w:rPr>
        <w:t>สัญญา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>ตามเกณฑ์ราคาขายที่เป็นเอกเทศ</w:t>
      </w:r>
    </w:p>
    <w:p w14:paraId="3D8859E4" w14:textId="77777777" w:rsidR="007B0790" w:rsidRPr="002C7E4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2ED6150" w14:textId="1F429B81" w:rsidR="007B0790" w:rsidRPr="002C7E40" w:rsidRDefault="007B0790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ณ วันเริ่มต้นของสัญญา</w:t>
      </w:r>
      <w:r w:rsidR="00BE620A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ให้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เช่า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บริษัทพิจารณาจัดประเภทของสัญญาเช่าที่ไ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ด้โอนความเสี่ยงและผลตอบแทนทั้งหมดหรือเกือบทั้งหมดที่ผู้เป็นเจ้าของพึงได้รับจากสินทรัพย์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>อ้างอิงไปให้แก่ผู้เช่าเป็นสัญญาเช่าเงินทุน สัญญ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าที่ไม่เข้าเงื่อนไข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77DDBC6E" w14:textId="77777777" w:rsidR="00435213" w:rsidRPr="002C7E40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EA34D9" w14:textId="1A46E5F7" w:rsidR="007B0790" w:rsidRPr="002C7E4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6AB3963F" w14:textId="77777777" w:rsidR="0010371B" w:rsidRPr="002C7E40" w:rsidRDefault="0010371B" w:rsidP="0010371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697EE6B" w14:textId="0868CFDF" w:rsidR="0010371B" w:rsidRPr="002C7E40" w:rsidRDefault="0010371B" w:rsidP="001037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บริษัทรับรู้ค่าเช่ารับจากสัญญาเช่าดำเนินงาน</w:t>
      </w:r>
      <w:r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ในกำไรหรือขาดทุน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ด้วยวิธีเส้นตรงตลอดอายุสัญญาเช่า และแสดงเป็นส่วนหนึ่งของ</w:t>
      </w:r>
      <w:r w:rsidRPr="00077464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</w:t>
      </w:r>
      <w:r w:rsidR="001E611C" w:rsidRPr="00077464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รับจากสัญญาเช่าดำเนินงาน</w:t>
      </w:r>
      <w:r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 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</w:t>
      </w:r>
      <w:r w:rsidRPr="00077464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กับค่าเช่า</w:t>
      </w:r>
      <w:r w:rsidR="00646F69" w:rsidRPr="00077464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รับ</w:t>
      </w:r>
      <w:r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t xml:space="preserve"> 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ค่าเช่าที่อาจเกิดขึ้นรับรู้เป็นรายได้</w:t>
      </w:r>
      <w:r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ค่าเช่า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ในรอบระยะเวลา</w:t>
      </w:r>
      <w:r w:rsidRPr="002C7E40">
        <w:rPr>
          <w:rFonts w:asciiTheme="majorBidi" w:hAnsiTheme="majorBidi" w:cstheme="majorBidi"/>
          <w:b/>
          <w:sz w:val="30"/>
          <w:szCs w:val="30"/>
          <w:cs/>
        </w:rPr>
        <w:t xml:space="preserve">บัญชีที่ได้รับ </w:t>
      </w:r>
    </w:p>
    <w:p w14:paraId="61FA2991" w14:textId="77777777" w:rsidR="007B0790" w:rsidRPr="002C7E4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199D7B" w14:textId="06FD96A4" w:rsidR="007B0790" w:rsidRPr="002C7E40" w:rsidRDefault="007B0790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บริษัทตัดรายการและ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พิจารณา</w:t>
      </w:r>
      <w:r w:rsidR="00B96527" w:rsidRPr="002C7E40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ผลขาดทุนด้านเครดิตที่คาดว่าจะเกิดขึ้น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ของลูกหนี้</w:t>
      </w:r>
      <w:r w:rsidR="00CB788F" w:rsidRPr="00077464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ตาม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สัญญาเช่าตามที่เปิดเผยใน</w:t>
      </w:r>
      <w:r w:rsidR="00B96527"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หมายเหตุข้อ </w:t>
      </w:r>
      <w:r w:rsidR="000630E3" w:rsidRPr="000630E3">
        <w:rPr>
          <w:rFonts w:asciiTheme="majorBidi" w:hAnsiTheme="majorBidi" w:cstheme="majorBidi"/>
          <w:bCs/>
          <w:sz w:val="30"/>
          <w:szCs w:val="30"/>
          <w:lang w:eastAsia="x-none"/>
        </w:rPr>
        <w:t>3</w:t>
      </w:r>
      <w:r w:rsidR="005058FD" w:rsidRPr="002C7E40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 </w:t>
      </w:r>
      <w:r w:rsidR="0010371B" w:rsidRPr="002C7E40"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 xml:space="preserve">(ฌ) </w:t>
      </w:r>
    </w:p>
    <w:p w14:paraId="33B40E04" w14:textId="5CBEF43D" w:rsidR="00B75459" w:rsidRPr="002C7E40" w:rsidRDefault="00B7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511E5AB4" w14:textId="3239F118" w:rsidR="00435213" w:rsidRPr="002C7E40" w:rsidRDefault="0043521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การด้อยค่าสินทรัพย์ทางการเงิน</w:t>
      </w:r>
      <w:r w:rsidR="00F20091" w:rsidRPr="00077464">
        <w:rPr>
          <w:rFonts w:asciiTheme="majorBidi" w:hAnsiTheme="majorBidi" w:cstheme="majorBidi" w:hint="cs"/>
          <w:b/>
          <w:bCs/>
          <w:i/>
          <w:iCs/>
          <w:cs/>
        </w:rPr>
        <w:t>และลูกหนี้ตามสัญญาเช่า</w:t>
      </w:r>
    </w:p>
    <w:p w14:paraId="4C9977EC" w14:textId="7F656CE8" w:rsidR="00435213" w:rsidRPr="002C7E40" w:rsidRDefault="00435213" w:rsidP="007B079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7D3A8" w14:textId="77777777" w:rsidR="007D30B1" w:rsidRPr="002C7E40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248FCA45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73843" w14:textId="6ECF0889" w:rsidR="007D30B1" w:rsidRPr="002C7E40" w:rsidRDefault="007D30B1" w:rsidP="0080018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</w:t>
      </w:r>
      <w:r w:rsidR="001956FA"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4E266996" w14:textId="4855D758" w:rsidR="007D30B1" w:rsidRPr="002C7E40" w:rsidRDefault="007D30B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การวัดมูลค่า</w:t>
      </w:r>
      <w:r w:rsidR="003D1A06" w:rsidRPr="002C7E40">
        <w:rPr>
          <w:rFonts w:asciiTheme="majorBidi" w:hAnsi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32AD7416" w14:textId="77777777" w:rsidR="007D30B1" w:rsidRPr="002C7E40" w:rsidRDefault="007D30B1" w:rsidP="00F42778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4C9B" w14:textId="73E2F9DC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</w:t>
      </w:r>
      <w:r w:rsidRPr="00077464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การเงิน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เครื่องมือทางการเงิน</w:t>
      </w:r>
    </w:p>
    <w:p w14:paraId="3AC69D44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</w:p>
    <w:p w14:paraId="708C1410" w14:textId="213230EE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8EAAC43" w14:textId="77777777" w:rsidR="007D30B1" w:rsidRPr="002C7E40" w:rsidRDefault="007D30B1" w:rsidP="007D3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6DDF6951" w14:textId="5F0B16F1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การ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2C7E40">
        <w:rPr>
          <w:rFonts w:asciiTheme="majorBidi" w:hAnsiTheme="majorBidi" w:cstheme="majorBidi"/>
          <w:sz w:val="30"/>
          <w:szCs w:val="30"/>
        </w:rPr>
        <w:t xml:space="preserve">PD - Probability of default) </w:t>
      </w:r>
      <w:r w:rsidRPr="002C7E40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Pr="002C7E40">
        <w:rPr>
          <w:rFonts w:asciiTheme="majorBidi" w:hAnsiTheme="majorBidi" w:cstheme="majorBidi"/>
          <w:sz w:val="30"/>
          <w:szCs w:val="30"/>
        </w:rPr>
        <w:t xml:space="preserve">LGD - Loss given default) </w:t>
      </w:r>
      <w:r w:rsidRPr="002C7E40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 (</w:t>
      </w:r>
      <w:r w:rsidRPr="002C7E40">
        <w:rPr>
          <w:rFonts w:asciiTheme="majorBidi" w:hAnsiTheme="majorBidi" w:cstheme="majorBidi"/>
          <w:sz w:val="30"/>
          <w:szCs w:val="30"/>
        </w:rPr>
        <w:t>EAD - Exposure at the time of default)</w:t>
      </w:r>
    </w:p>
    <w:p w14:paraId="2ED8469B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7DA7" w14:textId="477C0AAB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2C7E40">
        <w:rPr>
          <w:rFonts w:asciiTheme="majorBidi" w:hAnsiTheme="majorBidi"/>
          <w:sz w:val="30"/>
          <w:szCs w:val="30"/>
        </w:rPr>
        <w:t xml:space="preserve">PD LGD </w:t>
      </w:r>
      <w:r w:rsidRPr="002C7E40">
        <w:rPr>
          <w:rFonts w:asciiTheme="majorBidi" w:hAnsiTheme="majorBidi"/>
          <w:sz w:val="30"/>
          <w:szCs w:val="30"/>
          <w:cs/>
        </w:rPr>
        <w:t xml:space="preserve">และ </w:t>
      </w:r>
      <w:r w:rsidRPr="002C7E40">
        <w:rPr>
          <w:rFonts w:asciiTheme="majorBidi" w:hAnsiTheme="majorBidi"/>
          <w:sz w:val="30"/>
          <w:szCs w:val="30"/>
        </w:rPr>
        <w:t xml:space="preserve">EAD </w:t>
      </w:r>
      <w:r w:rsidRPr="002C7E40">
        <w:rPr>
          <w:rFonts w:asciiTheme="majorBidi" w:hAnsiTheme="majorBidi"/>
          <w:sz w:val="30"/>
          <w:szCs w:val="3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375F3874" w14:textId="77777777" w:rsidR="00385813" w:rsidRPr="002C7E40" w:rsidRDefault="00385813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CAF945" w14:textId="2ABD3321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2C7E40">
        <w:rPr>
          <w:rFonts w:asciiTheme="majorBidi" w:hAnsiTheme="majorBidi" w:cstheme="majorBidi"/>
          <w:sz w:val="30"/>
          <w:szCs w:val="30"/>
        </w:rPr>
        <w:t xml:space="preserve">PD LGD </w:t>
      </w:r>
      <w:r w:rsidRPr="002C7E40">
        <w:rPr>
          <w:rFonts w:asciiTheme="majorBidi" w:hAnsiTheme="majorBidi"/>
          <w:sz w:val="30"/>
          <w:szCs w:val="30"/>
          <w:cs/>
        </w:rPr>
        <w:t xml:space="preserve">และ </w:t>
      </w:r>
      <w:r w:rsidRPr="002C7E40">
        <w:rPr>
          <w:rFonts w:asciiTheme="majorBidi" w:hAnsiTheme="majorBidi" w:cstheme="majorBidi"/>
          <w:sz w:val="30"/>
          <w:szCs w:val="30"/>
        </w:rPr>
        <w:t xml:space="preserve">EAD </w:t>
      </w:r>
      <w:r w:rsidRPr="002C7E40">
        <w:rPr>
          <w:rFonts w:asciiTheme="majorBidi" w:hAnsiTheme="majorBidi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DC9AA41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36D217E4" w14:textId="510E79FC" w:rsidR="00385813" w:rsidRPr="002C7E40" w:rsidRDefault="007D30B1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336A8EB7" w14:textId="77777777" w:rsidR="00781EA9" w:rsidRPr="002C7E40" w:rsidRDefault="00781EA9" w:rsidP="00B7545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525E4A9" w14:textId="73BE13DE" w:rsidR="007D30B1" w:rsidRPr="002C7E40" w:rsidRDefault="007D30B1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D42F63" w:rsidRPr="002C7E40">
        <w:rPr>
          <w:rFonts w:asciiTheme="majorBidi" w:hAnsiTheme="majorBidi" w:hint="cs"/>
          <w:sz w:val="30"/>
          <w:szCs w:val="30"/>
          <w:cs/>
        </w:rPr>
        <w:t>เครื่องมือ</w:t>
      </w:r>
      <w:r w:rsidR="003E748D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>ทางการเงิน</w:t>
      </w:r>
      <w:r w:rsidR="00D42F63" w:rsidRPr="002C7E40">
        <w:rPr>
          <w:rFonts w:asciiTheme="majorBidi" w:hAnsiTheme="majorBidi" w:hint="cs"/>
          <w:sz w:val="30"/>
          <w:szCs w:val="30"/>
          <w:cs/>
        </w:rPr>
        <w:t>นั้น</w:t>
      </w:r>
    </w:p>
    <w:p w14:paraId="5E0D21CF" w14:textId="77777777" w:rsidR="00E30AA4" w:rsidRPr="002C7E40" w:rsidRDefault="00E30AA4" w:rsidP="004B1B4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02165BF" w14:textId="77777777" w:rsidR="00981A96" w:rsidRPr="002C7E40" w:rsidRDefault="0098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9C1D519" w14:textId="367275E3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4C1918A4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D32F61" w14:textId="5D202A16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1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12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35CD9A58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6F06C" w14:textId="4222EEAF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0630E3" w:rsidRPr="000630E3">
        <w:rPr>
          <w:rFonts w:asciiTheme="majorBidi" w:hAnsiTheme="majorBidi"/>
          <w:sz w:val="30"/>
          <w:szCs w:val="30"/>
        </w:rPr>
        <w:t>12</w:t>
      </w:r>
      <w:r w:rsidRPr="002C7E40">
        <w:rPr>
          <w:rFonts w:asciiTheme="majorBidi" w:hAnsiTheme="majorBidi"/>
          <w:sz w:val="30"/>
          <w:szCs w:val="30"/>
          <w:cs/>
        </w:rPr>
        <w:t xml:space="preserve"> 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 (</w:t>
      </w:r>
      <w:r w:rsidRPr="002C7E40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2C7E40">
        <w:rPr>
          <w:rFonts w:asciiTheme="majorBidi" w:hAnsiTheme="majorBidi"/>
          <w:sz w:val="30"/>
          <w:szCs w:val="30"/>
          <w:cs/>
        </w:rPr>
        <w:t>หรือสินทรัพย์</w:t>
      </w:r>
      <w:r w:rsidR="003E748D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>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</w:t>
      </w:r>
      <w:r w:rsidR="003E748D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บนหลักเกณฑ์ระยะเวลา </w:t>
      </w:r>
      <w:r w:rsidR="000630E3" w:rsidRPr="000630E3">
        <w:rPr>
          <w:rFonts w:asciiTheme="majorBidi" w:hAnsiTheme="majorBidi"/>
          <w:sz w:val="30"/>
          <w:szCs w:val="30"/>
        </w:rPr>
        <w:t>12</w:t>
      </w:r>
      <w:r w:rsidRPr="002C7E40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3E621987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A3605" w14:textId="0CAB4B8C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2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-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>ไม่ด้อยค่า</w:t>
      </w:r>
    </w:p>
    <w:p w14:paraId="6F773FD2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84B9B" w14:textId="11FB3272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2C7E40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2C7E40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</w:t>
      </w:r>
      <w:r w:rsidR="003E748D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>การประเมินดังกล่าวถูกพิจารณาโดยใช้ปัจจัย</w:t>
      </w:r>
      <w:r w:rsidR="00F20091" w:rsidRPr="00077464">
        <w:rPr>
          <w:rFonts w:asciiTheme="majorBidi" w:hAnsiTheme="majorBidi" w:hint="cs"/>
          <w:sz w:val="30"/>
          <w:szCs w:val="30"/>
          <w:cs/>
        </w:rPr>
        <w:t>เชิงปริมาณ</w:t>
      </w:r>
      <w:r w:rsidRPr="00077464">
        <w:rPr>
          <w:rFonts w:asciiTheme="majorBidi" w:hAnsiTheme="majorBidi"/>
          <w:sz w:val="30"/>
          <w:szCs w:val="30"/>
          <w:cs/>
        </w:rPr>
        <w:t>และปัจจัย</w:t>
      </w:r>
      <w:r w:rsidR="00F20091" w:rsidRPr="00077464">
        <w:rPr>
          <w:rFonts w:asciiTheme="majorBidi" w:hAnsiTheme="majorBidi" w:hint="cs"/>
          <w:sz w:val="30"/>
          <w:szCs w:val="30"/>
          <w:cs/>
        </w:rPr>
        <w:t>เชิง</w:t>
      </w:r>
      <w:r w:rsidRPr="00077464">
        <w:rPr>
          <w:rFonts w:asciiTheme="majorBidi" w:hAnsiTheme="majorBidi"/>
          <w:sz w:val="30"/>
          <w:szCs w:val="30"/>
          <w:cs/>
        </w:rPr>
        <w:t>คุณภาพ</w:t>
      </w:r>
      <w:r w:rsidRPr="002C7E40">
        <w:rPr>
          <w:rFonts w:asciiTheme="majorBidi" w:hAnsiTheme="majorBidi"/>
          <w:sz w:val="30"/>
          <w:szCs w:val="30"/>
          <w:cs/>
        </w:rPr>
        <w:t>หลายปัจจัย สินทรัพย์ทางการเงินที่ค้างชำระเงินต้นและ</w:t>
      </w:r>
      <w:r w:rsidRPr="002C7E40">
        <w:rPr>
          <w:rFonts w:asciiTheme="majorBidi" w:hAnsiTheme="majorBidi"/>
          <w:sz w:val="30"/>
          <w:szCs w:val="30"/>
        </w:rPr>
        <w:t>/</w:t>
      </w:r>
      <w:r w:rsidRPr="002C7E40">
        <w:rPr>
          <w:rFonts w:asciiTheme="majorBidi" w:hAnsiTheme="majorBidi"/>
          <w:sz w:val="30"/>
          <w:szCs w:val="30"/>
          <w:cs/>
        </w:rPr>
        <w:t xml:space="preserve">หรือดอกเบี้ยมากกว่า </w:t>
      </w:r>
      <w:r w:rsidR="000630E3" w:rsidRPr="000630E3">
        <w:rPr>
          <w:rFonts w:asciiTheme="majorBidi" w:hAnsiTheme="majorBidi"/>
          <w:sz w:val="30"/>
          <w:szCs w:val="30"/>
        </w:rPr>
        <w:t>30</w:t>
      </w:r>
      <w:r w:rsidRPr="002C7E40">
        <w:rPr>
          <w:rFonts w:asciiTheme="majorBidi" w:hAnsiTheme="majorBidi"/>
          <w:sz w:val="30"/>
          <w:szCs w:val="30"/>
          <w:cs/>
        </w:rPr>
        <w:t xml:space="preserve"> วัน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>แต่ค้างชำระไม่</w:t>
      </w:r>
      <w:r w:rsidRPr="002C7E40">
        <w:rPr>
          <w:rFonts w:asciiTheme="majorBidi" w:hAnsiTheme="majorBidi" w:hint="cs"/>
          <w:sz w:val="30"/>
          <w:szCs w:val="30"/>
          <w:cs/>
        </w:rPr>
        <w:t xml:space="preserve">เกิน </w:t>
      </w:r>
      <w:r w:rsidR="000630E3" w:rsidRPr="000630E3">
        <w:rPr>
          <w:rFonts w:asciiTheme="majorBidi" w:hAnsiTheme="majorBidi"/>
          <w:sz w:val="30"/>
          <w:szCs w:val="30"/>
        </w:rPr>
        <w:t>90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 w:hint="cs"/>
          <w:sz w:val="30"/>
          <w:szCs w:val="30"/>
          <w:cs/>
        </w:rPr>
        <w:t>วัน และ</w:t>
      </w:r>
      <w:r w:rsidRPr="002C7E40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0D95DF1" w14:textId="77777777" w:rsidR="007D30B1" w:rsidRPr="002C7E40" w:rsidRDefault="007D30B1" w:rsidP="00E33DD7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sz w:val="30"/>
          <w:szCs w:val="30"/>
          <w:cs/>
        </w:rPr>
        <w:t> </w:t>
      </w:r>
    </w:p>
    <w:p w14:paraId="4DF597DA" w14:textId="39BA15DA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3</w:t>
      </w:r>
      <w:r w:rsidRPr="002C7E4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Pr="002C7E40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Pr="002C7E40">
        <w:rPr>
          <w:rFonts w:asciiTheme="majorBidi" w:hAnsiTheme="majorBidi"/>
          <w:i/>
          <w:iCs/>
          <w:sz w:val="30"/>
          <w:szCs w:val="30"/>
        </w:rPr>
        <w:t>-</w:t>
      </w:r>
      <w:r w:rsidRPr="002C7E40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61CF73F7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0A88A" w14:textId="42927274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 w:hint="cs"/>
          <w:sz w:val="30"/>
          <w:szCs w:val="30"/>
          <w:cs/>
        </w:rPr>
        <w:t>และ</w:t>
      </w:r>
      <w:r w:rsidRPr="002C7E40">
        <w:rPr>
          <w:rFonts w:asciiTheme="majorBidi" w:hAnsiTheme="majorBidi"/>
          <w:sz w:val="30"/>
          <w:szCs w:val="30"/>
        </w:rPr>
        <w:t>/</w:t>
      </w:r>
      <w:r w:rsidRPr="002C7E40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="000630E3" w:rsidRPr="000630E3">
        <w:rPr>
          <w:rFonts w:asciiTheme="majorBidi" w:hAnsiTheme="majorBidi"/>
          <w:sz w:val="30"/>
          <w:szCs w:val="30"/>
        </w:rPr>
        <w:t>90</w:t>
      </w:r>
      <w:r w:rsidRPr="002C7E40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</w:t>
      </w:r>
      <w:r w:rsidR="003E748D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6AE8D3D0" w14:textId="654664FD" w:rsidR="000C1603" w:rsidRPr="002C7E40" w:rsidRDefault="000C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69D11463" w14:textId="77777777" w:rsidR="00981A96" w:rsidRPr="002C7E40" w:rsidRDefault="0098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2C7E40">
        <w:rPr>
          <w:rFonts w:asciiTheme="majorBidi" w:hAnsiTheme="majorBidi"/>
          <w:sz w:val="30"/>
          <w:szCs w:val="30"/>
          <w:cs/>
        </w:rPr>
        <w:br w:type="page"/>
      </w:r>
    </w:p>
    <w:p w14:paraId="2697DEEA" w14:textId="3FC0FDB0" w:rsidR="00186B7A" w:rsidRPr="002C7E40" w:rsidRDefault="007D30B1" w:rsidP="00186B7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lastRenderedPageBreak/>
        <w:t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</w:t>
      </w:r>
      <w:r w:rsidR="00F76EC7"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ดังต่อไปนี้ </w:t>
      </w:r>
    </w:p>
    <w:p w14:paraId="18A5C6C3" w14:textId="77777777" w:rsidR="00186B7A" w:rsidRPr="002C7E40" w:rsidRDefault="00186B7A" w:rsidP="001A374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846857" w14:textId="77777777" w:rsidR="007D30B1" w:rsidRPr="002C7E40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-</w:t>
      </w:r>
      <w:r w:rsidRPr="002C7E40">
        <w:rPr>
          <w:sz w:val="30"/>
          <w:szCs w:val="30"/>
        </w:rPr>
        <w:tab/>
      </w:r>
      <w:r w:rsidRPr="002C7E40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2EA3B26A" w14:textId="77777777" w:rsidR="007D30B1" w:rsidRPr="002C7E40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-</w:t>
      </w:r>
      <w:r w:rsidRPr="002C7E40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9005A0F" w14:textId="77777777" w:rsidR="007D30B1" w:rsidRPr="002C7E40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</w:rPr>
        <w:t>-</w:t>
      </w:r>
      <w:r w:rsidRPr="002C7E40">
        <w:rPr>
          <w:rFonts w:asciiTheme="majorBidi" w:hAnsiTheme="majorBidi"/>
          <w:sz w:val="30"/>
          <w:szCs w:val="30"/>
        </w:rPr>
        <w:tab/>
      </w:r>
      <w:r w:rsidRPr="002C7E40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7D8BCB36" w14:textId="77777777" w:rsidR="007D30B1" w:rsidRPr="002C7E40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/>
          <w:sz w:val="30"/>
          <w:szCs w:val="30"/>
          <w:cs/>
        </w:rPr>
        <w:t>-</w:t>
      </w:r>
      <w:r w:rsidRPr="002C7E40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>หรือ</w:t>
      </w:r>
    </w:p>
    <w:p w14:paraId="76FFC7AE" w14:textId="77777777" w:rsidR="007D30B1" w:rsidRPr="002C7E40" w:rsidRDefault="007D30B1" w:rsidP="00B316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-</w:t>
      </w:r>
      <w:r w:rsidRPr="002C7E40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9C6229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3CB" w14:textId="039DFD6E" w:rsidR="007D30B1" w:rsidRPr="002C7E40" w:rsidRDefault="007D30B1" w:rsidP="00E33D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67830608" w14:textId="77777777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287E81" w14:textId="77777777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6089F7B3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F069E4" w14:textId="43D0967F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</w:t>
      </w:r>
      <w:r w:rsidR="00C55452" w:rsidRPr="002C7E4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2C7E40">
        <w:rPr>
          <w:rFonts w:asciiTheme="majorBidi" w:hAnsiTheme="majorBidi"/>
          <w:sz w:val="30"/>
          <w:szCs w:val="30"/>
          <w:cs/>
        </w:rPr>
        <w:t>ในกำไรหรือขาดทุนโดยลดลงตามมูลค่าตามบัญชีของสินทรัพย์</w:t>
      </w:r>
    </w:p>
    <w:p w14:paraId="4D1B1DD4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42B3A" w14:textId="556B3DE0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</w:t>
      </w:r>
      <w:r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0630E3" w:rsidRPr="000630E3">
        <w:rPr>
          <w:rFonts w:asciiTheme="majorBidi" w:hAnsiTheme="majorBidi"/>
          <w:sz w:val="30"/>
          <w:szCs w:val="30"/>
        </w:rPr>
        <w:t>12</w:t>
      </w:r>
      <w:r w:rsidRPr="002C7E40">
        <w:rPr>
          <w:rFonts w:asciiTheme="majorBidi" w:hAnsiTheme="majorBidi"/>
          <w:sz w:val="30"/>
          <w:szCs w:val="30"/>
          <w:cs/>
        </w:rPr>
        <w:t xml:space="preserve"> เดือนข้างหน้าหรือถ้ามีการเพิ่มขึ้นอย่างมีนัยสำคัญของความเสี่ยงด้านเครดิตจะ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06C00744" w14:textId="77777777" w:rsidR="00742888" w:rsidRPr="002C7E40" w:rsidRDefault="00742888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A23E7" w14:textId="68F0F115" w:rsidR="007D30B1" w:rsidRPr="002C7E40" w:rsidRDefault="007D30B1" w:rsidP="00B316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7CE03400" w14:textId="77777777" w:rsidR="007D30B1" w:rsidRPr="002C7E40" w:rsidRDefault="007D30B1" w:rsidP="007D30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5D718B" w14:textId="306119D6" w:rsidR="007D30B1" w:rsidRPr="00997E26" w:rsidRDefault="007D30B1" w:rsidP="00997E2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hint="cs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0630E3" w:rsidRPr="000630E3">
        <w:rPr>
          <w:rFonts w:asciiTheme="majorBidi" w:hAnsiTheme="majorBidi"/>
          <w:sz w:val="30"/>
          <w:szCs w:val="30"/>
        </w:rPr>
        <w:t>2</w:t>
      </w:r>
      <w:r w:rsidRPr="002C7E40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 w:rsidR="000630E3" w:rsidRPr="000630E3">
        <w:rPr>
          <w:rFonts w:asciiTheme="majorBidi" w:hAnsiTheme="majorBidi"/>
          <w:sz w:val="30"/>
          <w:szCs w:val="30"/>
        </w:rPr>
        <w:t>3</w:t>
      </w:r>
      <w:r w:rsidRPr="002C7E40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</w:t>
      </w:r>
      <w:r w:rsidRPr="002C7E40">
        <w:rPr>
          <w:rFonts w:asciiTheme="majorBidi" w:hAnsiTheme="majorBidi"/>
          <w:sz w:val="30"/>
          <w:szCs w:val="30"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="000630E3" w:rsidRPr="000630E3">
        <w:rPr>
          <w:rFonts w:asciiTheme="majorBidi" w:hAnsiTheme="majorBidi"/>
          <w:sz w:val="30"/>
          <w:szCs w:val="30"/>
        </w:rPr>
        <w:t>1</w:t>
      </w:r>
      <w:r w:rsidRPr="002C7E40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 w:rsidR="000630E3" w:rsidRPr="000630E3">
        <w:rPr>
          <w:rFonts w:asciiTheme="majorBidi" w:hAnsiTheme="majorBidi"/>
          <w:sz w:val="30"/>
          <w:szCs w:val="30"/>
        </w:rPr>
        <w:t>2</w:t>
      </w:r>
      <w:r w:rsidRPr="002C7E40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="000630E3" w:rsidRPr="000630E3">
        <w:rPr>
          <w:rFonts w:asciiTheme="majorBidi" w:hAnsiTheme="majorBidi"/>
          <w:sz w:val="30"/>
          <w:szCs w:val="30"/>
        </w:rPr>
        <w:t>1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7E093C0" w14:textId="5719F200" w:rsidR="007B0790" w:rsidRPr="002C7E4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lastRenderedPageBreak/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F27046"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เชิงปริมาณ เครื่องมือทางการเงินจะถูกโอนกลับไปยังชั้นที่ </w:t>
      </w:r>
      <w:r w:rsidR="000630E3" w:rsidRPr="000630E3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  <w:r w:rsidR="002C4DD3" w:rsidRPr="002C7E40">
        <w:rPr>
          <w:rFonts w:asciiTheme="majorBidi" w:hAnsiTheme="majorBidi" w:cstheme="majorBidi"/>
          <w:bCs/>
          <w:sz w:val="30"/>
          <w:szCs w:val="30"/>
          <w:lang w:eastAsia="x-none"/>
        </w:rPr>
        <w:t xml:space="preserve"> 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0630E3" w:rsidRPr="000630E3">
        <w:rPr>
          <w:rFonts w:asciiTheme="majorBidi" w:hAnsiTheme="majorBidi" w:cstheme="majorBidi"/>
          <w:bCs/>
          <w:sz w:val="30"/>
          <w:szCs w:val="30"/>
          <w:lang w:eastAsia="x-none"/>
        </w:rPr>
        <w:t>2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เนื่องจาก</w:t>
      </w:r>
      <w:r w:rsidR="003B50F6"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 w:rsidR="000630E3" w:rsidRPr="000630E3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 รวมถึงกรณีที่มีข้อกำหนดให้ดำเนินการให้แล้วเสร็จก่อนที่จะ</w:t>
      </w:r>
      <w:r w:rsidR="003B50F6" w:rsidRPr="002C7E40">
        <w:rPr>
          <w:rFonts w:asciiTheme="majorBidi" w:hAnsiTheme="majorBidi" w:cstheme="majorBidi"/>
          <w:b/>
          <w:sz w:val="30"/>
          <w:szCs w:val="30"/>
          <w:lang w:val="x-none" w:eastAsia="x-none"/>
        </w:rPr>
        <w:br/>
      </w: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จัดประเภทเครื่องมือทางการเงินใหม่เป็นชั้นที่ </w:t>
      </w:r>
      <w:r w:rsidR="000630E3" w:rsidRPr="000630E3">
        <w:rPr>
          <w:rFonts w:asciiTheme="majorBidi" w:hAnsiTheme="majorBidi" w:cstheme="majorBidi"/>
          <w:bCs/>
          <w:sz w:val="30"/>
          <w:szCs w:val="30"/>
          <w:lang w:eastAsia="x-none"/>
        </w:rPr>
        <w:t>1</w:t>
      </w:r>
    </w:p>
    <w:p w14:paraId="3D19857B" w14:textId="1722A1EB" w:rsidR="001647C4" w:rsidRPr="002C7E40" w:rsidRDefault="001647C4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4378BF7E" w14:textId="31A77BEA" w:rsidR="009B5FDE" w:rsidRPr="002C7E40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0A573013" w14:textId="77777777" w:rsidR="009B5FDE" w:rsidRPr="002C7E40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26AA6CDE" w14:textId="6001EE1A" w:rsidR="001647C4" w:rsidRPr="002C7E40" w:rsidRDefault="009B5FDE" w:rsidP="009B5FD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CE80B2" w14:textId="262C15B7" w:rsidR="007D30B1" w:rsidRPr="002C7E40" w:rsidRDefault="007D30B1" w:rsidP="007D30B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eastAsia="x-none"/>
        </w:rPr>
      </w:pPr>
    </w:p>
    <w:p w14:paraId="2C86E9C6" w14:textId="39EDE66E" w:rsidR="00A41F47" w:rsidRPr="002C7E40" w:rsidRDefault="00547AC4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การด้อยค่า</w:t>
      </w:r>
      <w:r w:rsidR="009B255C" w:rsidRPr="002C7E40">
        <w:rPr>
          <w:rFonts w:asciiTheme="majorBidi" w:hAnsiTheme="majorBidi" w:cstheme="majorBidi" w:hint="cs"/>
          <w:b/>
          <w:bCs/>
          <w:i/>
          <w:iCs/>
          <w:cs/>
        </w:rPr>
        <w:t>สิ</w:t>
      </w:r>
      <w:r w:rsidR="007336EF" w:rsidRPr="002C7E40">
        <w:rPr>
          <w:rFonts w:asciiTheme="majorBidi" w:hAnsiTheme="majorBidi" w:cstheme="majorBidi"/>
          <w:b/>
          <w:bCs/>
          <w:i/>
          <w:iCs/>
          <w:cs/>
        </w:rPr>
        <w:t>นทรัพย์</w:t>
      </w:r>
      <w:r w:rsidR="00435213" w:rsidRPr="002C7E40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="007D30B1" w:rsidRPr="002C7E40">
        <w:rPr>
          <w:rFonts w:asciiTheme="majorBidi" w:hAnsiTheme="majorBidi" w:cstheme="majorBidi" w:hint="cs"/>
          <w:b/>
          <w:bCs/>
          <w:i/>
          <w:iCs/>
          <w:cs/>
        </w:rPr>
        <w:t>ที่</w:t>
      </w:r>
      <w:r w:rsidR="007336EF" w:rsidRPr="002C7E40">
        <w:rPr>
          <w:rFonts w:asciiTheme="majorBidi" w:hAnsiTheme="majorBidi" w:cstheme="majorBidi"/>
          <w:b/>
          <w:bCs/>
          <w:i/>
          <w:iCs/>
          <w:cs/>
        </w:rPr>
        <w:t>ไม่ใช่สินทรัพย์ทางการเงิน</w:t>
      </w:r>
    </w:p>
    <w:p w14:paraId="4EC30A06" w14:textId="77777777" w:rsidR="00A41F47" w:rsidRPr="002C7E40" w:rsidRDefault="00A41F4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471C1" w14:textId="51AD2C47" w:rsidR="00A41F47" w:rsidRPr="002C7E40" w:rsidRDefault="00A41F47" w:rsidP="00C5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2C7E40">
        <w:rPr>
          <w:rFonts w:asciiTheme="majorBidi" w:hAnsiTheme="majorBidi" w:cstheme="majorBidi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2C7E40">
        <w:rPr>
          <w:rFonts w:asciiTheme="majorBidi" w:hAnsiTheme="majorBidi" w:cstheme="majorBidi"/>
          <w:spacing w:val="-4"/>
          <w:sz w:val="30"/>
          <w:szCs w:val="30"/>
          <w:cs/>
        </w:rPr>
        <w:t>ว่า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2C7E40">
        <w:rPr>
          <w:rFonts w:asciiTheme="majorBidi" w:hAnsiTheme="majorBidi" w:cstheme="majorBidi"/>
          <w:spacing w:val="-4"/>
          <w:sz w:val="30"/>
          <w:szCs w:val="30"/>
          <w:cs/>
        </w:rPr>
        <w:t>ค่าหรือไม่</w:t>
      </w:r>
      <w:r w:rsidR="00C545BA"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47AC4" w:rsidRPr="002C7E40">
        <w:rPr>
          <w:rFonts w:asciiTheme="majorBidi" w:hAnsiTheme="majorBidi" w:cstheme="majorBidi"/>
          <w:spacing w:val="-4"/>
          <w:sz w:val="30"/>
          <w:szCs w:val="30"/>
          <w:cs/>
        </w:rPr>
        <w:t>ในกรณีที่</w:t>
      </w:r>
      <w:r w:rsidR="00BF725F" w:rsidRPr="002C7E40">
        <w:rPr>
          <w:rFonts w:asciiTheme="majorBidi" w:hAnsiTheme="majorBidi" w:cstheme="majorBidi"/>
          <w:spacing w:val="-4"/>
          <w:sz w:val="30"/>
          <w:szCs w:val="30"/>
        </w:rPr>
        <w:br/>
      </w:r>
      <w:r w:rsidR="00547AC4" w:rsidRPr="002C7E40">
        <w:rPr>
          <w:rFonts w:asciiTheme="majorBidi" w:hAnsiTheme="majorBidi" w:cstheme="majorBidi"/>
          <w:spacing w:val="-4"/>
          <w:sz w:val="30"/>
          <w:szCs w:val="30"/>
          <w:cs/>
        </w:rPr>
        <w:t>มีข้อบ่งชี้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2C7E4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76CD054" w14:textId="77777777" w:rsidR="002A6440" w:rsidRPr="002C7E40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8110D7" w14:textId="1329BFB1" w:rsidR="00A41F47" w:rsidRPr="002C7E40" w:rsidRDefault="00547A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0371B" w:rsidRPr="002C7E40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2C7E40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3757AF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A0C52" w:rsidRPr="002C7E40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737F8" w:rsidRPr="002C7E40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2F607A52" w14:textId="77777777" w:rsidR="00751E69" w:rsidRPr="002C7E40" w:rsidRDefault="00751E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EAE1F" w14:textId="63BD2A43" w:rsidR="00D35CC6" w:rsidRPr="002C7E40" w:rsidRDefault="00A41F47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10283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="00F96C3E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28CC" w:rsidRPr="002C7E40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</w:t>
      </w:r>
      <w:r w:rsidR="00755FC7" w:rsidRPr="002C7E40">
        <w:rPr>
          <w:rFonts w:asciiTheme="majorBidi" w:hAnsiTheme="majorBidi" w:cstheme="majorBidi"/>
          <w:sz w:val="30"/>
          <w:szCs w:val="30"/>
          <w:cs/>
        </w:rPr>
        <w:br/>
      </w:r>
      <w:r w:rsidR="000D28CC" w:rsidRPr="002C7E40">
        <w:rPr>
          <w:rFonts w:asciiTheme="majorBidi" w:hAnsiTheme="majorBidi" w:cstheme="majorBidi"/>
          <w:sz w:val="30"/>
          <w:szCs w:val="30"/>
          <w:cs/>
        </w:rPr>
        <w:t>ในการขายแล้วแต่มูลค่าใดจะสูงกว่า</w:t>
      </w:r>
      <w:r w:rsidR="00EE31A9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</w:t>
      </w:r>
      <w:r w:rsidR="00755FC7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755FC7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ที่อาจประเมินได้ในตลาดปัจจุบัน</w:t>
      </w:r>
      <w:r w:rsidR="00B623F0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ซึ่งแปรไปตามเวลา</w:t>
      </w:r>
      <w:r w:rsidR="00283930" w:rsidRPr="002C7E40">
        <w:rPr>
          <w:rFonts w:asciiTheme="majorBidi" w:hAnsiTheme="majorBidi" w:cstheme="majorBidi"/>
          <w:sz w:val="30"/>
          <w:szCs w:val="30"/>
          <w:cs/>
        </w:rPr>
        <w:t xml:space="preserve">และความเสี่ยงที่มีต่อสินทรัพย์ </w:t>
      </w:r>
      <w:r w:rsidRPr="002C7E40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2C7E40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EE31A9" w:rsidRPr="002C7E40">
        <w:rPr>
          <w:rFonts w:asciiTheme="majorBidi" w:hAnsiTheme="majorBidi" w:cstheme="majorBidi"/>
          <w:sz w:val="30"/>
          <w:szCs w:val="30"/>
          <w:cs/>
        </w:rPr>
        <w:t>รับโดยอิสระจากสินทรัพย์อื่น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31EF" w:rsidRPr="002C7E40">
        <w:rPr>
          <w:rFonts w:asciiTheme="majorBidi" w:hAnsiTheme="majorBidi" w:cstheme="majorBidi"/>
          <w:sz w:val="30"/>
          <w:szCs w:val="30"/>
          <w:cs/>
        </w:rPr>
        <w:t>จะ</w:t>
      </w:r>
      <w:r w:rsidRPr="002C7E40">
        <w:rPr>
          <w:rFonts w:asciiTheme="majorBidi" w:hAnsiTheme="majorBidi" w:cstheme="majorBidi"/>
          <w:sz w:val="30"/>
          <w:szCs w:val="30"/>
          <w:cs/>
        </w:rPr>
        <w:t>พิจารณามูลค่าที่คาดว่าจะได้รับคืน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รวม</w:t>
      </w:r>
      <w:r w:rsidRPr="002C7E40">
        <w:rPr>
          <w:rFonts w:asciiTheme="majorBidi" w:hAnsiTheme="majorBidi" w:cstheme="majorBidi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</w:p>
    <w:p w14:paraId="2AC96A93" w14:textId="77777777" w:rsidR="001B226B" w:rsidRPr="002C7E40" w:rsidRDefault="001B226B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5E41B3" w14:textId="08585334" w:rsidR="00A41F47" w:rsidRPr="002C7E40" w:rsidRDefault="00F058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จะ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ถูก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เ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พียง</w:t>
      </w:r>
      <w:r w:rsidR="00FB20AC" w:rsidRPr="002C7E40">
        <w:rPr>
          <w:rFonts w:asciiTheme="majorBidi" w:hAnsiTheme="majorBidi" w:cstheme="majorBidi"/>
          <w:sz w:val="30"/>
          <w:szCs w:val="30"/>
          <w:cs/>
        </w:rPr>
        <w:t>เท่าที่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เสมือนหนึ่ง</w:t>
      </w:r>
      <w:r w:rsidR="00A41F47" w:rsidRPr="002C7E40">
        <w:rPr>
          <w:rFonts w:asciiTheme="majorBidi" w:hAnsiTheme="majorBidi" w:cstheme="majorBidi"/>
          <w:sz w:val="30"/>
          <w:szCs w:val="30"/>
          <w:cs/>
        </w:rPr>
        <w:t>ไม่เคยมีการบันทึกขาดทุนจากการ</w:t>
      </w:r>
      <w:r w:rsidR="00026447" w:rsidRPr="002C7E40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68CFD34D" w14:textId="3B3C85EC" w:rsidR="00492CA7" w:rsidRPr="002C7E40" w:rsidRDefault="00871675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2C7E40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หนี้สินที่มีภาระ</w:t>
      </w:r>
      <w:r w:rsidR="00492CA7" w:rsidRPr="002C7E40">
        <w:rPr>
          <w:rFonts w:asciiTheme="majorBidi" w:hAnsiTheme="majorBidi" w:cstheme="majorBidi"/>
          <w:b/>
          <w:bCs/>
          <w:i/>
          <w:iCs/>
          <w:cs/>
          <w:lang w:val="en-US"/>
        </w:rPr>
        <w:t>ดอกเบี้ย</w:t>
      </w:r>
    </w:p>
    <w:p w14:paraId="07EA1767" w14:textId="77777777" w:rsidR="00492CA7" w:rsidRPr="002C7E40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8982" w14:textId="77777777" w:rsidR="00492CA7" w:rsidRPr="002C7E40" w:rsidRDefault="00492CA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2C7E40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2C7E40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2C7E40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2C7E40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2C7E40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2C7E40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2C7E40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2C7E40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2C7E40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2C7E40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2C7E40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2C7E40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2C7E40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2C7E40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2C7E40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5C4E2880" w14:textId="77777777" w:rsidR="00AC6EFA" w:rsidRPr="002C7E40" w:rsidRDefault="00AC6EF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49FDA" w14:textId="4EE99D39" w:rsidR="00A563A2" w:rsidRPr="002C7E40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เจ้าหนี้การค้าและเจ้าหนี้อื่น</w:t>
      </w:r>
    </w:p>
    <w:p w14:paraId="3E253082" w14:textId="77777777" w:rsidR="006577E2" w:rsidRPr="002C7E40" w:rsidRDefault="006577E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2BB8D" w14:textId="77777777" w:rsidR="00A563A2" w:rsidRPr="002C7E40" w:rsidRDefault="00EE31A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2C7E40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14:paraId="54D13DB2" w14:textId="23416871" w:rsidR="004E7465" w:rsidRPr="002C7E40" w:rsidRDefault="004E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CFF4C1B" w14:textId="24D22726" w:rsidR="002A6440" w:rsidRPr="002C7E40" w:rsidRDefault="002A6440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2A0C52" w:rsidRPr="002C7E40">
        <w:rPr>
          <w:rFonts w:asciiTheme="majorBidi" w:hAnsiTheme="majorBidi" w:cstheme="majorBidi"/>
          <w:b/>
          <w:bCs/>
          <w:i/>
          <w:iCs/>
          <w:cs/>
        </w:rPr>
        <w:t>ของ</w:t>
      </w:r>
      <w:r w:rsidRPr="002C7E40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917932F" w14:textId="77777777" w:rsidR="002A6440" w:rsidRPr="002C7E40" w:rsidRDefault="002A644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630CA" w14:textId="77777777" w:rsidR="00ED0B05" w:rsidRPr="002C7E40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7E4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93A907F" w14:textId="77777777" w:rsidR="00ED0B05" w:rsidRPr="002C7E40" w:rsidRDefault="00ED0B0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2D2E" w14:textId="333BB1C7" w:rsidR="00345D98" w:rsidRPr="002C7E40" w:rsidRDefault="00ED0B05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7E4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10371B" w:rsidRPr="002C7E40">
        <w:rPr>
          <w:rFonts w:asciiTheme="majorBidi" w:hAnsiTheme="majorBidi" w:cstheme="majorBidi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F66282" w:rsidRPr="002C7E40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3BC01DC5" w14:textId="77777777" w:rsidR="00177297" w:rsidRPr="002C7E40" w:rsidRDefault="0017729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2E329" w14:textId="77777777" w:rsidR="0015625C" w:rsidRPr="002C7E40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7E4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5117882" w14:textId="77777777" w:rsidR="0015625C" w:rsidRPr="002C7E40" w:rsidRDefault="0015625C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A48DA2F" w14:textId="1233BD1F" w:rsidR="0015625C" w:rsidRPr="002C7E40" w:rsidRDefault="00C11B86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7E40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10371B" w:rsidRPr="002C7E40">
        <w:rPr>
          <w:rFonts w:asciiTheme="majorBidi" w:hAnsiTheme="majorBidi"/>
          <w:i/>
          <w:sz w:val="30"/>
          <w:szCs w:val="30"/>
          <w:cs/>
        </w:rPr>
        <w:br/>
      </w:r>
      <w:r w:rsidRPr="002C7E40">
        <w:rPr>
          <w:rFonts w:asciiTheme="majorBidi" w:hAnsiTheme="majorBidi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755FC7" w:rsidRPr="002C7E40">
        <w:rPr>
          <w:rFonts w:asciiTheme="majorBidi" w:hAnsiTheme="majorBidi"/>
          <w:i/>
          <w:sz w:val="30"/>
          <w:szCs w:val="30"/>
          <w:cs/>
        </w:rPr>
        <w:br/>
      </w:r>
      <w:r w:rsidRPr="002C7E40">
        <w:rPr>
          <w:rFonts w:asciiTheme="majorBidi" w:hAnsi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077AFFC7" w14:textId="77777777" w:rsidR="00AC6EFA" w:rsidRPr="002C7E40" w:rsidRDefault="00AC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3EDC0D52" w14:textId="6C421461" w:rsidR="004B6EB1" w:rsidRPr="002C7E40" w:rsidRDefault="004B6EB1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C7E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51B7D" w:rsidRPr="002C7E40">
        <w:rPr>
          <w:rFonts w:asciiTheme="majorBidi" w:hAnsiTheme="majorBidi" w:cstheme="majorBidi"/>
          <w:i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C7E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="00551B7D" w:rsidRPr="002C7E40">
        <w:rPr>
          <w:rFonts w:asciiTheme="majorBidi" w:hAnsiTheme="majorBidi" w:cstheme="majorBidi"/>
          <w:i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51B7D" w:rsidRPr="002C7E40">
        <w:rPr>
          <w:rFonts w:asciiTheme="majorBidi" w:hAnsiTheme="majorBidi" w:cstheme="majorBidi"/>
          <w:i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="00704BE6" w:rsidRPr="002C7E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2C7E4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1AF7D7FC" w14:textId="77777777" w:rsidR="00DB3A1B" w:rsidRPr="002C7E40" w:rsidRDefault="004B6EB1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  <w:r w:rsidRPr="002C7E40">
        <w:rPr>
          <w:rFonts w:asciiTheme="majorBidi" w:hAnsiTheme="majorBidi" w:cstheme="majorBidi"/>
          <w:iCs/>
          <w:sz w:val="30"/>
          <w:szCs w:val="30"/>
        </w:rPr>
        <w:t xml:space="preserve"> </w:t>
      </w:r>
    </w:p>
    <w:p w14:paraId="3125A62E" w14:textId="65EB0E79" w:rsidR="00DB3A1B" w:rsidRPr="002C7E40" w:rsidRDefault="00DB3A1B" w:rsidP="00B4269E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7E40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F8DCB8" w14:textId="77777777" w:rsidR="00DF12E8" w:rsidRPr="002C7E40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FAD34" w14:textId="4051B540" w:rsidR="00DF12E8" w:rsidRPr="002C7E40" w:rsidRDefault="00DF12E8" w:rsidP="00DF12E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2C7E40">
        <w:rPr>
          <w:rFonts w:asciiTheme="majorBidi" w:hAnsiTheme="majorBidi"/>
          <w:i/>
          <w:sz w:val="30"/>
          <w:szCs w:val="30"/>
          <w:cs/>
        </w:rPr>
        <w:t>ภาระผูกพันสุทธิขอ</w:t>
      </w:r>
      <w:r w:rsidRPr="002C7E40">
        <w:rPr>
          <w:rFonts w:asciiTheme="majorBidi" w:hAnsiTheme="majorBidi" w:hint="cs"/>
          <w:i/>
          <w:sz w:val="30"/>
          <w:szCs w:val="30"/>
          <w:cs/>
        </w:rPr>
        <w:t>ง</w:t>
      </w:r>
      <w:r w:rsidRPr="002C7E40">
        <w:rPr>
          <w:rFonts w:asciiTheme="majorBidi" w:hAnsi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E7465" w:rsidRPr="002C7E40">
        <w:rPr>
          <w:rFonts w:asciiTheme="majorBidi" w:hAnsi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</w:t>
      </w:r>
      <w:r w:rsidR="00663DB0" w:rsidRPr="002C7E40">
        <w:rPr>
          <w:rFonts w:asciiTheme="majorBidi" w:hAnsiTheme="majorBidi"/>
          <w:i/>
          <w:sz w:val="30"/>
          <w:szCs w:val="30"/>
        </w:rPr>
        <w:br/>
      </w:r>
      <w:r w:rsidRPr="002C7E40">
        <w:rPr>
          <w:rFonts w:asciiTheme="majorBidi" w:hAnsi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6827559D" w14:textId="77777777" w:rsidR="00743188" w:rsidRPr="002C7E40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D1CECD" w14:textId="7075BC82" w:rsidR="00DF12E8" w:rsidRPr="002C7E40" w:rsidRDefault="00743188" w:rsidP="00743188">
      <w:pPr>
        <w:tabs>
          <w:tab w:val="clear" w:pos="227"/>
          <w:tab w:val="clear" w:pos="907"/>
          <w:tab w:val="left" w:pos="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7E40">
        <w:rPr>
          <w:rFonts w:asciiTheme="majorBidi" w:hAnsi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="00663DB0" w:rsidRPr="002C7E40">
        <w:rPr>
          <w:rFonts w:asciiTheme="majorBidi" w:hAnsiTheme="majorBidi"/>
          <w:i/>
          <w:sz w:val="30"/>
          <w:szCs w:val="30"/>
        </w:rPr>
        <w:br/>
      </w:r>
      <w:r w:rsidRPr="002C7E40">
        <w:rPr>
          <w:rFonts w:asciiTheme="majorBidi" w:hAnsiTheme="majorBidi"/>
          <w:i/>
          <w:sz w:val="30"/>
          <w:szCs w:val="30"/>
          <w:cs/>
        </w:rPr>
        <w:t>หากระยะเวลาการจ่ายผลประโยชน์เกินกว่า</w:t>
      </w:r>
      <w:r w:rsidR="00A00AC7" w:rsidRPr="002C7E40">
        <w:rPr>
          <w:rFonts w:asciiTheme="majorBidi" w:hAnsiTheme="majorBidi"/>
          <w:i/>
          <w:sz w:val="30"/>
          <w:szCs w:val="30"/>
        </w:rPr>
        <w:t xml:space="preserve"> </w:t>
      </w:r>
      <w:r w:rsidR="000630E3" w:rsidRPr="000630E3">
        <w:rPr>
          <w:rFonts w:asciiTheme="majorBidi" w:hAnsiTheme="majorBidi"/>
          <w:iCs/>
          <w:sz w:val="30"/>
          <w:szCs w:val="30"/>
        </w:rPr>
        <w:t>12</w:t>
      </w:r>
      <w:r w:rsidR="00A00AC7" w:rsidRPr="002C7E40">
        <w:rPr>
          <w:rFonts w:asciiTheme="majorBidi" w:hAnsiTheme="majorBidi"/>
          <w:iCs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0200C43" w14:textId="77777777" w:rsidR="00E005B3" w:rsidRPr="002C7E40" w:rsidRDefault="00E005B3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8833DDC" w14:textId="74C66EB8" w:rsidR="00681BFB" w:rsidRPr="002C7E40" w:rsidRDefault="00A137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C7E4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C7E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="00F54CE7" w:rsidRPr="002C7E40">
        <w:rPr>
          <w:rFonts w:asciiTheme="majorBidi" w:hAnsiTheme="majorBidi" w:cstheme="majorBidi"/>
          <w:i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จ่ายชำระ</w:t>
      </w:r>
      <w:r w:rsidRPr="002C7E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980254" w14:textId="77777777" w:rsidR="00C35498" w:rsidRPr="002C7E40" w:rsidRDefault="00C3549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0F1461" w14:textId="5DB77030" w:rsidR="00087E58" w:rsidRPr="002C7E40" w:rsidRDefault="000C3E7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528DB636" w14:textId="77777777" w:rsidR="00087E58" w:rsidRPr="002C7E40" w:rsidRDefault="00087E58" w:rsidP="00B4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7566F99" w14:textId="3F62167D" w:rsidR="008D4813" w:rsidRPr="002C7E40" w:rsidRDefault="002A6440" w:rsidP="00D3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</w:t>
      </w:r>
      <w:r w:rsidR="00F36068" w:rsidRPr="002C7E40">
        <w:rPr>
          <w:rFonts w:asciiTheme="majorBidi" w:hAnsiTheme="majorBidi" w:cstheme="majorBidi"/>
          <w:sz w:val="30"/>
          <w:szCs w:val="30"/>
          <w:cs/>
        </w:rPr>
        <w:t>รู้ก็ต่อเมื่อบริษัทมีภาระผูกพัน</w:t>
      </w:r>
      <w:r w:rsidRPr="002C7E4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02BCB" w:rsidRPr="002C7E40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C1217C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</w:t>
      </w:r>
      <w:r w:rsidR="00E005B3" w:rsidRPr="002C7E40">
        <w:rPr>
          <w:rFonts w:asciiTheme="majorBidi" w:hAnsiTheme="majorBidi" w:cstheme="majorBidi"/>
          <w:sz w:val="30"/>
          <w:szCs w:val="30"/>
          <w:cs/>
        </w:rPr>
        <w:t>อดีต</w:t>
      </w:r>
      <w:r w:rsidR="00D02BCB" w:rsidRPr="002C7E40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721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2C7E40">
        <w:rPr>
          <w:rFonts w:asciiTheme="majorBidi" w:hAnsiTheme="majorBidi" w:cstheme="majorBidi"/>
          <w:sz w:val="30"/>
          <w:szCs w:val="30"/>
          <w:cs/>
        </w:rPr>
        <w:t>้องถูกจ่ายไปเพื่อชำระภาระผูกพัน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8D4813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72D1D7" w14:textId="72A09B49" w:rsidR="00F3146E" w:rsidRPr="002C7E40" w:rsidRDefault="00F3146E" w:rsidP="005F08F2">
      <w:pPr>
        <w:pStyle w:val="BodyText2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2F6F2923" w14:textId="30ED9D9F" w:rsidR="00666EEB" w:rsidRPr="002C7E40" w:rsidRDefault="00666EEB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cs/>
        </w:rPr>
      </w:pPr>
    </w:p>
    <w:p w14:paraId="37B8AE9A" w14:textId="331CC011" w:rsidR="00666EEB" w:rsidRPr="002C7E40" w:rsidRDefault="00666EEB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F401E" w:rsidRPr="002C7E40">
        <w:rPr>
          <w:rFonts w:asciiTheme="majorBidi" w:hAnsiTheme="majorBidi" w:cs="Angsana New"/>
          <w:spacing w:val="2"/>
        </w:rPr>
        <w:br/>
      </w:r>
      <w:r w:rsidRPr="002C7E40">
        <w:rPr>
          <w:rFonts w:asciiTheme="majorBidi" w:hAnsiTheme="majorBidi" w:cs="Angsana New"/>
          <w:spacing w:val="2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</w:t>
      </w:r>
      <w:r w:rsidRPr="002C7E40">
        <w:rPr>
          <w:rFonts w:asciiTheme="majorBidi" w:hAnsiTheme="majorBidi" w:cs="Angsana New" w:hint="cs"/>
          <w:spacing w:val="2"/>
          <w:cs/>
        </w:rPr>
        <w:t>ัท</w:t>
      </w:r>
      <w:r w:rsidRPr="002C7E40">
        <w:rPr>
          <w:rFonts w:asciiTheme="majorBidi" w:hAnsiTheme="majorBidi" w:cs="Angsana New"/>
          <w:spacing w:val="2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1011408" w14:textId="77777777" w:rsidR="00D35CC6" w:rsidRPr="002C7E40" w:rsidRDefault="00D35CC6" w:rsidP="00547C25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25308ABA" w14:textId="76B53A2C" w:rsidR="00666EEB" w:rsidRPr="002C7E40" w:rsidRDefault="00666EEB" w:rsidP="002171C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76EC7" w:rsidRPr="002C7E40">
        <w:rPr>
          <w:rFonts w:asciiTheme="majorBidi" w:hAnsiTheme="majorBidi" w:cs="Angsana New"/>
          <w:spacing w:val="2"/>
        </w:rPr>
        <w:br/>
      </w:r>
      <w:r w:rsidRPr="002C7E40">
        <w:rPr>
          <w:rFonts w:asciiTheme="majorBidi" w:hAnsiTheme="majorBidi" w:cs="Angsana New"/>
          <w:spacing w:val="2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75AAF91" w14:textId="77777777" w:rsidR="00E052D9" w:rsidRPr="002C7E40" w:rsidRDefault="00E052D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</w:p>
    <w:p w14:paraId="5246B858" w14:textId="053D43F3" w:rsidR="00666EEB" w:rsidRPr="002C7E40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ab/>
      </w:r>
      <w:r w:rsidR="00666EEB" w:rsidRPr="002C7E40">
        <w:rPr>
          <w:rFonts w:asciiTheme="majorBidi" w:hAnsiTheme="majorBidi" w:cs="Angsana New"/>
          <w:spacing w:val="2"/>
          <w:cs/>
        </w:rPr>
        <w:t>-</w:t>
      </w:r>
      <w:r w:rsidR="00666EEB" w:rsidRPr="002C7E40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0630E3" w:rsidRPr="000630E3">
        <w:rPr>
          <w:rFonts w:asciiTheme="majorBidi" w:hAnsiTheme="majorBidi" w:cs="Angsana New"/>
          <w:spacing w:val="2"/>
        </w:rPr>
        <w:t>1</w:t>
      </w:r>
      <w:r w:rsidR="00666EEB" w:rsidRPr="002C7E40">
        <w:rPr>
          <w:rFonts w:asciiTheme="majorBidi" w:hAnsiTheme="majorBidi" w:cs="Angsana New"/>
          <w:spacing w:val="2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1AD956" w14:textId="41355DA4" w:rsidR="00666EEB" w:rsidRPr="002C7E40" w:rsidRDefault="00666EEB" w:rsidP="008775E5">
      <w:pPr>
        <w:pStyle w:val="BodyText2"/>
        <w:tabs>
          <w:tab w:val="left" w:pos="720"/>
          <w:tab w:val="left" w:pos="1710"/>
          <w:tab w:val="left" w:pos="1926"/>
        </w:tabs>
        <w:ind w:left="720" w:right="-25" w:hanging="180"/>
        <w:rPr>
          <w:rFonts w:asciiTheme="majorBidi" w:hAnsiTheme="majorBidi" w:cstheme="majorBidi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>-</w:t>
      </w:r>
      <w:r w:rsidR="0059008F" w:rsidRPr="002C7E40">
        <w:rPr>
          <w:rFonts w:asciiTheme="majorBidi" w:hAnsiTheme="majorBidi" w:cs="Angsana New"/>
          <w:spacing w:val="2"/>
          <w:cs/>
        </w:rPr>
        <w:tab/>
      </w:r>
      <w:r w:rsidRPr="002C7E40">
        <w:rPr>
          <w:rFonts w:asciiTheme="majorBidi" w:hAnsiTheme="majorBidi" w:cs="Angsana New"/>
          <w:spacing w:val="2"/>
          <w:cs/>
        </w:rPr>
        <w:t>ข้อมูลระดับ</w:t>
      </w:r>
      <w:r w:rsidR="00C545BA" w:rsidRPr="002C7E40">
        <w:rPr>
          <w:rFonts w:asciiTheme="majorBidi" w:hAnsiTheme="majorBidi" w:cs="Angsana New"/>
          <w:spacing w:val="2"/>
        </w:rPr>
        <w:tab/>
      </w:r>
      <w:r w:rsidR="000630E3" w:rsidRPr="000630E3">
        <w:rPr>
          <w:rFonts w:asciiTheme="majorBidi" w:hAnsiTheme="majorBidi" w:cs="Angsana New"/>
          <w:spacing w:val="2"/>
        </w:rPr>
        <w:t>2</w:t>
      </w:r>
      <w:r w:rsidR="00C545BA" w:rsidRPr="002C7E40">
        <w:rPr>
          <w:rFonts w:asciiTheme="majorBidi" w:hAnsiTheme="majorBidi" w:cs="Angsana New"/>
          <w:spacing w:val="2"/>
        </w:rPr>
        <w:tab/>
      </w:r>
      <w:r w:rsidRPr="002C7E40">
        <w:rPr>
          <w:rFonts w:asciiTheme="majorBidi" w:hAnsiTheme="majorBidi" w:cs="Angsana New"/>
          <w:spacing w:val="2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8775E5" w:rsidRPr="002C7E40">
        <w:rPr>
          <w:rFonts w:asciiTheme="majorBidi" w:hAnsiTheme="majorBidi" w:cs="Angsana New" w:hint="cs"/>
          <w:spacing w:val="2"/>
          <w:cs/>
        </w:rPr>
        <w:t>น</w:t>
      </w:r>
      <w:r w:rsidRPr="002C7E40">
        <w:rPr>
          <w:rFonts w:asciiTheme="majorBidi" w:hAnsiTheme="majorBidi" w:cs="Angsana New"/>
          <w:spacing w:val="2"/>
          <w:cs/>
        </w:rPr>
        <w:t xml:space="preserve">อกเหนือจากราคาเสนอซื้อขายซึ่งรวมอยู่ในข้อมูลระดับ </w:t>
      </w:r>
      <w:r w:rsidR="000630E3" w:rsidRPr="000630E3">
        <w:rPr>
          <w:rFonts w:asciiTheme="majorBidi" w:hAnsiTheme="majorBidi" w:cs="Angsana New"/>
          <w:spacing w:val="2"/>
        </w:rPr>
        <w:t>1</w:t>
      </w:r>
    </w:p>
    <w:p w14:paraId="6710C27C" w14:textId="02E5A087" w:rsidR="00666EEB" w:rsidRPr="002C7E40" w:rsidRDefault="00DD171C" w:rsidP="008775E5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ab/>
      </w:r>
      <w:r w:rsidR="00666EEB" w:rsidRPr="002C7E40">
        <w:rPr>
          <w:rFonts w:asciiTheme="majorBidi" w:hAnsiTheme="majorBidi" w:cs="Angsana New"/>
          <w:spacing w:val="2"/>
          <w:cs/>
        </w:rPr>
        <w:t>-</w:t>
      </w:r>
      <w:r w:rsidR="00666EEB" w:rsidRPr="002C7E40">
        <w:rPr>
          <w:rFonts w:asciiTheme="majorBidi" w:hAnsiTheme="majorBidi" w:cs="Angsana New"/>
          <w:spacing w:val="2"/>
          <w:cs/>
        </w:rPr>
        <w:tab/>
        <w:t xml:space="preserve">ข้อมูลระดับ </w:t>
      </w:r>
      <w:r w:rsidR="000630E3" w:rsidRPr="000630E3">
        <w:rPr>
          <w:rFonts w:asciiTheme="majorBidi" w:hAnsiTheme="majorBidi" w:cs="Angsana New"/>
          <w:spacing w:val="2"/>
        </w:rPr>
        <w:t>3</w:t>
      </w:r>
      <w:r w:rsidR="00666EEB" w:rsidRPr="002C7E40">
        <w:rPr>
          <w:rFonts w:asciiTheme="majorBidi" w:hAnsiTheme="majorBidi" w:cs="Angsana New"/>
          <w:spacing w:val="2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FC84AE3" w14:textId="77777777" w:rsidR="00666EEB" w:rsidRPr="002C7E40" w:rsidRDefault="00666EEB" w:rsidP="00666EEB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6ED91A19" w14:textId="41535316" w:rsidR="00F3146E" w:rsidRPr="002C7E40" w:rsidRDefault="00DD171C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ab/>
      </w:r>
      <w:r w:rsidR="00666EEB" w:rsidRPr="002C7E40">
        <w:rPr>
          <w:rFonts w:asciiTheme="majorBidi" w:hAnsiTheme="majorBidi" w:cs="Angsana New"/>
          <w:spacing w:val="2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4A750CE" w14:textId="77777777" w:rsidR="00E47F17" w:rsidRPr="002C7E40" w:rsidRDefault="00E47F17" w:rsidP="00547C25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cs/>
        </w:rPr>
      </w:pPr>
    </w:p>
    <w:p w14:paraId="50D4B4B0" w14:textId="26CD85FC" w:rsidR="00E47F17" w:rsidRPr="002C7E40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2C7E40">
        <w:rPr>
          <w:rFonts w:asciiTheme="majorBidi" w:hAnsiTheme="majorBidi" w:cs="Angsana New" w:hint="cs"/>
          <w:spacing w:val="2"/>
          <w:cs/>
        </w:rPr>
        <w:t>หาก</w:t>
      </w:r>
      <w:r w:rsidRPr="002C7E40">
        <w:rPr>
          <w:rFonts w:asciiTheme="majorBidi" w:hAnsiTheme="majorBidi" w:cs="Angsana New"/>
          <w:spacing w:val="2"/>
          <w:cs/>
        </w:rPr>
        <w:t>สินทรัพย์หรือหนี้สินที่วัดมูลค่าด้วยมูลค่ายุติธรรมมีราคาเสนอซื้อและราคาเสนอขาย</w:t>
      </w:r>
      <w:r w:rsidR="005637A4" w:rsidRPr="002C7E40">
        <w:rPr>
          <w:rFonts w:asciiTheme="majorBidi" w:hAnsiTheme="majorBidi" w:cs="Angsana New"/>
          <w:spacing w:val="2"/>
        </w:rPr>
        <w:t xml:space="preserve"> </w:t>
      </w:r>
      <w:r w:rsidRPr="002C7E40">
        <w:rPr>
          <w:rFonts w:asciiTheme="majorBidi" w:hAnsiTheme="majorBidi" w:cs="Angsana New"/>
          <w:spacing w:val="2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B24B36F" w14:textId="77777777" w:rsidR="00E47F17" w:rsidRPr="002C7E40" w:rsidRDefault="00E47F17" w:rsidP="00E47F17">
      <w:pPr>
        <w:pStyle w:val="BodyText2"/>
        <w:tabs>
          <w:tab w:val="left" w:pos="540"/>
        </w:tabs>
        <w:jc w:val="thaiDistribute"/>
        <w:rPr>
          <w:rFonts w:asciiTheme="majorBidi" w:hAnsiTheme="majorBidi" w:cstheme="majorBidi"/>
          <w:spacing w:val="2"/>
        </w:rPr>
      </w:pPr>
    </w:p>
    <w:p w14:paraId="1A046798" w14:textId="0509EAB0" w:rsidR="00E47F17" w:rsidRPr="002C7E40" w:rsidRDefault="00E47F17" w:rsidP="00E47F17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="Angsana New"/>
          <w:spacing w:val="2"/>
        </w:rPr>
      </w:pPr>
      <w:r w:rsidRPr="002C7E40">
        <w:rPr>
          <w:rFonts w:asciiTheme="majorBidi" w:hAnsiTheme="majorBidi" w:cs="Angsana New"/>
          <w:spacing w:val="2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</w:t>
      </w:r>
      <w:r w:rsidR="00755FC7" w:rsidRPr="002C7E40">
        <w:rPr>
          <w:rFonts w:asciiTheme="majorBidi" w:hAnsiTheme="majorBidi" w:cs="Angsana New"/>
          <w:spacing w:val="2"/>
          <w:cs/>
        </w:rPr>
        <w:br/>
      </w:r>
      <w:r w:rsidRPr="002C7E40">
        <w:rPr>
          <w:rFonts w:asciiTheme="majorBidi" w:hAnsiTheme="majorBidi" w:cs="Angsana New"/>
          <w:spacing w:val="2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755FC7" w:rsidRPr="002C7E40">
        <w:rPr>
          <w:rFonts w:asciiTheme="majorBidi" w:hAnsiTheme="majorBidi" w:cs="Angsana New"/>
          <w:spacing w:val="2"/>
          <w:cs/>
        </w:rPr>
        <w:br/>
      </w:r>
      <w:r w:rsidRPr="002C7E40">
        <w:rPr>
          <w:rFonts w:asciiTheme="majorBidi" w:hAnsiTheme="majorBidi" w:cs="Angsana New"/>
          <w:spacing w:val="2"/>
          <w:cs/>
        </w:rPr>
        <w:t>ทางการเง</w:t>
      </w:r>
      <w:r w:rsidRPr="002C7E40">
        <w:rPr>
          <w:rFonts w:asciiTheme="majorBidi" w:hAnsiTheme="majorBidi" w:cs="Angsana New" w:hint="cs"/>
          <w:spacing w:val="2"/>
          <w:cs/>
        </w:rPr>
        <w:t xml:space="preserve">ิน </w:t>
      </w:r>
      <w:r w:rsidRPr="002C7E40">
        <w:rPr>
          <w:rFonts w:asciiTheme="majorBidi" w:hAnsiTheme="majorBidi" w:cs="Angsana New"/>
          <w:spacing w:val="2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</w:t>
      </w:r>
      <w:r w:rsidR="00755FC7" w:rsidRPr="002C7E40">
        <w:rPr>
          <w:rFonts w:asciiTheme="majorBidi" w:hAnsiTheme="majorBidi" w:cs="Angsana New"/>
          <w:spacing w:val="2"/>
          <w:cs/>
        </w:rPr>
        <w:br/>
      </w:r>
      <w:r w:rsidRPr="002C7E40">
        <w:rPr>
          <w:rFonts w:asciiTheme="majorBidi" w:hAnsiTheme="majorBidi" w:cs="Angsana New"/>
          <w:spacing w:val="2"/>
          <w:cs/>
        </w:rPr>
        <w:t xml:space="preserve">ถูกจัดลำดับชั้นการวัดมูลค่ายุติธรรมอยู่ในระดับที่ </w:t>
      </w:r>
      <w:r w:rsidR="000630E3" w:rsidRPr="000630E3">
        <w:rPr>
          <w:rFonts w:asciiTheme="majorBidi" w:hAnsiTheme="majorBidi" w:cs="Angsana New"/>
          <w:spacing w:val="2"/>
        </w:rPr>
        <w:t>3</w:t>
      </w:r>
      <w:r w:rsidRPr="002C7E40">
        <w:rPr>
          <w:rFonts w:asciiTheme="majorBidi" w:hAnsiTheme="majorBidi" w:cs="Angsana New"/>
          <w:spacing w:val="2"/>
          <w:cs/>
        </w:rPr>
        <w:t xml:space="preserve"> ผลต่างดังกล่าวจะรับรู้เป็นรายการรอตัดบัญชีซึ่งจะรับรู้</w:t>
      </w:r>
      <w:r w:rsidR="00755FC7" w:rsidRPr="002C7E40">
        <w:rPr>
          <w:rFonts w:asciiTheme="majorBidi" w:hAnsiTheme="majorBidi" w:cs="Angsana New"/>
          <w:spacing w:val="2"/>
          <w:cs/>
        </w:rPr>
        <w:br/>
      </w:r>
      <w:r w:rsidRPr="002C7E40">
        <w:rPr>
          <w:rFonts w:asciiTheme="majorBidi" w:hAnsiTheme="majorBidi" w:cs="Angsana New"/>
          <w:spacing w:val="2"/>
          <w:cs/>
        </w:rPr>
        <w:t>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2D125F0" w14:textId="7DD0CE9C" w:rsidR="008D4813" w:rsidRPr="002C7E40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</w:rPr>
        <w:br w:type="page"/>
      </w:r>
    </w:p>
    <w:p w14:paraId="55DAE6C1" w14:textId="56C550B3" w:rsidR="00492C3A" w:rsidRPr="002C7E40" w:rsidRDefault="00492C3A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755FC7" w:rsidRPr="002C7E40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36BA0926" w14:textId="77777777" w:rsidR="002170F7" w:rsidRPr="002C7E40" w:rsidRDefault="002170F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DD5ABE" w14:textId="7DB567E6" w:rsidR="00715D17" w:rsidRPr="002C7E40" w:rsidRDefault="00715D17" w:rsidP="00715D1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การรับรู้รายได้ </w:t>
      </w:r>
    </w:p>
    <w:p w14:paraId="335FCFE0" w14:textId="77777777" w:rsidR="00715D17" w:rsidRPr="002C7E40" w:rsidRDefault="00715D17" w:rsidP="00715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362D16" w14:textId="2E549C38" w:rsidR="000C3E7F" w:rsidRPr="002C7E40" w:rsidRDefault="000C3E7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ค่าเช่า</w:t>
      </w:r>
      <w:r w:rsidR="008D3DB2" w:rsidRPr="002C7E40">
        <w:rPr>
          <w:rFonts w:asciiTheme="majorBidi" w:hAnsiTheme="majorBidi" w:cstheme="majorBidi"/>
          <w:i/>
          <w:iCs/>
          <w:sz w:val="30"/>
          <w:szCs w:val="30"/>
          <w:cs/>
        </w:rPr>
        <w:t>รับจากสัญญาเช่าดำเนินงาน</w:t>
      </w:r>
    </w:p>
    <w:p w14:paraId="166C6296" w14:textId="77777777" w:rsidR="000C3E7F" w:rsidRPr="002C7E40" w:rsidRDefault="000C3E7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0ED3CF" w14:textId="298B0882" w:rsidR="008D3DB2" w:rsidRPr="002C7E40" w:rsidRDefault="008D3DB2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2C7E40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C076E8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851E8A" w:rsidRPr="002C7E40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Pr="002C7E40">
        <w:rPr>
          <w:rFonts w:asciiTheme="majorBidi" w:hAnsiTheme="majorBidi" w:cstheme="majorBidi"/>
          <w:sz w:val="30"/>
          <w:szCs w:val="30"/>
          <w:cs/>
        </w:rPr>
        <w:t>ตามระยะเวลาที่ให้เช่า</w:t>
      </w:r>
    </w:p>
    <w:p w14:paraId="55D21E32" w14:textId="78DD3C20" w:rsidR="00D95ABD" w:rsidRPr="002C7E40" w:rsidRDefault="00D95ABD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969A23" w14:textId="161BCDB6" w:rsidR="004515FF" w:rsidRPr="002C7E40" w:rsidRDefault="00D95ABD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t>บริษัทหยุดรับรู้รายได้ค่าเช่าจากสัญญาเช่าดำเนินงานในกำไรหรือขาดทุนเมื่อลูกหนี้ตามสัญญาเช่าดำเนินงาน</w:t>
      </w:r>
      <w:r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ค้างชำระเกินกว่าสามเดือน</w:t>
      </w:r>
    </w:p>
    <w:p w14:paraId="43AF7BE2" w14:textId="77777777" w:rsidR="008D4813" w:rsidRPr="002C7E40" w:rsidRDefault="008D4813" w:rsidP="004515FF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BA09DE" w14:textId="219AF932" w:rsidR="0081569E" w:rsidRPr="002C7E40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รายได้จากสัญญาเช่า</w:t>
      </w:r>
      <w:r w:rsidRPr="002C7E40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เงินทุน</w:t>
      </w:r>
    </w:p>
    <w:p w14:paraId="10663CD2" w14:textId="5156C642" w:rsidR="0081569E" w:rsidRPr="002C7E40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00BCAE" w14:textId="3BF454FD" w:rsidR="0081569E" w:rsidRPr="002C7E40" w:rsidRDefault="0081569E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บริ</w:t>
      </w:r>
      <w:r w:rsidR="0010230A" w:rsidRPr="002C7E40">
        <w:rPr>
          <w:rFonts w:asciiTheme="majorBidi" w:hAnsiTheme="majorBidi" w:cstheme="majorBidi" w:hint="cs"/>
          <w:sz w:val="30"/>
          <w:szCs w:val="30"/>
          <w:cs/>
        </w:rPr>
        <w:t>ษั</w:t>
      </w:r>
      <w:r w:rsidRPr="002C7E40">
        <w:rPr>
          <w:rFonts w:asciiTheme="majorBidi" w:hAnsiTheme="majorBidi" w:cstheme="majorBidi"/>
          <w:sz w:val="30"/>
          <w:szCs w:val="30"/>
          <w:cs/>
        </w:rPr>
        <w:t>ทรับรู้รายได้จากสัญญาเช่าเงินทุนตามวิธีอัตราดอกเบี้ยที่แท้จริง</w:t>
      </w:r>
    </w:p>
    <w:p w14:paraId="6D1C9484" w14:textId="6231A980" w:rsidR="007655FF" w:rsidRPr="002C7E40" w:rsidRDefault="007655FF" w:rsidP="00B4269E">
      <w:pPr>
        <w:pStyle w:val="BodyText3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8B7B8A" w14:textId="099D333E" w:rsidR="001B09F1" w:rsidRPr="002C7E40" w:rsidRDefault="001B09F1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746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</w:t>
      </w:r>
      <w:r w:rsidR="00F14251" w:rsidRPr="0007746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</w:p>
    <w:p w14:paraId="79CD97D7" w14:textId="77777777" w:rsidR="004515FF" w:rsidRPr="002C7E40" w:rsidRDefault="004515FF" w:rsidP="004B70D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127219" w14:textId="0786977F" w:rsidR="001A0E95" w:rsidRPr="002C7E40" w:rsidRDefault="001A0E95" w:rsidP="001A0E95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/>
          <w:spacing w:val="-6"/>
        </w:rPr>
      </w:pPr>
      <w:r w:rsidRPr="00077464">
        <w:rPr>
          <w:rFonts w:asciiTheme="majorBidi" w:hAnsiTheme="majorBidi"/>
          <w:cs/>
        </w:rPr>
        <w:t>รายได้จากการขายสินทรัพย์ให้เช่าตามสัญญา</w:t>
      </w:r>
      <w:r w:rsidR="00987765" w:rsidRPr="00077464">
        <w:rPr>
          <w:rFonts w:asciiTheme="majorBidi" w:hAnsiTheme="majorBidi"/>
          <w:cs/>
        </w:rPr>
        <w:t>เช่าดำเนินงาน</w:t>
      </w:r>
      <w:r w:rsidR="004515FF" w:rsidRPr="00077464">
        <w:rPr>
          <w:rFonts w:asciiTheme="majorBidi" w:hAnsiTheme="majorBidi"/>
          <w:cs/>
        </w:rPr>
        <w:t>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</w:t>
      </w:r>
      <w:r w:rsidR="004515FF" w:rsidRPr="002C7E40">
        <w:rPr>
          <w:rFonts w:asciiTheme="majorBidi" w:hAnsiTheme="majorBidi"/>
          <w:cs/>
        </w:rPr>
        <w:t>ซึ่งไม่รวมจำนวนเงินที่เก็บแทนบุคคลที่สาม</w:t>
      </w:r>
      <w:r w:rsidR="004515FF" w:rsidRPr="002C7E40">
        <w:rPr>
          <w:rFonts w:asciiTheme="majorBidi" w:hAnsiTheme="majorBidi"/>
        </w:rPr>
        <w:t xml:space="preserve"> </w:t>
      </w:r>
      <w:r w:rsidR="004515FF" w:rsidRPr="002C7E40">
        <w:rPr>
          <w:rFonts w:asciiTheme="majorBidi" w:hAnsiTheme="majorBidi"/>
          <w:cs/>
        </w:rPr>
        <w:t>รายได้ที่รับรู้ไม่รวมภาษีมูลค่าเพิ่มหรือภาษีขายอื่นๆ</w:t>
      </w:r>
      <w:r w:rsidRPr="002C7E40">
        <w:rPr>
          <w:rFonts w:asciiTheme="majorBidi" w:hAnsiTheme="majorBidi" w:hint="cs"/>
          <w:cs/>
        </w:rPr>
        <w:t xml:space="preserve"> </w:t>
      </w:r>
      <w:r w:rsidR="004515FF" w:rsidRPr="002C7E40">
        <w:rPr>
          <w:rFonts w:asciiTheme="majorBidi" w:hAnsiTheme="majorBidi"/>
          <w:cs/>
        </w:rPr>
        <w:t>และแสดงสุทธิจากส่วนลดการค้าและส่วนลดตามปริมาณ</w:t>
      </w:r>
      <w:r w:rsidRPr="002C7E40">
        <w:rPr>
          <w:rFonts w:asciiTheme="majorBidi" w:hAnsiTheme="majorBidi" w:hint="cs"/>
          <w:cs/>
        </w:rPr>
        <w:t>โดย</w:t>
      </w:r>
      <w:r w:rsidRPr="002C7E40">
        <w:rPr>
          <w:rFonts w:asciiTheme="majorBidi" w:hAnsiTheme="majorBidi" w:cstheme="majorBidi" w:hint="cs"/>
          <w:spacing w:val="-6"/>
          <w:cs/>
        </w:rPr>
        <w:t>รับรู้ ณ วันที่มีการส่งมอบสินค้าให้กับลูกค้า</w:t>
      </w:r>
    </w:p>
    <w:p w14:paraId="6D5F63A8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2C6FF" w14:textId="77777777" w:rsidR="00F14251" w:rsidRPr="002C7E40" w:rsidRDefault="00F14251" w:rsidP="00B4269E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56F32D47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B23EF8" w14:textId="479B64B7" w:rsidR="004515FF" w:rsidRPr="002C7E40" w:rsidRDefault="00510283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รายได้อื่น</w:t>
      </w:r>
      <w:r w:rsidR="00CC68A2" w:rsidRPr="002C7E40">
        <w:rPr>
          <w:rFonts w:asciiTheme="majorBidi" w:hAnsiTheme="majorBidi" w:cstheme="majorBidi"/>
          <w:sz w:val="30"/>
          <w:szCs w:val="30"/>
          <w:cs/>
          <w:lang w:val="th-TH"/>
        </w:rPr>
        <w:t>จากการ</w:t>
      </w:r>
      <w:r w:rsidR="00CC68A2" w:rsidRPr="00077464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  <w:r w:rsidRPr="00077464">
        <w:rPr>
          <w:rFonts w:asciiTheme="majorBidi" w:hAnsiTheme="majorBidi" w:cstheme="majorBidi"/>
          <w:sz w:val="30"/>
          <w:szCs w:val="30"/>
          <w:cs/>
          <w:lang w:val="th-TH"/>
        </w:rPr>
        <w:t>บันทึ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กใน</w:t>
      </w:r>
      <w:r w:rsidR="00EC1453" w:rsidRPr="002C7E40">
        <w:rPr>
          <w:rFonts w:asciiTheme="majorBidi" w:hAnsiTheme="majorBidi" w:cstheme="majorBidi"/>
          <w:sz w:val="30"/>
          <w:szCs w:val="30"/>
          <w:cs/>
          <w:lang w:val="th-TH"/>
        </w:rPr>
        <w:t>กำไรหรือขาดทุน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ตามเกณฑ์คงค้าง</w:t>
      </w:r>
    </w:p>
    <w:p w14:paraId="2F3376FF" w14:textId="150816CC" w:rsidR="008D4813" w:rsidRPr="002C7E40" w:rsidRDefault="008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D7E811" w14:textId="69BACB7A" w:rsidR="004515FF" w:rsidRPr="002C7E40" w:rsidRDefault="004515FF" w:rsidP="004515FF">
      <w:pPr>
        <w:pStyle w:val="BodyText3"/>
        <w:numPr>
          <w:ilvl w:val="0"/>
          <w:numId w:val="35"/>
        </w:numPr>
        <w:tabs>
          <w:tab w:val="left" w:pos="540"/>
        </w:tabs>
        <w:spacing w:line="240" w:lineRule="auto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2C7E40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ยอดคงเหลือของสัญญา </w:t>
      </w:r>
    </w:p>
    <w:p w14:paraId="3E1CEB93" w14:textId="77777777" w:rsidR="004515FF" w:rsidRPr="002C7E40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</w:p>
    <w:p w14:paraId="66EEAB17" w14:textId="092AD721" w:rsidR="004515FF" w:rsidRPr="002C7E40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2C7E40">
        <w:rPr>
          <w:rFonts w:asciiTheme="majorBidi" w:hAnsiTheme="majorBidi" w:cs="Angsana New"/>
          <w:sz w:val="30"/>
          <w:szCs w:val="30"/>
          <w:cs/>
          <w:lang w:val="th-TH"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="00755FC7" w:rsidRPr="002C7E40">
        <w:rPr>
          <w:rFonts w:asciiTheme="majorBidi" w:hAnsiTheme="majorBidi" w:cs="Angsana New" w:hint="cs"/>
          <w:sz w:val="30"/>
          <w:szCs w:val="30"/>
          <w:cs/>
          <w:lang w:val="th-TH"/>
        </w:rPr>
        <w:t>บริษัทมีสิทธิที่ปราศจากเงื่อนไขในการได้รับสิ่งตอบแทน</w:t>
      </w:r>
    </w:p>
    <w:p w14:paraId="79F60047" w14:textId="04AE884D" w:rsidR="004515FF" w:rsidRPr="002C7E40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2C7E40">
        <w:rPr>
          <w:rFonts w:asciiTheme="majorBidi" w:hAnsiTheme="majorBidi" w:cs="Angsana New"/>
          <w:sz w:val="30"/>
          <w:szCs w:val="30"/>
          <w:cs/>
          <w:lang w:val="th-TH"/>
        </w:rPr>
        <w:lastRenderedPageBreak/>
        <w:t>หนี้สินที่เกิดจากสัญญา</w:t>
      </w:r>
      <w:r w:rsidR="00D14D38" w:rsidRPr="002C7E40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2C7E40">
        <w:rPr>
          <w:rFonts w:asciiTheme="majorBidi" w:hAnsiTheme="majorBidi" w:cs="Angsana New"/>
          <w:sz w:val="30"/>
          <w:szCs w:val="30"/>
          <w:cs/>
          <w:lang w:val="th-TH"/>
        </w:rPr>
        <w:t>เป็นภาระผูกพันที่จะต้องโอนสินค้าให้กับลูกค้า หนี้สินที่เกิดจากสัญญา</w:t>
      </w:r>
      <w:r w:rsidR="00D14D38" w:rsidRPr="002C7E40">
        <w:rPr>
          <w:rFonts w:asciiTheme="majorBidi" w:hAnsiTheme="majorBidi" w:cs="Angsana New" w:hint="cs"/>
          <w:sz w:val="30"/>
          <w:szCs w:val="30"/>
          <w:cs/>
          <w:lang w:val="th-TH"/>
        </w:rPr>
        <w:t>รวมถึงเงินรับล่วงหน้าจากลูกค้า</w:t>
      </w:r>
      <w:r w:rsidRPr="002C7E40">
        <w:rPr>
          <w:rFonts w:asciiTheme="majorBidi" w:hAnsiTheme="majorBidi" w:cs="Angsana New"/>
          <w:sz w:val="30"/>
          <w:szCs w:val="30"/>
          <w:cs/>
          <w:lang w:val="th-TH"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6D7589EB" w14:textId="77777777" w:rsidR="004515FF" w:rsidRPr="002C7E40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</w:p>
    <w:p w14:paraId="5138EC63" w14:textId="28CCB037" w:rsidR="004515FF" w:rsidRPr="002C7E40" w:rsidRDefault="004515FF" w:rsidP="004515FF">
      <w:pPr>
        <w:pStyle w:val="BodyText3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C7E40">
        <w:rPr>
          <w:rFonts w:asciiTheme="majorBidi" w:hAnsiTheme="majorBidi" w:cs="Angsana New"/>
          <w:sz w:val="30"/>
          <w:szCs w:val="30"/>
          <w:cs/>
          <w:lang w:val="th-TH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FD18116" w14:textId="666011B6" w:rsidR="004515FF" w:rsidRPr="002C7E40" w:rsidRDefault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EC32A19" w14:textId="2F3B73BB" w:rsidR="00095EDF" w:rsidRPr="002C7E40" w:rsidRDefault="00095EDF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="Angsana New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ดอกเบี้ย</w:t>
      </w:r>
    </w:p>
    <w:p w14:paraId="7032BBD3" w14:textId="77777777" w:rsidR="00095EDF" w:rsidRPr="002C7E40" w:rsidRDefault="00095EDF" w:rsidP="004515FF">
      <w:pPr>
        <w:spacing w:line="240" w:lineRule="auto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9CDB5" w14:textId="65071E17" w:rsidR="002C4DD3" w:rsidRPr="002C7E40" w:rsidRDefault="004515FF" w:rsidP="004515F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="Angsana New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755FC7" w:rsidRPr="002C7E40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2C7E40">
        <w:rPr>
          <w:rFonts w:asciiTheme="majorBidi" w:hAnsiTheme="majorBidi" w:cs="Angsana New"/>
          <w:sz w:val="30"/>
          <w:szCs w:val="30"/>
          <w:cs/>
          <w:lang w:bidi="th-TH"/>
        </w:rPr>
        <w:t xml:space="preserve"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</w:t>
      </w:r>
      <w:r w:rsidRPr="00077464">
        <w:rPr>
          <w:rFonts w:asciiTheme="majorBidi" w:hAnsiTheme="majorBidi" w:cs="Angsana New"/>
          <w:sz w:val="30"/>
          <w:szCs w:val="30"/>
          <w:cs/>
          <w:lang w:bidi="th-TH"/>
        </w:rPr>
        <w:t>ดอกเบี้ย</w:t>
      </w:r>
      <w:r w:rsidR="00CB24CB" w:rsidRPr="00077464">
        <w:rPr>
          <w:rFonts w:asciiTheme="majorBidi" w:hAnsiTheme="majorBidi" w:cs="Angsana New" w:hint="cs"/>
          <w:sz w:val="30"/>
          <w:szCs w:val="30"/>
          <w:cs/>
          <w:lang w:bidi="th-TH"/>
        </w:rPr>
        <w:t>รับ</w:t>
      </w:r>
      <w:r w:rsidRPr="002C7E40">
        <w:rPr>
          <w:rFonts w:asciiTheme="majorBidi" w:hAnsiTheme="majorBidi" w:cs="Angsana New"/>
          <w:sz w:val="30"/>
          <w:szCs w:val="30"/>
          <w:cs/>
          <w:lang w:bidi="th-TH"/>
        </w:rPr>
        <w:t>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</w:t>
      </w:r>
      <w:r w:rsidRPr="00077464">
        <w:rPr>
          <w:rFonts w:asciiTheme="majorBidi" w:hAnsiTheme="majorBidi" w:cs="Angsana New"/>
          <w:sz w:val="30"/>
          <w:szCs w:val="30"/>
          <w:cs/>
          <w:lang w:bidi="th-TH"/>
        </w:rPr>
        <w:t>ดอกเบี้ย</w:t>
      </w:r>
      <w:r w:rsidR="00CB24CB" w:rsidRPr="00077464">
        <w:rPr>
          <w:rFonts w:asciiTheme="majorBidi" w:hAnsiTheme="majorBidi" w:cs="Angsana New" w:hint="cs"/>
          <w:sz w:val="30"/>
          <w:szCs w:val="30"/>
          <w:cs/>
          <w:lang w:bidi="th-TH"/>
        </w:rPr>
        <w:t>รับ</w:t>
      </w:r>
      <w:r w:rsidRPr="002C7E40">
        <w:rPr>
          <w:rFonts w:asciiTheme="majorBidi" w:hAnsiTheme="majorBidi" w:cs="Angsana New"/>
          <w:sz w:val="30"/>
          <w:szCs w:val="30"/>
          <w:cs/>
          <w:lang w:bidi="th-TH"/>
        </w:rPr>
        <w:t>จะเปลี่ยนกลับไปคำนวณจากมูลค่าตามบัญชีขั้นต้นของสินทรัพย์</w:t>
      </w:r>
    </w:p>
    <w:p w14:paraId="797853F7" w14:textId="39F9614F" w:rsidR="002C4DD3" w:rsidRPr="002C7E40" w:rsidRDefault="002C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E21264" w14:textId="68545E1F" w:rsidR="00A563A2" w:rsidRPr="002C7E40" w:rsidRDefault="00A563A2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EE85A67" w14:textId="77777777" w:rsidR="003E3154" w:rsidRPr="002C7E40" w:rsidRDefault="003E315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1E4C16F" w14:textId="5E72A8AD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755FC7" w:rsidRPr="002C7E40">
        <w:rPr>
          <w:rFonts w:asciiTheme="majorBidi" w:hAnsiTheme="majorBidi"/>
          <w:sz w:val="30"/>
          <w:szCs w:val="30"/>
          <w:cs/>
        </w:rPr>
        <w:br/>
      </w:r>
      <w:r w:rsidRPr="002C7E40">
        <w:rPr>
          <w:rFonts w:asciiTheme="majorBidi" w:hAnsiTheme="majorBidi"/>
          <w:sz w:val="30"/>
          <w:szCs w:val="30"/>
          <w:cs/>
        </w:rPr>
        <w:t xml:space="preserve">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DD6803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C06C5" w14:textId="191D40AC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8CC7893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A8469" w14:textId="3E674365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6AF65DEC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E2644" w14:textId="58858AD9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="00755FC7" w:rsidRPr="002C7E40">
        <w:rPr>
          <w:rFonts w:asciiTheme="majorBidi" w:hAnsiTheme="majorBidi" w:hint="cs"/>
          <w:sz w:val="30"/>
          <w:szCs w:val="30"/>
          <w:cs/>
        </w:rPr>
        <w:t>ที่</w:t>
      </w:r>
      <w:r w:rsidRPr="002C7E40">
        <w:rPr>
          <w:rFonts w:asciiTheme="majorBidi" w:hAnsiTheme="majorBidi"/>
          <w:sz w:val="30"/>
          <w:szCs w:val="30"/>
          <w:cs/>
        </w:rPr>
        <w:t>รายงาน โดยใช้อัตราภาษีที่ประกาศใช้หรือที่คาดว่ามีผลบังคับใช้ ณ วันที่</w:t>
      </w:r>
      <w:r w:rsidR="0051084D" w:rsidRPr="002C7E40">
        <w:rPr>
          <w:rFonts w:asciiTheme="majorBidi" w:hAnsiTheme="majorBidi" w:hint="cs"/>
          <w:sz w:val="30"/>
          <w:szCs w:val="30"/>
          <w:cs/>
        </w:rPr>
        <w:t>รายงาน</w:t>
      </w:r>
    </w:p>
    <w:p w14:paraId="6A8EB82C" w14:textId="77777777" w:rsidR="004515FF" w:rsidRPr="002C7E40" w:rsidRDefault="004515FF" w:rsidP="0045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B4E5B" w14:textId="6B9A96C9" w:rsidR="002A6440" w:rsidRPr="002C7E40" w:rsidRDefault="004515FF" w:rsidP="00510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47FB9ED" w14:textId="77777777" w:rsidR="00FA4397" w:rsidRPr="002C7E40" w:rsidRDefault="00FA4397" w:rsidP="00FD0182">
      <w:pPr>
        <w:spacing w:line="240" w:lineRule="auto"/>
        <w:ind w:right="-108"/>
        <w:jc w:val="thaiDistribute"/>
        <w:rPr>
          <w:sz w:val="30"/>
          <w:szCs w:val="30"/>
        </w:rPr>
      </w:pPr>
    </w:p>
    <w:p w14:paraId="530C896C" w14:textId="56DB88BC" w:rsidR="00217C03" w:rsidRPr="002C7E40" w:rsidRDefault="00217C03" w:rsidP="005F08F2">
      <w:pPr>
        <w:pStyle w:val="a"/>
        <w:numPr>
          <w:ilvl w:val="0"/>
          <w:numId w:val="26"/>
        </w:numPr>
        <w:tabs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2300C349" w14:textId="77777777" w:rsidR="00217C03" w:rsidRPr="002C7E40" w:rsidRDefault="00217C03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8145F" w14:textId="0BD5BCCD" w:rsidR="004D7D47" w:rsidRPr="002C7E40" w:rsidRDefault="00217C03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2C7E40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</w:t>
      </w:r>
      <w:r w:rsidR="00C457AA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ส่วนใหญ่เป็น</w:t>
      </w:r>
      <w:r w:rsidR="001C2AD5" w:rsidRPr="002C7E40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 ต้นทุนทางการเงิน และสินทรัพย์ภาษีเงินได้รอการตัดบัญชี</w:t>
      </w:r>
    </w:p>
    <w:p w14:paraId="3DED50EB" w14:textId="77777777" w:rsidR="00755FC7" w:rsidRPr="002C7E40" w:rsidRDefault="00755FC7" w:rsidP="00755FC7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B6E2B3" w14:textId="6BFE4FE4" w:rsidR="00C3716F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5A0D8E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3716F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E23D52E" w14:textId="77777777" w:rsidR="00C3716F" w:rsidRPr="002C7E40" w:rsidRDefault="00C3716F" w:rsidP="00B4269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B60BC4" w14:textId="664A25B0" w:rsidR="00C3716F" w:rsidRPr="002C7E40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2C302B" w:rsidRPr="002C7E40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D473D3" w:rsidRPr="002C7E40">
        <w:rPr>
          <w:rFonts w:asciiTheme="majorBidi" w:hAnsiTheme="majorBidi" w:cstheme="majorBidi"/>
          <w:sz w:val="30"/>
          <w:szCs w:val="30"/>
          <w:cs/>
        </w:rPr>
        <w:t>และ</w:t>
      </w:r>
      <w:r w:rsidRPr="002C7E40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4D7D47" w:rsidRPr="002C7E40">
        <w:rPr>
          <w:rFonts w:asciiTheme="majorBidi" w:hAnsiTheme="majorBidi" w:cstheme="majorBidi" w:hint="cs"/>
          <w:sz w:val="30"/>
          <w:szCs w:val="30"/>
          <w:cs/>
        </w:rPr>
        <w:t xml:space="preserve"> รวมถึงรายการระหว่างกันที่มีนัยสำคัญกับบริษัทในระหว่างปี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มีดัง</w:t>
      </w:r>
      <w:r w:rsidR="004D7D47" w:rsidRPr="002C7E40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นี้ </w:t>
      </w:r>
    </w:p>
    <w:p w14:paraId="05EE580A" w14:textId="77777777" w:rsidR="00C3716F" w:rsidRPr="002C7E40" w:rsidRDefault="00C3716F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2118"/>
        <w:gridCol w:w="3264"/>
      </w:tblGrid>
      <w:tr w:rsidR="00C3716F" w:rsidRPr="002C7E40" w14:paraId="741C57A4" w14:textId="77777777" w:rsidTr="00CB24CB">
        <w:trPr>
          <w:trHeight w:val="15"/>
          <w:tblHeader/>
        </w:trPr>
        <w:tc>
          <w:tcPr>
            <w:tcW w:w="3888" w:type="dxa"/>
          </w:tcPr>
          <w:p w14:paraId="23B43899" w14:textId="77777777" w:rsidR="00C3716F" w:rsidRPr="002C7E40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</w:tcPr>
          <w:p w14:paraId="53EC0B90" w14:textId="2FE1AE1E" w:rsidR="00C3716F" w:rsidRPr="002C7E40" w:rsidRDefault="00C3716F" w:rsidP="007C50C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64" w:type="dxa"/>
          </w:tcPr>
          <w:p w14:paraId="2184862E" w14:textId="77777777" w:rsidR="00C3716F" w:rsidRPr="002C7E40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2C7E40" w14:paraId="20543AA0" w14:textId="77777777" w:rsidTr="00CB24CB">
        <w:trPr>
          <w:trHeight w:val="15"/>
        </w:trPr>
        <w:tc>
          <w:tcPr>
            <w:tcW w:w="3888" w:type="dxa"/>
          </w:tcPr>
          <w:p w14:paraId="7E5B32F9" w14:textId="77777777" w:rsidR="00254F66" w:rsidRPr="002C7E40" w:rsidRDefault="00254F66" w:rsidP="004F1FF6">
            <w:pPr>
              <w:spacing w:line="233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</w:tcPr>
          <w:p w14:paraId="0BBF792A" w14:textId="77777777" w:rsidR="00254F66" w:rsidRPr="002C7E40" w:rsidRDefault="00254F66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4B97F9BA" w14:textId="7C8F3EF7" w:rsidR="00254F66" w:rsidRPr="002C7E40" w:rsidRDefault="00254F66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81" w:right="-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="00CB24C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ต่างๆ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รายแรก และผู้ดำรงตำแหน่งเทียบเท่าผู้บริหารรายที่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ทุกราย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2C7E40" w14:paraId="6ADAA1F6" w14:textId="77777777" w:rsidTr="00CB24CB">
        <w:trPr>
          <w:trHeight w:val="15"/>
        </w:trPr>
        <w:tc>
          <w:tcPr>
            <w:tcW w:w="3888" w:type="dxa"/>
          </w:tcPr>
          <w:p w14:paraId="5A59CEBC" w14:textId="77777777" w:rsidR="000F3160" w:rsidRPr="002C7E40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3160" w:rsidRPr="002C7E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25CEE7E" w14:textId="77777777" w:rsidR="00C3716F" w:rsidRPr="002C7E40" w:rsidRDefault="00C3716F" w:rsidP="004F1FF6">
            <w:pPr>
              <w:spacing w:line="233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8" w:type="dxa"/>
          </w:tcPr>
          <w:p w14:paraId="02363CB5" w14:textId="77777777" w:rsidR="00C3716F" w:rsidRPr="002C7E40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75C39290" w14:textId="2ADEFC00" w:rsidR="00C3716F" w:rsidRPr="002C7E40" w:rsidRDefault="00C3716F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9" w:right="-103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D5C8F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C3716F" w:rsidRPr="002C7E40" w14:paraId="10704164" w14:textId="77777777" w:rsidTr="00CB24CB">
        <w:trPr>
          <w:trHeight w:val="15"/>
        </w:trPr>
        <w:tc>
          <w:tcPr>
            <w:tcW w:w="3888" w:type="dxa"/>
          </w:tcPr>
          <w:p w14:paraId="608450AD" w14:textId="77777777" w:rsidR="00C3716F" w:rsidRPr="002C7E40" w:rsidRDefault="00C3716F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2C7E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C7E4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(มหาชน)</w:t>
            </w:r>
          </w:p>
          <w:p w14:paraId="4F17F5DB" w14:textId="77777777" w:rsidR="00C3716F" w:rsidRPr="002C7E40" w:rsidRDefault="00C3716F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33" w:lineRule="auto"/>
              <w:ind w:left="252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</w:tcPr>
          <w:p w14:paraId="653FB9CF" w14:textId="77777777" w:rsidR="00C3716F" w:rsidRPr="002C7E40" w:rsidRDefault="00C3716F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58C81F93" w14:textId="6509895A" w:rsidR="00C3716F" w:rsidRPr="002C7E40" w:rsidRDefault="00C3716F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9" w:right="-10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D5C8F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 และ</w:t>
            </w:r>
            <w:r w:rsidR="00BD7269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FA555E" w:rsidRPr="002C7E40" w14:paraId="2C75859B" w14:textId="77777777" w:rsidTr="00CB24CB">
        <w:trPr>
          <w:trHeight w:val="15"/>
        </w:trPr>
        <w:tc>
          <w:tcPr>
            <w:tcW w:w="3888" w:type="dxa"/>
          </w:tcPr>
          <w:p w14:paraId="74B2F971" w14:textId="7B6D60F0" w:rsidR="00FA555E" w:rsidRPr="002C7E40" w:rsidRDefault="00FA555E" w:rsidP="004F1FF6">
            <w:pPr>
              <w:spacing w:line="233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</w:tcPr>
          <w:p w14:paraId="11185772" w14:textId="2E2CDBBD" w:rsidR="00FA555E" w:rsidRPr="002C7E40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6DDF5966" w14:textId="73CD14C8" w:rsidR="00FA555E" w:rsidRPr="002C7E40" w:rsidRDefault="00FA555E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9" w:right="-10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24C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ะมี</w:t>
            </w:r>
            <w:r w:rsidR="00CB24C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FA555E" w:rsidRPr="002C7E40" w14:paraId="339E19DB" w14:textId="77777777" w:rsidTr="00CB24CB">
        <w:trPr>
          <w:trHeight w:val="15"/>
        </w:trPr>
        <w:tc>
          <w:tcPr>
            <w:tcW w:w="3888" w:type="dxa"/>
          </w:tcPr>
          <w:p w14:paraId="3D895DE3" w14:textId="01E35ABC" w:rsidR="00FA555E" w:rsidRPr="002C7E40" w:rsidRDefault="00FA555E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59" w:right="-108" w:hanging="2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2015</w:t>
            </w:r>
            <w:r w:rsidRPr="002C7E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18" w:type="dxa"/>
          </w:tcPr>
          <w:p w14:paraId="59E3AF05" w14:textId="77777777" w:rsidR="00FA555E" w:rsidRPr="002C7E40" w:rsidRDefault="00FA555E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0EBE3FB1" w14:textId="0F579968" w:rsidR="00FA555E" w:rsidRPr="002C7E40" w:rsidRDefault="00B1131B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81" w:right="-1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226750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และผู้ถือหุ้นทางอ้อม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434994" w:rsidRPr="002C7E40" w14:paraId="5ED517D9" w14:textId="77777777" w:rsidTr="00CB24CB">
        <w:trPr>
          <w:trHeight w:val="15"/>
        </w:trPr>
        <w:tc>
          <w:tcPr>
            <w:tcW w:w="3888" w:type="dxa"/>
          </w:tcPr>
          <w:p w14:paraId="05F7DC1D" w14:textId="0656E997" w:rsidR="00434994" w:rsidRPr="002C7E40" w:rsidRDefault="0005664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59" w:right="-108" w:hanging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2118" w:type="dxa"/>
          </w:tcPr>
          <w:p w14:paraId="10C3F16C" w14:textId="0B62A625" w:rsidR="00434994" w:rsidRPr="002C7E40" w:rsidRDefault="00DB5AC9" w:rsidP="004F1FF6">
            <w:pPr>
              <w:spacing w:line="233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264" w:type="dxa"/>
          </w:tcPr>
          <w:p w14:paraId="48116824" w14:textId="75F67832" w:rsidR="00434994" w:rsidRPr="002C7E40" w:rsidRDefault="00DB5AC9" w:rsidP="00CB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81" w:right="-1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กรรมการและผู้ถือหุ้นทางอ้อมร่วมกัน</w:t>
            </w:r>
          </w:p>
        </w:tc>
      </w:tr>
    </w:tbl>
    <w:p w14:paraId="56152A8F" w14:textId="77777777" w:rsidR="00CE0B15" w:rsidRPr="002C7E40" w:rsidRDefault="00CE0B15" w:rsidP="00CE0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2C7E40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นโยบายการกำหนดราคาสำหรับรายการแต่ละประเภทมีดังต่อไปนี้</w:t>
      </w:r>
    </w:p>
    <w:p w14:paraId="050E96D4" w14:textId="77777777" w:rsidR="00CE0B15" w:rsidRPr="002C7E40" w:rsidRDefault="00CE0B15" w:rsidP="00CE0B1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3456"/>
        <w:gridCol w:w="5490"/>
      </w:tblGrid>
      <w:tr w:rsidR="00CE0B15" w:rsidRPr="002C7E40" w14:paraId="12783FD4" w14:textId="77777777" w:rsidTr="006C1002">
        <w:tc>
          <w:tcPr>
            <w:tcW w:w="3456" w:type="dxa"/>
          </w:tcPr>
          <w:p w14:paraId="1BBD058E" w14:textId="77777777" w:rsidR="00CE0B15" w:rsidRPr="002C7E40" w:rsidRDefault="00CE0B15" w:rsidP="006C1002">
            <w:pPr>
              <w:pStyle w:val="block"/>
              <w:spacing w:after="0" w:line="240" w:lineRule="auto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14:paraId="3D8AD774" w14:textId="77777777" w:rsidR="00CE0B15" w:rsidRPr="002C7E40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E0B15" w:rsidRPr="002C7E40" w14:paraId="303F37D9" w14:textId="77777777" w:rsidTr="006C1002">
        <w:tc>
          <w:tcPr>
            <w:tcW w:w="3456" w:type="dxa"/>
          </w:tcPr>
          <w:p w14:paraId="2A3574D2" w14:textId="2EA4F03E" w:rsidR="00CE0B15" w:rsidRPr="002C7E40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</w:t>
            </w:r>
            <w:r w:rsidR="00EC1D74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490" w:type="dxa"/>
          </w:tcPr>
          <w:p w14:paraId="5FCF56BB" w14:textId="77777777" w:rsidR="00CE0B15" w:rsidRPr="002C7E40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430343" w:rsidRPr="002C7E40" w14:paraId="520842F7" w14:textId="77777777" w:rsidTr="006C1002">
        <w:tc>
          <w:tcPr>
            <w:tcW w:w="3456" w:type="dxa"/>
          </w:tcPr>
          <w:p w14:paraId="3A4072FA" w14:textId="3BD110B4" w:rsidR="00430343" w:rsidRPr="002C7E40" w:rsidRDefault="00430343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รายได้จากสัญญาเช่าเงินทุน</w:t>
            </w:r>
          </w:p>
        </w:tc>
        <w:tc>
          <w:tcPr>
            <w:tcW w:w="5490" w:type="dxa"/>
          </w:tcPr>
          <w:p w14:paraId="5587B3C4" w14:textId="22C9C0CF" w:rsidR="00430343" w:rsidRPr="002C7E40" w:rsidRDefault="00430343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E0B15" w:rsidRPr="002C7E40" w14:paraId="3A410655" w14:textId="77777777" w:rsidTr="006C1002">
        <w:tc>
          <w:tcPr>
            <w:tcW w:w="3456" w:type="dxa"/>
          </w:tcPr>
          <w:p w14:paraId="173B0BC2" w14:textId="77777777" w:rsidR="00CE0B15" w:rsidRPr="002C7E40" w:rsidRDefault="00CE0B15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ค่าเบี้ยประกันภัยจ่าย</w:t>
            </w:r>
          </w:p>
        </w:tc>
        <w:tc>
          <w:tcPr>
            <w:tcW w:w="5490" w:type="dxa"/>
          </w:tcPr>
          <w:p w14:paraId="4F3EE0C0" w14:textId="77777777" w:rsidR="00CE0B15" w:rsidRPr="002C7E40" w:rsidRDefault="00CE0B15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9F7DF2" w:rsidRPr="002C7E40" w14:paraId="373BB271" w14:textId="77777777" w:rsidTr="006C1002">
        <w:tc>
          <w:tcPr>
            <w:tcW w:w="3456" w:type="dxa"/>
          </w:tcPr>
          <w:p w14:paraId="1B2AEEA9" w14:textId="2637B95F" w:rsidR="009F7DF2" w:rsidRPr="002C7E40" w:rsidRDefault="009F7DF2" w:rsidP="006C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5490" w:type="dxa"/>
          </w:tcPr>
          <w:p w14:paraId="591289C2" w14:textId="078DE664" w:rsidR="009F7DF2" w:rsidRPr="002C7E40" w:rsidRDefault="009F7DF2" w:rsidP="006C1002">
            <w:pPr>
              <w:pStyle w:val="block"/>
              <w:spacing w:after="0" w:line="240" w:lineRule="auto"/>
              <w:ind w:left="612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C7E40">
              <w:rPr>
                <w:rFonts w:asciiTheme="majorBidi" w:hAnsiTheme="majorBidi" w:cs="Angsana New"/>
                <w:sz w:val="30"/>
                <w:szCs w:val="30"/>
                <w:cs/>
                <w:lang w:eastAsia="en-US" w:bidi="th-TH"/>
              </w:rPr>
              <w:t>จำนวนทุนประกันตามกรมธรรม์ประกันภัย</w:t>
            </w:r>
          </w:p>
        </w:tc>
      </w:tr>
    </w:tbl>
    <w:p w14:paraId="7526228F" w14:textId="77777777" w:rsidR="007B7E80" w:rsidRPr="002C7E40" w:rsidRDefault="007B7E8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7D0452" w14:textId="220A031D" w:rsidR="004D7D47" w:rsidRPr="002C7E40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</w:t>
      </w:r>
      <w:r w:rsidR="00615146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ผู้บริหารสำคัญ</w:t>
      </w:r>
      <w:r w:rsidR="00E1753B" w:rsidRPr="002C7E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</w:t>
      </w:r>
      <w:r w:rsidR="00615146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</w:t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จการที่เกี่ยวข้องกัน</w:t>
      </w:r>
    </w:p>
    <w:p w14:paraId="40426A9E" w14:textId="77777777" w:rsidR="00C3716F" w:rsidRPr="002C7E40" w:rsidRDefault="00C3716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33"/>
        <w:gridCol w:w="270"/>
        <w:gridCol w:w="1260"/>
      </w:tblGrid>
      <w:tr w:rsidR="00345D98" w:rsidRPr="002C7E40" w14:paraId="4EFEEAA3" w14:textId="77777777" w:rsidTr="004F1FF6">
        <w:trPr>
          <w:trHeight w:val="85"/>
        </w:trPr>
        <w:tc>
          <w:tcPr>
            <w:tcW w:w="6597" w:type="dxa"/>
          </w:tcPr>
          <w:p w14:paraId="4F0102CB" w14:textId="3C6F6F5A" w:rsidR="00345D98" w:rsidRPr="002C7E40" w:rsidRDefault="004D7D47" w:rsidP="004D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3" w:type="dxa"/>
          </w:tcPr>
          <w:p w14:paraId="74D505F3" w14:textId="2EF45B1F" w:rsidR="00345D98" w:rsidRPr="002C7E40" w:rsidRDefault="000630E3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0" w:type="dxa"/>
          </w:tcPr>
          <w:p w14:paraId="2B52442C" w14:textId="77777777" w:rsidR="00345D98" w:rsidRPr="002C7E40" w:rsidRDefault="00345D98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0E206F" w14:textId="756917B8" w:rsidR="00345D98" w:rsidRPr="002C7E40" w:rsidRDefault="000630E3" w:rsidP="00B4269E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45D98" w:rsidRPr="002C7E40" w14:paraId="59BC8264" w14:textId="77777777" w:rsidTr="004F1FF6">
        <w:tc>
          <w:tcPr>
            <w:tcW w:w="6597" w:type="dxa"/>
          </w:tcPr>
          <w:p w14:paraId="247C3E6B" w14:textId="77777777" w:rsidR="00345D98" w:rsidRPr="002C7E40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763" w:type="dxa"/>
            <w:gridSpan w:val="3"/>
          </w:tcPr>
          <w:p w14:paraId="4D73421F" w14:textId="77777777" w:rsidR="00345D98" w:rsidRPr="002C7E40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2C7E40" w14:paraId="54FB928C" w14:textId="77777777" w:rsidTr="004F1FF6">
        <w:tc>
          <w:tcPr>
            <w:tcW w:w="6597" w:type="dxa"/>
          </w:tcPr>
          <w:p w14:paraId="2FE31C15" w14:textId="77777777" w:rsidR="00345D98" w:rsidRPr="002C7E40" w:rsidRDefault="00345D98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6B91EBB" w14:textId="77777777" w:rsidR="00345D98" w:rsidRPr="002C7E40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C23F" w14:textId="77777777" w:rsidR="00345D98" w:rsidRPr="002C7E40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14F4AF" w14:textId="77777777" w:rsidR="00345D98" w:rsidRPr="002C7E40" w:rsidRDefault="00345D9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640D" w:rsidRPr="002C7E40" w14:paraId="549A043E" w14:textId="77777777" w:rsidTr="0056531F">
        <w:tc>
          <w:tcPr>
            <w:tcW w:w="6597" w:type="dxa"/>
          </w:tcPr>
          <w:p w14:paraId="5231EECF" w14:textId="51F0E9BA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ดำเนินงาน</w:t>
            </w:r>
          </w:p>
        </w:tc>
        <w:tc>
          <w:tcPr>
            <w:tcW w:w="1233" w:type="dxa"/>
          </w:tcPr>
          <w:p w14:paraId="60A34EE4" w14:textId="6401243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43CA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0" w:type="dxa"/>
          </w:tcPr>
          <w:p w14:paraId="74167CE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2C8B2" w14:textId="30C0EA9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71640D" w:rsidRPr="002C7E40" w14:paraId="7E33B4DD" w14:textId="77777777" w:rsidTr="004F1FF6">
        <w:tc>
          <w:tcPr>
            <w:tcW w:w="6597" w:type="dxa"/>
          </w:tcPr>
          <w:p w14:paraId="306FCB7B" w14:textId="43CBC6D4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33" w:type="dxa"/>
          </w:tcPr>
          <w:p w14:paraId="4BDE08DF" w14:textId="186E6C2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3CA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20072F0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A3D51E" w14:textId="1BA53282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71640D" w:rsidRPr="002C7E40" w14:paraId="607CB948" w14:textId="77777777" w:rsidTr="004F1FF6">
        <w:tc>
          <w:tcPr>
            <w:tcW w:w="6597" w:type="dxa"/>
          </w:tcPr>
          <w:p w14:paraId="7FF80BB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33" w:type="dxa"/>
          </w:tcPr>
          <w:p w14:paraId="69E6D45B" w14:textId="38D43A5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43CA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270" w:type="dxa"/>
          </w:tcPr>
          <w:p w14:paraId="576D959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2102589" w14:textId="6A5BD3D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9F7DF2" w:rsidRPr="002C7E40" w14:paraId="646D6570" w14:textId="77777777" w:rsidTr="001D76B1">
        <w:tc>
          <w:tcPr>
            <w:tcW w:w="6597" w:type="dxa"/>
          </w:tcPr>
          <w:p w14:paraId="7542E059" w14:textId="3D64EE9E" w:rsidR="009F7DF2" w:rsidRPr="002C7E40" w:rsidRDefault="009F7DF2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ค่าสินไหมทดแทน</w:t>
            </w:r>
          </w:p>
        </w:tc>
        <w:tc>
          <w:tcPr>
            <w:tcW w:w="1233" w:type="dxa"/>
          </w:tcPr>
          <w:p w14:paraId="21A5B6E9" w14:textId="780A28E0" w:rsidR="009F7DF2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A3B1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6D66D6CB" w14:textId="77777777" w:rsidR="009F7DF2" w:rsidRPr="002C7E40" w:rsidRDefault="009F7DF2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D4B14E5" w14:textId="7933ABB6" w:rsidR="009F7DF2" w:rsidRPr="002C7E40" w:rsidRDefault="00535671" w:rsidP="006B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DCE80F" w14:textId="77777777" w:rsidR="00497933" w:rsidRPr="002C7E40" w:rsidRDefault="00497933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BF4650" w14:textId="77777777" w:rsidR="004569A7" w:rsidRPr="002C7E40" w:rsidRDefault="004569A7" w:rsidP="00B426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2C7E40" w14:paraId="1A9D056A" w14:textId="77777777" w:rsidTr="004F1FF6">
        <w:tc>
          <w:tcPr>
            <w:tcW w:w="6570" w:type="dxa"/>
          </w:tcPr>
          <w:p w14:paraId="65004A2C" w14:textId="24B43BA8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นของพนักงาน </w:t>
            </w:r>
            <w:r w:rsidRPr="002C7E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572A76D0" w14:textId="1968A39F" w:rsidR="00637B1C" w:rsidRPr="002C7E40" w:rsidRDefault="000630E3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131CFAEF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34F7B" w14:textId="488946FD" w:rsidR="00637B1C" w:rsidRPr="002C7E40" w:rsidRDefault="000630E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637B1C" w:rsidRPr="002C7E40" w14:paraId="1935B7B6" w14:textId="77777777" w:rsidTr="004F1FF6">
        <w:tc>
          <w:tcPr>
            <w:tcW w:w="6570" w:type="dxa"/>
          </w:tcPr>
          <w:p w14:paraId="14E58449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090A7" w14:textId="0A61972D" w:rsidR="00637B1C" w:rsidRPr="002C7E40" w:rsidRDefault="000630E3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4A8A2FFB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5F9DCE" w14:textId="335BC6F3" w:rsidR="00637B1C" w:rsidRPr="002C7E40" w:rsidRDefault="000630E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637B1C" w:rsidRPr="002C7E40" w14:paraId="21D08B9C" w14:textId="77777777" w:rsidTr="004F1FF6">
        <w:tc>
          <w:tcPr>
            <w:tcW w:w="6570" w:type="dxa"/>
          </w:tcPr>
          <w:p w14:paraId="3CD58CB8" w14:textId="537967D1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2C7E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4533F" w14:textId="19F81E53" w:rsidR="00637B1C" w:rsidRPr="002C7E40" w:rsidRDefault="000630E3" w:rsidP="00C8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D441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5A7A8103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B423DD" w14:textId="2D4D6A8A" w:rsidR="00637B1C" w:rsidRPr="002C7E40" w:rsidRDefault="000630E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</w:tr>
    </w:tbl>
    <w:p w14:paraId="513E65AA" w14:textId="210F2700" w:rsidR="0017073A" w:rsidRPr="002C7E40" w:rsidRDefault="0017073A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A4BFC" w14:textId="77777777" w:rsidR="0018517B" w:rsidRPr="002C7E40" w:rsidRDefault="0018517B">
      <w:r w:rsidRPr="002C7E40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36"/>
        <w:gridCol w:w="1294"/>
      </w:tblGrid>
      <w:tr w:rsidR="00637B1C" w:rsidRPr="002C7E40" w14:paraId="66B27297" w14:textId="77777777" w:rsidTr="004F1FF6">
        <w:trPr>
          <w:tblHeader/>
        </w:trPr>
        <w:tc>
          <w:tcPr>
            <w:tcW w:w="6570" w:type="dxa"/>
          </w:tcPr>
          <w:p w14:paraId="3B133D7B" w14:textId="4CFBB0E2" w:rsidR="00637B1C" w:rsidRPr="002C7E40" w:rsidRDefault="004E6D07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ยอดคงเหลือ</w:t>
            </w:r>
            <w:r w:rsidR="00F76EC7" w:rsidRPr="002C7E4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กับกิจการที่เกี่ยวข้องกัน 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</w:tcPr>
          <w:p w14:paraId="6C2A6B60" w14:textId="447CFF4A" w:rsidR="00637B1C" w:rsidRPr="002C7E40" w:rsidRDefault="000630E3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36" w:type="dxa"/>
          </w:tcPr>
          <w:p w14:paraId="32663DF5" w14:textId="77777777" w:rsidR="00637B1C" w:rsidRPr="002C7E40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1763B20E" w14:textId="3F0FCBA8" w:rsidR="00637B1C" w:rsidRPr="002C7E40" w:rsidRDefault="000630E3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37B1C" w:rsidRPr="002C7E40" w14:paraId="0E2D71AB" w14:textId="77777777" w:rsidTr="004F1FF6">
        <w:trPr>
          <w:tblHeader/>
        </w:trPr>
        <w:tc>
          <w:tcPr>
            <w:tcW w:w="6570" w:type="dxa"/>
          </w:tcPr>
          <w:p w14:paraId="66E2EAD6" w14:textId="77777777" w:rsidR="00637B1C" w:rsidRPr="002C7E40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2A5807BC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343" w:rsidRPr="002C7E40" w14:paraId="763B1FD1" w14:textId="77777777" w:rsidTr="004F1FF6">
        <w:tc>
          <w:tcPr>
            <w:tcW w:w="6570" w:type="dxa"/>
          </w:tcPr>
          <w:p w14:paraId="56A12796" w14:textId="23D0A0DE" w:rsidR="00430343" w:rsidRPr="002C7E40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7F789CC6" w14:textId="77777777" w:rsidR="00430343" w:rsidRPr="002C7E40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35EBA" w14:textId="77777777" w:rsidR="00430343" w:rsidRPr="002C7E40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4F5D6B7" w14:textId="77777777" w:rsidR="00430343" w:rsidRPr="002C7E40" w:rsidRDefault="00430343" w:rsidP="00430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640D" w:rsidRPr="002C7E40" w14:paraId="38CD67C9" w14:textId="77777777" w:rsidTr="003366F2">
        <w:tc>
          <w:tcPr>
            <w:tcW w:w="6570" w:type="dxa"/>
          </w:tcPr>
          <w:p w14:paraId="55407FFF" w14:textId="35F3A973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2015</w:t>
            </w:r>
            <w:r w:rsidRPr="002C7E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67B4935" w14:textId="02C28F34" w:rsidR="0071640D" w:rsidRPr="002C7E40" w:rsidRDefault="00D441EC" w:rsidP="006B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B43B7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75AFDF5" w14:textId="5082EAA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71640D" w:rsidRPr="002C7E40" w14:paraId="599E4577" w14:textId="77777777" w:rsidTr="004F1FF6">
        <w:tc>
          <w:tcPr>
            <w:tcW w:w="6570" w:type="dxa"/>
          </w:tcPr>
          <w:p w14:paraId="3B13644F" w14:textId="1D3024F2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1FBFFD1" w14:textId="7387319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6B91DBF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AFF030" w14:textId="6FC09827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CB24CB" w:rsidRPr="002C7E40" w14:paraId="44DDF585" w14:textId="77777777" w:rsidTr="004F1FF6">
        <w:tc>
          <w:tcPr>
            <w:tcW w:w="6570" w:type="dxa"/>
          </w:tcPr>
          <w:p w14:paraId="6DDCDC25" w14:textId="77777777" w:rsidR="00CB24CB" w:rsidRPr="002C7E40" w:rsidRDefault="00CB24CB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CF67266" w14:textId="77777777" w:rsidR="00CB24CB" w:rsidRPr="002C7E40" w:rsidRDefault="00CB24CB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F8FBE" w14:textId="77777777" w:rsidR="00CB24CB" w:rsidRPr="002C7E40" w:rsidRDefault="00CB24CB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8A39F4" w14:textId="77777777" w:rsidR="00CB24CB" w:rsidRPr="002C7E40" w:rsidRDefault="00CB24CB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174028BE" w14:textId="77777777" w:rsidTr="004F1FF6">
        <w:tc>
          <w:tcPr>
            <w:tcW w:w="6570" w:type="dxa"/>
          </w:tcPr>
          <w:p w14:paraId="3F599730" w14:textId="3CB16D0C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6B09D0C5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B089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0A50F1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3494E23D" w14:textId="77777777" w:rsidTr="003366F2">
        <w:tc>
          <w:tcPr>
            <w:tcW w:w="6570" w:type="dxa"/>
          </w:tcPr>
          <w:p w14:paraId="1367B686" w14:textId="25394E41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2015</w:t>
            </w:r>
            <w:r w:rsidRPr="002C7E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CD200AF" w14:textId="328AD658" w:rsidR="0071640D" w:rsidRPr="002C7E40" w:rsidRDefault="00D441EC" w:rsidP="006B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70F06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C43793" w14:textId="30213186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0F1E9EAE" w14:textId="77777777" w:rsidTr="004F1FF6">
        <w:tc>
          <w:tcPr>
            <w:tcW w:w="6570" w:type="dxa"/>
          </w:tcPr>
          <w:p w14:paraId="694ADDD5" w14:textId="41B867E4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782D2A50" w14:textId="42EACEA7" w:rsidR="0071640D" w:rsidRPr="002C7E40" w:rsidRDefault="00D441EC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BD3B8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1A12BEB" w14:textId="132B0192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6D024AEA" w14:textId="77777777" w:rsidTr="004F1FF6">
        <w:tc>
          <w:tcPr>
            <w:tcW w:w="6570" w:type="dxa"/>
          </w:tcPr>
          <w:p w14:paraId="4EB7FDD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39256D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9090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7C5CD5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640D" w:rsidRPr="002C7E40" w14:paraId="36DE7DDA" w14:textId="77777777" w:rsidTr="004F1FF6">
        <w:tc>
          <w:tcPr>
            <w:tcW w:w="6570" w:type="dxa"/>
          </w:tcPr>
          <w:p w14:paraId="006E73B5" w14:textId="33E160F0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28599E4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9D42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6EB95C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640D" w:rsidRPr="002C7E40" w14:paraId="5E396492" w14:textId="77777777" w:rsidTr="004F1FF6">
        <w:tc>
          <w:tcPr>
            <w:tcW w:w="6570" w:type="dxa"/>
          </w:tcPr>
          <w:p w14:paraId="108EE203" w14:textId="4580DAD1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548145BC" w14:textId="2ECF361C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14:paraId="7E5D236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24D62D" w14:textId="7E28A02A" w:rsidR="0071640D" w:rsidRPr="002C7E40" w:rsidRDefault="000630E3" w:rsidP="0094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130F27" w:rsidRPr="002C7E40" w14:paraId="2DE6FA21" w14:textId="77777777" w:rsidTr="004F1FF6">
        <w:tc>
          <w:tcPr>
            <w:tcW w:w="6570" w:type="dxa"/>
          </w:tcPr>
          <w:p w14:paraId="15DF7FA0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A2FC909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022AE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7F40D4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F27" w:rsidRPr="002C7E40" w14:paraId="4E621DD6" w14:textId="77777777" w:rsidTr="004F1FF6">
        <w:tc>
          <w:tcPr>
            <w:tcW w:w="6570" w:type="dxa"/>
          </w:tcPr>
          <w:p w14:paraId="25EED5FA" w14:textId="6A06E20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 - ค่าสินไหมทดแทน</w:t>
            </w:r>
          </w:p>
        </w:tc>
        <w:tc>
          <w:tcPr>
            <w:tcW w:w="1260" w:type="dxa"/>
          </w:tcPr>
          <w:p w14:paraId="569394D0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0C3DB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268FA9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F27" w:rsidRPr="002C7E40" w14:paraId="1DAC494E" w14:textId="77777777" w:rsidTr="00CA3B1D">
        <w:tc>
          <w:tcPr>
            <w:tcW w:w="6570" w:type="dxa"/>
          </w:tcPr>
          <w:p w14:paraId="6579089B" w14:textId="2E336004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เมืองไทยประกันภัย จำกัด (มหาชน)</w:t>
            </w:r>
          </w:p>
        </w:tc>
        <w:tc>
          <w:tcPr>
            <w:tcW w:w="1260" w:type="dxa"/>
          </w:tcPr>
          <w:p w14:paraId="6F4C1432" w14:textId="1B7320EA" w:rsidR="00130F27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A3B1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54AFC5F6" w14:textId="77777777" w:rsidR="00130F27" w:rsidRPr="002C7E40" w:rsidRDefault="00130F2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4A5BAF" w14:textId="4732C252" w:rsidR="00130F27" w:rsidRPr="002C7E40" w:rsidRDefault="00CA3B1D" w:rsidP="006B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40D" w:rsidRPr="002C7E40" w14:paraId="655654F2" w14:textId="77777777" w:rsidTr="004F1FF6">
        <w:tc>
          <w:tcPr>
            <w:tcW w:w="6570" w:type="dxa"/>
          </w:tcPr>
          <w:p w14:paraId="79CBFFF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226CDF1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7671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FB0E0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764897B2" w14:textId="77777777" w:rsidTr="004F1FF6">
        <w:tc>
          <w:tcPr>
            <w:tcW w:w="6570" w:type="dxa"/>
          </w:tcPr>
          <w:p w14:paraId="24AA7D66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B997185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4CF6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B4DB2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58D80E8D" w14:textId="77777777" w:rsidTr="004F1FF6">
        <w:tc>
          <w:tcPr>
            <w:tcW w:w="6570" w:type="dxa"/>
          </w:tcPr>
          <w:p w14:paraId="59F085C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B48A503" w14:textId="61A2CE7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36" w:type="dxa"/>
          </w:tcPr>
          <w:p w14:paraId="2CEF6B1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ECF74C" w14:textId="7DE4CFA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71640D" w:rsidRPr="002C7E40" w14:paraId="20910764" w14:textId="77777777" w:rsidTr="004F1FF6">
        <w:tc>
          <w:tcPr>
            <w:tcW w:w="6570" w:type="dxa"/>
          </w:tcPr>
          <w:p w14:paraId="73B31F7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9CA4BA8" w14:textId="6DB3A03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5258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20C52D9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72F796" w14:textId="4CDCE6E7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A52587" w:rsidRPr="002C7E40" w14:paraId="18646B6B" w14:textId="77777777" w:rsidTr="003366F2">
        <w:tc>
          <w:tcPr>
            <w:tcW w:w="6570" w:type="dxa"/>
          </w:tcPr>
          <w:p w14:paraId="61913A53" w14:textId="06E261F2" w:rsidR="00A52587" w:rsidRPr="002C7E40" w:rsidRDefault="00A5258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 เมืองไทย กรุ๊ป โฮลดิ้ง จำกัด</w:t>
            </w:r>
          </w:p>
        </w:tc>
        <w:tc>
          <w:tcPr>
            <w:tcW w:w="1260" w:type="dxa"/>
          </w:tcPr>
          <w:p w14:paraId="1B775D6B" w14:textId="4F59C001" w:rsidR="00A52587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7074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236" w:type="dxa"/>
          </w:tcPr>
          <w:p w14:paraId="4D478E7D" w14:textId="77777777" w:rsidR="00A52587" w:rsidRPr="002C7E40" w:rsidRDefault="00A52587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32293A" w14:textId="300ED1AE" w:rsidR="00A52587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7074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71640D" w:rsidRPr="002C7E40" w14:paraId="7FA1285F" w14:textId="77777777" w:rsidTr="004F1FF6">
        <w:tc>
          <w:tcPr>
            <w:tcW w:w="6570" w:type="dxa"/>
          </w:tcPr>
          <w:p w14:paraId="76D54F42" w14:textId="5308BC89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E7F3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2BAD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76B8E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55562654" w14:textId="77777777" w:rsidTr="004F1FF6">
        <w:tc>
          <w:tcPr>
            <w:tcW w:w="6570" w:type="dxa"/>
          </w:tcPr>
          <w:p w14:paraId="6496C14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0681382E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4F476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330BB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338431F6" w14:textId="77777777" w:rsidTr="004F1FF6">
        <w:tc>
          <w:tcPr>
            <w:tcW w:w="6570" w:type="dxa"/>
          </w:tcPr>
          <w:p w14:paraId="6509481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60" w:type="dxa"/>
          </w:tcPr>
          <w:p w14:paraId="301FA9EB" w14:textId="59D17C15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49C6771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D445BC" w14:textId="2B55D8D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</w:tr>
    </w:tbl>
    <w:p w14:paraId="1A9E3FC5" w14:textId="13C58FF4" w:rsidR="001D036D" w:rsidRPr="001178E2" w:rsidRDefault="001D0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634A335" w14:textId="14B6113D" w:rsidR="005D1427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A0D8E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5D1427" w:rsidRPr="002C7E40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C662FF3" w14:textId="77777777" w:rsidR="0012421B" w:rsidRPr="002C7E40" w:rsidRDefault="0012421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637B1C" w:rsidRPr="002C7E40" w14:paraId="70BE4F55" w14:textId="77777777" w:rsidTr="004F1FF6">
        <w:tc>
          <w:tcPr>
            <w:tcW w:w="6570" w:type="dxa"/>
          </w:tcPr>
          <w:p w14:paraId="574A5551" w14:textId="77777777" w:rsidR="00637B1C" w:rsidRPr="002C7E40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9B7EEAC" w14:textId="3776E000" w:rsidR="00637B1C" w:rsidRPr="002C7E40" w:rsidRDefault="000630E3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0" w:type="dxa"/>
          </w:tcPr>
          <w:p w14:paraId="004C2C0F" w14:textId="77777777" w:rsidR="00637B1C" w:rsidRPr="002C7E40" w:rsidRDefault="00637B1C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542DA53" w14:textId="2B4D905A" w:rsidR="00637B1C" w:rsidRPr="002C7E40" w:rsidRDefault="000630E3" w:rsidP="00637B1C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37B1C" w:rsidRPr="002C7E40" w14:paraId="6799B7AD" w14:textId="77777777" w:rsidTr="004F1FF6">
        <w:tc>
          <w:tcPr>
            <w:tcW w:w="6570" w:type="dxa"/>
          </w:tcPr>
          <w:p w14:paraId="4FF66C65" w14:textId="77777777" w:rsidR="00637B1C" w:rsidRPr="002C7E40" w:rsidRDefault="00637B1C" w:rsidP="00637B1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3BA943C5" w14:textId="77777777" w:rsidR="00637B1C" w:rsidRPr="002C7E40" w:rsidRDefault="00637B1C" w:rsidP="0063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5A18A4B2" w14:textId="77777777" w:rsidTr="004F1FF6">
        <w:tc>
          <w:tcPr>
            <w:tcW w:w="6570" w:type="dxa"/>
          </w:tcPr>
          <w:p w14:paraId="0F286342" w14:textId="77777777" w:rsidR="0071640D" w:rsidRPr="002C7E40" w:rsidRDefault="0071640D" w:rsidP="0071640D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เงินสดในมือ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B7494AD" w14:textId="685E048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2785F1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45EE1" w14:textId="13BF419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71640D" w:rsidRPr="002C7E40" w14:paraId="7143267C" w14:textId="77777777" w:rsidTr="004F1FF6">
        <w:tc>
          <w:tcPr>
            <w:tcW w:w="6570" w:type="dxa"/>
          </w:tcPr>
          <w:p w14:paraId="7E731B06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0E0B7A2" w14:textId="0C5CAD99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67F17E7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D9969" w14:textId="0824A47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71640D" w:rsidRPr="002C7E40" w14:paraId="4E0A8223" w14:textId="77777777" w:rsidTr="004F1FF6">
        <w:tc>
          <w:tcPr>
            <w:tcW w:w="6570" w:type="dxa"/>
          </w:tcPr>
          <w:p w14:paraId="38285EFB" w14:textId="1A7CD8AB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FD08771" w14:textId="16631F4C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D441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7DE8E61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02439" w14:textId="3700F519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71640D" w:rsidRPr="002C7E40" w14:paraId="027EAA03" w14:textId="77777777" w:rsidTr="004F1FF6">
        <w:tc>
          <w:tcPr>
            <w:tcW w:w="6570" w:type="dxa"/>
          </w:tcPr>
          <w:p w14:paraId="042F540E" w14:textId="77777777" w:rsidR="0071640D" w:rsidRPr="002C7E40" w:rsidRDefault="0071640D" w:rsidP="0071640D">
            <w:pPr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860AC" w14:textId="50DA306F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D441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0A617A2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90C6D" w14:textId="6907CEA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</w:tbl>
    <w:p w14:paraId="4AB33BC0" w14:textId="44A38445" w:rsidR="00D12DF8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D12DF8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D12DF8" w:rsidRPr="000774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ลูกหนี้ตามสัญญาเช่าดำเนินงาน</w:t>
      </w:r>
    </w:p>
    <w:p w14:paraId="590805BF" w14:textId="3127E5DE" w:rsidR="00E616D1" w:rsidRPr="001178E2" w:rsidRDefault="00E616D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12A08" w:rsidRPr="002C7E40" w14:paraId="6DEF6105" w14:textId="77777777">
        <w:tc>
          <w:tcPr>
            <w:tcW w:w="5310" w:type="dxa"/>
          </w:tcPr>
          <w:p w14:paraId="7C4D8ECD" w14:textId="77777777" w:rsidR="00E12A08" w:rsidRPr="002C7E40" w:rsidRDefault="00E12A08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66C5113" w14:textId="77777777" w:rsidR="00E12A08" w:rsidRPr="002C7E40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446F1075" w14:textId="619E6F64" w:rsidR="00E12A08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D72813" w14:textId="77777777" w:rsidR="00E12A08" w:rsidRPr="002C7E40" w:rsidRDefault="00E1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0295D5C" w14:textId="6F0B474D" w:rsidR="00E12A08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12A08" w:rsidRPr="002C7E40" w14:paraId="44FC750C" w14:textId="77777777">
        <w:tc>
          <w:tcPr>
            <w:tcW w:w="5310" w:type="dxa"/>
          </w:tcPr>
          <w:p w14:paraId="1369EB6A" w14:textId="77777777" w:rsidR="00E12A08" w:rsidRPr="002C7E40" w:rsidRDefault="00E12A08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8F8E1" w14:textId="77777777" w:rsidR="00E12A08" w:rsidRPr="002C7E40" w:rsidRDefault="00E12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78F0B27E" w14:textId="77777777" w:rsidR="00E12A08" w:rsidRPr="002C7E40" w:rsidRDefault="00E12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22F8D132" w14:textId="77777777">
        <w:tc>
          <w:tcPr>
            <w:tcW w:w="5310" w:type="dxa"/>
            <w:hideMark/>
          </w:tcPr>
          <w:p w14:paraId="24232F25" w14:textId="7D89B408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74D4537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3D355" w14:textId="1BA8294A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99</w:t>
            </w:r>
            <w:r w:rsidR="00122693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121F0D2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8E151" w14:textId="083FFAC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108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71640D" w:rsidRPr="002C7E40" w14:paraId="41990819" w14:textId="77777777">
        <w:tc>
          <w:tcPr>
            <w:tcW w:w="5310" w:type="dxa"/>
            <w:hideMark/>
          </w:tcPr>
          <w:p w14:paraId="3E7E2CC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98992D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1DCF9" w14:textId="10A614C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72</w:t>
            </w:r>
            <w:r w:rsidR="00122693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77172B2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DE4F67" w14:textId="7A77FF67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72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71640D" w:rsidRPr="002C7E40" w14:paraId="7DD1E317" w14:textId="77777777">
        <w:tc>
          <w:tcPr>
            <w:tcW w:w="5310" w:type="dxa"/>
          </w:tcPr>
          <w:p w14:paraId="26D86D3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7E2B16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BD38ED" w14:textId="08455E7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="00122693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</w:tcPr>
          <w:p w14:paraId="2C3DBAE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374153" w14:textId="006AE8D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="0071640D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</w:tr>
      <w:tr w:rsidR="0071640D" w:rsidRPr="002C7E40" w14:paraId="699457FF" w14:textId="77777777">
        <w:tc>
          <w:tcPr>
            <w:tcW w:w="5310" w:type="dxa"/>
            <w:hideMark/>
          </w:tcPr>
          <w:p w14:paraId="7801F6AB" w14:textId="77777777" w:rsidR="0071640D" w:rsidRPr="002C7E40" w:rsidRDefault="0071640D" w:rsidP="0071640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C7E40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2C7E4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2C7E40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E60EE23" w14:textId="58910995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30E3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9CA3D5" w14:textId="5DE7A4E1" w:rsidR="0071640D" w:rsidRPr="002C7E40" w:rsidRDefault="0012269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68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707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460A9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11A92F" w14:textId="0362D40E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68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547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640D" w:rsidRPr="002C7E40" w14:paraId="3C77CD6A" w14:textId="77777777">
        <w:tc>
          <w:tcPr>
            <w:tcW w:w="5310" w:type="dxa"/>
            <w:hideMark/>
          </w:tcPr>
          <w:p w14:paraId="7B00CF5D" w14:textId="77777777" w:rsidR="0071640D" w:rsidRPr="002C7E40" w:rsidRDefault="0071640D" w:rsidP="0071640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C7E40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69201B0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A635E" w14:textId="6DEF6A15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="00122693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7C82D5F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7C6F0" w14:textId="71F66C5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71640D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879</w:t>
            </w:r>
          </w:p>
        </w:tc>
      </w:tr>
    </w:tbl>
    <w:p w14:paraId="1EE89B89" w14:textId="79B6EC8D" w:rsidR="0059008F" w:rsidRPr="001178E2" w:rsidRDefault="0059008F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6FD5D976" w14:textId="7071F2E9" w:rsidR="008A78C7" w:rsidRPr="002C7E40" w:rsidRDefault="008A78C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bookmarkStart w:id="0" w:name="_Hlk58402586"/>
      <w:r w:rsidRPr="002C7E4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30E3" w:rsidRPr="000630E3">
        <w:rPr>
          <w:rFonts w:ascii="Angsana New" w:hAnsi="Angsana New"/>
          <w:spacing w:val="4"/>
          <w:sz w:val="30"/>
          <w:szCs w:val="30"/>
        </w:rPr>
        <w:t>31</w:t>
      </w:r>
      <w:r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Pr="002C7E40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="00917529" w:rsidRPr="002C7E4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630E3" w:rsidRPr="000630E3">
        <w:rPr>
          <w:rFonts w:ascii="Angsana New" w:hAnsi="Angsana New"/>
          <w:spacing w:val="4"/>
          <w:sz w:val="30"/>
          <w:szCs w:val="30"/>
        </w:rPr>
        <w:t>2568</w:t>
      </w:r>
      <w:r w:rsidR="00917529"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="00917529" w:rsidRPr="002C7E40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0630E3" w:rsidRPr="000630E3">
        <w:rPr>
          <w:rFonts w:ascii="Angsana New" w:hAnsi="Angsana New"/>
          <w:spacing w:val="4"/>
          <w:sz w:val="30"/>
          <w:szCs w:val="30"/>
        </w:rPr>
        <w:t>31</w:t>
      </w:r>
      <w:r w:rsidR="00917529"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="00917529" w:rsidRPr="002C7E40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0630E3" w:rsidRPr="000630E3">
        <w:rPr>
          <w:rFonts w:ascii="Angsana New" w:hAnsi="Angsana New"/>
          <w:spacing w:val="4"/>
          <w:sz w:val="30"/>
          <w:szCs w:val="30"/>
        </w:rPr>
        <w:t>2567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ยอดคงเหลือของ</w:t>
      </w:r>
      <w:r w:rsidRPr="00077464">
        <w:rPr>
          <w:rFonts w:ascii="Angsana New" w:hAnsi="Angsana New"/>
          <w:sz w:val="30"/>
          <w:szCs w:val="30"/>
          <w:cs/>
        </w:rPr>
        <w:t>ลูกหนี้ตามสัญญาเช่าดำเนินงาน</w:t>
      </w:r>
      <w:r w:rsidRPr="002C7E40">
        <w:rPr>
          <w:rFonts w:ascii="Angsana New" w:hAnsi="Angsana New"/>
          <w:sz w:val="30"/>
          <w:szCs w:val="30"/>
          <w:cs/>
        </w:rPr>
        <w:t xml:space="preserve"> และ</w:t>
      </w:r>
      <w:r w:rsidR="00917529" w:rsidRPr="002C7E40">
        <w:rPr>
          <w:rFonts w:ascii="Angsana New" w:hAnsi="Angsana New"/>
          <w:sz w:val="30"/>
          <w:szCs w:val="30"/>
        </w:rPr>
        <w:br/>
      </w:r>
      <w:r w:rsidRPr="002C7E40">
        <w:rPr>
          <w:rFonts w:ascii="Angsana New" w:hAnsi="Angsana New"/>
          <w:sz w:val="30"/>
          <w:szCs w:val="30"/>
          <w:cs/>
        </w:rPr>
        <w:t>ค่าเผื่อผลขาดทุน</w:t>
      </w:r>
      <w:r w:rsidR="00F3217D" w:rsidRPr="002C7E40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Pr="002C7E40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50FAE0A9" w14:textId="701B6656" w:rsidR="00DC66D1" w:rsidRPr="001178E2" w:rsidRDefault="00DC66D1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F3217D" w:rsidRPr="002C7E40" w14:paraId="6B025D24" w14:textId="77777777">
        <w:trPr>
          <w:trHeight w:val="211"/>
          <w:tblHeader/>
        </w:trPr>
        <w:tc>
          <w:tcPr>
            <w:tcW w:w="3150" w:type="dxa"/>
          </w:tcPr>
          <w:p w14:paraId="21EC3810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E2F7568" w14:textId="0CE01846" w:rsidR="00F3217D" w:rsidRPr="002C7E40" w:rsidRDefault="000630E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B80E70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190EE20A" w14:textId="049DBB17" w:rsidR="00F3217D" w:rsidRPr="002C7E40" w:rsidRDefault="000630E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217D" w:rsidRPr="002C7E40" w14:paraId="6466C64B" w14:textId="77777777">
        <w:trPr>
          <w:trHeight w:val="211"/>
          <w:tblHeader/>
        </w:trPr>
        <w:tc>
          <w:tcPr>
            <w:tcW w:w="3150" w:type="dxa"/>
          </w:tcPr>
          <w:p w14:paraId="54BC212B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685DA7" w14:textId="77777777" w:rsidR="00CB24CB" w:rsidRPr="00077464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50514876" w14:textId="4A1B3260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5955A88A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2F8F86" w14:textId="77777777" w:rsidR="00F3217D" w:rsidRPr="002C7E40" w:rsidRDefault="00F3217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9A1D5E8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4097F109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4E95E9" w14:textId="77777777" w:rsidR="00CB24CB" w:rsidRPr="00077464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2006B240" w14:textId="639B0D00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3BF0FBC5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6F78916" w14:textId="77777777" w:rsidR="00F3217D" w:rsidRPr="002C7E40" w:rsidRDefault="00F3217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152E6A4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F3217D" w:rsidRPr="002C7E40" w14:paraId="5D2A6924" w14:textId="77777777">
        <w:trPr>
          <w:trHeight w:val="211"/>
          <w:tblHeader/>
        </w:trPr>
        <w:tc>
          <w:tcPr>
            <w:tcW w:w="3150" w:type="dxa"/>
          </w:tcPr>
          <w:p w14:paraId="55D2053C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751FB9DE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17D" w:rsidRPr="002C7E40" w14:paraId="1A026903" w14:textId="77777777">
        <w:trPr>
          <w:trHeight w:val="64"/>
        </w:trPr>
        <w:tc>
          <w:tcPr>
            <w:tcW w:w="3150" w:type="dxa"/>
          </w:tcPr>
          <w:p w14:paraId="3F106EB5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7473ED6B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80FA5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2CE477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738F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6F15FC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B20A4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D1000FA" w14:textId="77777777" w:rsidR="00F3217D" w:rsidRPr="002C7E40" w:rsidRDefault="00F3217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649D9FCF" w14:textId="77777777">
        <w:trPr>
          <w:trHeight w:val="785"/>
        </w:trPr>
        <w:tc>
          <w:tcPr>
            <w:tcW w:w="3150" w:type="dxa"/>
          </w:tcPr>
          <w:p w14:paraId="69836B09" w14:textId="61335C50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71AE1507" w14:textId="47264D78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91</w:t>
            </w:r>
            <w:r w:rsidR="002A55E3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3E69A8CD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04C699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A708DED" w14:textId="29B36D13" w:rsidR="00122693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5B0194D6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B7CA7A" w14:textId="2010E78B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96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vAlign w:val="bottom"/>
          </w:tcPr>
          <w:p w14:paraId="33DFAA60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84E12D3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CC38A4E" w14:textId="70ECEF9E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71640D" w:rsidRPr="002C7E40" w14:paraId="3D2B6B23" w14:textId="77777777">
        <w:trPr>
          <w:trHeight w:val="223"/>
        </w:trPr>
        <w:tc>
          <w:tcPr>
            <w:tcW w:w="3150" w:type="dxa"/>
          </w:tcPr>
          <w:p w14:paraId="0E08C15D" w14:textId="05B96CC1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00EEB540" w14:textId="05363311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</w:t>
            </w:r>
            <w:r w:rsidR="002A55E3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  <w:vAlign w:val="bottom"/>
          </w:tcPr>
          <w:p w14:paraId="60AC0F05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BA8ED59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7725292" w14:textId="5AD46B20" w:rsidR="00122693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17D65B5F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7C050F" w14:textId="7D00B69C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5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  <w:vAlign w:val="bottom"/>
          </w:tcPr>
          <w:p w14:paraId="51DAD71B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B1151B1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27B3EF7" w14:textId="2F3645C3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71640D" w:rsidRPr="002C7E40" w14:paraId="63D942A5" w14:textId="77777777">
        <w:trPr>
          <w:trHeight w:val="70"/>
        </w:trPr>
        <w:tc>
          <w:tcPr>
            <w:tcW w:w="3150" w:type="dxa"/>
          </w:tcPr>
          <w:p w14:paraId="45B9FCA6" w14:textId="16322642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1E4B78" w14:textId="0795FD5D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78</w:t>
            </w:r>
            <w:r w:rsidR="00122693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vAlign w:val="bottom"/>
          </w:tcPr>
          <w:p w14:paraId="2441E1EF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F9D233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AC0B9" w14:textId="4FFB8D23" w:rsidR="00122693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122693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0800311B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689F9F" w14:textId="49A7EEA1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78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vAlign w:val="bottom"/>
          </w:tcPr>
          <w:p w14:paraId="6AC03CD3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B3FC677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D558" w14:textId="0F710622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71640D" w:rsidRPr="002C7E40" w14:paraId="42441C4D" w14:textId="77777777">
        <w:trPr>
          <w:trHeight w:val="200"/>
        </w:trPr>
        <w:tc>
          <w:tcPr>
            <w:tcW w:w="3150" w:type="dxa"/>
          </w:tcPr>
          <w:p w14:paraId="20DE9E31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78702" w14:textId="543F80D5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="00122693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vAlign w:val="bottom"/>
          </w:tcPr>
          <w:p w14:paraId="79B31CF5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CE9" w14:textId="55B87DBF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  <w:tcBorders>
              <w:bottom w:val="nil"/>
            </w:tcBorders>
          </w:tcPr>
          <w:p w14:paraId="09A9C4DE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2338B" w14:textId="69BD9485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="0071640D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B02C7E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C52C" w14:textId="3F1E65CB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</w:tr>
      <w:bookmarkEnd w:id="0"/>
    </w:tbl>
    <w:p w14:paraId="6470091C" w14:textId="391A6B9D" w:rsidR="00A43711" w:rsidRPr="002C7E40" w:rsidRDefault="00A43711" w:rsidP="0015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385F64" w:rsidRPr="002C7E40" w14:paraId="0D3F9B9E" w14:textId="77777777">
        <w:tc>
          <w:tcPr>
            <w:tcW w:w="6570" w:type="dxa"/>
            <w:hideMark/>
          </w:tcPr>
          <w:p w14:paraId="463C49EC" w14:textId="5E720A2F" w:rsidR="00385F64" w:rsidRPr="002C7E40" w:rsidRDefault="00385F64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C7E4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="000630E3" w:rsidRPr="000630E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2C7E4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2C7E4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ECC5DE" w14:textId="4103449A" w:rsidR="00385F64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6F950A" w14:textId="77777777" w:rsidR="00385F64" w:rsidRPr="002C7E40" w:rsidRDefault="00385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B56DBC" w14:textId="04977578" w:rsidR="00385F64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5F64" w:rsidRPr="002C7E40" w14:paraId="7F94F5C0" w14:textId="77777777">
        <w:tc>
          <w:tcPr>
            <w:tcW w:w="6570" w:type="dxa"/>
          </w:tcPr>
          <w:p w14:paraId="5C41B977" w14:textId="77777777" w:rsidR="00385F64" w:rsidRPr="002C7E40" w:rsidRDefault="00385F64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6074E57E" w14:textId="77777777" w:rsidR="00385F64" w:rsidRPr="002C7E40" w:rsidRDefault="00385F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087030F1" w14:textId="77777777">
        <w:tc>
          <w:tcPr>
            <w:tcW w:w="6570" w:type="dxa"/>
            <w:hideMark/>
          </w:tcPr>
          <w:p w14:paraId="10A4C4EF" w14:textId="7F051244" w:rsidR="0071640D" w:rsidRPr="002C7E40" w:rsidRDefault="0071640D" w:rsidP="0071640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77464">
              <w:rPr>
                <w:rFonts w:ascii="Angsana New" w:hAnsi="Angsana New" w:cs="Angsana New" w:hint="cs"/>
                <w:cs/>
                <w:lang w:val="en-US"/>
              </w:rPr>
              <w:t xml:space="preserve">ผลขาดทุนด้านเครดิตที่คาดว่าจะเกิดขึ้น </w:t>
            </w:r>
            <w:r w:rsidRPr="00077464">
              <w:rPr>
                <w:rFonts w:ascii="Angsana New" w:hAnsi="Angsana New" w:cs="Angsana New"/>
                <w:lang w:val="en-US"/>
              </w:rPr>
              <w:t>(</w:t>
            </w:r>
            <w:r w:rsidRPr="00077464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07746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C23B3CF" w14:textId="0B8E66F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20B5BB6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E348E3" w14:textId="4CF75180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461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015AC93" w14:textId="77777777" w:rsidR="00385F64" w:rsidRPr="001178E2" w:rsidRDefault="00385F64" w:rsidP="0038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</w:rPr>
      </w:pPr>
    </w:p>
    <w:p w14:paraId="63EFA532" w14:textId="3694B501" w:rsidR="008B5D1E" w:rsidRPr="002C7E40" w:rsidRDefault="008B5D1E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D560D" w:rsidRPr="002C7E40">
        <w:rPr>
          <w:rFonts w:asciiTheme="majorBidi" w:hAnsiTheme="majorBidi" w:hint="cs"/>
          <w:sz w:val="30"/>
          <w:szCs w:val="30"/>
          <w:cs/>
        </w:rPr>
        <w:t>เ</w:t>
      </w:r>
      <w:r w:rsidRPr="002C7E40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="000630E3" w:rsidRPr="000630E3">
        <w:rPr>
          <w:rFonts w:asciiTheme="majorBidi" w:hAnsiTheme="majorBidi" w:cstheme="majorBidi"/>
          <w:sz w:val="30"/>
          <w:szCs w:val="30"/>
        </w:rPr>
        <w:t>23</w:t>
      </w:r>
      <w:r w:rsidRPr="002C7E40">
        <w:rPr>
          <w:rFonts w:asciiTheme="majorBidi" w:hAnsiTheme="majorBidi" w:cstheme="majorBidi"/>
          <w:sz w:val="30"/>
          <w:szCs w:val="30"/>
        </w:rPr>
        <w:t>.</w:t>
      </w:r>
      <w:r w:rsidR="000630E3" w:rsidRPr="000630E3">
        <w:rPr>
          <w:rFonts w:asciiTheme="majorBidi" w:hAnsiTheme="majorBidi" w:cstheme="majorBidi"/>
          <w:sz w:val="30"/>
          <w:szCs w:val="30"/>
        </w:rPr>
        <w:t>2</w:t>
      </w:r>
      <w:r w:rsidR="0053255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</w:rPr>
        <w:t>(</w:t>
      </w:r>
      <w:r w:rsidR="000630E3" w:rsidRPr="000630E3">
        <w:rPr>
          <w:rFonts w:asciiTheme="majorBidi" w:hAnsiTheme="majorBidi"/>
          <w:sz w:val="30"/>
          <w:szCs w:val="30"/>
        </w:rPr>
        <w:t>1</w:t>
      </w:r>
      <w:r w:rsidRPr="002C7E40">
        <w:rPr>
          <w:rFonts w:asciiTheme="majorBidi" w:hAnsiTheme="majorBidi"/>
          <w:sz w:val="30"/>
          <w:szCs w:val="30"/>
        </w:rPr>
        <w:t>)</w:t>
      </w:r>
    </w:p>
    <w:p w14:paraId="64C9D139" w14:textId="77777777" w:rsidR="008B5D1E" w:rsidRPr="001178E2" w:rsidRDefault="008B5D1E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</w:rPr>
      </w:pPr>
    </w:p>
    <w:p w14:paraId="5C6C9202" w14:textId="0C30B991" w:rsidR="00181679" w:rsidRPr="002C7E40" w:rsidRDefault="00181679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0630E3" w:rsidRPr="000630E3">
        <w:rPr>
          <w:rFonts w:ascii="Angsana New" w:hAnsi="Angsana New"/>
          <w:sz w:val="30"/>
          <w:szCs w:val="30"/>
        </w:rPr>
        <w:t>30</w:t>
      </w:r>
      <w:r w:rsidR="008B5D1E"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1012C48" w14:textId="3AD13055" w:rsidR="00D12DF8" w:rsidRPr="002C7E40" w:rsidRDefault="000630E3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90"/>
        <w:jc w:val="thaiDistribute"/>
        <w:rPr>
          <w:rFonts w:asciiTheme="majorBidi" w:hAnsiTheme="majorBidi"/>
          <w:b/>
          <w:bCs/>
          <w:sz w:val="30"/>
          <w:szCs w:val="30"/>
        </w:rPr>
      </w:pPr>
      <w:bookmarkStart w:id="1" w:name="_Hlk190368036"/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C668EB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560F84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E36A81" w:rsidRPr="002C7E40">
        <w:rPr>
          <w:rFonts w:asciiTheme="majorBidi" w:hAnsiTheme="majorBidi"/>
          <w:b/>
          <w:bCs/>
          <w:sz w:val="30"/>
          <w:szCs w:val="30"/>
          <w:cs/>
        </w:rPr>
        <w:t>เงินทุน</w:t>
      </w: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273313" w:rsidRPr="002C7E40" w14:paraId="29A38A57" w14:textId="77777777">
        <w:trPr>
          <w:trHeight w:val="342"/>
        </w:trPr>
        <w:tc>
          <w:tcPr>
            <w:tcW w:w="2700" w:type="dxa"/>
          </w:tcPr>
          <w:p w14:paraId="79A43AA8" w14:textId="77777777" w:rsidR="00273313" w:rsidRPr="002C7E40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6B465A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76C656" w14:textId="7F49B53F" w:rsidR="00273313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3313" w:rsidRPr="002C7E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73313" w:rsidRPr="002C7E40" w14:paraId="522B45F0" w14:textId="77777777">
        <w:trPr>
          <w:trHeight w:val="1711"/>
        </w:trPr>
        <w:tc>
          <w:tcPr>
            <w:tcW w:w="2700" w:type="dxa"/>
          </w:tcPr>
          <w:p w14:paraId="01FEEED2" w14:textId="77777777" w:rsidR="00273313" w:rsidRPr="002C7E40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2C1C9F25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C7E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61121267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D58E099" w14:textId="38F49099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25AD05A1" w14:textId="1FFBA78D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79BDC63B" w14:textId="2D201D64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8A7B3F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06AAFFC" w14:textId="5D209FF4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EE156A" w14:textId="064AB240" w:rsidR="00273313" w:rsidRPr="002C7E40" w:rsidRDefault="000630E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23B84632" w14:textId="252DB6AB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69C477" w14:textId="63960D9F" w:rsidR="00273313" w:rsidRPr="002C7E40" w:rsidRDefault="000630E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7A2F8B0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2C7E40" w14:paraId="50B436DC" w14:textId="77777777">
        <w:trPr>
          <w:trHeight w:val="342"/>
        </w:trPr>
        <w:tc>
          <w:tcPr>
            <w:tcW w:w="2700" w:type="dxa"/>
          </w:tcPr>
          <w:p w14:paraId="6126E566" w14:textId="77777777" w:rsidR="00273313" w:rsidRPr="002C7E40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C3B5266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7AD4CC72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CE157E" w:rsidRPr="002C7E40" w14:paraId="1C004EE5" w14:textId="77777777" w:rsidTr="008A7B3F">
        <w:trPr>
          <w:trHeight w:val="342"/>
        </w:trPr>
        <w:tc>
          <w:tcPr>
            <w:tcW w:w="2700" w:type="dxa"/>
          </w:tcPr>
          <w:p w14:paraId="43E1FA00" w14:textId="77777777" w:rsidR="00CE157E" w:rsidRPr="002C7E40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F4097C2" w14:textId="77777777" w:rsidR="00CE157E" w:rsidRPr="002C7E40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C0ACB6F" w14:textId="2D0DA209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90" w:type="dxa"/>
          </w:tcPr>
          <w:p w14:paraId="452B58FC" w14:textId="2C7A9130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990" w:type="dxa"/>
          </w:tcPr>
          <w:p w14:paraId="2B019889" w14:textId="599A06D5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90" w:type="dxa"/>
          </w:tcPr>
          <w:p w14:paraId="77458334" w14:textId="0005D31A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77" w:type="dxa"/>
          </w:tcPr>
          <w:p w14:paraId="40C74E03" w14:textId="2949F309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113" w:type="dxa"/>
          </w:tcPr>
          <w:p w14:paraId="3908A720" w14:textId="56AAAABD" w:rsidR="00CE157E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122693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</w:tr>
      <w:tr w:rsidR="00CE157E" w:rsidRPr="002C7E40" w14:paraId="666180CC" w14:textId="77777777" w:rsidTr="008A7B3F">
        <w:trPr>
          <w:trHeight w:val="372"/>
        </w:trPr>
        <w:tc>
          <w:tcPr>
            <w:tcW w:w="2700" w:type="dxa"/>
          </w:tcPr>
          <w:p w14:paraId="52DF599E" w14:textId="77777777" w:rsidR="00CE157E" w:rsidRPr="002C7E40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5D7DE59A" w14:textId="77777777" w:rsidR="00CE157E" w:rsidRPr="002C7E40" w:rsidRDefault="00CE157E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1DE31AB" w14:textId="76AE5B36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424361B" w14:textId="615C8C23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7C3C5A22" w14:textId="5AF14A3F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25AD0A0" w14:textId="0375002F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610250C8" w14:textId="3CBF449F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30E1ED83" w14:textId="47A0AB07" w:rsidR="00CE157E" w:rsidRPr="002C7E40" w:rsidRDefault="0012269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157E" w:rsidRPr="002C7E40" w14:paraId="1E5EB58C" w14:textId="77777777" w:rsidTr="007F2EB8">
        <w:trPr>
          <w:trHeight w:val="299"/>
        </w:trPr>
        <w:tc>
          <w:tcPr>
            <w:tcW w:w="2700" w:type="dxa"/>
          </w:tcPr>
          <w:p w14:paraId="14FCF31E" w14:textId="77777777" w:rsidR="00CE157E" w:rsidRPr="002C7E40" w:rsidRDefault="00CE157E" w:rsidP="003546A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2C7E40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7078909" w14:textId="77777777" w:rsidR="00CE157E" w:rsidRPr="002C7E40" w:rsidRDefault="00CE157E" w:rsidP="003546A6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0720EE86" w14:textId="5D0F439D" w:rsidR="00CE157E" w:rsidRPr="002C7E40" w:rsidRDefault="000630E3" w:rsidP="003546A6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982" w:type="dxa"/>
            <w:vAlign w:val="bottom"/>
          </w:tcPr>
          <w:p w14:paraId="156B2C66" w14:textId="5E525298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B9314DA" w14:textId="70DF24B1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493DA31" w14:textId="0F6029E9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7267254" w14:textId="0D7DABC1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38FCC2E7" w14:textId="1B2B1401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53CDEF35" w14:textId="4668D539" w:rsidR="00CE157E" w:rsidRPr="002C7E40" w:rsidRDefault="00122693" w:rsidP="003546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157E" w:rsidRPr="002C7E40" w14:paraId="3CF4C733" w14:textId="77777777">
        <w:trPr>
          <w:trHeight w:val="346"/>
        </w:trPr>
        <w:tc>
          <w:tcPr>
            <w:tcW w:w="2700" w:type="dxa"/>
          </w:tcPr>
          <w:p w14:paraId="326787EA" w14:textId="77777777" w:rsidR="00CE157E" w:rsidRPr="002C7E40" w:rsidRDefault="00CE157E" w:rsidP="003546A6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48D5DD7F" w14:textId="77777777" w:rsidR="00CE157E" w:rsidRPr="002C7E40" w:rsidRDefault="00CE157E" w:rsidP="003546A6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4F9F2189" w14:textId="0CEA7087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990" w:type="dxa"/>
            <w:vAlign w:val="bottom"/>
          </w:tcPr>
          <w:p w14:paraId="26D65ACA" w14:textId="218F0D1A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990" w:type="dxa"/>
            <w:vAlign w:val="bottom"/>
          </w:tcPr>
          <w:p w14:paraId="0865BEF1" w14:textId="14D9010C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990" w:type="dxa"/>
            <w:vAlign w:val="bottom"/>
          </w:tcPr>
          <w:p w14:paraId="425AE8EF" w14:textId="6D550247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1077" w:type="dxa"/>
            <w:vAlign w:val="bottom"/>
          </w:tcPr>
          <w:p w14:paraId="34A6FA4F" w14:textId="7491726E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113" w:type="dxa"/>
            <w:vAlign w:val="bottom"/>
          </w:tcPr>
          <w:p w14:paraId="04DD683E" w14:textId="0C16147D" w:rsidR="00CE157E" w:rsidRPr="002C7E40" w:rsidRDefault="000630E3" w:rsidP="003546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  <w:r w:rsidR="00122693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</w:p>
        </w:tc>
      </w:tr>
      <w:tr w:rsidR="00273313" w:rsidRPr="002C7E40" w14:paraId="09E16A9B" w14:textId="77777777">
        <w:trPr>
          <w:trHeight w:val="342"/>
        </w:trPr>
        <w:tc>
          <w:tcPr>
            <w:tcW w:w="2700" w:type="dxa"/>
          </w:tcPr>
          <w:p w14:paraId="158ABD9B" w14:textId="73B8F879" w:rsidR="00273313" w:rsidRPr="002C7E40" w:rsidRDefault="008A7B3F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sz w:val="32"/>
                <w:szCs w:val="32"/>
                <w:vertAlign w:val="superscript"/>
                <w:lang w:val="en-US"/>
              </w:rPr>
              <w:t>*</w:t>
            </w:r>
            <w:r w:rsidRPr="002C7E40">
              <w:rPr>
                <w:rFonts w:asciiTheme="majorBidi" w:hAnsiTheme="majorBidi" w:cs="Angsana New"/>
                <w:sz w:val="32"/>
                <w:szCs w:val="32"/>
                <w:vertAlign w:val="superscript"/>
                <w:cs/>
                <w:lang w:val="en-US"/>
              </w:rPr>
              <w:t>รวมลูกหนี้ผิดนัดชำระ</w:t>
            </w:r>
          </w:p>
        </w:tc>
        <w:tc>
          <w:tcPr>
            <w:tcW w:w="818" w:type="dxa"/>
          </w:tcPr>
          <w:p w14:paraId="0698A121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4F2B37A1" w14:textId="77777777" w:rsidR="00BE1826" w:rsidRPr="002C7E40" w:rsidRDefault="00BE1826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A1CD9" w14:textId="527A3085" w:rsidR="00273313" w:rsidRPr="002C7E40" w:rsidRDefault="000630E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3313" w:rsidRPr="002C7E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3313" w:rsidRPr="002C7E40" w14:paraId="30B364B3" w14:textId="77777777">
        <w:trPr>
          <w:trHeight w:val="1711"/>
        </w:trPr>
        <w:tc>
          <w:tcPr>
            <w:tcW w:w="2700" w:type="dxa"/>
          </w:tcPr>
          <w:p w14:paraId="27C37182" w14:textId="77777777" w:rsidR="00273313" w:rsidRPr="002C7E40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0FE660B8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7E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4193A2E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6D9A731" w14:textId="7080C54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6EFCA49" w14:textId="4E28D02C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83010F0" w14:textId="7D1B8D02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2706866E" w14:textId="2EF07739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05FE920" w14:textId="5968C4B6" w:rsidR="00273313" w:rsidRPr="002C7E40" w:rsidRDefault="000630E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644102" w:rsidRPr="002C7E40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3A7F4F2F" w14:textId="358B4D38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0DA0C1" w14:textId="252539F9" w:rsidR="00273313" w:rsidRPr="002C7E40" w:rsidRDefault="000630E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73313"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42DCEE6B" w14:textId="77777777" w:rsidR="00273313" w:rsidRPr="002C7E40" w:rsidRDefault="00273313" w:rsidP="003546A6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3313" w:rsidRPr="002C7E40" w14:paraId="31BA7032" w14:textId="77777777">
        <w:trPr>
          <w:trHeight w:val="342"/>
        </w:trPr>
        <w:tc>
          <w:tcPr>
            <w:tcW w:w="2700" w:type="dxa"/>
          </w:tcPr>
          <w:p w14:paraId="6D2AFB18" w14:textId="77777777" w:rsidR="00273313" w:rsidRPr="002C7E40" w:rsidRDefault="00273313" w:rsidP="003546A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24EFC048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CB047AD" w14:textId="77777777" w:rsidR="00273313" w:rsidRPr="002C7E40" w:rsidRDefault="00273313" w:rsidP="0035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71640D" w:rsidRPr="002C7E40" w14:paraId="15B2A803" w14:textId="77777777">
        <w:trPr>
          <w:trHeight w:val="342"/>
        </w:trPr>
        <w:tc>
          <w:tcPr>
            <w:tcW w:w="2700" w:type="dxa"/>
          </w:tcPr>
          <w:p w14:paraId="384AB248" w14:textId="77777777" w:rsidR="0071640D" w:rsidRPr="002C7E40" w:rsidRDefault="0071640D" w:rsidP="0071640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24A634F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4AEC82" w14:textId="38800FC7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90" w:type="dxa"/>
          </w:tcPr>
          <w:p w14:paraId="305FE59C" w14:textId="0A5112B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90" w:type="dxa"/>
          </w:tcPr>
          <w:p w14:paraId="69F855DB" w14:textId="05B77500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90" w:type="dxa"/>
          </w:tcPr>
          <w:p w14:paraId="770297A2" w14:textId="0B94742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77" w:type="dxa"/>
          </w:tcPr>
          <w:p w14:paraId="39802354" w14:textId="3817791F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113" w:type="dxa"/>
          </w:tcPr>
          <w:p w14:paraId="03D82290" w14:textId="7A80BA3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71640D"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71640D" w:rsidRPr="002C7E40" w14:paraId="0E7ACC0C" w14:textId="77777777">
        <w:trPr>
          <w:trHeight w:val="372"/>
        </w:trPr>
        <w:tc>
          <w:tcPr>
            <w:tcW w:w="2700" w:type="dxa"/>
          </w:tcPr>
          <w:p w14:paraId="01E42953" w14:textId="77777777" w:rsidR="0071640D" w:rsidRPr="002C7E40" w:rsidRDefault="0071640D" w:rsidP="0071640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9120B6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44C3561" w14:textId="46F5BE4D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AA8953D" w14:textId="182DFED8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0723E8B" w14:textId="1D233750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19D63E3A" w14:textId="09C7B8C9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4B1E07D8" w14:textId="7922D486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5A1FBBF7" w14:textId="5BBD023B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640D" w:rsidRPr="002C7E40" w14:paraId="09726FC7" w14:textId="77777777">
        <w:trPr>
          <w:trHeight w:val="299"/>
        </w:trPr>
        <w:tc>
          <w:tcPr>
            <w:tcW w:w="2700" w:type="dxa"/>
          </w:tcPr>
          <w:p w14:paraId="477745A3" w14:textId="77777777" w:rsidR="0071640D" w:rsidRPr="00077464" w:rsidRDefault="0071640D" w:rsidP="0071640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774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07746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5B75129" w14:textId="77777777" w:rsidR="0071640D" w:rsidRPr="002C7E40" w:rsidRDefault="0071640D" w:rsidP="0071640D">
            <w:pPr>
              <w:spacing w:line="340" w:lineRule="exact"/>
              <w:ind w:left="-18" w:right="-106" w:firstLine="24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7746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24B16EA8" w14:textId="54E37EA7" w:rsidR="0071640D" w:rsidRPr="002C7E40" w:rsidRDefault="000630E3" w:rsidP="0071640D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982" w:type="dxa"/>
            <w:vAlign w:val="bottom"/>
          </w:tcPr>
          <w:p w14:paraId="45EEF7ED" w14:textId="73BB5C8E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BAA1137" w14:textId="4D4C2C82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636E2E" w14:textId="03520F83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F86B6A5" w14:textId="3A9ADA75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1E19D347" w14:textId="6CFF6D1E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5FCAFDAB" w14:textId="05CD72CC" w:rsidR="0071640D" w:rsidRPr="002C7E40" w:rsidRDefault="0071640D" w:rsidP="007164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640D" w:rsidRPr="002C7E40" w14:paraId="613FD2EF" w14:textId="77777777">
        <w:trPr>
          <w:trHeight w:val="346"/>
        </w:trPr>
        <w:tc>
          <w:tcPr>
            <w:tcW w:w="2700" w:type="dxa"/>
          </w:tcPr>
          <w:p w14:paraId="0636D2EE" w14:textId="77777777" w:rsidR="0071640D" w:rsidRPr="002C7E40" w:rsidRDefault="0071640D" w:rsidP="0071640D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00469954" w14:textId="77777777" w:rsidR="0071640D" w:rsidRPr="002C7E40" w:rsidRDefault="0071640D" w:rsidP="0071640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F74ED14" w14:textId="6C7BD677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990" w:type="dxa"/>
            <w:vAlign w:val="bottom"/>
          </w:tcPr>
          <w:p w14:paraId="33B7EFA2" w14:textId="799DC757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vAlign w:val="bottom"/>
          </w:tcPr>
          <w:p w14:paraId="3270FA23" w14:textId="4D2D9AD0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990" w:type="dxa"/>
            <w:vAlign w:val="bottom"/>
          </w:tcPr>
          <w:p w14:paraId="3338D3DA" w14:textId="2C15DF11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077" w:type="dxa"/>
            <w:vAlign w:val="bottom"/>
          </w:tcPr>
          <w:p w14:paraId="26242272" w14:textId="2F9D5EA6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113" w:type="dxa"/>
            <w:vAlign w:val="bottom"/>
          </w:tcPr>
          <w:p w14:paraId="534A377F" w14:textId="41CE1A57" w:rsidR="0071640D" w:rsidRPr="002C7E40" w:rsidRDefault="000630E3" w:rsidP="007164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</w:tbl>
    <w:p w14:paraId="10D9A6E4" w14:textId="77777777" w:rsidR="002F6024" w:rsidRPr="002C7E40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08E43AC5" w14:textId="77777777" w:rsidR="002F6024" w:rsidRPr="002C7E40" w:rsidRDefault="002F6024" w:rsidP="002F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372BFF50" w14:textId="52087495" w:rsidR="00FB2AC7" w:rsidRPr="002C7E40" w:rsidRDefault="008A7B3F" w:rsidP="008A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2C7E40">
        <w:rPr>
          <w:rFonts w:ascii="Angsana New" w:hAnsi="Angsana New"/>
          <w:sz w:val="30"/>
          <w:szCs w:val="30"/>
        </w:rPr>
        <w:tab/>
      </w:r>
      <w:r w:rsidRPr="002C7E40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2C7E40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73313" w:rsidRPr="002C7E40" w14:paraId="72F2F4B4" w14:textId="77777777">
        <w:tc>
          <w:tcPr>
            <w:tcW w:w="6480" w:type="dxa"/>
            <w:hideMark/>
          </w:tcPr>
          <w:p w14:paraId="6B30E7A6" w14:textId="0BF00DEE" w:rsidR="00273313" w:rsidRPr="002C7E40" w:rsidRDefault="00273313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C7E4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2C7E4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2C7E4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0630E3" w:rsidRPr="000630E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2C7E4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2C7E4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33CD9B" w14:textId="2BECB8A0" w:rsidR="00273313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63885A" w14:textId="77777777" w:rsidR="00273313" w:rsidRPr="002C7E40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72C4C0" w14:textId="4EBF1AAB" w:rsidR="00273313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73313" w:rsidRPr="002C7E40" w14:paraId="7570CF3E" w14:textId="77777777">
        <w:tc>
          <w:tcPr>
            <w:tcW w:w="6480" w:type="dxa"/>
          </w:tcPr>
          <w:p w14:paraId="6DA2A05D" w14:textId="77777777" w:rsidR="00273313" w:rsidRPr="002C7E40" w:rsidRDefault="00273313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12EEFD1C" w14:textId="77777777" w:rsidR="00273313" w:rsidRPr="002C7E40" w:rsidRDefault="00273313" w:rsidP="0044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313" w:rsidRPr="002C7E40" w14:paraId="532BE46A" w14:textId="77777777" w:rsidTr="003366F2">
        <w:tc>
          <w:tcPr>
            <w:tcW w:w="6480" w:type="dxa"/>
            <w:hideMark/>
          </w:tcPr>
          <w:p w14:paraId="03CB86F2" w14:textId="725AB26C" w:rsidR="00273313" w:rsidRPr="002C7E40" w:rsidRDefault="00273313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77464">
              <w:rPr>
                <w:rFonts w:ascii="Angsana New" w:hAnsi="Angsana New" w:cs="Angsana New" w:hint="cs"/>
                <w:cs/>
                <w:lang w:val="en-US"/>
              </w:rPr>
              <w:t>ผลขาดทุนด้านเครดิตที่คาดว่าจะเกิดขึ้น</w:t>
            </w:r>
            <w:r w:rsidR="008767E4" w:rsidRPr="0007746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434994" w:rsidRPr="00077464">
              <w:rPr>
                <w:rFonts w:ascii="Angsana New" w:hAnsi="Angsana New" w:cs="Angsana New"/>
                <w:lang w:val="en-US"/>
              </w:rPr>
              <w:t>(</w:t>
            </w:r>
            <w:r w:rsidR="00434994" w:rsidRPr="00077464">
              <w:rPr>
                <w:rFonts w:ascii="Angsana New" w:hAnsi="Angsana New" w:cs="Angsana New"/>
                <w:cs/>
                <w:lang w:val="en-US"/>
              </w:rPr>
              <w:t>กลับรายการ</w:t>
            </w:r>
            <w:r w:rsidR="00434994" w:rsidRPr="0007746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204AA7C" w14:textId="75A1EB08" w:rsidR="00273313" w:rsidRPr="002C7E40" w:rsidRDefault="007E619E" w:rsidP="00B5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26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804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0D3634" w14:textId="77777777" w:rsidR="00273313" w:rsidRPr="002C7E40" w:rsidRDefault="0027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DE55CF5" w14:textId="65D5C100" w:rsidR="00273313" w:rsidRPr="002C7E40" w:rsidRDefault="000630E3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200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</w:tbl>
    <w:p w14:paraId="2BF5061C" w14:textId="77777777" w:rsidR="00AC47E5" w:rsidRPr="002C7E40" w:rsidRDefault="00AC47E5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16"/>
          <w:szCs w:val="16"/>
        </w:rPr>
      </w:pPr>
    </w:p>
    <w:p w14:paraId="20AD0D10" w14:textId="4532BC17" w:rsidR="00CE157E" w:rsidRPr="002C7E40" w:rsidRDefault="00BE1826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30E3" w:rsidRPr="000630E3">
        <w:rPr>
          <w:rFonts w:ascii="Angsana New" w:hAnsi="Angsana New"/>
          <w:sz w:val="30"/>
          <w:szCs w:val="30"/>
        </w:rPr>
        <w:t>31</w:t>
      </w:r>
      <w:r w:rsidRPr="002C7E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630E3" w:rsidRPr="000630E3">
        <w:rPr>
          <w:rFonts w:ascii="Angsana New" w:hAnsi="Angsana New"/>
          <w:sz w:val="30"/>
          <w:szCs w:val="30"/>
        </w:rPr>
        <w:t>2568</w:t>
      </w:r>
      <w:r w:rsidRPr="002C7E40">
        <w:rPr>
          <w:rFonts w:ascii="Angsana New" w:hAnsi="Angsana New"/>
          <w:sz w:val="30"/>
          <w:szCs w:val="30"/>
          <w:cs/>
        </w:rPr>
        <w:t xml:space="preserve"> </w:t>
      </w:r>
      <w:r w:rsidR="00D64A84" w:rsidRPr="002C7E40">
        <w:rPr>
          <w:rFonts w:ascii="Angsana New" w:hAnsi="Angsana New" w:hint="cs"/>
          <w:sz w:val="30"/>
          <w:szCs w:val="30"/>
          <w:cs/>
        </w:rPr>
        <w:t>และ</w:t>
      </w:r>
      <w:r w:rsidR="00410CED" w:rsidRPr="002C7E40">
        <w:rPr>
          <w:rFonts w:ascii="Angsana New" w:hAnsi="Angsana New" w:hint="cs"/>
          <w:sz w:val="30"/>
          <w:szCs w:val="30"/>
          <w:cs/>
        </w:rPr>
        <w:t xml:space="preserve"> </w:t>
      </w:r>
      <w:r w:rsidR="000630E3" w:rsidRPr="000630E3">
        <w:rPr>
          <w:rFonts w:ascii="Angsana New" w:hAnsi="Angsana New"/>
          <w:sz w:val="30"/>
          <w:szCs w:val="30"/>
        </w:rPr>
        <w:t>31</w:t>
      </w:r>
      <w:r w:rsidR="00410CED" w:rsidRPr="002C7E40">
        <w:rPr>
          <w:rFonts w:ascii="Angsana New" w:hAnsi="Angsana New" w:hint="cs"/>
          <w:sz w:val="30"/>
          <w:szCs w:val="30"/>
        </w:rPr>
        <w:t xml:space="preserve"> </w:t>
      </w:r>
      <w:r w:rsidR="00410CED" w:rsidRPr="002C7E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630E3" w:rsidRPr="000630E3">
        <w:rPr>
          <w:rFonts w:ascii="Angsana New" w:hAnsi="Angsana New"/>
          <w:sz w:val="30"/>
          <w:szCs w:val="30"/>
        </w:rPr>
        <w:t>2567</w:t>
      </w:r>
      <w:r w:rsidR="00410CED"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บริษัทพิจารณาตั้งสำรองเพิ่มเติม (</w:t>
      </w:r>
      <w:r w:rsidRPr="002C7E40">
        <w:rPr>
          <w:rFonts w:ascii="Angsana New" w:hAnsi="Angsana New"/>
          <w:sz w:val="30"/>
          <w:szCs w:val="30"/>
        </w:rPr>
        <w:t xml:space="preserve">Management overlay) </w:t>
      </w:r>
      <w:r w:rsidRPr="002C7E40">
        <w:rPr>
          <w:rFonts w:ascii="Angsana New" w:hAnsi="Angsana New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 w:rsidR="000630E3" w:rsidRPr="000630E3">
        <w:rPr>
          <w:rFonts w:ascii="Angsana New" w:hAnsi="Angsana New"/>
          <w:sz w:val="30"/>
          <w:szCs w:val="30"/>
        </w:rPr>
        <w:t>3</w:t>
      </w:r>
      <w:r w:rsidRPr="002C7E40">
        <w:rPr>
          <w:rFonts w:ascii="Angsana New" w:hAnsi="Angsana New"/>
          <w:sz w:val="30"/>
          <w:szCs w:val="30"/>
          <w:cs/>
        </w:rPr>
        <w:t xml:space="preserve"> โดยค่าเผื่อผลขาดทุน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  <w:r w:rsidR="00496859" w:rsidRPr="002C7E40">
        <w:rPr>
          <w:rFonts w:ascii="Angsana New" w:hAnsi="Angsana New"/>
          <w:sz w:val="30"/>
          <w:szCs w:val="30"/>
          <w:cs/>
        </w:rPr>
        <w:t>และหักมูลค่าประเมินของทรัพย์สินอื่นที่เป็นอสังหาริมทรัพย์ของลูกหนี้</w:t>
      </w:r>
    </w:p>
    <w:bookmarkEnd w:id="1"/>
    <w:p w14:paraId="2A0328CA" w14:textId="6942A3D3" w:rsidR="00E36A81" w:rsidRPr="002C7E40" w:rsidRDefault="00E36A81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630E3" w:rsidRPr="000630E3">
        <w:rPr>
          <w:rFonts w:ascii="Angsana New" w:hAnsi="Angsana New"/>
          <w:spacing w:val="4"/>
          <w:sz w:val="30"/>
          <w:szCs w:val="30"/>
        </w:rPr>
        <w:t>31</w:t>
      </w:r>
      <w:r w:rsidRPr="002C7E40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6E4F8F"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="000630E3" w:rsidRPr="000630E3">
        <w:rPr>
          <w:rFonts w:ascii="Angsana New" w:hAnsi="Angsana New"/>
          <w:spacing w:val="4"/>
          <w:sz w:val="30"/>
          <w:szCs w:val="30"/>
        </w:rPr>
        <w:t>2568</w:t>
      </w:r>
      <w:r w:rsidR="006E4F8F"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="006E4F8F" w:rsidRPr="002C7E40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0630E3" w:rsidRPr="000630E3">
        <w:rPr>
          <w:rFonts w:ascii="Angsana New" w:hAnsi="Angsana New"/>
          <w:spacing w:val="4"/>
          <w:sz w:val="30"/>
          <w:szCs w:val="30"/>
        </w:rPr>
        <w:t>31</w:t>
      </w:r>
      <w:r w:rsidR="006E4F8F" w:rsidRPr="002C7E40">
        <w:rPr>
          <w:rFonts w:ascii="Angsana New" w:hAnsi="Angsana New"/>
          <w:spacing w:val="4"/>
          <w:sz w:val="30"/>
          <w:szCs w:val="30"/>
        </w:rPr>
        <w:t xml:space="preserve"> </w:t>
      </w:r>
      <w:r w:rsidR="006E4F8F" w:rsidRPr="002C7E40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0630E3" w:rsidRPr="000630E3">
        <w:rPr>
          <w:rFonts w:ascii="Angsana New" w:hAnsi="Angsana New"/>
          <w:spacing w:val="4"/>
          <w:sz w:val="30"/>
          <w:szCs w:val="30"/>
        </w:rPr>
        <w:t>2567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ยอดคงเหลือของลูกหนี้ตามสัญญาเช่าเงินทุน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(สุทธิจากดอกเบี้ยที่ยังไม่ถือเป็นรายได้) และค่าเผื่อผลขาดทุน</w:t>
      </w:r>
      <w:r w:rsidR="00827935" w:rsidRPr="002C7E40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  <w:r w:rsidRPr="002C7E40">
        <w:rPr>
          <w:rFonts w:ascii="Angsana New" w:hAnsi="Angsana New"/>
          <w:sz w:val="30"/>
          <w:szCs w:val="30"/>
          <w:cs/>
        </w:rPr>
        <w:t>จำแนกตามการจัดชั้นได้ดังนี้</w:t>
      </w:r>
    </w:p>
    <w:p w14:paraId="110730EF" w14:textId="79AB0B31" w:rsidR="00DC66D1" w:rsidRPr="002C7E40" w:rsidRDefault="00DC66D1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827935" w:rsidRPr="002C7E40" w14:paraId="324F6ED7" w14:textId="77777777">
        <w:trPr>
          <w:trHeight w:val="211"/>
          <w:tblHeader/>
        </w:trPr>
        <w:tc>
          <w:tcPr>
            <w:tcW w:w="3330" w:type="dxa"/>
          </w:tcPr>
          <w:p w14:paraId="16B4B2B3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D3833BA" w14:textId="0C88FADE" w:rsidR="00827935" w:rsidRPr="002C7E40" w:rsidRDefault="000630E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02530F9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0DD4A876" w14:textId="721E4C91" w:rsidR="00827935" w:rsidRPr="002C7E40" w:rsidRDefault="000630E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27935" w:rsidRPr="002C7E40" w14:paraId="3FEE0E93" w14:textId="77777777">
        <w:trPr>
          <w:trHeight w:val="211"/>
          <w:tblHeader/>
        </w:trPr>
        <w:tc>
          <w:tcPr>
            <w:tcW w:w="3330" w:type="dxa"/>
          </w:tcPr>
          <w:p w14:paraId="2C5BFBE2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DAD568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6939DB7C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A602AE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1B6DC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90F441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57F755C0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A1956B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27935" w:rsidRPr="002C7E40" w14:paraId="7DF4EB8D" w14:textId="77777777">
        <w:trPr>
          <w:trHeight w:val="211"/>
          <w:tblHeader/>
        </w:trPr>
        <w:tc>
          <w:tcPr>
            <w:tcW w:w="3330" w:type="dxa"/>
          </w:tcPr>
          <w:p w14:paraId="2AB1FC0A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091ECEEC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935" w:rsidRPr="002C7E40" w14:paraId="1C3D54EF" w14:textId="77777777">
        <w:trPr>
          <w:trHeight w:val="64"/>
        </w:trPr>
        <w:tc>
          <w:tcPr>
            <w:tcW w:w="3330" w:type="dxa"/>
          </w:tcPr>
          <w:p w14:paraId="37FD8CCA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150EF1EF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41B69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7C9730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0D2A6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E5DE558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46643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1DF0" w14:textId="77777777" w:rsidR="00827935" w:rsidRPr="002C7E40" w:rsidRDefault="0082793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731C4F1A" w14:textId="77777777" w:rsidTr="004F1FF6">
        <w:trPr>
          <w:trHeight w:val="64"/>
        </w:trPr>
        <w:tc>
          <w:tcPr>
            <w:tcW w:w="3330" w:type="dxa"/>
          </w:tcPr>
          <w:p w14:paraId="77F01902" w14:textId="76F05878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50FC46CE" w14:textId="1B00A335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vAlign w:val="bottom"/>
          </w:tcPr>
          <w:p w14:paraId="79352805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CCFE4E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2415BD" w14:textId="06C2B680" w:rsidR="007E619E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</w:t>
            </w:r>
            <w:r w:rsidR="007E619E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7262C8A0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2B7A194" w14:textId="0C999268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  <w:vAlign w:val="bottom"/>
          </w:tcPr>
          <w:p w14:paraId="69BE838E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5B004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CC9C1CA" w14:textId="4A79AD65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71640D" w:rsidRPr="002C7E40" w14:paraId="287F825C" w14:textId="77777777" w:rsidTr="004F1FF6">
        <w:trPr>
          <w:trHeight w:val="223"/>
        </w:trPr>
        <w:tc>
          <w:tcPr>
            <w:tcW w:w="3330" w:type="dxa"/>
          </w:tcPr>
          <w:p w14:paraId="201387CB" w14:textId="40B29ABA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284D273A" w14:textId="7B3AE7FE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32E6A38E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3F5C61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DBA0E9A" w14:textId="3AA88E0B" w:rsidR="007E619E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45CF0F79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917385" w14:textId="05DD76E9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6E0971A2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D7778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B593627" w14:textId="38897B56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2</w:t>
            </w:r>
            <w:r w:rsidR="0071640D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71640D" w:rsidRPr="002C7E40" w14:paraId="4BA27242" w14:textId="77777777" w:rsidTr="004F1FF6">
        <w:trPr>
          <w:trHeight w:val="70"/>
        </w:trPr>
        <w:tc>
          <w:tcPr>
            <w:tcW w:w="3330" w:type="dxa"/>
          </w:tcPr>
          <w:p w14:paraId="3EB8D791" w14:textId="2C8B67BB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32AED7" w14:textId="29C7FE67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vAlign w:val="bottom"/>
          </w:tcPr>
          <w:p w14:paraId="376A4DCA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5F43D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6F75A" w14:textId="1BBDC889" w:rsidR="007E619E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92C2325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D4D080D" w14:textId="1C163BCB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752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70" w:type="dxa"/>
            <w:vAlign w:val="bottom"/>
          </w:tcPr>
          <w:p w14:paraId="1F3AAAC0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43AD90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53AEE" w14:textId="2524681B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71640D" w:rsidRPr="002C7E40" w14:paraId="0B65F9B3" w14:textId="77777777" w:rsidTr="004F1FF6">
        <w:trPr>
          <w:trHeight w:val="200"/>
        </w:trPr>
        <w:tc>
          <w:tcPr>
            <w:tcW w:w="3330" w:type="dxa"/>
          </w:tcPr>
          <w:p w14:paraId="320637DA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72EC" w14:textId="7612B0D3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  <w:vAlign w:val="bottom"/>
          </w:tcPr>
          <w:p w14:paraId="20DAA193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5612" w14:textId="145CAE36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7E619E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bottom w:val="nil"/>
            </w:tcBorders>
          </w:tcPr>
          <w:p w14:paraId="7673F04A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63B8C" w14:textId="7D95FF5B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B73CA8" w14:textId="77777777" w:rsidR="0071640D" w:rsidRPr="002C7E40" w:rsidRDefault="0071640D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C7DB" w14:textId="7FB0D916" w:rsidR="0071640D" w:rsidRPr="002C7E40" w:rsidRDefault="000630E3" w:rsidP="0071640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3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  <w:r w:rsidR="0071640D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</w:tr>
    </w:tbl>
    <w:p w14:paraId="2A7D46AD" w14:textId="77777777" w:rsidR="005D7726" w:rsidRPr="002C7E40" w:rsidRDefault="005D7726" w:rsidP="005A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</w:p>
    <w:p w14:paraId="1DBB40BC" w14:textId="5E1913C8" w:rsidR="00FD560D" w:rsidRPr="002C7E40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Pr="002C7E40">
        <w:rPr>
          <w:rFonts w:asciiTheme="majorBidi" w:hAnsiTheme="majorBidi" w:hint="cs"/>
          <w:sz w:val="30"/>
          <w:szCs w:val="30"/>
          <w:cs/>
        </w:rPr>
        <w:t>เ</w:t>
      </w:r>
      <w:r w:rsidRPr="002C7E40">
        <w:rPr>
          <w:rFonts w:asciiTheme="majorBidi" w:hAnsiTheme="majorBidi"/>
          <w:sz w:val="30"/>
          <w:szCs w:val="30"/>
          <w:cs/>
        </w:rPr>
        <w:t xml:space="preserve">ผยในหมายเหตุข้อ </w:t>
      </w:r>
      <w:r w:rsidR="000630E3" w:rsidRPr="000630E3">
        <w:rPr>
          <w:rFonts w:asciiTheme="majorBidi" w:hAnsiTheme="majorBidi" w:cstheme="majorBidi"/>
          <w:sz w:val="30"/>
          <w:szCs w:val="30"/>
        </w:rPr>
        <w:t>23</w:t>
      </w:r>
      <w:r w:rsidRPr="002C7E40">
        <w:rPr>
          <w:rFonts w:asciiTheme="majorBidi" w:hAnsiTheme="majorBidi" w:cstheme="majorBidi"/>
          <w:sz w:val="30"/>
          <w:szCs w:val="30"/>
        </w:rPr>
        <w:t>.</w:t>
      </w:r>
      <w:r w:rsidR="000630E3" w:rsidRPr="000630E3">
        <w:rPr>
          <w:rFonts w:asciiTheme="majorBidi" w:hAnsiTheme="majorBidi" w:cstheme="majorBidi"/>
          <w:sz w:val="30"/>
          <w:szCs w:val="30"/>
        </w:rPr>
        <w:t>2</w:t>
      </w:r>
      <w:r w:rsidR="00532553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</w:rPr>
        <w:t>(</w:t>
      </w:r>
      <w:r w:rsidR="000630E3" w:rsidRPr="000630E3">
        <w:rPr>
          <w:rFonts w:asciiTheme="majorBidi" w:hAnsiTheme="majorBidi"/>
          <w:sz w:val="30"/>
          <w:szCs w:val="30"/>
        </w:rPr>
        <w:t>1</w:t>
      </w:r>
      <w:r w:rsidRPr="002C7E40">
        <w:rPr>
          <w:rFonts w:asciiTheme="majorBidi" w:hAnsiTheme="majorBidi"/>
          <w:sz w:val="30"/>
          <w:szCs w:val="30"/>
        </w:rPr>
        <w:t>)</w:t>
      </w:r>
    </w:p>
    <w:p w14:paraId="33AF30C8" w14:textId="77777777" w:rsidR="00FD560D" w:rsidRPr="002C7E40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F433E" w14:textId="67320790" w:rsidR="00BE1826" w:rsidRPr="002C7E40" w:rsidRDefault="00FD560D" w:rsidP="00E9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0630E3" w:rsidRPr="000630E3">
        <w:rPr>
          <w:rFonts w:ascii="Angsana New" w:hAnsi="Angsana New"/>
          <w:sz w:val="30"/>
          <w:szCs w:val="30"/>
        </w:rPr>
        <w:t>30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2DD44F8" w14:textId="77777777" w:rsidR="00BE1826" w:rsidRPr="002C7E40" w:rsidRDefault="00BE1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CAA732" w14:textId="5BC6052D" w:rsidR="00E541F8" w:rsidRPr="002C7E40" w:rsidRDefault="00E541F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531F15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0E3" w:rsidRPr="000630E3">
        <w:rPr>
          <w:rFonts w:ascii="Angsana New" w:hAnsi="Angsana New"/>
          <w:sz w:val="30"/>
          <w:szCs w:val="30"/>
        </w:rPr>
        <w:t>31</w:t>
      </w:r>
      <w:r w:rsidR="00531F15" w:rsidRPr="002C7E4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17529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="00917529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917529" w:rsidRPr="002C7E40">
        <w:rPr>
          <w:rFonts w:asciiTheme="majorBidi" w:hAnsiTheme="majorBidi"/>
          <w:sz w:val="30"/>
          <w:szCs w:val="30"/>
          <w:cs/>
        </w:rPr>
        <w:t xml:space="preserve">และ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917529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917529" w:rsidRPr="002C7E4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2567</w:t>
      </w:r>
      <w:r w:rsidR="00917529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</w:t>
      </w:r>
      <w:r w:rsidR="00AD46CD" w:rsidRPr="002C7E40">
        <w:rPr>
          <w:rFonts w:asciiTheme="majorBidi" w:hAnsiTheme="majorBidi" w:cstheme="majorBidi"/>
          <w:sz w:val="30"/>
          <w:szCs w:val="30"/>
          <w:cs/>
        </w:rPr>
        <w:t>ตามสัญญาเช่าเงินทุน</w:t>
      </w:r>
      <w:r w:rsidRPr="002C7E40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A78C7" w:rsidRPr="002C7E40">
        <w:rPr>
          <w:rFonts w:ascii="Angsana New" w:hAnsi="Angsana New"/>
          <w:sz w:val="30"/>
          <w:szCs w:val="30"/>
          <w:cs/>
        </w:rPr>
        <w:t>เงินทุน</w:t>
      </w:r>
      <w:r w:rsidR="00B031EF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19EA" w:rsidRPr="002C7E40">
        <w:rPr>
          <w:rFonts w:asciiTheme="majorBidi" w:hAnsiTheme="majorBidi" w:cstheme="majorBidi"/>
          <w:sz w:val="30"/>
          <w:szCs w:val="30"/>
          <w:cs/>
        </w:rPr>
        <w:t>มี</w:t>
      </w:r>
      <w:r w:rsidRPr="002C7E4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F2471E6" w14:textId="77777777" w:rsidR="00385F64" w:rsidRPr="002C7E40" w:rsidRDefault="00385F6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8917DF" w:rsidRPr="002C7E40" w14:paraId="6ADBF372" w14:textId="77777777" w:rsidTr="004977F4">
        <w:tc>
          <w:tcPr>
            <w:tcW w:w="2538" w:type="dxa"/>
          </w:tcPr>
          <w:p w14:paraId="5425A635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36628C1" w14:textId="54660E30" w:rsidR="008917DF" w:rsidRPr="002C7E40" w:rsidRDefault="000630E3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136445D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59E96BDD" w14:textId="2600831C" w:rsidR="008917DF" w:rsidRPr="002C7E40" w:rsidRDefault="000630E3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2567</w:t>
            </w:r>
          </w:p>
        </w:tc>
      </w:tr>
      <w:tr w:rsidR="008917DF" w:rsidRPr="002C7E40" w14:paraId="20F3B831" w14:textId="77777777" w:rsidTr="004977F4">
        <w:trPr>
          <w:trHeight w:val="74"/>
        </w:trPr>
        <w:tc>
          <w:tcPr>
            <w:tcW w:w="2538" w:type="dxa"/>
          </w:tcPr>
          <w:p w14:paraId="1317476A" w14:textId="77777777" w:rsidR="008917DF" w:rsidRPr="002C7E40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F1B6FAA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7DBDF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EDAD175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BA22801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E5988A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0119A873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505FEDBD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0B303AB7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92F42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16A6DA56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12C32D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5CD65616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5B1616F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8917DF" w:rsidRPr="002C7E40" w14:paraId="4E5696C9" w14:textId="77777777" w:rsidTr="004977F4">
        <w:tc>
          <w:tcPr>
            <w:tcW w:w="2538" w:type="dxa"/>
          </w:tcPr>
          <w:p w14:paraId="40EDF39C" w14:textId="77777777" w:rsidR="008917DF" w:rsidRPr="002C7E40" w:rsidRDefault="008917DF" w:rsidP="004977F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79047" w14:textId="77777777" w:rsidR="008917DF" w:rsidRPr="002C7E40" w:rsidRDefault="008917DF" w:rsidP="0049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3ABC15F8" w14:textId="77777777" w:rsidTr="004977F4">
        <w:tc>
          <w:tcPr>
            <w:tcW w:w="2538" w:type="dxa"/>
          </w:tcPr>
          <w:p w14:paraId="6AE37030" w14:textId="44E3BD1D" w:rsidR="0071640D" w:rsidRPr="002C7E40" w:rsidRDefault="0071640D" w:rsidP="0071640D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7422C7C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67B6A" w14:textId="69391D62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43496BB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B25DA7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19C34" w14:textId="0C39BF97" w:rsidR="007E619E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40" w:type="dxa"/>
          </w:tcPr>
          <w:p w14:paraId="39526D81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3DBBF9F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3D4B6" w14:textId="1B834DD8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14:paraId="0474351E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850AAC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86233" w14:textId="123AE53A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71640D" w:rsidRPr="002C7E40" w14:paraId="4372090D" w14:textId="77777777" w:rsidTr="004977F4">
        <w:tc>
          <w:tcPr>
            <w:tcW w:w="2538" w:type="dxa"/>
          </w:tcPr>
          <w:p w14:paraId="5CA3A3F5" w14:textId="049D8B7B" w:rsidR="0071640D" w:rsidRPr="002C7E40" w:rsidRDefault="0071640D" w:rsidP="0071640D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4782AB5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31EF4" w14:textId="045CE961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785719A1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68762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BDB8F" w14:textId="42073AE6" w:rsidR="007E619E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40" w:type="dxa"/>
          </w:tcPr>
          <w:p w14:paraId="1562E9B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B44295E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F9D0" w14:textId="47277559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3BD280D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BAA44D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54558" w14:textId="79B1B59C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71640D" w:rsidRPr="002C7E40" w14:paraId="612ABAAA" w14:textId="77777777" w:rsidTr="004977F4">
        <w:tc>
          <w:tcPr>
            <w:tcW w:w="2538" w:type="dxa"/>
          </w:tcPr>
          <w:p w14:paraId="08D20786" w14:textId="0696276E" w:rsidR="0071640D" w:rsidRPr="002C7E40" w:rsidRDefault="0071640D" w:rsidP="0071640D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5E8FB2A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03997" w14:textId="2082FD20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1FBE185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89E006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B5BBE" w14:textId="2944753C" w:rsidR="007E619E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40" w:type="dxa"/>
          </w:tcPr>
          <w:p w14:paraId="2CDB7AD1" w14:textId="77777777" w:rsidR="0071640D" w:rsidRPr="002C7E40" w:rsidRDefault="0071640D" w:rsidP="0071640D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A697A68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F49FC" w14:textId="261E338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6A562096" w14:textId="77777777" w:rsidR="0071640D" w:rsidRPr="002C7E40" w:rsidRDefault="0071640D" w:rsidP="0071640D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E0B3BA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BB63B" w14:textId="09F8675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71640D" w:rsidRPr="002C7E40" w14:paraId="4C6F9139" w14:textId="77777777" w:rsidTr="004977F4">
        <w:tc>
          <w:tcPr>
            <w:tcW w:w="2538" w:type="dxa"/>
          </w:tcPr>
          <w:p w14:paraId="3F4805AB" w14:textId="23EE15F1" w:rsidR="0071640D" w:rsidRPr="002C7E40" w:rsidRDefault="0071640D" w:rsidP="0071640D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605317F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D035" w14:textId="1BA95074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2AA5566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379F92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DBB9B" w14:textId="679E8ABF" w:rsidR="007E619E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40" w:type="dxa"/>
          </w:tcPr>
          <w:p w14:paraId="3F93064C" w14:textId="77777777" w:rsidR="0071640D" w:rsidRPr="002C7E40" w:rsidRDefault="0071640D" w:rsidP="0071640D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761347F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C731D" w14:textId="569154A7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14:paraId="595923DB" w14:textId="77777777" w:rsidR="0071640D" w:rsidRPr="002C7E40" w:rsidRDefault="0071640D" w:rsidP="0071640D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3EC8E3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680FF" w14:textId="586C83DC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</w:tr>
      <w:tr w:rsidR="0071640D" w:rsidRPr="002C7E40" w14:paraId="56B435FF" w14:textId="77777777" w:rsidTr="004977F4">
        <w:tc>
          <w:tcPr>
            <w:tcW w:w="2538" w:type="dxa"/>
          </w:tcPr>
          <w:p w14:paraId="0D0A7AC5" w14:textId="18F9B53C" w:rsidR="0071640D" w:rsidRPr="002C7E40" w:rsidRDefault="0071640D" w:rsidP="0071640D">
            <w:pPr>
              <w:ind w:left="163" w:right="-10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83EF6B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148485" w14:textId="0FB60765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3C2CE1E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AB4F1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E3DB06" w14:textId="28B23872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40" w:type="dxa"/>
          </w:tcPr>
          <w:p w14:paraId="6056492C" w14:textId="77777777" w:rsidR="0071640D" w:rsidRPr="002C7E40" w:rsidRDefault="0071640D" w:rsidP="0071640D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D551A72" w14:textId="77777777" w:rsidR="0071640D" w:rsidRPr="002C7E40" w:rsidRDefault="0071640D" w:rsidP="0071640D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20E93" w14:textId="069A90DA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26360554" w14:textId="77777777" w:rsidR="0071640D" w:rsidRPr="002C7E40" w:rsidRDefault="0071640D" w:rsidP="0071640D">
            <w:pPr>
              <w:tabs>
                <w:tab w:val="decimal" w:pos="14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DEAC36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73EE3" w14:textId="71B26CD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71640D" w:rsidRPr="002C7E40" w14:paraId="535E5A31" w14:textId="77777777" w:rsidTr="00BB34D5">
        <w:tc>
          <w:tcPr>
            <w:tcW w:w="2538" w:type="dxa"/>
          </w:tcPr>
          <w:p w14:paraId="5A8865EE" w14:textId="77777777" w:rsidR="0071640D" w:rsidRPr="002C7E40" w:rsidRDefault="0071640D" w:rsidP="0071640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DBB4F27" w14:textId="70BF9F7C" w:rsidR="0071640D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7E619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  <w:vAlign w:val="center"/>
          </w:tcPr>
          <w:p w14:paraId="55D8500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2F39C" w14:textId="62BE7EF4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40" w:type="dxa"/>
          </w:tcPr>
          <w:p w14:paraId="48C8840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4F7F0BDD" w14:textId="2C1C1ABC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36" w:type="dxa"/>
            <w:vAlign w:val="center"/>
          </w:tcPr>
          <w:p w14:paraId="57F7040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61C20E" w14:textId="6FA275A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</w:tr>
      <w:tr w:rsidR="0071640D" w:rsidRPr="002C7E40" w14:paraId="747EFAAC" w14:textId="77777777">
        <w:tc>
          <w:tcPr>
            <w:tcW w:w="2538" w:type="dxa"/>
          </w:tcPr>
          <w:p w14:paraId="65B6F219" w14:textId="77777777" w:rsidR="0071640D" w:rsidRPr="002C7E40" w:rsidRDefault="0071640D" w:rsidP="00D35DBA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876"/>
              </w:tabs>
              <w:ind w:left="246" w:right="-45" w:hanging="24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8B060E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F3189" w14:textId="45252748" w:rsidR="007E619E" w:rsidRPr="002C7E40" w:rsidRDefault="007E619E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14C44F1" w14:textId="77777777" w:rsidR="0071640D" w:rsidRPr="002C7E40" w:rsidRDefault="0071640D" w:rsidP="0071640D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FD81C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6994C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BF85B6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9A03B" w14:textId="46FD3248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C44D6F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77F7B245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640D" w:rsidRPr="002C7E40" w14:paraId="27D85CCF" w14:textId="77777777" w:rsidTr="004977F4">
        <w:trPr>
          <w:trHeight w:val="77"/>
        </w:trPr>
        <w:tc>
          <w:tcPr>
            <w:tcW w:w="2538" w:type="dxa"/>
          </w:tcPr>
          <w:p w14:paraId="4663913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B6412EC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2E1DD" w14:textId="12E5F44A" w:rsidR="007E619E" w:rsidRPr="002C7E40" w:rsidRDefault="000630E3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="007E619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42EFCCCD" w14:textId="77777777" w:rsidR="0071640D" w:rsidRPr="002C7E40" w:rsidRDefault="0071640D" w:rsidP="0071640D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0B56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E8D1873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668B1A72" w14:textId="77777777" w:rsidR="0071640D" w:rsidRPr="002C7E40" w:rsidRDefault="0071640D" w:rsidP="0071640D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0E66E" w14:textId="057A0954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36" w:type="dxa"/>
          </w:tcPr>
          <w:p w14:paraId="7844BA1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A2E92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90F4D6" w14:textId="4ADE794B" w:rsidR="005D7726" w:rsidRPr="002C7E40" w:rsidRDefault="005D772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</w:rPr>
      </w:pPr>
    </w:p>
    <w:p w14:paraId="40384614" w14:textId="77777777" w:rsidR="00827935" w:rsidRPr="002C7E40" w:rsidRDefault="0082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E5A81D" w14:textId="5A946F7C" w:rsidR="00B91A0D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B91A0D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52999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127DFE" w:rsidRPr="002C7E40">
        <w:rPr>
          <w:rFonts w:asciiTheme="majorBidi" w:eastAsia="Angsana New" w:hAnsiTheme="majorBidi" w:cstheme="majorBidi" w:hint="cs"/>
          <w:b/>
          <w:bCs/>
          <w:sz w:val="30"/>
          <w:szCs w:val="30"/>
          <w:cs/>
        </w:rPr>
        <w:t>หมุนเวียน</w:t>
      </w:r>
      <w:r w:rsidR="00B91A0D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B91A0D"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26F1A4E" w14:textId="77777777" w:rsidR="00B96B62" w:rsidRPr="002C7E40" w:rsidRDefault="00B96B6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2C7E40" w14:paraId="0898C9CB" w14:textId="77777777" w:rsidTr="00B31678">
        <w:tc>
          <w:tcPr>
            <w:tcW w:w="5787" w:type="dxa"/>
          </w:tcPr>
          <w:p w14:paraId="6B50FDE5" w14:textId="77777777" w:rsidR="00B96B62" w:rsidRPr="002C7E40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1D29390C" w14:textId="77777777" w:rsidR="00B96B62" w:rsidRPr="002C7E40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14:paraId="517E48C4" w14:textId="293A674C" w:rsidR="00B96B62" w:rsidRPr="002C7E40" w:rsidRDefault="000630E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0" w:type="dxa"/>
          </w:tcPr>
          <w:p w14:paraId="74BA6503" w14:textId="77777777" w:rsidR="00B96B62" w:rsidRPr="002C7E40" w:rsidRDefault="00B96B62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6" w:type="dxa"/>
          </w:tcPr>
          <w:p w14:paraId="2DC20DD1" w14:textId="52FAF81B" w:rsidR="00B96B62" w:rsidRPr="002C7E40" w:rsidRDefault="000630E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96B62" w:rsidRPr="002C7E40" w14:paraId="318311E0" w14:textId="77777777" w:rsidTr="00B31678">
        <w:trPr>
          <w:trHeight w:val="353"/>
        </w:trPr>
        <w:tc>
          <w:tcPr>
            <w:tcW w:w="5787" w:type="dxa"/>
          </w:tcPr>
          <w:p w14:paraId="6882336E" w14:textId="77777777" w:rsidR="00B96B62" w:rsidRPr="002C7E40" w:rsidRDefault="00B96B6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FBF620" w14:textId="77777777" w:rsidR="00B96B62" w:rsidRPr="002C7E40" w:rsidRDefault="00B96B62" w:rsidP="00B4269E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0E1E0A70" w14:textId="77777777" w:rsidR="00B96B62" w:rsidRPr="002C7E40" w:rsidRDefault="00B96B6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0FFA0338" w14:textId="77777777" w:rsidTr="003366F2">
        <w:tc>
          <w:tcPr>
            <w:tcW w:w="5787" w:type="dxa"/>
          </w:tcPr>
          <w:p w14:paraId="7EF21767" w14:textId="37D0C3E9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878C12E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B97D7CE" w14:textId="356439EF" w:rsidR="0071640D" w:rsidRPr="002C7E40" w:rsidRDefault="000630E3" w:rsidP="007C2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B6077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4B3EC85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99590C" w14:textId="25239673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71640D" w:rsidRPr="002C7E40" w14:paraId="5B40D47E" w14:textId="77777777" w:rsidTr="00B31678">
        <w:tc>
          <w:tcPr>
            <w:tcW w:w="5787" w:type="dxa"/>
          </w:tcPr>
          <w:p w14:paraId="42F20B60" w14:textId="4CF0EA9F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AAB385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9D52F8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84ED7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997450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55CE2A38" w14:textId="77777777" w:rsidTr="00744E51">
        <w:tc>
          <w:tcPr>
            <w:tcW w:w="5787" w:type="dxa"/>
          </w:tcPr>
          <w:p w14:paraId="1F740007" w14:textId="5165C5EE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14:paraId="4031C258" w14:textId="42D97D59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33" w:type="dxa"/>
          </w:tcPr>
          <w:p w14:paraId="4FF96D7A" w14:textId="5F6A91C5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14:paraId="2EE9D46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699FB" w14:textId="0D47C172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71640D" w:rsidRPr="002C7E40" w14:paraId="54858ACB" w14:textId="77777777" w:rsidTr="00744E51">
        <w:tc>
          <w:tcPr>
            <w:tcW w:w="5787" w:type="dxa"/>
          </w:tcPr>
          <w:p w14:paraId="789F0F54" w14:textId="657A5562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กิจการอื่น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91C046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2E192B3" w14:textId="7F9D8DA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72C5A81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CEEDCD" w14:textId="30E1C6B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71640D" w:rsidRPr="002C7E40" w14:paraId="3CADB952" w14:textId="77777777" w:rsidTr="00744E51">
        <w:tc>
          <w:tcPr>
            <w:tcW w:w="5787" w:type="dxa"/>
          </w:tcPr>
          <w:p w14:paraId="4C46ED45" w14:textId="1ACCFF08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8095B70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A05BCB0" w14:textId="7652F0B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4924A67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E123CA8" w14:textId="4F866544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4A09F6" w:rsidRPr="002C7E40" w14:paraId="298C3012" w14:textId="77777777" w:rsidTr="006E5638">
        <w:tc>
          <w:tcPr>
            <w:tcW w:w="5787" w:type="dxa"/>
          </w:tcPr>
          <w:p w14:paraId="28212F38" w14:textId="7A4DDE33" w:rsidR="004A09F6" w:rsidRPr="002C7E40" w:rsidRDefault="004A09F6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810" w:type="dxa"/>
          </w:tcPr>
          <w:p w14:paraId="1C1D2EDE" w14:textId="77777777" w:rsidR="004A09F6" w:rsidRPr="002C7E40" w:rsidRDefault="004A09F6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269BC4FB" w14:textId="231434A4" w:rsidR="004A09F6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405FF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40E08BDA" w14:textId="77777777" w:rsidR="004A09F6" w:rsidRPr="002C7E40" w:rsidRDefault="004A09F6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1620CA8" w14:textId="640B040E" w:rsidR="004A09F6" w:rsidRPr="002C7E40" w:rsidRDefault="00F8444C" w:rsidP="00C7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40D" w:rsidRPr="002C7E40" w14:paraId="11C362BA" w14:textId="77777777" w:rsidTr="006E5638">
        <w:trPr>
          <w:trHeight w:val="452"/>
        </w:trPr>
        <w:tc>
          <w:tcPr>
            <w:tcW w:w="5787" w:type="dxa"/>
          </w:tcPr>
          <w:p w14:paraId="500E331F" w14:textId="7022E431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4BCC03D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CBCA8FF" w14:textId="4601F49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E87DF1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CAC2092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26A441A" w14:textId="45E3C636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71640D" w:rsidRPr="002C7E40" w14:paraId="059D780F" w14:textId="77777777" w:rsidTr="00B31678">
        <w:tc>
          <w:tcPr>
            <w:tcW w:w="5787" w:type="dxa"/>
          </w:tcPr>
          <w:p w14:paraId="0FAF45C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2148C5A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594736" w14:textId="0AD8D2AA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710DDFB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14:paraId="3C4D896A" w14:textId="682E075D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71640D" w:rsidRPr="002C7E40" w14:paraId="327CE6C9" w14:textId="77777777" w:rsidTr="00B31678">
        <w:tc>
          <w:tcPr>
            <w:tcW w:w="5787" w:type="dxa"/>
          </w:tcPr>
          <w:p w14:paraId="0513950B" w14:textId="44D842CB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5B49864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EB27132" w14:textId="0F0B69DD" w:rsidR="0071640D" w:rsidRPr="002C7E40" w:rsidRDefault="00A639A2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077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D659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14:paraId="2D1FA801" w14:textId="4306F7D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077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78E26060" w14:textId="77777777" w:rsidTr="00B31678">
        <w:tc>
          <w:tcPr>
            <w:tcW w:w="5787" w:type="dxa"/>
          </w:tcPr>
          <w:p w14:paraId="7CAE7E3D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D2DE677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4EF4A41" w14:textId="0BABA6F4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1B009674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9896EB" w14:textId="44EDAC71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</w:tbl>
    <w:p w14:paraId="06C7F737" w14:textId="38DBF8DD" w:rsidR="00E1753B" w:rsidRPr="002C7E40" w:rsidRDefault="00E1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1603FE" w14:textId="77777777" w:rsidR="00FB703F" w:rsidRPr="00FB703F" w:rsidRDefault="00FB703F" w:rsidP="00FB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FB703F">
        <w:rPr>
          <w:rFonts w:asciiTheme="majorBidi" w:hAnsiTheme="majorBidi"/>
          <w:sz w:val="30"/>
          <w:szCs w:val="30"/>
          <w:cs/>
        </w:rPr>
        <w:t>ในไตรมาสที่ 4 ของปี 2568 สินทรัพย์ให้เช่าตามสัญญาเช่าดำเนินงานของบริษัทประสบปัญหาจากภัยพิบัติทางธรรมชาติได้แก่น้ำท่วมในจังหวัดภาคใต้ มีผลกระทบให้เกิดความเสียหายในสินทรัพย์ดังกล่าว ทำให้บริษัทต้อง</w:t>
      </w:r>
    </w:p>
    <w:p w14:paraId="5F9436CC" w14:textId="0AA433D8" w:rsidR="007B2E92" w:rsidRDefault="00FB703F" w:rsidP="00FB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FB703F">
        <w:rPr>
          <w:rFonts w:asciiTheme="majorBidi" w:hAnsiTheme="majorBidi"/>
          <w:sz w:val="30"/>
          <w:szCs w:val="30"/>
          <w:cs/>
        </w:rPr>
        <w:t>ตัดจำหน่ายสินทรัพย์ให้เช่าตามสัญญาเช่าดำเนินงานเป็นจำนวนเงิน 39 ล้านบาทในกำไรขาดทุนของบริษัทสำหรับปี 2568 อย่างไรก็ตาม บริษัทได้ทำประกันคุ้มครองความเสียหายในสินทรัพย์ดังกล่าวกับบริษัทประกันภัยหลายแห่ง ทำให้บริษัทสามารถเรียกร้องค่าเสียหายจากบริษัทประกันภัยดังกล่าวได้ ณ วันที่ 31 ธันวาคม 2568 บริษัทได้รับจดหมายยืนยันจากบริษัทประกันภัยจ่ายเงินค่าสินไหมทดแทนให้เป็นจำนวนเงินรวม 36 ล้านบาท ในงบกำไรขาดทุนเบ็ดเสร็จ และบริษัทได้รับรู้รายการเงินค่าสินไหมทดแทนดังกล่าวเป็นลูกหนี้บริษัทประกันภัย (ลูกหนี้หมุนเวียนอื่น) ในงบฐานะการเงินของบริษัท</w:t>
      </w:r>
    </w:p>
    <w:p w14:paraId="4B44DD9F" w14:textId="77777777" w:rsidR="00FB703F" w:rsidRPr="002C7E40" w:rsidRDefault="00FB703F" w:rsidP="00FB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</w:p>
    <w:p w14:paraId="0F9E277F" w14:textId="2116AD62" w:rsidR="004B070E" w:rsidRPr="002C7E40" w:rsidRDefault="000630E3" w:rsidP="004B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eastAsia="Angsana New" w:hAnsi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B070E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5374E" w:rsidRPr="002C7E40">
        <w:rPr>
          <w:rFonts w:asciiTheme="majorBidi" w:eastAsia="Angsana New" w:hAnsiTheme="majorBidi"/>
          <w:b/>
          <w:bCs/>
          <w:sz w:val="30"/>
          <w:szCs w:val="30"/>
          <w:cs/>
        </w:rPr>
        <w:t>เงินให้กู้ยืมระยะสั้น</w:t>
      </w:r>
    </w:p>
    <w:p w14:paraId="2A40ACFC" w14:textId="77777777" w:rsidR="00875EA8" w:rsidRPr="002C7E40" w:rsidRDefault="00875EA8" w:rsidP="004B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eastAsia="Angsana New" w:hAnsiTheme="majorBidi"/>
          <w:b/>
          <w:bCs/>
          <w:sz w:val="30"/>
          <w:szCs w:val="30"/>
        </w:rPr>
      </w:pPr>
    </w:p>
    <w:p w14:paraId="0B5A0900" w14:textId="5352195F" w:rsidR="0031422C" w:rsidRDefault="009D1BAD" w:rsidP="0031422C">
      <w:pPr>
        <w:ind w:left="454"/>
        <w:jc w:val="both"/>
        <w:rPr>
          <w:rFonts w:asciiTheme="majorBidi" w:hAnsiTheme="majorBidi"/>
          <w:sz w:val="30"/>
          <w:szCs w:val="30"/>
        </w:rPr>
      </w:pPr>
      <w:r w:rsidRPr="0031422C">
        <w:rPr>
          <w:rFonts w:asciiTheme="majorBidi" w:hAnsiTheme="majorBidi"/>
          <w:sz w:val="30"/>
          <w:szCs w:val="30"/>
          <w:cs/>
        </w:rPr>
        <w:t xml:space="preserve">ณ </w:t>
      </w:r>
      <w:r w:rsidRPr="0031422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0630E3" w:rsidRPr="000630E3">
        <w:rPr>
          <w:rFonts w:asciiTheme="majorBidi" w:hAnsiTheme="majorBidi"/>
          <w:sz w:val="30"/>
          <w:szCs w:val="30"/>
        </w:rPr>
        <w:t>31</w:t>
      </w:r>
      <w:r w:rsidRPr="0031422C">
        <w:rPr>
          <w:rFonts w:asciiTheme="majorBidi" w:hAnsiTheme="majorBidi"/>
          <w:sz w:val="30"/>
          <w:szCs w:val="30"/>
        </w:rPr>
        <w:t xml:space="preserve"> </w:t>
      </w:r>
      <w:r w:rsidRPr="0031422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/>
          <w:sz w:val="30"/>
          <w:szCs w:val="30"/>
        </w:rPr>
        <w:t>2568</w:t>
      </w:r>
      <w:r w:rsidRPr="0031422C">
        <w:rPr>
          <w:rFonts w:asciiTheme="majorBidi" w:hAnsiTheme="majorBidi"/>
          <w:sz w:val="30"/>
          <w:szCs w:val="30"/>
        </w:rPr>
        <w:t xml:space="preserve"> </w:t>
      </w:r>
      <w:r w:rsidRPr="0031422C">
        <w:rPr>
          <w:rFonts w:asciiTheme="majorBidi" w:hAnsiTheme="majorBidi"/>
          <w:sz w:val="30"/>
          <w:szCs w:val="30"/>
          <w:cs/>
        </w:rPr>
        <w:t>บริษัทมีเงินให้กู้ยืมระยะสั้นรวมจำนวน</w:t>
      </w:r>
      <w:r w:rsidRPr="0031422C">
        <w:rPr>
          <w:rFonts w:asciiTheme="majorBidi" w:hAnsi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/>
          <w:sz w:val="30"/>
          <w:szCs w:val="30"/>
        </w:rPr>
        <w:t>439</w:t>
      </w:r>
      <w:r w:rsidRPr="0031422C">
        <w:rPr>
          <w:rFonts w:asciiTheme="majorBidi" w:hAnsiTheme="majorBidi"/>
          <w:sz w:val="30"/>
          <w:szCs w:val="30"/>
        </w:rPr>
        <w:t xml:space="preserve"> </w:t>
      </w:r>
      <w:r w:rsidRPr="0031422C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F7311E">
        <w:rPr>
          <w:rFonts w:asciiTheme="majorBidi" w:hAnsiTheme="majorBidi"/>
          <w:i/>
          <w:iCs/>
          <w:sz w:val="30"/>
          <w:szCs w:val="30"/>
          <w:cs/>
        </w:rPr>
        <w:t>(</w:t>
      </w:r>
      <w:r w:rsidR="000630E3" w:rsidRPr="00F7311E">
        <w:rPr>
          <w:rFonts w:asciiTheme="majorBidi" w:hAnsiTheme="majorBidi"/>
          <w:i/>
          <w:iCs/>
          <w:sz w:val="30"/>
          <w:szCs w:val="30"/>
        </w:rPr>
        <w:t>2567</w:t>
      </w:r>
      <w:r w:rsidRPr="00F7311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0630E3" w:rsidRPr="00F7311E">
        <w:rPr>
          <w:rFonts w:asciiTheme="majorBidi" w:hAnsiTheme="majorBidi"/>
          <w:i/>
          <w:iCs/>
          <w:sz w:val="30"/>
          <w:szCs w:val="30"/>
        </w:rPr>
        <w:t>461</w:t>
      </w:r>
      <w:r w:rsidRPr="00F7311E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F7311E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31422C">
        <w:rPr>
          <w:rFonts w:asciiTheme="majorBidi" w:hAnsiTheme="majorBidi"/>
          <w:sz w:val="30"/>
          <w:szCs w:val="30"/>
          <w:cs/>
        </w:rPr>
        <w:t xml:space="preserve"> ซึ่ง</w:t>
      </w:r>
      <w:r w:rsidR="0031422C" w:rsidRPr="0031422C">
        <w:rPr>
          <w:rFonts w:asciiTheme="majorBidi" w:hAnsiTheme="majorBidi" w:hint="cs"/>
          <w:sz w:val="30"/>
          <w:szCs w:val="30"/>
          <w:cs/>
        </w:rPr>
        <w:t>เ</w:t>
      </w:r>
      <w:r w:rsidR="00FE45DC" w:rsidRPr="00077464">
        <w:rPr>
          <w:rFonts w:asciiTheme="majorBidi" w:hAnsiTheme="majorBidi"/>
          <w:sz w:val="30"/>
          <w:szCs w:val="30"/>
          <w:cs/>
        </w:rPr>
        <w:t>งินให้กู้ยืมระยะสั้น</w:t>
      </w:r>
      <w:r w:rsidR="002E4F3C" w:rsidRPr="00077464">
        <w:rPr>
          <w:rFonts w:asciiTheme="majorBidi" w:hAnsiTheme="majorBidi" w:hint="cs"/>
          <w:sz w:val="30"/>
          <w:szCs w:val="30"/>
          <w:cs/>
        </w:rPr>
        <w:t>ดังกล่าว</w:t>
      </w:r>
      <w:r w:rsidR="0031422C">
        <w:rPr>
          <w:rFonts w:asciiTheme="majorBidi" w:hAnsiTheme="majorBidi" w:hint="cs"/>
          <w:sz w:val="30"/>
          <w:szCs w:val="30"/>
          <w:cs/>
        </w:rPr>
        <w:t>มีการจัด</w:t>
      </w:r>
      <w:r w:rsidR="00FE45DC" w:rsidRPr="00077464">
        <w:rPr>
          <w:rFonts w:asciiTheme="majorBidi" w:hAnsiTheme="majorBidi"/>
          <w:sz w:val="30"/>
          <w:szCs w:val="30"/>
          <w:cs/>
        </w:rPr>
        <w:t xml:space="preserve">ชั้นที่ </w:t>
      </w:r>
      <w:r w:rsidR="000630E3" w:rsidRPr="000630E3">
        <w:rPr>
          <w:rFonts w:asciiTheme="majorBidi" w:hAnsiTheme="majorBidi"/>
          <w:sz w:val="30"/>
          <w:szCs w:val="30"/>
        </w:rPr>
        <w:t>2</w:t>
      </w:r>
      <w:r w:rsidR="00FE45DC" w:rsidRPr="00077464">
        <w:rPr>
          <w:rFonts w:asciiTheme="majorBidi" w:hAnsiTheme="majorBidi"/>
          <w:sz w:val="30"/>
          <w:szCs w:val="30"/>
          <w:cs/>
        </w:rPr>
        <w:t xml:space="preserve"> ลูกหนี้ที่มีผลขาดทุนด้านเครดิตที่คาดว่าจะเกิดขึ้นตลอดอายุ</w:t>
      </w:r>
      <w:r w:rsidR="00CF07BC" w:rsidRPr="00077464">
        <w:rPr>
          <w:rFonts w:asciiTheme="majorBidi" w:hAnsiTheme="majorBidi"/>
          <w:sz w:val="30"/>
          <w:szCs w:val="30"/>
        </w:rPr>
        <w:t xml:space="preserve"> </w:t>
      </w:r>
      <w:r w:rsidR="00FE45DC" w:rsidRPr="00077464">
        <w:rPr>
          <w:rFonts w:asciiTheme="majorBidi" w:hAnsiTheme="majorBidi"/>
          <w:sz w:val="30"/>
          <w:szCs w:val="30"/>
          <w:cs/>
        </w:rPr>
        <w:t>-</w:t>
      </w:r>
      <w:r w:rsidR="00CF07BC" w:rsidRPr="00077464">
        <w:rPr>
          <w:rFonts w:asciiTheme="majorBidi" w:hAnsiTheme="majorBidi"/>
          <w:sz w:val="30"/>
          <w:szCs w:val="30"/>
        </w:rPr>
        <w:t xml:space="preserve"> </w:t>
      </w:r>
      <w:r w:rsidR="00FE45DC" w:rsidRPr="00077464">
        <w:rPr>
          <w:rFonts w:asciiTheme="majorBidi" w:hAnsiTheme="majorBidi"/>
          <w:sz w:val="30"/>
          <w:szCs w:val="30"/>
          <w:cs/>
        </w:rPr>
        <w:t xml:space="preserve">ไม่ด้อยค่า </w:t>
      </w:r>
      <w:r w:rsidR="0031422C">
        <w:rPr>
          <w:rFonts w:asciiTheme="majorBidi" w:hAnsiTheme="majorBidi" w:hint="cs"/>
          <w:sz w:val="30"/>
          <w:szCs w:val="30"/>
          <w:cs/>
        </w:rPr>
        <w:t>เป็น</w:t>
      </w:r>
      <w:r w:rsidR="00FE45DC" w:rsidRPr="00077464">
        <w:rPr>
          <w:rFonts w:asciiTheme="majorBidi" w:hAnsiTheme="majorBidi"/>
          <w:sz w:val="30"/>
          <w:szCs w:val="30"/>
          <w:cs/>
        </w:rPr>
        <w:t xml:space="preserve">จำนวน </w:t>
      </w:r>
      <w:r w:rsidR="000630E3" w:rsidRPr="000630E3">
        <w:rPr>
          <w:rFonts w:asciiTheme="majorBidi" w:hAnsiTheme="majorBidi"/>
          <w:sz w:val="30"/>
          <w:szCs w:val="30"/>
        </w:rPr>
        <w:t>304</w:t>
      </w:r>
      <w:r w:rsidR="00FE45DC" w:rsidRPr="00077464">
        <w:rPr>
          <w:rFonts w:asciiTheme="majorBidi" w:hAnsiTheme="majorBidi"/>
          <w:sz w:val="30"/>
          <w:szCs w:val="30"/>
        </w:rPr>
        <w:t xml:space="preserve"> </w:t>
      </w:r>
      <w:r w:rsidR="00FE45DC" w:rsidRPr="00077464">
        <w:rPr>
          <w:rFonts w:asciiTheme="majorBidi" w:hAnsiTheme="majorBidi"/>
          <w:sz w:val="30"/>
          <w:szCs w:val="30"/>
          <w:cs/>
        </w:rPr>
        <w:t>ล้านบาท และไม่มีค่าเผื่อผลขาดทุนด้านเครดิต</w:t>
      </w:r>
      <w:r w:rsidR="0005687A" w:rsidRPr="00077464">
        <w:rPr>
          <w:rFonts w:asciiTheme="majorBidi" w:hAnsiTheme="majorBidi" w:hint="cs"/>
          <w:sz w:val="30"/>
          <w:szCs w:val="30"/>
          <w:cs/>
        </w:rPr>
        <w:t>ที่คาดว่าจะเกิดขึ้น</w:t>
      </w:r>
      <w:r w:rsidR="00FE45DC" w:rsidRPr="00077464">
        <w:rPr>
          <w:rFonts w:asciiTheme="majorBidi" w:hAnsiTheme="majorBidi"/>
          <w:sz w:val="30"/>
          <w:szCs w:val="30"/>
          <w:cs/>
        </w:rPr>
        <w:t xml:space="preserve"> </w:t>
      </w:r>
    </w:p>
    <w:p w14:paraId="6CD4B8C5" w14:textId="77777777" w:rsidR="0031422C" w:rsidRDefault="0031422C" w:rsidP="0031422C">
      <w:pPr>
        <w:ind w:left="454"/>
        <w:jc w:val="both"/>
        <w:rPr>
          <w:rFonts w:asciiTheme="majorBidi" w:hAnsiTheme="majorBidi"/>
          <w:sz w:val="30"/>
          <w:szCs w:val="30"/>
        </w:rPr>
      </w:pPr>
    </w:p>
    <w:p w14:paraId="637AA173" w14:textId="64C14741" w:rsidR="00C5374E" w:rsidRDefault="0031422C" w:rsidP="0031422C">
      <w:pPr>
        <w:ind w:left="454"/>
        <w:jc w:val="both"/>
        <w:rPr>
          <w:rFonts w:asciiTheme="majorBidi" w:hAnsiTheme="majorBidi"/>
          <w:sz w:val="30"/>
          <w:szCs w:val="30"/>
        </w:rPr>
      </w:pPr>
      <w:r w:rsidRPr="0031422C">
        <w:rPr>
          <w:rFonts w:asciiTheme="majorBidi" w:hAnsi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0630E3" w:rsidRPr="000630E3">
        <w:rPr>
          <w:rFonts w:asciiTheme="majorBidi" w:hAnsiTheme="majorBidi"/>
          <w:sz w:val="30"/>
          <w:szCs w:val="30"/>
        </w:rPr>
        <w:t>23</w:t>
      </w:r>
      <w:r w:rsidRPr="0031422C">
        <w:rPr>
          <w:rFonts w:asciiTheme="majorBidi" w:hAnsiTheme="majorBidi"/>
          <w:sz w:val="30"/>
          <w:szCs w:val="30"/>
          <w:cs/>
        </w:rPr>
        <w:t>.</w:t>
      </w:r>
      <w:r w:rsidR="000630E3" w:rsidRPr="000630E3">
        <w:rPr>
          <w:rFonts w:asciiTheme="majorBidi" w:hAnsiTheme="majorBidi"/>
          <w:sz w:val="30"/>
          <w:szCs w:val="30"/>
        </w:rPr>
        <w:t>2</w:t>
      </w:r>
      <w:r w:rsidRPr="0031422C">
        <w:rPr>
          <w:rFonts w:asciiTheme="majorBidi" w:hAnsiTheme="majorBidi"/>
          <w:sz w:val="30"/>
          <w:szCs w:val="30"/>
          <w:cs/>
        </w:rPr>
        <w:t xml:space="preserve"> (</w:t>
      </w:r>
      <w:r w:rsidR="000630E3" w:rsidRPr="000630E3">
        <w:rPr>
          <w:rFonts w:asciiTheme="majorBidi" w:hAnsiTheme="majorBidi"/>
          <w:sz w:val="30"/>
          <w:szCs w:val="30"/>
        </w:rPr>
        <w:t>1</w:t>
      </w:r>
      <w:r w:rsidRPr="0031422C">
        <w:rPr>
          <w:rFonts w:asciiTheme="majorBidi" w:hAnsiTheme="majorBidi"/>
          <w:sz w:val="30"/>
          <w:szCs w:val="30"/>
          <w:cs/>
        </w:rPr>
        <w:t>)</w:t>
      </w:r>
    </w:p>
    <w:p w14:paraId="31D84A1E" w14:textId="4789A615" w:rsidR="00FB703F" w:rsidRDefault="00FB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4BE50E1" w14:textId="34A57544" w:rsidR="00401029" w:rsidRPr="002C7E40" w:rsidRDefault="000630E3" w:rsidP="001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401029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4318C73" w14:textId="77777777" w:rsidR="007C50C8" w:rsidRPr="002C7E40" w:rsidRDefault="007C50C8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837"/>
        <w:gridCol w:w="1260"/>
        <w:gridCol w:w="270"/>
        <w:gridCol w:w="1170"/>
      </w:tblGrid>
      <w:tr w:rsidR="002A40B8" w:rsidRPr="002C7E40" w14:paraId="568F1E3C" w14:textId="77777777" w:rsidTr="00144D02">
        <w:tc>
          <w:tcPr>
            <w:tcW w:w="5760" w:type="dxa"/>
          </w:tcPr>
          <w:p w14:paraId="6BE5E0E8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7" w:type="dxa"/>
          </w:tcPr>
          <w:p w14:paraId="6CF208E8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1C4CAA63" w14:textId="4F2D4E61" w:rsidR="002A40B8" w:rsidRPr="002C7E40" w:rsidRDefault="000630E3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0" w:type="dxa"/>
          </w:tcPr>
          <w:p w14:paraId="4431666A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632D12B" w14:textId="2FA9A137" w:rsidR="002A40B8" w:rsidRPr="002C7E40" w:rsidRDefault="000630E3" w:rsidP="002A40B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A40B8" w:rsidRPr="002C7E40" w14:paraId="34D26DE3" w14:textId="77777777" w:rsidTr="00144D02">
        <w:tc>
          <w:tcPr>
            <w:tcW w:w="5760" w:type="dxa"/>
          </w:tcPr>
          <w:p w14:paraId="4B87C5CD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7" w:type="dxa"/>
          </w:tcPr>
          <w:p w14:paraId="32BC39CB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0" w:type="dxa"/>
            <w:gridSpan w:val="3"/>
          </w:tcPr>
          <w:p w14:paraId="7A01DEEF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40D" w:rsidRPr="002C7E40" w14:paraId="603C07FD" w14:textId="77777777" w:rsidTr="00144D02">
        <w:tc>
          <w:tcPr>
            <w:tcW w:w="5760" w:type="dxa"/>
          </w:tcPr>
          <w:p w14:paraId="07CE6912" w14:textId="77777777" w:rsidR="0071640D" w:rsidRPr="002C7E40" w:rsidRDefault="0071640D" w:rsidP="0071640D">
            <w:pPr>
              <w:pStyle w:val="Heading9"/>
              <w:rPr>
                <w:rFonts w:asciiTheme="majorBidi" w:hAnsiTheme="majorBidi" w:cstheme="majorBidi"/>
              </w:rPr>
            </w:pPr>
            <w:r w:rsidRPr="002C7E40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837" w:type="dxa"/>
          </w:tcPr>
          <w:p w14:paraId="14A19595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437E5" w14:textId="548F3DE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5510F999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43F46" w14:textId="59775788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71640D" w:rsidRPr="002C7E40" w14:paraId="2E1AC1D3" w14:textId="77777777" w:rsidTr="00144D02">
        <w:tc>
          <w:tcPr>
            <w:tcW w:w="5760" w:type="dxa"/>
          </w:tcPr>
          <w:p w14:paraId="7A0B7183" w14:textId="3A8917E1" w:rsidR="0071640D" w:rsidRPr="002C7E40" w:rsidRDefault="0071640D" w:rsidP="0071640D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077464">
              <w:rPr>
                <w:rFonts w:asciiTheme="majorBidi" w:hAnsiTheme="majorBidi" w:cstheme="majorBidi"/>
                <w:cs/>
              </w:rPr>
              <w:t>ค่าเผื่อ</w:t>
            </w:r>
            <w:r w:rsidRPr="00077464">
              <w:rPr>
                <w:rFonts w:asciiTheme="majorBidi" w:hAnsiTheme="majorBidi" w:cstheme="majorBidi" w:hint="cs"/>
                <w:cs/>
              </w:rPr>
              <w:t>มูลค่า</w:t>
            </w:r>
            <w:r w:rsidR="0005687A" w:rsidRPr="00077464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="00E42AB2" w:rsidRPr="00077464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837" w:type="dxa"/>
          </w:tcPr>
          <w:p w14:paraId="240EB16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B90F0A" w14:textId="4773E590" w:rsidR="0071640D" w:rsidRPr="002C7E40" w:rsidRDefault="00A639A2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82E32C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520871" w14:textId="17A230B9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1AF0114B" w14:textId="77777777" w:rsidTr="00144D02">
        <w:tc>
          <w:tcPr>
            <w:tcW w:w="5760" w:type="dxa"/>
          </w:tcPr>
          <w:p w14:paraId="538A8F45" w14:textId="77777777" w:rsidR="0071640D" w:rsidRPr="002C7E40" w:rsidRDefault="0071640D" w:rsidP="0071640D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2C7E4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2C7E4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37" w:type="dxa"/>
          </w:tcPr>
          <w:p w14:paraId="05A73F2F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2F9DE0" w14:textId="15DC6948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49C8963B" w14:textId="77777777" w:rsidR="0071640D" w:rsidRPr="002C7E40" w:rsidRDefault="0071640D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83904" w14:textId="2C0818EB" w:rsidR="0071640D" w:rsidRPr="002C7E40" w:rsidRDefault="000630E3" w:rsidP="0071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</w:tbl>
    <w:p w14:paraId="0D694750" w14:textId="40639AA0" w:rsidR="00895F79" w:rsidRPr="002C7E40" w:rsidRDefault="0089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340A2B" w14:textId="1AE17FD0" w:rsidR="00E82227" w:rsidRPr="002C7E40" w:rsidRDefault="00E82227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82227" w:rsidRPr="002C7E40" w:rsidSect="002375D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pgNumType w:start="14"/>
          <w:cols w:space="720"/>
          <w:titlePg/>
          <w:docGrid w:linePitch="245"/>
        </w:sectPr>
      </w:pPr>
    </w:p>
    <w:p w14:paraId="6F35235B" w14:textId="7A2704EA" w:rsidR="000A7ADE" w:rsidRPr="002C7E40" w:rsidRDefault="00186808" w:rsidP="00FA1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="000630E3" w:rsidRPr="000630E3"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0A7ADE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0A7ADE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อาคารและอุปกรณ์</w:t>
      </w:r>
      <w:r w:rsidR="000B6F7B" w:rsidRPr="002C7E40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301AD94" w14:textId="4E3F5AD5" w:rsidR="00F60C24" w:rsidRPr="002C7E40" w:rsidRDefault="00F60C24" w:rsidP="00F60C2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2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170"/>
        <w:gridCol w:w="63"/>
        <w:gridCol w:w="207"/>
        <w:gridCol w:w="63"/>
        <w:gridCol w:w="1242"/>
        <w:gridCol w:w="18"/>
        <w:gridCol w:w="9"/>
      </w:tblGrid>
      <w:tr w:rsidR="0034568D" w:rsidRPr="002C7E40" w14:paraId="6104EB5E" w14:textId="77777777" w:rsidTr="00CD61AB">
        <w:tc>
          <w:tcPr>
            <w:tcW w:w="6390" w:type="dxa"/>
          </w:tcPr>
          <w:p w14:paraId="469AB6A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29B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0F74284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63A05DB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2AFF892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3CD0D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23B83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56005F4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D13CE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591A4CE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65D3E1C4" w14:textId="77777777" w:rsidTr="00CD61AB">
        <w:tc>
          <w:tcPr>
            <w:tcW w:w="6390" w:type="dxa"/>
          </w:tcPr>
          <w:p w14:paraId="14C670D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BE4572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21EF511A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5070A3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A1ED90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C79030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97574A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A087672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1B4B61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3CBAD03F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2F425197" w14:textId="77777777" w:rsidTr="00CD61AB">
        <w:tc>
          <w:tcPr>
            <w:tcW w:w="6390" w:type="dxa"/>
          </w:tcPr>
          <w:p w14:paraId="0C89171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02477CA4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0B85444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299CB3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3116B36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EED2F4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C3A8E9D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7E15D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917EBA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5B797AB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5F2971A0" w14:textId="77777777" w:rsidTr="00CD61AB">
        <w:trPr>
          <w:trHeight w:val="80"/>
        </w:trPr>
        <w:tc>
          <w:tcPr>
            <w:tcW w:w="6390" w:type="dxa"/>
          </w:tcPr>
          <w:p w14:paraId="1E40D8D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8CC42F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0F30FB4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524C9ED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4F6381F5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77D6D52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D7AA0B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A35E3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B62EF65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1D87007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2C7E40" w14:paraId="5628D0AF" w14:textId="77777777" w:rsidTr="00CD61AB">
        <w:trPr>
          <w:gridAfter w:val="1"/>
          <w:wAfter w:w="9" w:type="dxa"/>
        </w:trPr>
        <w:tc>
          <w:tcPr>
            <w:tcW w:w="6390" w:type="dxa"/>
            <w:vAlign w:val="bottom"/>
          </w:tcPr>
          <w:p w14:paraId="53F90142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03" w:type="dxa"/>
            <w:gridSpan w:val="13"/>
          </w:tcPr>
          <w:p w14:paraId="12B21DAA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2C7E40" w14:paraId="3C5950F9" w14:textId="77777777" w:rsidTr="004F3690">
        <w:tc>
          <w:tcPr>
            <w:tcW w:w="6390" w:type="dxa"/>
          </w:tcPr>
          <w:p w14:paraId="76DA9FD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C31F163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427F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31F2AF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7D04E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53F2B09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DBED" w14:textId="77777777" w:rsidR="0034568D" w:rsidRPr="002C7E40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9BDCE7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766088" w14:textId="77777777" w:rsidR="0034568D" w:rsidRPr="002C7E40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086240B7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40D" w:rsidRPr="002C7E40" w14:paraId="3E805DA1" w14:textId="77777777" w:rsidTr="004F3690">
        <w:tc>
          <w:tcPr>
            <w:tcW w:w="6390" w:type="dxa"/>
          </w:tcPr>
          <w:p w14:paraId="6E38DF3E" w14:textId="457D68A5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="000630E3" w:rsidRPr="000630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16D9336E" w14:textId="6BA5EB26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270" w:type="dxa"/>
          </w:tcPr>
          <w:p w14:paraId="2596B7A3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0FB64B" w14:textId="4A339A2B" w:rsidR="0071640D" w:rsidRPr="002C7E40" w:rsidRDefault="000630E3" w:rsidP="0071640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</w:tcPr>
          <w:p w14:paraId="4FD11910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3BB4F09" w14:textId="2AB50FA0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</w:tcPr>
          <w:p w14:paraId="63D3C60A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614932" w14:textId="42B14399" w:rsidR="0071640D" w:rsidRPr="002C7E40" w:rsidRDefault="000630E3" w:rsidP="00716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  <w:gridSpan w:val="2"/>
          </w:tcPr>
          <w:p w14:paraId="0541DBA9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A94835D" w14:textId="0B222299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71640D" w:rsidRPr="002C7E40" w14:paraId="744E7DBF" w14:textId="77777777" w:rsidTr="00CD61AB">
        <w:tc>
          <w:tcPr>
            <w:tcW w:w="6390" w:type="dxa"/>
          </w:tcPr>
          <w:p w14:paraId="04AC37BC" w14:textId="0BA5C455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5DE2D06E" w14:textId="2F59D4A4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61630172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B6B6D" w14:textId="4FFE72FE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</w:tcPr>
          <w:p w14:paraId="3894F57D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459A7B6D" w14:textId="45400B8C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</w:tcPr>
          <w:p w14:paraId="527DD538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069B044" w14:textId="4647312B" w:rsidR="0071640D" w:rsidRPr="002C7E40" w:rsidRDefault="000630E3" w:rsidP="00716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gridSpan w:val="2"/>
          </w:tcPr>
          <w:p w14:paraId="319C0243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490F8AD9" w14:textId="128D8070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71640D" w:rsidRPr="002C7E40" w14:paraId="3BD478B5" w14:textId="77777777" w:rsidTr="00CD61AB">
        <w:tc>
          <w:tcPr>
            <w:tcW w:w="6390" w:type="dxa"/>
          </w:tcPr>
          <w:p w14:paraId="023AFD34" w14:textId="1C5252CF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2C106E43" w14:textId="597C3E40" w:rsidR="0071640D" w:rsidRPr="002C7E40" w:rsidRDefault="0071640D" w:rsidP="0071640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933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D62C6EE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7640A0" w14:textId="4048E8F3" w:rsidR="0071640D" w:rsidRPr="002C7E40" w:rsidRDefault="0071640D" w:rsidP="002666E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9FB63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E4DE6D2" w14:textId="327AF6B7" w:rsidR="0071640D" w:rsidRPr="002C7E40" w:rsidRDefault="0071640D" w:rsidP="002666E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17" w:right="2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CE8AB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96D4EB" w14:textId="0441CB30" w:rsidR="0071640D" w:rsidRPr="002C7E40" w:rsidRDefault="0071640D" w:rsidP="00716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0730B53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28861B5D" w14:textId="70CCC7D5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798AF151" w14:textId="77777777" w:rsidTr="00CD61AB">
        <w:tc>
          <w:tcPr>
            <w:tcW w:w="6390" w:type="dxa"/>
          </w:tcPr>
          <w:p w14:paraId="61277AE3" w14:textId="2262DCFB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24D14" w14:textId="4CF31605" w:rsidR="0071640D" w:rsidRPr="002C7E40" w:rsidRDefault="0071640D" w:rsidP="007D2BA9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3C058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6E621" w14:textId="5CF8418B" w:rsidR="0071640D" w:rsidRPr="002C7E40" w:rsidRDefault="0071640D" w:rsidP="0071640D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D76AFC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A302E13" w14:textId="73D6870E" w:rsidR="0071640D" w:rsidRPr="002C7E40" w:rsidRDefault="0071640D" w:rsidP="0071640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45149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5B2C" w14:textId="3817E2A7" w:rsidR="0071640D" w:rsidRPr="002C7E40" w:rsidRDefault="0071640D" w:rsidP="00716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AA99847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</w:tcPr>
          <w:p w14:paraId="7743A7D8" w14:textId="5A77AD00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28C585F1" w14:textId="77777777" w:rsidTr="00CD61AB">
        <w:tc>
          <w:tcPr>
            <w:tcW w:w="6390" w:type="dxa"/>
          </w:tcPr>
          <w:p w14:paraId="27053049" w14:textId="76628C9F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2C7E40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1A1D5D" w14:textId="142E191F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3DE53F25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4376D" w14:textId="00E7A0DE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</w:tcPr>
          <w:p w14:paraId="02BF00EE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4936401" w14:textId="1D07E664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55706763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B1675" w14:textId="4EA65DCB" w:rsidR="0071640D" w:rsidRPr="002C7E40" w:rsidRDefault="000630E3" w:rsidP="0071640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270" w:type="dxa"/>
            <w:gridSpan w:val="2"/>
          </w:tcPr>
          <w:p w14:paraId="79D96A01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</w:tcBorders>
          </w:tcPr>
          <w:p w14:paraId="24C4B0F6" w14:textId="18E6CA09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4A3F4B" w:rsidRPr="002C7E40" w14:paraId="05939426" w14:textId="77777777" w:rsidTr="004A3F4B">
        <w:tc>
          <w:tcPr>
            <w:tcW w:w="6390" w:type="dxa"/>
          </w:tcPr>
          <w:p w14:paraId="3CB02759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14:paraId="4CE24F08" w14:textId="0CD87F6E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20FECD9C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229C22" w14:textId="1D8E5F0A" w:rsidR="004A3F4B" w:rsidRPr="002C7E40" w:rsidRDefault="000630E3" w:rsidP="004A3F4B">
            <w:pPr>
              <w:pStyle w:val="acctfourfigures"/>
              <w:tabs>
                <w:tab w:val="clear" w:pos="765"/>
                <w:tab w:val="decimal" w:pos="1120"/>
                <w:tab w:val="decimal" w:pos="1157"/>
              </w:tabs>
              <w:spacing w:line="240" w:lineRule="auto"/>
              <w:ind w:left="-117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  <w:r w:rsidR="00A639A2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436</w:t>
            </w:r>
          </w:p>
        </w:tc>
        <w:tc>
          <w:tcPr>
            <w:tcW w:w="236" w:type="dxa"/>
          </w:tcPr>
          <w:p w14:paraId="4CCCA29C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618727D7" w14:textId="41ADA8AF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50"/>
                <w:tab w:val="decimal" w:pos="1224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A639A2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447</w:t>
            </w:r>
          </w:p>
        </w:tc>
        <w:tc>
          <w:tcPr>
            <w:tcW w:w="270" w:type="dxa"/>
          </w:tcPr>
          <w:p w14:paraId="191055E6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2BC1686" w14:textId="71722F58" w:rsidR="004A3F4B" w:rsidRPr="002C7E40" w:rsidRDefault="000630E3" w:rsidP="004A3F4B">
            <w:pPr>
              <w:pStyle w:val="acctfourfigures"/>
              <w:tabs>
                <w:tab w:val="clear" w:pos="765"/>
                <w:tab w:val="decimal" w:pos="792"/>
                <w:tab w:val="decimal" w:pos="930"/>
              </w:tabs>
              <w:spacing w:line="240" w:lineRule="auto"/>
              <w:ind w:left="-117" w:right="3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  <w:r w:rsidR="00A639A2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gridSpan w:val="2"/>
          </w:tcPr>
          <w:p w14:paraId="24B8CE79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</w:tcPr>
          <w:p w14:paraId="60D5CFD9" w14:textId="5ACEF445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  <w:r w:rsidR="00A639A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</w:tr>
      <w:tr w:rsidR="004A3F4B" w:rsidRPr="002C7E40" w14:paraId="0C01B77F" w14:textId="77777777" w:rsidTr="004A3F4B">
        <w:tc>
          <w:tcPr>
            <w:tcW w:w="6390" w:type="dxa"/>
          </w:tcPr>
          <w:p w14:paraId="09A720E4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14:paraId="6BA58F4F" w14:textId="1FED02A9" w:rsidR="004A3F4B" w:rsidRPr="002C7E40" w:rsidRDefault="00A639A2" w:rsidP="004A3F4B">
            <w:pPr>
              <w:pStyle w:val="acctfourfigures"/>
              <w:tabs>
                <w:tab w:val="clear" w:pos="765"/>
                <w:tab w:val="decimal" w:pos="122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977CAA7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63360" w14:textId="248550C5" w:rsidR="004A3F4B" w:rsidRPr="002C7E40" w:rsidRDefault="00A639A2" w:rsidP="007D2BA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A105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73108" w14:textId="68A66F5B" w:rsidR="004A3F4B" w:rsidRPr="002C7E40" w:rsidRDefault="00A639A2" w:rsidP="007D2BA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0CF2E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28F84C" w14:textId="5AA768C2" w:rsidR="004A3F4B" w:rsidRPr="002C7E40" w:rsidRDefault="00A639A2" w:rsidP="002666E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7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CA3455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3446679D" w14:textId="1935DADA" w:rsidR="004A3F4B" w:rsidRPr="002C7E40" w:rsidRDefault="00A639A2" w:rsidP="004A3F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F4B" w:rsidRPr="002C7E40" w14:paraId="102261AD" w14:textId="77777777" w:rsidTr="004A3F4B">
        <w:tc>
          <w:tcPr>
            <w:tcW w:w="6390" w:type="dxa"/>
          </w:tcPr>
          <w:p w14:paraId="38E94539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8117D7D" w14:textId="7BD8A40A" w:rsidR="004A3F4B" w:rsidRPr="002C7E40" w:rsidRDefault="00A639A2" w:rsidP="004A3F4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7FFD4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EE0C36" w14:textId="1B191303" w:rsidR="004A3F4B" w:rsidRPr="002C7E40" w:rsidRDefault="00A639A2" w:rsidP="003366F2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17" w:right="7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571CD4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2F9DE19" w14:textId="5D1B591E" w:rsidR="004A3F4B" w:rsidRPr="002C7E40" w:rsidRDefault="00A639A2" w:rsidP="004A3F4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077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CA67FB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E03EE9C" w14:textId="798B3B12" w:rsidR="004A3F4B" w:rsidRPr="002C7E40" w:rsidRDefault="00A639A2" w:rsidP="002666E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7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7E5BC34" w14:textId="77777777" w:rsidR="004A3F4B" w:rsidRPr="002C7E40" w:rsidRDefault="004A3F4B" w:rsidP="002666E6">
            <w:pPr>
              <w:widowControl w:val="0"/>
              <w:tabs>
                <w:tab w:val="clear" w:pos="907"/>
                <w:tab w:val="decimal" w:pos="918"/>
                <w:tab w:val="decimal" w:pos="974"/>
              </w:tabs>
              <w:spacing w:line="240" w:lineRule="auto"/>
              <w:ind w:right="6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gridSpan w:val="4"/>
          </w:tcPr>
          <w:p w14:paraId="1371CF17" w14:textId="0685D825" w:rsidR="004A3F4B" w:rsidRPr="002C7E40" w:rsidRDefault="00485BEC" w:rsidP="004A3F4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A3F4B" w:rsidRPr="002C7E40" w14:paraId="2BB72493" w14:textId="77777777" w:rsidTr="004A3F4B">
        <w:tc>
          <w:tcPr>
            <w:tcW w:w="6390" w:type="dxa"/>
          </w:tcPr>
          <w:p w14:paraId="1209E5CB" w14:textId="4ECA5C66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15C36" w14:textId="405C06F8" w:rsidR="004A3F4B" w:rsidRPr="002C7E40" w:rsidRDefault="000630E3" w:rsidP="004A3F4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34FB57B0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FCD23" w14:textId="3F6C0484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36" w:type="dxa"/>
          </w:tcPr>
          <w:p w14:paraId="5B4D7528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5746" w14:textId="54A251B7" w:rsidR="004A3F4B" w:rsidRPr="002C7E40" w:rsidRDefault="000630E3" w:rsidP="004A3F4B">
            <w:pPr>
              <w:pStyle w:val="acctfourfigures"/>
              <w:tabs>
                <w:tab w:val="clear" w:pos="765"/>
                <w:tab w:val="decimal" w:pos="916"/>
                <w:tab w:val="decimal" w:pos="1050"/>
              </w:tabs>
              <w:spacing w:line="240" w:lineRule="auto"/>
              <w:ind w:left="-9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</w:tcPr>
          <w:p w14:paraId="66E4E6CD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74686" w14:textId="073944C4" w:rsidR="004A3F4B" w:rsidRPr="002C7E40" w:rsidRDefault="000630E3" w:rsidP="004A3F4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A639A2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gridSpan w:val="2"/>
          </w:tcPr>
          <w:p w14:paraId="58D96CC7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2EEFED" w14:textId="66881B6B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</w:p>
        </w:tc>
      </w:tr>
      <w:tr w:rsidR="004A3F4B" w:rsidRPr="002C7E40" w14:paraId="321A06FB" w14:textId="77777777" w:rsidTr="00CD61AB">
        <w:trPr>
          <w:gridAfter w:val="2"/>
          <w:wAfter w:w="27" w:type="dxa"/>
        </w:trPr>
        <w:tc>
          <w:tcPr>
            <w:tcW w:w="6390" w:type="dxa"/>
          </w:tcPr>
          <w:p w14:paraId="6153E540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A8EA562" w14:textId="1D901906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6B9855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3BFFF20" w14:textId="20CAC263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7AB270C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05C896" w14:textId="6BB52EA1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CD213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gridSpan w:val="2"/>
          </w:tcPr>
          <w:p w14:paraId="2C43E37E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37B2247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5DEDEE6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0EAD3073" w14:textId="77777777" w:rsidR="00700B8C" w:rsidRPr="002C7E40" w:rsidRDefault="00700B8C">
      <w:r w:rsidRPr="002C7E40">
        <w:br w:type="page"/>
      </w:r>
    </w:p>
    <w:tbl>
      <w:tblPr>
        <w:tblW w:w="1417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0"/>
        <w:gridCol w:w="1440"/>
        <w:gridCol w:w="236"/>
        <w:gridCol w:w="34"/>
        <w:gridCol w:w="1350"/>
        <w:gridCol w:w="270"/>
        <w:gridCol w:w="1233"/>
        <w:gridCol w:w="270"/>
        <w:gridCol w:w="1242"/>
      </w:tblGrid>
      <w:tr w:rsidR="002A40B8" w:rsidRPr="002C7E40" w14:paraId="478A966B" w14:textId="77777777" w:rsidTr="00700B8C">
        <w:tc>
          <w:tcPr>
            <w:tcW w:w="6390" w:type="dxa"/>
          </w:tcPr>
          <w:p w14:paraId="57BABDEB" w14:textId="21FD54DC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3214B604" w14:textId="790F65AB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14:paraId="5F978288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777565" w14:textId="5EBC5AC3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14:paraId="4BDF834D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8BCF21E" w14:textId="7AF2DE9A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3A15E3C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0A90EDF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AC4A2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5CA52BB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2C7E40" w14:paraId="77CB3513" w14:textId="77777777" w:rsidTr="00700B8C">
        <w:tc>
          <w:tcPr>
            <w:tcW w:w="6390" w:type="dxa"/>
          </w:tcPr>
          <w:p w14:paraId="095DF238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2204D0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14:paraId="581FA1C9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08E9088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84B9C8F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C1C3AF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7CF11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7398AAC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89AC5F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DA681B7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2C7E40" w14:paraId="7786A2C2" w14:textId="77777777" w:rsidTr="00700B8C">
        <w:tc>
          <w:tcPr>
            <w:tcW w:w="6390" w:type="dxa"/>
          </w:tcPr>
          <w:p w14:paraId="49C013CF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8C4DA6B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14:paraId="62FC1C20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FEEFB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14:paraId="501020F2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5CCD73B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E69BAD0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930A93B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D93D64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B14C998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A40B8" w:rsidRPr="002C7E40" w14:paraId="1FC2DEC6" w14:textId="77777777" w:rsidTr="00700B8C">
        <w:trPr>
          <w:trHeight w:val="80"/>
        </w:trPr>
        <w:tc>
          <w:tcPr>
            <w:tcW w:w="6390" w:type="dxa"/>
          </w:tcPr>
          <w:p w14:paraId="031EE4D1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533CCE9C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14:paraId="5ECF28B7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59D07E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14:paraId="2CA04DB6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CD21417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259691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B212357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55C33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122E92D0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A40B8" w:rsidRPr="002C7E40" w14:paraId="0272AD05" w14:textId="77777777" w:rsidTr="00700B8C">
        <w:tc>
          <w:tcPr>
            <w:tcW w:w="6390" w:type="dxa"/>
            <w:vAlign w:val="bottom"/>
          </w:tcPr>
          <w:p w14:paraId="11E92807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85" w:type="dxa"/>
            <w:gridSpan w:val="10"/>
          </w:tcPr>
          <w:p w14:paraId="38B13CB5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A40B8" w:rsidRPr="002C7E40" w14:paraId="7C16A74D" w14:textId="77777777" w:rsidTr="00700B8C">
        <w:tc>
          <w:tcPr>
            <w:tcW w:w="6390" w:type="dxa"/>
            <w:vAlign w:val="bottom"/>
          </w:tcPr>
          <w:p w14:paraId="04645450" w14:textId="094533EE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8033D16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4B2C0E" w14:textId="77777777" w:rsidR="002A40B8" w:rsidRPr="002C7E40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1E5F316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AB54A1" w14:textId="77777777" w:rsidR="002A40B8" w:rsidRPr="002C7E40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0DA82D2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D9A66E" w14:textId="77777777" w:rsidR="002A40B8" w:rsidRPr="002C7E40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7DD2926A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247DF27" w14:textId="77777777" w:rsidR="002A40B8" w:rsidRPr="002C7E40" w:rsidRDefault="002A40B8" w:rsidP="002A40B8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A488B58" w14:textId="77777777" w:rsidR="002A40B8" w:rsidRPr="002C7E40" w:rsidRDefault="002A40B8" w:rsidP="002A40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71640D" w:rsidRPr="002C7E40" w14:paraId="1B03B265" w14:textId="77777777" w:rsidTr="00700B8C">
        <w:tc>
          <w:tcPr>
            <w:tcW w:w="6390" w:type="dxa"/>
          </w:tcPr>
          <w:p w14:paraId="0C1D2A3D" w14:textId="5D1C5FA1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0630E3" w:rsidRPr="000630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0630E3" w:rsidRPr="000630E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5EA23FA" w14:textId="5D7C1879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70" w:type="dxa"/>
          </w:tcPr>
          <w:p w14:paraId="1273020B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2219C4" w14:textId="60715F9D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6" w:type="dxa"/>
          </w:tcPr>
          <w:p w14:paraId="74434FC3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557EAB1" w14:textId="2296AB0F" w:rsidR="0071640D" w:rsidRPr="002C7E40" w:rsidRDefault="000630E3" w:rsidP="00485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70" w:type="dxa"/>
          </w:tcPr>
          <w:p w14:paraId="28D37613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3656E59" w14:textId="6B8096C1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70" w:type="dxa"/>
          </w:tcPr>
          <w:p w14:paraId="7547360E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47F19C3D" w14:textId="23FBF86E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71640D" w:rsidRPr="002C7E40" w14:paraId="62992EE2" w14:textId="77777777" w:rsidTr="00700B8C">
        <w:tc>
          <w:tcPr>
            <w:tcW w:w="6390" w:type="dxa"/>
          </w:tcPr>
          <w:p w14:paraId="77DF852F" w14:textId="77777777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5055AA1" w14:textId="6E18F055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4972A462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1931E5" w14:textId="1DA72D0C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742</w:t>
            </w:r>
          </w:p>
        </w:tc>
        <w:tc>
          <w:tcPr>
            <w:tcW w:w="236" w:type="dxa"/>
          </w:tcPr>
          <w:p w14:paraId="379C066B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77AF03BF" w14:textId="2E398774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102F9E2A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DD37AC4" w14:textId="1D764D9F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71640D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05196BF3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3B4F0C57" w14:textId="5317282E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</w:tr>
      <w:tr w:rsidR="0071640D" w:rsidRPr="002C7E40" w14:paraId="4EC22151" w14:textId="77777777">
        <w:tc>
          <w:tcPr>
            <w:tcW w:w="6390" w:type="dxa"/>
          </w:tcPr>
          <w:p w14:paraId="2B4BDCE2" w14:textId="77777777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186594CF" w14:textId="0D9CFC5F" w:rsidR="0071640D" w:rsidRPr="002C7E40" w:rsidRDefault="0071640D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0A805A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EAA430" w14:textId="16155638" w:rsidR="0071640D" w:rsidRPr="002C7E40" w:rsidRDefault="0071640D" w:rsidP="0071640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6E5A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FB2CEA" w14:textId="54DD06B1" w:rsidR="0071640D" w:rsidRPr="002C7E40" w:rsidRDefault="0071640D" w:rsidP="0071640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6EC05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CC93B95" w14:textId="0F13BB74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961</w:t>
            </w:r>
            <w:r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FF8CB6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7CC5E3D3" w14:textId="6A4530B6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6E29739D" w14:textId="77777777" w:rsidTr="00700B8C">
        <w:tc>
          <w:tcPr>
            <w:tcW w:w="6390" w:type="dxa"/>
          </w:tcPr>
          <w:p w14:paraId="08851073" w14:textId="77777777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4AE17" w14:textId="1705503F" w:rsidR="0071640D" w:rsidRPr="002C7E40" w:rsidRDefault="0071640D" w:rsidP="007164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AFE7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3FB06" w14:textId="2B6B8219" w:rsidR="0071640D" w:rsidRPr="002C7E40" w:rsidRDefault="0071640D" w:rsidP="0071640D">
            <w:pPr>
              <w:pStyle w:val="acctfourfigures"/>
              <w:tabs>
                <w:tab w:val="clear" w:pos="765"/>
                <w:tab w:val="decimal" w:pos="1227"/>
              </w:tabs>
              <w:spacing w:line="240" w:lineRule="auto"/>
              <w:ind w:left="-117" w:right="-11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11E14F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AFD5C27" w14:textId="30A66332" w:rsidR="0071640D" w:rsidRPr="002C7E40" w:rsidRDefault="0071640D" w:rsidP="0071640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C536D0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CD479BD" w14:textId="5B26F744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4F3FFF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56E8B0" w14:textId="50FAB115" w:rsidR="0071640D" w:rsidRPr="002C7E40" w:rsidRDefault="0071640D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640D" w:rsidRPr="002C7E40" w14:paraId="02AB2D5F" w14:textId="77777777" w:rsidTr="00700B8C">
        <w:tc>
          <w:tcPr>
            <w:tcW w:w="6390" w:type="dxa"/>
          </w:tcPr>
          <w:p w14:paraId="47453968" w14:textId="585BD9BD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และ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82FDC" w14:textId="2B096785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4610E609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5BC51" w14:textId="65B132E0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36" w:type="dxa"/>
          </w:tcPr>
          <w:p w14:paraId="2126291F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045EDB" w14:textId="13AA7C37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</w:tcPr>
          <w:p w14:paraId="52B7D42B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15362F0" w14:textId="54AC1A7B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270791EB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759A3E" w14:textId="5EF2EE2B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</w:tr>
      <w:tr w:rsidR="004A3F4B" w:rsidRPr="002C7E40" w14:paraId="64F1FABD" w14:textId="77777777" w:rsidTr="00700B8C">
        <w:tc>
          <w:tcPr>
            <w:tcW w:w="6390" w:type="dxa"/>
          </w:tcPr>
          <w:p w14:paraId="7BF837C0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C7FC153" w14:textId="538CB6F7" w:rsidR="004A3F4B" w:rsidRPr="002C7E40" w:rsidRDefault="000630E3" w:rsidP="003366F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85B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  <w:r w:rsidR="00485B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4C2898BE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789A26" w14:textId="4764F5A6" w:rsidR="004A3F4B" w:rsidRPr="002C7E40" w:rsidRDefault="000630E3" w:rsidP="003366F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85B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36" w:type="dxa"/>
          </w:tcPr>
          <w:p w14:paraId="49BE7793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2AFE1F17" w14:textId="76094F45" w:rsidR="004A3F4B" w:rsidRPr="002C7E40" w:rsidRDefault="000630E3" w:rsidP="00485BEC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  <w:r w:rsidR="00485BEC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</w:tcPr>
          <w:p w14:paraId="71FB8347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8E83766" w14:textId="674EA88A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  <w:r w:rsidR="003312A5" w:rsidRPr="002C7E4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5FA22097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69C92735" w14:textId="5C7B6FFD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312A5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  <w:r w:rsidR="003312A5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</w:tr>
      <w:tr w:rsidR="004A3F4B" w:rsidRPr="002C7E40" w14:paraId="16AEDE7E" w14:textId="77777777">
        <w:tc>
          <w:tcPr>
            <w:tcW w:w="6390" w:type="dxa"/>
          </w:tcPr>
          <w:p w14:paraId="322D0060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14:paraId="037422F1" w14:textId="7822AA64" w:rsidR="004A3F4B" w:rsidRPr="002C7E40" w:rsidRDefault="00485BEC" w:rsidP="003366F2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6D36A5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D6092C" w14:textId="09F97393" w:rsidR="004A3F4B" w:rsidRPr="002C7E40" w:rsidRDefault="00485BEC" w:rsidP="004A3F4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9D6C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8E61A2A" w14:textId="22D8EACB" w:rsidR="004A3F4B" w:rsidRPr="002C7E40" w:rsidRDefault="00485BEC" w:rsidP="002344D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86A69B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EB270FB" w14:textId="73DE8B59" w:rsidR="004A3F4B" w:rsidRPr="002C7E40" w:rsidRDefault="003312A5" w:rsidP="003366F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543DF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792"/>
                <w:tab w:val="decimal" w:pos="91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35299110" w14:textId="5CD7944B" w:rsidR="004A3F4B" w:rsidRPr="002C7E40" w:rsidRDefault="003312A5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F4B" w:rsidRPr="002C7E40" w14:paraId="5A12B386" w14:textId="77777777" w:rsidTr="00700B8C">
        <w:tc>
          <w:tcPr>
            <w:tcW w:w="6390" w:type="dxa"/>
          </w:tcPr>
          <w:p w14:paraId="4D9A4CC8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38079A9" w14:textId="2EF541B1" w:rsidR="004A3F4B" w:rsidRPr="002C7E40" w:rsidRDefault="00485BEC" w:rsidP="004A3F4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81C8A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FBB34C" w14:textId="770BECD0" w:rsidR="004A3F4B" w:rsidRPr="002C7E40" w:rsidRDefault="00485BEC" w:rsidP="004A3F4B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A4A4C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A0F75D" w14:textId="637AAD27" w:rsidR="004A3F4B" w:rsidRPr="002C7E40" w:rsidRDefault="00485BEC" w:rsidP="003366F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3E75A3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4C33D9A9" w14:textId="343F9342" w:rsidR="004A3F4B" w:rsidRPr="002C7E40" w:rsidRDefault="003312A5" w:rsidP="003366F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2145D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8442A2C" w14:textId="7FD5CBC1" w:rsidR="004A3F4B" w:rsidRPr="002C7E40" w:rsidRDefault="003312A5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F4B" w:rsidRPr="002C7E40" w14:paraId="638A0493" w14:textId="77777777" w:rsidTr="00700B8C">
        <w:tc>
          <w:tcPr>
            <w:tcW w:w="6390" w:type="dxa"/>
          </w:tcPr>
          <w:p w14:paraId="1A7DF7D8" w14:textId="3D1C2A25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9DCFA" w14:textId="5E72E473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42BF55E9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A57C" w14:textId="02AAC4B9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36" w:type="dxa"/>
          </w:tcPr>
          <w:p w14:paraId="278C57B8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E073C" w14:textId="5A27A5E2" w:rsidR="004A3F4B" w:rsidRPr="002C7E40" w:rsidRDefault="000630E3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1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485B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70" w:type="dxa"/>
          </w:tcPr>
          <w:p w14:paraId="0B385707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6F4CF0" w14:textId="45932178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3312A5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47E738CD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C7AF15C" w14:textId="02B49E1F" w:rsidR="004A3F4B" w:rsidRPr="002C7E40" w:rsidRDefault="000630E3" w:rsidP="003312A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312A5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  <w:r w:rsidR="003312A5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</w:tr>
      <w:tr w:rsidR="004A3F4B" w:rsidRPr="002C7E40" w14:paraId="524654CE" w14:textId="77777777" w:rsidTr="00700B8C">
        <w:tc>
          <w:tcPr>
            <w:tcW w:w="6390" w:type="dxa"/>
            <w:vAlign w:val="bottom"/>
          </w:tcPr>
          <w:p w14:paraId="40DE7769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197C239" w14:textId="4A2C0123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02DEB3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7263245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F637893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14:paraId="561594BD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F801E3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096D122C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5ED802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14:paraId="29919D25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14DEBECC" w14:textId="51C2984E" w:rsidR="0034568D" w:rsidRPr="002C7E40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D8E1" w14:textId="77777777" w:rsidR="0034568D" w:rsidRPr="002C7E40" w:rsidRDefault="0034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1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271"/>
        <w:gridCol w:w="1440"/>
        <w:gridCol w:w="236"/>
        <w:gridCol w:w="35"/>
        <w:gridCol w:w="1350"/>
        <w:gridCol w:w="275"/>
        <w:gridCol w:w="1234"/>
        <w:gridCol w:w="275"/>
        <w:gridCol w:w="1243"/>
        <w:gridCol w:w="24"/>
      </w:tblGrid>
      <w:tr w:rsidR="0034568D" w:rsidRPr="002C7E40" w14:paraId="46570605" w14:textId="77777777" w:rsidTr="00CD61AB">
        <w:tc>
          <w:tcPr>
            <w:tcW w:w="6390" w:type="dxa"/>
          </w:tcPr>
          <w:p w14:paraId="7C8B07C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CB68880" w14:textId="77777777" w:rsidR="0034568D" w:rsidRPr="002C7E40" w:rsidRDefault="0034568D" w:rsidP="009670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2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1" w:type="dxa"/>
          </w:tcPr>
          <w:p w14:paraId="019F98A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2B005C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1" w:type="dxa"/>
            <w:gridSpan w:val="2"/>
          </w:tcPr>
          <w:p w14:paraId="15DA653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66A67BD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5" w:type="dxa"/>
          </w:tcPr>
          <w:p w14:paraId="6B1ABFA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7C3795ED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7B7F95B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689F679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4096EEBD" w14:textId="77777777" w:rsidTr="00CD61AB">
        <w:tc>
          <w:tcPr>
            <w:tcW w:w="6390" w:type="dxa"/>
          </w:tcPr>
          <w:p w14:paraId="138EBDB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660FFAE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ให้เช่า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</w:p>
        </w:tc>
        <w:tc>
          <w:tcPr>
            <w:tcW w:w="271" w:type="dxa"/>
          </w:tcPr>
          <w:p w14:paraId="0E19545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7CC4B6E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21AA02C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2396922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5" w:type="dxa"/>
          </w:tcPr>
          <w:p w14:paraId="3F82F2DA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1DAB633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5309526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27AA053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2CF59B8D" w14:textId="77777777" w:rsidTr="00CD61AB">
        <w:tc>
          <w:tcPr>
            <w:tcW w:w="6390" w:type="dxa"/>
          </w:tcPr>
          <w:p w14:paraId="7951A7B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C9D111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1" w:type="dxa"/>
          </w:tcPr>
          <w:p w14:paraId="40A697B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217564B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1" w:type="dxa"/>
            <w:gridSpan w:val="2"/>
          </w:tcPr>
          <w:p w14:paraId="64565D0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03BB0F4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5" w:type="dxa"/>
          </w:tcPr>
          <w:p w14:paraId="6D00718E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45114A86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" w:type="dxa"/>
          </w:tcPr>
          <w:p w14:paraId="4364CCE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D165633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4568D" w:rsidRPr="002C7E40" w14:paraId="711A5D57" w14:textId="77777777" w:rsidTr="00CD61AB">
        <w:trPr>
          <w:trHeight w:val="80"/>
        </w:trPr>
        <w:tc>
          <w:tcPr>
            <w:tcW w:w="6390" w:type="dxa"/>
          </w:tcPr>
          <w:p w14:paraId="655D2C7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427FAC9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1" w:type="dxa"/>
          </w:tcPr>
          <w:p w14:paraId="370C20A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674C6DD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1" w:type="dxa"/>
            <w:gridSpan w:val="2"/>
          </w:tcPr>
          <w:p w14:paraId="7A1DE701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83409C5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5" w:type="dxa"/>
          </w:tcPr>
          <w:p w14:paraId="2F67C6E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B453FF7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</w:tcPr>
          <w:p w14:paraId="6AB3B03C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7" w:type="dxa"/>
            <w:gridSpan w:val="2"/>
          </w:tcPr>
          <w:p w14:paraId="0A7CCEE8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4568D" w:rsidRPr="002C7E40" w14:paraId="755D3A4E" w14:textId="77777777" w:rsidTr="00CD61AB">
        <w:tc>
          <w:tcPr>
            <w:tcW w:w="6390" w:type="dxa"/>
            <w:vAlign w:val="bottom"/>
          </w:tcPr>
          <w:p w14:paraId="1B7BC240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823" w:type="dxa"/>
            <w:gridSpan w:val="11"/>
          </w:tcPr>
          <w:p w14:paraId="75D7DD99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4568D" w:rsidRPr="002C7E40" w14:paraId="5E0491B7" w14:textId="77777777" w:rsidTr="00CD61AB">
        <w:trPr>
          <w:gridAfter w:val="1"/>
          <w:wAfter w:w="24" w:type="dxa"/>
        </w:trPr>
        <w:tc>
          <w:tcPr>
            <w:tcW w:w="6390" w:type="dxa"/>
            <w:vAlign w:val="bottom"/>
          </w:tcPr>
          <w:p w14:paraId="21844C3A" w14:textId="77777777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6B6D056B" w14:textId="77777777" w:rsidR="0034568D" w:rsidRPr="002C7E40" w:rsidRDefault="0034568D" w:rsidP="009670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260" w:right="-108" w:hanging="3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5BB21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F98B223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6B7B1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5" w:type="dxa"/>
            <w:gridSpan w:val="2"/>
          </w:tcPr>
          <w:p w14:paraId="26F1C603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4462A39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4" w:type="dxa"/>
          </w:tcPr>
          <w:p w14:paraId="32CE8AF9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8B64A20" w14:textId="77777777" w:rsidR="0034568D" w:rsidRPr="002C7E40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44467508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568D" w:rsidRPr="002C7E40" w14:paraId="37364E3D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70570334" w14:textId="5188FABE" w:rsidR="0034568D" w:rsidRPr="002C7E40" w:rsidRDefault="0034568D" w:rsidP="003456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522C70B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3AD33A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5C636EF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620A6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678F787D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60E3ABD" w14:textId="77777777" w:rsidR="0034568D" w:rsidRPr="002C7E40" w:rsidRDefault="0034568D" w:rsidP="0034568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AF02AA4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A0C872" w14:textId="77777777" w:rsidR="0034568D" w:rsidRPr="002C7E40" w:rsidRDefault="0034568D" w:rsidP="0034568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2536826D" w14:textId="77777777" w:rsidR="0034568D" w:rsidRPr="002C7E40" w:rsidRDefault="0034568D" w:rsidP="0034568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640D" w:rsidRPr="002C7E40" w14:paraId="2D989373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7FF00485" w14:textId="25BB748B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5EA7002" w14:textId="19E2D16A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1" w:type="dxa"/>
          </w:tcPr>
          <w:p w14:paraId="7DD7C2C8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59586C7D" w14:textId="5C9D7A1C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236" w:type="dxa"/>
          </w:tcPr>
          <w:p w14:paraId="3046DEBD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9DBBEA5" w14:textId="00F90063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5" w:type="dxa"/>
          </w:tcPr>
          <w:p w14:paraId="6E2D8C71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471B659" w14:textId="14D25089" w:rsidR="0071640D" w:rsidRPr="002C7E40" w:rsidRDefault="000630E3" w:rsidP="0071640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5" w:type="dxa"/>
          </w:tcPr>
          <w:p w14:paraId="796D525D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71FDB869" w14:textId="513CF83A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</w:tr>
      <w:tr w:rsidR="0071640D" w:rsidRPr="002C7E40" w14:paraId="31C08297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599F00DA" w14:textId="6B9CD9B3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9D46" w14:textId="3E016ED5" w:rsidR="0071640D" w:rsidRPr="002C7E40" w:rsidRDefault="0071640D" w:rsidP="007164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CE6225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7E582" w14:textId="6C08110B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6" w:type="dxa"/>
          </w:tcPr>
          <w:p w14:paraId="464C6B51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7CBDE584" w14:textId="670CDA2A" w:rsidR="0071640D" w:rsidRPr="002C7E40" w:rsidRDefault="0071640D" w:rsidP="0071640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C1AEE71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03A37B2" w14:textId="4D20200A" w:rsidR="0071640D" w:rsidRPr="002C7E40" w:rsidRDefault="000630E3" w:rsidP="0071640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5" w:type="dxa"/>
          </w:tcPr>
          <w:p w14:paraId="64778EEA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9B28C62" w14:textId="34E05A17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71640D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71640D" w:rsidRPr="002C7E40" w14:paraId="5F47525E" w14:textId="77777777" w:rsidTr="00DC66D1">
        <w:trPr>
          <w:gridAfter w:val="1"/>
          <w:wAfter w:w="24" w:type="dxa"/>
        </w:trPr>
        <w:tc>
          <w:tcPr>
            <w:tcW w:w="6390" w:type="dxa"/>
          </w:tcPr>
          <w:p w14:paraId="39644E4E" w14:textId="6A66662D" w:rsidR="0071640D" w:rsidRPr="002C7E40" w:rsidRDefault="0071640D" w:rsidP="00716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1CDF80" w14:textId="179D3730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271" w:type="dxa"/>
          </w:tcPr>
          <w:p w14:paraId="66B7112E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B1031" w14:textId="7CB9DCD9" w:rsidR="0071640D" w:rsidRPr="002C7E40" w:rsidRDefault="000630E3" w:rsidP="0071640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36" w:type="dxa"/>
          </w:tcPr>
          <w:p w14:paraId="6148F2A7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1DC1D" w14:textId="4447B821" w:rsidR="0071640D" w:rsidRPr="002C7E40" w:rsidRDefault="000630E3" w:rsidP="0071640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75" w:type="dxa"/>
          </w:tcPr>
          <w:p w14:paraId="64B63081" w14:textId="77777777" w:rsidR="0071640D" w:rsidRPr="002C7E40" w:rsidRDefault="0071640D" w:rsidP="0071640D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C6FBB40" w14:textId="5699F533" w:rsidR="0071640D" w:rsidRPr="002C7E40" w:rsidRDefault="000630E3" w:rsidP="0071640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75" w:type="dxa"/>
          </w:tcPr>
          <w:p w14:paraId="256F5FCB" w14:textId="77777777" w:rsidR="0071640D" w:rsidRPr="002C7E40" w:rsidRDefault="0071640D" w:rsidP="0071640D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CBAA48C" w14:textId="70E060DC" w:rsidR="0071640D" w:rsidRPr="002C7E40" w:rsidRDefault="000630E3" w:rsidP="0071640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71640D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</w:tr>
      <w:tr w:rsidR="006D5BEF" w:rsidRPr="002C7E40" w14:paraId="1F91E5AE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4E2FD33D" w14:textId="77777777" w:rsidR="006D5BEF" w:rsidRPr="002C7E40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C7A500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11C2AC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56619E0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FB7499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double" w:sz="4" w:space="0" w:color="auto"/>
            </w:tcBorders>
          </w:tcPr>
          <w:p w14:paraId="41B503B3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5BB601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5162253F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3D3BB668" w14:textId="77777777" w:rsidR="006D5BEF" w:rsidRPr="002C7E40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36D1896D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BEF" w:rsidRPr="002C7E40" w14:paraId="64CFA409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B24F7D6" w14:textId="330227FF" w:rsidR="006D5BEF" w:rsidRPr="002C7E40" w:rsidRDefault="006D5BEF" w:rsidP="006D5B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1444AC5B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94C9D8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C103271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C0420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5EE708C1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047B8BE" w14:textId="77777777" w:rsidR="006D5BEF" w:rsidRPr="002C7E40" w:rsidRDefault="006D5BEF" w:rsidP="006D5BEF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3A8728B1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6E30D5B4" w14:textId="77777777" w:rsidR="006D5BEF" w:rsidRPr="002C7E40" w:rsidRDefault="006D5BEF" w:rsidP="006D5BEF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62835E90" w14:textId="77777777" w:rsidR="006D5BEF" w:rsidRPr="002C7E40" w:rsidRDefault="006D5BEF" w:rsidP="006D5BE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3F4B" w:rsidRPr="002C7E40" w14:paraId="74D2093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CD4D26D" w14:textId="1D2F5140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5B995B50" w14:textId="2BAA7296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312A5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1" w:type="dxa"/>
          </w:tcPr>
          <w:p w14:paraId="2551035A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2FFA4DC4" w14:textId="04D7A1A5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236" w:type="dxa"/>
          </w:tcPr>
          <w:p w14:paraId="30862947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</w:tcPr>
          <w:p w14:paraId="25EA50CD" w14:textId="24500511" w:rsidR="004A3F4B" w:rsidRPr="002C7E40" w:rsidRDefault="000630E3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5" w:type="dxa"/>
          </w:tcPr>
          <w:p w14:paraId="292A914E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</w:tcPr>
          <w:p w14:paraId="61152617" w14:textId="33A62692" w:rsidR="004A3F4B" w:rsidRPr="002C7E40" w:rsidRDefault="000630E3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5" w:type="dxa"/>
          </w:tcPr>
          <w:p w14:paraId="03632883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</w:tcPr>
          <w:p w14:paraId="0E15C923" w14:textId="5F371926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</w:tr>
      <w:tr w:rsidR="004A3F4B" w:rsidRPr="002C7E40" w14:paraId="4E3CBA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38B9A54E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7E4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77F12" w14:textId="484777A9" w:rsidR="004A3F4B" w:rsidRPr="002C7E40" w:rsidRDefault="00CB0168" w:rsidP="004A3F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BA2B84B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FE85" w14:textId="3000F060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36" w:type="dxa"/>
          </w:tcPr>
          <w:p w14:paraId="55251606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14:paraId="0ACAB8A1" w14:textId="592235E1" w:rsidR="004A3F4B" w:rsidRPr="002C7E40" w:rsidRDefault="00CB0168" w:rsidP="004A3F4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E19A0CD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83AA7AC" w14:textId="4F004DD2" w:rsidR="004A3F4B" w:rsidRPr="002C7E40" w:rsidRDefault="000630E3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5" w:type="dxa"/>
          </w:tcPr>
          <w:p w14:paraId="5D3F4B19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030E136" w14:textId="4A77B1E1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B016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</w:tr>
      <w:tr w:rsidR="004A3F4B" w:rsidRPr="002C7E40" w14:paraId="13021E5F" w14:textId="77777777" w:rsidTr="00CD61AB">
        <w:trPr>
          <w:gridAfter w:val="1"/>
          <w:wAfter w:w="24" w:type="dxa"/>
        </w:trPr>
        <w:tc>
          <w:tcPr>
            <w:tcW w:w="6390" w:type="dxa"/>
          </w:tcPr>
          <w:p w14:paraId="0AC69B9E" w14:textId="77777777" w:rsidR="004A3F4B" w:rsidRPr="002C7E40" w:rsidRDefault="004A3F4B" w:rsidP="004A3F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4CAC5B" w14:textId="46FE9F2C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  <w:tc>
          <w:tcPr>
            <w:tcW w:w="271" w:type="dxa"/>
          </w:tcPr>
          <w:p w14:paraId="187CDC21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1592E5" w14:textId="089699EA" w:rsidR="004A3F4B" w:rsidRPr="002C7E40" w:rsidRDefault="000630E3" w:rsidP="004A3F4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36" w:type="dxa"/>
          </w:tcPr>
          <w:p w14:paraId="1BB0FFD1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2A96E" w14:textId="29347FA8" w:rsidR="004A3F4B" w:rsidRPr="002C7E40" w:rsidRDefault="000630E3" w:rsidP="004A3F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75" w:type="dxa"/>
          </w:tcPr>
          <w:p w14:paraId="2E3ACF55" w14:textId="77777777" w:rsidR="004A3F4B" w:rsidRPr="002C7E40" w:rsidRDefault="004A3F4B" w:rsidP="004A3F4B">
            <w:pPr>
              <w:widowControl w:val="0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130B8C9" w14:textId="2E7FA15F" w:rsidR="004A3F4B" w:rsidRPr="002C7E40" w:rsidRDefault="000630E3" w:rsidP="004A3F4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28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75" w:type="dxa"/>
          </w:tcPr>
          <w:p w14:paraId="652DC6BE" w14:textId="77777777" w:rsidR="004A3F4B" w:rsidRPr="002C7E40" w:rsidRDefault="004A3F4B" w:rsidP="004A3F4B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2E4B0E" w14:textId="6D46BF24" w:rsidR="004A3F4B" w:rsidRPr="002C7E40" w:rsidRDefault="000630E3" w:rsidP="004A3F4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CB016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</w:tr>
    </w:tbl>
    <w:p w14:paraId="1021D23C" w14:textId="77777777" w:rsidR="0034568D" w:rsidRPr="002C7E40" w:rsidRDefault="0034568D" w:rsidP="00F6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EA427" w14:textId="540FE66C" w:rsidR="00E82227" w:rsidRPr="002C7E40" w:rsidRDefault="00F60C24" w:rsidP="00997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40"/>
        </w:tabs>
        <w:spacing w:line="240" w:lineRule="auto"/>
        <w:ind w:left="990" w:right="53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82227" w:rsidRPr="002C7E40" w:rsidSect="00AD35BA">
          <w:footerReference w:type="first" r:id="rId15"/>
          <w:pgSz w:w="16834" w:h="11909" w:orient="landscape" w:code="9"/>
          <w:pgMar w:top="1152" w:right="691" w:bottom="1152" w:left="576" w:header="720" w:footer="720" w:gutter="0"/>
          <w:paperSrc w:first="7"/>
          <w:cols w:space="720"/>
          <w:titlePg/>
          <w:docGrid w:linePitch="245"/>
        </w:sectPr>
      </w:pPr>
      <w:r w:rsidRPr="00077464">
        <w:rPr>
          <w:rFonts w:asciiTheme="majorBidi" w:hAnsiTheme="majorBidi" w:cstheme="majorBidi"/>
          <w:spacing w:val="-4"/>
          <w:sz w:val="30"/>
          <w:szCs w:val="30"/>
          <w:cs/>
        </w:rPr>
        <w:t>ราคา</w:t>
      </w:r>
      <w:r w:rsidR="0005687A" w:rsidRPr="00077464">
        <w:rPr>
          <w:rFonts w:asciiTheme="majorBidi" w:hAnsiTheme="majorBidi" w:cstheme="majorBidi" w:hint="cs"/>
          <w:spacing w:val="-4"/>
          <w:sz w:val="30"/>
          <w:szCs w:val="30"/>
          <w:cs/>
        </w:rPr>
        <w:t>ทุนของ</w:t>
      </w:r>
      <w:r w:rsidR="0005687A" w:rsidRPr="00077464">
        <w:rPr>
          <w:rFonts w:asciiTheme="majorBidi" w:hAnsiTheme="majorBidi" w:cstheme="majorBidi"/>
          <w:spacing w:val="-4"/>
          <w:sz w:val="30"/>
          <w:szCs w:val="30"/>
          <w:cs/>
        </w:rPr>
        <w:t>ของอาคารและอุปกรณ์</w:t>
      </w:r>
      <w:r w:rsidRPr="00077464">
        <w:rPr>
          <w:rFonts w:asciiTheme="majorBidi" w:hAnsiTheme="majorBidi" w:cstheme="majorBidi"/>
          <w:spacing w:val="-4"/>
          <w:sz w:val="30"/>
          <w:szCs w:val="30"/>
          <w:cs/>
        </w:rPr>
        <w:t>ก่อนหักค่าเสื่อมราคาสะสม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ซึ่งได้คิดค่าเสื่อมราคาเต็มจำนวนแล้วแต่ยังคงใช้งานจนถึง ณ วันที่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C10E17" w:rsidRPr="002C7E40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C10E17"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</w:rPr>
        <w:t>240</w:t>
      </w:r>
      <w:r w:rsidR="00BE1627"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1627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E0604" w:rsidRPr="002C7E4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260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03DA87" w14:textId="24DB44A6" w:rsidR="00FC47EA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12</w:t>
      </w:r>
      <w:r w:rsidR="00346F82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3E31B6C" w14:textId="77777777" w:rsidR="00023222" w:rsidRPr="002C7E40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9FE8C8" w14:textId="1C440FB2" w:rsidR="00A63320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 w:rsidR="00A63320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A63320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13B225E3" w14:textId="77777777" w:rsidR="00023222" w:rsidRPr="002C7E40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7"/>
        <w:gridCol w:w="1224"/>
        <w:gridCol w:w="242"/>
        <w:gridCol w:w="1207"/>
      </w:tblGrid>
      <w:tr w:rsidR="00023222" w:rsidRPr="002C7E40" w14:paraId="22BD7A5C" w14:textId="77777777" w:rsidTr="004F1FF6">
        <w:tc>
          <w:tcPr>
            <w:tcW w:w="6597" w:type="dxa"/>
          </w:tcPr>
          <w:p w14:paraId="34643827" w14:textId="77777777" w:rsidR="00023222" w:rsidRPr="002C7E40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14:paraId="03CAFCF9" w14:textId="29AF39BD" w:rsidR="00023222" w:rsidRPr="002C7E40" w:rsidRDefault="000630E3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42" w:type="dxa"/>
          </w:tcPr>
          <w:p w14:paraId="1D5796E7" w14:textId="77777777" w:rsidR="00023222" w:rsidRPr="002C7E40" w:rsidRDefault="00023222" w:rsidP="00B4269E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4444E978" w14:textId="183C0727" w:rsidR="00023222" w:rsidRPr="002C7E40" w:rsidRDefault="000630E3" w:rsidP="00B4269E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23222" w:rsidRPr="002C7E40" w14:paraId="25B80791" w14:textId="77777777" w:rsidTr="004F1FF6">
        <w:tc>
          <w:tcPr>
            <w:tcW w:w="6597" w:type="dxa"/>
          </w:tcPr>
          <w:p w14:paraId="5A0BE620" w14:textId="77777777" w:rsidR="00023222" w:rsidRPr="002C7E40" w:rsidRDefault="00023222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14:paraId="15883723" w14:textId="77777777" w:rsidR="00023222" w:rsidRPr="002C7E40" w:rsidRDefault="00023222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2C7E40" w14:paraId="0FBC8670" w14:textId="77777777" w:rsidTr="004F1FF6">
        <w:tc>
          <w:tcPr>
            <w:tcW w:w="6597" w:type="dxa"/>
          </w:tcPr>
          <w:p w14:paraId="200714F4" w14:textId="77777777" w:rsidR="00023222" w:rsidRPr="002C7E40" w:rsidRDefault="00023222" w:rsidP="00B426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14:paraId="4ABB8EDC" w14:textId="77777777" w:rsidR="00023222" w:rsidRPr="002C7E40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8646CEF" w14:textId="77777777" w:rsidR="00023222" w:rsidRPr="002C7E40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FB3CC96" w14:textId="77777777" w:rsidR="00023222" w:rsidRPr="002C7E40" w:rsidRDefault="00023222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2DEB7919" w14:textId="77777777" w:rsidTr="004F1FF6">
        <w:tc>
          <w:tcPr>
            <w:tcW w:w="6597" w:type="dxa"/>
          </w:tcPr>
          <w:p w14:paraId="4E7E3866" w14:textId="77777777" w:rsidR="005E5D18" w:rsidRPr="002C7E40" w:rsidRDefault="005E5D18" w:rsidP="005E5D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14:paraId="5B46865B" w14:textId="47B4347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2" w:type="dxa"/>
          </w:tcPr>
          <w:p w14:paraId="3B9D411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AD664F3" w14:textId="573D49E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E5D18" w:rsidRPr="002C7E40" w14:paraId="51319D83" w14:textId="77777777" w:rsidTr="004F1FF6">
        <w:tc>
          <w:tcPr>
            <w:tcW w:w="6597" w:type="dxa"/>
          </w:tcPr>
          <w:p w14:paraId="3D917E1D" w14:textId="77777777" w:rsidR="005E5D18" w:rsidRPr="002C7E40" w:rsidRDefault="005E5D18" w:rsidP="005E5D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14:paraId="119FE3B2" w14:textId="12B6DFC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2" w:type="dxa"/>
          </w:tcPr>
          <w:p w14:paraId="3DEEF0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283466E" w14:textId="7DEAA37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E5D18" w:rsidRPr="002C7E40" w14:paraId="0EFC0C62" w14:textId="77777777" w:rsidTr="004F1FF6">
        <w:tc>
          <w:tcPr>
            <w:tcW w:w="6597" w:type="dxa"/>
          </w:tcPr>
          <w:p w14:paraId="7774833A" w14:textId="77777777" w:rsidR="005E5D18" w:rsidRPr="002C7E40" w:rsidRDefault="005E5D18" w:rsidP="005E5D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B43B4" w14:textId="41FCC994" w:rsidR="005E5D18" w:rsidRPr="002C7E40" w:rsidRDefault="0006199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5C11F2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CD47E3F" w14:textId="7802D705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78874A84" w14:textId="77777777" w:rsidTr="004F1FF6">
        <w:tc>
          <w:tcPr>
            <w:tcW w:w="6597" w:type="dxa"/>
          </w:tcPr>
          <w:p w14:paraId="7673C8BD" w14:textId="1A6BCB94" w:rsidR="005E5D18" w:rsidRPr="002C7E40" w:rsidRDefault="0005687A" w:rsidP="005E5D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2E90341" w14:textId="4F674DF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42" w:type="dxa"/>
          </w:tcPr>
          <w:p w14:paraId="502EB38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AAAE105" w14:textId="59DE50F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</w:tr>
    </w:tbl>
    <w:p w14:paraId="794291A7" w14:textId="77777777" w:rsidR="006B3C09" w:rsidRPr="002C7E40" w:rsidRDefault="006B3C0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A9C7F" w14:textId="0F3FFE97" w:rsidR="00B6178B" w:rsidRPr="002C7E40" w:rsidRDefault="00B6178B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A56280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A56280" w:rsidRPr="002C7E4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="00BA59A1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2C7E40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2C7E40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2C7E40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="00B25479" w:rsidRPr="002C7E40">
        <w:rPr>
          <w:rFonts w:asciiTheme="majorBidi" w:hAnsiTheme="majorBidi" w:cstheme="majorBidi"/>
          <w:spacing w:val="-4"/>
          <w:sz w:val="30"/>
          <w:szCs w:val="30"/>
        </w:rPr>
        <w:br/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2C7E40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F056FD" w:rsidRPr="002C7E4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061999" w:rsidRPr="002C7E40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spacing w:val="-4"/>
          <w:sz w:val="30"/>
          <w:szCs w:val="30"/>
        </w:rPr>
        <w:t>008</w:t>
      </w:r>
      <w:r w:rsidR="00061999" w:rsidRPr="002C7E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2C7E4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0630E3" w:rsidRPr="000630E3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="00A56280" w:rsidRPr="002C7E40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2C7E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0630E3" w:rsidRPr="000630E3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5E5D18" w:rsidRPr="002C7E40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i/>
          <w:iCs/>
          <w:spacing w:val="-4"/>
          <w:sz w:val="30"/>
          <w:szCs w:val="30"/>
        </w:rPr>
        <w:t>020</w:t>
      </w:r>
      <w:r w:rsidR="00023222" w:rsidRPr="002C7E4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2C7E4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2108F7" w:rsidRPr="002C7E4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C7E40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D1370C" w:rsidRPr="002C7E40">
        <w:rPr>
          <w:rFonts w:asciiTheme="majorBidi" w:hAnsiTheme="majorBidi" w:cstheme="majorBidi"/>
          <w:sz w:val="30"/>
          <w:szCs w:val="30"/>
          <w:cs/>
        </w:rPr>
        <w:t>ใน</w:t>
      </w:r>
      <w:r w:rsidRPr="002C7E40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2C7E40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2C7E40">
        <w:rPr>
          <w:rFonts w:asciiTheme="majorBidi" w:hAnsiTheme="majorBidi" w:cstheme="majorBidi"/>
          <w:sz w:val="30"/>
          <w:szCs w:val="30"/>
        </w:rPr>
        <w:t>MMR</w:t>
      </w:r>
      <w:r w:rsidR="00023222" w:rsidRPr="002C7E40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BA59A1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A56280" w:rsidRPr="002C7E4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="00986D2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2C7E40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</w:t>
      </w:r>
      <w:r w:rsidR="00061999" w:rsidRPr="002C7E40">
        <w:rPr>
          <w:rFonts w:asciiTheme="majorBidi" w:hAnsiTheme="majorBidi" w:cstheme="majorBidi"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sz w:val="30"/>
          <w:szCs w:val="30"/>
        </w:rPr>
        <w:t>277</w:t>
      </w:r>
      <w:r w:rsidR="00061999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E5D18" w:rsidRPr="002C7E4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842</w:t>
      </w:r>
      <w:r w:rsidR="00986D2B"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62DFA1" w14:textId="77777777" w:rsidR="003E58D9" w:rsidRPr="002C7E40" w:rsidRDefault="003E58D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EA3BF3" w14:textId="178B87B5" w:rsidR="00A63320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 w:rsidR="00A56280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A56280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A56280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3320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20AA196" w14:textId="77777777" w:rsidR="00023222" w:rsidRPr="002C7E40" w:rsidRDefault="0002322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12"/>
        <w:gridCol w:w="1218"/>
        <w:gridCol w:w="236"/>
        <w:gridCol w:w="1207"/>
      </w:tblGrid>
      <w:tr w:rsidR="002A40B8" w:rsidRPr="002C7E40" w14:paraId="0A29A41C" w14:textId="77777777" w:rsidTr="004F1FF6">
        <w:tc>
          <w:tcPr>
            <w:tcW w:w="6612" w:type="dxa"/>
          </w:tcPr>
          <w:p w14:paraId="6CE5B5D5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8" w:type="dxa"/>
          </w:tcPr>
          <w:p w14:paraId="437D8B04" w14:textId="71B80331" w:rsidR="002A40B8" w:rsidRPr="002C7E40" w:rsidRDefault="000630E3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36" w:type="dxa"/>
          </w:tcPr>
          <w:p w14:paraId="424AF2BE" w14:textId="77777777" w:rsidR="002A40B8" w:rsidRPr="002C7E40" w:rsidRDefault="002A40B8" w:rsidP="002A40B8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</w:tcPr>
          <w:p w14:paraId="504F3824" w14:textId="225E130C" w:rsidR="002A40B8" w:rsidRPr="002C7E40" w:rsidRDefault="000630E3" w:rsidP="002A40B8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A40B8" w:rsidRPr="002C7E40" w14:paraId="330CE9F4" w14:textId="77777777" w:rsidTr="004F1FF6">
        <w:tc>
          <w:tcPr>
            <w:tcW w:w="6612" w:type="dxa"/>
          </w:tcPr>
          <w:p w14:paraId="7A897047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61" w:type="dxa"/>
            <w:gridSpan w:val="3"/>
          </w:tcPr>
          <w:p w14:paraId="05A55725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5E80358A" w14:textId="77777777" w:rsidTr="004F1FF6">
        <w:tc>
          <w:tcPr>
            <w:tcW w:w="6612" w:type="dxa"/>
          </w:tcPr>
          <w:p w14:paraId="1178025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หุ้นกู้ไม่มีหลักประกัน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18" w:type="dxa"/>
          </w:tcPr>
          <w:p w14:paraId="43FFA9FD" w14:textId="33DB938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4229209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ED3CD85" w14:textId="22C24AF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5E5D18" w:rsidRPr="002C7E40" w14:paraId="01C3F879" w14:textId="77777777" w:rsidTr="004F1FF6">
        <w:tc>
          <w:tcPr>
            <w:tcW w:w="6612" w:type="dxa"/>
          </w:tcPr>
          <w:p w14:paraId="7792E13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8D8203A" w14:textId="54EAC54A" w:rsidR="005E5D18" w:rsidRPr="002C7E40" w:rsidRDefault="0006199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59321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E3F1E6" w14:textId="7A129574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4E1CF462" w14:textId="77777777" w:rsidTr="004F1FF6">
        <w:tc>
          <w:tcPr>
            <w:tcW w:w="6612" w:type="dxa"/>
          </w:tcPr>
          <w:p w14:paraId="561FED5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1E1AD21" w14:textId="71BEF96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69BB992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CEEBEDC" w14:textId="2403644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  <w:tr w:rsidR="005E5D18" w:rsidRPr="002C7E40" w14:paraId="0EA4BECC" w14:textId="77777777" w:rsidTr="004F1FF6">
        <w:tc>
          <w:tcPr>
            <w:tcW w:w="6612" w:type="dxa"/>
          </w:tcPr>
          <w:p w14:paraId="47D8341C" w14:textId="77777777" w:rsidR="005E5D18" w:rsidRPr="002C7E40" w:rsidRDefault="005E5D18" w:rsidP="005E5D18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หัก </w:t>
            </w:r>
            <w:r w:rsidRPr="002C7E40">
              <w:rPr>
                <w:rFonts w:asciiTheme="majorBidi" w:hAnsiTheme="majorBidi" w:cstheme="majorBidi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18" w:type="dxa"/>
          </w:tcPr>
          <w:p w14:paraId="4C53EE3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77D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69148D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46ACB32A" w14:textId="77777777" w:rsidTr="004F1FF6">
        <w:tc>
          <w:tcPr>
            <w:tcW w:w="6612" w:type="dxa"/>
          </w:tcPr>
          <w:p w14:paraId="6138454A" w14:textId="77777777" w:rsidR="005E5D18" w:rsidRPr="002C7E40" w:rsidRDefault="005E5D18" w:rsidP="005E5D18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2C7E40">
              <w:rPr>
                <w:rFonts w:asciiTheme="majorBidi" w:hAnsiTheme="majorBidi" w:cstheme="majorBidi"/>
                <w:lang w:val="en-US"/>
              </w:rPr>
              <w:tab/>
            </w:r>
            <w:r w:rsidRPr="002C7E40">
              <w:rPr>
                <w:rFonts w:asciiTheme="majorBidi" w:hAnsiTheme="majorBidi" w:cstheme="majorBidi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C71607" w14:textId="4764A803" w:rsidR="005E5D18" w:rsidRPr="002C7E40" w:rsidRDefault="0006199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A4E4D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6EB947F" w14:textId="06A81E7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2BF00C5B" w14:textId="77777777" w:rsidTr="004F1FF6">
        <w:tc>
          <w:tcPr>
            <w:tcW w:w="6612" w:type="dxa"/>
          </w:tcPr>
          <w:p w14:paraId="6A6222C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1DE1CCA" w14:textId="0C07F70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5103570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82FC6F3" w14:textId="5D0A37F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</w:tr>
    </w:tbl>
    <w:p w14:paraId="53686575" w14:textId="77777777" w:rsidR="00330136" w:rsidRPr="002C7E40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90A33" w14:textId="34D166ED" w:rsidR="00330136" w:rsidRPr="002C7E40" w:rsidRDefault="00330136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และจำหน่ายแก่นักลงทุนสถาบัน</w:t>
      </w:r>
      <w:r w:rsidR="002108F7" w:rsidRPr="002C7E40">
        <w:rPr>
          <w:rFonts w:asciiTheme="majorBidi" w:hAnsiTheme="majorBidi" w:hint="cs"/>
          <w:sz w:val="30"/>
          <w:szCs w:val="30"/>
          <w:cs/>
        </w:rPr>
        <w:t>และนักลงทุนรายให</w:t>
      </w:r>
      <w:r w:rsidR="003B19EE" w:rsidRPr="002C7E40">
        <w:rPr>
          <w:rFonts w:asciiTheme="majorBidi" w:hAnsiTheme="majorBidi" w:hint="cs"/>
          <w:sz w:val="30"/>
          <w:szCs w:val="30"/>
          <w:cs/>
        </w:rPr>
        <w:t>ญ่</w:t>
      </w:r>
      <w:r w:rsidRPr="002C7E40">
        <w:rPr>
          <w:rFonts w:asciiTheme="majorBidi" w:hAnsiTheme="majorBidi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2BBBE55F" w14:textId="3F145B7E" w:rsidR="00D90A2D" w:rsidRPr="002C7E40" w:rsidRDefault="00D90A2D" w:rsidP="00B31678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540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รายละเอียดที่สำคัญของหุ้นกู้ มีดังนี้</w:t>
      </w:r>
    </w:p>
    <w:p w14:paraId="5E60341B" w14:textId="3AAD398D" w:rsidR="00D90A2D" w:rsidRPr="002C7E40" w:rsidRDefault="00D90A2D" w:rsidP="0033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510"/>
        <w:gridCol w:w="5940"/>
      </w:tblGrid>
      <w:tr w:rsidR="00DB73A0" w:rsidRPr="002C7E40" w14:paraId="2A93E3EE" w14:textId="77777777" w:rsidTr="00EB4E41">
        <w:tc>
          <w:tcPr>
            <w:tcW w:w="3510" w:type="dxa"/>
            <w:hideMark/>
          </w:tcPr>
          <w:p w14:paraId="0BAC0314" w14:textId="78F0C46B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  <w:hideMark/>
          </w:tcPr>
          <w:p w14:paraId="60FED08F" w14:textId="50177819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DB73A0" w:rsidRPr="002C7E40" w14:paraId="156F0366" w14:textId="77777777" w:rsidTr="00EB4E41">
        <w:tc>
          <w:tcPr>
            <w:tcW w:w="3510" w:type="dxa"/>
            <w:hideMark/>
          </w:tcPr>
          <w:p w14:paraId="069BDD1C" w14:textId="2B8C9340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  <w:hideMark/>
          </w:tcPr>
          <w:p w14:paraId="247E1EC4" w14:textId="73D3736E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B73A0" w:rsidRPr="002C7E40" w14:paraId="6AAAD3FE" w14:textId="77777777" w:rsidTr="00EB4E41">
        <w:tc>
          <w:tcPr>
            <w:tcW w:w="3510" w:type="dxa"/>
            <w:hideMark/>
          </w:tcPr>
          <w:p w14:paraId="5EE20A63" w14:textId="3D7E35BA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  <w:hideMark/>
          </w:tcPr>
          <w:p w14:paraId="20B569DC" w14:textId="3051063E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73A0" w:rsidRPr="002C7E40" w14:paraId="08B40754" w14:textId="77777777" w:rsidTr="00EB4E41">
        <w:tc>
          <w:tcPr>
            <w:tcW w:w="3510" w:type="dxa"/>
            <w:hideMark/>
          </w:tcPr>
          <w:p w14:paraId="3693A485" w14:textId="6A0B55D3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  <w:hideMark/>
          </w:tcPr>
          <w:p w14:paraId="591B55B6" w14:textId="2F8FB14F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DB73A0" w:rsidRPr="002C7E40" w14:paraId="00B649C6" w14:textId="77777777" w:rsidTr="00EB4E41">
        <w:tc>
          <w:tcPr>
            <w:tcW w:w="3510" w:type="dxa"/>
            <w:hideMark/>
          </w:tcPr>
          <w:p w14:paraId="7D89DDAE" w14:textId="1D890AB7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  <w:hideMark/>
          </w:tcPr>
          <w:p w14:paraId="2D0A56F2" w14:textId="034766FA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10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73A0" w:rsidRPr="002C7E40" w14:paraId="65F3A951" w14:textId="77777777" w:rsidTr="00EB4E41">
        <w:tc>
          <w:tcPr>
            <w:tcW w:w="3510" w:type="dxa"/>
            <w:hideMark/>
          </w:tcPr>
          <w:p w14:paraId="6C38EBD2" w14:textId="700123AB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  <w:hideMark/>
          </w:tcPr>
          <w:p w14:paraId="5EBBCEA6" w14:textId="7F9781B2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 ของทุกปี</w:t>
            </w:r>
          </w:p>
        </w:tc>
      </w:tr>
      <w:tr w:rsidR="00DB73A0" w:rsidRPr="002C7E40" w14:paraId="736132B3" w14:textId="77777777" w:rsidTr="00EB4E41">
        <w:tc>
          <w:tcPr>
            <w:tcW w:w="3510" w:type="dxa"/>
          </w:tcPr>
          <w:p w14:paraId="19A8C312" w14:textId="77777777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940" w:type="dxa"/>
          </w:tcPr>
          <w:p w14:paraId="7A503DD6" w14:textId="77777777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DB73A0" w:rsidRPr="002C7E40" w14:paraId="741F6523" w14:textId="77777777" w:rsidTr="00EB4E41">
        <w:tc>
          <w:tcPr>
            <w:tcW w:w="3510" w:type="dxa"/>
          </w:tcPr>
          <w:p w14:paraId="3A35CFEA" w14:textId="4AA517ED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3D76080B" w14:textId="1523895B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DB73A0" w:rsidRPr="002C7E40" w14:paraId="201B4A2B" w14:textId="77777777" w:rsidTr="00EB4E41">
        <w:tc>
          <w:tcPr>
            <w:tcW w:w="3510" w:type="dxa"/>
            <w:hideMark/>
          </w:tcPr>
          <w:p w14:paraId="5CC83373" w14:textId="56C92535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  <w:hideMark/>
          </w:tcPr>
          <w:p w14:paraId="076A9D25" w14:textId="150C9E9B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900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DB73A0" w:rsidRPr="002C7E40" w14:paraId="7487A145" w14:textId="77777777" w:rsidTr="00EB4E41">
        <w:tc>
          <w:tcPr>
            <w:tcW w:w="3510" w:type="dxa"/>
            <w:hideMark/>
          </w:tcPr>
          <w:p w14:paraId="51F9102A" w14:textId="6C8B6D44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  <w:hideMark/>
          </w:tcPr>
          <w:p w14:paraId="5AEDEC1B" w14:textId="09D6AAF3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900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B73A0" w:rsidRPr="002C7E40" w14:paraId="067462B4" w14:textId="77777777" w:rsidTr="00EB4E41">
        <w:tc>
          <w:tcPr>
            <w:tcW w:w="3510" w:type="dxa"/>
            <w:hideMark/>
          </w:tcPr>
          <w:p w14:paraId="1242CFA0" w14:textId="5DD0D6F2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  <w:hideMark/>
          </w:tcPr>
          <w:p w14:paraId="2823F4D5" w14:textId="50544CAF" w:rsidR="00DB73A0" w:rsidRPr="002C7E40" w:rsidRDefault="000630E3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DB73A0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73A0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DB73A0" w:rsidRPr="002C7E40" w14:paraId="22DFC80E" w14:textId="77777777" w:rsidTr="00EB4E41">
        <w:tc>
          <w:tcPr>
            <w:tcW w:w="3510" w:type="dxa"/>
            <w:hideMark/>
          </w:tcPr>
          <w:p w14:paraId="39FB4645" w14:textId="35C29E53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  <w:hideMark/>
          </w:tcPr>
          <w:p w14:paraId="77C3855A" w14:textId="6385C533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60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73A0" w:rsidRPr="002C7E40" w14:paraId="46FFEB2B" w14:textId="77777777" w:rsidTr="00EB4E41">
        <w:tc>
          <w:tcPr>
            <w:tcW w:w="3510" w:type="dxa"/>
            <w:hideMark/>
          </w:tcPr>
          <w:p w14:paraId="7E0A8C63" w14:textId="5ED3221F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  <w:hideMark/>
          </w:tcPr>
          <w:p w14:paraId="75B8A0DB" w14:textId="46AE8FB7" w:rsidR="00DB73A0" w:rsidRPr="002C7E40" w:rsidRDefault="00DB73A0" w:rsidP="00DB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หรือ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29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ของทุกปี</w:t>
            </w:r>
          </w:p>
        </w:tc>
      </w:tr>
      <w:tr w:rsidR="006A31BB" w:rsidRPr="002C7E40" w14:paraId="4EF25384" w14:textId="77777777" w:rsidTr="00EB4E41">
        <w:tc>
          <w:tcPr>
            <w:tcW w:w="3510" w:type="dxa"/>
          </w:tcPr>
          <w:p w14:paraId="17BDA7D3" w14:textId="77777777" w:rsidR="006A31BB" w:rsidRPr="002C7E40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61DBF928" w14:textId="77777777" w:rsidR="006A31BB" w:rsidRPr="002C7E40" w:rsidRDefault="006A31B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2C7E40" w14:paraId="6391D92C" w14:textId="77777777" w:rsidTr="00EB4E41">
        <w:tc>
          <w:tcPr>
            <w:tcW w:w="3510" w:type="dxa"/>
          </w:tcPr>
          <w:p w14:paraId="13814F0F" w14:textId="600AF0D6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62C2BB21" w14:textId="6910DC65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2C7E40" w14:paraId="7ACA13C1" w14:textId="77777777" w:rsidTr="00EB4E41">
        <w:tc>
          <w:tcPr>
            <w:tcW w:w="3510" w:type="dxa"/>
          </w:tcPr>
          <w:p w14:paraId="10C06269" w14:textId="30EEF6DF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3F8C0C8B" w14:textId="2991853F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440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2C7E40" w14:paraId="3AC99476" w14:textId="77777777" w:rsidTr="00EB4E41">
        <w:tc>
          <w:tcPr>
            <w:tcW w:w="3510" w:type="dxa"/>
          </w:tcPr>
          <w:p w14:paraId="0AE0BE61" w14:textId="38A22A44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6AF45764" w14:textId="0F0B5D6D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440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2C7E40" w14:paraId="5585240A" w14:textId="77777777" w:rsidTr="00EB4E41">
        <w:tc>
          <w:tcPr>
            <w:tcW w:w="3510" w:type="dxa"/>
          </w:tcPr>
          <w:p w14:paraId="2994DB88" w14:textId="64E6BB71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4EB6CA8B" w14:textId="35198481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2570</w:t>
            </w:r>
          </w:p>
        </w:tc>
      </w:tr>
      <w:tr w:rsidR="00EB4E41" w:rsidRPr="002C7E40" w14:paraId="4CF7DEF7" w14:textId="77777777" w:rsidTr="00EB4E41">
        <w:tc>
          <w:tcPr>
            <w:tcW w:w="3510" w:type="dxa"/>
          </w:tcPr>
          <w:p w14:paraId="1889A690" w14:textId="79389CDB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73C7A452" w14:textId="6034B74A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55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2C7E40" w14:paraId="231CA610" w14:textId="77777777" w:rsidTr="00EB4E41">
        <w:tc>
          <w:tcPr>
            <w:tcW w:w="3510" w:type="dxa"/>
          </w:tcPr>
          <w:p w14:paraId="20F2FE2E" w14:textId="23A493D4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250DF27F" w14:textId="1B32DCB0" w:rsidR="00EB4E41" w:rsidRPr="002C7E40" w:rsidRDefault="00020509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2C7E40" w14:paraId="3951E2F2" w14:textId="77777777" w:rsidTr="00EB4E41">
        <w:tc>
          <w:tcPr>
            <w:tcW w:w="3510" w:type="dxa"/>
          </w:tcPr>
          <w:p w14:paraId="7A4F8076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570015D1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ind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2C7E40" w14:paraId="785E6E4C" w14:textId="77777777" w:rsidTr="00EB4E41">
        <w:tc>
          <w:tcPr>
            <w:tcW w:w="3510" w:type="dxa"/>
          </w:tcPr>
          <w:p w14:paraId="729DFF63" w14:textId="4FAFDF01" w:rsidR="00EB4E41" w:rsidRPr="002C7E40" w:rsidRDefault="002D1282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sz w:val="30"/>
                <w:szCs w:val="30"/>
              </w:rPr>
              <w:br w:type="page"/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325B6C81" w14:textId="3E2F3BD3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กุมภาพันธ์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2C7E40" w14:paraId="2AA26991" w14:textId="77777777" w:rsidTr="00EB4E41">
        <w:tc>
          <w:tcPr>
            <w:tcW w:w="3510" w:type="dxa"/>
          </w:tcPr>
          <w:p w14:paraId="4C64CB15" w14:textId="48694D1A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51CFC416" w14:textId="72ED5EAA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560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2C7E40" w14:paraId="773E19A2" w14:textId="77777777" w:rsidTr="00EB4E41">
        <w:tc>
          <w:tcPr>
            <w:tcW w:w="3510" w:type="dxa"/>
          </w:tcPr>
          <w:p w14:paraId="7412BA96" w14:textId="0ABFC40D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0D8D0D26" w14:textId="4C1164AA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560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2C7E40" w14:paraId="3AE8A66F" w14:textId="77777777" w:rsidTr="00EB4E41">
        <w:tc>
          <w:tcPr>
            <w:tcW w:w="3510" w:type="dxa"/>
          </w:tcPr>
          <w:p w14:paraId="246A49D9" w14:textId="79D0E5E2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1C9FD630" w14:textId="4A20656E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EB4E41" w:rsidRPr="002C7E40" w14:paraId="2E30E83E" w14:textId="77777777" w:rsidTr="00EB4E41">
        <w:tc>
          <w:tcPr>
            <w:tcW w:w="3510" w:type="dxa"/>
          </w:tcPr>
          <w:p w14:paraId="15DFF3B4" w14:textId="5E101406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4B950014" w14:textId="473B461D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75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2C7E40" w14:paraId="3636DA16" w14:textId="77777777" w:rsidTr="00EB4E41">
        <w:tc>
          <w:tcPr>
            <w:tcW w:w="3510" w:type="dxa"/>
          </w:tcPr>
          <w:p w14:paraId="254A585C" w14:textId="29DD0D03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302C7FFD" w14:textId="16062DC2" w:rsidR="00EB4E41" w:rsidRPr="002C7E40" w:rsidRDefault="00C04F10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="00020509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22</w:t>
            </w:r>
            <w:r w:rsidR="00020509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2C7E40" w14:paraId="174A6D8D" w14:textId="77777777" w:rsidTr="00EB4E41">
        <w:tc>
          <w:tcPr>
            <w:tcW w:w="3510" w:type="dxa"/>
          </w:tcPr>
          <w:p w14:paraId="3CB02F57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4E150415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D0B54" w:rsidRPr="002C7E40" w14:paraId="17380BA3" w14:textId="77777777" w:rsidTr="00EB4E41">
        <w:tc>
          <w:tcPr>
            <w:tcW w:w="3510" w:type="dxa"/>
          </w:tcPr>
          <w:p w14:paraId="67A3B9F3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0F219AB0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D0B54" w:rsidRPr="002C7E40" w14:paraId="0A805564" w14:textId="77777777" w:rsidTr="00EB4E41">
        <w:tc>
          <w:tcPr>
            <w:tcW w:w="3510" w:type="dxa"/>
          </w:tcPr>
          <w:p w14:paraId="689145EF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2834BE96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D0B54" w:rsidRPr="002C7E40" w14:paraId="27C182D2" w14:textId="77777777" w:rsidTr="00EB4E41">
        <w:tc>
          <w:tcPr>
            <w:tcW w:w="3510" w:type="dxa"/>
          </w:tcPr>
          <w:p w14:paraId="3808434D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300AC202" w14:textId="77777777" w:rsidR="00ED0B54" w:rsidRPr="002C7E40" w:rsidRDefault="00ED0B54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2C7E40" w14:paraId="3C327CED" w14:textId="77777777" w:rsidTr="00EB4E41">
        <w:tc>
          <w:tcPr>
            <w:tcW w:w="3510" w:type="dxa"/>
          </w:tcPr>
          <w:p w14:paraId="1D597E7C" w14:textId="5E41B668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0D5620BC" w14:textId="3D5E079C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2C7E40" w14:paraId="11DA82D7" w14:textId="77777777" w:rsidTr="00EB4E41">
        <w:tc>
          <w:tcPr>
            <w:tcW w:w="3510" w:type="dxa"/>
          </w:tcPr>
          <w:p w14:paraId="77EF6583" w14:textId="19FF8F45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3616557E" w14:textId="7674F250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94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900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2C7E40" w14:paraId="7CA82CE9" w14:textId="77777777" w:rsidTr="00EB4E41">
        <w:tc>
          <w:tcPr>
            <w:tcW w:w="3510" w:type="dxa"/>
          </w:tcPr>
          <w:p w14:paraId="06DA3133" w14:textId="7C281B96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7B9E22C0" w14:textId="4BE815F5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94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90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2C7E40" w14:paraId="1F1D8E51" w14:textId="77777777" w:rsidTr="00EB4E41">
        <w:tc>
          <w:tcPr>
            <w:tcW w:w="3510" w:type="dxa"/>
          </w:tcPr>
          <w:p w14:paraId="5ACFEEF0" w14:textId="29B73B4F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760E569C" w14:textId="746D2FF2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C04F10"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</w:tr>
      <w:tr w:rsidR="00EB4E41" w:rsidRPr="002C7E40" w14:paraId="0C2BECF3" w14:textId="77777777" w:rsidTr="00EB4E41">
        <w:tc>
          <w:tcPr>
            <w:tcW w:w="3510" w:type="dxa"/>
          </w:tcPr>
          <w:p w14:paraId="4BE985C7" w14:textId="756B1C3D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58BE00A7" w14:textId="012D26D9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00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4E41" w:rsidRPr="002C7E40" w14:paraId="21102FCD" w14:textId="77777777" w:rsidTr="00EB4E41">
        <w:tc>
          <w:tcPr>
            <w:tcW w:w="3510" w:type="dxa"/>
          </w:tcPr>
          <w:p w14:paraId="0C2DD76F" w14:textId="2927487F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55AE76CB" w14:textId="5D4E3CBE" w:rsidR="00EB4E41" w:rsidRPr="002C7E40" w:rsidRDefault="00C04F10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="00020509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="00B16886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  <w:tr w:rsidR="00EB4E41" w:rsidRPr="002C7E40" w14:paraId="1D42A002" w14:textId="77777777" w:rsidTr="00EB4E41">
        <w:tc>
          <w:tcPr>
            <w:tcW w:w="3510" w:type="dxa"/>
          </w:tcPr>
          <w:p w14:paraId="2690D176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</w:tcPr>
          <w:p w14:paraId="1CC06DD7" w14:textId="7777777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EB4E41" w:rsidRPr="002C7E40" w14:paraId="09B6DF6F" w14:textId="77777777" w:rsidTr="00EB4E41">
        <w:tc>
          <w:tcPr>
            <w:tcW w:w="3510" w:type="dxa"/>
          </w:tcPr>
          <w:p w14:paraId="3F38427C" w14:textId="47A65B33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940" w:type="dxa"/>
          </w:tcPr>
          <w:p w14:paraId="6C5B6822" w14:textId="66C1F72D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B4E41" w:rsidRPr="002C7E40" w14:paraId="50B113CC" w14:textId="77777777" w:rsidTr="00EB4E41">
        <w:tc>
          <w:tcPr>
            <w:tcW w:w="3510" w:type="dxa"/>
          </w:tcPr>
          <w:p w14:paraId="684E2617" w14:textId="34514935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940" w:type="dxa"/>
          </w:tcPr>
          <w:p w14:paraId="191834DF" w14:textId="06D50E2E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428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500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000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EB4E41" w:rsidRPr="002C7E40" w14:paraId="55CC3A35" w14:textId="77777777" w:rsidTr="00EB4E41">
        <w:tc>
          <w:tcPr>
            <w:tcW w:w="3510" w:type="dxa"/>
          </w:tcPr>
          <w:p w14:paraId="7A19F7FC" w14:textId="16E1DDC5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940" w:type="dxa"/>
          </w:tcPr>
          <w:p w14:paraId="514B6E1D" w14:textId="73240755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428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50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EB4E41" w:rsidRPr="002C7E40" w14:paraId="3148722A" w14:textId="77777777" w:rsidTr="00EB4E41">
        <w:tc>
          <w:tcPr>
            <w:tcW w:w="3510" w:type="dxa"/>
          </w:tcPr>
          <w:p w14:paraId="35C81F0B" w14:textId="43508163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940" w:type="dxa"/>
          </w:tcPr>
          <w:p w14:paraId="595BC95A" w14:textId="7DCCAC4E" w:rsidR="00EB4E41" w:rsidRPr="002C7E40" w:rsidRDefault="000630E3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30E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="00EB4E41"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B4E41"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630E3">
              <w:rPr>
                <w:rFonts w:ascii="Angsana New" w:eastAsia="Calibri" w:hAnsi="Angsana New"/>
                <w:sz w:val="30"/>
                <w:szCs w:val="30"/>
              </w:rPr>
              <w:t>2570</w:t>
            </w:r>
          </w:p>
        </w:tc>
      </w:tr>
      <w:tr w:rsidR="00EB4E41" w:rsidRPr="002C7E40" w14:paraId="365D6F92" w14:textId="77777777" w:rsidTr="00EB4E41">
        <w:tc>
          <w:tcPr>
            <w:tcW w:w="3510" w:type="dxa"/>
          </w:tcPr>
          <w:p w14:paraId="589939FC" w14:textId="398DF1DB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940" w:type="dxa"/>
          </w:tcPr>
          <w:p w14:paraId="09525397" w14:textId="406E5267" w:rsidR="00EB4E41" w:rsidRPr="002C7E40" w:rsidRDefault="00EB4E41" w:rsidP="00E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50</w:t>
            </w: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16886" w:rsidRPr="002C7E40" w14:paraId="42984B4C" w14:textId="77777777" w:rsidTr="00EB4E41">
        <w:tc>
          <w:tcPr>
            <w:tcW w:w="3510" w:type="dxa"/>
          </w:tcPr>
          <w:p w14:paraId="1BC11D2A" w14:textId="678D7973" w:rsidR="00B16886" w:rsidRPr="002C7E40" w:rsidRDefault="00B16886" w:rsidP="00B1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940" w:type="dxa"/>
          </w:tcPr>
          <w:p w14:paraId="5A888662" w14:textId="76C1A4F3" w:rsidR="00B16886" w:rsidRPr="002C7E40" w:rsidRDefault="00B16886" w:rsidP="00B1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35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ทุกวันที่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และ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2C7E4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eastAsia="Calibri" w:hAnsi="Angsana New"/>
                <w:sz w:val="30"/>
                <w:szCs w:val="30"/>
                <w:cs/>
              </w:rPr>
              <w:t>สิงหาคม ของทุกปี</w:t>
            </w:r>
          </w:p>
        </w:tc>
      </w:tr>
    </w:tbl>
    <w:p w14:paraId="1C320B92" w14:textId="77777777" w:rsidR="00331A66" w:rsidRPr="002C7E40" w:rsidRDefault="0033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4DAF66" w14:textId="6A2A402A" w:rsidR="00114C4F" w:rsidRPr="002C7E40" w:rsidRDefault="000630E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 w:rsidR="00023222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23222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14C4F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08381C85" w14:textId="0133FAB5" w:rsidR="00561C9D" w:rsidRPr="002C7E40" w:rsidRDefault="00561C9D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132"/>
        <w:gridCol w:w="236"/>
        <w:gridCol w:w="858"/>
        <w:gridCol w:w="249"/>
        <w:gridCol w:w="1014"/>
        <w:gridCol w:w="239"/>
        <w:gridCol w:w="1184"/>
      </w:tblGrid>
      <w:tr w:rsidR="00561C9D" w:rsidRPr="002C7E40" w14:paraId="4CE054ED" w14:textId="77777777">
        <w:tc>
          <w:tcPr>
            <w:tcW w:w="1890" w:type="dxa"/>
          </w:tcPr>
          <w:p w14:paraId="37A58C9A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650FBC4C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27B78CF9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7A7EC5F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1023D008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F07C60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C9D" w:rsidRPr="002C7E40" w14:paraId="41382FE2" w14:textId="77777777">
        <w:tc>
          <w:tcPr>
            <w:tcW w:w="1890" w:type="dxa"/>
          </w:tcPr>
          <w:p w14:paraId="5526F112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FB2BBC" w14:textId="1908728D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1C9D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1C9D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2BC9B03A" w14:textId="60B054A8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9" w:type="dxa"/>
          </w:tcPr>
          <w:p w14:paraId="737A6E3E" w14:textId="03601B6F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1C9D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1C9D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32" w:type="dxa"/>
          </w:tcPr>
          <w:p w14:paraId="3AE4442C" w14:textId="61471F75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C9D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1C9D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61C9D" w:rsidRPr="002C7E4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2182B5E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544497C1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EA273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232AFFBA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43A15644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7446C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3D88B548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09F6106" w14:textId="3C915E05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1C9D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1C9D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D5A032A" w14:textId="7F0D48BC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61C9D" w:rsidRPr="002C7E40" w14:paraId="2EA24CF7" w14:textId="77777777">
        <w:tc>
          <w:tcPr>
            <w:tcW w:w="1890" w:type="dxa"/>
          </w:tcPr>
          <w:p w14:paraId="2391D1D6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2C2BC554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2" w:type="dxa"/>
            <w:gridSpan w:val="7"/>
          </w:tcPr>
          <w:p w14:paraId="263DDF0A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1C9D" w:rsidRPr="002C7E40" w14:paraId="1729F47A" w14:textId="77777777">
        <w:tc>
          <w:tcPr>
            <w:tcW w:w="1890" w:type="dxa"/>
          </w:tcPr>
          <w:p w14:paraId="236F5A67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01EBDD84" w14:textId="37EC1DB9" w:rsidR="00561C9D" w:rsidRPr="002C7E40" w:rsidRDefault="000630E3" w:rsidP="0091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682AEA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59" w:type="dxa"/>
          </w:tcPr>
          <w:p w14:paraId="509DB7FD" w14:textId="5C2D413C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DA8571A" w14:textId="5E40C3A1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36" w:type="dxa"/>
          </w:tcPr>
          <w:p w14:paraId="4E226A65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19587864" w14:textId="46D6CCE2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6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9" w:type="dxa"/>
          </w:tcPr>
          <w:p w14:paraId="720F43AE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4EA4629F" w14:textId="42B67237" w:rsidR="00561C9D" w:rsidRPr="002C7E40" w:rsidRDefault="00061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36843B5" w14:textId="77777777" w:rsidR="00561C9D" w:rsidRPr="002C7E40" w:rsidRDefault="0056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1FA3758" w14:textId="3149E2CE" w:rsidR="00561C9D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</w:tbl>
    <w:p w14:paraId="4F228C2A" w14:textId="0CBFC8F6" w:rsidR="0045576D" w:rsidRPr="002C7E40" w:rsidRDefault="0045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A31BB" w:rsidRPr="002C7E40" w14:paraId="7D37141A" w14:textId="77777777">
        <w:tc>
          <w:tcPr>
            <w:tcW w:w="6588" w:type="dxa"/>
          </w:tcPr>
          <w:p w14:paraId="51F74D64" w14:textId="77777777" w:rsidR="006A31BB" w:rsidRPr="002C7E40" w:rsidRDefault="006A31B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60D0E5" w14:textId="31E606C7" w:rsidR="006A31BB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83A9351" w14:textId="77777777" w:rsidR="006A31BB" w:rsidRPr="002C7E40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32781E" w14:textId="5218A0D5" w:rsidR="006A31BB" w:rsidRPr="002C7E40" w:rsidRDefault="0006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30E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31BB" w:rsidRPr="002C7E40" w14:paraId="7F17C0C1" w14:textId="77777777">
        <w:tc>
          <w:tcPr>
            <w:tcW w:w="6588" w:type="dxa"/>
          </w:tcPr>
          <w:p w14:paraId="450B175D" w14:textId="77777777" w:rsidR="006A31BB" w:rsidRPr="002C7E40" w:rsidRDefault="006A31BB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58C369B" w14:textId="77777777" w:rsidR="006A31BB" w:rsidRPr="002C7E40" w:rsidRDefault="006A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7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52251138" w14:textId="77777777">
        <w:tc>
          <w:tcPr>
            <w:tcW w:w="6588" w:type="dxa"/>
          </w:tcPr>
          <w:p w14:paraId="4D4AB4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2C7E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7E40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45F22377" w14:textId="3061892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3</w:t>
            </w:r>
            <w:r w:rsidR="00061999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447</w:t>
            </w:r>
            <w:r w:rsidR="00061999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43" w:type="dxa"/>
          </w:tcPr>
          <w:p w14:paraId="75475DC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E48091" w14:textId="45C4C2D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3</w:t>
            </w:r>
            <w:r w:rsidR="005E5D18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224</w:t>
            </w:r>
            <w:r w:rsidR="005E5D18"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5E5D18" w:rsidRPr="002C7E40" w14:paraId="172BCD38" w14:textId="77777777">
        <w:tc>
          <w:tcPr>
            <w:tcW w:w="6588" w:type="dxa"/>
          </w:tcPr>
          <w:p w14:paraId="73126350" w14:textId="77777777" w:rsidR="005E5D18" w:rsidRPr="002C7E40" w:rsidRDefault="005E5D18" w:rsidP="005E5D18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2C7E40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2C7E40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8E954" w14:textId="62A9E993" w:rsidR="005E5D18" w:rsidRPr="002C7E40" w:rsidRDefault="0006199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600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479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09BF95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AB9061A" w14:textId="584A116F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257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783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5D18" w:rsidRPr="002C7E40" w14:paraId="58EE61A1" w14:textId="77777777">
        <w:tc>
          <w:tcPr>
            <w:tcW w:w="6588" w:type="dxa"/>
          </w:tcPr>
          <w:p w14:paraId="066C928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3EB6FD" w14:textId="329568A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61999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="00061999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43" w:type="dxa"/>
          </w:tcPr>
          <w:p w14:paraId="16FECF3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861545D" w14:textId="662CCC5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E5D18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  <w:r w:rsidR="005E5D18"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</w:p>
        </w:tc>
      </w:tr>
    </w:tbl>
    <w:p w14:paraId="0319DB71" w14:textId="77777777" w:rsidR="00CC06F2" w:rsidRPr="002C7E40" w:rsidRDefault="00CC06F2" w:rsidP="00CC0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43B0C" w14:textId="2C9D2805" w:rsidR="00CC06F2" w:rsidRPr="002C7E40" w:rsidRDefault="00CC06F2" w:rsidP="00CC06F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74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0630E3" w:rsidRPr="000630E3">
        <w:rPr>
          <w:rFonts w:asciiTheme="majorBidi" w:hAnsiTheme="majorBidi" w:cstheme="majorBidi"/>
          <w:sz w:val="30"/>
          <w:szCs w:val="30"/>
        </w:rPr>
        <w:t>4</w:t>
      </w:r>
      <w:r w:rsidRPr="00077464">
        <w:rPr>
          <w:rFonts w:asciiTheme="majorBidi" w:hAnsiTheme="majorBidi" w:cstheme="majorBidi"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sz w:val="30"/>
          <w:szCs w:val="30"/>
        </w:rPr>
        <w:t>750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07746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07746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7746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350</w:t>
      </w:r>
      <w:r w:rsidRPr="0007746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ล้านบาท)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</w:t>
      </w:r>
      <w:r w:rsidRPr="00077464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70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07746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07746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7746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550</w:t>
      </w:r>
      <w:r w:rsidRPr="000774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7746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50B3A5B" w14:textId="17A433DE" w:rsidR="00ED0B54" w:rsidRPr="002C7E40" w:rsidRDefault="00ED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668160" w14:textId="77777777" w:rsidR="00ED0B54" w:rsidRPr="002C7E40" w:rsidRDefault="00ED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C7E40">
        <w:rPr>
          <w:rFonts w:asciiTheme="majorBidi" w:hAnsiTheme="majorBidi" w:cstheme="majorBidi"/>
          <w:sz w:val="24"/>
          <w:szCs w:val="24"/>
        </w:rPr>
        <w:br w:type="page"/>
      </w:r>
    </w:p>
    <w:p w14:paraId="0A69EDC4" w14:textId="5A03B857" w:rsidR="0051360F" w:rsidRPr="002C7E40" w:rsidRDefault="0051360F" w:rsidP="003B1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1B25B4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25B4" w:rsidRPr="002C7E40">
        <w:rPr>
          <w:rFonts w:asciiTheme="majorBidi" w:hAnsiTheme="majorBidi" w:cstheme="majorBidi"/>
          <w:sz w:val="30"/>
          <w:szCs w:val="30"/>
        </w:rPr>
        <w:t>(</w:t>
      </w:r>
      <w:r w:rsidR="001B25B4" w:rsidRPr="002C7E40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1B25B4" w:rsidRPr="002C7E40">
        <w:rPr>
          <w:rFonts w:asciiTheme="majorBidi" w:hAnsiTheme="majorBidi" w:cstheme="majorBidi"/>
          <w:sz w:val="30"/>
          <w:szCs w:val="30"/>
        </w:rPr>
        <w:t>)</w:t>
      </w:r>
      <w:r w:rsidR="001B25B4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6A31BB" w:rsidRPr="002C7E40">
        <w:rPr>
          <w:rFonts w:asciiTheme="majorBidi" w:hAnsiTheme="majorBidi" w:cstheme="majorBidi"/>
          <w:sz w:val="30"/>
          <w:szCs w:val="30"/>
        </w:rPr>
        <w:br/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FA7C28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23222" w:rsidRPr="002C7E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="001C252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1C2523" w:rsidRPr="002C7E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1C252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1C2523" w:rsidRPr="002C7E4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2567</w:t>
      </w:r>
      <w:r w:rsidR="001C252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97BA8" w:rsidRPr="002C7E40">
        <w:rPr>
          <w:rFonts w:asciiTheme="majorBidi" w:hAnsiTheme="majorBidi" w:cstheme="majorBidi"/>
          <w:sz w:val="30"/>
          <w:szCs w:val="30"/>
          <w:cs/>
        </w:rPr>
        <w:t>มี</w:t>
      </w:r>
      <w:r w:rsidRPr="002C7E4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D33DBD" w14:textId="77777777" w:rsidR="00A56280" w:rsidRPr="002C7E40" w:rsidRDefault="00A56280" w:rsidP="00B4269E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43"/>
        <w:gridCol w:w="1287"/>
      </w:tblGrid>
      <w:tr w:rsidR="002A40B8" w:rsidRPr="002C7E40" w14:paraId="0404FD54" w14:textId="77777777" w:rsidTr="004F1FF6">
        <w:tc>
          <w:tcPr>
            <w:tcW w:w="6570" w:type="dxa"/>
          </w:tcPr>
          <w:p w14:paraId="6EF444B6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BFCFE24" w14:textId="001A4928" w:rsidR="002A40B8" w:rsidRPr="002C7E40" w:rsidRDefault="000630E3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43" w:type="dxa"/>
          </w:tcPr>
          <w:p w14:paraId="23AE8704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14:paraId="797E796B" w14:textId="0C1B06F9" w:rsidR="002A40B8" w:rsidRPr="002C7E40" w:rsidRDefault="000630E3" w:rsidP="002A40B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A40B8" w:rsidRPr="002C7E40" w14:paraId="6BB951D5" w14:textId="77777777" w:rsidTr="00561C9D">
        <w:trPr>
          <w:trHeight w:val="362"/>
        </w:trPr>
        <w:tc>
          <w:tcPr>
            <w:tcW w:w="6570" w:type="dxa"/>
          </w:tcPr>
          <w:p w14:paraId="4E7731F1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DC3CDC1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2B36A978" w14:textId="77777777" w:rsidTr="004F1FF6">
        <w:trPr>
          <w:trHeight w:val="74"/>
        </w:trPr>
        <w:tc>
          <w:tcPr>
            <w:tcW w:w="6570" w:type="dxa"/>
          </w:tcPr>
          <w:p w14:paraId="3F8547B9" w14:textId="32C6C943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71D5B0C" w14:textId="2C36491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43" w:type="dxa"/>
          </w:tcPr>
          <w:p w14:paraId="3C3AC93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645B4D2" w14:textId="4B93222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5E5D18" w:rsidRPr="002C7E40" w14:paraId="6CAEA25D" w14:textId="77777777" w:rsidTr="004F1FF6">
        <w:trPr>
          <w:trHeight w:val="74"/>
        </w:trPr>
        <w:tc>
          <w:tcPr>
            <w:tcW w:w="6570" w:type="dxa"/>
          </w:tcPr>
          <w:p w14:paraId="6B101784" w14:textId="7B92A1D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ปีแต่ไม่เกิน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3630243" w14:textId="3AE611C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43" w:type="dxa"/>
          </w:tcPr>
          <w:p w14:paraId="685A9FF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B81947" w14:textId="2F40A9A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884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5E5D18" w:rsidRPr="002C7E40" w14:paraId="6C072F5A" w14:textId="77777777" w:rsidTr="004F1FF6">
        <w:tc>
          <w:tcPr>
            <w:tcW w:w="6570" w:type="dxa"/>
          </w:tcPr>
          <w:p w14:paraId="0297C77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B050F" w14:textId="016223C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43" w:type="dxa"/>
          </w:tcPr>
          <w:p w14:paraId="6E8DBD1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9CAF8A" w14:textId="09E75BB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</w:tr>
    </w:tbl>
    <w:p w14:paraId="3FD93985" w14:textId="5DCE43D7" w:rsidR="00EA68E6" w:rsidRPr="002C7E40" w:rsidRDefault="00EA68E6" w:rsidP="00123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0D80B2" w14:textId="6F5EBCCC" w:rsidR="00550967" w:rsidRPr="002C7E40" w:rsidRDefault="00550967" w:rsidP="00123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630E3" w:rsidRPr="000630E3">
        <w:rPr>
          <w:rFonts w:asciiTheme="majorBidi" w:hAnsiTheme="majorBidi" w:cstheme="majorBidi"/>
          <w:sz w:val="30"/>
          <w:szCs w:val="30"/>
        </w:rPr>
        <w:t>2567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838A68C" w14:textId="474D83E3" w:rsidR="009E6679" w:rsidRPr="002C7E40" w:rsidRDefault="009E6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37391CD3" w14:textId="6009EF29" w:rsidR="00137497" w:rsidRPr="002C7E40" w:rsidRDefault="000630E3" w:rsidP="00B3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137497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7497" w:rsidRPr="002C7E40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เจ้าหนี้</w:t>
      </w:r>
      <w:r w:rsidR="00127DFE" w:rsidRPr="002C7E40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หมุนเวียน</w:t>
      </w:r>
      <w:r w:rsidR="00137497" w:rsidRPr="002C7E40">
        <w:rPr>
          <w:rFonts w:asciiTheme="majorBidi" w:eastAsia="Angsana New" w:hAnsiTheme="majorBidi" w:cstheme="majorBidi" w:hint="cs"/>
          <w:b/>
          <w:bCs/>
          <w:sz w:val="30"/>
          <w:szCs w:val="30"/>
          <w:cs/>
          <w:lang w:val="en-US" w:eastAsia="en-US"/>
        </w:rPr>
        <w:t>อื่น</w:t>
      </w:r>
    </w:p>
    <w:p w14:paraId="7C472DB5" w14:textId="77777777" w:rsidR="00137497" w:rsidRPr="002C7E40" w:rsidRDefault="00137497" w:rsidP="00F36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260"/>
        <w:gridCol w:w="236"/>
        <w:gridCol w:w="1294"/>
      </w:tblGrid>
      <w:tr w:rsidR="0095756C" w:rsidRPr="002C7E40" w14:paraId="268DF0D5" w14:textId="77777777" w:rsidTr="004F1FF6">
        <w:tc>
          <w:tcPr>
            <w:tcW w:w="5310" w:type="dxa"/>
          </w:tcPr>
          <w:p w14:paraId="0B80694E" w14:textId="77777777" w:rsidR="0095756C" w:rsidRPr="002C7E40" w:rsidRDefault="0095756C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58547B79" w14:textId="77777777" w:rsidR="0095756C" w:rsidRPr="002C7E40" w:rsidRDefault="0095756C" w:rsidP="00F3677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3C11BC41" w14:textId="18A6AAB9" w:rsidR="0095756C" w:rsidRPr="002C7E40" w:rsidRDefault="000630E3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36" w:type="dxa"/>
          </w:tcPr>
          <w:p w14:paraId="0F6FE7A7" w14:textId="77777777" w:rsidR="0095756C" w:rsidRPr="002C7E40" w:rsidRDefault="0095756C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14:paraId="5316A392" w14:textId="33ABFA19" w:rsidR="0095756C" w:rsidRPr="002C7E40" w:rsidRDefault="000630E3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60E85" w:rsidRPr="002C7E40" w14:paraId="1E5C873A" w14:textId="77777777" w:rsidTr="004F1FF6">
        <w:trPr>
          <w:trHeight w:val="362"/>
        </w:trPr>
        <w:tc>
          <w:tcPr>
            <w:tcW w:w="5310" w:type="dxa"/>
          </w:tcPr>
          <w:p w14:paraId="2E5CD839" w14:textId="77777777" w:rsidR="00860E85" w:rsidRPr="002C7E40" w:rsidRDefault="00860E85" w:rsidP="00F3677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ADFC911" w14:textId="77777777" w:rsidR="00860E85" w:rsidRPr="002C7E40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315A28" w14:textId="77777777" w:rsidR="00860E85" w:rsidRPr="002C7E40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04CCD9A0" w14:textId="77777777" w:rsidTr="004F1FF6">
        <w:tc>
          <w:tcPr>
            <w:tcW w:w="5310" w:type="dxa"/>
          </w:tcPr>
          <w:p w14:paraId="02C6D99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260" w:type="dxa"/>
          </w:tcPr>
          <w:p w14:paraId="2195C12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0E752" w14:textId="728C7D8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</w:tcPr>
          <w:p w14:paraId="4E56E4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8C70B5" w14:textId="39C7ECD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</w:tr>
      <w:tr w:rsidR="005E5D18" w:rsidRPr="002C7E40" w14:paraId="2F2CF140" w14:textId="77777777" w:rsidTr="004F1FF6">
        <w:tc>
          <w:tcPr>
            <w:tcW w:w="5310" w:type="dxa"/>
          </w:tcPr>
          <w:p w14:paraId="4902562D" w14:textId="5230751E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9B0C87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7B8C8" w14:textId="69A1704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594876A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C754D" w14:textId="614EBF2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  <w:tr w:rsidR="005E5D18" w:rsidRPr="002C7E40" w14:paraId="4304EE10" w14:textId="77777777" w:rsidTr="004F1FF6">
        <w:tc>
          <w:tcPr>
            <w:tcW w:w="5310" w:type="dxa"/>
          </w:tcPr>
          <w:p w14:paraId="523B332A" w14:textId="41824194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60" w:type="dxa"/>
          </w:tcPr>
          <w:p w14:paraId="4426A66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CA9696" w14:textId="02F76EE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36" w:type="dxa"/>
          </w:tcPr>
          <w:p w14:paraId="0BFFB1D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550AD" w14:textId="2FE72BB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</w:tr>
      <w:tr w:rsidR="005E5D18" w:rsidRPr="002C7E40" w14:paraId="234A38E3" w14:textId="77777777" w:rsidTr="004F1FF6">
        <w:tc>
          <w:tcPr>
            <w:tcW w:w="5310" w:type="dxa"/>
          </w:tcPr>
          <w:p w14:paraId="2FB23378" w14:textId="01FAC5A0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260" w:type="dxa"/>
          </w:tcPr>
          <w:p w14:paraId="626D4DE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23917" w14:textId="6221945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36" w:type="dxa"/>
          </w:tcPr>
          <w:p w14:paraId="6B64D43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2EFA6F" w14:textId="27A3490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5E5D18" w:rsidRPr="002C7E40" w14:paraId="75E93CF4" w14:textId="77777777" w:rsidTr="004F1FF6">
        <w:tc>
          <w:tcPr>
            <w:tcW w:w="5310" w:type="dxa"/>
          </w:tcPr>
          <w:p w14:paraId="3BB02175" w14:textId="3919D1F8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รับฝากสำหรับ</w:t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ค่าบำรุงรักษาทรัพย์สิน</w:t>
            </w:r>
          </w:p>
        </w:tc>
        <w:tc>
          <w:tcPr>
            <w:tcW w:w="1260" w:type="dxa"/>
          </w:tcPr>
          <w:p w14:paraId="6F005C0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80A54" w14:textId="35335FA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A112DE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1BCF36" w14:textId="0089D7B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5E5D18" w:rsidRPr="002C7E40" w14:paraId="4FEE6339" w14:textId="77777777" w:rsidTr="004F1FF6">
        <w:tc>
          <w:tcPr>
            <w:tcW w:w="5310" w:type="dxa"/>
          </w:tcPr>
          <w:p w14:paraId="3D115DC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5E48926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49EAF" w14:textId="0C867E5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1999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14E8545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F7C932" w14:textId="0F046DE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5E5D18" w:rsidRPr="002C7E40" w14:paraId="2AEA3A2A" w14:textId="77777777" w:rsidTr="004F1FF6">
        <w:tc>
          <w:tcPr>
            <w:tcW w:w="5310" w:type="dxa"/>
          </w:tcPr>
          <w:p w14:paraId="0761564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C38A4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0ED573" w14:textId="3123226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36" w:type="dxa"/>
          </w:tcPr>
          <w:p w14:paraId="281F77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2A7C2A" w14:textId="08F5650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</w:tr>
    </w:tbl>
    <w:p w14:paraId="20F6C6BE" w14:textId="55AC278E" w:rsidR="006A0167" w:rsidRPr="002C7E40" w:rsidRDefault="006A0167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87654F7" w14:textId="77777777" w:rsidR="006A0167" w:rsidRPr="002C7E40" w:rsidRDefault="006A0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BE39B46" w14:textId="05C080A7" w:rsidR="00E73DD3" w:rsidRPr="002C7E40" w:rsidRDefault="000630E3" w:rsidP="00FA1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="00E73DD3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14:paraId="55C8A1C6" w14:textId="77777777" w:rsidR="00E73DD3" w:rsidRPr="002C7E40" w:rsidRDefault="00E73DD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01" w:type="pct"/>
        <w:tblInd w:w="450" w:type="dxa"/>
        <w:tblLook w:val="00A0" w:firstRow="1" w:lastRow="0" w:firstColumn="1" w:lastColumn="0" w:noHBand="0" w:noVBand="0"/>
      </w:tblPr>
      <w:tblGrid>
        <w:gridCol w:w="6560"/>
        <w:gridCol w:w="1281"/>
        <w:gridCol w:w="226"/>
        <w:gridCol w:w="1283"/>
      </w:tblGrid>
      <w:tr w:rsidR="002544D8" w:rsidRPr="002C7E40" w14:paraId="3226E080" w14:textId="77777777" w:rsidTr="002A40B8">
        <w:trPr>
          <w:trHeight w:val="420"/>
        </w:trPr>
        <w:tc>
          <w:tcPr>
            <w:tcW w:w="3508" w:type="pct"/>
          </w:tcPr>
          <w:p w14:paraId="0CF2FE80" w14:textId="77777777" w:rsidR="00C17A7C" w:rsidRPr="002C7E40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611A389C" w14:textId="721563FB" w:rsidR="00C17A7C" w:rsidRPr="002C7E40" w:rsidRDefault="000630E3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21" w:type="pct"/>
          </w:tcPr>
          <w:p w14:paraId="45FA96C8" w14:textId="77777777" w:rsidR="00C17A7C" w:rsidRPr="002C7E40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397755E4" w14:textId="2B394BF2" w:rsidR="00C17A7C" w:rsidRPr="002C7E40" w:rsidRDefault="000630E3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C17A7C" w:rsidRPr="002C7E40" w14:paraId="20BCB1F4" w14:textId="77777777" w:rsidTr="002A40B8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87F4BB8" w14:textId="77777777" w:rsidR="00C17A7C" w:rsidRPr="002C7E40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668894AE" w14:textId="77777777" w:rsidR="00C17A7C" w:rsidRPr="002C7E40" w:rsidRDefault="00C17A7C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0B8" w:rsidRPr="002C7E40" w14:paraId="4A250537" w14:textId="77777777" w:rsidTr="002A40B8">
        <w:trPr>
          <w:trHeight w:val="420"/>
        </w:trPr>
        <w:tc>
          <w:tcPr>
            <w:tcW w:w="3508" w:type="pct"/>
          </w:tcPr>
          <w:p w14:paraId="02038FD9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DB21FC4" w14:textId="3ACDDEC8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61999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21" w:type="pct"/>
          </w:tcPr>
          <w:p w14:paraId="15799B4B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754744BD" w14:textId="1E073295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</w:tbl>
    <w:p w14:paraId="60730356" w14:textId="77777777" w:rsidR="002D4E28" w:rsidRPr="002C7E40" w:rsidRDefault="002D4E28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53EB62" w14:textId="46F29FBA" w:rsidR="00965729" w:rsidRPr="002C7E40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979F315" w14:textId="77777777" w:rsidR="00965729" w:rsidRPr="002C7E40" w:rsidRDefault="0096572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6F365C" w14:textId="6F670A99" w:rsidR="00965729" w:rsidRPr="002C7E40" w:rsidRDefault="00965729" w:rsidP="00B31678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0630E3" w:rsidRPr="000630E3">
        <w:rPr>
          <w:rFonts w:asciiTheme="majorBidi" w:hAnsiTheme="majorBidi" w:cstheme="majorBidi"/>
          <w:sz w:val="30"/>
          <w:szCs w:val="30"/>
        </w:rPr>
        <w:t>2541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195F2E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E54D0" w:rsidRPr="002C7E40">
        <w:rPr>
          <w:rFonts w:asciiTheme="majorBidi" w:hAnsiTheme="majorBidi" w:cstheme="majorBidi"/>
          <w:sz w:val="30"/>
          <w:szCs w:val="30"/>
          <w:cs/>
        </w:rPr>
        <w:t>และ</w:t>
      </w:r>
      <w:r w:rsidRPr="002C7E40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F076589" w14:textId="29CEE893" w:rsidR="00B65970" w:rsidRPr="002C7E40" w:rsidRDefault="00B65970" w:rsidP="00F367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8005A" w14:textId="77777777" w:rsidR="00F10649" w:rsidRPr="002C7E40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มูลค่าปัจจุบันของภาระผูกพันของโครงการผลประโยชน์</w:t>
      </w:r>
    </w:p>
    <w:p w14:paraId="20723E56" w14:textId="77777777" w:rsidR="00F10649" w:rsidRPr="002C7E40" w:rsidRDefault="00F10649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7"/>
        <w:gridCol w:w="1254"/>
        <w:gridCol w:w="236"/>
        <w:gridCol w:w="1303"/>
      </w:tblGrid>
      <w:tr w:rsidR="001D3968" w:rsidRPr="002C7E40" w14:paraId="1FDA430F" w14:textId="77777777" w:rsidTr="004F1FF6">
        <w:trPr>
          <w:trHeight w:val="420"/>
        </w:trPr>
        <w:tc>
          <w:tcPr>
            <w:tcW w:w="3508" w:type="pct"/>
          </w:tcPr>
          <w:p w14:paraId="59CE2136" w14:textId="77777777" w:rsidR="001D3968" w:rsidRPr="002C7E40" w:rsidRDefault="001D3968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3DD08C1" w14:textId="1C1937B4" w:rsidR="001D3968" w:rsidRPr="002C7E40" w:rsidRDefault="000630E3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" w:type="pct"/>
          </w:tcPr>
          <w:p w14:paraId="61A5C2C8" w14:textId="77777777" w:rsidR="001D3968" w:rsidRPr="002C7E40" w:rsidRDefault="001D3968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6" w:type="pct"/>
          </w:tcPr>
          <w:p w14:paraId="2F2E575C" w14:textId="72F3EDA5" w:rsidR="001D3968" w:rsidRPr="002C7E40" w:rsidRDefault="000630E3" w:rsidP="00F36774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60E85" w:rsidRPr="002C7E40" w14:paraId="3E61D7E3" w14:textId="77777777" w:rsidTr="004F1FF6">
        <w:trPr>
          <w:trHeight w:val="420"/>
        </w:trPr>
        <w:tc>
          <w:tcPr>
            <w:tcW w:w="3508" w:type="pct"/>
            <w:tcBorders>
              <w:bottom w:val="nil"/>
            </w:tcBorders>
          </w:tcPr>
          <w:p w14:paraId="134B59BD" w14:textId="77777777" w:rsidR="00860E85" w:rsidRPr="002C7E40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2" w:type="pct"/>
            <w:gridSpan w:val="3"/>
            <w:tcBorders>
              <w:bottom w:val="nil"/>
            </w:tcBorders>
          </w:tcPr>
          <w:p w14:paraId="4CBE5F7B" w14:textId="77777777" w:rsidR="00860E85" w:rsidRPr="002C7E40" w:rsidRDefault="00860E85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7458E79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4AA3F003" w14:textId="74976FBC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E3B870C" w14:textId="5FED05A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="005E5D18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074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CB896A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707930FA" w14:textId="0AE4AC21" w:rsidR="005E5D18" w:rsidRPr="002C7E40" w:rsidRDefault="000630E3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="005E5D18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351</w:t>
            </w:r>
          </w:p>
        </w:tc>
      </w:tr>
      <w:tr w:rsidR="005E5D18" w:rsidRPr="002C7E40" w14:paraId="63C8389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A019358" w14:textId="5845CBE9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97E655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102BAA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0BFA921" w14:textId="77777777" w:rsidR="005E5D18" w:rsidRPr="00041BC4" w:rsidRDefault="005E5D18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5D18" w:rsidRPr="002C7E40" w14:paraId="2F30078B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330F9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ต้นทุนบริการปัจจุบันและดอกเบี้ย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8D66BF4" w14:textId="75E8084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5019EC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4F864D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840F627" w14:textId="44A3775C" w:rsidR="005E5D18" w:rsidRPr="002C7E40" w:rsidRDefault="000630E3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5E5D18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942</w:t>
            </w:r>
          </w:p>
        </w:tc>
      </w:tr>
      <w:tr w:rsidR="005E5D18" w:rsidRPr="002C7E40" w14:paraId="781177F6" w14:textId="77777777" w:rsidTr="004F1FF6">
        <w:tc>
          <w:tcPr>
            <w:tcW w:w="3508" w:type="pct"/>
            <w:tcBorders>
              <w:top w:val="nil"/>
              <w:bottom w:val="nil"/>
            </w:tcBorders>
          </w:tcPr>
          <w:p w14:paraId="696766FC" w14:textId="47D2848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E6C7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677168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1A813E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5D18" w:rsidRPr="002C7E40" w14:paraId="1A6D52A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3404C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53A88CE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4334E3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3F4D7AD0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5D18" w:rsidRPr="002C7E40" w14:paraId="3B29E009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F09C43C" w14:textId="2D3C1B0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4BA28A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54B5ABF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893DA48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5D18" w:rsidRPr="002C7E40" w14:paraId="74175B8A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08497F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09C74271" w14:textId="153002AC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C4C9CC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62265853" w14:textId="41AE5599" w:rsidR="005E5D18" w:rsidRPr="002C7E40" w:rsidRDefault="005E5D18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891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E5D18" w:rsidRPr="002C7E40" w14:paraId="37820487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3F1FB2D8" w14:textId="33215136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3E1CF018" w14:textId="55C3363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019EC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813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7733AA9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1423ABC9" w14:textId="3067DCAA" w:rsidR="005E5D18" w:rsidRPr="002C7E40" w:rsidRDefault="000630E3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5E5D18"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431</w:t>
            </w:r>
          </w:p>
        </w:tc>
      </w:tr>
      <w:tr w:rsidR="005E5D18" w:rsidRPr="002C7E40" w14:paraId="66CFED8E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11F485F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CC3FCD1" w14:textId="10D151FA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5C6BE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248A4042" w14:textId="755CAA8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974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E5D18" w:rsidRPr="002C7E40" w14:paraId="00AEB4CD" w14:textId="77777777" w:rsidTr="00A14901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51D948A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17C560B3" w14:textId="38CDB1C9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1B7CA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nil"/>
            </w:tcBorders>
          </w:tcPr>
          <w:p w14:paraId="5B8B0E41" w14:textId="462A43E9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5D18" w:rsidRPr="002C7E40" w14:paraId="61EBCEA3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7A835827" w14:textId="7A12B13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</w:tcPr>
          <w:p w14:paraId="1BD9BAB8" w14:textId="425B6E32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0ADCE3B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</w:tcPr>
          <w:p w14:paraId="57187FCD" w14:textId="49B57111" w:rsidR="005E5D18" w:rsidRPr="002C7E40" w:rsidRDefault="005E5D18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785</w:t>
            </w:r>
            <w:r w:rsidRPr="002C7E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5E5D18" w:rsidRPr="002C7E40" w14:paraId="4888EBCF" w14:textId="77777777" w:rsidTr="004F1FF6">
        <w:trPr>
          <w:trHeight w:val="420"/>
        </w:trPr>
        <w:tc>
          <w:tcPr>
            <w:tcW w:w="3508" w:type="pct"/>
            <w:tcBorders>
              <w:top w:val="nil"/>
              <w:bottom w:val="nil"/>
            </w:tcBorders>
          </w:tcPr>
          <w:p w14:paraId="67660421" w14:textId="438A0439" w:rsidR="005E5D18" w:rsidRPr="002C7E40" w:rsidDel="00186808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0" w:type="pct"/>
            <w:tcBorders>
              <w:top w:val="nil"/>
              <w:bottom w:val="double" w:sz="4" w:space="0" w:color="auto"/>
            </w:tcBorders>
          </w:tcPr>
          <w:p w14:paraId="4FB951F6" w14:textId="199AABA8" w:rsidR="005E5D18" w:rsidRPr="002C7E40" w:rsidDel="00A14901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="005019EC" w:rsidRPr="002C7E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176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138A1A6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nil"/>
              <w:bottom w:val="double" w:sz="4" w:space="0" w:color="auto"/>
            </w:tcBorders>
          </w:tcPr>
          <w:p w14:paraId="342347DE" w14:textId="59DA8713" w:rsidR="005E5D18" w:rsidRPr="002C7E40" w:rsidRDefault="000630E3" w:rsidP="0004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</w:t>
            </w:r>
            <w:r w:rsidR="005E5D18" w:rsidRPr="002C7E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074</w:t>
            </w:r>
          </w:p>
        </w:tc>
      </w:tr>
    </w:tbl>
    <w:p w14:paraId="7E611EB1" w14:textId="77777777" w:rsidR="00B65970" w:rsidRPr="002C7E40" w:rsidRDefault="00B65970" w:rsidP="00F3677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320"/>
        <w:gridCol w:w="450"/>
        <w:gridCol w:w="270"/>
        <w:gridCol w:w="270"/>
        <w:gridCol w:w="1260"/>
        <w:gridCol w:w="1260"/>
        <w:gridCol w:w="270"/>
        <w:gridCol w:w="1260"/>
      </w:tblGrid>
      <w:tr w:rsidR="009E232F" w:rsidRPr="002C7E40" w14:paraId="2BE59211" w14:textId="77777777" w:rsidTr="004F1FF6">
        <w:trPr>
          <w:trHeight w:val="20"/>
          <w:tblHeader/>
        </w:trPr>
        <w:tc>
          <w:tcPr>
            <w:tcW w:w="4320" w:type="dxa"/>
            <w:vMerge w:val="restart"/>
          </w:tcPr>
          <w:p w14:paraId="702EB346" w14:textId="0788FF1A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0630E3" w:rsidRPr="000630E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D5226"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5226" w:rsidRPr="002C7E4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C7E40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gridSpan w:val="3"/>
            <w:vAlign w:val="bottom"/>
          </w:tcPr>
          <w:p w14:paraId="4AA07D10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AB9BD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CE442DB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2C7E40" w14:paraId="338A610A" w14:textId="77777777" w:rsidTr="004F1FF6">
        <w:trPr>
          <w:trHeight w:val="20"/>
          <w:tblHeader/>
        </w:trPr>
        <w:tc>
          <w:tcPr>
            <w:tcW w:w="4320" w:type="dxa"/>
            <w:vMerge/>
          </w:tcPr>
          <w:p w14:paraId="21216D18" w14:textId="77777777" w:rsidR="009E232F" w:rsidRPr="002C7E40" w:rsidRDefault="009E232F" w:rsidP="00F36774">
            <w:pPr>
              <w:spacing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1A63002C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0A5247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353C6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18E94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B7675C" w14:textId="77B7E58D" w:rsidR="009E232F" w:rsidRPr="002C7E40" w:rsidRDefault="000630E3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504F29D" w14:textId="77777777" w:rsidR="009E232F" w:rsidRPr="002C7E40" w:rsidRDefault="009E232F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DC4D33" w14:textId="14D4C97A" w:rsidR="009E232F" w:rsidRPr="002C7E40" w:rsidRDefault="000630E3" w:rsidP="00F3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E5D18" w:rsidRPr="002C7E40" w14:paraId="5E9D6B3B" w14:textId="77777777" w:rsidTr="004F1FF6">
        <w:trPr>
          <w:trHeight w:val="20"/>
        </w:trPr>
        <w:tc>
          <w:tcPr>
            <w:tcW w:w="4320" w:type="dxa"/>
          </w:tcPr>
          <w:p w14:paraId="282D2178" w14:textId="77777777" w:rsidR="005E5D18" w:rsidRPr="002C7E40" w:rsidRDefault="005E5D18" w:rsidP="005E5D1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C7E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6669C58B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CC543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893D4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C2CE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327EE" w14:textId="392EAFD3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790FAE1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6F0B6" w14:textId="61C6D9D4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5E5D18" w:rsidRPr="002C7E40" w14:paraId="201D8518" w14:textId="77777777" w:rsidTr="004F1FF6">
        <w:trPr>
          <w:trHeight w:val="20"/>
        </w:trPr>
        <w:tc>
          <w:tcPr>
            <w:tcW w:w="4320" w:type="dxa"/>
          </w:tcPr>
          <w:p w14:paraId="58278C9A" w14:textId="77777777" w:rsidR="005E5D18" w:rsidRPr="002C7E40" w:rsidRDefault="005E5D18" w:rsidP="005E5D1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2C7E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0049C571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83D3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06309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A4172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90691" w14:textId="077F0457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72554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F1DA2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38AB8" w14:textId="67E3FE4B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E5D18" w:rsidRPr="002C7E40" w14:paraId="47CAC6AB" w14:textId="77777777" w:rsidTr="004F1FF6">
        <w:trPr>
          <w:trHeight w:val="20"/>
        </w:trPr>
        <w:tc>
          <w:tcPr>
            <w:tcW w:w="4320" w:type="dxa"/>
          </w:tcPr>
          <w:p w14:paraId="2787B1CD" w14:textId="77777777" w:rsidR="005E5D18" w:rsidRPr="002C7E40" w:rsidRDefault="005E5D18" w:rsidP="005E5D1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2C7E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50" w:type="dxa"/>
          </w:tcPr>
          <w:p w14:paraId="1BBCD546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EA31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28557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521CF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F1391" w14:textId="7A6480ED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72554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20E83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B5EA6" w14:textId="04A62A38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E5D18" w:rsidRPr="002C7E40" w14:paraId="0BAF2D1B" w14:textId="77777777" w:rsidTr="004F1FF6">
        <w:trPr>
          <w:trHeight w:val="20"/>
        </w:trPr>
        <w:tc>
          <w:tcPr>
            <w:tcW w:w="4320" w:type="dxa"/>
          </w:tcPr>
          <w:p w14:paraId="49346915" w14:textId="77777777" w:rsidR="005E5D18" w:rsidRPr="002C7E40" w:rsidRDefault="005E5D18" w:rsidP="005E5D18">
            <w:pPr>
              <w:spacing w:line="240" w:lineRule="auto"/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450" w:type="dxa"/>
          </w:tcPr>
          <w:p w14:paraId="7AB03819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4FF6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62673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DC71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AC757" w14:textId="7018A040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76E51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CC06E" w14:textId="5EAE4966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714E2812" w14:textId="5C1E13B8" w:rsidR="00DD4311" w:rsidRPr="002C7E40" w:rsidRDefault="00D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F4D3FA9" w14:textId="5DDF6C4B" w:rsidR="003C2930" w:rsidRPr="002C7E40" w:rsidRDefault="00165C32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C7E40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2C7E40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14:paraId="25AA0D17" w14:textId="77777777" w:rsidR="00EB4E41" w:rsidRPr="002C7E40" w:rsidRDefault="00EB4E41" w:rsidP="00E5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19039D3" w14:textId="59D123C2" w:rsidR="000F085A" w:rsidRPr="002C7E40" w:rsidRDefault="000F085A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C7E4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C7E40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70EC6" w14:textId="77777777" w:rsidR="00BE1E42" w:rsidRPr="002C7E40" w:rsidRDefault="00BE1E42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ACE8178" w14:textId="77777777" w:rsidR="000F085A" w:rsidRPr="002C7E40" w:rsidRDefault="00165C32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2C7E40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2C7E40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2C7E40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49BF21" w14:textId="77777777" w:rsidR="00483814" w:rsidRPr="002C7E40" w:rsidRDefault="00483814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080"/>
        <w:gridCol w:w="238"/>
        <w:gridCol w:w="1113"/>
        <w:gridCol w:w="236"/>
        <w:gridCol w:w="1114"/>
        <w:gridCol w:w="240"/>
        <w:gridCol w:w="1110"/>
      </w:tblGrid>
      <w:tr w:rsidR="004B0588" w:rsidRPr="002C7E40" w14:paraId="61F94C43" w14:textId="77777777" w:rsidTr="004B23C4">
        <w:trPr>
          <w:tblHeader/>
        </w:trPr>
        <w:tc>
          <w:tcPr>
            <w:tcW w:w="4229" w:type="dxa"/>
          </w:tcPr>
          <w:p w14:paraId="7B36581C" w14:textId="77777777" w:rsidR="004B0588" w:rsidRPr="002C7E40" w:rsidRDefault="00624DC0" w:rsidP="00F36774">
            <w:pPr>
              <w:spacing w:line="240" w:lineRule="auto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431" w:type="dxa"/>
            <w:gridSpan w:val="3"/>
          </w:tcPr>
          <w:p w14:paraId="6EDF2594" w14:textId="30C3A269" w:rsidR="004B0588" w:rsidRPr="002C7E40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 w:rsidRPr="002C7E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1B17EE7" w14:textId="77777777" w:rsidR="004B0588" w:rsidRPr="002C7E40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64" w:type="dxa"/>
            <w:gridSpan w:val="3"/>
          </w:tcPr>
          <w:p w14:paraId="115E1932" w14:textId="46D04046" w:rsidR="004B0588" w:rsidRPr="002C7E40" w:rsidRDefault="004B0588" w:rsidP="00F367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D5BEF" w:rsidRPr="002C7E40" w14:paraId="35E61862" w14:textId="77777777" w:rsidTr="004B23C4">
        <w:trPr>
          <w:tblHeader/>
        </w:trPr>
        <w:tc>
          <w:tcPr>
            <w:tcW w:w="4229" w:type="dxa"/>
          </w:tcPr>
          <w:p w14:paraId="33EF808E" w14:textId="3957FEDA" w:rsidR="006D5BEF" w:rsidRPr="002C7E40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0630E3" w:rsidRPr="000630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2395BD" w14:textId="2261D970" w:rsidR="006D5BEF" w:rsidRPr="002C7E40" w:rsidRDefault="000630E3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8" w:type="dxa"/>
          </w:tcPr>
          <w:p w14:paraId="1E343872" w14:textId="77777777" w:rsidR="006D5BEF" w:rsidRPr="002C7E40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3" w:type="dxa"/>
          </w:tcPr>
          <w:p w14:paraId="54663D83" w14:textId="778B543E" w:rsidR="006D5BEF" w:rsidRPr="002C7E40" w:rsidRDefault="000630E3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7152AB18" w14:textId="77777777" w:rsidR="006D5BEF" w:rsidRPr="002C7E40" w:rsidRDefault="006D5BEF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B7AB620" w14:textId="7AEE4AC2" w:rsidR="006D5BEF" w:rsidRPr="002C7E40" w:rsidRDefault="000630E3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0" w:type="dxa"/>
          </w:tcPr>
          <w:p w14:paraId="7DA9AD95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7523AA" w14:textId="2325AFAB" w:rsidR="006D5BEF" w:rsidRPr="002C7E40" w:rsidRDefault="000630E3" w:rsidP="006D5B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D5BEF" w:rsidRPr="002C7E40" w14:paraId="512E07CA" w14:textId="77777777" w:rsidTr="004B23C4">
        <w:tc>
          <w:tcPr>
            <w:tcW w:w="4229" w:type="dxa"/>
          </w:tcPr>
          <w:p w14:paraId="57424988" w14:textId="77777777" w:rsidR="006D5BEF" w:rsidRPr="002C7E40" w:rsidRDefault="006D5BEF" w:rsidP="006D5BE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14:paraId="250BCFC2" w14:textId="77777777" w:rsidR="006D5BEF" w:rsidRPr="002C7E40" w:rsidRDefault="006D5BEF" w:rsidP="006D5BEF">
            <w:pPr>
              <w:spacing w:line="240" w:lineRule="auto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5D18" w:rsidRPr="002C7E40" w14:paraId="153EFA4F" w14:textId="77777777" w:rsidTr="004B23C4">
        <w:tc>
          <w:tcPr>
            <w:tcW w:w="4229" w:type="dxa"/>
          </w:tcPr>
          <w:p w14:paraId="6DEDA0B4" w14:textId="77777777" w:rsidR="005E5D18" w:rsidRPr="002C7E40" w:rsidRDefault="005E5D18" w:rsidP="005E5D1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80" w:type="dxa"/>
            <w:vAlign w:val="center"/>
          </w:tcPr>
          <w:p w14:paraId="503B0ECD" w14:textId="6D4DA22F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4B3C0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EF02CD4" w14:textId="281C3FD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F4C8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FB386EE" w14:textId="171208D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40" w:type="dxa"/>
            <w:vAlign w:val="center"/>
          </w:tcPr>
          <w:p w14:paraId="554C5B6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6D5C9EA4" w14:textId="0FC59A4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5E5D18" w:rsidRPr="002C7E40" w14:paraId="37844E34" w14:textId="77777777" w:rsidTr="004B23C4">
        <w:tc>
          <w:tcPr>
            <w:tcW w:w="4229" w:type="dxa"/>
          </w:tcPr>
          <w:p w14:paraId="2C155E93" w14:textId="77777777" w:rsidR="005E5D18" w:rsidRPr="002C7E40" w:rsidRDefault="005E5D18" w:rsidP="005E5D1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4AD9F7E1" w14:textId="34376B3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38" w:type="dxa"/>
          </w:tcPr>
          <w:p w14:paraId="270761B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3C36F7" w14:textId="23291BA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5E1596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31B3AB" w14:textId="6068226F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6C69D9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C983DB6" w14:textId="2EF8789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097B454A" w14:textId="77777777" w:rsidTr="004B23C4">
        <w:tc>
          <w:tcPr>
            <w:tcW w:w="4229" w:type="dxa"/>
          </w:tcPr>
          <w:p w14:paraId="69B8E79F" w14:textId="77777777" w:rsidR="005E5D18" w:rsidRPr="002C7E40" w:rsidRDefault="005E5D18" w:rsidP="005E5D18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80" w:type="dxa"/>
          </w:tcPr>
          <w:p w14:paraId="759AAA95" w14:textId="4B12C11F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98EFE9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C955B3" w14:textId="5251450E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E9770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8796C4" w14:textId="3611898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40" w:type="dxa"/>
          </w:tcPr>
          <w:p w14:paraId="7EAFAD9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A3C2F7" w14:textId="1834831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</w:tbl>
    <w:p w14:paraId="5ADB6F68" w14:textId="3EE10223" w:rsidR="00550967" w:rsidRPr="002C7E40" w:rsidRDefault="0055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C242B2F" w14:textId="6D289A8F" w:rsidR="000668C6" w:rsidRPr="002C7E40" w:rsidRDefault="000630E3" w:rsidP="00F3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0668C6" w:rsidRPr="002C7E40">
        <w:rPr>
          <w:rFonts w:asciiTheme="majorBidi" w:hAnsiTheme="majorBidi" w:cstheme="majorBidi"/>
          <w:b/>
          <w:bCs/>
          <w:sz w:val="30"/>
          <w:szCs w:val="30"/>
          <w:rtl/>
          <w:cs/>
        </w:rPr>
        <w:tab/>
      </w:r>
      <w:r w:rsidR="000668C6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6129F7D" w14:textId="77777777" w:rsidR="001766F1" w:rsidRPr="002C7E40" w:rsidRDefault="001766F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ACE0AB" w14:textId="0366B3F6" w:rsidR="006760C6" w:rsidRPr="002C7E40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C33EE44" w14:textId="77777777" w:rsidR="006760C6" w:rsidRPr="002C7E40" w:rsidRDefault="006760C6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880FD" w14:textId="5F2406D9" w:rsidR="006760C6" w:rsidRPr="002C7E40" w:rsidRDefault="006760C6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630E3" w:rsidRPr="000630E3">
        <w:rPr>
          <w:rFonts w:asciiTheme="majorBidi" w:hAnsiTheme="majorBidi" w:cstheme="majorBidi"/>
          <w:sz w:val="30"/>
          <w:szCs w:val="30"/>
        </w:rPr>
        <w:t>2535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630E3" w:rsidRPr="000630E3">
        <w:rPr>
          <w:rFonts w:asciiTheme="majorBidi" w:hAnsiTheme="majorBidi" w:cstheme="majorBidi"/>
          <w:sz w:val="30"/>
          <w:szCs w:val="30"/>
        </w:rPr>
        <w:t>51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7E40">
        <w:rPr>
          <w:rFonts w:asciiTheme="majorBidi" w:hAnsiTheme="majorBidi" w:cstheme="majorBidi"/>
          <w:sz w:val="30"/>
          <w:szCs w:val="30"/>
        </w:rPr>
        <w:t>“</w:t>
      </w:r>
      <w:r w:rsidRPr="002C7E4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2C7E40">
        <w:rPr>
          <w:rFonts w:asciiTheme="majorBidi" w:hAnsiTheme="majorBidi" w:cstheme="majorBidi"/>
          <w:sz w:val="30"/>
          <w:szCs w:val="30"/>
        </w:rPr>
        <w:t>”</w:t>
      </w:r>
      <w:r w:rsidRPr="002C7E4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AF7001" w14:textId="77777777" w:rsidR="002A429A" w:rsidRPr="002C7E40" w:rsidRDefault="002A429A" w:rsidP="002A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A40198A" w14:textId="77777777" w:rsidR="00EB4E41" w:rsidRPr="002C7E40" w:rsidRDefault="00EB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03945C" w14:textId="6856ED6B" w:rsidR="007F6669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691C2E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ทุน</w:t>
      </w:r>
      <w:r w:rsidR="007F6669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15F3789" w14:textId="77777777" w:rsidR="007F6669" w:rsidRPr="002C7E40" w:rsidRDefault="007F666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65AC4" w14:textId="2BB0182D" w:rsidR="00DF54C3" w:rsidRPr="002C7E40" w:rsidRDefault="00CE70FE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2535</w:t>
      </w:r>
      <w:r w:rsidR="005B089F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116</w:t>
      </w:r>
      <w:r w:rsidR="005B089F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(</w:t>
      </w:r>
      <w:r w:rsidRPr="002C7E40">
        <w:rPr>
          <w:rFonts w:asciiTheme="majorBidi" w:hAnsiTheme="majorBidi" w:cstheme="majorBidi"/>
          <w:sz w:val="30"/>
          <w:szCs w:val="30"/>
        </w:rPr>
        <w:t>“</w:t>
      </w:r>
      <w:r w:rsidRPr="002C7E4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C7E40">
        <w:rPr>
          <w:rFonts w:asciiTheme="majorBidi" w:hAnsiTheme="majorBidi" w:cstheme="majorBidi"/>
          <w:sz w:val="30"/>
          <w:szCs w:val="30"/>
        </w:rPr>
        <w:t>”</w:t>
      </w:r>
      <w:r w:rsidRPr="002C7E40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2C7E40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5</w:t>
      </w:r>
      <w:r w:rsidR="005B089F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10</w:t>
      </w:r>
      <w:r w:rsidR="00D94BB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2C7E40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2C7E40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E2D334A" w14:textId="77777777" w:rsidR="00BE1627" w:rsidRPr="002C7E40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A31F1" w14:textId="00FD3672" w:rsidR="00CA3BCF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eastAsia="Angsana New" w:hAnsiTheme="majorBidi" w:cstheme="majorBidi"/>
          <w:b/>
          <w:bCs/>
          <w:sz w:val="30"/>
          <w:szCs w:val="30"/>
        </w:rPr>
        <w:t>17</w:t>
      </w:r>
      <w:r w:rsidR="00CA3BCF" w:rsidRPr="002C7E40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2C7E4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02C48AC" w14:textId="7C59CBF8" w:rsidR="008F5521" w:rsidRPr="002C7E40" w:rsidRDefault="008F5521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394EF" w14:textId="3D7C47F2" w:rsidR="002108F7" w:rsidRPr="002C7E40" w:rsidRDefault="002108F7" w:rsidP="003B19EE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990"/>
          <w:tab w:val="left" w:pos="1170"/>
        </w:tabs>
        <w:spacing w:line="240" w:lineRule="auto"/>
        <w:ind w:left="0" w:right="-11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ส่วนดำเนินงาน</w:t>
      </w:r>
    </w:p>
    <w:p w14:paraId="63E0DE56" w14:textId="77777777" w:rsidR="002108F7" w:rsidRPr="002C7E40" w:rsidRDefault="002108F7" w:rsidP="002108F7">
      <w:pPr>
        <w:spacing w:line="240" w:lineRule="auto"/>
        <w:ind w:left="518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33B0C1" w14:textId="1A574336" w:rsidR="008F5521" w:rsidRPr="002C7E40" w:rsidRDefault="002108F7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="008F5521" w:rsidRPr="002C7E40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="000630E3" w:rsidRPr="000630E3">
        <w:rPr>
          <w:rFonts w:asciiTheme="majorBidi" w:hAnsiTheme="majorBidi" w:cstheme="majorBidi"/>
          <w:sz w:val="30"/>
          <w:szCs w:val="30"/>
        </w:rPr>
        <w:t>2</w:t>
      </w:r>
      <w:r w:rsidR="008F5521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8F5521" w:rsidRPr="002C7E4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ซึ่งเป็นหน่วยงานธุรกิจที่สำคัญของบริษัทที่มีการบริการที่แตกต่างกัน และมีการบริหารจัดการแยกต่างหาก</w:t>
      </w:r>
      <w:r w:rsidR="00C94B1A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521" w:rsidRPr="002C7E40">
        <w:rPr>
          <w:rFonts w:asciiTheme="majorBidi" w:hAnsiTheme="majorBidi" w:cstheme="majorBidi"/>
          <w:sz w:val="30"/>
          <w:szCs w:val="30"/>
          <w:cs/>
        </w:rPr>
        <w:t>เนื่องจากใช้กลยุทธ์ทางการตลาดที่แตกต่างกัน การดำเนินงานของแต่ละส่วน</w:t>
      </w:r>
      <w:r w:rsidR="00424C23" w:rsidRPr="002C7E40">
        <w:rPr>
          <w:rFonts w:asciiTheme="majorBidi" w:hAnsiTheme="majorBidi" w:cstheme="majorBidi"/>
          <w:sz w:val="30"/>
          <w:szCs w:val="30"/>
          <w:cs/>
        </w:rPr>
        <w:br/>
      </w:r>
      <w:r w:rsidR="008F5521" w:rsidRPr="002C7E40">
        <w:rPr>
          <w:rFonts w:asciiTheme="majorBidi" w:hAnsiTheme="majorBidi" w:cstheme="majorBidi"/>
          <w:sz w:val="30"/>
          <w:szCs w:val="30"/>
          <w:cs/>
        </w:rPr>
        <w:t xml:space="preserve">งานที่รายงานของบริษัทโดยสรุปมีดังนี้ </w:t>
      </w:r>
    </w:p>
    <w:p w14:paraId="4903BE5A" w14:textId="299BECA6" w:rsidR="00186B7A" w:rsidRPr="002C7E40" w:rsidRDefault="00186B7A" w:rsidP="001F28A6">
      <w:pPr>
        <w:spacing w:line="240" w:lineRule="auto"/>
        <w:ind w:left="518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4CA48" w14:textId="193B706B" w:rsidR="008F5521" w:rsidRPr="002C7E40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630E3" w:rsidRPr="000630E3">
        <w:rPr>
          <w:rFonts w:asciiTheme="majorBidi" w:hAnsiTheme="majorBidi" w:cstheme="majorBidi"/>
          <w:sz w:val="30"/>
          <w:szCs w:val="30"/>
        </w:rPr>
        <w:t>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ยานพาหนะทางบก</w:t>
      </w:r>
    </w:p>
    <w:p w14:paraId="05A0F73D" w14:textId="21C8CCBA" w:rsidR="008F5521" w:rsidRPr="002C7E40" w:rsidRDefault="008F5521" w:rsidP="00B316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right="-11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630E3" w:rsidRPr="000630E3">
        <w:rPr>
          <w:rFonts w:asciiTheme="majorBidi" w:hAnsiTheme="majorBidi" w:cstheme="majorBidi"/>
          <w:sz w:val="30"/>
          <w:szCs w:val="30"/>
        </w:rPr>
        <w:t>2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อื่น ๆ</w:t>
      </w:r>
    </w:p>
    <w:p w14:paraId="75D79B95" w14:textId="77777777" w:rsidR="003F242F" w:rsidRPr="002C7E40" w:rsidRDefault="003F242F" w:rsidP="00B31678">
      <w:pPr>
        <w:pStyle w:val="ListParagraph"/>
        <w:tabs>
          <w:tab w:val="clear" w:pos="680"/>
        </w:tabs>
        <w:ind w:left="99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3992CA" w14:textId="7B7D55BC" w:rsidR="008F5521" w:rsidRPr="002C7E40" w:rsidRDefault="008F5521" w:rsidP="001F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</w:t>
      </w:r>
      <w:r w:rsidR="007D796E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สอบทานโดยผู้มีอำนาจตัดสินใจสูงสุดด้านการดำเนินงานของบริษัท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ผู้บริหารเชื่อว่าการใช้กำไรขั้นต้นในการวัดผล</w:t>
      </w:r>
      <w:r w:rsidR="007D796E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="00B15579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ดำเนินธุรกิจในอุตสาหกรรมเดียวกัน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14:paraId="1BF2ED32" w14:textId="5DFF8970" w:rsidR="00D00A68" w:rsidRPr="002C7E40" w:rsidRDefault="00D0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  <w:cs/>
        </w:rPr>
      </w:pPr>
      <w:r w:rsidRPr="002C7E40"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62375F52" w14:textId="77777777" w:rsidR="00D42D92" w:rsidRPr="002C7E40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  <w:r w:rsidRPr="002C7E40"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lastRenderedPageBreak/>
        <w:t xml:space="preserve"> </w:t>
      </w:r>
    </w:p>
    <w:tbl>
      <w:tblPr>
        <w:tblW w:w="9796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88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2C7E40" w14:paraId="0F639832" w14:textId="77777777" w:rsidTr="001870E2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0B7A4" w14:textId="77777777" w:rsidR="00CA3BCF" w:rsidRPr="002C7E40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1C2CE" w14:textId="2A21678E" w:rsidR="00CA3BCF" w:rsidRPr="002C7E40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2C7E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2C7E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BB2378" w14:textId="77777777" w:rsidR="00CA3BCF" w:rsidRPr="002C7E40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C6E47" w14:textId="150CE518" w:rsidR="00CA3BCF" w:rsidRPr="002C7E40" w:rsidRDefault="00F1404B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2C7E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ส่วนงาน</w:t>
            </w:r>
            <w:r w:rsidR="00CA3BCF" w:rsidRPr="002C7E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2C7E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3BCF" w:rsidRPr="002C7E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</w:tcPr>
          <w:p w14:paraId="452F540D" w14:textId="77777777" w:rsidR="00CA3BCF" w:rsidRPr="002C7E40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</w:tcPr>
          <w:p w14:paraId="43B84609" w14:textId="77777777" w:rsidR="00CA3BCF" w:rsidRPr="002C7E40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40B8" w:rsidRPr="002C7E40" w14:paraId="6924DAB1" w14:textId="77777777" w:rsidTr="001870E2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2703B" w14:textId="3F927EF8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287EDE" w14:textId="47BCE511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97F92C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33EBD78" w14:textId="64B9AF57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F745B7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13A3BE5" w14:textId="5C38A57A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8BCCD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0FBA92" w14:textId="0C6664D3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72" w:type="dxa"/>
          </w:tcPr>
          <w:p w14:paraId="2875526D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7E7DBD7" w14:textId="6C50DFB1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9A271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209B300" w14:textId="7E50D480" w:rsidR="002A40B8" w:rsidRPr="002C7E40" w:rsidRDefault="000630E3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</w:tr>
      <w:tr w:rsidR="002A40B8" w:rsidRPr="002C7E40" w14:paraId="0A50E72D" w14:textId="77777777" w:rsidTr="002869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E6B462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366" w:type="dxa"/>
            <w:gridSpan w:val="12"/>
            <w:tcBorders>
              <w:top w:val="nil"/>
              <w:left w:val="nil"/>
            </w:tcBorders>
            <w:vAlign w:val="bottom"/>
          </w:tcPr>
          <w:p w14:paraId="3EA2E5A6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40B8" w:rsidRPr="002C7E40" w14:paraId="53E9EB01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162F7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1FE91B9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E292094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center"/>
          </w:tcPr>
          <w:p w14:paraId="2AD3945A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1EF0F39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center"/>
          </w:tcPr>
          <w:p w14:paraId="1B27BEF9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ED611F3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center"/>
          </w:tcPr>
          <w:p w14:paraId="557B79A8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center"/>
          </w:tcPr>
          <w:p w14:paraId="7CF70ED3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2D00AAF7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center"/>
          </w:tcPr>
          <w:p w14:paraId="0DAB9861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0B018221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6D04" w:rsidRPr="002C7E40" w14:paraId="6BF492CB" w14:textId="77777777" w:rsidTr="00E9091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55FC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45948F78" w14:textId="2EF5B824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50D026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0A4E2EAE" w14:textId="4806C371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6179D6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5A8C0286" w14:textId="74B7B1E3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849AB37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D3A4355" w14:textId="4684A9EE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center"/>
          </w:tcPr>
          <w:p w14:paraId="4F35F25D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639FB57F" w14:textId="119A3A26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center"/>
          </w:tcPr>
          <w:p w14:paraId="0102AF91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5F160CC4" w14:textId="6A77EE2B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0910" w:rsidRPr="002C7E40" w14:paraId="00B1F3D0" w14:textId="77777777" w:rsidTr="00E9091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3189F" w14:textId="1F11313D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="00C76B98"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รายได้ค่าเช่ารับจากสัญญาเช่า</w:t>
            </w:r>
            <w:r w:rsidR="00C76B98" w:rsidRPr="002C7E40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="00C76B98"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ดำเนินงานและรายได้จาก</w:t>
            </w:r>
            <w:r w:rsidR="00C76B98" w:rsidRPr="002C7E40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="00C76B98"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สัญญาเช่าเงินทุน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0F86ADD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8D2E9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459FD" w14:textId="01F10145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1AD0AA9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5A0ECC5C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417E3C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7EE7BD" w14:textId="107496DD" w:rsidR="00E90910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D8CF855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25352ED8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226C5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1F90F9" w14:textId="31EB88B1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A096DDD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6F6A311F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118B49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C85CC0" w14:textId="0C040D4C" w:rsidR="00E90910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272" w:type="dxa"/>
            <w:vAlign w:val="center"/>
          </w:tcPr>
          <w:p w14:paraId="6F9B04B1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468656EC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CCC4A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0FFD6D" w14:textId="5C32930D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263" w:type="dxa"/>
            <w:vAlign w:val="center"/>
          </w:tcPr>
          <w:p w14:paraId="657A13A4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6AACA2E2" w14:textId="77777777" w:rsidR="00C76B98" w:rsidRPr="002C7E40" w:rsidRDefault="00C76B98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077C36" w14:textId="77777777" w:rsidR="00C76B98" w:rsidRPr="002C7E40" w:rsidRDefault="00C76B98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505AA4" w14:textId="67ABA605" w:rsidR="00E90910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E90910" w:rsidRPr="002C7E40" w14:paraId="37677215" w14:textId="77777777" w:rsidTr="00E9091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E5A32" w14:textId="029C64F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รายได้จากการขายสินทรัพย์</w:t>
            </w:r>
            <w:r w:rsidR="00C76B98" w:rsidRPr="002C7E40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ให้เช่าตามสัญญาเช่า</w:t>
            </w:r>
            <w:r w:rsidR="00C76B98" w:rsidRPr="002C7E40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2C7E4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ดำเนินงาน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A896BC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473A4C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56D94E" w14:textId="7019A76E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667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DB2E19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E14A918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8E7ADD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84533B" w14:textId="12337B65" w:rsidR="00E90910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605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79CE01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70C968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36F62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E0F8D2" w14:textId="5FE007C3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6B65EE5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FB27D3B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8B179" w14:textId="77777777" w:rsidR="00C76B98" w:rsidRPr="002C7E40" w:rsidRDefault="00C76B98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31910" w14:textId="2105E187" w:rsidR="00E90910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272" w:type="dxa"/>
            <w:vAlign w:val="center"/>
          </w:tcPr>
          <w:p w14:paraId="7DC5322E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C53D5CD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C0C2A" w14:textId="77777777" w:rsidR="00851481" w:rsidRPr="002C7E40" w:rsidRDefault="00851481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317D5" w14:textId="6860A0A4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263" w:type="dxa"/>
            <w:vAlign w:val="center"/>
          </w:tcPr>
          <w:p w14:paraId="0A560971" w14:textId="77777777" w:rsidR="00E90910" w:rsidRPr="002C7E40" w:rsidRDefault="00E90910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center"/>
          </w:tcPr>
          <w:p w14:paraId="24504323" w14:textId="77777777" w:rsidR="00C76B98" w:rsidRPr="002C7E40" w:rsidRDefault="00C76B98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4248F7" w14:textId="77777777" w:rsidR="00C76B98" w:rsidRPr="002C7E40" w:rsidRDefault="00C76B98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B4FD55" w14:textId="4660CBE2" w:rsidR="00E90910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032FD6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926D04" w:rsidRPr="002C7E40" w14:paraId="2EC5F24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6804" w14:textId="253A328B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74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931515" w14:textId="3367AAF0" w:rsidR="00926D04" w:rsidRPr="002C7E40" w:rsidRDefault="000630E3" w:rsidP="0033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79C7FDF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28585" w14:textId="7DF7B58B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22934A9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D5D5E5" w14:textId="7171F65B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343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37B62E7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DDE94" w14:textId="33EF8CF3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272" w:type="dxa"/>
            <w:vAlign w:val="center"/>
          </w:tcPr>
          <w:p w14:paraId="70A09B7C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CE42" w14:textId="4FE23BF2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63" w:type="dxa"/>
            <w:vAlign w:val="center"/>
          </w:tcPr>
          <w:p w14:paraId="47EA92EB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0C27" w14:textId="76C8B3FA" w:rsidR="00926D04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594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926D04" w:rsidRPr="002C7E40" w14:paraId="14C7DA7B" w14:textId="77777777" w:rsidTr="006A016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CA43F" w14:textId="77777777" w:rsidR="00926D04" w:rsidRPr="002C7E40" w:rsidRDefault="00926D04" w:rsidP="00926D0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365FAE6" w14:textId="7316C88C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5726B0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C7425AC" w14:textId="667122F0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ED61B5C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26E49D7F" w14:textId="7355513E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B7ADB64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233F6565" w14:textId="37D3F140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72" w:type="dxa"/>
            <w:vAlign w:val="center"/>
          </w:tcPr>
          <w:p w14:paraId="522193E7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6D33F84E" w14:textId="48F08E92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63" w:type="dxa"/>
            <w:vAlign w:val="center"/>
          </w:tcPr>
          <w:p w14:paraId="7DC9BE0B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center"/>
          </w:tcPr>
          <w:p w14:paraId="3F8CB9FC" w14:textId="6CC961C6" w:rsidR="00926D04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926D04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</w:tr>
      <w:tr w:rsidR="006A0167" w:rsidRPr="002C7E40" w14:paraId="29A6109F" w14:textId="77777777" w:rsidTr="006A016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FABC0" w14:textId="1E517AC1" w:rsidR="006A0167" w:rsidRPr="002C7E40" w:rsidRDefault="006A0167" w:rsidP="006A016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7E40">
              <w:rPr>
                <w:rFonts w:asciiTheme="majorBidi" w:hAnsiTheme="majorBidi"/>
                <w:sz w:val="26"/>
                <w:szCs w:val="26"/>
                <w:cs/>
              </w:rPr>
              <w:t>ต้นทุนขายสินทรัพย์ให้เช่าตาม</w:t>
            </w:r>
            <w:r w:rsidRPr="002C7E40">
              <w:rPr>
                <w:rFonts w:asciiTheme="majorBidi" w:hAnsiTheme="majorBidi"/>
                <w:sz w:val="26"/>
                <w:szCs w:val="26"/>
              </w:rPr>
              <w:br/>
              <w:t xml:space="preserve">   </w:t>
            </w:r>
            <w:r w:rsidRPr="002C7E40">
              <w:rPr>
                <w:rFonts w:asciiTheme="majorBidi" w:hAnsiTheme="majorBidi"/>
                <w:sz w:val="26"/>
                <w:szCs w:val="26"/>
                <w:cs/>
              </w:rPr>
              <w:t>สัญญาเช่าดำเนินงาน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CB0499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2CBFCA" w14:textId="6D518297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9C67675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C1E816D" w14:textId="77777777" w:rsidR="00477F22" w:rsidRPr="002C7E40" w:rsidRDefault="00477F22" w:rsidP="006A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BB4AAF" w14:textId="3EA959C0" w:rsidR="006A0167" w:rsidRPr="002C7E40" w:rsidRDefault="000630E3" w:rsidP="006A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541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52CEFCC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ABAA1D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F81EE2" w14:textId="6421AC39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C5794C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4B0961B" w14:textId="77777777" w:rsidR="00477F22" w:rsidRPr="002C7E40" w:rsidRDefault="00477F22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B5776" w14:textId="71D9D69A" w:rsidR="006A0167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72" w:type="dxa"/>
            <w:vAlign w:val="center"/>
          </w:tcPr>
          <w:p w14:paraId="51E737A3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79F3AC3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4E4607" w14:textId="44BF369A" w:rsidR="00851481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263" w:type="dxa"/>
            <w:vAlign w:val="center"/>
          </w:tcPr>
          <w:p w14:paraId="0BE13DE8" w14:textId="77777777" w:rsidR="006A0167" w:rsidRPr="002C7E40" w:rsidRDefault="006A0167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center"/>
          </w:tcPr>
          <w:p w14:paraId="65B9B65E" w14:textId="77777777" w:rsidR="00477F22" w:rsidRPr="002C7E40" w:rsidRDefault="00477F22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10AC12" w14:textId="39435F44" w:rsidR="006A0167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</w:tr>
      <w:tr w:rsidR="00926D04" w:rsidRPr="002C7E40" w14:paraId="2151AB6C" w14:textId="77777777" w:rsidTr="006A016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563AB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D7FCC" w14:textId="4B6E5270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A3C856F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7C260" w14:textId="72F6544D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648A88E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771499" w14:textId="58D2C7E4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5DF038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D58EDB" w14:textId="5355AF61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72" w:type="dxa"/>
            <w:vAlign w:val="center"/>
          </w:tcPr>
          <w:p w14:paraId="78D61A6F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0FAFA" w14:textId="472843B0" w:rsidR="00926D04" w:rsidRPr="002C7E40" w:rsidRDefault="000630E3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263" w:type="dxa"/>
            <w:vAlign w:val="center"/>
          </w:tcPr>
          <w:p w14:paraId="2E6933E5" w14:textId="77777777" w:rsidR="00926D04" w:rsidRPr="002C7E40" w:rsidRDefault="00926D04" w:rsidP="0092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F8A153" w14:textId="45631240" w:rsidR="00926D04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845B12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</w:tr>
      <w:tr w:rsidR="005E5D18" w:rsidRPr="002C7E40" w14:paraId="58201072" w14:textId="77777777" w:rsidTr="00D86847"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529FF8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D188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E343F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B25E4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D7889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9F9E3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854E9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25C47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3CEDC9A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095D60F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vAlign w:val="bottom"/>
          </w:tcPr>
          <w:p w14:paraId="5E5D82A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vAlign w:val="bottom"/>
          </w:tcPr>
          <w:p w14:paraId="446B015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5D18" w:rsidRPr="002C7E40" w14:paraId="7E492E32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C013" w14:textId="77777777" w:rsidR="005E5D18" w:rsidRPr="002C7E40" w:rsidRDefault="005E5D18" w:rsidP="005E5D1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38C90DD" w14:textId="2E8C82D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0774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595</w:t>
            </w:r>
            <w:r w:rsidR="00851481" w:rsidRPr="000774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0630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9E40B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7C253219" w14:textId="5987985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965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9FFDAD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277AA04E" w14:textId="2A4D860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664870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799D2EAC" w14:textId="7CA737E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272" w:type="dxa"/>
            <w:vAlign w:val="center"/>
          </w:tcPr>
          <w:p w14:paraId="1E14647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0F5FC763" w14:textId="52E8C72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851481" w:rsidRPr="000774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0630E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63" w:type="dxa"/>
            <w:vAlign w:val="center"/>
          </w:tcPr>
          <w:p w14:paraId="6870C86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49C3F98B" w14:textId="1FE261C7" w:rsidR="005E5D18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032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423</w:t>
            </w:r>
          </w:p>
        </w:tc>
      </w:tr>
      <w:tr w:rsidR="005E5D18" w:rsidRPr="002C7E40" w14:paraId="54C7C195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3929" w14:textId="77777777" w:rsidR="005E5D18" w:rsidRPr="002C7E40" w:rsidRDefault="005E5D18" w:rsidP="005E5D1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7D63C39D" w14:textId="62B1E86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384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54698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7C622873" w14:textId="378B1F2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791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CB6C91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6B4CBD22" w14:textId="1007AEE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00BC6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0947DF56" w14:textId="4543148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272" w:type="dxa"/>
            <w:vAlign w:val="center"/>
          </w:tcPr>
          <w:p w14:paraId="254F90B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78700908" w14:textId="3DAF289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781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63" w:type="dxa"/>
            <w:vAlign w:val="center"/>
          </w:tcPr>
          <w:p w14:paraId="7D17737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07B563F1" w14:textId="7A4B2AA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</w:tr>
      <w:tr w:rsidR="005E5D18" w:rsidRPr="002C7E40" w14:paraId="25050340" w14:textId="77777777" w:rsidTr="001870E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A5157" w14:textId="77777777" w:rsidR="005E5D18" w:rsidRPr="002C7E40" w:rsidRDefault="005E5D18" w:rsidP="005E5D1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7E4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2C7E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39EF32C6" w14:textId="61BDCD0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87BAA4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2B4113AE" w14:textId="28629DE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9CCD8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6C85B3A5" w14:textId="513D9DA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049A7A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04B2262A" w14:textId="25D8A2D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272" w:type="dxa"/>
            <w:vAlign w:val="center"/>
          </w:tcPr>
          <w:p w14:paraId="416EC0F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50EDCE46" w14:textId="740A551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851481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63" w:type="dxa"/>
            <w:vAlign w:val="center"/>
          </w:tcPr>
          <w:p w14:paraId="4E0F27A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670EB70" w14:textId="5F1F98C3" w:rsidR="005E5D18" w:rsidRPr="002C7E40" w:rsidRDefault="000630E3" w:rsidP="003F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390"/>
              <w:rPr>
                <w:rFonts w:asciiTheme="majorBidi" w:hAnsiTheme="majorBidi" w:cstheme="majorBidi"/>
                <w:sz w:val="26"/>
                <w:szCs w:val="26"/>
              </w:rPr>
            </w:pPr>
            <w:r w:rsidRPr="000630E3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="005E5D18" w:rsidRPr="002C7E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0E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67373389" w14:textId="77777777" w:rsidR="00D86847" w:rsidRPr="002C7E40" w:rsidRDefault="00D86847" w:rsidP="00D86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7EFEE5B" w14:textId="5669EC52" w:rsidR="00742004" w:rsidRPr="002C7E40" w:rsidRDefault="0074200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การกระทบยอดรายได้ กำไร</w:t>
      </w:r>
      <w:r w:rsidR="00E0580B" w:rsidRPr="002C7E4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0580B" w:rsidRPr="002C7E4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ขาดทุน</w:t>
      </w:r>
      <w:r w:rsidR="00E0580B" w:rsidRPr="002C7E4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F3CD8" w:rsidRPr="00077464">
        <w:rPr>
          <w:rFonts w:asciiTheme="majorBidi" w:hAnsiTheme="majorBidi" w:cstheme="majorBidi" w:hint="cs"/>
          <w:i/>
          <w:iCs/>
          <w:sz w:val="30"/>
          <w:szCs w:val="30"/>
          <w:cs/>
        </w:rPr>
        <w:t>ก่อนภาษีเงินได้</w:t>
      </w:r>
      <w:r w:rsidR="0080346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สินทรัพย์และหนี้สิน</w:t>
      </w:r>
      <w:r w:rsidR="002108F7" w:rsidRPr="002C7E40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="00674B56" w:rsidRPr="002C7E4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ส่วนงานที่รายงาน</w:t>
      </w:r>
    </w:p>
    <w:p w14:paraId="5A97EFE6" w14:textId="77777777" w:rsidR="00D42D92" w:rsidRPr="002C7E40" w:rsidRDefault="00D42D92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1185"/>
        <w:gridCol w:w="247"/>
        <w:gridCol w:w="1226"/>
        <w:gridCol w:w="236"/>
        <w:gridCol w:w="1229"/>
        <w:gridCol w:w="242"/>
        <w:gridCol w:w="1412"/>
      </w:tblGrid>
      <w:tr w:rsidR="00F65E8A" w:rsidRPr="002C7E40" w14:paraId="00C247AE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11DB3867" w14:textId="77777777" w:rsidR="00431DC4" w:rsidRPr="002C7E40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F85D6" w14:textId="77777777" w:rsidR="00431DC4" w:rsidRPr="002C7E40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E21FB" w14:textId="77777777" w:rsidR="00431DC4" w:rsidRPr="002C7E40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A7FB7" w14:textId="40B1DC16" w:rsidR="00431DC4" w:rsidRPr="002C7E40" w:rsidRDefault="00431DC4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305F7" w:rsidRPr="0007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77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5305F7" w:rsidRPr="0007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80346C" w:rsidRPr="000774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ก่อนภาษีเงินได้</w:t>
            </w:r>
          </w:p>
        </w:tc>
      </w:tr>
      <w:tr w:rsidR="000414FD" w:rsidRPr="002C7E40" w14:paraId="6C7FA7E3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38449A87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AE90F5A" w14:textId="1B544B2B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FEBAA0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C4A582D" w14:textId="653559BB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259E33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32DAED" w14:textId="724C93FF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3058C1F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6DD2275" w14:textId="4DC33E6D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414FD" w:rsidRPr="002C7E40" w14:paraId="48A3FD07" w14:textId="77777777" w:rsidTr="008C3BEE">
        <w:trPr>
          <w:tblHeader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858A7F0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2F9640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586C312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562EBF0C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641077" w14:textId="467E8EF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1481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851481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88EA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DE58C50" w14:textId="0212DE9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03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26D0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594</w:t>
            </w:r>
            <w:r w:rsidR="00926D0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4A54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84F121" w14:textId="3D702A9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52347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56D2D35" w14:textId="25A556BC" w:rsidR="005E5D18" w:rsidRPr="002C7E40" w:rsidRDefault="000630E3" w:rsidP="00EB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 w:rsidR="00DC7C5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5E5D18" w:rsidRPr="002C7E40" w14:paraId="65DA1ED1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9A5A7E3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32694B1" w14:textId="0563C16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23335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2375D0A6" w14:textId="0E54EF5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251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926D0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238A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0D57D40" w14:textId="551D645A" w:rsidR="005E5D18" w:rsidRPr="002C7E40" w:rsidRDefault="000877C7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932B47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94276F3" w14:textId="00A8AC93" w:rsidR="005E5D18" w:rsidRPr="002C7E40" w:rsidRDefault="00926D04" w:rsidP="00EB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395" w:right="-1027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="00DC7C5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4360AB78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7BDD3042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1493D" w14:textId="7BB99F9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38D5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16E7" w14:textId="06347F2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431" w:right="-390" w:hanging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55CA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07079" w14:textId="132F4C5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597AAD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12477" w14:textId="5B9A6071" w:rsidR="005E5D18" w:rsidRPr="00EB44DB" w:rsidRDefault="005E5D18" w:rsidP="00EB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left="-395" w:right="-1027"/>
              <w:rPr>
                <w:rFonts w:asciiTheme="majorBidi" w:hAnsiTheme="majorBidi" w:cstheme="majorBidi"/>
                <w:sz w:val="30"/>
                <w:szCs w:val="30"/>
              </w:rPr>
            </w:pPr>
            <w:r w:rsidRPr="00EB44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EB44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 w:rsidRPr="00EB44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BEF" w:rsidRPr="002C7E40" w14:paraId="102B2B0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E9EE3F2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9BB472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666B3B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2C8CE8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644EC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2EE4C2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90AA3D7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663F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BEF" w:rsidRPr="002C7E40" w14:paraId="2F664446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31E3821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379C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E2B8D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96576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D5BEF" w:rsidRPr="002C7E40" w14:paraId="516829B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1560B33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CF847DE" w14:textId="66447ECF" w:rsidR="006D5BEF" w:rsidRPr="002C7E40" w:rsidRDefault="000630E3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E9ED29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183C1736" w14:textId="77729572" w:rsidR="006D5BEF" w:rsidRPr="002C7E40" w:rsidRDefault="000630E3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339E0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7E01640" w14:textId="5D6670F9" w:rsidR="006D5BEF" w:rsidRPr="002C7E40" w:rsidRDefault="000630E3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AC260DB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E0A6F99" w14:textId="78D49562" w:rsidR="006D5BEF" w:rsidRPr="002C7E40" w:rsidRDefault="000630E3" w:rsidP="006D5BE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D5BEF" w:rsidRPr="002C7E40" w14:paraId="39AE0913" w14:textId="77777777" w:rsidTr="008C3BEE">
        <w:trPr>
          <w:trHeight w:val="60"/>
        </w:trPr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2414D887" w14:textId="77777777" w:rsidR="006D5BEF" w:rsidRPr="002C7E40" w:rsidRDefault="006D5BEF" w:rsidP="006D5B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C3695E" w14:textId="77777777" w:rsidR="006D5BEF" w:rsidRPr="002C7E40" w:rsidRDefault="006D5BEF" w:rsidP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6BFC1CD2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649EF425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090BE7" w14:textId="201678B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A7C4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7A1F7893" w14:textId="4374A04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1A11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06E4C78" w14:textId="494AC77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27872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1C41F93" w14:textId="3A668FA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E5D18" w:rsidRPr="002C7E40" w14:paraId="1C9B482E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41EA9D00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D473" w14:textId="38A4774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043C9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7AE" w14:textId="7CCB750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B7AF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85A40" w14:textId="7A52390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0877C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6B15E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11CA" w14:textId="3D72868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5E5D18" w:rsidRPr="002C7E40" w14:paraId="6D0A42D5" w14:textId="77777777" w:rsidTr="008C3BEE"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14:paraId="0C2CBF5E" w14:textId="77777777" w:rsidR="005E5D18" w:rsidRPr="002C7E40" w:rsidRDefault="005E5D18" w:rsidP="005E5D1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62489" w14:textId="2E6FDD4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A455C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B0A50" w14:textId="69A613D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744D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84179" w14:textId="51F0540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77" w:right="-3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  <w:r w:rsidR="000877C7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7648B3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E5331" w14:textId="4F6EEEF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477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</w:tr>
    </w:tbl>
    <w:p w14:paraId="3DB2E2E2" w14:textId="6AA43DB2" w:rsidR="00431DC4" w:rsidRPr="002C7E40" w:rsidRDefault="00431DC4" w:rsidP="00C94B1A">
      <w:pPr>
        <w:pStyle w:val="Heading1"/>
        <w:keepLines/>
        <w:numPr>
          <w:ilvl w:val="0"/>
          <w:numId w:val="36"/>
        </w:numPr>
        <w:shd w:val="clear" w:color="auto" w:fill="auto"/>
        <w:tabs>
          <w:tab w:val="left" w:pos="540"/>
        </w:tabs>
        <w:spacing w:line="240" w:lineRule="auto"/>
        <w:ind w:left="0" w:firstLine="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2C7E4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lastRenderedPageBreak/>
        <w:t>ส่วนงานภูมิศาสตร์</w:t>
      </w:r>
      <w:r w:rsidRPr="002C7E4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</w:t>
      </w:r>
    </w:p>
    <w:p w14:paraId="12B6DB89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C10CBAC" w14:textId="3883A938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7E4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DFFA8BB" w14:textId="77777777" w:rsidR="00FA69F5" w:rsidRPr="002C7E40" w:rsidRDefault="00FA69F5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8EB744" w14:textId="1F82FE51" w:rsidR="00431DC4" w:rsidRPr="002C7E40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left" w:pos="540"/>
        </w:tabs>
        <w:spacing w:line="240" w:lineRule="auto"/>
        <w:ind w:left="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5195AB0" w14:textId="77777777" w:rsidR="00431DC4" w:rsidRPr="002C7E40" w:rsidRDefault="00431DC4" w:rsidP="00B4269E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8B8C125" w14:textId="2E0C85F5" w:rsidR="00431DC4" w:rsidRPr="002C7E40" w:rsidRDefault="00431DC4" w:rsidP="004F1FF6">
      <w:pPr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</w:t>
      </w:r>
      <w:r w:rsidR="00615BA7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รายใดรายหนึ่งเกินกว่าร้อยละ </w:t>
      </w:r>
      <w:r w:rsidR="000630E3" w:rsidRPr="000630E3">
        <w:rPr>
          <w:rFonts w:asciiTheme="majorBidi" w:hAnsiTheme="majorBidi" w:cstheme="majorBidi"/>
          <w:sz w:val="30"/>
          <w:szCs w:val="30"/>
        </w:rPr>
        <w:t>10</w:t>
      </w:r>
      <w:r w:rsidR="004F34A3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ของรายได้บริษัท</w:t>
      </w:r>
    </w:p>
    <w:p w14:paraId="32D66C8D" w14:textId="77777777" w:rsidR="00431DC4" w:rsidRPr="002C7E40" w:rsidRDefault="00431DC4" w:rsidP="00B4269E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0F3B55" w14:textId="07F8B392" w:rsidR="00431DC4" w:rsidRPr="002C7E40" w:rsidRDefault="00431DC4" w:rsidP="00C94B1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0" w:firstLine="0"/>
        <w:jc w:val="thaiDistribute"/>
        <w:rPr>
          <w:rFonts w:asciiTheme="majorBidi" w:eastAsia="Angsana New" w:hAnsiTheme="majorBidi" w:cstheme="majorBidi"/>
          <w:i/>
          <w:iCs/>
          <w:sz w:val="30"/>
          <w:szCs w:val="30"/>
        </w:rPr>
      </w:pPr>
      <w:r w:rsidRPr="002C7E40">
        <w:rPr>
          <w:rFonts w:asciiTheme="majorBidi" w:eastAsia="Angsana New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E640B1D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24"/>
          <w:szCs w:val="24"/>
        </w:rPr>
      </w:pPr>
    </w:p>
    <w:p w14:paraId="6F0B2C34" w14:textId="1007B13F" w:rsidR="00431DC4" w:rsidRPr="002C7E40" w:rsidRDefault="00431DC4" w:rsidP="004F1FF6">
      <w:pPr>
        <w:spacing w:line="240" w:lineRule="auto"/>
        <w:ind w:left="540" w:right="-7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C7E40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</w:t>
      </w:r>
      <w:r w:rsidR="00AB4CCA" w:rsidRPr="002C7E40">
        <w:rPr>
          <w:rFonts w:ascii="Angsana New" w:eastAsia="Angsana New" w:hAnsi="Angsana New"/>
          <w:sz w:val="30"/>
          <w:szCs w:val="30"/>
          <w:cs/>
        </w:rPr>
        <w:t>เงิน</w:t>
      </w:r>
      <w:r w:rsidR="00AB4CCA" w:rsidRPr="002C7E40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2C7E40">
        <w:rPr>
          <w:rFonts w:asciiTheme="majorBidi" w:eastAsia="Angsana New" w:hAnsiTheme="majorBidi" w:cstheme="majorBidi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737D839" w14:textId="77777777" w:rsidR="00C67B9A" w:rsidRPr="002C7E40" w:rsidRDefault="00C67B9A" w:rsidP="004F1FF6">
      <w:pPr>
        <w:spacing w:line="240" w:lineRule="auto"/>
        <w:ind w:left="540" w:right="-7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50A6912B" w14:textId="2CE0B36B" w:rsidR="00431DC4" w:rsidRPr="002C7E40" w:rsidRDefault="000630E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630E3">
        <w:rPr>
          <w:rFonts w:asciiTheme="majorBidi" w:eastAsia="Angsana New" w:hAnsiTheme="majorBidi" w:cstheme="majorBidi"/>
          <w:b/>
          <w:bCs/>
          <w:sz w:val="30"/>
          <w:szCs w:val="30"/>
        </w:rPr>
        <w:t>18</w:t>
      </w:r>
      <w:r w:rsidR="00431DC4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</w:t>
      </w:r>
      <w:r w:rsidR="00431DC4" w:rsidRPr="0007746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211C02BA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780211" w:rsidRPr="002C7E40" w14:paraId="1CD700EF" w14:textId="77777777" w:rsidTr="00AD12AC">
        <w:trPr>
          <w:tblHeader/>
        </w:trPr>
        <w:tc>
          <w:tcPr>
            <w:tcW w:w="5355" w:type="dxa"/>
          </w:tcPr>
          <w:p w14:paraId="4AA166D2" w14:textId="77777777" w:rsidR="00780211" w:rsidRPr="002C7E40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14:paraId="2CF26A8B" w14:textId="77777777" w:rsidR="00780211" w:rsidRPr="002C7E40" w:rsidRDefault="00780211" w:rsidP="00B4269E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31AE" w14:textId="6B0AE531" w:rsidR="00780211" w:rsidRPr="002C7E40" w:rsidRDefault="000630E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E296" w14:textId="77777777" w:rsidR="00780211" w:rsidRPr="002C7E40" w:rsidRDefault="00780211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3A5706E" w14:textId="08CBBBE2" w:rsidR="00780211" w:rsidRPr="002C7E40" w:rsidRDefault="000630E3" w:rsidP="00B4269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80211" w:rsidRPr="002C7E40" w14:paraId="587ED713" w14:textId="77777777" w:rsidTr="00AD12AC">
        <w:trPr>
          <w:trHeight w:val="362"/>
          <w:tblHeader/>
        </w:trPr>
        <w:tc>
          <w:tcPr>
            <w:tcW w:w="5355" w:type="dxa"/>
          </w:tcPr>
          <w:p w14:paraId="7F4B838C" w14:textId="77777777" w:rsidR="00780211" w:rsidRPr="002C7E40" w:rsidRDefault="00780211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14:paraId="0F0290F1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07F236C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11" w:rsidRPr="002C7E40" w14:paraId="64D12F55" w14:textId="77777777" w:rsidTr="00AD12AC">
        <w:tc>
          <w:tcPr>
            <w:tcW w:w="5355" w:type="dxa"/>
          </w:tcPr>
          <w:p w14:paraId="150DE306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14:paraId="50CB1EF7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FD601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A9E6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8FA59D" w14:textId="77777777" w:rsidR="00780211" w:rsidRPr="002C7E40" w:rsidRDefault="00780211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7BCBFFEA" w14:textId="77777777" w:rsidTr="00AD12AC">
        <w:tc>
          <w:tcPr>
            <w:tcW w:w="5355" w:type="dxa"/>
          </w:tcPr>
          <w:p w14:paraId="4811ABA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68F3862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E6780" w14:textId="67F49EF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6385717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5EC583" w14:textId="10F4E55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5E5D18" w:rsidRPr="002C7E40" w14:paraId="66171C8F" w14:textId="77777777" w:rsidTr="00AD12AC">
        <w:tc>
          <w:tcPr>
            <w:tcW w:w="5355" w:type="dxa"/>
          </w:tcPr>
          <w:p w14:paraId="5C259F3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14:paraId="2A5A719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3F7C1" w14:textId="21D7AEB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7B04A1C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BEE9AA" w14:textId="3FE6F5E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E5D18" w:rsidRPr="002C7E40" w14:paraId="70D92C3B" w14:textId="77777777" w:rsidTr="00AD12AC">
        <w:tc>
          <w:tcPr>
            <w:tcW w:w="5355" w:type="dxa"/>
          </w:tcPr>
          <w:p w14:paraId="1FAF994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2E971D6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F69CE" w14:textId="3C777CD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5F9AF3E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8CC11C" w14:textId="4201B1A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5E5D18" w:rsidRPr="002C7E40" w14:paraId="0806978E" w14:textId="77777777" w:rsidTr="00AD12AC">
        <w:tc>
          <w:tcPr>
            <w:tcW w:w="5355" w:type="dxa"/>
          </w:tcPr>
          <w:p w14:paraId="5682C43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ADC09A" w14:textId="7D8AA23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C2B940" w14:textId="5F5C6DA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5019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164995E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008ADF7" w14:textId="7979F3C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</w:tr>
      <w:tr w:rsidR="005E5D18" w:rsidRPr="002C7E40" w14:paraId="12690CD7" w14:textId="77777777" w:rsidTr="00AD12AC">
        <w:tc>
          <w:tcPr>
            <w:tcW w:w="5355" w:type="dxa"/>
          </w:tcPr>
          <w:p w14:paraId="7FF0C64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2F270C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D289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AAEF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868C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1B3DBA5A" w14:textId="77777777" w:rsidTr="00AD12AC">
        <w:tc>
          <w:tcPr>
            <w:tcW w:w="5355" w:type="dxa"/>
          </w:tcPr>
          <w:p w14:paraId="631E467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14:paraId="1B81D2B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E8D8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7567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C8D13D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60506720" w14:textId="77777777" w:rsidTr="00AD12AC">
        <w:tc>
          <w:tcPr>
            <w:tcW w:w="5355" w:type="dxa"/>
          </w:tcPr>
          <w:p w14:paraId="2A22D37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14:paraId="1517E5C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70A2A" w14:textId="7AA29B5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64ADC54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76DEDB" w14:textId="24C9215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5E5D18" w:rsidRPr="002C7E40" w14:paraId="1DB3D669" w14:textId="77777777" w:rsidTr="00AD12AC">
        <w:tc>
          <w:tcPr>
            <w:tcW w:w="5355" w:type="dxa"/>
          </w:tcPr>
          <w:p w14:paraId="0791224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โครงการผลประโยชน์ที่กำหนดไว้และผลประโยชน์อื่น</w:t>
            </w:r>
          </w:p>
        </w:tc>
        <w:tc>
          <w:tcPr>
            <w:tcW w:w="972" w:type="dxa"/>
          </w:tcPr>
          <w:p w14:paraId="65DD981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1C74A" w14:textId="6824CE7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07E7163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4ADAAC" w14:textId="452F1E2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5E5D18" w:rsidRPr="002C7E40" w14:paraId="261CC951" w14:textId="77777777" w:rsidTr="00AD12AC">
        <w:tc>
          <w:tcPr>
            <w:tcW w:w="5355" w:type="dxa"/>
          </w:tcPr>
          <w:p w14:paraId="173534B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F3512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60D53" w14:textId="491A62D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5019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1D3A1AF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29728F" w14:textId="652B5D5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  <w:tr w:rsidR="005E5D18" w:rsidRPr="002C7E40" w14:paraId="027A357A" w14:textId="77777777" w:rsidTr="00AD12AC">
        <w:tc>
          <w:tcPr>
            <w:tcW w:w="5355" w:type="dxa"/>
          </w:tcPr>
          <w:p w14:paraId="3963FB7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4BB228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BAE438" w14:textId="77F43BC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5019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78D1E47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736F5A3" w14:textId="7A579F7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</w:tr>
    </w:tbl>
    <w:p w14:paraId="530FEA1D" w14:textId="2072F383" w:rsidR="00C67B9A" w:rsidRPr="002C7E40" w:rsidRDefault="00C67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4F4AD72" w14:textId="77777777" w:rsidR="00C67B9A" w:rsidRPr="002C7E40" w:rsidRDefault="00C67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C7E40">
        <w:rPr>
          <w:rFonts w:asciiTheme="majorBidi" w:hAnsiTheme="majorBidi" w:cstheme="majorBidi"/>
          <w:sz w:val="24"/>
          <w:szCs w:val="24"/>
        </w:rPr>
        <w:br w:type="page"/>
      </w:r>
    </w:p>
    <w:p w14:paraId="4344E0FC" w14:textId="77777777" w:rsidR="004E0116" w:rsidRPr="002C7E40" w:rsidRDefault="004E0116" w:rsidP="00FF3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4477F897" w14:textId="77777777" w:rsidR="004E0116" w:rsidRPr="002C7E40" w:rsidRDefault="004E0116" w:rsidP="00FF3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CAD59" w14:textId="547BFB26" w:rsidR="00964A51" w:rsidRPr="002C7E40" w:rsidRDefault="00431DC4" w:rsidP="00FF3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630E3" w:rsidRPr="000630E3">
        <w:rPr>
          <w:rFonts w:asciiTheme="majorBidi" w:hAnsiTheme="majorBidi" w:cstheme="majorBidi"/>
          <w:sz w:val="30"/>
          <w:szCs w:val="30"/>
        </w:rPr>
        <w:t>5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="000630E3" w:rsidRPr="000630E3">
        <w:rPr>
          <w:rFonts w:asciiTheme="majorBidi" w:hAnsiTheme="majorBidi" w:cstheme="majorBidi"/>
          <w:sz w:val="30"/>
          <w:szCs w:val="30"/>
        </w:rPr>
        <w:t>10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5</w:t>
      </w:r>
      <w:r w:rsidR="00780211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ถึง อัตราร้อยละ </w:t>
      </w:r>
      <w:r w:rsidR="000630E3" w:rsidRPr="000630E3">
        <w:rPr>
          <w:rFonts w:asciiTheme="majorBidi" w:hAnsiTheme="majorBidi" w:cstheme="majorBidi"/>
          <w:sz w:val="30"/>
          <w:szCs w:val="30"/>
        </w:rPr>
        <w:t>10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 w:rsidRPr="002C7E4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C7E40">
        <w:rPr>
          <w:rFonts w:asciiTheme="majorBidi" w:hAnsiTheme="majorBidi" w:cstheme="majorBidi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21D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โดยผู้จัดการกองทุนที่ได้รับอนุญาต</w:t>
      </w:r>
    </w:p>
    <w:p w14:paraId="51B0E296" w14:textId="7DD08487" w:rsidR="00550967" w:rsidRPr="002C7E40" w:rsidRDefault="00550967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EFA1ADB" w14:textId="4CE33132" w:rsidR="00550967" w:rsidRPr="002C7E40" w:rsidRDefault="0006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630E3">
        <w:rPr>
          <w:rFonts w:asciiTheme="majorBidi" w:eastAsia="Angsana New" w:hAnsiTheme="majorBidi" w:cstheme="majorBidi"/>
          <w:b/>
          <w:bCs/>
          <w:sz w:val="30"/>
          <w:szCs w:val="30"/>
        </w:rPr>
        <w:t>19</w:t>
      </w:r>
      <w:r w:rsidR="00550967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</w:r>
      <w:r w:rsidR="00634CCB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213F83A6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008"/>
        <w:gridCol w:w="1287"/>
        <w:gridCol w:w="270"/>
        <w:gridCol w:w="1251"/>
      </w:tblGrid>
      <w:tr w:rsidR="002A40B8" w:rsidRPr="002C7E40" w14:paraId="363C475B" w14:textId="77777777" w:rsidTr="00780211">
        <w:trPr>
          <w:tblHeader/>
        </w:trPr>
        <w:tc>
          <w:tcPr>
            <w:tcW w:w="5472" w:type="dxa"/>
          </w:tcPr>
          <w:p w14:paraId="1CAA2D08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08" w:type="dxa"/>
          </w:tcPr>
          <w:p w14:paraId="478E4873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87E34A0" w14:textId="33E6570C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5B797" w14:textId="77777777" w:rsidR="002A40B8" w:rsidRPr="002C7E40" w:rsidRDefault="002A40B8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50F10D" w14:textId="4182211B" w:rsidR="002A40B8" w:rsidRPr="002C7E40" w:rsidRDefault="000630E3" w:rsidP="002A40B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40B8" w:rsidRPr="002C7E40" w14:paraId="5EF5EEAB" w14:textId="77777777" w:rsidTr="00780211">
        <w:trPr>
          <w:trHeight w:val="362"/>
          <w:tblHeader/>
        </w:trPr>
        <w:tc>
          <w:tcPr>
            <w:tcW w:w="5472" w:type="dxa"/>
          </w:tcPr>
          <w:p w14:paraId="418A3A69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EEFAB81" w14:textId="77777777" w:rsidR="002A40B8" w:rsidRPr="002C7E40" w:rsidRDefault="002A40B8" w:rsidP="002A40B8">
            <w:pPr>
              <w:pStyle w:val="a1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B935A23" w14:textId="77777777" w:rsidR="002A40B8" w:rsidRPr="002C7E40" w:rsidRDefault="002A40B8" w:rsidP="002A4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18" w:rsidRPr="002C7E40" w14:paraId="0FAAFD49" w14:textId="77777777" w:rsidTr="00780211">
        <w:tc>
          <w:tcPr>
            <w:tcW w:w="5472" w:type="dxa"/>
          </w:tcPr>
          <w:p w14:paraId="1BD1FD00" w14:textId="1B41F8C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1E3AB89" w14:textId="64B8CC2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87" w:type="dxa"/>
          </w:tcPr>
          <w:p w14:paraId="76388BFF" w14:textId="50E40CE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725F9EA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95792E3" w14:textId="205FB9E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5E5D18" w:rsidRPr="002C7E40" w14:paraId="077B4344" w14:textId="77777777" w:rsidTr="00780211">
        <w:trPr>
          <w:trHeight w:val="182"/>
        </w:trPr>
        <w:tc>
          <w:tcPr>
            <w:tcW w:w="5472" w:type="dxa"/>
          </w:tcPr>
          <w:p w14:paraId="2DC3A5CC" w14:textId="28EA2EE6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ต้นทุนขายสินทรัพย์ให้เช่าตามสัญญาเช่าดำเนินงาน</w:t>
            </w:r>
          </w:p>
        </w:tc>
        <w:tc>
          <w:tcPr>
            <w:tcW w:w="1008" w:type="dxa"/>
          </w:tcPr>
          <w:p w14:paraId="45BC598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5C26DE5" w14:textId="0B13014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6EFEE7B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0B7B05" w14:textId="3953C2D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5E5D18" w:rsidRPr="002C7E40" w14:paraId="139F04AB" w14:textId="77777777" w:rsidTr="00780211">
        <w:tc>
          <w:tcPr>
            <w:tcW w:w="5472" w:type="dxa"/>
          </w:tcPr>
          <w:p w14:paraId="221058B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ค่าใช้จ่ายผลประโยชน์ของพนักงาน              </w:t>
            </w:r>
          </w:p>
        </w:tc>
        <w:tc>
          <w:tcPr>
            <w:tcW w:w="1008" w:type="dxa"/>
          </w:tcPr>
          <w:p w14:paraId="6828A023" w14:textId="3F05B7C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287" w:type="dxa"/>
          </w:tcPr>
          <w:p w14:paraId="7994489F" w14:textId="057D813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48B3057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E61421" w14:textId="2739645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5E5D18" w:rsidRPr="002C7E40" w14:paraId="442FE3BF" w14:textId="77777777" w:rsidTr="0013329B">
        <w:tc>
          <w:tcPr>
            <w:tcW w:w="5472" w:type="dxa"/>
          </w:tcPr>
          <w:p w14:paraId="0DA74099" w14:textId="53BAB2D3" w:rsidR="005E5D18" w:rsidRPr="00FF3CD8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  <w:r w:rsidR="00FF3CD8" w:rsidRPr="0007746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FF3CD8" w:rsidRPr="00077464">
              <w:rPr>
                <w:rFonts w:asciiTheme="majorBidi" w:hAnsiTheme="majorBidi"/>
                <w:sz w:val="30"/>
                <w:szCs w:val="30"/>
              </w:rPr>
              <w:t>(</w:t>
            </w:r>
            <w:r w:rsidR="00FF3CD8" w:rsidRPr="00077464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FF3CD8" w:rsidRPr="00077464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008" w:type="dxa"/>
          </w:tcPr>
          <w:p w14:paraId="6465D5D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1C8A185" w14:textId="5E388805" w:rsidR="005E5D18" w:rsidRPr="002C7E40" w:rsidRDefault="005019EC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E9490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A45A7B" w14:textId="66A78D7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5E5D18" w:rsidRPr="002C7E40" w14:paraId="391D95FE" w14:textId="77777777" w:rsidTr="0013329B">
        <w:tc>
          <w:tcPr>
            <w:tcW w:w="5472" w:type="dxa"/>
          </w:tcPr>
          <w:p w14:paraId="3D0B907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B1B0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EC32F43" w14:textId="293F71C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5019E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00F8F72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A2F7161" w14:textId="65B3999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5E5D18" w:rsidRPr="002C7E40" w14:paraId="6149050A" w14:textId="77777777" w:rsidTr="00780211">
        <w:tc>
          <w:tcPr>
            <w:tcW w:w="5472" w:type="dxa"/>
          </w:tcPr>
          <w:p w14:paraId="3F100AF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581697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B7DBDD" w14:textId="7445EFE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019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  <w:r w:rsidR="005019EC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187A7AC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DC45DA3" w14:textId="38BD935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</w:tr>
    </w:tbl>
    <w:p w14:paraId="49532DC5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170FAFF1" w14:textId="62BE6F20" w:rsidR="00431DC4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630E3">
        <w:rPr>
          <w:rFonts w:asciiTheme="majorBidi" w:eastAsia="Angsana New" w:hAnsiTheme="majorBidi" w:cstheme="majorBidi"/>
          <w:b/>
          <w:bCs/>
          <w:sz w:val="30"/>
          <w:szCs w:val="30"/>
        </w:rPr>
        <w:t>20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FDD6E11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D460E2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A95AEB7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D454A9" w:rsidRPr="002C7E40" w14:paraId="342FE466" w14:textId="77777777">
        <w:trPr>
          <w:tblHeader/>
        </w:trPr>
        <w:tc>
          <w:tcPr>
            <w:tcW w:w="6480" w:type="dxa"/>
          </w:tcPr>
          <w:p w14:paraId="1DB0F01F" w14:textId="77777777" w:rsidR="00D454A9" w:rsidRPr="002C7E40" w:rsidRDefault="00D454A9">
            <w:pPr>
              <w:pStyle w:val="a1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F89673" w14:textId="3CDF3D56" w:rsidR="00D454A9" w:rsidRPr="002C7E40" w:rsidRDefault="000630E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094AB" w14:textId="77777777" w:rsidR="00D454A9" w:rsidRPr="002C7E40" w:rsidRDefault="00D454A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442443" w14:textId="7D623E9F" w:rsidR="00D454A9" w:rsidRPr="002C7E40" w:rsidRDefault="000630E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54A9" w:rsidRPr="002C7E40" w14:paraId="24384EF8" w14:textId="77777777">
        <w:trPr>
          <w:trHeight w:val="362"/>
          <w:tblHeader/>
        </w:trPr>
        <w:tc>
          <w:tcPr>
            <w:tcW w:w="6480" w:type="dxa"/>
          </w:tcPr>
          <w:p w14:paraId="2C59F087" w14:textId="77777777" w:rsidR="00D454A9" w:rsidRPr="002C7E40" w:rsidRDefault="00D454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116D2BDC" w14:textId="77777777" w:rsidR="00D454A9" w:rsidRPr="002C7E40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54A9" w:rsidRPr="002C7E40" w14:paraId="1EE9B67A" w14:textId="77777777">
        <w:tc>
          <w:tcPr>
            <w:tcW w:w="6480" w:type="dxa"/>
          </w:tcPr>
          <w:p w14:paraId="58E110AA" w14:textId="77777777" w:rsidR="00D454A9" w:rsidRPr="002C7E40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4D493B93" w14:textId="77777777" w:rsidR="00D454A9" w:rsidRPr="002C7E40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F4CDF" w14:textId="77777777" w:rsidR="00D454A9" w:rsidRPr="002C7E40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B4D203" w14:textId="77777777" w:rsidR="00D454A9" w:rsidRPr="002C7E40" w:rsidRDefault="00D4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1A637EF4" w14:textId="77777777">
        <w:trPr>
          <w:trHeight w:val="389"/>
        </w:trPr>
        <w:tc>
          <w:tcPr>
            <w:tcW w:w="6480" w:type="dxa"/>
          </w:tcPr>
          <w:p w14:paraId="070A23B1" w14:textId="77777777" w:rsidR="005E5D18" w:rsidRPr="002C7E40" w:rsidRDefault="005E5D18" w:rsidP="005E5D18">
            <w:pPr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2B07E7B6" w14:textId="4954B24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E0156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6951039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047759" w14:textId="2306FEF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69C0C5CC" w14:textId="77777777">
        <w:tc>
          <w:tcPr>
            <w:tcW w:w="6480" w:type="dxa"/>
          </w:tcPr>
          <w:p w14:paraId="760A2683" w14:textId="3C6B26B0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464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4618D" w14:textId="288C2EF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3E0156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51CF691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FE7AFC" w14:textId="0B657401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FA2C6DA" w14:textId="433D2C08" w:rsidR="00BE1627" w:rsidRPr="002C7E40" w:rsidRDefault="00BE1627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EB0F29" w14:textId="77777777" w:rsidR="000A2ABC" w:rsidRPr="002C7E40" w:rsidRDefault="000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CD0EEA" w14:textId="7DCC5BCF" w:rsidR="00431DC4" w:rsidRPr="002C7E40" w:rsidRDefault="00A53CAB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14:paraId="53C1DC6E" w14:textId="77777777" w:rsidR="00A53CAB" w:rsidRPr="002C7E40" w:rsidRDefault="00A53CAB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2C7E40" w14:paraId="1AF1155F" w14:textId="77777777" w:rsidTr="001F5999">
        <w:trPr>
          <w:cantSplit/>
        </w:trPr>
        <w:tc>
          <w:tcPr>
            <w:tcW w:w="2970" w:type="dxa"/>
          </w:tcPr>
          <w:p w14:paraId="4F32555B" w14:textId="77777777" w:rsidR="00431DC4" w:rsidRPr="002C7E40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016564" w14:textId="61BF3CB5" w:rsidR="00431DC4" w:rsidRPr="002C7E40" w:rsidRDefault="000630E3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59B854C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A557186" w14:textId="2C3D19ED" w:rsidR="00431DC4" w:rsidRPr="002C7E40" w:rsidRDefault="000630E3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31DC4" w:rsidRPr="002C7E40" w14:paraId="671123DA" w14:textId="77777777" w:rsidTr="001F5999">
        <w:trPr>
          <w:cantSplit/>
        </w:trPr>
        <w:tc>
          <w:tcPr>
            <w:tcW w:w="2970" w:type="dxa"/>
          </w:tcPr>
          <w:p w14:paraId="2DCDA25F" w14:textId="77777777" w:rsidR="00431DC4" w:rsidRPr="002C7E40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AED94" w14:textId="77777777" w:rsidR="000E3508" w:rsidRPr="002C7E40" w:rsidRDefault="000E3508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D92328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E266796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0A5DC" w14:textId="77777777" w:rsidR="00431DC4" w:rsidRPr="002C7E40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79D86" w14:textId="66A8BB11" w:rsidR="00431DC4" w:rsidRPr="002C7E40" w:rsidRDefault="004C2A59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8660A"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31DC4"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4F2E4CA" w14:textId="77777777" w:rsidR="00431DC4" w:rsidRPr="002C7E40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FDB53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DCDACA2" w14:textId="77777777" w:rsidR="00431DC4" w:rsidRPr="002C7E40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4A681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549308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997086" w14:textId="77777777" w:rsidR="00431DC4" w:rsidRPr="002C7E40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E9D9F" w14:textId="488DB4A1" w:rsidR="00431DC4" w:rsidRPr="002C7E40" w:rsidRDefault="006E060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31DC4"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E71A78B" w14:textId="77777777" w:rsidR="00431DC4" w:rsidRPr="002C7E40" w:rsidRDefault="00431DC4" w:rsidP="00B4269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353D9E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8979C3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2C7E40" w14:paraId="7C021E3C" w14:textId="77777777" w:rsidTr="001F5999">
        <w:trPr>
          <w:cantSplit/>
        </w:trPr>
        <w:tc>
          <w:tcPr>
            <w:tcW w:w="2970" w:type="dxa"/>
          </w:tcPr>
          <w:p w14:paraId="17993F42" w14:textId="77777777" w:rsidR="00431DC4" w:rsidRPr="002C7E40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C9161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5D18" w:rsidRPr="002C7E40" w14:paraId="7F5A887B" w14:textId="77777777" w:rsidTr="00F00EF4">
        <w:trPr>
          <w:cantSplit/>
        </w:trPr>
        <w:tc>
          <w:tcPr>
            <w:tcW w:w="2970" w:type="dxa"/>
          </w:tcPr>
          <w:p w14:paraId="784EE87E" w14:textId="6D8547D6" w:rsidR="005E5D18" w:rsidRPr="002C7E40" w:rsidRDefault="00215816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5E5D18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3A1DFE" w14:textId="24A87945" w:rsidR="005E5D18" w:rsidRPr="002C7E40" w:rsidRDefault="000630E3" w:rsidP="005E5D1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82E4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80" w:type="dxa"/>
          </w:tcPr>
          <w:p w14:paraId="7E9D424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03C586" w14:textId="7E174486" w:rsidR="005E5D18" w:rsidRPr="002C7E40" w:rsidRDefault="002A3EF1" w:rsidP="005E5D1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BDA71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BF9EC8" w14:textId="53B9EE11" w:rsidR="005E5D18" w:rsidRPr="002C7E40" w:rsidRDefault="000630E3" w:rsidP="005E5D1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A3EF1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80" w:type="dxa"/>
          </w:tcPr>
          <w:p w14:paraId="7D3B237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CB7626" w14:textId="3E9A0EB5" w:rsidR="005E5D18" w:rsidRPr="002C7E40" w:rsidRDefault="005E5D18" w:rsidP="005E5D1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80706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6464F9" w14:textId="4BE5DDD9" w:rsidR="005E5D18" w:rsidRPr="002C7E40" w:rsidRDefault="000630E3" w:rsidP="005E5D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0" w:type="dxa"/>
          </w:tcPr>
          <w:p w14:paraId="10828A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B6625" w14:textId="1C8C6D50" w:rsidR="005E5D18" w:rsidRPr="002C7E40" w:rsidRDefault="005E5D18" w:rsidP="005E5D1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09163E5" w14:textId="77777777" w:rsidR="000A2ABC" w:rsidRPr="002C7E40" w:rsidRDefault="000A2ABC" w:rsidP="000A2ABC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848"/>
        <w:gridCol w:w="253"/>
        <w:gridCol w:w="1149"/>
        <w:gridCol w:w="253"/>
        <w:gridCol w:w="869"/>
        <w:gridCol w:w="270"/>
        <w:gridCol w:w="1170"/>
      </w:tblGrid>
      <w:tr w:rsidR="006E79C7" w:rsidRPr="002C7E40" w14:paraId="73D21BD1" w14:textId="77777777" w:rsidTr="004F1FF6">
        <w:tc>
          <w:tcPr>
            <w:tcW w:w="4500" w:type="dxa"/>
          </w:tcPr>
          <w:p w14:paraId="0495DC48" w14:textId="77777777" w:rsidR="00431DC4" w:rsidRPr="002C7E40" w:rsidRDefault="00431DC4" w:rsidP="004F1FF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</w:tcPr>
          <w:p w14:paraId="04307B65" w14:textId="77777777" w:rsidR="00431DC4" w:rsidRPr="002C7E40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2FA7EDF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09" w:type="dxa"/>
            <w:gridSpan w:val="3"/>
          </w:tcPr>
          <w:p w14:paraId="6EE21F27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79C7" w:rsidRPr="002C7E40" w14:paraId="58DDC8F7" w14:textId="77777777" w:rsidTr="004F1FF6">
        <w:tc>
          <w:tcPr>
            <w:tcW w:w="4500" w:type="dxa"/>
          </w:tcPr>
          <w:p w14:paraId="5E821C7B" w14:textId="77777777" w:rsidR="00431DC4" w:rsidRPr="002C7E40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8B88C1" w14:textId="08611FE3" w:rsidR="00431DC4" w:rsidRPr="002C7E40" w:rsidRDefault="000630E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53" w:type="dxa"/>
          </w:tcPr>
          <w:p w14:paraId="440A276F" w14:textId="77777777" w:rsidR="00431DC4" w:rsidRPr="002C7E40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497A690" w14:textId="68865D22" w:rsidR="00431DC4" w:rsidRPr="002C7E40" w:rsidRDefault="000630E3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E79C7" w:rsidRPr="002C7E40" w14:paraId="0FD8F104" w14:textId="77777777" w:rsidTr="004F1FF6">
        <w:tc>
          <w:tcPr>
            <w:tcW w:w="4500" w:type="dxa"/>
          </w:tcPr>
          <w:p w14:paraId="4F737FB9" w14:textId="77777777" w:rsidR="00431DC4" w:rsidRPr="002C7E40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1CF7CDCD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53" w:type="dxa"/>
          </w:tcPr>
          <w:p w14:paraId="699EF308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</w:tcPr>
          <w:p w14:paraId="11DE77A4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1EA07A1D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</w:tcPr>
          <w:p w14:paraId="0D797278" w14:textId="77777777" w:rsidR="00431DC4" w:rsidRPr="002C7E40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</w:tcPr>
          <w:p w14:paraId="07292776" w14:textId="77777777" w:rsidR="00431DC4" w:rsidRPr="002C7E40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B8061" w14:textId="77777777" w:rsidR="00431DC4" w:rsidRPr="002C7E40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9C7" w:rsidRPr="002C7E40" w14:paraId="4467A5DE" w14:textId="77777777" w:rsidTr="004F1FF6">
        <w:tc>
          <w:tcPr>
            <w:tcW w:w="4500" w:type="dxa"/>
          </w:tcPr>
          <w:p w14:paraId="10A2EFE3" w14:textId="77777777" w:rsidR="00431DC4" w:rsidRPr="002C7E40" w:rsidRDefault="00431DC4" w:rsidP="00B426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55D98B3D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3" w:type="dxa"/>
          </w:tcPr>
          <w:p w14:paraId="15BF90B5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</w:tcPr>
          <w:p w14:paraId="711F38A8" w14:textId="77777777" w:rsidR="00431DC4" w:rsidRPr="002C7E40" w:rsidRDefault="00431DC4" w:rsidP="00B4269E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3" w:type="dxa"/>
          </w:tcPr>
          <w:p w14:paraId="55CD7B1E" w14:textId="77777777" w:rsidR="00431DC4" w:rsidRPr="002C7E40" w:rsidRDefault="00431DC4" w:rsidP="00B4269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69" w:type="dxa"/>
          </w:tcPr>
          <w:p w14:paraId="46F911ED" w14:textId="77777777" w:rsidR="00431DC4" w:rsidRPr="002C7E40" w:rsidRDefault="00431DC4" w:rsidP="004F1FF6">
            <w:pPr>
              <w:pStyle w:val="acctfourfigures"/>
              <w:tabs>
                <w:tab w:val="clear" w:pos="765"/>
              </w:tabs>
              <w:spacing w:line="240" w:lineRule="auto"/>
              <w:ind w:left="-226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C319DBE" w14:textId="77777777" w:rsidR="00431DC4" w:rsidRPr="002C7E40" w:rsidRDefault="00431DC4" w:rsidP="00B4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D6A65" w14:textId="77777777" w:rsidR="00431DC4" w:rsidRPr="002C7E40" w:rsidRDefault="00431DC4" w:rsidP="006E79C7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5D18" w:rsidRPr="002C7E40" w14:paraId="2F65128B" w14:textId="77777777" w:rsidTr="004F1FF6">
        <w:trPr>
          <w:trHeight w:val="407"/>
        </w:trPr>
        <w:tc>
          <w:tcPr>
            <w:tcW w:w="4500" w:type="dxa"/>
          </w:tcPr>
          <w:p w14:paraId="5753152E" w14:textId="35922431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48" w:type="dxa"/>
          </w:tcPr>
          <w:p w14:paraId="29607641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A56EB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09950075" w14:textId="68495BE3" w:rsidR="005E5D18" w:rsidRPr="002C7E40" w:rsidRDefault="000630E3" w:rsidP="005E5D1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5E4329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53" w:type="dxa"/>
          </w:tcPr>
          <w:p w14:paraId="343F2EC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14:paraId="76F2F49D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9F273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F5BE4" w14:textId="45C1DE1F" w:rsidR="005E5D18" w:rsidRPr="002C7E40" w:rsidRDefault="005E5D18" w:rsidP="005E5D18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5D18" w:rsidRPr="002C7E40" w14:paraId="6B2ACC3E" w14:textId="77777777" w:rsidTr="004F1FF6">
        <w:trPr>
          <w:trHeight w:val="407"/>
        </w:trPr>
        <w:tc>
          <w:tcPr>
            <w:tcW w:w="4500" w:type="dxa"/>
          </w:tcPr>
          <w:p w14:paraId="53853AB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48" w:type="dxa"/>
          </w:tcPr>
          <w:p w14:paraId="392B08C7" w14:textId="46997DEB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3E0156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3" w:type="dxa"/>
          </w:tcPr>
          <w:p w14:paraId="42FC82E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368BC4" w14:textId="5F591551" w:rsidR="005E5D18" w:rsidRPr="002C7E40" w:rsidRDefault="000630E3" w:rsidP="005E5D1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5E4329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53" w:type="dxa"/>
          </w:tcPr>
          <w:p w14:paraId="039CD2B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14:paraId="324CA1B4" w14:textId="230DC213" w:rsidR="005E5D18" w:rsidRPr="002C7E40" w:rsidRDefault="000630E3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0E44D7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C5DE5" w14:textId="54B8CB16" w:rsidR="005E5D18" w:rsidRPr="002C7E40" w:rsidRDefault="005E5D18" w:rsidP="005E5D18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5D18" w:rsidRPr="002C7E40" w14:paraId="378088CE" w14:textId="77777777" w:rsidTr="004F1FF6">
        <w:tc>
          <w:tcPr>
            <w:tcW w:w="4500" w:type="dxa"/>
          </w:tcPr>
          <w:p w14:paraId="63EA4D4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</w:tcPr>
          <w:p w14:paraId="2EA26B4A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27FAC3F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</w:tcPr>
          <w:p w14:paraId="5A3C722F" w14:textId="76AC970B" w:rsidR="005E5D18" w:rsidRPr="002C7E40" w:rsidRDefault="000630E3" w:rsidP="00654AD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53" w:type="dxa"/>
          </w:tcPr>
          <w:p w14:paraId="5BF5494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14:paraId="6C09A260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73EC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1171D" w14:textId="2344D950" w:rsidR="005E5D18" w:rsidRPr="002C7E40" w:rsidRDefault="000630E3" w:rsidP="005E5D18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5E5D18" w:rsidRPr="002C7E40" w14:paraId="0EE0F3C2" w14:textId="77777777" w:rsidTr="004F1FF6">
        <w:tc>
          <w:tcPr>
            <w:tcW w:w="4500" w:type="dxa"/>
          </w:tcPr>
          <w:p w14:paraId="590D156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48" w:type="dxa"/>
          </w:tcPr>
          <w:p w14:paraId="65FC31EB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1713E21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</w:tcPr>
          <w:p w14:paraId="70D60890" w14:textId="003E55BD" w:rsidR="005E5D18" w:rsidRPr="002C7E40" w:rsidRDefault="003E0156" w:rsidP="005E5D1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</w:tcPr>
          <w:p w14:paraId="5E1365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14:paraId="292D0D46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6311D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05606" w14:textId="1A0025EF" w:rsidR="005E5D18" w:rsidRPr="002C7E40" w:rsidRDefault="005E5D18" w:rsidP="005E5D18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5D18" w:rsidRPr="002C7E40" w14:paraId="283B3EFD" w14:textId="77777777" w:rsidTr="004F1FF6">
        <w:tc>
          <w:tcPr>
            <w:tcW w:w="4500" w:type="dxa"/>
          </w:tcPr>
          <w:p w14:paraId="43AA941E" w14:textId="510161D0" w:rsidR="005E5D18" w:rsidRPr="002C7E40" w:rsidRDefault="00E41B96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5E5D18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848" w:type="dxa"/>
          </w:tcPr>
          <w:p w14:paraId="0201238F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00BDE49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9" w:type="dxa"/>
          </w:tcPr>
          <w:p w14:paraId="0FF64A53" w14:textId="0DB8800D" w:rsidR="005E5D18" w:rsidRPr="002C7E40" w:rsidRDefault="000630E3" w:rsidP="00AF35B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C5620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53" w:type="dxa"/>
          </w:tcPr>
          <w:p w14:paraId="768E0CB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14:paraId="428B9D63" w14:textId="77777777" w:rsidR="005E5D18" w:rsidRPr="002C7E40" w:rsidRDefault="005E5D18" w:rsidP="005E5D18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21AC3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89E3D" w14:textId="77A653CE" w:rsidR="005E5D18" w:rsidRPr="002C7E40" w:rsidRDefault="005E5D18" w:rsidP="005E5D1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5D18" w:rsidRPr="002C7E40" w14:paraId="59628F85" w14:textId="77777777" w:rsidTr="004F1FF6">
        <w:tc>
          <w:tcPr>
            <w:tcW w:w="4500" w:type="dxa"/>
          </w:tcPr>
          <w:p w14:paraId="5669A1F2" w14:textId="77777777" w:rsidR="005E5D18" w:rsidRPr="002C7E40" w:rsidRDefault="005E5D18" w:rsidP="005E5D18">
            <w:pPr>
              <w:tabs>
                <w:tab w:val="clear" w:pos="227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2D76B4AE" w14:textId="47A7D46A" w:rsidR="005E5D18" w:rsidRPr="002C7E40" w:rsidRDefault="000630E3" w:rsidP="00B06B31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B06B31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3" w:type="dxa"/>
          </w:tcPr>
          <w:p w14:paraId="3DFE430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E5EA994" w14:textId="2471D6B2" w:rsidR="005E5D18" w:rsidRPr="002C7E40" w:rsidRDefault="000630E3" w:rsidP="005E5D1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B06B31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53" w:type="dxa"/>
          </w:tcPr>
          <w:p w14:paraId="709C6F8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3C6F62F0" w14:textId="352195D7" w:rsidR="005E5D18" w:rsidRPr="002C7E40" w:rsidRDefault="000630E3" w:rsidP="005E5D18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33636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788A69" w14:textId="0C23E5E2" w:rsidR="005E5D18" w:rsidRPr="002C7E40" w:rsidRDefault="005E5D18" w:rsidP="005E5D18">
            <w:pPr>
              <w:pStyle w:val="acctfourfigures"/>
              <w:tabs>
                <w:tab w:val="clear" w:pos="765"/>
                <w:tab w:val="decimal" w:pos="151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528D60E" w14:textId="77777777" w:rsidR="00086FA9" w:rsidRPr="002C7E40" w:rsidRDefault="00086FA9" w:rsidP="00B4269E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  <w:r w:rsidRPr="002C7E40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ab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8"/>
        <w:gridCol w:w="952"/>
        <w:gridCol w:w="266"/>
        <w:gridCol w:w="966"/>
        <w:gridCol w:w="265"/>
        <w:gridCol w:w="1137"/>
        <w:gridCol w:w="276"/>
        <w:gridCol w:w="1080"/>
      </w:tblGrid>
      <w:tr w:rsidR="00F3752B" w:rsidRPr="002C7E40" w14:paraId="639412BB" w14:textId="77777777" w:rsidTr="004F1FF6">
        <w:tc>
          <w:tcPr>
            <w:tcW w:w="5546" w:type="dxa"/>
            <w:gridSpan w:val="3"/>
          </w:tcPr>
          <w:p w14:paraId="7AA8B0C6" w14:textId="4C9DE4C0" w:rsidR="00F3752B" w:rsidRPr="002C7E40" w:rsidRDefault="00F3752B" w:rsidP="004F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ภาษีเงินได้รอการตัดบัญชี 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6" w:type="dxa"/>
          </w:tcPr>
          <w:p w14:paraId="34928607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742C9C2C" w14:textId="77777777" w:rsidR="00F3752B" w:rsidRPr="002C7E40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6E7037D2" w14:textId="13A4EE20" w:rsidR="00F3752B" w:rsidRPr="002C7E40" w:rsidRDefault="000630E3" w:rsidP="00F3752B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6" w:type="dxa"/>
          </w:tcPr>
          <w:p w14:paraId="621A6C99" w14:textId="77777777" w:rsidR="00F3752B" w:rsidRPr="002C7E40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C5066B" w14:textId="7C830E99" w:rsidR="00F3752B" w:rsidRPr="002C7E40" w:rsidRDefault="000630E3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3752B" w:rsidRPr="002C7E40" w14:paraId="209DDC47" w14:textId="77777777" w:rsidTr="004F1FF6">
        <w:tc>
          <w:tcPr>
            <w:tcW w:w="4328" w:type="dxa"/>
          </w:tcPr>
          <w:p w14:paraId="6DF8CAAA" w14:textId="77777777" w:rsidR="00F3752B" w:rsidRPr="002C7E40" w:rsidRDefault="00F3752B" w:rsidP="00F3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</w:tcPr>
          <w:p w14:paraId="7C83CB2C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7165B15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6" w:type="dxa"/>
          </w:tcPr>
          <w:p w14:paraId="5FB11775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27DDD3C0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93" w:type="dxa"/>
            <w:gridSpan w:val="3"/>
          </w:tcPr>
          <w:p w14:paraId="041123FA" w14:textId="77777777" w:rsidR="00F3752B" w:rsidRPr="002C7E40" w:rsidRDefault="00F3752B" w:rsidP="00F3752B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5D18" w:rsidRPr="002C7E40" w14:paraId="7B4AAD2C" w14:textId="77777777" w:rsidTr="004F1FF6">
        <w:tc>
          <w:tcPr>
            <w:tcW w:w="4328" w:type="dxa"/>
          </w:tcPr>
          <w:p w14:paraId="63185AF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52" w:type="dxa"/>
          </w:tcPr>
          <w:p w14:paraId="3865D6DF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5F1048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7A467405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7BDDD5A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14:paraId="08597E66" w14:textId="462AEE45" w:rsidR="005E5D18" w:rsidRPr="002C7E40" w:rsidRDefault="000630E3" w:rsidP="005E5D1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  <w:r w:rsidR="00182E4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76" w:type="dxa"/>
          </w:tcPr>
          <w:p w14:paraId="6C52BAB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2BA87" w14:textId="26B81734" w:rsidR="005E5D18" w:rsidRPr="002C7E40" w:rsidRDefault="000630E3" w:rsidP="005E5D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  <w:tr w:rsidR="005E5D18" w:rsidRPr="002C7E40" w14:paraId="313132F7" w14:textId="77777777" w:rsidTr="004F1FF6">
        <w:tc>
          <w:tcPr>
            <w:tcW w:w="4328" w:type="dxa"/>
          </w:tcPr>
          <w:p w14:paraId="7AE272E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52" w:type="dxa"/>
          </w:tcPr>
          <w:p w14:paraId="5C5F2D49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4A591ED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5801D9DA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5A0F6AA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C7C003C" w14:textId="1B38C3BE" w:rsidR="005E5D18" w:rsidRPr="002C7E40" w:rsidRDefault="00A834A9" w:rsidP="005E5D1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82E48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</w:tcPr>
          <w:p w14:paraId="5C21B6A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992CB" w14:textId="3BE5E728" w:rsidR="005E5D18" w:rsidRPr="002C7E40" w:rsidRDefault="005E5D18" w:rsidP="005E5D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5D18" w:rsidRPr="002C7E40" w14:paraId="7A6A234F" w14:textId="77777777" w:rsidTr="004F1FF6">
        <w:tc>
          <w:tcPr>
            <w:tcW w:w="4328" w:type="dxa"/>
          </w:tcPr>
          <w:p w14:paraId="477CF09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52" w:type="dxa"/>
          </w:tcPr>
          <w:p w14:paraId="1F25C56B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7134C1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0A5A4335" w14:textId="77777777" w:rsidR="005E5D18" w:rsidRPr="002C7E40" w:rsidRDefault="005E5D18" w:rsidP="005E5D1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43D0F49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244F2E4" w14:textId="5A4D555C" w:rsidR="005E5D18" w:rsidRPr="002C7E40" w:rsidRDefault="000630E3" w:rsidP="005E5D1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</w:t>
            </w:r>
            <w:r w:rsidR="00182E4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6" w:type="dxa"/>
          </w:tcPr>
          <w:p w14:paraId="6A26F61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BB7AFD" w14:textId="40BF1D7E" w:rsidR="005E5D18" w:rsidRPr="002C7E40" w:rsidRDefault="000630E3" w:rsidP="005E5D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</w:p>
        </w:tc>
      </w:tr>
    </w:tbl>
    <w:p w14:paraId="54D98103" w14:textId="434A4BB8" w:rsidR="001F5999" w:rsidRPr="002C7E40" w:rsidRDefault="001F599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EAE0B1" w14:textId="5A5B764F" w:rsidR="002A214C" w:rsidRPr="002C7E40" w:rsidRDefault="002A214C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2C7E40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</w:rPr>
        <w:br/>
      </w:r>
      <w:r w:rsidR="000630E3" w:rsidRPr="000630E3">
        <w:rPr>
          <w:rFonts w:ascii="Angsana New" w:hAnsi="Angsana New"/>
          <w:sz w:val="30"/>
          <w:szCs w:val="30"/>
        </w:rPr>
        <w:t>31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630E3" w:rsidRPr="000630E3">
        <w:rPr>
          <w:rFonts w:ascii="Angsana New" w:hAnsi="Angsana New"/>
          <w:sz w:val="30"/>
          <w:szCs w:val="30"/>
        </w:rPr>
        <w:t>2568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0E3" w:rsidRPr="000630E3">
        <w:rPr>
          <w:rFonts w:ascii="Angsana New" w:hAnsi="Angsana New"/>
          <w:sz w:val="30"/>
          <w:szCs w:val="30"/>
        </w:rPr>
        <w:t>2567</w:t>
      </w:r>
      <w:r w:rsidRPr="002C7E40">
        <w:rPr>
          <w:rFonts w:ascii="Angsana New" w:hAnsi="Angsana New"/>
          <w:sz w:val="30"/>
          <w:szCs w:val="30"/>
        </w:rPr>
        <w:t xml:space="preserve"> </w:t>
      </w:r>
      <w:r w:rsidRPr="002C7E40">
        <w:rPr>
          <w:rFonts w:ascii="Angsana New" w:hAnsi="Angsana New"/>
          <w:sz w:val="30"/>
          <w:szCs w:val="30"/>
          <w:cs/>
        </w:rPr>
        <w:t>มีดังนี้</w:t>
      </w:r>
    </w:p>
    <w:p w14:paraId="446952CF" w14:textId="77777777" w:rsidR="00F61738" w:rsidRPr="002C7E40" w:rsidRDefault="00F61738" w:rsidP="002A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F61738" w:rsidRPr="002C7E40" w14:paraId="703F1389" w14:textId="77777777" w:rsidTr="00D75122">
        <w:trPr>
          <w:cantSplit/>
          <w:tblHeader/>
        </w:trPr>
        <w:tc>
          <w:tcPr>
            <w:tcW w:w="3600" w:type="dxa"/>
          </w:tcPr>
          <w:p w14:paraId="69921F1E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5C0BF55" w14:textId="77777777" w:rsidR="00F61738" w:rsidRPr="002C7E40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D5E6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B2D756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63FBBE9B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CC1B45" w14:textId="77777777" w:rsidR="00F61738" w:rsidRPr="002C7E40" w:rsidRDefault="00F61738" w:rsidP="00D7512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738" w:rsidRPr="002C7E40" w14:paraId="1FE2610E" w14:textId="77777777" w:rsidTr="00D75122">
        <w:trPr>
          <w:cantSplit/>
          <w:tblHeader/>
        </w:trPr>
        <w:tc>
          <w:tcPr>
            <w:tcW w:w="3600" w:type="dxa"/>
          </w:tcPr>
          <w:p w14:paraId="4C622162" w14:textId="6DFE9A8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79041" w14:textId="77777777" w:rsidR="00F61738" w:rsidRPr="00077464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539E26" w14:textId="198B9FB0" w:rsidR="00F61738" w:rsidRPr="00077464" w:rsidRDefault="000630E3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="00F61738" w:rsidRPr="0007746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="00F61738" w:rsidRPr="0007746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มกราคม</w:t>
            </w:r>
          </w:p>
          <w:p w14:paraId="1655FDC9" w14:textId="22D02BA6" w:rsidR="00652619" w:rsidRPr="00077464" w:rsidRDefault="000630E3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F5B858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8CBC8E" w14:textId="77777777" w:rsidR="00853876" w:rsidRDefault="00853876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E0E3E" w14:textId="3F5C2F3B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65272E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7BB18" w14:textId="77777777" w:rsidR="00853876" w:rsidRDefault="00853876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CF491" w14:textId="082A706D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5F24E2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416D382" w14:textId="77777777" w:rsidR="00F61738" w:rsidRPr="00077464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07746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A36514" w14:textId="427DA4FF" w:rsidR="00F61738" w:rsidRPr="00077464" w:rsidRDefault="000630E3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sz w:val="30"/>
                <w:szCs w:val="30"/>
              </w:rPr>
              <w:t>31</w:t>
            </w:r>
            <w:r w:rsidR="00F61738" w:rsidRPr="0007746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="00F61738" w:rsidRPr="0007746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5ABD0129" w14:textId="25A60D67" w:rsidR="00652619" w:rsidRPr="002C7E40" w:rsidRDefault="000630E3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sz w:val="30"/>
                <w:szCs w:val="30"/>
              </w:rPr>
              <w:t>2568</w:t>
            </w:r>
          </w:p>
        </w:tc>
      </w:tr>
      <w:tr w:rsidR="00F61738" w:rsidRPr="002C7E40" w14:paraId="236224AC" w14:textId="77777777" w:rsidTr="00D75122">
        <w:trPr>
          <w:cantSplit/>
          <w:tblHeader/>
        </w:trPr>
        <w:tc>
          <w:tcPr>
            <w:tcW w:w="3600" w:type="dxa"/>
          </w:tcPr>
          <w:p w14:paraId="4AB223C9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F13BDB9" w14:textId="77777777" w:rsidR="00F61738" w:rsidRPr="002C7E40" w:rsidRDefault="00F61738" w:rsidP="00D7512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38" w:rsidRPr="002C7E40" w14:paraId="18AEB7A0" w14:textId="77777777" w:rsidTr="00D75122">
        <w:trPr>
          <w:cantSplit/>
        </w:trPr>
        <w:tc>
          <w:tcPr>
            <w:tcW w:w="3600" w:type="dxa"/>
          </w:tcPr>
          <w:p w14:paraId="1D29AD5F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2ECD14D" w14:textId="77777777" w:rsidR="00F61738" w:rsidRPr="002C7E40" w:rsidRDefault="00F61738" w:rsidP="00D75122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26753A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C0E63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0970D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F9235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5D8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DB08A1A" w14:textId="77777777" w:rsidR="00F61738" w:rsidRPr="002C7E40" w:rsidRDefault="00F61738" w:rsidP="00D7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686AD144" w14:textId="77777777" w:rsidTr="00D75122">
        <w:trPr>
          <w:cantSplit/>
        </w:trPr>
        <w:tc>
          <w:tcPr>
            <w:tcW w:w="3600" w:type="dxa"/>
          </w:tcPr>
          <w:p w14:paraId="01C7471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54FF58FB" w14:textId="7E2172B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305794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AF023" w14:textId="09BADB3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5000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12AB49E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EFEEE" w14:textId="2748D3F0" w:rsidR="005E5D18" w:rsidRPr="002C7E40" w:rsidRDefault="00791CCF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C6CC67" w14:textId="03F615DA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9C3A06" w14:textId="7E259CC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375F5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5E5D18" w:rsidRPr="002C7E40" w14:paraId="57609C1A" w14:textId="77777777" w:rsidTr="00D75122">
        <w:trPr>
          <w:cantSplit/>
        </w:trPr>
        <w:tc>
          <w:tcPr>
            <w:tcW w:w="3600" w:type="dxa"/>
          </w:tcPr>
          <w:p w14:paraId="64EB1CC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2ABC00E5" w14:textId="6F4D6A8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097B1BA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5E17" w14:textId="72226BD4" w:rsidR="005E5D18" w:rsidRPr="002C7E40" w:rsidRDefault="00F50007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E3729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AF1930" w14:textId="2FF7715C" w:rsidR="005E5D18" w:rsidRPr="002C7E40" w:rsidRDefault="00791CCF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631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8917BD" w14:textId="17AC972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17DB6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5E5D18" w:rsidRPr="002C7E40" w14:paraId="205124EA" w14:textId="77777777" w:rsidTr="00D75122">
        <w:trPr>
          <w:cantSplit/>
        </w:trPr>
        <w:tc>
          <w:tcPr>
            <w:tcW w:w="3600" w:type="dxa"/>
          </w:tcPr>
          <w:p w14:paraId="4B0E72F1" w14:textId="416B5BCE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051879C" w14:textId="36461B19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</w:rPr>
              <w:tab/>
            </w: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1F2702F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C304E" w14:textId="768B38E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2E6608D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784C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EC8AD" w14:textId="4D92F680" w:rsidR="00F50007" w:rsidRPr="002C7E40" w:rsidRDefault="00F50007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1545C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7D251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2AE39" w14:textId="380529B1" w:rsidR="00791CCF" w:rsidRPr="002C7E40" w:rsidRDefault="00791CCF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28CC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BA4728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ED654" w14:textId="7604B638" w:rsidR="00917DB6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5E5D18" w:rsidRPr="002C7E40" w14:paraId="08425B36" w14:textId="77777777" w:rsidTr="00D75122">
        <w:trPr>
          <w:cantSplit/>
        </w:trPr>
        <w:tc>
          <w:tcPr>
            <w:tcW w:w="3600" w:type="dxa"/>
          </w:tcPr>
          <w:p w14:paraId="6401FB0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B08031A" w14:textId="3C17193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3D6BC1D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7C37F" w14:textId="27E8550C" w:rsidR="005E5D18" w:rsidRPr="002C7E40" w:rsidRDefault="00F50007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13C50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7AEBAC" w14:textId="391D3D93" w:rsidR="005E5D18" w:rsidRPr="002C7E40" w:rsidRDefault="00791CCF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FF38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51F9920" w14:textId="64F1C13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5E5D18" w:rsidRPr="002C7E40" w14:paraId="17BC6FD4" w14:textId="77777777" w:rsidTr="004F1FF6">
        <w:trPr>
          <w:cantSplit/>
        </w:trPr>
        <w:tc>
          <w:tcPr>
            <w:tcW w:w="3600" w:type="dxa"/>
          </w:tcPr>
          <w:p w14:paraId="74B1E06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66FA118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</w:rPr>
              <w:tab/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5A38346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14ED9" w14:textId="30CC312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0C9A831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E148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D904D" w14:textId="04065817" w:rsidR="00F50007" w:rsidRPr="002C7E40" w:rsidRDefault="008B313A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C5BCB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EFA33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043EA" w14:textId="315410D3" w:rsidR="00791CCF" w:rsidRPr="002C7E40" w:rsidRDefault="00791CCF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FA5A9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62C1A5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9AF52D" w14:textId="4AB89CB9" w:rsidR="00303367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5E5D18" w:rsidRPr="002C7E40" w14:paraId="1748BAC4" w14:textId="77777777" w:rsidTr="00D75122">
        <w:trPr>
          <w:cantSplit/>
        </w:trPr>
        <w:tc>
          <w:tcPr>
            <w:tcW w:w="3600" w:type="dxa"/>
          </w:tcPr>
          <w:p w14:paraId="331ADF8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28FCEFEB" w14:textId="576F100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0A8CC99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B33" w14:textId="0F5D25C5" w:rsidR="005E5D18" w:rsidRPr="002C7E40" w:rsidRDefault="008B313A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4C21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6A8AD" w14:textId="1EA9CFE0" w:rsidR="005E5D18" w:rsidRPr="002C7E40" w:rsidRDefault="00BB3565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1B0C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6481B37" w14:textId="58B543C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5E5D18" w:rsidRPr="002C7E40" w14:paraId="1AB8219E" w14:textId="77777777" w:rsidTr="00D75122">
        <w:trPr>
          <w:cantSplit/>
        </w:trPr>
        <w:tc>
          <w:tcPr>
            <w:tcW w:w="3600" w:type="dxa"/>
          </w:tcPr>
          <w:p w14:paraId="5C31A40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21A6194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B967A" w14:textId="2BC74B4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188912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EDFC4" w14:textId="77777777" w:rsidR="008B313A" w:rsidRPr="002C7E40" w:rsidRDefault="008B313A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CD7EF" w14:textId="7592D04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313A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6524BBD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01B7EC" w14:textId="77777777" w:rsidR="005E5D18" w:rsidRPr="002C7E40" w:rsidRDefault="005E5D18" w:rsidP="00EB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011AC" w14:textId="43024A89" w:rsidR="00791CCF" w:rsidRPr="002C7E40" w:rsidRDefault="00791CCF" w:rsidP="00EB4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D62DD5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FD7F7D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78EA4" w14:textId="6CD977B2" w:rsidR="00303367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5E5D18" w:rsidRPr="002C7E40" w14:paraId="6AFAB4AC" w14:textId="77777777" w:rsidTr="00D75122">
        <w:trPr>
          <w:cantSplit/>
        </w:trPr>
        <w:tc>
          <w:tcPr>
            <w:tcW w:w="3600" w:type="dxa"/>
          </w:tcPr>
          <w:p w14:paraId="615C5A26" w14:textId="5489A1D8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2EFB54D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3CC8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9FE8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676C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26B1B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818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E875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545984CE" w14:textId="77777777" w:rsidTr="00D75122">
        <w:trPr>
          <w:cantSplit/>
        </w:trPr>
        <w:tc>
          <w:tcPr>
            <w:tcW w:w="3600" w:type="dxa"/>
          </w:tcPr>
          <w:p w14:paraId="55A41488" w14:textId="3F12B42F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</w:tcPr>
          <w:p w14:paraId="12B488D7" w14:textId="1CE40EA9" w:rsidR="005E5D18" w:rsidRPr="002C7E40" w:rsidRDefault="000630E3" w:rsidP="0022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32F25502" w14:textId="77777777" w:rsidR="005E5D18" w:rsidRPr="002C7E40" w:rsidRDefault="005E5D18" w:rsidP="0022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B3EA59" w14:textId="47058A3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240D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323209C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AE395D" w14:textId="73987A8C" w:rsidR="005E5D18" w:rsidRPr="002C7E40" w:rsidRDefault="00BB3565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B7A5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0F1B92C" w14:textId="4009B86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5E5D18" w:rsidRPr="002C7E40" w14:paraId="2BB4194A" w14:textId="77777777" w:rsidTr="00D75122">
        <w:trPr>
          <w:cantSplit/>
        </w:trPr>
        <w:tc>
          <w:tcPr>
            <w:tcW w:w="3600" w:type="dxa"/>
          </w:tcPr>
          <w:p w14:paraId="24EE5D9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6788AC90" w14:textId="06A5E9E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0150FA3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AD02B" w14:textId="70C7E9DC" w:rsidR="005E5D18" w:rsidRPr="002C7E40" w:rsidRDefault="002240D2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0B51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05D42" w14:textId="3BA23336" w:rsidR="005E5D18" w:rsidRPr="002C7E40" w:rsidRDefault="00BB3565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66E9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36E5B5F" w14:textId="21F9A7C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3367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5E5D18" w:rsidRPr="002C7E40" w14:paraId="5ECAAC0F" w14:textId="77777777" w:rsidTr="00D75122">
        <w:trPr>
          <w:cantSplit/>
        </w:trPr>
        <w:tc>
          <w:tcPr>
            <w:tcW w:w="3600" w:type="dxa"/>
          </w:tcPr>
          <w:p w14:paraId="373AF43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6BA24" w14:textId="1EEDCA2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5C0FD5B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690D7" w14:textId="78E8E4C3" w:rsidR="005E5D18" w:rsidRPr="002C7E40" w:rsidRDefault="002240D2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F6D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F5F0E" w14:textId="448BCD77" w:rsidR="005E5D18" w:rsidRPr="002C7E40" w:rsidRDefault="00BB3565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AE935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5883F3" w14:textId="44B8604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="003F4E76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</w:tr>
      <w:tr w:rsidR="005E5D18" w:rsidRPr="002C7E40" w14:paraId="3011554A" w14:textId="77777777" w:rsidTr="00D75122">
        <w:trPr>
          <w:cantSplit/>
        </w:trPr>
        <w:tc>
          <w:tcPr>
            <w:tcW w:w="3600" w:type="dxa"/>
          </w:tcPr>
          <w:p w14:paraId="2037B0C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6087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01B0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95B7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6DD7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FAF40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0633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F9A5DE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62E1838D" w14:textId="77777777" w:rsidTr="00D75122">
        <w:trPr>
          <w:cantSplit/>
        </w:trPr>
        <w:tc>
          <w:tcPr>
            <w:tcW w:w="3600" w:type="dxa"/>
          </w:tcPr>
          <w:p w14:paraId="2401C0B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24AF53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EE6F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EBE5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8BCB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AC794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610A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9A9D1C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5A98A271" w14:textId="77777777" w:rsidTr="004F1FF6">
        <w:trPr>
          <w:cantSplit/>
        </w:trPr>
        <w:tc>
          <w:tcPr>
            <w:tcW w:w="3600" w:type="dxa"/>
          </w:tcPr>
          <w:p w14:paraId="4CE8C67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132DE9" w14:textId="03882A7A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D4F33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3B8A8" w14:textId="307A19B7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4FF4E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2FCBC" w14:textId="55BE111B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56A8B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925375" w14:textId="1CA47F51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1A480381" w14:textId="77777777" w:rsidTr="00D75122">
        <w:trPr>
          <w:cantSplit/>
        </w:trPr>
        <w:tc>
          <w:tcPr>
            <w:tcW w:w="3600" w:type="dxa"/>
          </w:tcPr>
          <w:p w14:paraId="2C9CBB7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D0AC16" w14:textId="19276693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66720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4C90" w14:textId="0FF86227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52F7D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BEB66" w14:textId="08CFD6E3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82632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B2374E2" w14:textId="5481D1F7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E5D18" w:rsidRPr="002C7E40" w14:paraId="292645F3" w14:textId="77777777" w:rsidTr="00D75122">
        <w:trPr>
          <w:cantSplit/>
        </w:trPr>
        <w:tc>
          <w:tcPr>
            <w:tcW w:w="3600" w:type="dxa"/>
          </w:tcPr>
          <w:p w14:paraId="57BB3A0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AD703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7A44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25587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0651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2E7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DFEE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747D0E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5D18" w:rsidRPr="002C7E40" w14:paraId="75C240FD" w14:textId="77777777" w:rsidTr="00D75122">
        <w:trPr>
          <w:cantSplit/>
        </w:trPr>
        <w:tc>
          <w:tcPr>
            <w:tcW w:w="3600" w:type="dxa"/>
          </w:tcPr>
          <w:p w14:paraId="3C5643C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742F72" w14:textId="01207F6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084CFAB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9F65A" w14:textId="2F2A57D4" w:rsidR="005E5D18" w:rsidRPr="002C7E40" w:rsidRDefault="002F1119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  <w:r w:rsidR="00DD4BF3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AC87F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E86A64" w14:textId="678BD2E7" w:rsidR="005E5D18" w:rsidRPr="002C7E40" w:rsidRDefault="00DD4BF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46547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132461A2" w14:textId="064A720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  <w:r w:rsidR="00DD4BF3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57744794" w14:textId="28B56847" w:rsidR="002A214C" w:rsidRPr="002C7E40" w:rsidRDefault="002A214C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440"/>
        <w:gridCol w:w="236"/>
        <w:gridCol w:w="1357"/>
      </w:tblGrid>
      <w:tr w:rsidR="00C945E8" w:rsidRPr="002C7E40" w14:paraId="18DF8922" w14:textId="77777777">
        <w:trPr>
          <w:cantSplit/>
          <w:tblHeader/>
        </w:trPr>
        <w:tc>
          <w:tcPr>
            <w:tcW w:w="3600" w:type="dxa"/>
          </w:tcPr>
          <w:p w14:paraId="26025259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21DE770" w14:textId="77777777" w:rsidR="00C945E8" w:rsidRPr="002C7E40" w:rsidRDefault="00C945E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49BFE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3210CC2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บันทึกเป็น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รายจ่าย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</w:rPr>
              <w:t>/</w:t>
            </w:r>
            <w:r w:rsidRPr="002C7E4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5F32BC5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CE2EE5F" w14:textId="77777777" w:rsidR="00C945E8" w:rsidRPr="002C7E40" w:rsidRDefault="00C945E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45E8" w:rsidRPr="002C7E40" w14:paraId="13468CA3" w14:textId="77777777">
        <w:trPr>
          <w:cantSplit/>
          <w:tblHeader/>
        </w:trPr>
        <w:tc>
          <w:tcPr>
            <w:tcW w:w="3600" w:type="dxa"/>
          </w:tcPr>
          <w:p w14:paraId="529C8FED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A683D" w14:textId="77777777" w:rsidR="00C945E8" w:rsidRPr="002C7E40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08DD0A3" w14:textId="7426A4FB" w:rsidR="00C945E8" w:rsidRPr="002C7E40" w:rsidRDefault="000630E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1</w:t>
            </w:r>
            <w:r w:rsidR="00C945E8"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945E8"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6B89ED4E" w14:textId="6C3D35BF" w:rsidR="00C945E8" w:rsidRPr="002C7E40" w:rsidRDefault="000630E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61BF5A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F69678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F74AF7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03C99C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15A4461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EFE2DDB" w14:textId="77777777" w:rsidR="00C945E8" w:rsidRPr="002C7E40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832049F" w14:textId="2ABC84EA" w:rsidR="00C945E8" w:rsidRPr="002C7E40" w:rsidRDefault="000630E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31</w:t>
            </w:r>
            <w:r w:rsidR="00C945E8"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945E8"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11E82E57" w14:textId="59268AFD" w:rsidR="00C945E8" w:rsidRPr="002C7E40" w:rsidRDefault="000630E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945E8" w:rsidRPr="002C7E40" w14:paraId="7B6BB826" w14:textId="77777777">
        <w:trPr>
          <w:cantSplit/>
          <w:tblHeader/>
        </w:trPr>
        <w:tc>
          <w:tcPr>
            <w:tcW w:w="3600" w:type="dxa"/>
          </w:tcPr>
          <w:p w14:paraId="148DF234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6003" w:type="dxa"/>
            <w:gridSpan w:val="7"/>
          </w:tcPr>
          <w:p w14:paraId="24917615" w14:textId="77777777" w:rsidR="00C945E8" w:rsidRPr="002C7E40" w:rsidRDefault="00C945E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5E8" w:rsidRPr="002C7E40" w14:paraId="439E6078" w14:textId="77777777">
        <w:trPr>
          <w:cantSplit/>
        </w:trPr>
        <w:tc>
          <w:tcPr>
            <w:tcW w:w="3600" w:type="dxa"/>
          </w:tcPr>
          <w:p w14:paraId="6E8496AB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F950A8A" w14:textId="77777777" w:rsidR="00C945E8" w:rsidRPr="002C7E40" w:rsidRDefault="00C945E8">
            <w:pPr>
              <w:pStyle w:val="a3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3C24A0B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F4FDB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73F73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A1624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902431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0C93FBA" w14:textId="77777777" w:rsidR="00C945E8" w:rsidRPr="002C7E40" w:rsidRDefault="00C9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187DB90F" w14:textId="77777777">
        <w:trPr>
          <w:cantSplit/>
        </w:trPr>
        <w:tc>
          <w:tcPr>
            <w:tcW w:w="3600" w:type="dxa"/>
          </w:tcPr>
          <w:p w14:paraId="2DE7A14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14:paraId="2A230340" w14:textId="178D36C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1C407BA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4817E" w14:textId="4BDAE9C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2378B81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ADA76" w14:textId="557BBBB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BE31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BA3DDB8" w14:textId="6405CBD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5E5D18" w:rsidRPr="002C7E40" w14:paraId="1F8120A2" w14:textId="77777777">
        <w:trPr>
          <w:cantSplit/>
        </w:trPr>
        <w:tc>
          <w:tcPr>
            <w:tcW w:w="3600" w:type="dxa"/>
          </w:tcPr>
          <w:p w14:paraId="2A31266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3A9C035B" w14:textId="6EB97F0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0E3999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4E72C" w14:textId="53D451A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156EC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48BD4A" w14:textId="232D1DAF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927B4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9911FE4" w14:textId="3BBCC61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  <w:tr w:rsidR="005E5D18" w:rsidRPr="002C7E40" w14:paraId="30C478C3" w14:textId="77777777">
        <w:trPr>
          <w:cantSplit/>
        </w:trPr>
        <w:tc>
          <w:tcPr>
            <w:tcW w:w="3600" w:type="dxa"/>
          </w:tcPr>
          <w:p w14:paraId="37CDA02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686901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</w:rPr>
              <w:tab/>
            </w: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1BC4EF6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F4F0F" w14:textId="0ECCE0D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41C8B80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91DD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1E67F" w14:textId="32F0C8D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5D34724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81C75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8DCC7" w14:textId="7CC91BC9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FA71C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5A52FA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1688C" w14:textId="33810CA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5E5D18" w:rsidRPr="002C7E40" w14:paraId="2B6E3E8F" w14:textId="77777777">
        <w:trPr>
          <w:cantSplit/>
        </w:trPr>
        <w:tc>
          <w:tcPr>
            <w:tcW w:w="3600" w:type="dxa"/>
          </w:tcPr>
          <w:p w14:paraId="7C59A2B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15C4989F" w14:textId="77CB940A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321FBBF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9DE87" w14:textId="5208770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0C5A899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CD6E0" w14:textId="30997CF6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BF64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C134C99" w14:textId="30ABA57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5E5D18" w:rsidRPr="002C7E40" w14:paraId="70F2417F" w14:textId="77777777">
        <w:trPr>
          <w:cantSplit/>
        </w:trPr>
        <w:tc>
          <w:tcPr>
            <w:tcW w:w="3600" w:type="dxa"/>
          </w:tcPr>
          <w:p w14:paraId="3F62B78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ค่าเช่ารับจากสัญญาเช่าดำเนินงานค้างชำระ</w:t>
            </w:r>
          </w:p>
          <w:p w14:paraId="4927D67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</w:rPr>
              <w:tab/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50" w:type="dxa"/>
          </w:tcPr>
          <w:p w14:paraId="33521CF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60454" w14:textId="688F74E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14:paraId="7E70BA0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6CD5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C532D" w14:textId="567153A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45FA6B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84A52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6D750" w14:textId="64C1A043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7F053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B9BF9C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7BE09" w14:textId="1782CEAE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5E5D18" w:rsidRPr="002C7E40" w14:paraId="60101054" w14:textId="77777777">
        <w:trPr>
          <w:cantSplit/>
        </w:trPr>
        <w:tc>
          <w:tcPr>
            <w:tcW w:w="3600" w:type="dxa"/>
          </w:tcPr>
          <w:p w14:paraId="18C7AA5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14:paraId="3EDF63C3" w14:textId="776A2F9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1B030F9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A3FAA" w14:textId="5EB2580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E949D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31C04" w14:textId="796789EC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6ADF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41D3892" w14:textId="5504534C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5E5D18" w:rsidRPr="002C7E40" w14:paraId="3174217A" w14:textId="77777777">
        <w:trPr>
          <w:cantSplit/>
        </w:trPr>
        <w:tc>
          <w:tcPr>
            <w:tcW w:w="3600" w:type="dxa"/>
          </w:tcPr>
          <w:p w14:paraId="634F57C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580682E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DBB19" w14:textId="2F4A797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084FA4F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D169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6EDE9F" w14:textId="7A6FB83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5F3BE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2D8E3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612D56" w14:textId="67B682F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22152D8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614ED5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72DC23" w14:textId="7D2D1F37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5E5D18" w:rsidRPr="002C7E40" w14:paraId="27172384" w14:textId="77777777">
        <w:trPr>
          <w:cantSplit/>
        </w:trPr>
        <w:tc>
          <w:tcPr>
            <w:tcW w:w="3600" w:type="dxa"/>
          </w:tcPr>
          <w:p w14:paraId="0BBF0BCE" w14:textId="79A23F80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3B3481F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A363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91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E58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E9AA5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9A86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8FE192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0184CEF1" w14:textId="77777777">
        <w:trPr>
          <w:cantSplit/>
        </w:trPr>
        <w:tc>
          <w:tcPr>
            <w:tcW w:w="3600" w:type="dxa"/>
          </w:tcPr>
          <w:p w14:paraId="2ECE14FB" w14:textId="606B1453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</w:tcPr>
          <w:p w14:paraId="3307A764" w14:textId="25993214" w:rsidR="005E5D18" w:rsidRPr="002C7E40" w:rsidRDefault="005E5D18" w:rsidP="00D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D88B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3733B" w14:textId="3165843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6D487D9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06FDEC" w14:textId="32E84646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4808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A6D633B" w14:textId="4407926B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</w:tr>
      <w:tr w:rsidR="005E5D18" w:rsidRPr="002C7E40" w14:paraId="027D2D86" w14:textId="77777777">
        <w:trPr>
          <w:cantSplit/>
        </w:trPr>
        <w:tc>
          <w:tcPr>
            <w:tcW w:w="3600" w:type="dxa"/>
          </w:tcPr>
          <w:p w14:paraId="4F351B5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14:paraId="4366A029" w14:textId="514A258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531B30A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5E50F" w14:textId="7BD8618A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1565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EA95BB" w14:textId="4EAB967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7F1B5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F49EFB0" w14:textId="7817F71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5E5D18" w:rsidRPr="002C7E40" w14:paraId="6C3FD57F" w14:textId="77777777">
        <w:trPr>
          <w:cantSplit/>
        </w:trPr>
        <w:tc>
          <w:tcPr>
            <w:tcW w:w="3600" w:type="dxa"/>
          </w:tcPr>
          <w:p w14:paraId="1748277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1E4258" w14:textId="6B6CB886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11E3F31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F1EAB5" w14:textId="2354CF69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0BC61FC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BE2993" w14:textId="69D5C682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7C4DD82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16A0B49" w14:textId="3175475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</w:tr>
      <w:tr w:rsidR="005E5D18" w:rsidRPr="002C7E40" w14:paraId="30241582" w14:textId="77777777">
        <w:trPr>
          <w:cantSplit/>
        </w:trPr>
        <w:tc>
          <w:tcPr>
            <w:tcW w:w="3600" w:type="dxa"/>
          </w:tcPr>
          <w:p w14:paraId="67EE4B2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C5946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ACB3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4009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7460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60B4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3A839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3D6526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44A3F299" w14:textId="77777777">
        <w:trPr>
          <w:cantSplit/>
        </w:trPr>
        <w:tc>
          <w:tcPr>
            <w:tcW w:w="3600" w:type="dxa"/>
          </w:tcPr>
          <w:p w14:paraId="7359D8C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58DDCE6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4920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3B28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4823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35E9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11AC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67C2BA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7A89A161" w14:textId="77777777">
        <w:trPr>
          <w:cantSplit/>
        </w:trPr>
        <w:tc>
          <w:tcPr>
            <w:tcW w:w="3600" w:type="dxa"/>
          </w:tcPr>
          <w:p w14:paraId="609EA94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14:paraId="41CFFC0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3809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8EC9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9E8A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F093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C04AF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4C086EA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67CA426A" w14:textId="77777777">
        <w:trPr>
          <w:cantSplit/>
        </w:trPr>
        <w:tc>
          <w:tcPr>
            <w:tcW w:w="3600" w:type="dxa"/>
          </w:tcPr>
          <w:p w14:paraId="0D010698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ดำเนินงานและสัญญาเช่า</w:t>
            </w:r>
            <w:r w:rsidRPr="002C7E40">
              <w:rPr>
                <w:rFonts w:asciiTheme="majorBidi" w:hAnsiTheme="majorBidi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350" w:type="dxa"/>
            <w:vAlign w:val="bottom"/>
          </w:tcPr>
          <w:p w14:paraId="7B66AE89" w14:textId="7C087524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42BC4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CAE1A" w14:textId="16FD130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E5D18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56F006E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4544F3" w14:textId="7206B953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2FC3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7B438174" w14:textId="3CC93D58" w:rsidR="005E5D18" w:rsidRPr="002C7E40" w:rsidRDefault="005E5D18" w:rsidP="00D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D18" w:rsidRPr="002C7E40" w14:paraId="5F0415EB" w14:textId="77777777">
        <w:trPr>
          <w:cantSplit/>
        </w:trPr>
        <w:tc>
          <w:tcPr>
            <w:tcW w:w="3600" w:type="dxa"/>
          </w:tcPr>
          <w:p w14:paraId="5562BF56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53367C" w14:textId="6B9A7081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5E10A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B0EBAC" w14:textId="76D49C7A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4DF0A2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57E2C" w14:textId="7E74A304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9639A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E2D6838" w14:textId="4287C795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5D18" w:rsidRPr="002C7E40" w14:paraId="57B0E342" w14:textId="77777777">
        <w:trPr>
          <w:cantSplit/>
        </w:trPr>
        <w:tc>
          <w:tcPr>
            <w:tcW w:w="3600" w:type="dxa"/>
          </w:tcPr>
          <w:p w14:paraId="3AC9AFAA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64D7AF" w14:textId="40EFA7FD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B346F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3FC4" w14:textId="071043C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5615EC3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4B62E" w14:textId="5314E550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9DCA4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3657E73" w14:textId="2211009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E5D18" w:rsidRPr="002C7E40" w14:paraId="2660908F" w14:textId="77777777">
        <w:trPr>
          <w:cantSplit/>
        </w:trPr>
        <w:tc>
          <w:tcPr>
            <w:tcW w:w="3600" w:type="dxa"/>
          </w:tcPr>
          <w:p w14:paraId="380B40E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C4D2C7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6EA5E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E9FC5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1F6D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64A4C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D436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1D01274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5D18" w:rsidRPr="002C7E40" w14:paraId="7082103B" w14:textId="77777777">
        <w:trPr>
          <w:cantSplit/>
        </w:trPr>
        <w:tc>
          <w:tcPr>
            <w:tcW w:w="3600" w:type="dxa"/>
          </w:tcPr>
          <w:p w14:paraId="61967C11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278E8" w14:textId="6899343D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7685493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5713F4" w14:textId="5D36AEF4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11A5686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A345DC" w14:textId="054F6AEF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3FBBC7D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14:paraId="21EF32F1" w14:textId="12F21DE1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</w:tr>
    </w:tbl>
    <w:p w14:paraId="0EF9283C" w14:textId="07894CAF" w:rsidR="00C945E8" w:rsidRPr="002C7E40" w:rsidRDefault="00C945E8" w:rsidP="00107725">
      <w:pPr>
        <w:rPr>
          <w:rFonts w:asciiTheme="majorBidi" w:hAnsiTheme="majorBidi"/>
          <w:sz w:val="30"/>
          <w:szCs w:val="30"/>
        </w:rPr>
      </w:pPr>
    </w:p>
    <w:p w14:paraId="517C0E56" w14:textId="40F28E87" w:rsidR="00D82187" w:rsidRPr="002C7E40" w:rsidRDefault="0000583D" w:rsidP="005E5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85"/>
        <w:jc w:val="thaiDistribute"/>
        <w:rPr>
          <w:rFonts w:asciiTheme="majorBidi" w:hAnsiTheme="majorBidi"/>
          <w:sz w:val="30"/>
          <w:szCs w:val="30"/>
          <w:cs/>
        </w:rPr>
      </w:pPr>
      <w:r w:rsidRPr="002C7E40">
        <w:rPr>
          <w:rFonts w:asciiTheme="majorBidi" w:hAnsiTheme="majorBidi"/>
          <w:sz w:val="30"/>
          <w:szCs w:val="30"/>
          <w:cs/>
        </w:rPr>
        <w:t>บริษัท</w:t>
      </w:r>
      <w:r w:rsidR="00895BD5" w:rsidRPr="002C7E40">
        <w:rPr>
          <w:rFonts w:asciiTheme="majorBidi" w:hAnsiTheme="majorBidi" w:hint="cs"/>
          <w:sz w:val="30"/>
          <w:szCs w:val="30"/>
          <w:cs/>
        </w:rPr>
        <w:t>ไม่มีรายการที่ยัง</w:t>
      </w:r>
      <w:r w:rsidRPr="002C7E40">
        <w:rPr>
          <w:rFonts w:asciiTheme="majorBidi" w:hAnsiTheme="majorBidi"/>
          <w:sz w:val="30"/>
          <w:szCs w:val="30"/>
          <w:cs/>
        </w:rPr>
        <w:t>ไม่ได้รับรู้สินทรัพย์ภาษีเงินได้รอการตัดบัญชีสำหรับขาดทุนสะสมทางภาษีในงบการเงิน ณ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0630E3" w:rsidRPr="000630E3">
        <w:rPr>
          <w:rFonts w:asciiTheme="majorBidi" w:hAnsiTheme="majorBidi"/>
          <w:sz w:val="30"/>
          <w:szCs w:val="30"/>
        </w:rPr>
        <w:t>31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/>
          <w:sz w:val="30"/>
          <w:szCs w:val="30"/>
        </w:rPr>
        <w:t>2568</w:t>
      </w:r>
      <w:r w:rsidRPr="002C7E40">
        <w:rPr>
          <w:rFonts w:asciiTheme="majorBidi" w:hAnsiTheme="majorBidi"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>(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2567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27</w:t>
      </w:r>
      <w:r w:rsidR="005E5D18" w:rsidRPr="002C7E40">
        <w:rPr>
          <w:rFonts w:asciiTheme="majorBidi" w:hAnsiTheme="majorBidi"/>
          <w:i/>
          <w:iCs/>
          <w:sz w:val="30"/>
          <w:szCs w:val="30"/>
        </w:rPr>
        <w:t>.</w:t>
      </w:r>
      <w:r w:rsidR="000630E3" w:rsidRPr="000630E3">
        <w:rPr>
          <w:rFonts w:asciiTheme="majorBidi" w:hAnsiTheme="majorBidi"/>
          <w:i/>
          <w:iCs/>
          <w:sz w:val="30"/>
          <w:szCs w:val="30"/>
        </w:rPr>
        <w:t>71</w:t>
      </w:r>
      <w:r w:rsidRPr="002C7E4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2C7E40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Pr="002C7E40">
        <w:rPr>
          <w:rFonts w:asciiTheme="majorBidi" w:hAnsiTheme="majorBidi"/>
          <w:sz w:val="30"/>
          <w:szCs w:val="30"/>
          <w:cs/>
        </w:rPr>
        <w:t xml:space="preserve"> </w:t>
      </w:r>
    </w:p>
    <w:p w14:paraId="40431CA7" w14:textId="1CBFD751" w:rsidR="00107725" w:rsidRPr="002C7E40" w:rsidRDefault="00D82187" w:rsidP="00D82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br w:type="page"/>
      </w:r>
    </w:p>
    <w:p w14:paraId="2C8E87FC" w14:textId="121A8825" w:rsidR="00431DC4" w:rsidRPr="002C7E40" w:rsidRDefault="000630E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lastRenderedPageBreak/>
        <w:t>21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กำไร</w:t>
      </w:r>
      <w:r w:rsidR="007C717A"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C717A" w:rsidRPr="002C7E40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7C717A"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431DC4" w:rsidRPr="002C7E40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ต่อหุ้น</w:t>
      </w:r>
    </w:p>
    <w:p w14:paraId="12328966" w14:textId="77777777" w:rsidR="0089251E" w:rsidRPr="002C7E40" w:rsidRDefault="0089251E" w:rsidP="00892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5767FD5" w14:textId="368026D7" w:rsidR="00FD0182" w:rsidRPr="002C7E40" w:rsidRDefault="00FD0182" w:rsidP="00FD01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t>กำไร</w:t>
      </w:r>
      <w:r w:rsidR="00AD351C" w:rsidRPr="002C7E40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2C7E40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</w:t>
      </w:r>
      <w:r w:rsidR="001F7AE7" w:rsidRPr="002C7E40">
        <w:rPr>
          <w:rFonts w:ascii="Angsana New" w:hAnsi="Angsana New"/>
          <w:sz w:val="30"/>
          <w:szCs w:val="30"/>
          <w:cs/>
        </w:rPr>
        <w:br/>
      </w:r>
      <w:r w:rsidRPr="002C7E40">
        <w:rPr>
          <w:rFonts w:ascii="Angsana New" w:hAnsi="Angsana New"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</w:p>
    <w:p w14:paraId="73039AD2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97"/>
        <w:gridCol w:w="270"/>
        <w:gridCol w:w="1192"/>
      </w:tblGrid>
      <w:tr w:rsidR="005E06B5" w:rsidRPr="002C7E40" w14:paraId="5EF9D88E" w14:textId="77777777" w:rsidTr="004F1FF6">
        <w:tc>
          <w:tcPr>
            <w:tcW w:w="6660" w:type="dxa"/>
          </w:tcPr>
          <w:p w14:paraId="6C57670B" w14:textId="652BE229" w:rsidR="005E06B5" w:rsidRPr="002C7E40" w:rsidRDefault="005E06B5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lang w:val="x-none" w:eastAsia="x-none"/>
              </w:rPr>
            </w:pPr>
          </w:p>
        </w:tc>
        <w:tc>
          <w:tcPr>
            <w:tcW w:w="1197" w:type="dxa"/>
          </w:tcPr>
          <w:p w14:paraId="7018FB77" w14:textId="62BA4E8A" w:rsidR="005E06B5" w:rsidRPr="002C7E40" w:rsidRDefault="000630E3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0" w:type="dxa"/>
          </w:tcPr>
          <w:p w14:paraId="097408C8" w14:textId="77777777" w:rsidR="005E06B5" w:rsidRPr="002C7E40" w:rsidRDefault="005E06B5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2" w:type="dxa"/>
          </w:tcPr>
          <w:p w14:paraId="4381A092" w14:textId="466D5C47" w:rsidR="005E06B5" w:rsidRPr="002C7E40" w:rsidRDefault="000630E3" w:rsidP="005E06B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431DC4" w:rsidRPr="002C7E40" w14:paraId="714393B5" w14:textId="77777777" w:rsidTr="004F1FF6">
        <w:tc>
          <w:tcPr>
            <w:tcW w:w="6660" w:type="dxa"/>
          </w:tcPr>
          <w:p w14:paraId="31F59F6C" w14:textId="77777777" w:rsidR="00431DC4" w:rsidRPr="002C7E40" w:rsidRDefault="00431DC4" w:rsidP="00B4269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14:paraId="36F1B1ED" w14:textId="77777777" w:rsidR="00431DC4" w:rsidRPr="002C7E40" w:rsidRDefault="00431DC4" w:rsidP="00B4269E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C7E4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5E5D18" w:rsidRPr="002C7E40" w14:paraId="22F86F5F" w14:textId="77777777" w:rsidTr="004F1FF6">
        <w:tc>
          <w:tcPr>
            <w:tcW w:w="6660" w:type="dxa"/>
          </w:tcPr>
          <w:p w14:paraId="39E109CD" w14:textId="45A5A8E9" w:rsidR="005E5D18" w:rsidRPr="002C7E40" w:rsidRDefault="005E5D18" w:rsidP="005E5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C7E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41DCEF" w14:textId="6E30F9B3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EC58009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39CDB07D" w14:textId="30595DE2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E5D18" w:rsidRPr="002C7E40" w14:paraId="7C260092" w14:textId="77777777" w:rsidTr="004F1FF6">
        <w:tc>
          <w:tcPr>
            <w:tcW w:w="6660" w:type="dxa"/>
          </w:tcPr>
          <w:p w14:paraId="2FD55FB0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7C4A40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65AA5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6360303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D18" w:rsidRPr="002C7E40" w14:paraId="60B1544D" w14:textId="77777777" w:rsidTr="004F1FF6">
        <w:tc>
          <w:tcPr>
            <w:tcW w:w="6660" w:type="dxa"/>
          </w:tcPr>
          <w:p w14:paraId="058DFDAA" w14:textId="452473D1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334908E6" w14:textId="739F3245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13E72FFD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728BB97" w14:textId="04984618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5E5D18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</w:tr>
      <w:tr w:rsidR="005E5D18" w:rsidRPr="002C7E40" w14:paraId="37D0111B" w14:textId="77777777" w:rsidTr="004F1FF6">
        <w:tc>
          <w:tcPr>
            <w:tcW w:w="6660" w:type="dxa"/>
          </w:tcPr>
          <w:p w14:paraId="0DFBF843" w14:textId="77777777" w:rsidR="005E5D18" w:rsidRPr="002C7E40" w:rsidRDefault="005E5D18" w:rsidP="005E5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66FDBE3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35A1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4B53C1F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5D18" w:rsidRPr="002C7E40" w14:paraId="40D64A7D" w14:textId="77777777" w:rsidTr="004F1FF6">
        <w:tc>
          <w:tcPr>
            <w:tcW w:w="6660" w:type="dxa"/>
          </w:tcPr>
          <w:p w14:paraId="442D1A37" w14:textId="690EC72C" w:rsidR="005E5D18" w:rsidRPr="002C7E40" w:rsidRDefault="005E5D18" w:rsidP="005E5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กำไร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C7E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C7E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ต่อหุ้น (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1538EEB" w14:textId="7F7300B0" w:rsidR="005E5D18" w:rsidRPr="002C7E40" w:rsidRDefault="000630E3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D9E862B" w14:textId="77777777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558DED52" w14:textId="3404F716" w:rsidR="005E5D18" w:rsidRPr="002C7E40" w:rsidRDefault="005E5D18" w:rsidP="005E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7F4863B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CE8A0E" w14:textId="1E8FC7FE" w:rsidR="00431DC4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22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3EFFDA" w14:textId="77777777" w:rsidR="0089251E" w:rsidRPr="002C7E40" w:rsidRDefault="0089251E" w:rsidP="00892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0C30985" w14:textId="77777777" w:rsidR="00F07BE2" w:rsidRPr="002C7E40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C7E40"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15511301" w14:textId="77777777" w:rsidR="00F07BE2" w:rsidRPr="002C7E40" w:rsidRDefault="00F07BE2" w:rsidP="00F07B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F07BE2" w:rsidRPr="002C7E40" w14:paraId="776C49B0" w14:textId="77777777">
        <w:trPr>
          <w:tblHeader/>
        </w:trPr>
        <w:tc>
          <w:tcPr>
            <w:tcW w:w="3042" w:type="dxa"/>
            <w:vAlign w:val="bottom"/>
          </w:tcPr>
          <w:p w14:paraId="6252BF1D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B7AACC1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4C422D32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21CCC323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766E5BD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51885D33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07BE2" w:rsidRPr="002C7E40" w14:paraId="2C243DA4" w14:textId="77777777">
        <w:trPr>
          <w:tblHeader/>
        </w:trPr>
        <w:tc>
          <w:tcPr>
            <w:tcW w:w="3042" w:type="dxa"/>
          </w:tcPr>
          <w:p w14:paraId="1053CED0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31CE5C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C6A697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6F1E2C5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8957955" w14:textId="77777777" w:rsidR="00F07BE2" w:rsidRPr="002C7E40" w:rsidRDefault="00F07B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395C7C95" w14:textId="77777777" w:rsidR="00F07BE2" w:rsidRPr="002C7E40" w:rsidRDefault="00F07B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864" w:rsidRPr="002C7E40" w14:paraId="72195356" w14:textId="77777777">
        <w:tc>
          <w:tcPr>
            <w:tcW w:w="3042" w:type="dxa"/>
            <w:hideMark/>
          </w:tcPr>
          <w:p w14:paraId="215D4CDC" w14:textId="1616AFDD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hideMark/>
          </w:tcPr>
          <w:p w14:paraId="135A48F9" w14:textId="1DBC89BD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864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09AE4304" w14:textId="543A2AA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864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7D4D99A9" w14:textId="2F600392" w:rsidR="00613864" w:rsidRPr="002C7E40" w:rsidRDefault="000630E3" w:rsidP="006138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50CE4DA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7AB44DCB" w14:textId="030D397A" w:rsidR="00613864" w:rsidRPr="002C7E40" w:rsidRDefault="000630E3" w:rsidP="006138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509F0E57" w14:textId="77777777" w:rsidR="00F07BE2" w:rsidRPr="002C7E40" w:rsidRDefault="00F07BE2" w:rsidP="00F07B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C83A60" w14:textId="74C79853" w:rsidR="00431DC4" w:rsidRPr="002C7E40" w:rsidRDefault="000630E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23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D613FB" w:rsidRPr="002C7E4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การบริหารความเสี่ยงและ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C7431B8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B9A9B" w14:textId="2D17861E" w:rsidR="00431DC4" w:rsidRPr="002C7E40" w:rsidRDefault="000630E3" w:rsidP="0054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23</w:t>
      </w:r>
      <w:r w:rsidR="00991239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991239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3F06"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6C28F7" w14:textId="77777777" w:rsidR="0012712E" w:rsidRPr="002C7E40" w:rsidRDefault="0012712E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F4AD" w14:textId="497D0EE8" w:rsidR="00A10949" w:rsidRPr="00A10949" w:rsidRDefault="00A10949" w:rsidP="00A1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A10949">
        <w:rPr>
          <w:rFonts w:asciiTheme="majorBidi" w:hAnsiTheme="majorBidi"/>
          <w:sz w:val="30"/>
          <w:szCs w:val="30"/>
          <w:cs/>
        </w:rPr>
        <w:t xml:space="preserve"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เงินให้กู้ยืมระยะสั้น เจ้าหนี้การค้าและเงินกู้ยืมระยะสั้นจากสถาบันการเงิน </w:t>
      </w:r>
      <w:r>
        <w:rPr>
          <w:rFonts w:asciiTheme="majorBidi" w:hAnsiTheme="majorBidi"/>
          <w:sz w:val="30"/>
          <w:szCs w:val="30"/>
          <w:cs/>
        </w:rPr>
        <w:br/>
      </w:r>
      <w:r w:rsidRPr="00A10949">
        <w:rPr>
          <w:rFonts w:asciiTheme="majorBidi" w:hAnsiTheme="majorBidi"/>
          <w:sz w:val="30"/>
          <w:szCs w:val="30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757E6F67" w14:textId="77777777" w:rsidR="00A10949" w:rsidRPr="00A10949" w:rsidRDefault="00A10949" w:rsidP="00A1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F26FE" w14:textId="177E5040" w:rsidR="00A10949" w:rsidRPr="002C7E40" w:rsidRDefault="00A1094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A10949">
        <w:rPr>
          <w:rFonts w:asciiTheme="majorBidi" w:hAnsiTheme="majorBidi"/>
          <w:sz w:val="30"/>
          <w:szCs w:val="30"/>
          <w:cs/>
        </w:rPr>
        <w:t>มูลค่ายุติธรรมของเงินให้กู้ยืมระยะยาวประมาณจากยอดเงินให้กู้ยืมระยะยาวตามจำนวนเงินที่แสดงในงบฐานะการเงิน หักค่าเผื่อผลขาดทุนด้านเครดิตที่คาดว่าจะเกิดขึ้น เนื่องจากวัดมูลค่าด้วยราคาทุนตัดจำหน่าย ซึ่งใกล้เคียงกับมูลค่ายุติธรรมอย่างสมเหตุสมผล</w:t>
      </w:r>
    </w:p>
    <w:p w14:paraId="075A63CA" w14:textId="77777777" w:rsidR="00A10949" w:rsidRDefault="00A1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89C416" w14:textId="5DB1C188" w:rsidR="00431DC4" w:rsidRPr="002C7E40" w:rsidRDefault="00431DC4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A10949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ที่กล่าวข้างต้นมีมูลค่ายุติธรรมและมูลค่าตามบัญชี ดังต่อไปนี้</w:t>
      </w:r>
    </w:p>
    <w:p w14:paraId="0E343A11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710"/>
        <w:gridCol w:w="180"/>
        <w:gridCol w:w="900"/>
        <w:gridCol w:w="180"/>
        <w:gridCol w:w="907"/>
        <w:gridCol w:w="180"/>
        <w:gridCol w:w="900"/>
        <w:gridCol w:w="180"/>
        <w:gridCol w:w="911"/>
      </w:tblGrid>
      <w:tr w:rsidR="00C24176" w:rsidRPr="002C7E40" w14:paraId="6BF23848" w14:textId="77777777" w:rsidTr="004F1FF6">
        <w:trPr>
          <w:trHeight w:val="363"/>
          <w:tblHeader/>
        </w:trPr>
        <w:tc>
          <w:tcPr>
            <w:tcW w:w="3330" w:type="dxa"/>
            <w:vAlign w:val="bottom"/>
          </w:tcPr>
          <w:p w14:paraId="25379CB5" w14:textId="3C3F188C" w:rsidR="00C24176" w:rsidRPr="002C7E40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839F39" w14:textId="541DA14A" w:rsidR="00C24176" w:rsidRPr="002C7E40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8034E3" w14:textId="77777777" w:rsidR="00C24176" w:rsidRPr="002C7E40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8" w:type="dxa"/>
            <w:gridSpan w:val="7"/>
            <w:tcBorders>
              <w:bottom w:val="single" w:sz="4" w:space="0" w:color="auto"/>
            </w:tcBorders>
            <w:vAlign w:val="bottom"/>
          </w:tcPr>
          <w:p w14:paraId="3F319371" w14:textId="0FC16C87" w:rsidR="00C24176" w:rsidRPr="002C7E40" w:rsidRDefault="00C24176" w:rsidP="00C241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22F4" w:rsidRPr="002C7E40" w14:paraId="376D3790" w14:textId="77777777" w:rsidTr="004F1FF6">
        <w:trPr>
          <w:trHeight w:val="363"/>
          <w:tblHeader/>
        </w:trPr>
        <w:tc>
          <w:tcPr>
            <w:tcW w:w="3330" w:type="dxa"/>
            <w:vAlign w:val="bottom"/>
          </w:tcPr>
          <w:p w14:paraId="2E7F04B1" w14:textId="425F78AB" w:rsidR="003822F4" w:rsidRPr="002C7E40" w:rsidRDefault="00C24176" w:rsidP="00F61738">
            <w:pPr>
              <w:pStyle w:val="acctfourfigures"/>
              <w:tabs>
                <w:tab w:val="clear" w:pos="765"/>
              </w:tabs>
              <w:spacing w:line="240" w:lineRule="auto"/>
              <w:ind w:firstLine="10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</w:tcPr>
          <w:p w14:paraId="59E3B81E" w14:textId="3A0F24F5" w:rsidR="003822F4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101B2B1F" w14:textId="77777777" w:rsidR="003822F4" w:rsidRPr="002C7E40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6DBD4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AE0CD8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51FE07" w14:textId="118BB4B3" w:rsidR="003822F4" w:rsidRPr="002C7E40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B5478" w14:textId="77777777" w:rsidR="003822F4" w:rsidRPr="002C7E40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1C78103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C2569E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34583B" w14:textId="7D63E843" w:rsidR="003822F4" w:rsidRPr="002C7E40" w:rsidDel="00D878E3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429CB10" w14:textId="77777777" w:rsidR="003822F4" w:rsidRPr="002C7E40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6FE739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2FCD2F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6019EE" w14:textId="50248B3A" w:rsidR="003822F4" w:rsidRPr="002C7E40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CF6F57" w14:textId="77777777" w:rsidR="003822F4" w:rsidRPr="002C7E40" w:rsidRDefault="003822F4" w:rsidP="003822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4E9E71A1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077D7" w14:textId="77777777" w:rsidR="00C24176" w:rsidRPr="002C7E40" w:rsidRDefault="00C24176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F3912" w14:textId="2F7A04A2" w:rsidR="003822F4" w:rsidRPr="002C7E40" w:rsidRDefault="003822F4" w:rsidP="003822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3CD8" w:rsidRPr="002C7E40" w14:paraId="4C0BA102" w14:textId="77777777">
        <w:trPr>
          <w:tblHeader/>
        </w:trPr>
        <w:tc>
          <w:tcPr>
            <w:tcW w:w="3330" w:type="dxa"/>
          </w:tcPr>
          <w:p w14:paraId="46660104" w14:textId="77777777" w:rsidR="00FF3CD8" w:rsidRPr="002C7E40" w:rsidRDefault="00FF3CD8" w:rsidP="00B4269E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8" w:type="dxa"/>
            <w:gridSpan w:val="9"/>
          </w:tcPr>
          <w:p w14:paraId="43BD30F3" w14:textId="77777777" w:rsidR="00FF3CD8" w:rsidRPr="002C7E40" w:rsidRDefault="00FF3CD8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70BE" w:rsidRPr="002C7E40" w14:paraId="2CC04D87" w14:textId="77777777" w:rsidTr="004F1FF6">
        <w:tc>
          <w:tcPr>
            <w:tcW w:w="3330" w:type="dxa"/>
          </w:tcPr>
          <w:p w14:paraId="3CD15BCE" w14:textId="1CFAA8E5" w:rsidR="005970BE" w:rsidRPr="002C7E40" w:rsidRDefault="000630E3" w:rsidP="00B4269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6BBBD30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5B2A1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B29C50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36A07" w14:textId="77777777" w:rsidR="005970BE" w:rsidRPr="002C7E40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5A75487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628B8C" w14:textId="77777777" w:rsidR="005970BE" w:rsidRPr="002C7E40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903ECB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5CFC8" w14:textId="77777777" w:rsidR="005970BE" w:rsidRPr="002C7E40" w:rsidRDefault="005970BE" w:rsidP="00B4269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69C103EB" w14:textId="77777777" w:rsidR="005970BE" w:rsidRPr="002C7E40" w:rsidRDefault="005970BE" w:rsidP="00B426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D7E" w:rsidRPr="002C7E40" w14:paraId="04C93D2B" w14:textId="77777777" w:rsidTr="004F1FF6">
        <w:tc>
          <w:tcPr>
            <w:tcW w:w="3330" w:type="dxa"/>
            <w:vAlign w:val="bottom"/>
          </w:tcPr>
          <w:p w14:paraId="646B0C4D" w14:textId="77777777" w:rsidR="00DA7D7E" w:rsidRPr="002C7E40" w:rsidRDefault="00DA7D7E" w:rsidP="00DA7D7E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9C3D71C" w14:textId="1D177B3E" w:rsidR="00DA7D7E" w:rsidRPr="002C7E40" w:rsidRDefault="000630E3" w:rsidP="00DA7D7E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  <w:vAlign w:val="bottom"/>
          </w:tcPr>
          <w:p w14:paraId="69205803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DD5B43" w14:textId="6C3F11BF" w:rsidR="00DA7D7E" w:rsidRPr="002C7E40" w:rsidRDefault="00A35D24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02C997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8FCA529" w14:textId="2AEAE8EB" w:rsidR="00DA7D7E" w:rsidRPr="002C7E40" w:rsidRDefault="000630E3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7F58E0BF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B2EAD6" w14:textId="5FFD2DD6" w:rsidR="00DA7D7E" w:rsidRPr="002C7E40" w:rsidRDefault="00A35D24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E7D980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28FE176" w14:textId="55816185" w:rsidR="00DA7D7E" w:rsidRPr="002C7E40" w:rsidRDefault="000630E3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</w:tr>
      <w:tr w:rsidR="00DA7D7E" w:rsidRPr="002C7E40" w14:paraId="12F54FF4" w14:textId="77777777" w:rsidTr="004F1FF6">
        <w:tc>
          <w:tcPr>
            <w:tcW w:w="3330" w:type="dxa"/>
          </w:tcPr>
          <w:p w14:paraId="52999557" w14:textId="788DBF1C" w:rsidR="00DA7D7E" w:rsidRPr="002C7E40" w:rsidRDefault="00DA7D7E" w:rsidP="00DA7D7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9126998"/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  <w:bookmarkEnd w:id="2"/>
          </w:p>
        </w:tc>
        <w:tc>
          <w:tcPr>
            <w:tcW w:w="1710" w:type="dxa"/>
          </w:tcPr>
          <w:p w14:paraId="690300C5" w14:textId="085284E0" w:rsidR="00DA7D7E" w:rsidRPr="002C7E40" w:rsidRDefault="000630E3" w:rsidP="00DA7D7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0" w:type="dxa"/>
          </w:tcPr>
          <w:p w14:paraId="3341816D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0EEFBD" w14:textId="69A36B54" w:rsidR="00DA7D7E" w:rsidRPr="002C7E40" w:rsidRDefault="00A35D24" w:rsidP="00DA7D7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1007E5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50B94C3" w14:textId="5DBD5496" w:rsidR="00DA7D7E" w:rsidRPr="002C7E40" w:rsidRDefault="000630E3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180" w:type="dxa"/>
            <w:vAlign w:val="bottom"/>
          </w:tcPr>
          <w:p w14:paraId="6856DBFF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42B9B3" w14:textId="7D58DBE4" w:rsidR="00DA7D7E" w:rsidRPr="002C7E40" w:rsidRDefault="00A35D24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DAEFBB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B2B9B65" w14:textId="41A7AB56" w:rsidR="00DA7D7E" w:rsidRPr="002C7E40" w:rsidRDefault="000630E3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</w:tr>
      <w:tr w:rsidR="00DA7D7E" w:rsidRPr="002C7E40" w14:paraId="01393D28" w14:textId="77777777" w:rsidTr="004F1FF6">
        <w:tc>
          <w:tcPr>
            <w:tcW w:w="3330" w:type="dxa"/>
          </w:tcPr>
          <w:p w14:paraId="098AD06F" w14:textId="77777777" w:rsidR="00DA7D7E" w:rsidRPr="002C7E40" w:rsidRDefault="00DA7D7E" w:rsidP="00DA7D7E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6AE9FF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36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9FB3E6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C57DB4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746C08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26162AD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132C62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9AABE2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C0C675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18A49AD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D7E" w:rsidRPr="002C7E40" w14:paraId="14D4F889" w14:textId="77777777" w:rsidTr="004F1FF6">
        <w:tc>
          <w:tcPr>
            <w:tcW w:w="3330" w:type="dxa"/>
          </w:tcPr>
          <w:p w14:paraId="6737F24E" w14:textId="3DC223C8" w:rsidR="00DA7D7E" w:rsidRPr="002C7E40" w:rsidRDefault="000630E3" w:rsidP="00DA7D7E">
            <w:pPr>
              <w:tabs>
                <w:tab w:val="clear" w:pos="227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68577F56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BD00BF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D29EEB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2756D6" w14:textId="77777777" w:rsidR="00DA7D7E" w:rsidRPr="002C7E40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3B5C29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B53A9" w14:textId="77777777" w:rsidR="00DA7D7E" w:rsidRPr="002C7E40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527CD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4C029" w14:textId="77777777" w:rsidR="00DA7D7E" w:rsidRPr="002C7E40" w:rsidRDefault="00DA7D7E" w:rsidP="00DA7D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732CB2D1" w14:textId="77777777" w:rsidR="00DA7D7E" w:rsidRPr="002C7E40" w:rsidRDefault="00DA7D7E" w:rsidP="00DA7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864" w:rsidRPr="002C7E40" w14:paraId="33D1C10C" w14:textId="77777777" w:rsidTr="004F1FF6">
        <w:tc>
          <w:tcPr>
            <w:tcW w:w="3330" w:type="dxa"/>
            <w:vAlign w:val="bottom"/>
          </w:tcPr>
          <w:p w14:paraId="494F55F1" w14:textId="77777777" w:rsidR="00613864" w:rsidRPr="002C7E40" w:rsidRDefault="00613864" w:rsidP="00613864">
            <w:pPr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03A0E4E8" w14:textId="4488CE83" w:rsidR="00613864" w:rsidRPr="002C7E40" w:rsidRDefault="000630E3" w:rsidP="00613864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0" w:type="dxa"/>
            <w:vAlign w:val="bottom"/>
          </w:tcPr>
          <w:p w14:paraId="4E7A5067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6B5B21" w14:textId="37AA72B0" w:rsidR="00613864" w:rsidRPr="002C7E40" w:rsidRDefault="00613864" w:rsidP="0061386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93E76A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F21B2F6" w14:textId="1A3BC295" w:rsidR="00613864" w:rsidRPr="002C7E40" w:rsidRDefault="000630E3" w:rsidP="006138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14:paraId="0ADB5EF6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6C3CF" w14:textId="795D31DB" w:rsidR="00613864" w:rsidRPr="002C7E40" w:rsidRDefault="00613864" w:rsidP="0061386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2297C4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825238E" w14:textId="1FBF20F7" w:rsidR="00613864" w:rsidRPr="002C7E40" w:rsidRDefault="000630E3" w:rsidP="006138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</w:tr>
      <w:tr w:rsidR="00613864" w:rsidRPr="002C7E40" w14:paraId="34BA1E7D" w14:textId="77777777" w:rsidTr="004F1FF6">
        <w:tc>
          <w:tcPr>
            <w:tcW w:w="3330" w:type="dxa"/>
          </w:tcPr>
          <w:p w14:paraId="10E7C79F" w14:textId="33CD4D3A" w:rsidR="00613864" w:rsidRPr="002C7E40" w:rsidRDefault="00613864" w:rsidP="00613864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710" w:type="dxa"/>
          </w:tcPr>
          <w:p w14:paraId="26E1E592" w14:textId="50C12C57" w:rsidR="00613864" w:rsidRPr="002C7E40" w:rsidRDefault="000630E3" w:rsidP="00613864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4330DE77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D35F8F" w14:textId="3DFC373B" w:rsidR="00613864" w:rsidRPr="002C7E40" w:rsidRDefault="00613864" w:rsidP="0061386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05D31A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6808AB4" w14:textId="46E153B3" w:rsidR="00613864" w:rsidRPr="002C7E40" w:rsidRDefault="000630E3" w:rsidP="006138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80" w:type="dxa"/>
            <w:vAlign w:val="bottom"/>
          </w:tcPr>
          <w:p w14:paraId="0C55D16B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4FA7EC" w14:textId="3AF211E4" w:rsidR="00613864" w:rsidRPr="002C7E40" w:rsidRDefault="00613864" w:rsidP="0061386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E9EF76" w14:textId="77777777" w:rsidR="00613864" w:rsidRPr="002C7E40" w:rsidRDefault="00613864" w:rsidP="0061386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6945CD4" w14:textId="4C2C8EE2" w:rsidR="00613864" w:rsidRPr="002C7E40" w:rsidRDefault="000630E3" w:rsidP="0061386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</w:tbl>
    <w:p w14:paraId="7FC5D565" w14:textId="6EFE995E" w:rsidR="008D0D74" w:rsidRPr="002C7E40" w:rsidRDefault="008D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1AA4BC41" w14:textId="3FDC4167" w:rsidR="005970BE" w:rsidRPr="002C7E40" w:rsidRDefault="004E4309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/>
          <w:b/>
          <w:bCs/>
          <w:sz w:val="30"/>
          <w:szCs w:val="30"/>
        </w:rPr>
      </w:pPr>
      <w:r w:rsidRPr="002C7E40">
        <w:rPr>
          <w:rFonts w:asciiTheme="majorBidi" w:hAnsiTheme="majorBidi"/>
          <w:b/>
          <w:bCs/>
          <w:sz w:val="30"/>
          <w:szCs w:val="30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145F8357" w14:textId="77777777" w:rsidR="00E50A18" w:rsidRPr="002C7E40" w:rsidRDefault="00E50A18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4E4309" w:rsidRPr="002C7E40" w14:paraId="4D538F02" w14:textId="77777777" w:rsidTr="0099486F">
        <w:trPr>
          <w:tblHeader/>
        </w:trPr>
        <w:tc>
          <w:tcPr>
            <w:tcW w:w="3510" w:type="dxa"/>
            <w:vAlign w:val="bottom"/>
          </w:tcPr>
          <w:p w14:paraId="33F5CA20" w14:textId="77777777" w:rsidR="004E4309" w:rsidRPr="002C7E40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757EFC9" w14:textId="77777777" w:rsidR="004E4309" w:rsidRPr="002C7E40" w:rsidRDefault="004E4309" w:rsidP="0099486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0396DAC6" w14:textId="77777777" w:rsidR="004E4309" w:rsidRPr="002C7E40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4309" w:rsidRPr="002C7E40" w14:paraId="2DF3F0CC" w14:textId="77777777" w:rsidTr="0099486F">
        <w:tc>
          <w:tcPr>
            <w:tcW w:w="3510" w:type="dxa"/>
          </w:tcPr>
          <w:p w14:paraId="19A21898" w14:textId="70F63D45" w:rsidR="004E4309" w:rsidRPr="002C7E40" w:rsidRDefault="004E4309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A964307" w14:textId="77777777" w:rsidR="004E4309" w:rsidRPr="002C7E40" w:rsidRDefault="004E4309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71964C24" w14:textId="77777777" w:rsidR="004E4309" w:rsidRPr="002C7E40" w:rsidRDefault="004E4309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D878E3" w:rsidRPr="002C7E40" w14:paraId="5F2D6F56" w14:textId="77777777" w:rsidTr="0099486F">
        <w:tc>
          <w:tcPr>
            <w:tcW w:w="3510" w:type="dxa"/>
          </w:tcPr>
          <w:p w14:paraId="58CE4123" w14:textId="4F1CFEAC" w:rsidR="00D878E3" w:rsidRPr="002C7E40" w:rsidRDefault="00915E5C" w:rsidP="0099486F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ยืม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ระยะยาวจากสถาบันการเงิน</w:t>
            </w:r>
          </w:p>
        </w:tc>
        <w:tc>
          <w:tcPr>
            <w:tcW w:w="236" w:type="dxa"/>
          </w:tcPr>
          <w:p w14:paraId="7BA5BDCB" w14:textId="77777777" w:rsidR="00D878E3" w:rsidRPr="002C7E40" w:rsidRDefault="00D878E3" w:rsidP="0099486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206F0C09" w14:textId="3D67D206" w:rsidR="00D878E3" w:rsidRPr="002C7E40" w:rsidRDefault="00D878E3" w:rsidP="0099486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A9C29A0" w14:textId="2D74BCA1" w:rsidR="00C058B9" w:rsidRPr="002C7E40" w:rsidRDefault="00C058B9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202E1D" w14:textId="7574E7F4" w:rsidR="00D90C8F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23</w:t>
      </w:r>
      <w:r w:rsidR="00D90C8F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630E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D90C8F"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90C8F" w:rsidRPr="002C7E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E6846D4" w14:textId="77777777" w:rsidR="00D90C8F" w:rsidRPr="002C7E40" w:rsidRDefault="00D90C8F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EEBC0F" w14:textId="2637EAE3" w:rsidR="000A56D4" w:rsidRPr="002C7E40" w:rsidRDefault="000A56D4" w:rsidP="000A56D4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5B16883" w14:textId="77777777" w:rsidR="000A56D4" w:rsidRPr="002C7E40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33FE" w14:textId="5F447624" w:rsidR="000A56D4" w:rsidRPr="002C7E40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C2FF0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EE7F47" w14:textId="77777777" w:rsidR="000A56D4" w:rsidRPr="002C7E40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57EC4" w14:textId="52CCC65D" w:rsidR="000A56D4" w:rsidRPr="002C7E40" w:rsidRDefault="000A56D4" w:rsidP="000A56D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</w:t>
      </w:r>
      <w:r w:rsidR="00AC2FF0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</w:t>
      </w: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C2FF0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Pr="002C7E40">
        <w:rPr>
          <w:rFonts w:asciiTheme="majorBidi" w:hAnsiTheme="majorBidi" w:cstheme="majorBidi"/>
          <w:sz w:val="30"/>
          <w:szCs w:val="30"/>
        </w:rPr>
        <w:t xml:space="preserve">  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45A95F4" w14:textId="3C33177A" w:rsidR="004E4309" w:rsidRPr="002C7E40" w:rsidRDefault="004E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70DEA6" w14:textId="6DF965DE" w:rsidR="000A56D4" w:rsidRPr="002C7E40" w:rsidRDefault="000A56D4" w:rsidP="005F08F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273A59" w14:textId="77777777" w:rsidR="000A56D4" w:rsidRPr="002C7E40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007FC" w14:textId="7B116AC6" w:rsidR="000A56D4" w:rsidRPr="002C7E40" w:rsidRDefault="000A56D4" w:rsidP="008F3A50">
      <w:p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</w:t>
      </w:r>
      <w:r w:rsidR="00547C25" w:rsidRPr="002C7E40">
        <w:rPr>
          <w:rFonts w:asciiTheme="majorBidi" w:hAnsiTheme="majorBidi" w:cstheme="majorBidi"/>
          <w:sz w:val="30"/>
          <w:szCs w:val="30"/>
          <w:cs/>
        </w:rPr>
        <w:t>ลูกหนี้ค่าเช่าตามสัญญาเช่าดำเนินงาน และลูกหนี้ตามสัญญาเช</w:t>
      </w:r>
      <w:r w:rsidR="00E33AFC" w:rsidRPr="002C7E40">
        <w:rPr>
          <w:rFonts w:asciiTheme="majorBidi" w:hAnsiTheme="majorBidi" w:cstheme="majorBidi"/>
          <w:sz w:val="30"/>
          <w:szCs w:val="30"/>
          <w:cs/>
        </w:rPr>
        <w:t>่าเงินทุน</w:t>
      </w:r>
    </w:p>
    <w:p w14:paraId="7F5C4C93" w14:textId="77777777" w:rsidR="004E4309" w:rsidRPr="002C7E40" w:rsidRDefault="004E4309" w:rsidP="00B3167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9F81B" w14:textId="20559871" w:rsidR="004E4309" w:rsidRPr="002C7E40" w:rsidRDefault="004E4309" w:rsidP="005F08F2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 w:cstheme="majorBidi"/>
          <w:sz w:val="30"/>
          <w:szCs w:val="30"/>
          <w:lang w:val="en-GB" w:eastAsia="x-none"/>
        </w:rPr>
      </w:pPr>
      <w:r w:rsidRPr="00077464">
        <w:rPr>
          <w:rFonts w:asciiTheme="majorBidi" w:hAnsiTheme="majorBidi"/>
          <w:sz w:val="30"/>
          <w:szCs w:val="30"/>
          <w:cs/>
          <w:lang w:val="en-GB" w:eastAsia="x-none"/>
        </w:rPr>
        <w:t>ลูกหนี้ตามสัญญาเช่าดำเนินงาน</w:t>
      </w:r>
      <w:r w:rsidRPr="002C7E40">
        <w:rPr>
          <w:rFonts w:asciiTheme="majorBidi" w:hAnsiTheme="majorBidi"/>
          <w:sz w:val="30"/>
          <w:szCs w:val="30"/>
          <w:cs/>
          <w:lang w:val="en-GB" w:eastAsia="x-none"/>
        </w:rPr>
        <w:t xml:space="preserve"> และลูกหนี้ตามสัญญาเช่า</w:t>
      </w:r>
      <w:r w:rsidR="00DB163F" w:rsidRPr="002C7E40">
        <w:rPr>
          <w:rFonts w:asciiTheme="majorBidi" w:hAnsiTheme="majorBidi" w:hint="cs"/>
          <w:sz w:val="30"/>
          <w:szCs w:val="30"/>
          <w:cs/>
          <w:lang w:val="en-GB" w:eastAsia="x-none"/>
        </w:rPr>
        <w:t>เงินทุน</w:t>
      </w:r>
    </w:p>
    <w:p w14:paraId="3C4AC5AD" w14:textId="1B8E530B" w:rsidR="00F81451" w:rsidRPr="002C7E40" w:rsidRDefault="00F81451" w:rsidP="00E33AFC">
      <w:pPr>
        <w:tabs>
          <w:tab w:val="clear" w:pos="907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494A1" w14:textId="5C3426F9" w:rsidR="00F81451" w:rsidRPr="002C7E40" w:rsidRDefault="00F8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โดยการกำหนดให้มีนโยบายและวิธีการในการควบคุมความเสี่ยงด้านเครดิตที่เหมาะสม นอกจากนี้ การให้สินเชื่อของบริษัทไม่มีการกระจุกตัว ดังนั้นจำนวนเงินสูงสุดที่บริษัทอาจต้องสูญเสียจากการให้สินเชื่อ คือ มูลค่าตามบัญชีของ</w:t>
      </w:r>
      <w:r w:rsidRPr="00077464">
        <w:rPr>
          <w:rFonts w:asciiTheme="majorBidi" w:hAnsiTheme="majorBidi" w:cstheme="majorBidi"/>
          <w:sz w:val="30"/>
          <w:szCs w:val="30"/>
          <w:cs/>
        </w:rPr>
        <w:t>ลูกหนี้ตามสัญญาเช่าดำเนินงาน</w:t>
      </w:r>
      <w:r w:rsidRPr="002C7E40">
        <w:rPr>
          <w:rFonts w:asciiTheme="majorBidi" w:hAnsiTheme="majorBidi" w:cstheme="majorBidi"/>
          <w:sz w:val="30"/>
          <w:szCs w:val="30"/>
          <w:cs/>
        </w:rPr>
        <w:t>และลูกหนี้ตามสัญญาเช่าเงินทุนหักด้วยค่าเผื่อผลขาดทุนด้านเครดิตที่คาดว่าจะเกิดขึ้นที่แสดงอยู่ใน</w:t>
      </w:r>
      <w:r w:rsidR="009267BA" w:rsidRPr="002C7E4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</w:p>
    <w:p w14:paraId="21260321" w14:textId="77777777" w:rsidR="00620737" w:rsidRPr="002C7E40" w:rsidRDefault="00620737" w:rsidP="0062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F648" w14:textId="174FC916" w:rsidR="000A56D4" w:rsidRDefault="00620737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บริษัทจำกัดความเสี่ยงด้านเครดิตของ</w:t>
      </w:r>
      <w:r w:rsidR="006618FA" w:rsidRPr="00077464">
        <w:rPr>
          <w:rFonts w:asciiTheme="majorBidi" w:hAnsiTheme="majorBidi"/>
          <w:sz w:val="30"/>
          <w:szCs w:val="30"/>
          <w:cs/>
        </w:rPr>
        <w:t>ลูกหนี้ตามสัญญาเช่าดำเนินงาน</w:t>
      </w:r>
      <w:r w:rsidR="006618FA" w:rsidRPr="002C7E40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2C7E40">
        <w:rPr>
          <w:rFonts w:asciiTheme="majorBidi" w:hAnsiTheme="majorBidi"/>
          <w:sz w:val="30"/>
          <w:szCs w:val="30"/>
          <w:cs/>
        </w:rPr>
        <w:t>ด้วยการติดตามยอดคงค้างของ</w:t>
      </w:r>
      <w:r w:rsidRPr="00077464">
        <w:rPr>
          <w:rFonts w:asciiTheme="majorBidi" w:hAnsiTheme="majorBidi"/>
          <w:sz w:val="30"/>
          <w:szCs w:val="30"/>
          <w:cs/>
        </w:rPr>
        <w:t>ลูกหนี้</w:t>
      </w:r>
      <w:r w:rsidR="006618FA" w:rsidRPr="00077464">
        <w:rPr>
          <w:rFonts w:asciiTheme="majorBidi" w:hAnsiTheme="majorBidi"/>
          <w:sz w:val="30"/>
          <w:szCs w:val="30"/>
          <w:cs/>
        </w:rPr>
        <w:t>ตามสัญญาเช่าดำเนินงาน</w:t>
      </w:r>
      <w:r w:rsidR="006618FA" w:rsidRPr="002C7E40">
        <w:rPr>
          <w:rFonts w:asciiTheme="majorBidi" w:hAnsiTheme="majorBidi" w:hint="cs"/>
          <w:sz w:val="30"/>
          <w:szCs w:val="30"/>
          <w:cs/>
        </w:rPr>
        <w:t xml:space="preserve"> และลูกหนี้ตามสัญญาเช่าเงินทุน</w:t>
      </w:r>
      <w:r w:rsidRPr="002C7E40">
        <w:rPr>
          <w:rFonts w:asciiTheme="majorBidi" w:hAnsiTheme="majorBidi"/>
          <w:sz w:val="30"/>
          <w:szCs w:val="30"/>
          <w:cs/>
        </w:rPr>
        <w:t>อย่างสม่ำเสมอ บริษัทพิจารณาการด้อยค่าทุกวันสิ้นรอบระยะเวลารายงาน อัตราการตั้งสำรองของ</w:t>
      </w:r>
      <w:r w:rsidR="00C55452" w:rsidRPr="002C7E4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2C7E40">
        <w:rPr>
          <w:rFonts w:asciiTheme="majorBidi" w:hAnsiTheme="majorBidi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4E1A9EF" w14:textId="77777777" w:rsidR="00041BC4" w:rsidRPr="002C7E40" w:rsidRDefault="00041BC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3A746" w14:textId="4C469CA1" w:rsidR="006618FA" w:rsidRPr="002C7E40" w:rsidRDefault="006618FA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t>ข้อมูลเกี่ยวกับ</w:t>
      </w:r>
      <w:r w:rsidRPr="00077464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ลูกหนี้ตามสัญญาเช่าดำเนินงาน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 และลูกหนี้ตามสัญญาเช่าเงินทุน เปิดเผยในหมายเหตุข้อ </w:t>
      </w:r>
      <w:r w:rsidR="000630E3" w:rsidRPr="000630E3">
        <w:rPr>
          <w:rFonts w:asciiTheme="majorBidi" w:hAnsiTheme="majorBidi" w:cstheme="majorBidi"/>
          <w:sz w:val="30"/>
          <w:szCs w:val="30"/>
        </w:rPr>
        <w:t>6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630E3" w:rsidRPr="000630E3">
        <w:rPr>
          <w:rFonts w:asciiTheme="majorBidi" w:hAnsiTheme="majorBidi" w:cstheme="majorBidi"/>
          <w:sz w:val="30"/>
          <w:szCs w:val="30"/>
        </w:rPr>
        <w:t>7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57DB843" w14:textId="2119720F" w:rsidR="00123492" w:rsidRDefault="00123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E31FD2" w14:textId="51C4D732" w:rsidR="000A56D4" w:rsidRPr="002C7E40" w:rsidRDefault="006618FA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ตารางต่อไปนี้ให้ข้อมูลเกี่ยวกับความเสี่ยงด้านเครดิตและผลขาดทุน</w:t>
      </w:r>
      <w:r w:rsidR="00276FDA" w:rsidRPr="002C7E40">
        <w:rPr>
          <w:rFonts w:asciiTheme="majorBidi" w:hAnsiTheme="majorBidi" w:cstheme="majorBidi" w:hint="cs"/>
          <w:sz w:val="30"/>
          <w:szCs w:val="30"/>
          <w:cs/>
        </w:rPr>
        <w:t>ด้านเครดิตที่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คาดว่</w:t>
      </w:r>
      <w:r w:rsidR="004D7391" w:rsidRPr="002C7E40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จะเกิดขึ้น</w:t>
      </w:r>
    </w:p>
    <w:p w14:paraId="500D33E6" w14:textId="77777777" w:rsidR="009C24B0" w:rsidRPr="002C7E40" w:rsidRDefault="009C24B0" w:rsidP="00F6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53"/>
        <w:gridCol w:w="13"/>
      </w:tblGrid>
      <w:tr w:rsidR="00753E8E" w:rsidRPr="002C7E40" w14:paraId="2A511308" w14:textId="77777777" w:rsidTr="00794648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706373FE" w14:textId="1EFBD306" w:rsidR="00753E8E" w:rsidRPr="002C7E40" w:rsidRDefault="00753E8E" w:rsidP="00DE5BE7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2" w:type="dxa"/>
            <w:vAlign w:val="bottom"/>
            <w:hideMark/>
          </w:tcPr>
          <w:p w14:paraId="3265D322" w14:textId="29B01923" w:rsidR="00753E8E" w:rsidRPr="002C7E40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ผลขาดทุนด้านเครดิตที่คาดว่าจะเกิดขึ้นใน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07617C92" w14:textId="77777777" w:rsidR="00753E8E" w:rsidRPr="002C7E40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41F4AFE0" w14:textId="77777777" w:rsidR="00753E8E" w:rsidRPr="002C7E40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ไม่ด้อยค่า</w:t>
            </w:r>
          </w:p>
        </w:tc>
        <w:tc>
          <w:tcPr>
            <w:tcW w:w="263" w:type="dxa"/>
            <w:vAlign w:val="bottom"/>
          </w:tcPr>
          <w:p w14:paraId="630BFF1D" w14:textId="77777777" w:rsidR="00753E8E" w:rsidRPr="002C7E40" w:rsidRDefault="00753E8E" w:rsidP="00DE5BE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  <w:hideMark/>
          </w:tcPr>
          <w:p w14:paraId="5E46D419" w14:textId="77777777" w:rsidR="00753E8E" w:rsidRPr="002C7E40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ผลขาดทุนด้านเครดิตที่คาดว่าจะเกิดขึ้นตลอดอายุ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-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ด้อยค่า</w:t>
            </w:r>
          </w:p>
        </w:tc>
        <w:tc>
          <w:tcPr>
            <w:tcW w:w="263" w:type="dxa"/>
            <w:vAlign w:val="bottom"/>
          </w:tcPr>
          <w:p w14:paraId="5E43B7BE" w14:textId="77777777" w:rsidR="00753E8E" w:rsidRPr="002C7E40" w:rsidRDefault="00753E8E" w:rsidP="00DE5BE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66ECED1B" w14:textId="77777777" w:rsidR="00753E8E" w:rsidRPr="002C7E40" w:rsidRDefault="00753E8E" w:rsidP="00DE5BE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3E8E" w:rsidRPr="002C7E40" w14:paraId="1C9B1C00" w14:textId="77777777" w:rsidTr="00794648">
        <w:trPr>
          <w:gridAfter w:val="1"/>
          <w:wAfter w:w="13" w:type="dxa"/>
          <w:trHeight w:val="20"/>
          <w:tblHeader/>
        </w:trPr>
        <w:tc>
          <w:tcPr>
            <w:tcW w:w="2880" w:type="dxa"/>
            <w:vAlign w:val="bottom"/>
          </w:tcPr>
          <w:p w14:paraId="0353D4CE" w14:textId="77777777" w:rsidR="00753E8E" w:rsidRPr="002C7E40" w:rsidRDefault="00753E8E" w:rsidP="00DE5BE7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174" w:type="dxa"/>
            <w:gridSpan w:val="7"/>
            <w:vAlign w:val="bottom"/>
            <w:hideMark/>
          </w:tcPr>
          <w:p w14:paraId="42178D78" w14:textId="77777777" w:rsidR="00753E8E" w:rsidRPr="002C7E40" w:rsidRDefault="00753E8E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7D7E" w:rsidRPr="002C7E40" w14:paraId="77D30F43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058DE998" w14:textId="5F16FE95" w:rsidR="00DA7D7E" w:rsidRPr="002C7E40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ลูกหนี้ตามสัญญาเช่าดำเนินงาน</w:t>
            </w:r>
          </w:p>
        </w:tc>
        <w:tc>
          <w:tcPr>
            <w:tcW w:w="1532" w:type="dxa"/>
          </w:tcPr>
          <w:p w14:paraId="0A35418F" w14:textId="77777777" w:rsidR="00A454FE" w:rsidRPr="002C7E40" w:rsidRDefault="00A454F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72B89" w14:textId="302545C2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2A55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63" w:type="dxa"/>
          </w:tcPr>
          <w:p w14:paraId="355DECE7" w14:textId="77777777" w:rsidR="00DA7D7E" w:rsidRPr="002C7E40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527A5FB7" w14:textId="77777777" w:rsidR="003C02DF" w:rsidRPr="002C7E40" w:rsidRDefault="003C02DF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6345B" w14:textId="76355CF2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5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63" w:type="dxa"/>
          </w:tcPr>
          <w:p w14:paraId="59236A1D" w14:textId="77777777" w:rsidR="00DA7D7E" w:rsidRPr="002C7E40" w:rsidRDefault="00DA7D7E" w:rsidP="00DA7D7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71417ED5" w14:textId="77777777" w:rsidR="003C02DF" w:rsidRPr="002C7E40" w:rsidRDefault="003C02DF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AAB978" w14:textId="20CCCF85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63" w:type="dxa"/>
            <w:vAlign w:val="bottom"/>
          </w:tcPr>
          <w:p w14:paraId="369A0FC1" w14:textId="77777777" w:rsidR="00DA7D7E" w:rsidRPr="002C7E40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F5B2CD0" w14:textId="5B55B5AE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DA7D7E" w:rsidRPr="002C7E40" w14:paraId="7D099FE6" w14:textId="77777777" w:rsidTr="004E2A36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76FD6629" w14:textId="77777777" w:rsidR="00DA7D7E" w:rsidRPr="002C7E40" w:rsidRDefault="00DA7D7E" w:rsidP="00DA7D7E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3797" w14:textId="400B0836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63" w:type="dxa"/>
            <w:vAlign w:val="bottom"/>
          </w:tcPr>
          <w:p w14:paraId="64729011" w14:textId="77777777" w:rsidR="00DA7D7E" w:rsidRPr="002C7E40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DD1E4" w14:textId="34764274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63" w:type="dxa"/>
            <w:vAlign w:val="bottom"/>
          </w:tcPr>
          <w:p w14:paraId="1F39D905" w14:textId="77777777" w:rsidR="00DA7D7E" w:rsidRPr="002C7E40" w:rsidRDefault="00DA7D7E" w:rsidP="00DA7D7E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4958" w14:textId="0F76E098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63" w:type="dxa"/>
            <w:vAlign w:val="bottom"/>
          </w:tcPr>
          <w:p w14:paraId="0ED5751C" w14:textId="77777777" w:rsidR="00DA7D7E" w:rsidRPr="002C7E40" w:rsidRDefault="00DA7D7E" w:rsidP="00DA7D7E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793B" w14:textId="573169DD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="00A35D2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DA7D7E" w:rsidRPr="002C7E40" w14:paraId="0CA5A02D" w14:textId="77777777" w:rsidTr="003C268F">
        <w:trPr>
          <w:trHeight w:val="20"/>
          <w:tblHeader/>
        </w:trPr>
        <w:tc>
          <w:tcPr>
            <w:tcW w:w="2880" w:type="dxa"/>
            <w:vAlign w:val="bottom"/>
          </w:tcPr>
          <w:p w14:paraId="75484817" w14:textId="77777777" w:rsidR="00DA7D7E" w:rsidRPr="002C7E40" w:rsidRDefault="00DA7D7E" w:rsidP="00DA7D7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9F33" w14:textId="5C97390A" w:rsidR="00DA7D7E" w:rsidRPr="002C7E40" w:rsidRDefault="000630E3" w:rsidP="00A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FB6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63" w:type="dxa"/>
          </w:tcPr>
          <w:p w14:paraId="0CA269AE" w14:textId="77777777" w:rsidR="00DA7D7E" w:rsidRPr="002C7E40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CFF51" w14:textId="4AA593DB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FB6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63" w:type="dxa"/>
          </w:tcPr>
          <w:p w14:paraId="669BAEB9" w14:textId="77777777" w:rsidR="00DA7D7E" w:rsidRPr="002C7E40" w:rsidRDefault="00DA7D7E" w:rsidP="00DA7D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E969" w14:textId="487A3D48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63" w:type="dxa"/>
            <w:vAlign w:val="bottom"/>
          </w:tcPr>
          <w:p w14:paraId="55296B29" w14:textId="77777777" w:rsidR="00DA7D7E" w:rsidRPr="002C7E40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0F437" w14:textId="426115E6" w:rsidR="00DA7D7E" w:rsidRPr="002C7E40" w:rsidRDefault="000630E3" w:rsidP="00DA7D7E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</w:tr>
      <w:tr w:rsidR="00DA7D7E" w:rsidRPr="002C7E40" w14:paraId="5185AD87" w14:textId="77777777" w:rsidTr="00497C83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48FE88AF" w14:textId="49A12514" w:rsidR="00DA7D7E" w:rsidRPr="002C7E40" w:rsidRDefault="00DA7D7E" w:rsidP="00DA7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1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67CE6D1A" w14:textId="2EA939B0" w:rsidR="00DA7D7E" w:rsidRPr="002C7E40" w:rsidRDefault="00A35D24" w:rsidP="00A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812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753C5BE1" w14:textId="77777777" w:rsidR="00DA7D7E" w:rsidRPr="002C7E40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279DB3FC" w14:textId="74CB185B" w:rsidR="00DA7D7E" w:rsidRPr="002C7E40" w:rsidRDefault="00A35D24" w:rsidP="00A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680E9E17" w14:textId="77777777" w:rsidR="00DA7D7E" w:rsidRPr="002C7E40" w:rsidRDefault="00DA7D7E" w:rsidP="00DA7D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3D3C681" w14:textId="2CD0657D" w:rsidR="00DA7D7E" w:rsidRPr="002C7E40" w:rsidRDefault="00A35D24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3E72F6CA" w14:textId="77777777" w:rsidR="00DA7D7E" w:rsidRPr="002C7E40" w:rsidRDefault="00DA7D7E" w:rsidP="00DA7D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727880" w14:textId="2CD70077" w:rsidR="00DA7D7E" w:rsidRPr="002C7E40" w:rsidRDefault="00A35D24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847E3C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7D7E" w:rsidRPr="002C7E40" w14:paraId="7EAADAE6" w14:textId="77777777" w:rsidTr="00497C83">
        <w:trPr>
          <w:trHeight w:val="20"/>
        </w:trPr>
        <w:tc>
          <w:tcPr>
            <w:tcW w:w="2880" w:type="dxa"/>
            <w:vAlign w:val="bottom"/>
            <w:hideMark/>
          </w:tcPr>
          <w:p w14:paraId="105EE485" w14:textId="77777777" w:rsidR="00DA7D7E" w:rsidRPr="002C7E40" w:rsidRDefault="00DA7D7E" w:rsidP="00DA7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78F1" w14:textId="5312CB2C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299</w:t>
            </w:r>
            <w:r w:rsidR="00FB6EC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322</w:t>
            </w:r>
          </w:p>
        </w:tc>
        <w:tc>
          <w:tcPr>
            <w:tcW w:w="263" w:type="dxa"/>
          </w:tcPr>
          <w:p w14:paraId="533978FC" w14:textId="77777777" w:rsidR="00DA7D7E" w:rsidRPr="002C7E40" w:rsidRDefault="00DA7D7E" w:rsidP="00DA7D7E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347AB" w14:textId="552EB284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FB6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63" w:type="dxa"/>
          </w:tcPr>
          <w:p w14:paraId="50414915" w14:textId="77777777" w:rsidR="00DA7D7E" w:rsidRPr="002C7E40" w:rsidRDefault="00DA7D7E" w:rsidP="00DA7D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D7BEC" w14:textId="40BEFB18" w:rsidR="00DA7D7E" w:rsidRPr="002C7E40" w:rsidRDefault="000630E3" w:rsidP="00DA7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63" w:type="dxa"/>
            <w:vAlign w:val="bottom"/>
          </w:tcPr>
          <w:p w14:paraId="7BA81001" w14:textId="77777777" w:rsidR="00DA7D7E" w:rsidRPr="002C7E40" w:rsidRDefault="00DA7D7E" w:rsidP="00DA7D7E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AFF8E" w14:textId="226E041B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</w:tr>
    </w:tbl>
    <w:p w14:paraId="6E003EE9" w14:textId="53404BD4" w:rsidR="00753E8E" w:rsidRPr="002C7E40" w:rsidRDefault="00753E8E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W w:w="9067" w:type="dxa"/>
        <w:tblInd w:w="7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532"/>
        <w:gridCol w:w="263"/>
        <w:gridCol w:w="1400"/>
        <w:gridCol w:w="263"/>
        <w:gridCol w:w="1400"/>
        <w:gridCol w:w="263"/>
        <w:gridCol w:w="1066"/>
      </w:tblGrid>
      <w:tr w:rsidR="006618FA" w:rsidRPr="002C7E40" w14:paraId="63718289" w14:textId="77777777" w:rsidTr="007D796E">
        <w:trPr>
          <w:trHeight w:val="83"/>
          <w:tblHeader/>
        </w:trPr>
        <w:tc>
          <w:tcPr>
            <w:tcW w:w="2880" w:type="dxa"/>
            <w:vAlign w:val="bottom"/>
            <w:hideMark/>
          </w:tcPr>
          <w:p w14:paraId="6D626CF8" w14:textId="4A9DDEB5" w:rsidR="006618FA" w:rsidRPr="002C7E40" w:rsidRDefault="00C945E8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2" w:type="dxa"/>
            <w:vAlign w:val="bottom"/>
          </w:tcPr>
          <w:p w14:paraId="73FB4B2B" w14:textId="50FE7157" w:rsidR="006618FA" w:rsidRPr="002C7E40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7FB22D" w14:textId="77777777" w:rsidR="006618FA" w:rsidRPr="002C7E40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5FE31E12" w14:textId="2FB86B70" w:rsidR="006618FA" w:rsidRPr="002C7E40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7057B72" w14:textId="77777777" w:rsidR="006618FA" w:rsidRPr="002C7E40" w:rsidRDefault="006618F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185D9544" w14:textId="7E80D6AB" w:rsidR="006618FA" w:rsidRPr="002C7E40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593404CE" w14:textId="77777777" w:rsidR="006618FA" w:rsidRPr="002C7E40" w:rsidRDefault="006618F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BA92808" w14:textId="180121F8" w:rsidR="006618FA" w:rsidRPr="002C7E40" w:rsidRDefault="006618F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78A" w:rsidRPr="002C7E40" w14:paraId="51668648" w14:textId="77777777" w:rsidTr="007D796E">
        <w:trPr>
          <w:trHeight w:val="83"/>
          <w:tblHeader/>
        </w:trPr>
        <w:tc>
          <w:tcPr>
            <w:tcW w:w="2880" w:type="dxa"/>
            <w:vAlign w:val="bottom"/>
          </w:tcPr>
          <w:p w14:paraId="62A47F78" w14:textId="77777777" w:rsidR="0037578A" w:rsidRPr="002C7E40" w:rsidRDefault="0037578A" w:rsidP="003B19EE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5BBAFE80" w14:textId="77777777" w:rsidR="0037578A" w:rsidRPr="002C7E40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2FC26186" w14:textId="77777777" w:rsidR="0037578A" w:rsidRPr="002C7E40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4F24102B" w14:textId="77777777" w:rsidR="0037578A" w:rsidRPr="002C7E40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358D2E31" w14:textId="77777777" w:rsidR="0037578A" w:rsidRPr="002C7E40" w:rsidRDefault="0037578A" w:rsidP="003B19E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0" w:type="dxa"/>
            <w:vAlign w:val="bottom"/>
          </w:tcPr>
          <w:p w14:paraId="0431EF36" w14:textId="77777777" w:rsidR="0037578A" w:rsidRPr="002C7E40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63" w:type="dxa"/>
            <w:vAlign w:val="bottom"/>
          </w:tcPr>
          <w:p w14:paraId="0AB2A331" w14:textId="77777777" w:rsidR="0037578A" w:rsidRPr="002C7E40" w:rsidRDefault="0037578A" w:rsidP="003B19E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22B479A" w14:textId="77777777" w:rsidR="0037578A" w:rsidRPr="002C7E40" w:rsidRDefault="0037578A" w:rsidP="003B19E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864" w:rsidRPr="002C7E40" w14:paraId="42A19A3B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179B28F8" w14:textId="007FE0AD" w:rsidR="00613864" w:rsidRPr="002C7E40" w:rsidRDefault="00613864" w:rsidP="006138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774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ลูกหนี้ตามสัญญาเช่าดำเนินงาน</w:t>
            </w:r>
          </w:p>
        </w:tc>
        <w:tc>
          <w:tcPr>
            <w:tcW w:w="1532" w:type="dxa"/>
          </w:tcPr>
          <w:p w14:paraId="367F6B91" w14:textId="63D6727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630E3">
              <w:rPr>
                <w:rFonts w:asciiTheme="majorBidi" w:hAnsiTheme="majorBidi" w:cstheme="majorBidi" w:hint="cs"/>
                <w:sz w:val="30"/>
                <w:szCs w:val="30"/>
              </w:rPr>
              <w:t>96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63" w:type="dxa"/>
          </w:tcPr>
          <w:p w14:paraId="514E595D" w14:textId="77777777" w:rsidR="00613864" w:rsidRPr="002C7E40" w:rsidRDefault="00613864" w:rsidP="006138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45C72DC2" w14:textId="62DB5CD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63" w:type="dxa"/>
          </w:tcPr>
          <w:p w14:paraId="053357AD" w14:textId="77777777" w:rsidR="00613864" w:rsidRPr="002C7E40" w:rsidRDefault="00613864" w:rsidP="0061386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1DB7466A" w14:textId="2C436D84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63" w:type="dxa"/>
            <w:vAlign w:val="bottom"/>
          </w:tcPr>
          <w:p w14:paraId="1B151DB0" w14:textId="77777777" w:rsidR="00613864" w:rsidRPr="002C7E40" w:rsidRDefault="00613864" w:rsidP="006138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4209FDD" w14:textId="29554F6B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613864" w:rsidRPr="002C7E40" w14:paraId="1F32E261" w14:textId="77777777" w:rsidTr="00794648">
        <w:trPr>
          <w:trHeight w:val="68"/>
          <w:tblHeader/>
        </w:trPr>
        <w:tc>
          <w:tcPr>
            <w:tcW w:w="2880" w:type="dxa"/>
            <w:vAlign w:val="bottom"/>
            <w:hideMark/>
          </w:tcPr>
          <w:p w14:paraId="4CA6A512" w14:textId="77777777" w:rsidR="00613864" w:rsidRPr="002C7E40" w:rsidRDefault="00613864" w:rsidP="00613864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ลูกหนี้ตามสัญญาเช่าเงินทุน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78300" w14:textId="664E8D6A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63" w:type="dxa"/>
            <w:vAlign w:val="bottom"/>
          </w:tcPr>
          <w:p w14:paraId="11095A37" w14:textId="77777777" w:rsidR="00613864" w:rsidRPr="002C7E40" w:rsidRDefault="00613864" w:rsidP="006138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6A0D6" w14:textId="2510962D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63" w:type="dxa"/>
            <w:vAlign w:val="bottom"/>
          </w:tcPr>
          <w:p w14:paraId="7AE4F5B3" w14:textId="77777777" w:rsidR="00613864" w:rsidRPr="002C7E40" w:rsidRDefault="00613864" w:rsidP="0061386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2CA90" w14:textId="41E11355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752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63" w:type="dxa"/>
            <w:vAlign w:val="bottom"/>
          </w:tcPr>
          <w:p w14:paraId="3211DDF1" w14:textId="77777777" w:rsidR="00613864" w:rsidRPr="002C7E40" w:rsidRDefault="00613864" w:rsidP="006138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220B" w14:textId="21143AC7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613864" w:rsidRPr="002C7E40" w14:paraId="0E39B62A" w14:textId="77777777" w:rsidTr="00794648">
        <w:trPr>
          <w:trHeight w:val="20"/>
          <w:tblHeader/>
        </w:trPr>
        <w:tc>
          <w:tcPr>
            <w:tcW w:w="2880" w:type="dxa"/>
            <w:vAlign w:val="bottom"/>
          </w:tcPr>
          <w:p w14:paraId="7E2369BE" w14:textId="77777777" w:rsidR="00613864" w:rsidRPr="002C7E40" w:rsidRDefault="00613864" w:rsidP="006138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9B4E" w14:textId="79195AB3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63" w:type="dxa"/>
          </w:tcPr>
          <w:p w14:paraId="25FECDCA" w14:textId="77777777" w:rsidR="00613864" w:rsidRPr="002C7E40" w:rsidRDefault="00613864" w:rsidP="006138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78AD" w14:textId="50FD1F6D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63" w:type="dxa"/>
          </w:tcPr>
          <w:p w14:paraId="41076AD3" w14:textId="77777777" w:rsidR="00613864" w:rsidRPr="002C7E40" w:rsidRDefault="00613864" w:rsidP="0061386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A02A8" w14:textId="61F01D3F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63" w:type="dxa"/>
            <w:vAlign w:val="bottom"/>
          </w:tcPr>
          <w:p w14:paraId="3364D75A" w14:textId="77777777" w:rsidR="00613864" w:rsidRPr="002C7E40" w:rsidRDefault="00613864" w:rsidP="006138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655E3" w14:textId="4F37868C" w:rsidR="00613864" w:rsidRPr="002C7E40" w:rsidRDefault="000630E3" w:rsidP="00613864">
            <w:pPr>
              <w:tabs>
                <w:tab w:val="clear" w:pos="907"/>
                <w:tab w:val="left" w:pos="8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</w:tr>
      <w:tr w:rsidR="00613864" w:rsidRPr="002C7E40" w14:paraId="6AA27321" w14:textId="77777777" w:rsidTr="00794648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570E34C9" w14:textId="2F46E3CE" w:rsidR="00613864" w:rsidRPr="002C7E40" w:rsidRDefault="00613864" w:rsidP="00613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 w:line="240" w:lineRule="auto"/>
              <w:ind w:left="342" w:right="-111" w:hanging="3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32" w:type="dxa"/>
            <w:vAlign w:val="bottom"/>
          </w:tcPr>
          <w:p w14:paraId="570BE074" w14:textId="2D6AA50F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580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7DAEAF62" w14:textId="77777777" w:rsidR="00613864" w:rsidRPr="002C7E40" w:rsidRDefault="00613864" w:rsidP="006138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318B3C5C" w14:textId="2C3591CC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866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459775B4" w14:textId="77777777" w:rsidR="00613864" w:rsidRPr="002C7E40" w:rsidRDefault="00613864" w:rsidP="0061386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5E8B63E3" w14:textId="79E8D12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bottom"/>
          </w:tcPr>
          <w:p w14:paraId="2483F214" w14:textId="77777777" w:rsidR="00613864" w:rsidRPr="002C7E40" w:rsidRDefault="00613864" w:rsidP="006138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4EAB158" w14:textId="47A38DAC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3864" w:rsidRPr="002C7E40" w14:paraId="1E47C175" w14:textId="77777777" w:rsidTr="00794648">
        <w:trPr>
          <w:trHeight w:val="20"/>
        </w:trPr>
        <w:tc>
          <w:tcPr>
            <w:tcW w:w="2880" w:type="dxa"/>
            <w:vAlign w:val="bottom"/>
            <w:hideMark/>
          </w:tcPr>
          <w:p w14:paraId="7527A40F" w14:textId="77777777" w:rsidR="00613864" w:rsidRPr="002C7E40" w:rsidRDefault="00613864" w:rsidP="00613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DC2F2" w14:textId="62E033CB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655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718</w:t>
            </w:r>
          </w:p>
        </w:tc>
        <w:tc>
          <w:tcPr>
            <w:tcW w:w="263" w:type="dxa"/>
          </w:tcPr>
          <w:p w14:paraId="4CBC7C2E" w14:textId="77777777" w:rsidR="00613864" w:rsidRPr="002C7E40" w:rsidRDefault="00613864" w:rsidP="0061386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4C860" w14:textId="1B1324C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63" w:type="dxa"/>
          </w:tcPr>
          <w:p w14:paraId="4AB7F8A5" w14:textId="77777777" w:rsidR="00613864" w:rsidRPr="002C7E40" w:rsidRDefault="00613864" w:rsidP="0061386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AAFD4" w14:textId="24419FF2" w:rsidR="00613864" w:rsidRPr="002C7E40" w:rsidRDefault="000630E3" w:rsidP="0061386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63" w:type="dxa"/>
            <w:vAlign w:val="bottom"/>
          </w:tcPr>
          <w:p w14:paraId="10C82259" w14:textId="77777777" w:rsidR="00613864" w:rsidRPr="002C7E40" w:rsidRDefault="00613864" w:rsidP="0061386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A6B00" w14:textId="4FF62C4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</w:tr>
    </w:tbl>
    <w:p w14:paraId="42590D5C" w14:textId="3596924E" w:rsidR="00F61738" w:rsidRPr="002C7E40" w:rsidRDefault="00F61738" w:rsidP="000A56D4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F844CB1" w14:textId="77777777" w:rsidR="000D6F91" w:rsidRPr="002C7E40" w:rsidRDefault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10833F" w14:textId="6149A047" w:rsidR="000D6F91" w:rsidRDefault="000D6F91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ด้านเครดิตที่คาดว่าจะเกิดขึ้นในระหว่างปีสิ้นสุดวันที่ </w:t>
      </w:r>
      <w:r w:rsidR="000630E3" w:rsidRPr="000630E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C7E4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C7E4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2C7E4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D90BF1" w14:textId="77777777" w:rsidR="00B32057" w:rsidRDefault="00B32057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720" w:type="dxa"/>
        <w:tblLook w:val="04A0" w:firstRow="1" w:lastRow="0" w:firstColumn="1" w:lastColumn="0" w:noHBand="0" w:noVBand="1"/>
      </w:tblPr>
      <w:tblGrid>
        <w:gridCol w:w="3580"/>
        <w:gridCol w:w="1145"/>
        <w:gridCol w:w="264"/>
        <w:gridCol w:w="1257"/>
        <w:gridCol w:w="265"/>
        <w:gridCol w:w="1169"/>
        <w:gridCol w:w="265"/>
        <w:gridCol w:w="1145"/>
      </w:tblGrid>
      <w:tr w:rsidR="00B32057" w:rsidRPr="00B32057" w14:paraId="07F9966B" w14:textId="77777777" w:rsidTr="00B32057">
        <w:trPr>
          <w:trHeight w:val="83"/>
          <w:tblHeader/>
        </w:trPr>
        <w:tc>
          <w:tcPr>
            <w:tcW w:w="3870" w:type="dxa"/>
            <w:vAlign w:val="bottom"/>
            <w:hideMark/>
          </w:tcPr>
          <w:p w14:paraId="3E07996B" w14:textId="2C0AC21E" w:rsidR="00B32057" w:rsidRPr="006A0815" w:rsidRDefault="00B32057" w:rsidP="00B32057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6A081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ตามสัญญาเช่าดำเนินงาน</w:t>
            </w:r>
          </w:p>
        </w:tc>
        <w:tc>
          <w:tcPr>
            <w:tcW w:w="1080" w:type="dxa"/>
            <w:vAlign w:val="bottom"/>
            <w:hideMark/>
          </w:tcPr>
          <w:p w14:paraId="44956E32" w14:textId="4A63B1D1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6A0815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12</w:t>
            </w:r>
            <w:r w:rsidRPr="006A08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0815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3B14337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26C60A9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02C4F868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A0815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97A6C6C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89E3F62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79F25C67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A0815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61CFD866" w14:textId="77777777" w:rsidR="00B32057" w:rsidRPr="006A0815" w:rsidRDefault="00B32057" w:rsidP="00B32057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DAD99FE" w14:textId="77777777" w:rsidR="00B32057" w:rsidRPr="006A0815" w:rsidRDefault="00B32057" w:rsidP="00B32057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32057" w:rsidRPr="00B32057" w14:paraId="6884A202" w14:textId="77777777" w:rsidTr="00B32057">
        <w:trPr>
          <w:trHeight w:val="20"/>
          <w:tblHeader/>
        </w:trPr>
        <w:tc>
          <w:tcPr>
            <w:tcW w:w="3870" w:type="dxa"/>
            <w:vAlign w:val="bottom"/>
          </w:tcPr>
          <w:p w14:paraId="0D0C4524" w14:textId="602A95B3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AC52762" w14:textId="3976D148" w:rsidR="00B32057" w:rsidRPr="006A0815" w:rsidRDefault="00B32057" w:rsidP="00B3205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A08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A08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A08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057" w:rsidRPr="00B32057" w14:paraId="678AF7ED" w14:textId="77777777" w:rsidTr="00B32057">
        <w:trPr>
          <w:trHeight w:val="20"/>
        </w:trPr>
        <w:tc>
          <w:tcPr>
            <w:tcW w:w="3870" w:type="dxa"/>
            <w:vAlign w:val="bottom"/>
          </w:tcPr>
          <w:p w14:paraId="43480489" w14:textId="7495CFB5" w:rsidR="00B32057" w:rsidRPr="006A0815" w:rsidRDefault="000630E3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2568</w:t>
            </w:r>
          </w:p>
        </w:tc>
        <w:tc>
          <w:tcPr>
            <w:tcW w:w="5220" w:type="dxa"/>
            <w:gridSpan w:val="7"/>
            <w:vAlign w:val="bottom"/>
          </w:tcPr>
          <w:p w14:paraId="3CE2E57E" w14:textId="77777777" w:rsidR="00B32057" w:rsidRPr="006A0815" w:rsidRDefault="00B32057" w:rsidP="00B3205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32057" w:rsidRPr="00B32057" w14:paraId="7595B145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5956212D" w14:textId="61895675" w:rsidR="00B32057" w:rsidRPr="006A0815" w:rsidRDefault="00B32057" w:rsidP="00B32057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hideMark/>
          </w:tcPr>
          <w:p w14:paraId="5843B2A2" w14:textId="3E9D50A9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3828D149" w14:textId="77777777" w:rsidR="00B32057" w:rsidRPr="002535EF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1AE98" w14:textId="2E8BFCF8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22C3C53A" w14:textId="77777777" w:rsidR="00B32057" w:rsidRPr="002535EF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B720AE6" w14:textId="2B12FFA2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34291"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  <w:vAlign w:val="bottom"/>
          </w:tcPr>
          <w:p w14:paraId="711908AC" w14:textId="77777777" w:rsidR="00B32057" w:rsidRPr="002535EF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86E96A2" w14:textId="0238CE19" w:rsidR="00B32057" w:rsidRPr="006A0815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34291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B32057" w:rsidRPr="00B32057" w14:paraId="00D41898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0ABE9DE7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080" w:type="dxa"/>
            <w:hideMark/>
          </w:tcPr>
          <w:p w14:paraId="4DBC67E1" w14:textId="5EE757AA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4FEA0F15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1518B7E" w14:textId="573B3A51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614C13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FB02C92" w14:textId="2B2A6D73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24AADBAB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9BA0810" w14:textId="4374F394" w:rsidR="00B32057" w:rsidRPr="006A0815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32057" w:rsidRPr="00B32057" w14:paraId="16836A35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63C03D55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60FDD5F9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080" w:type="dxa"/>
            <w:vAlign w:val="bottom"/>
            <w:hideMark/>
          </w:tcPr>
          <w:p w14:paraId="05068C93" w14:textId="44C5661E" w:rsidR="00B32057" w:rsidRPr="002535EF" w:rsidRDefault="00A10949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4B9215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9300FB0" w14:textId="5B4995E1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3D6A789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CE5E904" w14:textId="5DD3D021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292BC7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581255F" w14:textId="6C31E8B1" w:rsidR="00B32057" w:rsidRPr="006A0815" w:rsidRDefault="00A10949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057" w:rsidRPr="00B32057" w14:paraId="1479FD5E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4A8E2BAD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B2E5D12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080" w:type="dxa"/>
            <w:vAlign w:val="bottom"/>
            <w:hideMark/>
          </w:tcPr>
          <w:p w14:paraId="4CB5517B" w14:textId="3633B1C3" w:rsidR="00B32057" w:rsidRPr="002535EF" w:rsidRDefault="00A10949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03C2A2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24EB0B9" w14:textId="1165D1E7" w:rsidR="00B32057" w:rsidRPr="002535EF" w:rsidRDefault="00A10949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FDE63F3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AD4AB3" w14:textId="47145D65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0017A4AD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261526B0" w14:textId="0DB38531" w:rsidR="00B32057" w:rsidRPr="006A0815" w:rsidRDefault="00A10949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057" w:rsidRPr="00B32057" w14:paraId="031450B5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26F9AE94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53AB3CC8" w14:textId="1FB77E29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479667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461CDC7" w14:textId="7485E5C0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720158C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4E775ED" w14:textId="7DFAECB2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3C551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D55B17" w14:textId="6575307A" w:rsidR="00B32057" w:rsidRPr="006A0815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2057" w:rsidRPr="00B32057" w14:paraId="53182EA9" w14:textId="77777777" w:rsidTr="00B32057">
        <w:trPr>
          <w:trHeight w:val="20"/>
        </w:trPr>
        <w:tc>
          <w:tcPr>
            <w:tcW w:w="3870" w:type="dxa"/>
            <w:vAlign w:val="bottom"/>
            <w:hideMark/>
          </w:tcPr>
          <w:p w14:paraId="3D68F0F1" w14:textId="77777777" w:rsidR="00B32057" w:rsidRPr="006A0815" w:rsidRDefault="00B32057" w:rsidP="00B32057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6A081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6A081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02870" w14:textId="40107ADB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14C4E32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60913B" w14:textId="0003A91C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05FB2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41E1C" w14:textId="277B3538" w:rsidR="00B32057" w:rsidRPr="002535EF" w:rsidRDefault="00034291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3E81E" w14:textId="77777777" w:rsidR="00B32057" w:rsidRPr="006A0815" w:rsidRDefault="00B32057" w:rsidP="00DF739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CBFD5" w14:textId="4127EBEE" w:rsidR="00B32057" w:rsidRPr="006A0815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B32057" w:rsidRPr="00B32057" w14:paraId="0109E8E9" w14:textId="77777777" w:rsidTr="00613325">
        <w:trPr>
          <w:trHeight w:val="20"/>
        </w:trPr>
        <w:tc>
          <w:tcPr>
            <w:tcW w:w="3870" w:type="dxa"/>
            <w:vAlign w:val="bottom"/>
            <w:hideMark/>
          </w:tcPr>
          <w:p w14:paraId="61C2F2E4" w14:textId="266E83E7" w:rsidR="00B32057" w:rsidRPr="006A0815" w:rsidRDefault="00B32057" w:rsidP="00B3205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0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A08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A08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ED0B71" w14:textId="76058DAD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9D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DCB622" w14:textId="77777777" w:rsidR="00B32057" w:rsidRPr="006A0815" w:rsidRDefault="00B32057" w:rsidP="00B3205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40626" w14:textId="55EC88FE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68ACCACD" w14:textId="77777777" w:rsidR="00B32057" w:rsidRPr="006A0815" w:rsidRDefault="00B32057" w:rsidP="00B3205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D02FF" w14:textId="33EB63E1" w:rsidR="00B32057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D04986"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9D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A98D962" w14:textId="77777777" w:rsidR="00B32057" w:rsidRPr="006A0815" w:rsidRDefault="00B32057" w:rsidP="00B3205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88243" w14:textId="3E8D8535" w:rsidR="00B32057" w:rsidRPr="006A0815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D04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</w:tr>
      <w:tr w:rsidR="00613325" w:rsidRPr="00B32057" w14:paraId="291B502C" w14:textId="77777777" w:rsidTr="00613325">
        <w:trPr>
          <w:trHeight w:val="20"/>
        </w:trPr>
        <w:tc>
          <w:tcPr>
            <w:tcW w:w="3870" w:type="dxa"/>
            <w:vAlign w:val="bottom"/>
          </w:tcPr>
          <w:p w14:paraId="19254365" w14:textId="77777777" w:rsidR="00613325" w:rsidRPr="00B32057" w:rsidRDefault="00613325" w:rsidP="00B320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597425F" w14:textId="77777777" w:rsidR="00613325" w:rsidRPr="00B32057" w:rsidRDefault="00613325" w:rsidP="00B32057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6DA17B1" w14:textId="77777777" w:rsidR="00613325" w:rsidRPr="00B32057" w:rsidRDefault="00613325" w:rsidP="00B32057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7CBD1B2" w14:textId="77777777" w:rsidR="00613325" w:rsidRPr="00B32057" w:rsidRDefault="00613325" w:rsidP="00B3205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385ED3" w14:textId="77777777" w:rsidR="00613325" w:rsidRPr="00B32057" w:rsidRDefault="00613325" w:rsidP="00B3205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9A913A" w14:textId="77777777" w:rsidR="00613325" w:rsidRPr="00B32057" w:rsidRDefault="00613325" w:rsidP="00B3205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6C25055" w14:textId="77777777" w:rsidR="00613325" w:rsidRPr="00B32057" w:rsidRDefault="00613325" w:rsidP="00B32057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0CD29" w14:textId="77777777" w:rsidR="00613325" w:rsidRPr="00B32057" w:rsidRDefault="00613325" w:rsidP="00B3205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13325" w:rsidRPr="00B32057" w14:paraId="08A042E0" w14:textId="77777777" w:rsidTr="00260922">
        <w:trPr>
          <w:trHeight w:val="20"/>
        </w:trPr>
        <w:tc>
          <w:tcPr>
            <w:tcW w:w="3870" w:type="dxa"/>
            <w:vAlign w:val="bottom"/>
          </w:tcPr>
          <w:p w14:paraId="30D480CC" w14:textId="3B0A7593" w:rsidR="00613325" w:rsidRPr="00DF739C" w:rsidRDefault="000630E3" w:rsidP="0061332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35DD312" w14:textId="77777777" w:rsidR="00613325" w:rsidRPr="00DF739C" w:rsidRDefault="00613325" w:rsidP="00613325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745E3" w14:textId="77777777" w:rsidR="00613325" w:rsidRPr="00DF739C" w:rsidRDefault="00613325" w:rsidP="00613325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C0E1F7" w14:textId="77777777" w:rsidR="00613325" w:rsidRPr="00DF739C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9AC07" w14:textId="77777777" w:rsidR="00613325" w:rsidRPr="00DF739C" w:rsidRDefault="00613325" w:rsidP="0061332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396694" w14:textId="77777777" w:rsidR="00613325" w:rsidRPr="00DF739C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211409" w14:textId="77777777" w:rsidR="00613325" w:rsidRPr="00DF739C" w:rsidRDefault="00613325" w:rsidP="0061332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A4FB2" w14:textId="77777777" w:rsidR="00613325" w:rsidRPr="00DF739C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739C" w:rsidRPr="00B32057" w14:paraId="2CF285D0" w14:textId="77777777" w:rsidTr="003905D3">
        <w:trPr>
          <w:trHeight w:val="20"/>
        </w:trPr>
        <w:tc>
          <w:tcPr>
            <w:tcW w:w="3870" w:type="dxa"/>
            <w:vAlign w:val="bottom"/>
          </w:tcPr>
          <w:p w14:paraId="061ECFDF" w14:textId="5ABB7301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7194F63" w14:textId="77334DE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1077DB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E3C15" w14:textId="025EB3D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03B55D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1926A" w14:textId="62892D5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6AE05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D8921" w14:textId="1BC4FEB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008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37A80800" w14:textId="77777777" w:rsidTr="00260922">
        <w:trPr>
          <w:trHeight w:val="20"/>
        </w:trPr>
        <w:tc>
          <w:tcPr>
            <w:tcW w:w="3870" w:type="dxa"/>
            <w:vAlign w:val="bottom"/>
          </w:tcPr>
          <w:p w14:paraId="3BA7FE14" w14:textId="703DF5BD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080" w:type="dxa"/>
          </w:tcPr>
          <w:p w14:paraId="4C29761C" w14:textId="77777777" w:rsid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CB07CE" w14:textId="442A7A5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F728B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AE038" w14:textId="77777777" w:rsidR="002535EF" w:rsidRDefault="002535EF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E14414" w14:textId="2CE0B60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D801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68229" w14:textId="77777777" w:rsidR="002535EF" w:rsidRDefault="002535EF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26ECFD" w14:textId="6C74A44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5E4D1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3D19CC" w14:textId="77777777" w:rsidR="002535EF" w:rsidRDefault="002535EF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C091D9" w14:textId="4F215C9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739C" w:rsidRPr="00B32057" w14:paraId="2B3FF021" w14:textId="77777777" w:rsidTr="003905D3">
        <w:trPr>
          <w:trHeight w:val="20"/>
        </w:trPr>
        <w:tc>
          <w:tcPr>
            <w:tcW w:w="3870" w:type="dxa"/>
            <w:vAlign w:val="bottom"/>
          </w:tcPr>
          <w:p w14:paraId="0D1F7EB8" w14:textId="77777777" w:rsidR="00DF739C" w:rsidRPr="00DF739C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8C07B13" w14:textId="0C4D0DD2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080" w:type="dxa"/>
          </w:tcPr>
          <w:p w14:paraId="349F713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B3E5D9E" w14:textId="01A6F5B4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29A6EC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DFF8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99D125" w14:textId="3644ED41" w:rsidR="00DF739C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F739C"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CF93908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39405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00DB169" w14:textId="7DB01E33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685BEA4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BB30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3682AD" w14:textId="1AD269A6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DF739C" w:rsidRPr="00B32057" w14:paraId="62D4E713" w14:textId="77777777" w:rsidTr="003905D3">
        <w:trPr>
          <w:trHeight w:val="20"/>
        </w:trPr>
        <w:tc>
          <w:tcPr>
            <w:tcW w:w="3870" w:type="dxa"/>
            <w:vAlign w:val="bottom"/>
          </w:tcPr>
          <w:p w14:paraId="32E84758" w14:textId="77777777" w:rsidR="00DF739C" w:rsidRPr="00DF739C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F97EEA2" w14:textId="1405DBC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080" w:type="dxa"/>
          </w:tcPr>
          <w:p w14:paraId="3FD7D0DE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AA91AC" w14:textId="1652A2C8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A33EA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C9DC7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5A6D42D" w14:textId="6212883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267778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06248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22E7B" w14:textId="02B8F67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7DF023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68D5AB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72452F" w14:textId="2CB34B9F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DF739C" w:rsidRPr="00B32057" w14:paraId="6E032A63" w14:textId="77777777" w:rsidTr="003905D3">
        <w:trPr>
          <w:trHeight w:val="20"/>
        </w:trPr>
        <w:tc>
          <w:tcPr>
            <w:tcW w:w="3870" w:type="dxa"/>
            <w:vAlign w:val="bottom"/>
          </w:tcPr>
          <w:p w14:paraId="4A0DC2CC" w14:textId="2FE24AF1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F6F251" w14:textId="144026CF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8BAB79B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22BFA1" w14:textId="72E5836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1E42F5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B5EB6" w14:textId="2DF1F66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6D3E5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C66DF" w14:textId="6EEF06E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739C" w:rsidRPr="00B32057" w14:paraId="10F3B213" w14:textId="77777777" w:rsidTr="00260922">
        <w:trPr>
          <w:trHeight w:val="20"/>
        </w:trPr>
        <w:tc>
          <w:tcPr>
            <w:tcW w:w="3870" w:type="dxa"/>
            <w:vAlign w:val="bottom"/>
          </w:tcPr>
          <w:p w14:paraId="1B00D36A" w14:textId="2D976650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B55B7" w14:textId="684B61A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2D3F68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5FAA7" w14:textId="6F8DBA0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8DAF83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FC13" w14:textId="286EB9F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70" w:type="dxa"/>
          </w:tcPr>
          <w:p w14:paraId="11DD235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0C007" w14:textId="12E4369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0943C975" w14:textId="77777777" w:rsidTr="003905D3">
        <w:trPr>
          <w:trHeight w:val="20"/>
        </w:trPr>
        <w:tc>
          <w:tcPr>
            <w:tcW w:w="3870" w:type="dxa"/>
            <w:vAlign w:val="bottom"/>
          </w:tcPr>
          <w:p w14:paraId="006C701A" w14:textId="794997EF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7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552A9" w14:textId="6F4E952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C110698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6DB6D" w14:textId="2DDB389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8C8EC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E729D" w14:textId="2B71EAB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8FB05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D32D4" w14:textId="61BCE91C" w:rsidR="00DF739C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DF739C"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</w:tr>
      <w:tr w:rsidR="00613325" w:rsidRPr="00B32057" w14:paraId="4BE9E936" w14:textId="77777777" w:rsidTr="00613325">
        <w:trPr>
          <w:trHeight w:val="20"/>
        </w:trPr>
        <w:tc>
          <w:tcPr>
            <w:tcW w:w="3870" w:type="dxa"/>
            <w:vAlign w:val="bottom"/>
          </w:tcPr>
          <w:p w14:paraId="19924163" w14:textId="77777777" w:rsidR="00613325" w:rsidRPr="00B32057" w:rsidRDefault="00613325" w:rsidP="0061332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E323F8" w14:textId="77777777" w:rsidR="00613325" w:rsidRPr="00B32057" w:rsidRDefault="00613325" w:rsidP="00613325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6E7B2FE" w14:textId="77777777" w:rsidR="00613325" w:rsidRPr="00B32057" w:rsidRDefault="00613325" w:rsidP="00613325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CA8234" w14:textId="77777777" w:rsidR="00613325" w:rsidRPr="00B32057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F1ED1D" w14:textId="77777777" w:rsidR="00613325" w:rsidRPr="00B32057" w:rsidRDefault="00613325" w:rsidP="0061332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2264C7" w14:textId="77777777" w:rsidR="00613325" w:rsidRPr="00B32057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E80E7B5" w14:textId="77777777" w:rsidR="00613325" w:rsidRPr="00B32057" w:rsidRDefault="00613325" w:rsidP="0061332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45D430" w14:textId="77777777" w:rsidR="00613325" w:rsidRPr="00B32057" w:rsidRDefault="00613325" w:rsidP="0061332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1ECA0CF7" w14:textId="77777777" w:rsidR="00B32057" w:rsidRPr="002C7E40" w:rsidRDefault="00B32057" w:rsidP="000D6F91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after="0" w:line="240" w:lineRule="auto"/>
        <w:ind w:left="81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720" w:type="dxa"/>
        <w:tblLook w:val="04A0" w:firstRow="1" w:lastRow="0" w:firstColumn="1" w:lastColumn="0" w:noHBand="0" w:noVBand="1"/>
      </w:tblPr>
      <w:tblGrid>
        <w:gridCol w:w="3609"/>
        <w:gridCol w:w="1145"/>
        <w:gridCol w:w="265"/>
        <w:gridCol w:w="1238"/>
        <w:gridCol w:w="265"/>
        <w:gridCol w:w="1158"/>
        <w:gridCol w:w="265"/>
        <w:gridCol w:w="1145"/>
      </w:tblGrid>
      <w:tr w:rsidR="00613325" w:rsidRPr="00B32057" w14:paraId="79F57050" w14:textId="77777777" w:rsidTr="00DF739C">
        <w:trPr>
          <w:trHeight w:val="83"/>
          <w:tblHeader/>
        </w:trPr>
        <w:tc>
          <w:tcPr>
            <w:tcW w:w="3803" w:type="dxa"/>
            <w:vAlign w:val="bottom"/>
            <w:hideMark/>
          </w:tcPr>
          <w:p w14:paraId="4D1516A9" w14:textId="66339FEB" w:rsidR="00613325" w:rsidRPr="00AE5A34" w:rsidRDefault="00613325" w:rsidP="00291AE2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AE5A3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</w:t>
            </w:r>
            <w:r w:rsidRPr="00AE5A34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072" w:type="dxa"/>
            <w:vAlign w:val="bottom"/>
            <w:hideMark/>
          </w:tcPr>
          <w:p w14:paraId="3D13210B" w14:textId="75BAF29B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AE5A34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630E3" w:rsidRPr="000630E3">
              <w:rPr>
                <w:rFonts w:ascii="Angsana New" w:hAnsi="Angsana New"/>
                <w:sz w:val="30"/>
                <w:szCs w:val="30"/>
              </w:rPr>
              <w:t>12</w:t>
            </w:r>
            <w:r w:rsidRPr="00AE5A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5A34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21E7800F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  <w:hideMark/>
          </w:tcPr>
          <w:p w14:paraId="492889DA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333D5832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5A34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536D547F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44F8047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18F8EC1A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5A34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20865FCA" w14:textId="77777777" w:rsidR="00613325" w:rsidRPr="00AE5A34" w:rsidRDefault="00613325" w:rsidP="00291AE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5E1580A7" w14:textId="77777777" w:rsidR="00613325" w:rsidRPr="00AE5A34" w:rsidRDefault="00613325" w:rsidP="00291AE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13325" w:rsidRPr="00B32057" w14:paraId="466CA8CB" w14:textId="77777777" w:rsidTr="00DF739C">
        <w:trPr>
          <w:trHeight w:val="20"/>
          <w:tblHeader/>
        </w:trPr>
        <w:tc>
          <w:tcPr>
            <w:tcW w:w="3803" w:type="dxa"/>
            <w:vAlign w:val="bottom"/>
          </w:tcPr>
          <w:p w14:paraId="57E2B19C" w14:textId="77777777" w:rsidR="00613325" w:rsidRPr="00AE5A34" w:rsidRDefault="00613325" w:rsidP="00291AE2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2EC493F3" w14:textId="77777777" w:rsidR="00613325" w:rsidRPr="00AE5A34" w:rsidRDefault="00613325" w:rsidP="00291A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5A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5A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E5A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13325" w:rsidRPr="00B32057" w14:paraId="27784CE7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51945394" w14:textId="04B7ADC2" w:rsidR="00613325" w:rsidRPr="00AE5A34" w:rsidRDefault="000630E3" w:rsidP="00291AE2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2568</w:t>
            </w:r>
          </w:p>
        </w:tc>
        <w:tc>
          <w:tcPr>
            <w:tcW w:w="5287" w:type="dxa"/>
            <w:gridSpan w:val="7"/>
            <w:vAlign w:val="bottom"/>
          </w:tcPr>
          <w:p w14:paraId="42573AD1" w14:textId="77777777" w:rsidR="00613325" w:rsidRPr="00AE5A34" w:rsidRDefault="00613325" w:rsidP="00291AE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F739C" w:rsidRPr="00B32057" w14:paraId="425C3569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4D2AFFC0" w14:textId="20903E10" w:rsidR="00DF739C" w:rsidRPr="00AE5A34" w:rsidRDefault="00DF739C" w:rsidP="00DF739C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hideMark/>
          </w:tcPr>
          <w:p w14:paraId="05A24DAF" w14:textId="0C94BEF3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E8AD963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6FC2883F" w14:textId="116CC202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4F1DE9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1DF3EF97" w14:textId="382522E2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323B2CF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23384FDA" w14:textId="5B064C8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1630A12D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6679E777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072" w:type="dxa"/>
            <w:hideMark/>
          </w:tcPr>
          <w:p w14:paraId="6DB1B6C4" w14:textId="705A874A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55BD64AE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5DCC3B34" w14:textId="6013DC66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064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F082B7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778F59B" w14:textId="3FEB567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673391C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3D62E67A" w14:textId="60F514A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739C" w:rsidRPr="00B32057" w14:paraId="750CED6C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62A4006E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8B167EF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072" w:type="dxa"/>
            <w:hideMark/>
          </w:tcPr>
          <w:p w14:paraId="75DFD91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8ED0BD9" w14:textId="1589A76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18EC5D6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28C1A98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EC6E1AD" w14:textId="65513A15" w:rsidR="00DF739C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DF739C"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6ECC6D5B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EFB181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38C2F26" w14:textId="2891DDEA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69" w:type="dxa"/>
            <w:vAlign w:val="bottom"/>
          </w:tcPr>
          <w:p w14:paraId="23F99EA5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08796BB6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A47F19D" w14:textId="01D94D5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DF739C" w:rsidRPr="00B32057" w14:paraId="168B458C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0BFD3CD4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0D133669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072" w:type="dxa"/>
            <w:hideMark/>
          </w:tcPr>
          <w:p w14:paraId="54E33A78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51AFFC2" w14:textId="1C21B9D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69" w:type="dxa"/>
            <w:vAlign w:val="bottom"/>
          </w:tcPr>
          <w:p w14:paraId="67D2965B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086EC254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DF1BF2" w14:textId="3525DBD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  <w:vAlign w:val="bottom"/>
          </w:tcPr>
          <w:p w14:paraId="4E3FC23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376A0C0D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9C33D" w14:textId="2C46E91F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  <w:vAlign w:val="bottom"/>
          </w:tcPr>
          <w:p w14:paraId="3493FB83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5FED506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4B046" w14:textId="7A5D14A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DF739C" w:rsidRPr="00B32057" w14:paraId="4F96DDCB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77F7D6B6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hideMark/>
          </w:tcPr>
          <w:p w14:paraId="79F4EF90" w14:textId="3A57597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497536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hideMark/>
          </w:tcPr>
          <w:p w14:paraId="7C68A75B" w14:textId="0A2FCAC4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55E94CB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22FD4E0" w14:textId="3655A24A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30068685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05635A96" w14:textId="51683BCB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739C" w:rsidRPr="00B32057" w14:paraId="6186C6FB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69C7A284" w14:textId="77777777" w:rsidR="00DF739C" w:rsidRPr="00AE5A34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E5A3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AE5A3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27FC4" w14:textId="47F20203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CDC459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58A77" w14:textId="195C456B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</w:tcPr>
          <w:p w14:paraId="577DD94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6A2FD" w14:textId="3ADB8C42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</w:tcPr>
          <w:p w14:paraId="23A77DFB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8D741" w14:textId="0DB6B68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27001652" w14:textId="77777777" w:rsidTr="00DF739C">
        <w:trPr>
          <w:trHeight w:val="20"/>
        </w:trPr>
        <w:tc>
          <w:tcPr>
            <w:tcW w:w="3803" w:type="dxa"/>
            <w:vAlign w:val="bottom"/>
            <w:hideMark/>
          </w:tcPr>
          <w:p w14:paraId="0A8C7A75" w14:textId="6AB78DF6" w:rsidR="00DF739C" w:rsidRPr="00AE5A34" w:rsidRDefault="00DF739C" w:rsidP="00DF739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5A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5A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5A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283DD" w14:textId="3D7F6D5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74C9995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B7EB5" w14:textId="70D8106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5508CE47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E629E" w14:textId="7237286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677A25A8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38B33" w14:textId="4D384DE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13325" w:rsidRPr="00B32057" w14:paraId="33FFD5E3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496505C1" w14:textId="77777777" w:rsidR="00613325" w:rsidRPr="00B32057" w:rsidRDefault="00613325" w:rsidP="00291A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</w:tcPr>
          <w:p w14:paraId="439A9F45" w14:textId="77777777" w:rsidR="00613325" w:rsidRPr="00B32057" w:rsidRDefault="00613325" w:rsidP="00291AE2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1DDCF1F6" w14:textId="77777777" w:rsidR="00613325" w:rsidRPr="00B32057" w:rsidRDefault="00613325" w:rsidP="00291AE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403B2051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375394E0" w14:textId="77777777" w:rsidR="00613325" w:rsidRPr="00B32057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1C8319DD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vAlign w:val="bottom"/>
          </w:tcPr>
          <w:p w14:paraId="6C83E782" w14:textId="77777777" w:rsidR="00613325" w:rsidRPr="00B32057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55739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13325" w:rsidRPr="00B32057" w14:paraId="581EB7A4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78BD376F" w14:textId="2D0DC25A" w:rsidR="00613325" w:rsidRPr="00DF739C" w:rsidRDefault="000630E3" w:rsidP="00291A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0630E3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2" w:type="dxa"/>
            <w:vAlign w:val="bottom"/>
          </w:tcPr>
          <w:p w14:paraId="0E049297" w14:textId="77777777" w:rsidR="00613325" w:rsidRPr="00DF739C" w:rsidRDefault="00613325" w:rsidP="00291AE2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07868AB" w14:textId="77777777" w:rsidR="00613325" w:rsidRPr="00DF739C" w:rsidRDefault="00613325" w:rsidP="00291AE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065462B5" w14:textId="77777777" w:rsidR="00613325" w:rsidRPr="00DF739C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5B7385" w14:textId="77777777" w:rsidR="00613325" w:rsidRPr="00DF739C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456BB73E" w14:textId="77777777" w:rsidR="00613325" w:rsidRPr="00DF739C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0619E2A" w14:textId="77777777" w:rsidR="00613325" w:rsidRPr="00DF739C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BFD8687" w14:textId="77777777" w:rsidR="00613325" w:rsidRPr="00DF739C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739C" w:rsidRPr="00B32057" w14:paraId="5058CD6B" w14:textId="77777777" w:rsidTr="00C50465">
        <w:trPr>
          <w:trHeight w:val="20"/>
        </w:trPr>
        <w:tc>
          <w:tcPr>
            <w:tcW w:w="3803" w:type="dxa"/>
            <w:vAlign w:val="bottom"/>
          </w:tcPr>
          <w:p w14:paraId="2D77FD2C" w14:textId="6D4E163D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0630E3" w:rsidRPr="000630E3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</w:tcPr>
          <w:p w14:paraId="6F385EB8" w14:textId="17E1A24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0969B9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DC2602" w14:textId="3F12A492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74AAE40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F9ECED" w14:textId="15C334DA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410335F6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39ED7E" w14:textId="7A751651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3DE26FDA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79CD691E" w14:textId="7777777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072" w:type="dxa"/>
          </w:tcPr>
          <w:p w14:paraId="5846AFA3" w14:textId="41C5EEEE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813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ACCF747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4372A53" w14:textId="779A1728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235F693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E549CF4" w14:textId="294A4BC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2F16100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C720979" w14:textId="6463778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0B2CF09B" w14:textId="77777777" w:rsidTr="00C50465">
        <w:trPr>
          <w:trHeight w:val="20"/>
        </w:trPr>
        <w:tc>
          <w:tcPr>
            <w:tcW w:w="3803" w:type="dxa"/>
            <w:vAlign w:val="bottom"/>
          </w:tcPr>
          <w:p w14:paraId="32E9D2A4" w14:textId="77777777" w:rsidR="00DF739C" w:rsidRPr="00DF739C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F42AC41" w14:textId="7777777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ไม่ด้อยค่าด้านเครดิต</w:t>
            </w:r>
          </w:p>
        </w:tc>
        <w:tc>
          <w:tcPr>
            <w:tcW w:w="1072" w:type="dxa"/>
          </w:tcPr>
          <w:p w14:paraId="4314307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708D0" w14:textId="1819034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1379ED2E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CF43B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78CBA7A" w14:textId="22EE0466" w:rsidR="00DF739C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739C"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 w:rsidR="00DF739C"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7CDAC01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800CEC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076600" w14:textId="4BF4D13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09E10AC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3396C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667897" w14:textId="46BB658C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DF739C" w:rsidRPr="00B32057" w14:paraId="6CEC916B" w14:textId="77777777" w:rsidTr="00C50465">
        <w:trPr>
          <w:trHeight w:val="20"/>
        </w:trPr>
        <w:tc>
          <w:tcPr>
            <w:tcW w:w="3803" w:type="dxa"/>
            <w:vAlign w:val="bottom"/>
          </w:tcPr>
          <w:p w14:paraId="5617232E" w14:textId="77777777" w:rsidR="00DF739C" w:rsidRPr="00DF739C" w:rsidRDefault="00DF739C" w:rsidP="00DF739C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50AD7061" w14:textId="7777777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– </w:t>
            </w: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072" w:type="dxa"/>
          </w:tcPr>
          <w:p w14:paraId="7702BD33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D1CD2" w14:textId="2DC4E4C2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7A07671F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3C4969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C115E" w14:textId="3C0AC784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2F02F56D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9E3DF2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E2BDE" w14:textId="05BBF5AB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2C35B24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C40FC7E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4097C" w14:textId="3C2C583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DF739C" w:rsidRPr="00B32057" w14:paraId="3FADE1AC" w14:textId="77777777" w:rsidTr="00C50465">
        <w:trPr>
          <w:trHeight w:val="20"/>
        </w:trPr>
        <w:tc>
          <w:tcPr>
            <w:tcW w:w="3803" w:type="dxa"/>
            <w:vAlign w:val="bottom"/>
          </w:tcPr>
          <w:p w14:paraId="4A9398A0" w14:textId="7777777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</w:tcPr>
          <w:p w14:paraId="1B531B8D" w14:textId="35D0DA89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5E54B980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35D5610" w14:textId="6091F65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5EBB9999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00711A" w14:textId="7EB50616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51FFC936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D7037E" w14:textId="314F5A2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739C" w:rsidRPr="00B32057" w14:paraId="6925092B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0CB768B7" w14:textId="77777777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F739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8F72A" w14:textId="7E6128F5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B6EF96C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851F" w14:textId="326A5F8F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</w:tcPr>
          <w:p w14:paraId="53F6A47E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15263" w14:textId="0B889C4B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69" w:type="dxa"/>
          </w:tcPr>
          <w:p w14:paraId="0B9266ED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3461A" w14:textId="26D74BC4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2535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F739C" w:rsidRPr="00B32057" w14:paraId="5914A1A6" w14:textId="77777777" w:rsidTr="00C50465">
        <w:trPr>
          <w:trHeight w:val="20"/>
        </w:trPr>
        <w:tc>
          <w:tcPr>
            <w:tcW w:w="3803" w:type="dxa"/>
            <w:vAlign w:val="bottom"/>
          </w:tcPr>
          <w:p w14:paraId="4CDD9987" w14:textId="01F2F45F" w:rsidR="00DF739C" w:rsidRPr="00DF739C" w:rsidRDefault="00DF739C" w:rsidP="00DF739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7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73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7A0E3" w14:textId="77BD9790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78C4244A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12698" w14:textId="70EE04CD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222448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AAD93" w14:textId="3B8F3FC4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  <w:r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69D1E0C1" w14:textId="77777777" w:rsidR="00DF739C" w:rsidRPr="002535EF" w:rsidRDefault="00DF739C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42BA" w14:textId="19DF39C2" w:rsidR="00DF739C" w:rsidRPr="002535EF" w:rsidRDefault="000630E3" w:rsidP="0025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DF739C" w:rsidRPr="002535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613325" w:rsidRPr="00B32057" w14:paraId="77C8A902" w14:textId="77777777" w:rsidTr="00DF739C">
        <w:trPr>
          <w:trHeight w:val="20"/>
        </w:trPr>
        <w:tc>
          <w:tcPr>
            <w:tcW w:w="3803" w:type="dxa"/>
            <w:vAlign w:val="bottom"/>
          </w:tcPr>
          <w:p w14:paraId="078A5378" w14:textId="77777777" w:rsidR="00613325" w:rsidRPr="00B32057" w:rsidRDefault="00613325" w:rsidP="00291A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60B0E73A" w14:textId="77777777" w:rsidR="00613325" w:rsidRPr="00B32057" w:rsidRDefault="00613325" w:rsidP="00291AE2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7DA38498" w14:textId="77777777" w:rsidR="00613325" w:rsidRPr="00B32057" w:rsidRDefault="00613325" w:rsidP="00291AE2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0522A3F9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1CF9388A" w14:textId="77777777" w:rsidR="00613325" w:rsidRPr="00B32057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1FFAB8A3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vAlign w:val="bottom"/>
          </w:tcPr>
          <w:p w14:paraId="708A0906" w14:textId="77777777" w:rsidR="00613325" w:rsidRPr="00B32057" w:rsidRDefault="00613325" w:rsidP="00291AE2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A8913C7" w14:textId="77777777" w:rsidR="00613325" w:rsidRPr="00B32057" w:rsidRDefault="00613325" w:rsidP="00291AE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2387ED6B" w14:textId="77777777" w:rsidR="000D6F91" w:rsidRPr="002C7E40" w:rsidRDefault="000D6F91" w:rsidP="000D6F91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5CFA2CDB" w14:textId="658AE4FE" w:rsidR="00613325" w:rsidRDefault="00613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shd w:val="clear" w:color="auto" w:fill="E0E0E0"/>
          <w:cs/>
        </w:rPr>
      </w:pPr>
      <w:r>
        <w:rPr>
          <w:rFonts w:asciiTheme="majorBidi" w:hAnsiTheme="majorBidi" w:cstheme="majorBidi"/>
          <w:sz w:val="20"/>
          <w:szCs w:val="20"/>
          <w:shd w:val="clear" w:color="auto" w:fill="E0E0E0"/>
          <w:cs/>
        </w:rPr>
        <w:br w:type="page"/>
      </w:r>
    </w:p>
    <w:p w14:paraId="2901CFA7" w14:textId="77777777" w:rsidR="009B42A5" w:rsidRDefault="004A4635" w:rsidP="000A062F">
      <w:pPr>
        <w:pStyle w:val="ListParagraph"/>
        <w:numPr>
          <w:ilvl w:val="1"/>
          <w:numId w:val="31"/>
        </w:numPr>
        <w:tabs>
          <w:tab w:val="clear" w:pos="454"/>
        </w:tabs>
        <w:ind w:left="1440" w:hanging="540"/>
        <w:rPr>
          <w:rFonts w:asciiTheme="majorBidi" w:hAnsiTheme="majorBidi"/>
          <w:sz w:val="30"/>
          <w:szCs w:val="30"/>
          <w:lang w:val="en-GB" w:eastAsia="x-none"/>
        </w:rPr>
      </w:pPr>
      <w:bookmarkStart w:id="3" w:name="_Hlk222319113"/>
      <w:r w:rsidRPr="00077464">
        <w:rPr>
          <w:rFonts w:asciiTheme="majorBidi" w:hAnsiTheme="majorBidi"/>
          <w:sz w:val="30"/>
          <w:szCs w:val="30"/>
          <w:cs/>
          <w:lang w:val="en-GB" w:eastAsia="x-none"/>
        </w:rPr>
        <w:lastRenderedPageBreak/>
        <w:t>เงินให้กู้ยืมระยะสั้น</w:t>
      </w:r>
    </w:p>
    <w:p w14:paraId="7C8FC0DA" w14:textId="77777777" w:rsidR="00371135" w:rsidRPr="00613325" w:rsidRDefault="00371135" w:rsidP="00371135">
      <w:pPr>
        <w:pStyle w:val="ListParagraph"/>
        <w:tabs>
          <w:tab w:val="clear" w:pos="454"/>
        </w:tabs>
        <w:ind w:left="1440"/>
        <w:rPr>
          <w:rFonts w:asciiTheme="majorBidi" w:hAnsiTheme="majorBidi"/>
          <w:sz w:val="16"/>
          <w:szCs w:val="16"/>
          <w:lang w:val="en-GB" w:eastAsia="x-none"/>
        </w:rPr>
      </w:pPr>
    </w:p>
    <w:bookmarkEnd w:id="3"/>
    <w:p w14:paraId="368CC911" w14:textId="150EF3F4" w:rsidR="004A4635" w:rsidRPr="00077464" w:rsidRDefault="00077464" w:rsidP="009B42A5">
      <w:pPr>
        <w:pStyle w:val="ListParagraph"/>
        <w:tabs>
          <w:tab w:val="clear" w:pos="454"/>
        </w:tabs>
        <w:ind w:left="1440"/>
        <w:rPr>
          <w:rFonts w:asciiTheme="majorBidi" w:hAnsiTheme="majorBidi"/>
          <w:sz w:val="30"/>
          <w:szCs w:val="30"/>
          <w:lang w:val="en-GB" w:eastAsia="x-none"/>
        </w:rPr>
      </w:pPr>
      <w:r w:rsidRPr="00077464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="004A4635" w:rsidRPr="00077464">
        <w:rPr>
          <w:rFonts w:asciiTheme="majorBidi" w:hAnsiTheme="majorBidi" w:cstheme="majorBidi"/>
          <w:sz w:val="30"/>
          <w:szCs w:val="30"/>
          <w:cs/>
        </w:rPr>
        <w:t>เป็นประเภทมีหลักทรัพย์ค้ำประกัน โดยมีอัตราส่วนการให้สินเชื่อ (</w:t>
      </w:r>
      <w:r w:rsidR="004A4635" w:rsidRPr="00077464">
        <w:rPr>
          <w:rFonts w:asciiTheme="majorBidi" w:hAnsiTheme="majorBidi" w:cstheme="majorBidi"/>
          <w:sz w:val="30"/>
          <w:szCs w:val="30"/>
        </w:rPr>
        <w:t xml:space="preserve">LTV) </w:t>
      </w:r>
      <w:r w:rsidR="004A4635" w:rsidRPr="00077464">
        <w:rPr>
          <w:rFonts w:asciiTheme="majorBidi" w:hAnsiTheme="majorBidi" w:cstheme="majorBidi"/>
          <w:sz w:val="30"/>
          <w:szCs w:val="30"/>
          <w:cs/>
        </w:rPr>
        <w:t>ต่ำกว่ามูลค่าประเมินของหลักทรัพย์ค้ำประกันตามนโยบายของบริษัท</w:t>
      </w:r>
    </w:p>
    <w:p w14:paraId="1338E8B7" w14:textId="77777777" w:rsidR="00A760CF" w:rsidRPr="00613325" w:rsidRDefault="00A760CF" w:rsidP="000D6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C94A6A4" w14:textId="5BDAE753" w:rsidR="008F3A50" w:rsidRPr="002C7E40" w:rsidRDefault="008F3A50" w:rsidP="00A235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2C7E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7B18591E" w14:textId="77777777" w:rsidR="00F61738" w:rsidRPr="00613325" w:rsidRDefault="00F61738" w:rsidP="0064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05"/>
        <w:jc w:val="thaiDistribute"/>
        <w:rPr>
          <w:rFonts w:asciiTheme="majorBidi" w:hAnsiTheme="majorBidi"/>
          <w:sz w:val="16"/>
          <w:szCs w:val="16"/>
        </w:rPr>
      </w:pPr>
    </w:p>
    <w:p w14:paraId="25BD08A5" w14:textId="25D86E9E" w:rsidR="008F3A50" w:rsidRPr="002C7E40" w:rsidRDefault="008F3A5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7846FF89" w14:textId="03BBB5A2" w:rsidR="006E0604" w:rsidRPr="00613325" w:rsidRDefault="006E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</w:rPr>
      </w:pPr>
    </w:p>
    <w:p w14:paraId="1065D064" w14:textId="3602B420" w:rsidR="008F3A50" w:rsidRPr="002C7E40" w:rsidRDefault="008F3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ตารางต่อไปนี้แสดงระยะเวลาการครบกำหนดคงเหลือตามสัญญาของสินทรัพย์ทางการเงินและหนี้สินทางการเงิน ณ วันที่รายงาน โดย</w:t>
      </w:r>
      <w:r w:rsidRPr="002C7E40">
        <w:rPr>
          <w:rFonts w:asciiTheme="majorBidi" w:hAnsiTheme="majorBidi" w:hint="cs"/>
          <w:sz w:val="30"/>
          <w:szCs w:val="30"/>
          <w:cs/>
        </w:rPr>
        <w:t>แสดง</w:t>
      </w:r>
      <w:r w:rsidRPr="002C7E40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C4F78F" w14:textId="77777777" w:rsidR="006E0604" w:rsidRPr="00613325" w:rsidRDefault="006E060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DE5BE7" w:rsidRPr="002C7E40" w14:paraId="762166C8" w14:textId="77777777" w:rsidTr="00197D17">
        <w:trPr>
          <w:tblHeader/>
        </w:trPr>
        <w:tc>
          <w:tcPr>
            <w:tcW w:w="2610" w:type="dxa"/>
            <w:hideMark/>
          </w:tcPr>
          <w:p w14:paraId="1AE6EA97" w14:textId="77777777" w:rsidR="00DE5BE7" w:rsidRPr="002C7E40" w:rsidRDefault="00DE5BE7" w:rsidP="00DE5BE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5715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5938B41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3984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3575754A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E5BE7" w:rsidRPr="002C7E40" w14:paraId="5D71CBB8" w14:textId="77777777" w:rsidTr="0045794A">
        <w:trPr>
          <w:tblHeader/>
        </w:trPr>
        <w:tc>
          <w:tcPr>
            <w:tcW w:w="2610" w:type="dxa"/>
            <w:vAlign w:val="bottom"/>
            <w:hideMark/>
          </w:tcPr>
          <w:p w14:paraId="7A70EAC2" w14:textId="2CBD3D8A" w:rsidR="00DE5BE7" w:rsidRPr="002C7E40" w:rsidRDefault="00DE5BE7" w:rsidP="00DE5B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A23EAF" w14:textId="14EBA393" w:rsidR="00DE5BE7" w:rsidRPr="002C7E40" w:rsidRDefault="00DE5BE7" w:rsidP="00DE5BE7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A4BA1BB" w14:textId="77777777" w:rsidR="00DE5BE7" w:rsidRPr="002C7E40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885AD3" w14:textId="77777777" w:rsidR="00DE5BE7" w:rsidRPr="002C7E40" w:rsidRDefault="00DE5BE7" w:rsidP="00DE5BE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4112CF7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11F6D12E" w14:textId="12727352" w:rsidR="00DE5BE7" w:rsidRPr="002C7E40" w:rsidRDefault="00DE5BE7" w:rsidP="00DE5BE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44C39632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1E65D6C1" w14:textId="2F044E2C" w:rsidR="00DE5BE7" w:rsidRPr="002C7E40" w:rsidRDefault="00DE5BE7" w:rsidP="00DE5BE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3EC74BE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1477390" w14:textId="0D393BF7" w:rsidR="00DE5BE7" w:rsidRPr="002C7E40" w:rsidRDefault="00DE5BE7" w:rsidP="00DE5BE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D2953A7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57AD635" w14:textId="06817D46" w:rsidR="00DE5BE7" w:rsidRPr="002C7E40" w:rsidRDefault="00DE5BE7" w:rsidP="00DE5BE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4786CFE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AFA3FE4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E5BE7" w:rsidRPr="002C7E40" w14:paraId="690E71AA" w14:textId="77777777" w:rsidTr="00197D17">
        <w:trPr>
          <w:tblHeader/>
        </w:trPr>
        <w:tc>
          <w:tcPr>
            <w:tcW w:w="2610" w:type="dxa"/>
          </w:tcPr>
          <w:p w14:paraId="71A12D07" w14:textId="77777777" w:rsidR="00DE5BE7" w:rsidRPr="002C7E40" w:rsidRDefault="00DE5BE7" w:rsidP="00DE5BE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4967EB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4E247E4F" w14:textId="77777777" w:rsidR="00DE5BE7" w:rsidRPr="002C7E40" w:rsidRDefault="00DE5BE7" w:rsidP="00DE5B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E5BE7" w:rsidRPr="002C7E40" w14:paraId="41741AFD" w14:textId="77777777" w:rsidTr="00647A72">
        <w:tc>
          <w:tcPr>
            <w:tcW w:w="2610" w:type="dxa"/>
            <w:hideMark/>
          </w:tcPr>
          <w:p w14:paraId="6A2B8635" w14:textId="213094A1" w:rsidR="00DE5BE7" w:rsidRPr="002C7E40" w:rsidRDefault="00D613F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20" w:type="dxa"/>
          </w:tcPr>
          <w:p w14:paraId="22C89E56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56EFF1F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3DEC61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A20DD7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7BF9F1AE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EB994BA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8B686D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F321B07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043B815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0F9BD9E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7EC34E1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BB59DD0" w14:textId="77777777" w:rsidR="00DE5BE7" w:rsidRPr="002C7E40" w:rsidRDefault="00DE5BE7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0CB" w:rsidRPr="002C7E40" w14:paraId="1E1BCF83" w14:textId="77777777" w:rsidTr="00647A72">
        <w:tc>
          <w:tcPr>
            <w:tcW w:w="2610" w:type="dxa"/>
          </w:tcPr>
          <w:p w14:paraId="1EFEBEE1" w14:textId="5F204554" w:rsidR="004470CB" w:rsidRPr="002C7E40" w:rsidRDefault="004470CB" w:rsidP="00DE5B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ED910F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E2C5B1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6D797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A498FDA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320696D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D793C29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5C844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BE0843C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F3DE018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3CABA95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3364B302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341524" w14:textId="77777777" w:rsidR="004470CB" w:rsidRPr="002C7E40" w:rsidRDefault="004470CB" w:rsidP="00DE5BE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2C7E40" w14:paraId="65891777" w14:textId="77777777" w:rsidTr="00647A72">
        <w:tc>
          <w:tcPr>
            <w:tcW w:w="2610" w:type="dxa"/>
            <w:hideMark/>
          </w:tcPr>
          <w:p w14:paraId="34564507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6CA2DD3B" w14:textId="2EEF0AD5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F0E0969" w14:textId="559927A1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270" w:type="dxa"/>
            <w:gridSpan w:val="2"/>
          </w:tcPr>
          <w:p w14:paraId="188BC70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560299F" w14:textId="7E2CC774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272" w:type="dxa"/>
            <w:gridSpan w:val="2"/>
          </w:tcPr>
          <w:p w14:paraId="152981D2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4660C95" w14:textId="620FD636" w:rsidR="00DA7D7E" w:rsidRPr="002C7E40" w:rsidRDefault="00BF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FDB248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4AD3B43" w14:textId="73DD0444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C761A3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FF9A46C" w14:textId="0764B7C8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25A6E4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042A2" w14:textId="3253047E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DA7D7E" w:rsidRPr="002C7E40" w14:paraId="1B7F9E03" w14:textId="77777777" w:rsidTr="00647A72">
        <w:tc>
          <w:tcPr>
            <w:tcW w:w="2610" w:type="dxa"/>
            <w:hideMark/>
          </w:tcPr>
          <w:p w14:paraId="57562F88" w14:textId="55AC0E5A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077464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06A658D" w14:textId="237F4B59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CC69057" w14:textId="29FB4206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270" w:type="dxa"/>
            <w:gridSpan w:val="2"/>
          </w:tcPr>
          <w:p w14:paraId="589C235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0469E3" w14:textId="380355E2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272" w:type="dxa"/>
            <w:gridSpan w:val="2"/>
          </w:tcPr>
          <w:p w14:paraId="395F2CE4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349F163" w14:textId="6EE885B3" w:rsidR="00DA7D7E" w:rsidRPr="002C7E40" w:rsidRDefault="00BF2FFB" w:rsidP="00FA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BE0C2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3E5F071" w14:textId="1B0BF446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745ED93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B80807" w14:textId="4C709F49" w:rsidR="00DA7D7E" w:rsidRPr="002C7E40" w:rsidRDefault="00FA3306" w:rsidP="00FA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18D67A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E8C94F" w14:textId="01D873F6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DA7D7E" w:rsidRPr="002C7E40" w14:paraId="31302DA1" w14:textId="77777777" w:rsidTr="00056B5E">
        <w:tc>
          <w:tcPr>
            <w:tcW w:w="2610" w:type="dxa"/>
            <w:hideMark/>
          </w:tcPr>
          <w:p w14:paraId="09DDA96B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ลูกหนี้ตามสัญญาเช่าเงินทุน</w:t>
            </w:r>
            <w:r w:rsidRPr="002C7E40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17B9168F" w14:textId="657A511F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2A337A1" w14:textId="41FA4CBE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70" w:type="dxa"/>
            <w:gridSpan w:val="2"/>
          </w:tcPr>
          <w:p w14:paraId="3A99E07F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3C464D24" w14:textId="6E9B1129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272" w:type="dxa"/>
            <w:gridSpan w:val="2"/>
          </w:tcPr>
          <w:p w14:paraId="700A3238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2358DDF" w14:textId="4763A259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236" w:type="dxa"/>
            <w:gridSpan w:val="2"/>
          </w:tcPr>
          <w:p w14:paraId="6B9083D8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21EDB86" w14:textId="4120A68F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36" w:type="dxa"/>
            <w:gridSpan w:val="2"/>
          </w:tcPr>
          <w:p w14:paraId="14D86672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CDED0D2" w14:textId="0D1F08BE" w:rsidR="00DA7D7E" w:rsidRPr="002C7E40" w:rsidRDefault="00FA3306" w:rsidP="0033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DE4FA" w14:textId="77777777" w:rsidR="00DA7D7E" w:rsidRPr="002C7E40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94618C0" w14:textId="03071FC4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FE0309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DA7D7E" w:rsidRPr="002C7E40" w14:paraId="656E0524" w14:textId="77777777" w:rsidTr="00123473">
        <w:tc>
          <w:tcPr>
            <w:tcW w:w="2610" w:type="dxa"/>
          </w:tcPr>
          <w:p w14:paraId="205355F4" w14:textId="2685521D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ลูกหนี้</w:t>
            </w:r>
            <w:r w:rsidR="00706328" w:rsidRPr="002C7E40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38152AA9" w14:textId="20871085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F127801" w14:textId="2367C2EC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70" w:type="dxa"/>
            <w:gridSpan w:val="2"/>
          </w:tcPr>
          <w:p w14:paraId="22927357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75F9430" w14:textId="42D3A783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72" w:type="dxa"/>
            <w:gridSpan w:val="2"/>
          </w:tcPr>
          <w:p w14:paraId="58C4EF7F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624B0DC" w14:textId="5126F7DF" w:rsidR="00DA7D7E" w:rsidRPr="002C7E40" w:rsidRDefault="00BF2FFB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8A1939C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9A8772E" w14:textId="064C19CC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F0D95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8CE5F82" w14:textId="4B535DDD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032B899" w14:textId="77777777" w:rsidR="00DA7D7E" w:rsidRPr="002C7E40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4E08C29" w14:textId="1D9F04E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FE0309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DA7D7E" w:rsidRPr="002C7E40" w14:paraId="7BF216D5" w14:textId="77777777" w:rsidTr="00123473">
        <w:tc>
          <w:tcPr>
            <w:tcW w:w="2610" w:type="dxa"/>
          </w:tcPr>
          <w:p w14:paraId="731D42CD" w14:textId="7AC035EA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498A749" w14:textId="78917443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F567C41" w14:textId="7D5B0F6F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70" w:type="dxa"/>
            <w:gridSpan w:val="2"/>
          </w:tcPr>
          <w:p w14:paraId="23E99033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4DAC0C" w14:textId="2F805073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72" w:type="dxa"/>
            <w:gridSpan w:val="2"/>
          </w:tcPr>
          <w:p w14:paraId="08CE390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6F88C1" w14:textId="0D54B3A5" w:rsidR="00DA7D7E" w:rsidRPr="002C7E40" w:rsidRDefault="00BF2FFB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3DE369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0EE04C71" w14:textId="16FEBD6C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DE156E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8CEC8AF" w14:textId="0B0D1A08" w:rsidR="00DA7D7E" w:rsidRPr="002C7E40" w:rsidRDefault="00FA3306" w:rsidP="00FA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FF5BE57" w14:textId="77777777" w:rsidR="00DA7D7E" w:rsidRPr="002C7E40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193BE22" w14:textId="22C292CA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D57E9D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</w:tr>
      <w:tr w:rsidR="00DA7D7E" w:rsidRPr="002C7E40" w14:paraId="4FC0762D" w14:textId="77777777" w:rsidTr="00123473">
        <w:tc>
          <w:tcPr>
            <w:tcW w:w="2610" w:type="dxa"/>
          </w:tcPr>
          <w:p w14:paraId="17CFA3F0" w14:textId="167F366D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13D0F73F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52A9E32F" w14:textId="217262C2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70" w:type="dxa"/>
            <w:gridSpan w:val="2"/>
          </w:tcPr>
          <w:p w14:paraId="5A7D5DDC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686AE52" w14:textId="7C83BF1C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A35D2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272" w:type="dxa"/>
            <w:gridSpan w:val="2"/>
          </w:tcPr>
          <w:p w14:paraId="47DA3AC2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A0CFC72" w14:textId="7906635E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36" w:type="dxa"/>
            <w:gridSpan w:val="2"/>
          </w:tcPr>
          <w:p w14:paraId="7F3D5E54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058B034" w14:textId="04E724E3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FA3306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36" w:type="dxa"/>
            <w:gridSpan w:val="2"/>
          </w:tcPr>
          <w:p w14:paraId="156CA61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042D7DAE" w14:textId="7802A817" w:rsidR="00DA7D7E" w:rsidRPr="002C7E40" w:rsidRDefault="00FA3306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3B3933" w14:textId="77777777" w:rsidR="00DA7D7E" w:rsidRPr="002C7E40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5B0E542F" w14:textId="44BC23F1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FE0309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  <w:tr w:rsidR="00DA7D7E" w:rsidRPr="002C7E40" w14:paraId="19B08EF9" w14:textId="77777777" w:rsidTr="00647A72">
        <w:tc>
          <w:tcPr>
            <w:tcW w:w="2610" w:type="dxa"/>
          </w:tcPr>
          <w:p w14:paraId="48C826D8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1871478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1DED" w14:textId="66AD07AE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</w:p>
        </w:tc>
        <w:tc>
          <w:tcPr>
            <w:tcW w:w="270" w:type="dxa"/>
            <w:gridSpan w:val="2"/>
            <w:vAlign w:val="bottom"/>
          </w:tcPr>
          <w:p w14:paraId="226E013D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2499D" w14:textId="21B2543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  <w:r w:rsidR="00A35D2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</w:t>
            </w:r>
          </w:p>
        </w:tc>
        <w:tc>
          <w:tcPr>
            <w:tcW w:w="272" w:type="dxa"/>
            <w:gridSpan w:val="2"/>
            <w:vAlign w:val="bottom"/>
          </w:tcPr>
          <w:p w14:paraId="313EFEAD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D0963" w14:textId="6D073186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848</w:t>
            </w:r>
            <w:r w:rsidR="00FA3306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</w:p>
        </w:tc>
        <w:tc>
          <w:tcPr>
            <w:tcW w:w="236" w:type="dxa"/>
            <w:gridSpan w:val="2"/>
            <w:vAlign w:val="bottom"/>
          </w:tcPr>
          <w:p w14:paraId="671E134C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73FE0" w14:textId="31D601D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</w:t>
            </w:r>
            <w:r w:rsidR="00FA3306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</w:p>
        </w:tc>
        <w:tc>
          <w:tcPr>
            <w:tcW w:w="236" w:type="dxa"/>
            <w:gridSpan w:val="2"/>
            <w:vAlign w:val="bottom"/>
          </w:tcPr>
          <w:p w14:paraId="67BA321D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17626" w14:textId="1A100F47" w:rsidR="00DA7D7E" w:rsidRPr="002C7E40" w:rsidRDefault="00FA3306" w:rsidP="003366F2">
            <w:pPr>
              <w:tabs>
                <w:tab w:val="clear" w:pos="227"/>
                <w:tab w:val="clear" w:pos="454"/>
                <w:tab w:val="clear" w:pos="680"/>
                <w:tab w:val="left" w:pos="39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BE740F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73ECA" w14:textId="3CD38413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E0309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 w:rsidR="00FE0309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</w:p>
        </w:tc>
      </w:tr>
      <w:tr w:rsidR="00DA7D7E" w:rsidRPr="002C7E40" w14:paraId="0C999322" w14:textId="77777777">
        <w:tc>
          <w:tcPr>
            <w:tcW w:w="5463" w:type="dxa"/>
            <w:gridSpan w:val="8"/>
          </w:tcPr>
          <w:p w14:paraId="4FDCE28A" w14:textId="77777777" w:rsidR="00DA7D7E" w:rsidRPr="002C7E40" w:rsidRDefault="00DA7D7E" w:rsidP="00DA7D7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40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2C7E40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ยอดก่อนหักค่าเผื่อผลขาดทุนด้านเครดิตที่คาดว่าจะเกิดขึ้น</w:t>
            </w:r>
          </w:p>
          <w:p w14:paraId="217B4650" w14:textId="50A7C928" w:rsidR="00DA7D7E" w:rsidRPr="002C7E40" w:rsidRDefault="00DA7D7E" w:rsidP="00DA7D7E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114529B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55DB289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970AF0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3B8B5282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E91D57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0C1783D3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D28FACF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282ACA24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2C7E40" w14:paraId="2D032C2B" w14:textId="77777777" w:rsidTr="00647A72">
        <w:tc>
          <w:tcPr>
            <w:tcW w:w="2610" w:type="dxa"/>
          </w:tcPr>
          <w:p w14:paraId="3C1CAE2E" w14:textId="1F71BCD3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352FCD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1BBA88B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73D927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027F0DD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75012C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5ECEA28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DFCB29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081BA71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DA2CA8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BF01E4B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5C7075A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F71D4F2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7D7E" w:rsidRPr="002C7E40" w14:paraId="48DE5EDE" w14:textId="77777777" w:rsidTr="00647A72">
        <w:tc>
          <w:tcPr>
            <w:tcW w:w="2610" w:type="dxa"/>
          </w:tcPr>
          <w:p w14:paraId="70DB018D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D76028" w14:textId="6FE6036F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D90A198" w14:textId="3A15DF6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270" w:type="dxa"/>
            <w:gridSpan w:val="2"/>
          </w:tcPr>
          <w:p w14:paraId="00940D8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AD6B3B4" w14:textId="218A783B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272" w:type="dxa"/>
            <w:gridSpan w:val="2"/>
          </w:tcPr>
          <w:p w14:paraId="29B8CFD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209588C" w14:textId="5B1AC029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96C19C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18E53D7" w14:textId="4ECC2336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C333499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375B517" w14:textId="31407D21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5B0EF39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FD63C91" w14:textId="4021F009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DA7D7E" w:rsidRPr="002C7E40" w14:paraId="4076C1FF" w14:textId="77777777" w:rsidTr="00647A72">
        <w:tc>
          <w:tcPr>
            <w:tcW w:w="2610" w:type="dxa"/>
          </w:tcPr>
          <w:p w14:paraId="15EA3C79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561EAEEB" w14:textId="661EBDCC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22959B7" w14:textId="2BF1BF05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270" w:type="dxa"/>
            <w:gridSpan w:val="2"/>
          </w:tcPr>
          <w:p w14:paraId="3763B459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70A7F58" w14:textId="21B8253E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272" w:type="dxa"/>
            <w:gridSpan w:val="2"/>
          </w:tcPr>
          <w:p w14:paraId="38C4119C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4E461D1" w14:textId="27D5DA6E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896817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A6B1A0A" w14:textId="660E2DE1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9D2C9BF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692959A" w14:textId="6B109D11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0822064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B21884D" w14:textId="00E6F2DD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93A57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</w:tr>
      <w:tr w:rsidR="006936E2" w:rsidRPr="002C7E40" w14:paraId="64067960" w14:textId="77777777" w:rsidTr="00647A72">
        <w:tc>
          <w:tcPr>
            <w:tcW w:w="2610" w:type="dxa"/>
          </w:tcPr>
          <w:p w14:paraId="29BEF9D8" w14:textId="35EA8821" w:rsidR="006936E2" w:rsidRPr="00077464" w:rsidRDefault="006936E2" w:rsidP="00693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077464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1E83A478" w14:textId="44641A58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B4950A2" w14:textId="23BADB56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270" w:type="dxa"/>
            <w:gridSpan w:val="2"/>
          </w:tcPr>
          <w:p w14:paraId="06A723CF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5155E37" w14:textId="08F60128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272" w:type="dxa"/>
            <w:gridSpan w:val="2"/>
          </w:tcPr>
          <w:p w14:paraId="2FCC4FA7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C18942E" w14:textId="3E101D3F" w:rsidR="006936E2" w:rsidRPr="00077464" w:rsidRDefault="006936E2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5F992BC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27F10F6" w14:textId="0B3ED933" w:rsidR="006936E2" w:rsidRPr="00077464" w:rsidRDefault="006936E2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FBA7EF7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0A59C27" w14:textId="051F2ECE" w:rsidR="006936E2" w:rsidRPr="00077464" w:rsidRDefault="006936E2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C645684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057D155" w14:textId="4B367FF7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6936E2" w:rsidRPr="002C7E40" w14:paraId="5877EE4F" w14:textId="77777777" w:rsidTr="00647A72">
        <w:tc>
          <w:tcPr>
            <w:tcW w:w="2610" w:type="dxa"/>
          </w:tcPr>
          <w:p w14:paraId="08975791" w14:textId="7F77AE8E" w:rsidR="006936E2" w:rsidRPr="00077464" w:rsidRDefault="006936E2" w:rsidP="00693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310707F4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5C8F0E8" w14:textId="0B0CA271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270" w:type="dxa"/>
            <w:gridSpan w:val="2"/>
          </w:tcPr>
          <w:p w14:paraId="38CEE93F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4D6DE31" w14:textId="0E1C1B6E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272" w:type="dxa"/>
            <w:gridSpan w:val="2"/>
          </w:tcPr>
          <w:p w14:paraId="7216E280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2FC4D7F" w14:textId="3C1FE8ED" w:rsidR="006936E2" w:rsidRPr="00077464" w:rsidRDefault="000630E3" w:rsidP="00F5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236" w:type="dxa"/>
            <w:gridSpan w:val="2"/>
          </w:tcPr>
          <w:p w14:paraId="5435EADC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37FDF27" w14:textId="45A8BE38" w:rsidR="006936E2" w:rsidRPr="00077464" w:rsidRDefault="000630E3" w:rsidP="00F5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236" w:type="dxa"/>
            <w:gridSpan w:val="2"/>
          </w:tcPr>
          <w:p w14:paraId="4BA09DDB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BD4A75C" w14:textId="0A1525A5" w:rsidR="006936E2" w:rsidRPr="00077464" w:rsidRDefault="006936E2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25553A" w14:textId="77777777" w:rsidR="006936E2" w:rsidRPr="00077464" w:rsidRDefault="006936E2" w:rsidP="00693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B4385FC" w14:textId="37BB6CA2" w:rsidR="006936E2" w:rsidRPr="00077464" w:rsidRDefault="000630E3" w:rsidP="0069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936E2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</w:tr>
      <w:tr w:rsidR="00DA7D7E" w:rsidRPr="002C7E40" w14:paraId="087B0EB5" w14:textId="77777777" w:rsidTr="00647A72">
        <w:tc>
          <w:tcPr>
            <w:tcW w:w="2610" w:type="dxa"/>
          </w:tcPr>
          <w:p w14:paraId="26FD2D2E" w14:textId="77777777" w:rsidR="00DA7D7E" w:rsidRPr="00077464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59BAF382" w14:textId="4F5376A3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41CAC19" w14:textId="7B7AC1FD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270" w:type="dxa"/>
            <w:gridSpan w:val="2"/>
          </w:tcPr>
          <w:p w14:paraId="0B032E2D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40F27D4" w14:textId="1E97F05F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72" w:type="dxa"/>
            <w:gridSpan w:val="2"/>
          </w:tcPr>
          <w:p w14:paraId="24779B54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B8E988B" w14:textId="2C95E303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236" w:type="dxa"/>
            <w:gridSpan w:val="2"/>
          </w:tcPr>
          <w:p w14:paraId="487EDAB9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99B6F6" w14:textId="357258C3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236" w:type="dxa"/>
            <w:gridSpan w:val="2"/>
          </w:tcPr>
          <w:p w14:paraId="350CC758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485BDA" w14:textId="291509B3" w:rsidR="00DA7D7E" w:rsidRPr="00077464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F88EB6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A87D820" w14:textId="725300E3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</w:tr>
      <w:tr w:rsidR="00DA7D7E" w:rsidRPr="002C7E40" w14:paraId="62F45E85" w14:textId="77777777" w:rsidTr="00647A72">
        <w:tc>
          <w:tcPr>
            <w:tcW w:w="2610" w:type="dxa"/>
          </w:tcPr>
          <w:p w14:paraId="73EFE960" w14:textId="77777777" w:rsidR="00DA7D7E" w:rsidRPr="00077464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5D90DD9" w14:textId="4FFB2ECB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2F50EFC" w14:textId="5FEB9B64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270" w:type="dxa"/>
            <w:gridSpan w:val="2"/>
          </w:tcPr>
          <w:p w14:paraId="0E4C8229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82A239C" w14:textId="7BD095F9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272" w:type="dxa"/>
            <w:gridSpan w:val="2"/>
          </w:tcPr>
          <w:p w14:paraId="73A4D170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503B79E" w14:textId="54D6A959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36" w:type="dxa"/>
            <w:gridSpan w:val="2"/>
          </w:tcPr>
          <w:p w14:paraId="4AA7DAAD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47CF41E" w14:textId="2DFE7BE9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236" w:type="dxa"/>
            <w:gridSpan w:val="2"/>
          </w:tcPr>
          <w:p w14:paraId="68ADF17F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41683BA" w14:textId="6170FCFC" w:rsidR="00DA7D7E" w:rsidRPr="00077464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EC87AAC" w14:textId="77777777" w:rsidR="00DA7D7E" w:rsidRPr="00077464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C16D4F4" w14:textId="40CC1B6A" w:rsidR="00DA7D7E" w:rsidRPr="00077464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="00293A57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</w:tr>
      <w:tr w:rsidR="00DA7D7E" w:rsidRPr="002C7E40" w14:paraId="71248910" w14:textId="77777777">
        <w:tc>
          <w:tcPr>
            <w:tcW w:w="2610" w:type="dxa"/>
          </w:tcPr>
          <w:p w14:paraId="3F24F592" w14:textId="77777777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7EDC3C0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AD5" w14:textId="613A0765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70" w:type="dxa"/>
            <w:gridSpan w:val="2"/>
          </w:tcPr>
          <w:p w14:paraId="5FF29C0D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448" w14:textId="4022C45B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073</w:t>
            </w:r>
          </w:p>
        </w:tc>
        <w:tc>
          <w:tcPr>
            <w:tcW w:w="272" w:type="dxa"/>
            <w:gridSpan w:val="2"/>
            <w:vAlign w:val="center"/>
          </w:tcPr>
          <w:p w14:paraId="7C9A8E21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17B" w14:textId="256F8B22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236" w:type="dxa"/>
            <w:gridSpan w:val="2"/>
            <w:vAlign w:val="center"/>
          </w:tcPr>
          <w:p w14:paraId="7E190182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D2A9" w14:textId="1BF7D46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811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  <w:tc>
          <w:tcPr>
            <w:tcW w:w="236" w:type="dxa"/>
            <w:gridSpan w:val="2"/>
            <w:vAlign w:val="center"/>
          </w:tcPr>
          <w:p w14:paraId="7DAD6FBD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49768" w14:textId="4F7C7BE2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2511A12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DB3E" w14:textId="5D212950" w:rsidR="00DA7D7E" w:rsidRPr="002C7E40" w:rsidRDefault="000630E3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</w:t>
            </w:r>
            <w:r w:rsidR="00293A57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</w:tr>
      <w:tr w:rsidR="00DA7D7E" w:rsidRPr="002C7E40" w14:paraId="52C4A562" w14:textId="77777777" w:rsidTr="00123473">
        <w:tc>
          <w:tcPr>
            <w:tcW w:w="2610" w:type="dxa"/>
            <w:hideMark/>
          </w:tcPr>
          <w:p w14:paraId="21AB2177" w14:textId="66F732BB" w:rsidR="00DA7D7E" w:rsidRPr="002C7E40" w:rsidRDefault="00DA7D7E" w:rsidP="00DA7D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ส่วนต่างรายการในงบฐานะการเงิน</w:t>
            </w:r>
          </w:p>
        </w:tc>
        <w:tc>
          <w:tcPr>
            <w:tcW w:w="720" w:type="dxa"/>
          </w:tcPr>
          <w:p w14:paraId="3D2F8AA7" w14:textId="77777777" w:rsidR="00DA7D7E" w:rsidRPr="002C7E40" w:rsidRDefault="00DA7D7E" w:rsidP="00DA7D7E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D75C6" w14:textId="04403395" w:rsidR="00DA7D7E" w:rsidRPr="002C7E40" w:rsidRDefault="00293A57" w:rsidP="0033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26BED8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3D0D2" w14:textId="7543E777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68EEE965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CB11E" w14:textId="77471B02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AA3952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D1EA" w14:textId="73A192F1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7E7CD6E" w14:textId="77777777" w:rsidR="00DA7D7E" w:rsidRPr="002C7E40" w:rsidRDefault="00DA7D7E" w:rsidP="00DA7D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E37A" w14:textId="34443684" w:rsidR="00DA7D7E" w:rsidRPr="002C7E40" w:rsidRDefault="00293A57" w:rsidP="0029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E3BC73" w14:textId="77777777" w:rsidR="00DA7D7E" w:rsidRPr="002C7E40" w:rsidRDefault="00DA7D7E" w:rsidP="00DA7D7E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C16ECD" w14:textId="15995659" w:rsidR="00DA7D7E" w:rsidRPr="002C7E40" w:rsidRDefault="00293A57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A97C5D9" w14:textId="74557041" w:rsidR="001E7F38" w:rsidRPr="002C7E40" w:rsidRDefault="001E7F38"/>
    <w:tbl>
      <w:tblPr>
        <w:tblW w:w="100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54"/>
        <w:gridCol w:w="216"/>
        <w:gridCol w:w="54"/>
        <w:gridCol w:w="945"/>
        <w:gridCol w:w="54"/>
        <w:gridCol w:w="218"/>
        <w:gridCol w:w="54"/>
        <w:gridCol w:w="844"/>
        <w:gridCol w:w="54"/>
        <w:gridCol w:w="182"/>
        <w:gridCol w:w="54"/>
        <w:gridCol w:w="880"/>
        <w:gridCol w:w="81"/>
        <w:gridCol w:w="185"/>
        <w:gridCol w:w="51"/>
        <w:gridCol w:w="793"/>
        <w:gridCol w:w="51"/>
        <w:gridCol w:w="212"/>
        <w:gridCol w:w="24"/>
        <w:gridCol w:w="27"/>
        <w:gridCol w:w="847"/>
      </w:tblGrid>
      <w:tr w:rsidR="006D5BEF" w:rsidRPr="002C7E40" w14:paraId="0BB06FB5" w14:textId="77777777">
        <w:trPr>
          <w:tblHeader/>
        </w:trPr>
        <w:tc>
          <w:tcPr>
            <w:tcW w:w="2610" w:type="dxa"/>
            <w:hideMark/>
          </w:tcPr>
          <w:p w14:paraId="3289D791" w14:textId="77777777" w:rsidR="006D5BEF" w:rsidRPr="002C7E40" w:rsidRDefault="006D5BE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1F9B48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0950F8A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182210A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6" w:type="dxa"/>
            <w:gridSpan w:val="18"/>
            <w:tcBorders>
              <w:bottom w:val="single" w:sz="4" w:space="0" w:color="auto"/>
            </w:tcBorders>
            <w:vAlign w:val="bottom"/>
            <w:hideMark/>
          </w:tcPr>
          <w:p w14:paraId="183A3282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D5BEF" w:rsidRPr="002C7E40" w14:paraId="42060903" w14:textId="77777777">
        <w:trPr>
          <w:tblHeader/>
        </w:trPr>
        <w:tc>
          <w:tcPr>
            <w:tcW w:w="2610" w:type="dxa"/>
            <w:vAlign w:val="bottom"/>
            <w:hideMark/>
          </w:tcPr>
          <w:p w14:paraId="0ABA3B5D" w14:textId="77777777" w:rsidR="006D5BEF" w:rsidRPr="002C7E40" w:rsidRDefault="006D5B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6CBC55D" w14:textId="7A529F4E" w:rsidR="006D5BEF" w:rsidRPr="002C7E40" w:rsidRDefault="006D5BEF">
            <w:pPr>
              <w:tabs>
                <w:tab w:val="clear" w:pos="454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25F6BEE" w14:textId="77777777" w:rsidR="006D5BEF" w:rsidRPr="002C7E40" w:rsidRDefault="006D5BE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1BC7FED" w14:textId="77777777" w:rsidR="006D5BEF" w:rsidRPr="002C7E40" w:rsidRDefault="006D5BE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3784613E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  <w:hideMark/>
          </w:tcPr>
          <w:p w14:paraId="6C935F90" w14:textId="304C86EC" w:rsidR="006D5BEF" w:rsidRPr="002C7E40" w:rsidRDefault="006D5BE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6CC61890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  <w:hideMark/>
          </w:tcPr>
          <w:p w14:paraId="06A932E5" w14:textId="24FD71DE" w:rsidR="006D5BEF" w:rsidRPr="002C7E40" w:rsidRDefault="006D5BE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241221EE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6AC7DC7" w14:textId="59831558" w:rsidR="006D5BEF" w:rsidRPr="002C7E40" w:rsidRDefault="006D5BE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6" w:type="dxa"/>
            <w:gridSpan w:val="2"/>
            <w:vAlign w:val="bottom"/>
          </w:tcPr>
          <w:p w14:paraId="02621EBA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09417A79" w14:textId="0E32187F" w:rsidR="006D5BEF" w:rsidRPr="002C7E40" w:rsidRDefault="006D5BE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30043094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  <w:hideMark/>
          </w:tcPr>
          <w:p w14:paraId="2BC86637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D5BEF" w:rsidRPr="002C7E40" w14:paraId="2819FED2" w14:textId="77777777">
        <w:trPr>
          <w:tblHeader/>
        </w:trPr>
        <w:tc>
          <w:tcPr>
            <w:tcW w:w="2610" w:type="dxa"/>
          </w:tcPr>
          <w:p w14:paraId="7C947CAF" w14:textId="77777777" w:rsidR="006D5BEF" w:rsidRPr="002C7E40" w:rsidRDefault="006D5BE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803DC2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90" w:type="dxa"/>
            <w:gridSpan w:val="22"/>
            <w:hideMark/>
          </w:tcPr>
          <w:p w14:paraId="3DCE22CE" w14:textId="77777777" w:rsidR="006D5BEF" w:rsidRPr="002C7E40" w:rsidRDefault="006D5B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C7E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D5BEF" w:rsidRPr="002C7E40" w14:paraId="3EB3495B" w14:textId="77777777">
        <w:tc>
          <w:tcPr>
            <w:tcW w:w="2610" w:type="dxa"/>
            <w:hideMark/>
          </w:tcPr>
          <w:p w14:paraId="08518ACB" w14:textId="5AC8A500" w:rsidR="006D5BEF" w:rsidRPr="002C7E40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3B4652AE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3DEBB40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2C23827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4FF108F5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CF18235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81D17FB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2D9AE0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39B6108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AE6720F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5B2708E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0994DFE4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F5DDB50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2C7E40" w14:paraId="344BFE77" w14:textId="77777777">
        <w:tc>
          <w:tcPr>
            <w:tcW w:w="2610" w:type="dxa"/>
          </w:tcPr>
          <w:p w14:paraId="7F11F1DC" w14:textId="77777777" w:rsidR="006D5BEF" w:rsidRPr="002C7E40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E7881E6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01C53DC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9E9C6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21A3C60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38B1AFF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1A978699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2136CE1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E44D0A5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1055323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4532FAC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3"/>
          </w:tcPr>
          <w:p w14:paraId="765897AC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FBF988C" w14:textId="77777777" w:rsidR="006D5BEF" w:rsidRPr="002C7E40" w:rsidRDefault="006D5BE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3864" w:rsidRPr="002C7E40" w14:paraId="28CBBDB6" w14:textId="77777777">
        <w:tc>
          <w:tcPr>
            <w:tcW w:w="2610" w:type="dxa"/>
            <w:hideMark/>
          </w:tcPr>
          <w:p w14:paraId="626DD945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14:paraId="2B351531" w14:textId="4EB66F0B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E7ACC92" w14:textId="47C3DF8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70" w:type="dxa"/>
            <w:gridSpan w:val="2"/>
          </w:tcPr>
          <w:p w14:paraId="3806D9BA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9DB827E" w14:textId="53D7C2D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272" w:type="dxa"/>
            <w:gridSpan w:val="2"/>
          </w:tcPr>
          <w:p w14:paraId="752A186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AF61DC6" w14:textId="0EF40102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EE11B5A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CE35797" w14:textId="7DA6AAFE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A3F42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4D95947" w14:textId="1789852D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42B09D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367E5D3D" w14:textId="24A7275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  <w:tr w:rsidR="00613864" w:rsidRPr="002C7E40" w14:paraId="1604A743" w14:textId="77777777">
        <w:tc>
          <w:tcPr>
            <w:tcW w:w="2610" w:type="dxa"/>
            <w:hideMark/>
          </w:tcPr>
          <w:p w14:paraId="2B39ACB6" w14:textId="679EFE6C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077464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5EA3816E" w14:textId="47CECEA4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41A94575" w14:textId="6BF061DA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70" w:type="dxa"/>
            <w:gridSpan w:val="2"/>
          </w:tcPr>
          <w:p w14:paraId="15DA73F2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89EC79A" w14:textId="58D8BDF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72" w:type="dxa"/>
            <w:gridSpan w:val="2"/>
          </w:tcPr>
          <w:p w14:paraId="7E5C6417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978BE04" w14:textId="36EDA343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81E7C7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7498BE7C" w14:textId="07848140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2D0872C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4DE5AA8" w14:textId="37EEB9FD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148B74C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DACB766" w14:textId="095BECF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613864" w:rsidRPr="002C7E40" w14:paraId="6096B6D4" w14:textId="77777777">
        <w:tc>
          <w:tcPr>
            <w:tcW w:w="2610" w:type="dxa"/>
            <w:hideMark/>
          </w:tcPr>
          <w:p w14:paraId="4B917BB2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ลูกหนี้ตามสัญญาเช่าเงินทุน</w:t>
            </w:r>
            <w:r w:rsidRPr="002C7E40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14:paraId="27434B02" w14:textId="63DA34A8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BA1626B" w14:textId="3EDFDD1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270" w:type="dxa"/>
            <w:gridSpan w:val="2"/>
          </w:tcPr>
          <w:p w14:paraId="594982C7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742AF950" w14:textId="69931BFF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72" w:type="dxa"/>
            <w:gridSpan w:val="2"/>
          </w:tcPr>
          <w:p w14:paraId="2FAB56EB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B323BBA" w14:textId="4442F8D6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36" w:type="dxa"/>
            <w:gridSpan w:val="2"/>
          </w:tcPr>
          <w:p w14:paraId="312A3DEA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C9610B3" w14:textId="3877BA9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236" w:type="dxa"/>
            <w:gridSpan w:val="2"/>
          </w:tcPr>
          <w:p w14:paraId="640B82EF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8AAF7D9" w14:textId="44559A92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63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F2FE53" w14:textId="77777777" w:rsidR="00613864" w:rsidRPr="002C7E40" w:rsidRDefault="00613864" w:rsidP="0061386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22137C5D" w14:textId="4F36F61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613864" w:rsidRPr="002C7E40" w14:paraId="2DA77E85" w14:textId="77777777">
        <w:tc>
          <w:tcPr>
            <w:tcW w:w="2610" w:type="dxa"/>
          </w:tcPr>
          <w:p w14:paraId="10F0C1F4" w14:textId="17F91442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20" w:type="dxa"/>
          </w:tcPr>
          <w:p w14:paraId="7F4D666F" w14:textId="4522EB05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75FA463" w14:textId="0631BF0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70" w:type="dxa"/>
            <w:gridSpan w:val="2"/>
          </w:tcPr>
          <w:p w14:paraId="0B3251BE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476AF75" w14:textId="15B137F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272" w:type="dxa"/>
            <w:gridSpan w:val="2"/>
          </w:tcPr>
          <w:p w14:paraId="7835CF47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35DC457" w14:textId="5032CEA1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F4206A8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3065F0F" w14:textId="1F7BA540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6797806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CFE5326" w14:textId="61F448C2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3C8B1E6" w14:textId="77777777" w:rsidR="00613864" w:rsidRPr="002C7E40" w:rsidRDefault="00613864" w:rsidP="0061386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55D76E8" w14:textId="35C7B2FB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</w:tr>
      <w:tr w:rsidR="00613864" w:rsidRPr="002C7E40" w14:paraId="2F4BE9F1" w14:textId="77777777">
        <w:tc>
          <w:tcPr>
            <w:tcW w:w="2610" w:type="dxa"/>
          </w:tcPr>
          <w:p w14:paraId="0DAD7ECC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53E620B7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E81E6B2" w14:textId="3103F0C6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70" w:type="dxa"/>
            <w:gridSpan w:val="2"/>
          </w:tcPr>
          <w:p w14:paraId="187C08D1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96AFEB5" w14:textId="3E6E2F0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72" w:type="dxa"/>
            <w:gridSpan w:val="2"/>
          </w:tcPr>
          <w:p w14:paraId="48BA5C37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30708A7D" w14:textId="6EEED95A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87DB573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39A6E707" w14:textId="3641D55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2F9C0BF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2644AFC" w14:textId="69E0BE51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C9D7917" w14:textId="77777777" w:rsidR="00613864" w:rsidRPr="002C7E40" w:rsidRDefault="00613864" w:rsidP="0061386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03B557F" w14:textId="17D6CEB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613864" w:rsidRPr="002C7E40" w14:paraId="1DDC7FFB" w14:textId="77777777">
        <w:tc>
          <w:tcPr>
            <w:tcW w:w="2610" w:type="dxa"/>
          </w:tcPr>
          <w:p w14:paraId="0E5A7F52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720" w:type="dxa"/>
          </w:tcPr>
          <w:p w14:paraId="40D32C2E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0052ADD1" w14:textId="713329F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270" w:type="dxa"/>
            <w:gridSpan w:val="2"/>
          </w:tcPr>
          <w:p w14:paraId="7EE2DAE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5FF3CD2B" w14:textId="03CBD5F7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272" w:type="dxa"/>
            <w:gridSpan w:val="2"/>
          </w:tcPr>
          <w:p w14:paraId="2712D459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18691920" w14:textId="7B61694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236" w:type="dxa"/>
            <w:gridSpan w:val="2"/>
          </w:tcPr>
          <w:p w14:paraId="12F59C59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</w:tcPr>
          <w:p w14:paraId="737BACE3" w14:textId="3CED59B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236" w:type="dxa"/>
            <w:gridSpan w:val="2"/>
          </w:tcPr>
          <w:p w14:paraId="6AA48742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14:paraId="44E5E67D" w14:textId="7998A0E8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2C81862" w14:textId="77777777" w:rsidR="00613864" w:rsidRPr="002C7E40" w:rsidRDefault="00613864" w:rsidP="0061386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115C52AD" w14:textId="42C8E1D3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</w:tr>
      <w:tr w:rsidR="00613864" w:rsidRPr="002C7E40" w14:paraId="786B15C7" w14:textId="77777777">
        <w:tc>
          <w:tcPr>
            <w:tcW w:w="2610" w:type="dxa"/>
          </w:tcPr>
          <w:p w14:paraId="2F267E73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2CDD971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BB1D2" w14:textId="6969442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  <w:tc>
          <w:tcPr>
            <w:tcW w:w="270" w:type="dxa"/>
            <w:gridSpan w:val="2"/>
            <w:vAlign w:val="bottom"/>
          </w:tcPr>
          <w:p w14:paraId="6781A32C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DBFAC" w14:textId="5D1F8C6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72" w:type="dxa"/>
            <w:gridSpan w:val="2"/>
            <w:vAlign w:val="bottom"/>
          </w:tcPr>
          <w:p w14:paraId="6E8F30E1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30A46" w14:textId="4D25107B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864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36" w:type="dxa"/>
            <w:gridSpan w:val="2"/>
            <w:vAlign w:val="bottom"/>
          </w:tcPr>
          <w:p w14:paraId="3ABDCD83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1E944" w14:textId="7B5B51CE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</w:p>
        </w:tc>
        <w:tc>
          <w:tcPr>
            <w:tcW w:w="236" w:type="dxa"/>
            <w:gridSpan w:val="2"/>
            <w:vAlign w:val="bottom"/>
          </w:tcPr>
          <w:p w14:paraId="78DEA4E6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90B89" w14:textId="2B5BB08D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64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EC438A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right="-112" w:hanging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7C487" w14:textId="26687407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</w:tr>
      <w:tr w:rsidR="006D5BEF" w:rsidRPr="002C7E40" w14:paraId="7D708BB8" w14:textId="77777777">
        <w:tc>
          <w:tcPr>
            <w:tcW w:w="5463" w:type="dxa"/>
            <w:gridSpan w:val="8"/>
          </w:tcPr>
          <w:p w14:paraId="3F2F6FF9" w14:textId="77777777" w:rsidR="006D5BEF" w:rsidRPr="002C7E40" w:rsidRDefault="006D5BEF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40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  <w:r w:rsidRPr="002C7E40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2C7E40">
              <w:rPr>
                <w:rFonts w:ascii="Angsana New" w:hAnsi="Angsana New" w:hint="cs"/>
                <w:sz w:val="24"/>
                <w:szCs w:val="24"/>
                <w:cs/>
              </w:rPr>
              <w:t>ยอดก่อนหักค่าเผื่อผลขาดทุนด้านเครดิตที่คาดว่าจะเกิดขึ้น</w:t>
            </w:r>
          </w:p>
          <w:p w14:paraId="19E786E4" w14:textId="77777777" w:rsidR="006D5BEF" w:rsidRPr="002C7E40" w:rsidRDefault="006D5BEF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2E8DBA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14:paraId="2EFFFB8D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D62280A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</w:tcPr>
          <w:p w14:paraId="29A6DCFA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1783864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14:paraId="7C18186F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6E5ECC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14:paraId="7C37A2E1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5BEF" w:rsidRPr="002C7E40" w14:paraId="585AEB10" w14:textId="77777777">
        <w:tc>
          <w:tcPr>
            <w:tcW w:w="2610" w:type="dxa"/>
          </w:tcPr>
          <w:p w14:paraId="61AD06F4" w14:textId="5689AF44" w:rsidR="006D5BEF" w:rsidRPr="002C7E40" w:rsidRDefault="006D5B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5F0BB3F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F4C3C59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4"/>
              </w:tabs>
              <w:spacing w:line="240" w:lineRule="auto"/>
              <w:ind w:left="-104"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B401B7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6B2AC17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F80A354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6506B776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DB923ED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2A410D1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25F3F8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7A0D6D52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27E948" w14:textId="77777777" w:rsidR="006D5BEF" w:rsidRPr="002C7E40" w:rsidRDefault="006D5B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462D7128" w14:textId="77777777" w:rsidR="006D5BEF" w:rsidRPr="002C7E40" w:rsidRDefault="006D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9"/>
                <w:tab w:val="decimal" w:pos="6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3864" w:rsidRPr="002C7E40" w14:paraId="7F8D3FF2" w14:textId="77777777">
        <w:tc>
          <w:tcPr>
            <w:tcW w:w="2610" w:type="dxa"/>
          </w:tcPr>
          <w:p w14:paraId="32F8B55B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0A523728" w14:textId="7B15A854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F1ABDDF" w14:textId="59B8593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70" w:type="dxa"/>
            <w:gridSpan w:val="2"/>
          </w:tcPr>
          <w:p w14:paraId="0FF2BA4E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DE1EED7" w14:textId="66B7CAC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72" w:type="dxa"/>
            <w:gridSpan w:val="2"/>
          </w:tcPr>
          <w:p w14:paraId="0F94AA44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554A56E" w14:textId="5BB893DC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5B45AD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678CDA15" w14:textId="40B9DACF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1974879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3C41290" w14:textId="2B04DDA9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408F886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7332131" w14:textId="52240C4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  <w:tr w:rsidR="00613864" w:rsidRPr="002C7E40" w14:paraId="0E8FF9D7" w14:textId="77777777">
        <w:tc>
          <w:tcPr>
            <w:tcW w:w="2610" w:type="dxa"/>
          </w:tcPr>
          <w:p w14:paraId="68DB1D86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2C7E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39088C33" w14:textId="08E79C8C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7F7574C" w14:textId="7252D88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70" w:type="dxa"/>
            <w:gridSpan w:val="2"/>
          </w:tcPr>
          <w:p w14:paraId="06DCBF2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5D9CF129" w14:textId="131C41F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72" w:type="dxa"/>
            <w:gridSpan w:val="2"/>
          </w:tcPr>
          <w:p w14:paraId="68DC971F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719E694F" w14:textId="5FD5211D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53AEEDD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20EA752B" w14:textId="34E4A2C3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D9DC724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8ED85BA" w14:textId="694CBFFA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B2FD54A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15162B83" w14:textId="1AE42736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3864" w:rsidRPr="002C7E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</w:tr>
      <w:tr w:rsidR="00087FDB" w:rsidRPr="002C7E40" w14:paraId="3BB4E672" w14:textId="77777777">
        <w:tc>
          <w:tcPr>
            <w:tcW w:w="2610" w:type="dxa"/>
          </w:tcPr>
          <w:p w14:paraId="33DF586A" w14:textId="479CF9DB" w:rsidR="00087FDB" w:rsidRPr="00077464" w:rsidRDefault="00087FDB" w:rsidP="00087FD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077464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1A4F9E2C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B73B248" w14:textId="4C025C2D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270" w:type="dxa"/>
            <w:gridSpan w:val="2"/>
          </w:tcPr>
          <w:p w14:paraId="208B6C1E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1FBF8D66" w14:textId="6AFE264B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272" w:type="dxa"/>
            <w:gridSpan w:val="2"/>
          </w:tcPr>
          <w:p w14:paraId="12A03502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271E54FC" w14:textId="44512F3A" w:rsidR="00087FDB" w:rsidRPr="00077464" w:rsidRDefault="00087FDB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1AF176B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452255D6" w14:textId="798DA805" w:rsidR="00087FDB" w:rsidRPr="00077464" w:rsidRDefault="00087FDB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143D725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2A18F91" w14:textId="4A73D3DB" w:rsidR="00087FDB" w:rsidRPr="00077464" w:rsidRDefault="00087FDB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B0D8171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502BCF1A" w14:textId="09B68AFA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</w:tr>
      <w:tr w:rsidR="00087FDB" w:rsidRPr="002C7E40" w14:paraId="6D6A1F58" w14:textId="77777777">
        <w:tc>
          <w:tcPr>
            <w:tcW w:w="2610" w:type="dxa"/>
          </w:tcPr>
          <w:p w14:paraId="4CE1E4C5" w14:textId="299B8466" w:rsidR="00087FDB" w:rsidRPr="00077464" w:rsidRDefault="00087FDB" w:rsidP="00087FD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20" w:type="dxa"/>
          </w:tcPr>
          <w:p w14:paraId="11123C53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3A0FF11" w14:textId="1E0E2D7B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270" w:type="dxa"/>
            <w:gridSpan w:val="2"/>
          </w:tcPr>
          <w:p w14:paraId="5265EA85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2AE2C4C3" w14:textId="5DDED614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  <w:tc>
          <w:tcPr>
            <w:tcW w:w="272" w:type="dxa"/>
            <w:gridSpan w:val="2"/>
          </w:tcPr>
          <w:p w14:paraId="58A33B83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092F0628" w14:textId="2DFC6176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236" w:type="dxa"/>
            <w:gridSpan w:val="2"/>
          </w:tcPr>
          <w:p w14:paraId="6C0BDFC8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E94DECA" w14:textId="3853EE72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236" w:type="dxa"/>
            <w:gridSpan w:val="2"/>
          </w:tcPr>
          <w:p w14:paraId="5033AAD9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692E1AE6" w14:textId="4E6A9AD2" w:rsidR="00087FDB" w:rsidRPr="00077464" w:rsidRDefault="00087FDB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8CAE21E" w14:textId="77777777" w:rsidR="00087FDB" w:rsidRPr="00077464" w:rsidRDefault="00087FDB" w:rsidP="00087F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0A515658" w14:textId="4FC79CEA" w:rsidR="00087FDB" w:rsidRPr="00077464" w:rsidRDefault="000630E3" w:rsidP="000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087FDB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613864" w:rsidRPr="002C7E40" w14:paraId="15948C0B" w14:textId="77777777">
        <w:tc>
          <w:tcPr>
            <w:tcW w:w="2610" w:type="dxa"/>
          </w:tcPr>
          <w:p w14:paraId="447057E4" w14:textId="77777777" w:rsidR="00613864" w:rsidRPr="00077464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14:paraId="24E894CE" w14:textId="386D6E6B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9A1678C" w14:textId="4A710B38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270" w:type="dxa"/>
            <w:gridSpan w:val="2"/>
          </w:tcPr>
          <w:p w14:paraId="100E2EFE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0B2D848B" w14:textId="7D88518E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2" w:type="dxa"/>
            <w:gridSpan w:val="2"/>
          </w:tcPr>
          <w:p w14:paraId="6C4279CC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D4774E1" w14:textId="2E346F9E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5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236" w:type="dxa"/>
            <w:gridSpan w:val="2"/>
          </w:tcPr>
          <w:p w14:paraId="495BB9A0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5EECF974" w14:textId="31EAA32D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236" w:type="dxa"/>
            <w:gridSpan w:val="2"/>
          </w:tcPr>
          <w:p w14:paraId="442AB82C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5E85271" w14:textId="3EAF5509" w:rsidR="00613864" w:rsidRPr="00077464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CAF8674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64C5DBF7" w14:textId="63056E17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613864" w:rsidRPr="002C7E40" w14:paraId="2D8E5532" w14:textId="77777777">
        <w:tc>
          <w:tcPr>
            <w:tcW w:w="2610" w:type="dxa"/>
          </w:tcPr>
          <w:p w14:paraId="7ECD3864" w14:textId="77777777" w:rsidR="00613864" w:rsidRPr="00077464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21F94F96" w14:textId="5931C441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46EFFB0" w14:textId="221A7613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70" w:type="dxa"/>
            <w:gridSpan w:val="2"/>
          </w:tcPr>
          <w:p w14:paraId="6153E6BE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AC7DEC3" w14:textId="199BAF55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272" w:type="dxa"/>
            <w:gridSpan w:val="2"/>
          </w:tcPr>
          <w:p w14:paraId="10B9D395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14:paraId="43F6AE9B" w14:textId="5A7DDCA8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236" w:type="dxa"/>
            <w:gridSpan w:val="2"/>
          </w:tcPr>
          <w:p w14:paraId="699541FA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</w:tcPr>
          <w:p w14:paraId="1E111393" w14:textId="30A4341C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236" w:type="dxa"/>
            <w:gridSpan w:val="2"/>
          </w:tcPr>
          <w:p w14:paraId="1028BCA1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5D9383F" w14:textId="53FACC0E" w:rsidR="00613864" w:rsidRPr="00077464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774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94F6E7F" w14:textId="77777777" w:rsidR="00613864" w:rsidRPr="00077464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</w:tcPr>
          <w:p w14:paraId="774F0561" w14:textId="38796E2F" w:rsidR="00613864" w:rsidRPr="00077464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613864" w:rsidRPr="00077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613864" w:rsidRPr="002C7E40" w14:paraId="56371A69" w14:textId="77777777">
        <w:tc>
          <w:tcPr>
            <w:tcW w:w="2610" w:type="dxa"/>
          </w:tcPr>
          <w:p w14:paraId="1E136CC8" w14:textId="77777777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6A410008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28C4" w14:textId="2F0138A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70" w:type="dxa"/>
            <w:gridSpan w:val="2"/>
          </w:tcPr>
          <w:p w14:paraId="7347DCB0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44F3" w14:textId="2F8F71FA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401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272" w:type="dxa"/>
            <w:gridSpan w:val="2"/>
            <w:vAlign w:val="center"/>
          </w:tcPr>
          <w:p w14:paraId="0463DF3E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383" w14:textId="350D68F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650</w:t>
            </w:r>
          </w:p>
        </w:tc>
        <w:tc>
          <w:tcPr>
            <w:tcW w:w="236" w:type="dxa"/>
            <w:gridSpan w:val="2"/>
            <w:vAlign w:val="center"/>
          </w:tcPr>
          <w:p w14:paraId="47912EBA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80DF" w14:textId="7A2E270C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036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837</w:t>
            </w:r>
          </w:p>
        </w:tc>
        <w:tc>
          <w:tcPr>
            <w:tcW w:w="236" w:type="dxa"/>
            <w:gridSpan w:val="2"/>
            <w:vAlign w:val="center"/>
          </w:tcPr>
          <w:p w14:paraId="38EEA2AF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3EBD7" w14:textId="1AAEF901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3DB6FE6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8766" w14:textId="1D66DD94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821</w:t>
            </w:r>
          </w:p>
        </w:tc>
      </w:tr>
      <w:tr w:rsidR="00613864" w:rsidRPr="002C7E40" w14:paraId="559C301E" w14:textId="77777777">
        <w:tc>
          <w:tcPr>
            <w:tcW w:w="2610" w:type="dxa"/>
            <w:hideMark/>
          </w:tcPr>
          <w:p w14:paraId="1AFD1D7E" w14:textId="0809F496" w:rsidR="00613864" w:rsidRPr="002C7E40" w:rsidRDefault="00613864" w:rsidP="006138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C7E40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ส่วนต่างรายการในงบฐานะการเงิน</w:t>
            </w:r>
          </w:p>
        </w:tc>
        <w:tc>
          <w:tcPr>
            <w:tcW w:w="720" w:type="dxa"/>
          </w:tcPr>
          <w:p w14:paraId="7B611B19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decimal" w:pos="584"/>
              </w:tabs>
              <w:spacing w:line="240" w:lineRule="auto"/>
              <w:ind w:left="-105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9D2DB8" w14:textId="5E6D5504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2EFAA57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4FC2F" w14:textId="30D256D4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26BB8D03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8230" w14:textId="32E757E1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998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B181399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4BC35" w14:textId="69DA15D4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1A51F2F" w14:textId="77777777" w:rsidR="00613864" w:rsidRPr="002C7E40" w:rsidRDefault="00613864" w:rsidP="006138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A376D" w14:textId="38F3F9D9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59" w:hanging="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1D12E9" w14:textId="77777777" w:rsidR="00613864" w:rsidRPr="002C7E40" w:rsidRDefault="00613864" w:rsidP="00613864">
            <w:pPr>
              <w:pStyle w:val="ListParagraph"/>
              <w:numPr>
                <w:ilvl w:val="0"/>
                <w:numId w:val="33"/>
              </w:num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1AD25" w14:textId="6029C0D3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 w:hanging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630E3" w:rsidRPr="000630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436</w:t>
            </w:r>
            <w:r w:rsidRPr="002C7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0F70723" w14:textId="77777777" w:rsidR="00B45418" w:rsidRPr="002C7E40" w:rsidRDefault="00B45418">
      <w:pPr>
        <w:rPr>
          <w:sz w:val="30"/>
          <w:szCs w:val="30"/>
        </w:rPr>
      </w:pPr>
    </w:p>
    <w:p w14:paraId="4111DFD6" w14:textId="77777777" w:rsidR="007307A4" w:rsidRPr="002C7E40" w:rsidRDefault="007307A4"/>
    <w:p w14:paraId="4257BC87" w14:textId="641F3462" w:rsidR="00591329" w:rsidRPr="002C7E40" w:rsidRDefault="00CE1190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บริษัทคาดว่าจะได้รับกระแสเงินสดจาก</w:t>
      </w:r>
      <w:r w:rsidRPr="00077464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087FDB" w:rsidRPr="00077464">
        <w:rPr>
          <w:rFonts w:asciiTheme="majorBidi" w:hAnsiTheme="majorBidi" w:cstheme="majorBidi" w:hint="cs"/>
          <w:sz w:val="30"/>
          <w:szCs w:val="30"/>
          <w:cs/>
        </w:rPr>
        <w:t>รับจาก</w:t>
      </w:r>
      <w:r w:rsidR="00867C37" w:rsidRPr="00077464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Pr="00077464">
        <w:rPr>
          <w:rFonts w:asciiTheme="majorBidi" w:hAnsiTheme="majorBidi" w:cstheme="majorBidi"/>
          <w:sz w:val="30"/>
          <w:szCs w:val="30"/>
          <w:cs/>
        </w:rPr>
        <w:t>ขั้นต่ำตลอดระยะเวลา</w:t>
      </w:r>
      <w:r w:rsidR="00197D17" w:rsidRPr="00077464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5</w:t>
      </w:r>
      <w:r w:rsidRPr="00077464">
        <w:rPr>
          <w:rFonts w:asciiTheme="majorBidi" w:hAnsiTheme="majorBidi" w:cstheme="majorBidi"/>
          <w:sz w:val="30"/>
          <w:szCs w:val="30"/>
          <w:cs/>
        </w:rPr>
        <w:t xml:space="preserve"> ปีข้างหน้าเป็นจำนวน</w:t>
      </w:r>
      <w:r w:rsidR="0023121D" w:rsidRPr="000774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3</w:t>
      </w:r>
      <w:r w:rsidR="00F8444C" w:rsidRPr="00077464">
        <w:rPr>
          <w:rFonts w:asciiTheme="majorBidi" w:hAnsiTheme="majorBidi" w:cstheme="majorBidi"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sz w:val="30"/>
          <w:szCs w:val="30"/>
        </w:rPr>
        <w:t>907</w:t>
      </w:r>
      <w:r w:rsidR="00F8444C" w:rsidRPr="000774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74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D5BEF" w:rsidRPr="002C7E4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034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ซึ่งได้เปิดเผยไว้ในหมายเหตุข้อ </w:t>
      </w:r>
      <w:r w:rsidR="000630E3" w:rsidRPr="000630E3">
        <w:rPr>
          <w:rFonts w:asciiTheme="majorBidi" w:hAnsiTheme="majorBidi" w:cstheme="majorBidi"/>
          <w:sz w:val="30"/>
          <w:szCs w:val="30"/>
        </w:rPr>
        <w:t>25</w:t>
      </w:r>
      <w:r w:rsidR="000A1BEC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(</w:t>
      </w:r>
      <w:r w:rsidR="00D33F04" w:rsidRPr="002C7E4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C7E40">
        <w:rPr>
          <w:rFonts w:asciiTheme="majorBidi" w:hAnsiTheme="majorBidi" w:cstheme="majorBidi"/>
          <w:sz w:val="30"/>
          <w:szCs w:val="30"/>
          <w:cs/>
        </w:rPr>
        <w:t>) และคาดว่าจะมีกระแสเงินสดที่จะได้รับจากการจำหน่ายทรัพย์สิน</w:t>
      </w:r>
      <w:r w:rsidR="008B2E34" w:rsidRPr="00077464">
        <w:rPr>
          <w:rFonts w:asciiTheme="majorBidi" w:hAnsiTheme="majorBidi" w:cstheme="majorBidi" w:hint="cs"/>
          <w:sz w:val="30"/>
          <w:szCs w:val="30"/>
          <w:cs/>
        </w:rPr>
        <w:t>ให้เช่าตามสัญญาเช่าดำเนินงาน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ที่ได้รับคืนเมื่อสิ้นสุดสัญญาเช่า</w:t>
      </w:r>
      <w:r w:rsidR="0087384C" w:rsidRPr="002C7E40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2C7E40">
        <w:rPr>
          <w:rFonts w:asciiTheme="majorBidi" w:hAnsiTheme="majorBidi" w:cstheme="majorBidi"/>
          <w:sz w:val="30"/>
          <w:szCs w:val="30"/>
          <w:cs/>
        </w:rPr>
        <w:t>เพื่อใช้ในการบริหารสภาพคล่องเพิ่มเติม</w:t>
      </w:r>
    </w:p>
    <w:p w14:paraId="3E4D4056" w14:textId="77777777" w:rsidR="00CE1190" w:rsidRPr="002C7E40" w:rsidRDefault="00CE1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D2BEAF2" w14:textId="77777777" w:rsidR="003351FB" w:rsidRPr="002C7E40" w:rsidRDefault="00335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B57B2E" w14:textId="6BDAEED7" w:rsidR="000A56D4" w:rsidRPr="002C7E40" w:rsidRDefault="000A56D4" w:rsidP="008F3A5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ความเสี่ยงด้านตลาด</w:t>
      </w:r>
    </w:p>
    <w:p w14:paraId="3E434DB5" w14:textId="77777777" w:rsidR="000A56D4" w:rsidRPr="002C7E40" w:rsidRDefault="000A56D4" w:rsidP="000A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0F0C7B" w14:textId="6941F40A" w:rsidR="001E7816" w:rsidRPr="002C7E40" w:rsidRDefault="00647CD9" w:rsidP="003351FB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34F72ED" w14:textId="77777777" w:rsidR="003351FB" w:rsidRPr="002C7E40" w:rsidRDefault="003351FB" w:rsidP="003351FB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10" w:right="-72"/>
        <w:jc w:val="thaiDistribute"/>
        <w:rPr>
          <w:rFonts w:asciiTheme="majorBidi" w:hAnsiTheme="majorBidi"/>
          <w:sz w:val="16"/>
          <w:szCs w:val="16"/>
          <w:cs/>
        </w:rPr>
      </w:pPr>
    </w:p>
    <w:p w14:paraId="51D3FD0A" w14:textId="734E76D9" w:rsidR="000A56D4" w:rsidRPr="002C7E40" w:rsidRDefault="00B1101D" w:rsidP="00647CD9">
      <w:pPr>
        <w:pStyle w:val="block"/>
        <w:tabs>
          <w:tab w:val="left" w:pos="540"/>
        </w:tabs>
        <w:spacing w:after="0" w:line="240" w:lineRule="auto"/>
        <w:ind w:left="810" w:right="6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2C7E40">
        <w:rPr>
          <w:rFonts w:asciiTheme="majorBidi" w:hAnsiTheme="majorBidi" w:cstheme="majorBidi"/>
          <w:sz w:val="30"/>
          <w:szCs w:val="30"/>
        </w:rPr>
        <w:t>(</w:t>
      </w:r>
      <w:r w:rsidR="000630E3" w:rsidRPr="000630E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C7E40">
        <w:rPr>
          <w:rFonts w:asciiTheme="majorBidi" w:hAnsiTheme="majorBidi" w:cstheme="majorBidi"/>
          <w:sz w:val="30"/>
          <w:szCs w:val="30"/>
        </w:rPr>
        <w:t>.</w:t>
      </w:r>
      <w:r w:rsidR="000630E3" w:rsidRPr="000630E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C7E40">
        <w:rPr>
          <w:rFonts w:asciiTheme="majorBidi" w:hAnsiTheme="majorBidi" w:cstheme="majorBidi"/>
          <w:sz w:val="30"/>
          <w:szCs w:val="30"/>
        </w:rPr>
        <w:t>)</w:t>
      </w:r>
      <w:r w:rsidRPr="002C7E40">
        <w:rPr>
          <w:rFonts w:asciiTheme="majorBidi" w:hAnsiTheme="majorBidi" w:cstheme="majorBidi"/>
          <w:sz w:val="30"/>
          <w:szCs w:val="30"/>
        </w:rPr>
        <w:tab/>
      </w:r>
      <w:r w:rsidR="000A56D4" w:rsidRPr="002C7E40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ความเสี่ยงด้านอัตราดอกเบี้ย</w:t>
      </w:r>
    </w:p>
    <w:p w14:paraId="4C9F3BA7" w14:textId="77777777" w:rsidR="000A56D4" w:rsidRPr="002C7E40" w:rsidRDefault="000A56D4" w:rsidP="00647CD9">
      <w:pPr>
        <w:pStyle w:val="block"/>
        <w:spacing w:after="0" w:line="240" w:lineRule="auto"/>
        <w:ind w:left="1260" w:right="65" w:hanging="90"/>
        <w:jc w:val="both"/>
        <w:rPr>
          <w:rFonts w:asciiTheme="majorBidi" w:hAnsiTheme="majorBidi" w:cstheme="majorBidi"/>
          <w:sz w:val="16"/>
          <w:szCs w:val="16"/>
        </w:rPr>
      </w:pPr>
    </w:p>
    <w:p w14:paraId="13A675F4" w14:textId="32E24EFE" w:rsidR="00D34304" w:rsidRPr="002C7E40" w:rsidRDefault="000A56D4" w:rsidP="004F1FF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14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8E1CCA" w:rsidRPr="002C7E40">
        <w:rPr>
          <w:rFonts w:asciiTheme="majorBidi" w:hAnsiTheme="majorBidi" w:cstheme="majorBidi" w:hint="cs"/>
          <w:sz w:val="30"/>
          <w:szCs w:val="30"/>
          <w:cs/>
        </w:rPr>
        <w:t>เนื่อง</w:t>
      </w:r>
      <w:r w:rsidRPr="002C7E40">
        <w:rPr>
          <w:rFonts w:asciiTheme="majorBidi" w:hAnsiTheme="majorBidi" w:cstheme="majorBidi"/>
          <w:sz w:val="30"/>
          <w:szCs w:val="30"/>
          <w:cs/>
        </w:rPr>
        <w:t>จาก</w:t>
      </w:r>
      <w:r w:rsidR="00512CE6" w:rsidRPr="002C7E40">
        <w:rPr>
          <w:rFonts w:asciiTheme="majorBidi" w:hAnsiTheme="majorBidi" w:cstheme="majorBidi" w:hint="cs"/>
          <w:sz w:val="30"/>
          <w:szCs w:val="30"/>
          <w:cs/>
        </w:rPr>
        <w:t>หุ้นกู้และ</w:t>
      </w:r>
      <w:r w:rsidRPr="002C7E40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C1330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(</w:t>
      </w:r>
      <w:r w:rsidRPr="00077464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186B7A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0630E3" w:rsidRPr="000630E3">
        <w:rPr>
          <w:rFonts w:asciiTheme="majorBidi" w:hAnsiTheme="majorBidi" w:cstheme="majorBidi"/>
          <w:sz w:val="30"/>
          <w:szCs w:val="30"/>
        </w:rPr>
        <w:t>12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D86FCD" w:rsidRPr="002C7E40">
        <w:rPr>
          <w:rFonts w:asciiTheme="majorBidi" w:hAnsiTheme="majorBidi" w:cstheme="majorBidi" w:hint="cs"/>
          <w:sz w:val="30"/>
          <w:szCs w:val="30"/>
          <w:cs/>
        </w:rPr>
        <w:t xml:space="preserve">ส่วนใหญ่มีอัตราดอกเบี้ยคงที่ </w:t>
      </w:r>
      <w:r w:rsidR="008E1CCA" w:rsidRPr="002C7E40">
        <w:rPr>
          <w:rFonts w:asciiTheme="majorBidi" w:hAnsiTheme="majorBidi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44E29EC" w14:textId="77777777" w:rsidR="001E7816" w:rsidRPr="00C472AC" w:rsidRDefault="001E7816" w:rsidP="001E7816">
      <w:pPr>
        <w:rPr>
          <w:sz w:val="14"/>
          <w:szCs w:val="14"/>
        </w:rPr>
      </w:pPr>
    </w:p>
    <w:p w14:paraId="355F9DAA" w14:textId="7E9C28CD" w:rsidR="002B4AF9" w:rsidRPr="002C7E40" w:rsidRDefault="000630E3" w:rsidP="00B3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24</w:t>
      </w:r>
      <w:r w:rsidR="002B4AF9"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AF9" w:rsidRPr="002C7E4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5389E48" w14:textId="77777777" w:rsidR="00DD3C00" w:rsidRPr="002C7E40" w:rsidRDefault="00DD3C00" w:rsidP="00DD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690E9570" w14:textId="57EA5E83" w:rsidR="002B4AF9" w:rsidRPr="002C7E40" w:rsidRDefault="002B4AF9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C24" w:rsidRPr="002C7E40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244E6E4" w14:textId="3552E05B" w:rsidR="00647A72" w:rsidRPr="00C472AC" w:rsidRDefault="0064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00AA2119" w14:textId="4502DD7F" w:rsidR="00431DC4" w:rsidRPr="002C7E40" w:rsidRDefault="000630E3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25</w:t>
      </w:r>
      <w:r w:rsidR="00431DC4" w:rsidRPr="002C7E4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19C47A5A" w14:textId="77777777" w:rsidR="00037DF0" w:rsidRPr="002C7E40" w:rsidRDefault="00037DF0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26AA1DD" w14:textId="6C28FE5E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FF0000"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D54B6" w:rsidRPr="002C7E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14:paraId="51512A36" w14:textId="77777777" w:rsidR="00DD3C00" w:rsidRPr="00C472AC" w:rsidRDefault="00431DC4" w:rsidP="00DD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  <w:r w:rsidRPr="002C7E40">
        <w:rPr>
          <w:rFonts w:asciiTheme="majorBidi" w:hAnsiTheme="majorBidi" w:cstheme="majorBidi"/>
          <w:sz w:val="30"/>
          <w:szCs w:val="30"/>
        </w:rPr>
        <w:tab/>
      </w:r>
    </w:p>
    <w:p w14:paraId="5B6F1B31" w14:textId="4D388D43" w:rsidR="00431DC4" w:rsidRPr="002C7E40" w:rsidRDefault="00431DC4" w:rsidP="004F1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1E0347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3794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="00E3794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E3794B" w:rsidRPr="002C7E4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="00E3794B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E3794B" w:rsidRPr="002C7E4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2567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B2E34" w:rsidRPr="00077464">
        <w:rPr>
          <w:rFonts w:asciiTheme="majorBidi" w:hAnsiTheme="majorBidi" w:cstheme="majorBidi" w:hint="cs"/>
          <w:sz w:val="30"/>
          <w:szCs w:val="30"/>
          <w:cs/>
        </w:rPr>
        <w:t>คาดว่าจะได้รับกระแสเงินสดจาก</w:t>
      </w:r>
      <w:r w:rsidRPr="00077464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3961F9" w:rsidRPr="00077464">
        <w:rPr>
          <w:rFonts w:asciiTheme="majorBidi" w:hAnsiTheme="majorBidi" w:cstheme="majorBidi" w:hint="cs"/>
          <w:sz w:val="30"/>
          <w:szCs w:val="30"/>
          <w:cs/>
        </w:rPr>
        <w:t>รับจากสัญญาเช่าดำเนินงาน</w:t>
      </w:r>
      <w:r w:rsidRPr="00077464">
        <w:rPr>
          <w:rFonts w:asciiTheme="majorBidi" w:hAnsiTheme="majorBidi" w:cstheme="majorBidi"/>
          <w:sz w:val="30"/>
          <w:szCs w:val="30"/>
          <w:cs/>
        </w:rPr>
        <w:t>ขั้นต่ำในอนาคต</w:t>
      </w:r>
      <w:r w:rsidR="008B2E34" w:rsidRPr="000774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74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731060" w14:textId="6C4D27DF" w:rsidR="00431DC4" w:rsidRPr="00C472AC" w:rsidRDefault="00431DC4" w:rsidP="00B4269E">
      <w:pPr>
        <w:pStyle w:val="CharChar"/>
        <w:spacing w:after="0" w:line="240" w:lineRule="auto"/>
        <w:rPr>
          <w:rFonts w:asciiTheme="majorBidi" w:hAnsiTheme="majorBidi" w:cstheme="majorBidi"/>
          <w:sz w:val="14"/>
          <w:szCs w:val="14"/>
          <w:lang w:bidi="th-TH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76"/>
        <w:gridCol w:w="252"/>
        <w:gridCol w:w="1368"/>
      </w:tblGrid>
      <w:tr w:rsidR="002B4AF9" w:rsidRPr="002C7E40" w14:paraId="0D766FE0" w14:textId="77777777" w:rsidTr="004F1FF6">
        <w:tc>
          <w:tcPr>
            <w:tcW w:w="6300" w:type="dxa"/>
          </w:tcPr>
          <w:p w14:paraId="04D944D9" w14:textId="77777777" w:rsidR="002B4AF9" w:rsidRPr="002C7E40" w:rsidRDefault="002B4AF9" w:rsidP="00DD3C00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76" w:type="dxa"/>
          </w:tcPr>
          <w:p w14:paraId="1E32DA1A" w14:textId="7003999E" w:rsidR="002B4AF9" w:rsidRPr="002C7E40" w:rsidRDefault="000630E3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52" w:type="dxa"/>
          </w:tcPr>
          <w:p w14:paraId="1FE5E3CD" w14:textId="77777777" w:rsidR="002B4AF9" w:rsidRPr="002C7E40" w:rsidRDefault="002B4AF9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5160E678" w14:textId="60A44DC1" w:rsidR="002B4AF9" w:rsidRPr="002C7E40" w:rsidRDefault="000630E3" w:rsidP="00DD3C00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630E3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D77DF" w:rsidRPr="002C7E40" w14:paraId="7BBCE93B" w14:textId="77777777" w:rsidTr="004F1FF6">
        <w:trPr>
          <w:trHeight w:val="362"/>
        </w:trPr>
        <w:tc>
          <w:tcPr>
            <w:tcW w:w="6300" w:type="dxa"/>
          </w:tcPr>
          <w:p w14:paraId="13AE9588" w14:textId="77777777" w:rsidR="008D77DF" w:rsidRPr="002C7E40" w:rsidRDefault="008D77DF" w:rsidP="00DD3C00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96" w:type="dxa"/>
            <w:gridSpan w:val="3"/>
          </w:tcPr>
          <w:p w14:paraId="19A8CC93" w14:textId="47B46250" w:rsidR="008D77DF" w:rsidRPr="002C7E40" w:rsidRDefault="008D77DF" w:rsidP="00DD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864" w:rsidRPr="002C7E40" w14:paraId="14147797" w14:textId="77777777" w:rsidTr="004F1FF6">
        <w:tc>
          <w:tcPr>
            <w:tcW w:w="6300" w:type="dxa"/>
          </w:tcPr>
          <w:p w14:paraId="194C87BA" w14:textId="28E997FB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</w:tcPr>
          <w:p w14:paraId="27FFB7D3" w14:textId="28BF38C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52" w:type="dxa"/>
          </w:tcPr>
          <w:p w14:paraId="183BD78C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C8CAAF" w14:textId="55A9F7EA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613864" w:rsidRPr="002C7E40" w14:paraId="42B4E835" w14:textId="77777777" w:rsidTr="004F1FF6">
        <w:tc>
          <w:tcPr>
            <w:tcW w:w="6300" w:type="dxa"/>
          </w:tcPr>
          <w:p w14:paraId="703C916D" w14:textId="4629BF6B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EA3FDEE" w14:textId="1FB7A0A7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252" w:type="dxa"/>
          </w:tcPr>
          <w:p w14:paraId="54516CB3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C3F5AE" w14:textId="6B647B74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613864" w:rsidRPr="002C7E40" w14:paraId="7660320E" w14:textId="77777777" w:rsidTr="004F1FF6">
        <w:tc>
          <w:tcPr>
            <w:tcW w:w="6300" w:type="dxa"/>
          </w:tcPr>
          <w:p w14:paraId="518E5B3D" w14:textId="19620E54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3864"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5D4F091A" w14:textId="250F188D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52" w:type="dxa"/>
          </w:tcPr>
          <w:p w14:paraId="3C1D1166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2313F8F" w14:textId="2213DF1D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613864" w:rsidRPr="002C7E40" w14:paraId="710B457B" w14:textId="77777777" w:rsidTr="004F1FF6">
        <w:tc>
          <w:tcPr>
            <w:tcW w:w="6300" w:type="dxa"/>
          </w:tcPr>
          <w:p w14:paraId="1ED3E659" w14:textId="117BB5EA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4238B960" w14:textId="644D2AB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52" w:type="dxa"/>
          </w:tcPr>
          <w:p w14:paraId="152C77F0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601E06B" w14:textId="3B6F053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  <w:tr w:rsidR="00613864" w:rsidRPr="002C7E40" w14:paraId="6D3CA870" w14:textId="77777777" w:rsidTr="004F1FF6">
        <w:tc>
          <w:tcPr>
            <w:tcW w:w="6300" w:type="dxa"/>
          </w:tcPr>
          <w:p w14:paraId="4B94E360" w14:textId="18EE995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3864"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</w:tcPr>
          <w:p w14:paraId="29E3C061" w14:textId="5C2C03D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52" w:type="dxa"/>
          </w:tcPr>
          <w:p w14:paraId="21580F4C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4FAA14" w14:textId="3C9B5AF0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613864" w:rsidRPr="002C7E40" w14:paraId="085B8057" w14:textId="77777777" w:rsidTr="004F1FF6">
        <w:tc>
          <w:tcPr>
            <w:tcW w:w="6300" w:type="dxa"/>
          </w:tcPr>
          <w:p w14:paraId="313D047C" w14:textId="02A66138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หลังจาก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CE1CA9D" w14:textId="24E89B7F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1344E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52" w:type="dxa"/>
          </w:tcPr>
          <w:p w14:paraId="4D269A0A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04387" w14:textId="1FBACCF1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13864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613864" w:rsidRPr="002C7E40" w14:paraId="27E226B1" w14:textId="77777777" w:rsidTr="004F1FF6">
        <w:tc>
          <w:tcPr>
            <w:tcW w:w="6300" w:type="dxa"/>
          </w:tcPr>
          <w:p w14:paraId="39574B78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4F70778" w14:textId="4551A675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1344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  <w:r w:rsidR="00A1344E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52" w:type="dxa"/>
          </w:tcPr>
          <w:p w14:paraId="73E66E5E" w14:textId="77777777" w:rsidR="00613864" w:rsidRPr="002C7E40" w:rsidRDefault="00613864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A24FBF0" w14:textId="4C3DA7A8" w:rsidR="00613864" w:rsidRPr="002C7E40" w:rsidRDefault="000630E3" w:rsidP="0061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613864"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</w:tr>
    </w:tbl>
    <w:p w14:paraId="7B36ECF8" w14:textId="77777777" w:rsidR="00C472AC" w:rsidRPr="00C472AC" w:rsidRDefault="00C472AC" w:rsidP="0033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6"/>
          <w:szCs w:val="6"/>
        </w:rPr>
      </w:pPr>
    </w:p>
    <w:p w14:paraId="19E960D2" w14:textId="6B281192" w:rsidR="00431DC4" w:rsidRPr="002C7E40" w:rsidRDefault="00431DC4" w:rsidP="0033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 </w:t>
      </w:r>
      <w:r w:rsidR="00DC005F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="00DC005F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9340FD0" w14:textId="2A9A3E11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1D54B6" w:rsidRPr="002C7E4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2C7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4D4F68E4" w14:textId="77777777" w:rsidR="00431DC4" w:rsidRPr="002C7E40" w:rsidRDefault="00431DC4" w:rsidP="00B4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319782" w14:textId="0A0186B9" w:rsidR="00FB7AA3" w:rsidRDefault="00431DC4" w:rsidP="000F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บริษัทมี</w:t>
      </w:r>
      <w:r w:rsidRPr="002C7E40">
        <w:rPr>
          <w:rFonts w:asciiTheme="majorBidi" w:hAnsiTheme="majorBidi" w:cstheme="majorBidi"/>
          <w:sz w:val="30"/>
          <w:szCs w:val="30"/>
          <w:cs/>
        </w:rPr>
        <w:t>หนังสือค้ำประกันบริษัทที่ออกโดยธนาคารในประเทศบางแห่ง</w:t>
      </w:r>
      <w:r w:rsidR="00707607" w:rsidRPr="002C7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C005F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ได้แก่สัญญาเช่ากับหน่วยงานราชการและรัฐวิสาหกิจจำนวน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เงินประมาณ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166</w:t>
      </w:r>
      <w:r w:rsidR="00A1344E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C7E40">
        <w:rPr>
          <w:rFonts w:asciiTheme="majorBidi" w:hAnsiTheme="majorBidi" w:cstheme="majorBidi"/>
          <w:sz w:val="30"/>
          <w:szCs w:val="30"/>
        </w:rPr>
        <w:t xml:space="preserve">: </w:t>
      </w:r>
      <w:r w:rsidR="000630E3" w:rsidRPr="000630E3">
        <w:rPr>
          <w:rFonts w:asciiTheme="majorBidi" w:hAnsiTheme="majorBidi" w:cstheme="majorBidi"/>
          <w:i/>
          <w:iCs/>
          <w:sz w:val="30"/>
          <w:szCs w:val="30"/>
        </w:rPr>
        <w:t>173</w:t>
      </w: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61D7484" w14:textId="77777777" w:rsidR="000630E3" w:rsidRDefault="000630E3" w:rsidP="000F6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80AA98" w14:textId="69A0CBCC" w:rsidR="000630E3" w:rsidRPr="002C7E40" w:rsidRDefault="000630E3" w:rsidP="0006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630E3">
        <w:rPr>
          <w:rFonts w:asciiTheme="majorBidi" w:hAnsiTheme="majorBidi" w:cstheme="majorBidi"/>
          <w:b/>
          <w:bCs/>
          <w:sz w:val="30"/>
          <w:szCs w:val="30"/>
        </w:rPr>
        <w:t>26</w:t>
      </w:r>
      <w:r w:rsidRPr="002C7E4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630E3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21D5B6B" w14:textId="77777777" w:rsidR="000630E3" w:rsidRPr="000630E3" w:rsidRDefault="000630E3" w:rsidP="0006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D3FC3D" w14:textId="4417750E" w:rsidR="000630E3" w:rsidRPr="000630E3" w:rsidRDefault="000630E3" w:rsidP="0006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0630E3">
        <w:rPr>
          <w:rFonts w:ascii="Angsana New" w:hAnsi="Angsana New"/>
          <w:sz w:val="30"/>
          <w:szCs w:val="30"/>
          <w:cs/>
        </w:rPr>
        <w:t>เมื่อ</w:t>
      </w:r>
      <w:r w:rsidRPr="007F5BBB">
        <w:rPr>
          <w:rFonts w:ascii="Angsana New" w:hAnsi="Angsana New"/>
          <w:sz w:val="30"/>
          <w:szCs w:val="30"/>
          <w:cs/>
        </w:rPr>
        <w:t xml:space="preserve">วันที่ </w:t>
      </w:r>
      <w:r w:rsidRPr="007F5BBB">
        <w:rPr>
          <w:rFonts w:ascii="Angsana New" w:hAnsi="Angsana New"/>
          <w:sz w:val="30"/>
          <w:szCs w:val="30"/>
        </w:rPr>
        <w:t>20</w:t>
      </w:r>
      <w:r w:rsidRPr="007F5BB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7F5BBB">
        <w:rPr>
          <w:rFonts w:ascii="Angsana New" w:hAnsi="Angsana New"/>
          <w:sz w:val="30"/>
          <w:szCs w:val="30"/>
        </w:rPr>
        <w:t>2569</w:t>
      </w:r>
      <w:r w:rsidRPr="007F5BB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ที่ประชุมคณะกรรมการบริษัทได้มีมติเห็นชอบให้เสนอที่ประชุมสามัญผู้ถือหุ้นใน</w:t>
      </w:r>
      <w:r w:rsidRPr="007F5BBB">
        <w:rPr>
          <w:rFonts w:ascii="Angsana New" w:hAnsi="Angsana New"/>
          <w:sz w:val="30"/>
          <w:szCs w:val="30"/>
        </w:rPr>
        <w:br/>
      </w:r>
      <w:r w:rsidRPr="007F5BBB">
        <w:rPr>
          <w:rFonts w:ascii="Angsana New" w:hAnsi="Angsana New"/>
          <w:sz w:val="30"/>
          <w:szCs w:val="30"/>
          <w:cs/>
        </w:rPr>
        <w:t xml:space="preserve">วันที่ </w:t>
      </w:r>
      <w:r w:rsidRPr="007F5BBB">
        <w:rPr>
          <w:rFonts w:ascii="Angsana New" w:hAnsi="Angsana New"/>
          <w:sz w:val="30"/>
          <w:szCs w:val="30"/>
        </w:rPr>
        <w:t>2</w:t>
      </w:r>
      <w:r w:rsidR="007B2E92">
        <w:rPr>
          <w:rFonts w:ascii="Angsana New" w:hAnsi="Angsana New"/>
          <w:sz w:val="30"/>
          <w:szCs w:val="30"/>
        </w:rPr>
        <w:t>8</w:t>
      </w:r>
      <w:r w:rsidRPr="007F5BBB">
        <w:rPr>
          <w:rFonts w:ascii="Angsana New" w:hAnsi="Angsana New"/>
          <w:sz w:val="30"/>
          <w:szCs w:val="30"/>
          <w:cs/>
        </w:rPr>
        <w:t xml:space="preserve"> เมษายน </w:t>
      </w:r>
      <w:r w:rsidRPr="007F5BBB">
        <w:rPr>
          <w:rFonts w:ascii="Angsana New" w:hAnsi="Angsana New"/>
          <w:sz w:val="30"/>
          <w:szCs w:val="30"/>
        </w:rPr>
        <w:t>256</w:t>
      </w:r>
      <w:r w:rsidR="007F5BBB" w:rsidRPr="007F5BBB">
        <w:rPr>
          <w:rFonts w:ascii="Angsana New" w:hAnsi="Angsana New"/>
          <w:sz w:val="30"/>
          <w:szCs w:val="30"/>
        </w:rPr>
        <w:t>9</w:t>
      </w:r>
      <w:r w:rsidRPr="007F5BBB">
        <w:rPr>
          <w:rFonts w:ascii="Angsana New" w:hAnsi="Angsana New"/>
          <w:sz w:val="30"/>
          <w:szCs w:val="30"/>
          <w:cs/>
        </w:rPr>
        <w:t xml:space="preserve"> เพื่อพิจารณาและอนุมัติการจ่ายเงินปันผลจากกำไรสุทธิและผลการดำเนินงานปี </w:t>
      </w:r>
      <w:r w:rsidRPr="007F5BBB">
        <w:rPr>
          <w:rFonts w:ascii="Angsana New" w:hAnsi="Angsana New"/>
          <w:sz w:val="30"/>
          <w:szCs w:val="30"/>
        </w:rPr>
        <w:t>2568</w:t>
      </w:r>
      <w:r w:rsidRPr="007F5BBB">
        <w:rPr>
          <w:rFonts w:ascii="Angsana New" w:hAnsi="Angsana New"/>
          <w:sz w:val="30"/>
          <w:szCs w:val="30"/>
          <w:cs/>
        </w:rPr>
        <w:t xml:space="preserve"> ให้แก่ผู้ถือหุ้น ในอัตรา </w:t>
      </w:r>
      <w:r w:rsidR="003945C1">
        <w:rPr>
          <w:rFonts w:ascii="Angsana New" w:hAnsi="Angsana New"/>
          <w:sz w:val="30"/>
          <w:szCs w:val="30"/>
        </w:rPr>
        <w:t>0.062</w:t>
      </w:r>
      <w:r w:rsidRPr="007F5BBB">
        <w:rPr>
          <w:rFonts w:ascii="Angsana New" w:hAnsi="Angsana New"/>
          <w:sz w:val="30"/>
          <w:szCs w:val="30"/>
          <w:cs/>
        </w:rPr>
        <w:t xml:space="preserve"> บาทต่อหุ้น สำหรับจำนวนหุ้นทั้งหมด </w:t>
      </w:r>
      <w:r w:rsidRPr="007F5BBB">
        <w:rPr>
          <w:rFonts w:ascii="Angsana New" w:hAnsi="Angsana New"/>
          <w:sz w:val="30"/>
          <w:szCs w:val="30"/>
        </w:rPr>
        <w:t>596,509,825</w:t>
      </w:r>
      <w:r w:rsidRPr="007F5BBB">
        <w:rPr>
          <w:rFonts w:ascii="Angsana New" w:hAnsi="Angsana New"/>
          <w:sz w:val="30"/>
          <w:szCs w:val="30"/>
          <w:cs/>
        </w:rPr>
        <w:t xml:space="preserve"> หุ้น รวมเป็นเงิน </w:t>
      </w:r>
      <w:r w:rsidR="003945C1">
        <w:rPr>
          <w:rFonts w:ascii="Angsana New" w:hAnsi="Angsana New"/>
          <w:sz w:val="30"/>
          <w:szCs w:val="30"/>
        </w:rPr>
        <w:t>37</w:t>
      </w:r>
      <w:r w:rsidRPr="007F5BBB">
        <w:rPr>
          <w:rFonts w:ascii="Angsana New" w:hAnsi="Angsana New"/>
          <w:sz w:val="30"/>
          <w:szCs w:val="30"/>
          <w:cs/>
        </w:rPr>
        <w:t xml:space="preserve"> ล้านบาท</w:t>
      </w:r>
    </w:p>
    <w:sectPr w:rsidR="000630E3" w:rsidRPr="000630E3" w:rsidSect="00AD35BA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019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8E4B" w14:textId="77777777" w:rsidR="008C6752" w:rsidRDefault="008C6752" w:rsidP="003B1575">
      <w:r>
        <w:separator/>
      </w:r>
    </w:p>
  </w:endnote>
  <w:endnote w:type="continuationSeparator" w:id="0">
    <w:p w14:paraId="15DE88C6" w14:textId="77777777" w:rsidR="008C6752" w:rsidRDefault="008C6752" w:rsidP="003B1575">
      <w:r>
        <w:continuationSeparator/>
      </w:r>
    </w:p>
  </w:endnote>
  <w:endnote w:type="continuationNotice" w:id="1">
    <w:p w14:paraId="31E3F0A5" w14:textId="77777777" w:rsidR="008C6752" w:rsidRDefault="008C67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-452330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BF851" w14:textId="77777777" w:rsidR="001178E2" w:rsidRPr="001178E2" w:rsidRDefault="001178E2" w:rsidP="001178E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178E2">
          <w:rPr>
            <w:rFonts w:ascii="Angsana New" w:hAnsi="Angsana New"/>
            <w:sz w:val="30"/>
            <w:szCs w:val="30"/>
          </w:rPr>
          <w:fldChar w:fldCharType="begin"/>
        </w:r>
        <w:r w:rsidRPr="001178E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178E2">
          <w:rPr>
            <w:rFonts w:ascii="Angsana New" w:hAnsi="Angsana New"/>
            <w:sz w:val="30"/>
            <w:szCs w:val="30"/>
          </w:rPr>
          <w:fldChar w:fldCharType="separate"/>
        </w:r>
        <w:r w:rsidRPr="001178E2">
          <w:rPr>
            <w:rFonts w:ascii="Angsana New" w:hAnsi="Angsana New"/>
            <w:sz w:val="30"/>
            <w:szCs w:val="30"/>
          </w:rPr>
          <w:t>14</w:t>
        </w:r>
        <w:r w:rsidRPr="001178E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00774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C80EBC" w14:textId="38DD585D" w:rsidR="001178E2" w:rsidRDefault="001178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750139" w14:textId="541F2F81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14A0" w14:textId="1EB69119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5723E370" w14:textId="27295467" w:rsidR="0010029F" w:rsidRPr="009A1935" w:rsidRDefault="0010029F" w:rsidP="00EE402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ECD5" w14:textId="0D7FCFEC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68F3" w14:textId="40350EB9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6D93" w14:textId="77777777" w:rsidR="008C6752" w:rsidRDefault="008C6752" w:rsidP="003B1575">
      <w:r>
        <w:separator/>
      </w:r>
    </w:p>
  </w:footnote>
  <w:footnote w:type="continuationSeparator" w:id="0">
    <w:p w14:paraId="290F0EBB" w14:textId="77777777" w:rsidR="008C6752" w:rsidRDefault="008C6752" w:rsidP="003B1575">
      <w:r>
        <w:continuationSeparator/>
      </w:r>
    </w:p>
  </w:footnote>
  <w:footnote w:type="continuationNotice" w:id="1">
    <w:p w14:paraId="53EF9980" w14:textId="77777777" w:rsidR="008C6752" w:rsidRDefault="008C67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C25F" w14:textId="4C03C959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79978C" w14:textId="77777777" w:rsidR="0010029F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DB791F4" w14:textId="6CDF0A2D" w:rsidR="0010029F" w:rsidRPr="0015279A" w:rsidRDefault="0010029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27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0630E3" w:rsidRPr="000630E3">
      <w:rPr>
        <w:rFonts w:ascii="Angsana New" w:hAnsi="Angsana New"/>
        <w:b/>
        <w:bCs/>
        <w:sz w:val="32"/>
        <w:szCs w:val="32"/>
      </w:rPr>
      <w:t>31</w:t>
    </w:r>
    <w:r w:rsidRPr="00276A98">
      <w:rPr>
        <w:rFonts w:ascii="Angsana New" w:hAnsi="Angsana New"/>
        <w:b/>
        <w:bCs/>
        <w:sz w:val="32"/>
        <w:szCs w:val="32"/>
      </w:rPr>
      <w:t xml:space="preserve">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0630E3" w:rsidRPr="000630E3">
      <w:rPr>
        <w:rFonts w:ascii="Angsana New" w:hAnsi="Angsana New"/>
        <w:b/>
        <w:bCs/>
        <w:sz w:val="32"/>
        <w:szCs w:val="32"/>
      </w:rPr>
      <w:t>2568</w:t>
    </w:r>
  </w:p>
  <w:p w14:paraId="7830827D" w14:textId="77777777" w:rsidR="0010029F" w:rsidRPr="00713DA2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7B95" w14:textId="77777777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9D8C3CB" w14:textId="77777777" w:rsidR="0010029F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BDC1338" w14:textId="797BE48E" w:rsidR="0010029F" w:rsidRPr="0015279A" w:rsidRDefault="0010029F" w:rsidP="004F1F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0630E3" w:rsidRPr="000630E3">
      <w:rPr>
        <w:rFonts w:ascii="Angsana New" w:hAnsi="Angsana New"/>
        <w:b/>
        <w:bCs/>
        <w:sz w:val="32"/>
        <w:szCs w:val="32"/>
      </w:rPr>
      <w:t>31</w:t>
    </w:r>
    <w:r w:rsidRPr="00276A98">
      <w:rPr>
        <w:rFonts w:ascii="Angsana New" w:hAnsi="Angsana New"/>
        <w:b/>
        <w:bCs/>
        <w:sz w:val="32"/>
        <w:szCs w:val="32"/>
      </w:rPr>
      <w:t xml:space="preserve">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0630E3" w:rsidRPr="000630E3">
      <w:rPr>
        <w:rFonts w:ascii="Angsana New" w:hAnsi="Angsana New"/>
        <w:b/>
        <w:bCs/>
        <w:sz w:val="32"/>
        <w:szCs w:val="32"/>
      </w:rPr>
      <w:t>2568</w:t>
    </w:r>
  </w:p>
  <w:p w14:paraId="7FA767BB" w14:textId="77777777" w:rsidR="0010029F" w:rsidRPr="001F0B17" w:rsidRDefault="0010029F" w:rsidP="004F1FF6">
    <w:pPr>
      <w:pStyle w:val="Header"/>
      <w:ind w:hanging="45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6462" w14:textId="77777777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AA9DC3D" w14:textId="77777777" w:rsidR="0010029F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730BCA" w14:textId="017E14D3" w:rsidR="0010029F" w:rsidRPr="0015279A" w:rsidRDefault="0010029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0630E3" w:rsidRPr="000630E3">
      <w:rPr>
        <w:rFonts w:ascii="Angsana New" w:hAnsi="Angsana New"/>
        <w:b/>
        <w:bCs/>
        <w:sz w:val="32"/>
        <w:szCs w:val="32"/>
      </w:rPr>
      <w:t>31</w:t>
    </w:r>
    <w:r w:rsidRPr="00276A98">
      <w:rPr>
        <w:rFonts w:ascii="Angsana New" w:hAnsi="Angsana New"/>
        <w:b/>
        <w:bCs/>
        <w:sz w:val="32"/>
        <w:szCs w:val="32"/>
      </w:rPr>
      <w:t xml:space="preserve">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0630E3" w:rsidRPr="000630E3">
      <w:rPr>
        <w:rFonts w:ascii="Angsana New" w:hAnsi="Angsana New"/>
        <w:b/>
        <w:bCs/>
        <w:sz w:val="32"/>
        <w:szCs w:val="32"/>
      </w:rPr>
      <w:t>2568</w:t>
    </w:r>
  </w:p>
  <w:p w14:paraId="15983980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8911" w14:textId="77777777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891F464" w14:textId="77777777" w:rsidR="0010029F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598868" w14:textId="382B036B" w:rsidR="0010029F" w:rsidRPr="0015279A" w:rsidRDefault="0010029F" w:rsidP="001F0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0630E3" w:rsidRPr="000630E3">
      <w:rPr>
        <w:rFonts w:ascii="Angsana New" w:hAnsi="Angsana New"/>
        <w:b/>
        <w:bCs/>
        <w:sz w:val="32"/>
        <w:szCs w:val="32"/>
      </w:rPr>
      <w:t>31</w:t>
    </w:r>
    <w:r w:rsidRPr="00276A98">
      <w:rPr>
        <w:rFonts w:ascii="Angsana New" w:hAnsi="Angsana New"/>
        <w:b/>
        <w:bCs/>
        <w:sz w:val="32"/>
        <w:szCs w:val="32"/>
      </w:rPr>
      <w:t xml:space="preserve">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0630E3" w:rsidRPr="000630E3">
      <w:rPr>
        <w:rFonts w:ascii="Angsana New" w:hAnsi="Angsana New"/>
        <w:b/>
        <w:bCs/>
        <w:sz w:val="32"/>
        <w:szCs w:val="32"/>
      </w:rPr>
      <w:t>2568</w:t>
    </w:r>
  </w:p>
  <w:p w14:paraId="3C6DC754" w14:textId="77777777" w:rsidR="0010029F" w:rsidRPr="0015279A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04E1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4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8"/>
  </w:num>
  <w:num w:numId="17" w16cid:durableId="502166053">
    <w:abstractNumId w:val="35"/>
  </w:num>
  <w:num w:numId="18" w16cid:durableId="1491209750">
    <w:abstractNumId w:val="26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3"/>
  </w:num>
  <w:num w:numId="22" w16cid:durableId="265575666">
    <w:abstractNumId w:val="27"/>
  </w:num>
  <w:num w:numId="23" w16cid:durableId="2094084981">
    <w:abstractNumId w:val="30"/>
  </w:num>
  <w:num w:numId="24" w16cid:durableId="7092325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6"/>
  </w:num>
  <w:num w:numId="27" w16cid:durableId="634415126">
    <w:abstractNumId w:val="24"/>
  </w:num>
  <w:num w:numId="28" w16cid:durableId="457378355">
    <w:abstractNumId w:val="37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5"/>
  </w:num>
  <w:num w:numId="32" w16cid:durableId="1812822269">
    <w:abstractNumId w:val="15"/>
  </w:num>
  <w:num w:numId="33" w16cid:durableId="104006027">
    <w:abstractNumId w:val="31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9"/>
  </w:num>
  <w:num w:numId="37" w16cid:durableId="263849762">
    <w:abstractNumId w:val="22"/>
  </w:num>
  <w:num w:numId="38" w16cid:durableId="1708598135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2099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06C0"/>
    <w:rsid w:val="00011C72"/>
    <w:rsid w:val="000120B6"/>
    <w:rsid w:val="0001270E"/>
    <w:rsid w:val="00012CCF"/>
    <w:rsid w:val="00012D0F"/>
    <w:rsid w:val="00013059"/>
    <w:rsid w:val="00013082"/>
    <w:rsid w:val="00013338"/>
    <w:rsid w:val="00014A41"/>
    <w:rsid w:val="0001561F"/>
    <w:rsid w:val="0001569C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509"/>
    <w:rsid w:val="00020671"/>
    <w:rsid w:val="0002097D"/>
    <w:rsid w:val="0002126B"/>
    <w:rsid w:val="000212E2"/>
    <w:rsid w:val="0002142E"/>
    <w:rsid w:val="00022264"/>
    <w:rsid w:val="00022308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BDD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2FD6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91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B5F"/>
    <w:rsid w:val="00036CBB"/>
    <w:rsid w:val="00036D26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1BC4"/>
    <w:rsid w:val="00042097"/>
    <w:rsid w:val="0004286B"/>
    <w:rsid w:val="00043073"/>
    <w:rsid w:val="00043799"/>
    <w:rsid w:val="00043A79"/>
    <w:rsid w:val="00043C7C"/>
    <w:rsid w:val="00043D65"/>
    <w:rsid w:val="00044541"/>
    <w:rsid w:val="000446DD"/>
    <w:rsid w:val="0004504A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47E8E"/>
    <w:rsid w:val="0005098B"/>
    <w:rsid w:val="000519E7"/>
    <w:rsid w:val="0005227F"/>
    <w:rsid w:val="000528BA"/>
    <w:rsid w:val="00052ABB"/>
    <w:rsid w:val="00052AD0"/>
    <w:rsid w:val="00052C4E"/>
    <w:rsid w:val="0005324F"/>
    <w:rsid w:val="00053396"/>
    <w:rsid w:val="00053B06"/>
    <w:rsid w:val="00053D08"/>
    <w:rsid w:val="0005407C"/>
    <w:rsid w:val="00054A0B"/>
    <w:rsid w:val="00054E25"/>
    <w:rsid w:val="00054E8C"/>
    <w:rsid w:val="00054EEF"/>
    <w:rsid w:val="00055246"/>
    <w:rsid w:val="00055B66"/>
    <w:rsid w:val="00056030"/>
    <w:rsid w:val="00056295"/>
    <w:rsid w:val="00056643"/>
    <w:rsid w:val="00056776"/>
    <w:rsid w:val="0005687A"/>
    <w:rsid w:val="00056A3B"/>
    <w:rsid w:val="00056B5E"/>
    <w:rsid w:val="00057401"/>
    <w:rsid w:val="0005787F"/>
    <w:rsid w:val="00057A16"/>
    <w:rsid w:val="00057D41"/>
    <w:rsid w:val="00057E3D"/>
    <w:rsid w:val="0006018C"/>
    <w:rsid w:val="00060266"/>
    <w:rsid w:val="00060342"/>
    <w:rsid w:val="000607A9"/>
    <w:rsid w:val="00060840"/>
    <w:rsid w:val="00060D2C"/>
    <w:rsid w:val="00060E3B"/>
    <w:rsid w:val="00061250"/>
    <w:rsid w:val="00061517"/>
    <w:rsid w:val="0006191C"/>
    <w:rsid w:val="00061999"/>
    <w:rsid w:val="0006199A"/>
    <w:rsid w:val="00061D76"/>
    <w:rsid w:val="00061EB9"/>
    <w:rsid w:val="000630E3"/>
    <w:rsid w:val="000636BC"/>
    <w:rsid w:val="00063AE9"/>
    <w:rsid w:val="00063FA6"/>
    <w:rsid w:val="0006414E"/>
    <w:rsid w:val="00065477"/>
    <w:rsid w:val="00065833"/>
    <w:rsid w:val="00065A56"/>
    <w:rsid w:val="00065CD3"/>
    <w:rsid w:val="00065F41"/>
    <w:rsid w:val="0006648F"/>
    <w:rsid w:val="000668C6"/>
    <w:rsid w:val="0006690E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A95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464"/>
    <w:rsid w:val="00077563"/>
    <w:rsid w:val="00077983"/>
    <w:rsid w:val="00081067"/>
    <w:rsid w:val="0008161A"/>
    <w:rsid w:val="00081851"/>
    <w:rsid w:val="00081BAF"/>
    <w:rsid w:val="000820DA"/>
    <w:rsid w:val="00082649"/>
    <w:rsid w:val="000827AC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7C7"/>
    <w:rsid w:val="0008797B"/>
    <w:rsid w:val="00087E58"/>
    <w:rsid w:val="00087FDB"/>
    <w:rsid w:val="00090AFF"/>
    <w:rsid w:val="00090C17"/>
    <w:rsid w:val="00091651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042"/>
    <w:rsid w:val="0009434A"/>
    <w:rsid w:val="000943D1"/>
    <w:rsid w:val="000945DE"/>
    <w:rsid w:val="000955B1"/>
    <w:rsid w:val="00095E15"/>
    <w:rsid w:val="00095EDF"/>
    <w:rsid w:val="0009645C"/>
    <w:rsid w:val="000967B4"/>
    <w:rsid w:val="00096A2D"/>
    <w:rsid w:val="00096C09"/>
    <w:rsid w:val="0009754E"/>
    <w:rsid w:val="0009781E"/>
    <w:rsid w:val="00097BA8"/>
    <w:rsid w:val="000A062F"/>
    <w:rsid w:val="000A0895"/>
    <w:rsid w:val="000A08AD"/>
    <w:rsid w:val="000A0AD2"/>
    <w:rsid w:val="000A10E2"/>
    <w:rsid w:val="000A1974"/>
    <w:rsid w:val="000A1BEC"/>
    <w:rsid w:val="000A1D9D"/>
    <w:rsid w:val="000A1DEE"/>
    <w:rsid w:val="000A2563"/>
    <w:rsid w:val="000A2A89"/>
    <w:rsid w:val="000A2ABC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6FA1"/>
    <w:rsid w:val="000A7849"/>
    <w:rsid w:val="000A7ADE"/>
    <w:rsid w:val="000A7DA0"/>
    <w:rsid w:val="000A7E26"/>
    <w:rsid w:val="000B0AE2"/>
    <w:rsid w:val="000B0D30"/>
    <w:rsid w:val="000B0E91"/>
    <w:rsid w:val="000B16E7"/>
    <w:rsid w:val="000B1C7E"/>
    <w:rsid w:val="000B1D6C"/>
    <w:rsid w:val="000B213E"/>
    <w:rsid w:val="000B26A2"/>
    <w:rsid w:val="000B281F"/>
    <w:rsid w:val="000B2928"/>
    <w:rsid w:val="000B2965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8E"/>
    <w:rsid w:val="000B5FB6"/>
    <w:rsid w:val="000B6DAF"/>
    <w:rsid w:val="000B6F7B"/>
    <w:rsid w:val="000B7A2B"/>
    <w:rsid w:val="000B7A78"/>
    <w:rsid w:val="000C048E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5AFE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AFF"/>
    <w:rsid w:val="000D1FFB"/>
    <w:rsid w:val="000D28CC"/>
    <w:rsid w:val="000D2E93"/>
    <w:rsid w:val="000D3856"/>
    <w:rsid w:val="000D3B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1EB2"/>
    <w:rsid w:val="000E2601"/>
    <w:rsid w:val="000E28AD"/>
    <w:rsid w:val="000E2C24"/>
    <w:rsid w:val="000E2C8D"/>
    <w:rsid w:val="000E2D19"/>
    <w:rsid w:val="000E2F8C"/>
    <w:rsid w:val="000E33F9"/>
    <w:rsid w:val="000E3508"/>
    <w:rsid w:val="000E3EA1"/>
    <w:rsid w:val="000E49AE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08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8B3"/>
    <w:rsid w:val="000F6AAD"/>
    <w:rsid w:val="000F6BDE"/>
    <w:rsid w:val="000F7393"/>
    <w:rsid w:val="000F73FE"/>
    <w:rsid w:val="000F7461"/>
    <w:rsid w:val="00100001"/>
    <w:rsid w:val="0010029F"/>
    <w:rsid w:val="00100A51"/>
    <w:rsid w:val="00100A73"/>
    <w:rsid w:val="00100B8E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0A8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8E2"/>
    <w:rsid w:val="00117BDF"/>
    <w:rsid w:val="00120E4A"/>
    <w:rsid w:val="00121765"/>
    <w:rsid w:val="00121D5C"/>
    <w:rsid w:val="001221AD"/>
    <w:rsid w:val="0012233E"/>
    <w:rsid w:val="0012255A"/>
    <w:rsid w:val="00122693"/>
    <w:rsid w:val="001228E5"/>
    <w:rsid w:val="001230C2"/>
    <w:rsid w:val="00123125"/>
    <w:rsid w:val="00123315"/>
    <w:rsid w:val="00123473"/>
    <w:rsid w:val="00123492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4F99"/>
    <w:rsid w:val="00125066"/>
    <w:rsid w:val="00125344"/>
    <w:rsid w:val="001253E0"/>
    <w:rsid w:val="00125408"/>
    <w:rsid w:val="0012559A"/>
    <w:rsid w:val="0012573B"/>
    <w:rsid w:val="00125AE9"/>
    <w:rsid w:val="00126407"/>
    <w:rsid w:val="00126AD1"/>
    <w:rsid w:val="00126BDD"/>
    <w:rsid w:val="00127023"/>
    <w:rsid w:val="00127122"/>
    <w:rsid w:val="0012712E"/>
    <w:rsid w:val="00127D9E"/>
    <w:rsid w:val="00127DFE"/>
    <w:rsid w:val="001300BE"/>
    <w:rsid w:val="00130189"/>
    <w:rsid w:val="001304D2"/>
    <w:rsid w:val="00130A1E"/>
    <w:rsid w:val="00130B61"/>
    <w:rsid w:val="00130B66"/>
    <w:rsid w:val="00130BF3"/>
    <w:rsid w:val="00130D50"/>
    <w:rsid w:val="00130F27"/>
    <w:rsid w:val="00130F6C"/>
    <w:rsid w:val="001310F1"/>
    <w:rsid w:val="00131628"/>
    <w:rsid w:val="001317FA"/>
    <w:rsid w:val="0013197E"/>
    <w:rsid w:val="00132C35"/>
    <w:rsid w:val="00132D6B"/>
    <w:rsid w:val="001330D7"/>
    <w:rsid w:val="0013329B"/>
    <w:rsid w:val="0013346E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5F36"/>
    <w:rsid w:val="00136288"/>
    <w:rsid w:val="001364CD"/>
    <w:rsid w:val="00137497"/>
    <w:rsid w:val="00137554"/>
    <w:rsid w:val="0013788F"/>
    <w:rsid w:val="0014092F"/>
    <w:rsid w:val="0014099F"/>
    <w:rsid w:val="00140A22"/>
    <w:rsid w:val="00140B18"/>
    <w:rsid w:val="00140E70"/>
    <w:rsid w:val="001413CC"/>
    <w:rsid w:val="00141C5E"/>
    <w:rsid w:val="00142119"/>
    <w:rsid w:val="00143111"/>
    <w:rsid w:val="00143185"/>
    <w:rsid w:val="0014367F"/>
    <w:rsid w:val="001438BB"/>
    <w:rsid w:val="00143CAD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971"/>
    <w:rsid w:val="00153D82"/>
    <w:rsid w:val="00153FB9"/>
    <w:rsid w:val="00154711"/>
    <w:rsid w:val="00154894"/>
    <w:rsid w:val="00154DAE"/>
    <w:rsid w:val="00155307"/>
    <w:rsid w:val="0015579E"/>
    <w:rsid w:val="00155810"/>
    <w:rsid w:val="00155B82"/>
    <w:rsid w:val="00155BE2"/>
    <w:rsid w:val="00156245"/>
    <w:rsid w:val="0015625C"/>
    <w:rsid w:val="001567F7"/>
    <w:rsid w:val="0015692B"/>
    <w:rsid w:val="00156B81"/>
    <w:rsid w:val="00156FE0"/>
    <w:rsid w:val="00157401"/>
    <w:rsid w:val="0015775E"/>
    <w:rsid w:val="001579F7"/>
    <w:rsid w:val="00157AC8"/>
    <w:rsid w:val="00157DF1"/>
    <w:rsid w:val="00157FCC"/>
    <w:rsid w:val="0016032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2A0"/>
    <w:rsid w:val="001652C5"/>
    <w:rsid w:val="0016539A"/>
    <w:rsid w:val="001655C2"/>
    <w:rsid w:val="00165A69"/>
    <w:rsid w:val="00165A8F"/>
    <w:rsid w:val="00165C32"/>
    <w:rsid w:val="00166483"/>
    <w:rsid w:val="00166EA3"/>
    <w:rsid w:val="00167429"/>
    <w:rsid w:val="00167A57"/>
    <w:rsid w:val="0017073A"/>
    <w:rsid w:val="001707E9"/>
    <w:rsid w:val="00170A42"/>
    <w:rsid w:val="00170AB4"/>
    <w:rsid w:val="0017130C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AAF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22"/>
    <w:rsid w:val="00177ECD"/>
    <w:rsid w:val="001803B8"/>
    <w:rsid w:val="0018081D"/>
    <w:rsid w:val="00180DE5"/>
    <w:rsid w:val="00181679"/>
    <w:rsid w:val="00181834"/>
    <w:rsid w:val="00181C04"/>
    <w:rsid w:val="0018228F"/>
    <w:rsid w:val="00182535"/>
    <w:rsid w:val="00182694"/>
    <w:rsid w:val="00182E09"/>
    <w:rsid w:val="00182E48"/>
    <w:rsid w:val="00183152"/>
    <w:rsid w:val="00183457"/>
    <w:rsid w:val="00183775"/>
    <w:rsid w:val="00183AEA"/>
    <w:rsid w:val="001841AA"/>
    <w:rsid w:val="001843F4"/>
    <w:rsid w:val="00184F1C"/>
    <w:rsid w:val="0018517B"/>
    <w:rsid w:val="00185B5F"/>
    <w:rsid w:val="00185E05"/>
    <w:rsid w:val="00186808"/>
    <w:rsid w:val="0018686B"/>
    <w:rsid w:val="00186B7A"/>
    <w:rsid w:val="00186FCE"/>
    <w:rsid w:val="001870E2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32D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119"/>
    <w:rsid w:val="00197796"/>
    <w:rsid w:val="00197B87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AB2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3A9"/>
    <w:rsid w:val="001B1B8C"/>
    <w:rsid w:val="001B1BAC"/>
    <w:rsid w:val="001B1E02"/>
    <w:rsid w:val="001B20FF"/>
    <w:rsid w:val="001B226B"/>
    <w:rsid w:val="001B2584"/>
    <w:rsid w:val="001B25B4"/>
    <w:rsid w:val="001B2B0C"/>
    <w:rsid w:val="001B2D1F"/>
    <w:rsid w:val="001B2D87"/>
    <w:rsid w:val="001B3448"/>
    <w:rsid w:val="001B347A"/>
    <w:rsid w:val="001B4406"/>
    <w:rsid w:val="001B4AE5"/>
    <w:rsid w:val="001B4E2B"/>
    <w:rsid w:val="001B51D6"/>
    <w:rsid w:val="001B5969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88D"/>
    <w:rsid w:val="001C1B89"/>
    <w:rsid w:val="001C2319"/>
    <w:rsid w:val="001C23FD"/>
    <w:rsid w:val="001C2523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ACA"/>
    <w:rsid w:val="001C4CEB"/>
    <w:rsid w:val="001C5769"/>
    <w:rsid w:val="001C5E65"/>
    <w:rsid w:val="001C60AE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0F99"/>
    <w:rsid w:val="001D0FE9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57D"/>
    <w:rsid w:val="001D572B"/>
    <w:rsid w:val="001D5DB6"/>
    <w:rsid w:val="001D652F"/>
    <w:rsid w:val="001D6555"/>
    <w:rsid w:val="001D711A"/>
    <w:rsid w:val="001D7524"/>
    <w:rsid w:val="001D7592"/>
    <w:rsid w:val="001D76B1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4639"/>
    <w:rsid w:val="001E5088"/>
    <w:rsid w:val="001E5485"/>
    <w:rsid w:val="001E5F06"/>
    <w:rsid w:val="001E611C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12E"/>
    <w:rsid w:val="001F423F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6F6D"/>
    <w:rsid w:val="001F7045"/>
    <w:rsid w:val="001F70A4"/>
    <w:rsid w:val="001F71F2"/>
    <w:rsid w:val="001F739F"/>
    <w:rsid w:val="001F75A9"/>
    <w:rsid w:val="001F78AA"/>
    <w:rsid w:val="001F7AE7"/>
    <w:rsid w:val="001F7FA2"/>
    <w:rsid w:val="00200BA9"/>
    <w:rsid w:val="00200C7D"/>
    <w:rsid w:val="002010BA"/>
    <w:rsid w:val="00201B10"/>
    <w:rsid w:val="00201B28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4D9F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816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0D2"/>
    <w:rsid w:val="00224884"/>
    <w:rsid w:val="00224A9A"/>
    <w:rsid w:val="00225721"/>
    <w:rsid w:val="00225947"/>
    <w:rsid w:val="00225A16"/>
    <w:rsid w:val="00225DEB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21D"/>
    <w:rsid w:val="00231B2B"/>
    <w:rsid w:val="00231EC0"/>
    <w:rsid w:val="002323DE"/>
    <w:rsid w:val="00232B15"/>
    <w:rsid w:val="0023318A"/>
    <w:rsid w:val="002336C7"/>
    <w:rsid w:val="002344D8"/>
    <w:rsid w:val="002348D4"/>
    <w:rsid w:val="00234C8C"/>
    <w:rsid w:val="00234D1B"/>
    <w:rsid w:val="00234DD8"/>
    <w:rsid w:val="00235794"/>
    <w:rsid w:val="00235DC3"/>
    <w:rsid w:val="00235E7D"/>
    <w:rsid w:val="002368A0"/>
    <w:rsid w:val="00236994"/>
    <w:rsid w:val="00236DC8"/>
    <w:rsid w:val="002375DD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3B4B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49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63"/>
    <w:rsid w:val="00253488"/>
    <w:rsid w:val="002535E8"/>
    <w:rsid w:val="002535EF"/>
    <w:rsid w:val="00253ECD"/>
    <w:rsid w:val="00253FDE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5F0D"/>
    <w:rsid w:val="0026602F"/>
    <w:rsid w:val="002663DF"/>
    <w:rsid w:val="002666B6"/>
    <w:rsid w:val="002666E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0CA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9AD"/>
    <w:rsid w:val="00274D62"/>
    <w:rsid w:val="00274FE7"/>
    <w:rsid w:val="002750B5"/>
    <w:rsid w:val="00275F0E"/>
    <w:rsid w:val="00276319"/>
    <w:rsid w:val="00276A98"/>
    <w:rsid w:val="00276FDA"/>
    <w:rsid w:val="00277038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6BF0"/>
    <w:rsid w:val="0028727D"/>
    <w:rsid w:val="00287581"/>
    <w:rsid w:val="00287B61"/>
    <w:rsid w:val="002904F0"/>
    <w:rsid w:val="0029068D"/>
    <w:rsid w:val="00290DA3"/>
    <w:rsid w:val="00290DDA"/>
    <w:rsid w:val="00290E16"/>
    <w:rsid w:val="0029121E"/>
    <w:rsid w:val="0029130D"/>
    <w:rsid w:val="00291383"/>
    <w:rsid w:val="002919C3"/>
    <w:rsid w:val="00291DA4"/>
    <w:rsid w:val="00292409"/>
    <w:rsid w:val="0029261F"/>
    <w:rsid w:val="00293709"/>
    <w:rsid w:val="002937E8"/>
    <w:rsid w:val="00293A57"/>
    <w:rsid w:val="00293B06"/>
    <w:rsid w:val="00293BAC"/>
    <w:rsid w:val="00293D00"/>
    <w:rsid w:val="0029420F"/>
    <w:rsid w:val="0029434D"/>
    <w:rsid w:val="00294362"/>
    <w:rsid w:val="002943C9"/>
    <w:rsid w:val="00294585"/>
    <w:rsid w:val="002946A5"/>
    <w:rsid w:val="002948D4"/>
    <w:rsid w:val="002953D1"/>
    <w:rsid w:val="0029550F"/>
    <w:rsid w:val="002958E2"/>
    <w:rsid w:val="00295D33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58A"/>
    <w:rsid w:val="002A167B"/>
    <w:rsid w:val="002A1D19"/>
    <w:rsid w:val="002A1F20"/>
    <w:rsid w:val="002A214C"/>
    <w:rsid w:val="002A24F8"/>
    <w:rsid w:val="002A2834"/>
    <w:rsid w:val="002A2901"/>
    <w:rsid w:val="002A2BAE"/>
    <w:rsid w:val="002A3308"/>
    <w:rsid w:val="002A38D9"/>
    <w:rsid w:val="002A3EF1"/>
    <w:rsid w:val="002A40B8"/>
    <w:rsid w:val="002A429A"/>
    <w:rsid w:val="002A4D39"/>
    <w:rsid w:val="002A4E3F"/>
    <w:rsid w:val="002A51FD"/>
    <w:rsid w:val="002A55E3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D4D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2F3A"/>
    <w:rsid w:val="002B3636"/>
    <w:rsid w:val="002B3761"/>
    <w:rsid w:val="002B379E"/>
    <w:rsid w:val="002B3CBD"/>
    <w:rsid w:val="002B3D4B"/>
    <w:rsid w:val="002B3F83"/>
    <w:rsid w:val="002B419B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C74"/>
    <w:rsid w:val="002B6D36"/>
    <w:rsid w:val="002B6F9F"/>
    <w:rsid w:val="002B7598"/>
    <w:rsid w:val="002B7690"/>
    <w:rsid w:val="002B7E43"/>
    <w:rsid w:val="002C0098"/>
    <w:rsid w:val="002C04D9"/>
    <w:rsid w:val="002C0B0A"/>
    <w:rsid w:val="002C0C9F"/>
    <w:rsid w:val="002C0F0A"/>
    <w:rsid w:val="002C177B"/>
    <w:rsid w:val="002C21A5"/>
    <w:rsid w:val="002C26F0"/>
    <w:rsid w:val="002C280D"/>
    <w:rsid w:val="002C2AF0"/>
    <w:rsid w:val="002C2DB4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40"/>
    <w:rsid w:val="002C7E8C"/>
    <w:rsid w:val="002C7FA6"/>
    <w:rsid w:val="002D0D99"/>
    <w:rsid w:val="002D1282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4F3C"/>
    <w:rsid w:val="002E507E"/>
    <w:rsid w:val="002E587C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19"/>
    <w:rsid w:val="002F113B"/>
    <w:rsid w:val="002F17E7"/>
    <w:rsid w:val="002F1DAE"/>
    <w:rsid w:val="002F1E04"/>
    <w:rsid w:val="002F1FD1"/>
    <w:rsid w:val="002F2012"/>
    <w:rsid w:val="002F21A3"/>
    <w:rsid w:val="002F2902"/>
    <w:rsid w:val="002F2966"/>
    <w:rsid w:val="002F3CB0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584"/>
    <w:rsid w:val="002F75C6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367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E67"/>
    <w:rsid w:val="00311F30"/>
    <w:rsid w:val="00312AA7"/>
    <w:rsid w:val="003131CE"/>
    <w:rsid w:val="003135FC"/>
    <w:rsid w:val="003137D3"/>
    <w:rsid w:val="003139D9"/>
    <w:rsid w:val="00314136"/>
    <w:rsid w:val="0031417D"/>
    <w:rsid w:val="0031422C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0F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2FF7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2A5"/>
    <w:rsid w:val="0033132B"/>
    <w:rsid w:val="0033145F"/>
    <w:rsid w:val="003314D5"/>
    <w:rsid w:val="00331A66"/>
    <w:rsid w:val="0033230D"/>
    <w:rsid w:val="003325F2"/>
    <w:rsid w:val="00332B3D"/>
    <w:rsid w:val="0033363A"/>
    <w:rsid w:val="00333797"/>
    <w:rsid w:val="00333F57"/>
    <w:rsid w:val="00334352"/>
    <w:rsid w:val="00334360"/>
    <w:rsid w:val="0033469D"/>
    <w:rsid w:val="003348A0"/>
    <w:rsid w:val="00334ADC"/>
    <w:rsid w:val="00334DE9"/>
    <w:rsid w:val="003351FB"/>
    <w:rsid w:val="0033532B"/>
    <w:rsid w:val="0033586C"/>
    <w:rsid w:val="00335B20"/>
    <w:rsid w:val="00335DED"/>
    <w:rsid w:val="003362FE"/>
    <w:rsid w:val="00336438"/>
    <w:rsid w:val="00336448"/>
    <w:rsid w:val="0033660B"/>
    <w:rsid w:val="003366F2"/>
    <w:rsid w:val="003367C9"/>
    <w:rsid w:val="00336BED"/>
    <w:rsid w:val="00336C15"/>
    <w:rsid w:val="00336C5D"/>
    <w:rsid w:val="003377FC"/>
    <w:rsid w:val="00337D29"/>
    <w:rsid w:val="00340073"/>
    <w:rsid w:val="003400EA"/>
    <w:rsid w:val="003405FF"/>
    <w:rsid w:val="003406C1"/>
    <w:rsid w:val="00340840"/>
    <w:rsid w:val="00340C28"/>
    <w:rsid w:val="00341D83"/>
    <w:rsid w:val="0034206C"/>
    <w:rsid w:val="003420D3"/>
    <w:rsid w:val="00342719"/>
    <w:rsid w:val="0034273C"/>
    <w:rsid w:val="00342776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0BF5"/>
    <w:rsid w:val="00352299"/>
    <w:rsid w:val="003536F7"/>
    <w:rsid w:val="00353917"/>
    <w:rsid w:val="00353939"/>
    <w:rsid w:val="00353CF0"/>
    <w:rsid w:val="00354255"/>
    <w:rsid w:val="003546A6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457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4354"/>
    <w:rsid w:val="003646C5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135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3EC"/>
    <w:rsid w:val="00373537"/>
    <w:rsid w:val="0037368C"/>
    <w:rsid w:val="003743D8"/>
    <w:rsid w:val="0037463D"/>
    <w:rsid w:val="003755B7"/>
    <w:rsid w:val="0037578A"/>
    <w:rsid w:val="003757AF"/>
    <w:rsid w:val="00375B57"/>
    <w:rsid w:val="00375F54"/>
    <w:rsid w:val="00376EF1"/>
    <w:rsid w:val="003771C6"/>
    <w:rsid w:val="003774BA"/>
    <w:rsid w:val="00377711"/>
    <w:rsid w:val="00377B47"/>
    <w:rsid w:val="00377C4E"/>
    <w:rsid w:val="00377FB6"/>
    <w:rsid w:val="00380180"/>
    <w:rsid w:val="00380682"/>
    <w:rsid w:val="00380FC9"/>
    <w:rsid w:val="00381207"/>
    <w:rsid w:val="00381777"/>
    <w:rsid w:val="003819E2"/>
    <w:rsid w:val="0038210C"/>
    <w:rsid w:val="003821BF"/>
    <w:rsid w:val="003822F4"/>
    <w:rsid w:val="0038249D"/>
    <w:rsid w:val="0038278F"/>
    <w:rsid w:val="00382E12"/>
    <w:rsid w:val="00382F15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5F64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8F0"/>
    <w:rsid w:val="00391C1E"/>
    <w:rsid w:val="00392103"/>
    <w:rsid w:val="003931AD"/>
    <w:rsid w:val="003933FE"/>
    <w:rsid w:val="00393711"/>
    <w:rsid w:val="00393E53"/>
    <w:rsid w:val="003945C1"/>
    <w:rsid w:val="0039499C"/>
    <w:rsid w:val="00394CF8"/>
    <w:rsid w:val="00395744"/>
    <w:rsid w:val="00395B50"/>
    <w:rsid w:val="00395ED3"/>
    <w:rsid w:val="003961F9"/>
    <w:rsid w:val="003964A7"/>
    <w:rsid w:val="003964B5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274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95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2DF"/>
    <w:rsid w:val="003C03CB"/>
    <w:rsid w:val="003C088F"/>
    <w:rsid w:val="003C0A05"/>
    <w:rsid w:val="003C0C34"/>
    <w:rsid w:val="003C10B3"/>
    <w:rsid w:val="003C12CE"/>
    <w:rsid w:val="003C146E"/>
    <w:rsid w:val="003C1827"/>
    <w:rsid w:val="003C1948"/>
    <w:rsid w:val="003C1B6B"/>
    <w:rsid w:val="003C1F75"/>
    <w:rsid w:val="003C268F"/>
    <w:rsid w:val="003C274A"/>
    <w:rsid w:val="003C2930"/>
    <w:rsid w:val="003C2C5B"/>
    <w:rsid w:val="003C3815"/>
    <w:rsid w:val="003C3CF1"/>
    <w:rsid w:val="003C41E1"/>
    <w:rsid w:val="003C460C"/>
    <w:rsid w:val="003C460F"/>
    <w:rsid w:val="003C497C"/>
    <w:rsid w:val="003C4C73"/>
    <w:rsid w:val="003C54F8"/>
    <w:rsid w:val="003C58D7"/>
    <w:rsid w:val="003C598F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504E"/>
    <w:rsid w:val="003D6235"/>
    <w:rsid w:val="003D66EC"/>
    <w:rsid w:val="003D770D"/>
    <w:rsid w:val="003E0156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45F"/>
    <w:rsid w:val="003E58D9"/>
    <w:rsid w:val="003E63C4"/>
    <w:rsid w:val="003E6BAC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553"/>
    <w:rsid w:val="003F16F7"/>
    <w:rsid w:val="003F1803"/>
    <w:rsid w:val="003F1D4A"/>
    <w:rsid w:val="003F1E09"/>
    <w:rsid w:val="003F20C8"/>
    <w:rsid w:val="003F217B"/>
    <w:rsid w:val="003F242F"/>
    <w:rsid w:val="003F25B8"/>
    <w:rsid w:val="003F290F"/>
    <w:rsid w:val="003F2B02"/>
    <w:rsid w:val="003F3204"/>
    <w:rsid w:val="003F3B0A"/>
    <w:rsid w:val="003F3B50"/>
    <w:rsid w:val="003F3D5D"/>
    <w:rsid w:val="003F3DF7"/>
    <w:rsid w:val="003F3F48"/>
    <w:rsid w:val="003F40BD"/>
    <w:rsid w:val="003F4440"/>
    <w:rsid w:val="003F4E76"/>
    <w:rsid w:val="003F4EEC"/>
    <w:rsid w:val="003F533E"/>
    <w:rsid w:val="003F546E"/>
    <w:rsid w:val="003F55D5"/>
    <w:rsid w:val="003F59BD"/>
    <w:rsid w:val="003F5CF1"/>
    <w:rsid w:val="003F5D6E"/>
    <w:rsid w:val="003F5EC5"/>
    <w:rsid w:val="003F69A7"/>
    <w:rsid w:val="003F6EA9"/>
    <w:rsid w:val="003F6FD0"/>
    <w:rsid w:val="003F7276"/>
    <w:rsid w:val="003F7519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792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085"/>
    <w:rsid w:val="0041021C"/>
    <w:rsid w:val="004106C0"/>
    <w:rsid w:val="004109B6"/>
    <w:rsid w:val="00410BD6"/>
    <w:rsid w:val="00410CED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4B1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BBD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433"/>
    <w:rsid w:val="00431877"/>
    <w:rsid w:val="0043188D"/>
    <w:rsid w:val="00431BF4"/>
    <w:rsid w:val="00431DC4"/>
    <w:rsid w:val="00432723"/>
    <w:rsid w:val="00432D88"/>
    <w:rsid w:val="00433184"/>
    <w:rsid w:val="004332F4"/>
    <w:rsid w:val="00433320"/>
    <w:rsid w:val="004334EB"/>
    <w:rsid w:val="004335B6"/>
    <w:rsid w:val="0043382A"/>
    <w:rsid w:val="00433AAC"/>
    <w:rsid w:val="00433EB2"/>
    <w:rsid w:val="00434994"/>
    <w:rsid w:val="004349D0"/>
    <w:rsid w:val="00434A2B"/>
    <w:rsid w:val="00435213"/>
    <w:rsid w:val="004357D2"/>
    <w:rsid w:val="00435B32"/>
    <w:rsid w:val="00436B62"/>
    <w:rsid w:val="00436C59"/>
    <w:rsid w:val="00436DDF"/>
    <w:rsid w:val="00436F79"/>
    <w:rsid w:val="00436FA6"/>
    <w:rsid w:val="00436FDA"/>
    <w:rsid w:val="004371A4"/>
    <w:rsid w:val="004374AB"/>
    <w:rsid w:val="004374D5"/>
    <w:rsid w:val="0043776A"/>
    <w:rsid w:val="00437A60"/>
    <w:rsid w:val="00437F3E"/>
    <w:rsid w:val="004400A1"/>
    <w:rsid w:val="00440192"/>
    <w:rsid w:val="004402B0"/>
    <w:rsid w:val="0044035B"/>
    <w:rsid w:val="00441070"/>
    <w:rsid w:val="004414CD"/>
    <w:rsid w:val="0044191C"/>
    <w:rsid w:val="004421FE"/>
    <w:rsid w:val="00442754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263"/>
    <w:rsid w:val="004453B9"/>
    <w:rsid w:val="004455BD"/>
    <w:rsid w:val="0044583C"/>
    <w:rsid w:val="00445AE5"/>
    <w:rsid w:val="00445BF2"/>
    <w:rsid w:val="00445C8B"/>
    <w:rsid w:val="004460C6"/>
    <w:rsid w:val="0044650E"/>
    <w:rsid w:val="00446FFF"/>
    <w:rsid w:val="00447052"/>
    <w:rsid w:val="004470CB"/>
    <w:rsid w:val="004476A3"/>
    <w:rsid w:val="00447860"/>
    <w:rsid w:val="0044796F"/>
    <w:rsid w:val="00447F85"/>
    <w:rsid w:val="004503EC"/>
    <w:rsid w:val="004505F5"/>
    <w:rsid w:val="004506D3"/>
    <w:rsid w:val="004508A1"/>
    <w:rsid w:val="004508EB"/>
    <w:rsid w:val="00450E42"/>
    <w:rsid w:val="0045104B"/>
    <w:rsid w:val="00451490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5794A"/>
    <w:rsid w:val="00457E7B"/>
    <w:rsid w:val="0046123A"/>
    <w:rsid w:val="00461455"/>
    <w:rsid w:val="0046190C"/>
    <w:rsid w:val="00461B6B"/>
    <w:rsid w:val="004623AC"/>
    <w:rsid w:val="004623E8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BCD"/>
    <w:rsid w:val="00464DCB"/>
    <w:rsid w:val="0046510D"/>
    <w:rsid w:val="00465957"/>
    <w:rsid w:val="00465D93"/>
    <w:rsid w:val="00465E7F"/>
    <w:rsid w:val="00465EEF"/>
    <w:rsid w:val="004661C2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994"/>
    <w:rsid w:val="00472A0F"/>
    <w:rsid w:val="00472EDF"/>
    <w:rsid w:val="0047327A"/>
    <w:rsid w:val="004734A0"/>
    <w:rsid w:val="00473BA6"/>
    <w:rsid w:val="00473C60"/>
    <w:rsid w:val="00474413"/>
    <w:rsid w:val="0047455E"/>
    <w:rsid w:val="004745C8"/>
    <w:rsid w:val="00474BDB"/>
    <w:rsid w:val="00474C16"/>
    <w:rsid w:val="00474CB0"/>
    <w:rsid w:val="00474F97"/>
    <w:rsid w:val="00475499"/>
    <w:rsid w:val="004756CF"/>
    <w:rsid w:val="0047585A"/>
    <w:rsid w:val="0047594F"/>
    <w:rsid w:val="00475C78"/>
    <w:rsid w:val="00475E9D"/>
    <w:rsid w:val="00476063"/>
    <w:rsid w:val="00476579"/>
    <w:rsid w:val="004766F5"/>
    <w:rsid w:val="00476844"/>
    <w:rsid w:val="00476F97"/>
    <w:rsid w:val="004771BE"/>
    <w:rsid w:val="00477BDE"/>
    <w:rsid w:val="00477CB5"/>
    <w:rsid w:val="00477D59"/>
    <w:rsid w:val="00477F22"/>
    <w:rsid w:val="0048084A"/>
    <w:rsid w:val="00480C71"/>
    <w:rsid w:val="0048117C"/>
    <w:rsid w:val="00481690"/>
    <w:rsid w:val="0048276D"/>
    <w:rsid w:val="00482A7C"/>
    <w:rsid w:val="00482B3D"/>
    <w:rsid w:val="00482C92"/>
    <w:rsid w:val="00482CC6"/>
    <w:rsid w:val="00482E93"/>
    <w:rsid w:val="00483684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5BEC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CFB"/>
    <w:rsid w:val="00493DD4"/>
    <w:rsid w:val="00494317"/>
    <w:rsid w:val="00494D9A"/>
    <w:rsid w:val="00494E62"/>
    <w:rsid w:val="004953DD"/>
    <w:rsid w:val="0049558F"/>
    <w:rsid w:val="00495939"/>
    <w:rsid w:val="00496859"/>
    <w:rsid w:val="00496910"/>
    <w:rsid w:val="004971DF"/>
    <w:rsid w:val="00497371"/>
    <w:rsid w:val="004973B3"/>
    <w:rsid w:val="004977F4"/>
    <w:rsid w:val="00497933"/>
    <w:rsid w:val="00497BF2"/>
    <w:rsid w:val="00497C83"/>
    <w:rsid w:val="004A0143"/>
    <w:rsid w:val="004A0900"/>
    <w:rsid w:val="004A09F6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3F4B"/>
    <w:rsid w:val="004A4003"/>
    <w:rsid w:val="004A40F1"/>
    <w:rsid w:val="004A41DC"/>
    <w:rsid w:val="004A448F"/>
    <w:rsid w:val="004A4635"/>
    <w:rsid w:val="004A524B"/>
    <w:rsid w:val="004A536D"/>
    <w:rsid w:val="004A5750"/>
    <w:rsid w:val="004A5FEA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70E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33A"/>
    <w:rsid w:val="004B3683"/>
    <w:rsid w:val="004B3837"/>
    <w:rsid w:val="004B3D35"/>
    <w:rsid w:val="004B3EF8"/>
    <w:rsid w:val="004B40B2"/>
    <w:rsid w:val="004B46B4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1F77"/>
    <w:rsid w:val="004C27C6"/>
    <w:rsid w:val="004C284A"/>
    <w:rsid w:val="004C2A59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4FC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2A36"/>
    <w:rsid w:val="004E3200"/>
    <w:rsid w:val="004E38F4"/>
    <w:rsid w:val="004E3CF7"/>
    <w:rsid w:val="004E3D56"/>
    <w:rsid w:val="004E4309"/>
    <w:rsid w:val="004E4396"/>
    <w:rsid w:val="004E467E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E7FBB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0FC"/>
    <w:rsid w:val="004F32EB"/>
    <w:rsid w:val="004F34A3"/>
    <w:rsid w:val="004F3690"/>
    <w:rsid w:val="004F392F"/>
    <w:rsid w:val="004F398F"/>
    <w:rsid w:val="004F3CE8"/>
    <w:rsid w:val="004F40A1"/>
    <w:rsid w:val="004F4268"/>
    <w:rsid w:val="004F49B2"/>
    <w:rsid w:val="004F49E7"/>
    <w:rsid w:val="004F4A07"/>
    <w:rsid w:val="004F4A69"/>
    <w:rsid w:val="004F501D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6D"/>
    <w:rsid w:val="005017C4"/>
    <w:rsid w:val="005019EC"/>
    <w:rsid w:val="00501B32"/>
    <w:rsid w:val="0050209F"/>
    <w:rsid w:val="00502276"/>
    <w:rsid w:val="00502991"/>
    <w:rsid w:val="00502ADB"/>
    <w:rsid w:val="00502F72"/>
    <w:rsid w:val="00502F80"/>
    <w:rsid w:val="0050338B"/>
    <w:rsid w:val="00503C73"/>
    <w:rsid w:val="00503D77"/>
    <w:rsid w:val="0050469B"/>
    <w:rsid w:val="00504C9A"/>
    <w:rsid w:val="005057AD"/>
    <w:rsid w:val="00505804"/>
    <w:rsid w:val="00505841"/>
    <w:rsid w:val="005058FD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A7C"/>
    <w:rsid w:val="00507CB5"/>
    <w:rsid w:val="00507EDD"/>
    <w:rsid w:val="00510195"/>
    <w:rsid w:val="00510283"/>
    <w:rsid w:val="005102D4"/>
    <w:rsid w:val="00510533"/>
    <w:rsid w:val="0051084D"/>
    <w:rsid w:val="00510CD8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D7B"/>
    <w:rsid w:val="00512F94"/>
    <w:rsid w:val="0051318B"/>
    <w:rsid w:val="0051348F"/>
    <w:rsid w:val="0051357F"/>
    <w:rsid w:val="0051360F"/>
    <w:rsid w:val="00513757"/>
    <w:rsid w:val="005139A0"/>
    <w:rsid w:val="005144B9"/>
    <w:rsid w:val="005145D0"/>
    <w:rsid w:val="00514806"/>
    <w:rsid w:val="00514CAB"/>
    <w:rsid w:val="005152E4"/>
    <w:rsid w:val="00515481"/>
    <w:rsid w:val="00515CF0"/>
    <w:rsid w:val="00515E15"/>
    <w:rsid w:val="0051652B"/>
    <w:rsid w:val="00516700"/>
    <w:rsid w:val="0051753E"/>
    <w:rsid w:val="00517995"/>
    <w:rsid w:val="00517E9A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DCA"/>
    <w:rsid w:val="00523E3D"/>
    <w:rsid w:val="00524365"/>
    <w:rsid w:val="00524D4E"/>
    <w:rsid w:val="00524FA4"/>
    <w:rsid w:val="0052576B"/>
    <w:rsid w:val="00525CCD"/>
    <w:rsid w:val="00525F99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5F4"/>
    <w:rsid w:val="00527661"/>
    <w:rsid w:val="00527864"/>
    <w:rsid w:val="00527B59"/>
    <w:rsid w:val="00530274"/>
    <w:rsid w:val="00530297"/>
    <w:rsid w:val="005302B4"/>
    <w:rsid w:val="005303C4"/>
    <w:rsid w:val="005305F7"/>
    <w:rsid w:val="005309CA"/>
    <w:rsid w:val="00530C16"/>
    <w:rsid w:val="00530C5B"/>
    <w:rsid w:val="0053135B"/>
    <w:rsid w:val="00531643"/>
    <w:rsid w:val="005319A9"/>
    <w:rsid w:val="00531B65"/>
    <w:rsid w:val="00531C15"/>
    <w:rsid w:val="00531EFF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671"/>
    <w:rsid w:val="00535B1C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030A"/>
    <w:rsid w:val="0054106A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2E91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6F18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64C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397"/>
    <w:rsid w:val="0055376C"/>
    <w:rsid w:val="0055383D"/>
    <w:rsid w:val="00553859"/>
    <w:rsid w:val="005538FA"/>
    <w:rsid w:val="00553BCA"/>
    <w:rsid w:val="00553F1B"/>
    <w:rsid w:val="00553F42"/>
    <w:rsid w:val="00553F61"/>
    <w:rsid w:val="00554060"/>
    <w:rsid w:val="005544D1"/>
    <w:rsid w:val="005549A9"/>
    <w:rsid w:val="00554C22"/>
    <w:rsid w:val="00554D84"/>
    <w:rsid w:val="00554E60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0AE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ADD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20F"/>
    <w:rsid w:val="00564530"/>
    <w:rsid w:val="00564D72"/>
    <w:rsid w:val="0056520E"/>
    <w:rsid w:val="00565212"/>
    <w:rsid w:val="0056531F"/>
    <w:rsid w:val="005656F5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67D79"/>
    <w:rsid w:val="005711D2"/>
    <w:rsid w:val="005714A9"/>
    <w:rsid w:val="00571902"/>
    <w:rsid w:val="00572554"/>
    <w:rsid w:val="005726EE"/>
    <w:rsid w:val="00572A89"/>
    <w:rsid w:val="00572BF2"/>
    <w:rsid w:val="00572EBD"/>
    <w:rsid w:val="005730E1"/>
    <w:rsid w:val="00573459"/>
    <w:rsid w:val="005737CF"/>
    <w:rsid w:val="00573834"/>
    <w:rsid w:val="00573E95"/>
    <w:rsid w:val="00573FDC"/>
    <w:rsid w:val="00574193"/>
    <w:rsid w:val="005745EF"/>
    <w:rsid w:val="005748AC"/>
    <w:rsid w:val="00574A42"/>
    <w:rsid w:val="00574D9E"/>
    <w:rsid w:val="00574E44"/>
    <w:rsid w:val="00574F5D"/>
    <w:rsid w:val="0057508B"/>
    <w:rsid w:val="00575737"/>
    <w:rsid w:val="005760C1"/>
    <w:rsid w:val="0057611B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583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A6B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6E5"/>
    <w:rsid w:val="005A17B5"/>
    <w:rsid w:val="005A18F7"/>
    <w:rsid w:val="005A1AD2"/>
    <w:rsid w:val="005A2351"/>
    <w:rsid w:val="005A26D1"/>
    <w:rsid w:val="005A2A9C"/>
    <w:rsid w:val="005A3D3B"/>
    <w:rsid w:val="005A3E7C"/>
    <w:rsid w:val="005A3E90"/>
    <w:rsid w:val="005A4082"/>
    <w:rsid w:val="005A49D3"/>
    <w:rsid w:val="005A5074"/>
    <w:rsid w:val="005A5802"/>
    <w:rsid w:val="005A5973"/>
    <w:rsid w:val="005A5BE4"/>
    <w:rsid w:val="005A5F68"/>
    <w:rsid w:val="005A6253"/>
    <w:rsid w:val="005A641F"/>
    <w:rsid w:val="005A6619"/>
    <w:rsid w:val="005A7238"/>
    <w:rsid w:val="005A77BC"/>
    <w:rsid w:val="005A7850"/>
    <w:rsid w:val="005A7CB1"/>
    <w:rsid w:val="005A7E24"/>
    <w:rsid w:val="005B037A"/>
    <w:rsid w:val="005B05E4"/>
    <w:rsid w:val="005B07B9"/>
    <w:rsid w:val="005B089F"/>
    <w:rsid w:val="005B0967"/>
    <w:rsid w:val="005B140E"/>
    <w:rsid w:val="005B189D"/>
    <w:rsid w:val="005B1913"/>
    <w:rsid w:val="005B1BAE"/>
    <w:rsid w:val="005B1FB7"/>
    <w:rsid w:val="005B222B"/>
    <w:rsid w:val="005B246D"/>
    <w:rsid w:val="005B2A9A"/>
    <w:rsid w:val="005B2CAC"/>
    <w:rsid w:val="005B2CB3"/>
    <w:rsid w:val="005B311D"/>
    <w:rsid w:val="005B3628"/>
    <w:rsid w:val="005B384B"/>
    <w:rsid w:val="005B3DB5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4C8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35C"/>
    <w:rsid w:val="005C4667"/>
    <w:rsid w:val="005C4F8F"/>
    <w:rsid w:val="005C520F"/>
    <w:rsid w:val="005C533C"/>
    <w:rsid w:val="005C5380"/>
    <w:rsid w:val="005C5799"/>
    <w:rsid w:val="005C6030"/>
    <w:rsid w:val="005C63D3"/>
    <w:rsid w:val="005C6525"/>
    <w:rsid w:val="005C6A53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D7D31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2F63"/>
    <w:rsid w:val="005E3F51"/>
    <w:rsid w:val="005E4018"/>
    <w:rsid w:val="005E4119"/>
    <w:rsid w:val="005E417F"/>
    <w:rsid w:val="005E4329"/>
    <w:rsid w:val="005E43DD"/>
    <w:rsid w:val="005E4971"/>
    <w:rsid w:val="005E5007"/>
    <w:rsid w:val="005E5A21"/>
    <w:rsid w:val="005E5B30"/>
    <w:rsid w:val="005E5C8B"/>
    <w:rsid w:val="005E5D18"/>
    <w:rsid w:val="005E6DF0"/>
    <w:rsid w:val="005E76A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12F"/>
    <w:rsid w:val="005F5678"/>
    <w:rsid w:val="005F576E"/>
    <w:rsid w:val="005F5908"/>
    <w:rsid w:val="005F6172"/>
    <w:rsid w:val="005F681B"/>
    <w:rsid w:val="005F7358"/>
    <w:rsid w:val="005F75A0"/>
    <w:rsid w:val="005F7CAE"/>
    <w:rsid w:val="005F7EE1"/>
    <w:rsid w:val="0060032D"/>
    <w:rsid w:val="0060064A"/>
    <w:rsid w:val="00600717"/>
    <w:rsid w:val="006011B4"/>
    <w:rsid w:val="0060197B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5A2"/>
    <w:rsid w:val="00604A89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A2"/>
    <w:rsid w:val="006109BA"/>
    <w:rsid w:val="00610B19"/>
    <w:rsid w:val="00610DB3"/>
    <w:rsid w:val="00610DB4"/>
    <w:rsid w:val="00610EB9"/>
    <w:rsid w:val="006114BC"/>
    <w:rsid w:val="006117EA"/>
    <w:rsid w:val="00612080"/>
    <w:rsid w:val="00612214"/>
    <w:rsid w:val="00612B3E"/>
    <w:rsid w:val="00612B8B"/>
    <w:rsid w:val="00612BF3"/>
    <w:rsid w:val="00613325"/>
    <w:rsid w:val="00613864"/>
    <w:rsid w:val="00613A0F"/>
    <w:rsid w:val="00613B05"/>
    <w:rsid w:val="00613E83"/>
    <w:rsid w:val="00614605"/>
    <w:rsid w:val="00614DD9"/>
    <w:rsid w:val="00614F23"/>
    <w:rsid w:val="00615146"/>
    <w:rsid w:val="00615885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6D1"/>
    <w:rsid w:val="00620737"/>
    <w:rsid w:val="0062152A"/>
    <w:rsid w:val="006218A0"/>
    <w:rsid w:val="00622013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B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0BD"/>
    <w:rsid w:val="00644102"/>
    <w:rsid w:val="00644157"/>
    <w:rsid w:val="006442CF"/>
    <w:rsid w:val="00644438"/>
    <w:rsid w:val="0064463A"/>
    <w:rsid w:val="006447F8"/>
    <w:rsid w:val="00644A7A"/>
    <w:rsid w:val="00644C25"/>
    <w:rsid w:val="00644DFB"/>
    <w:rsid w:val="00644EE4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6F69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218"/>
    <w:rsid w:val="006549CD"/>
    <w:rsid w:val="00654AD7"/>
    <w:rsid w:val="00654CF3"/>
    <w:rsid w:val="00654D75"/>
    <w:rsid w:val="006558A6"/>
    <w:rsid w:val="00655A82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2B36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832"/>
    <w:rsid w:val="00665C01"/>
    <w:rsid w:val="00665DB4"/>
    <w:rsid w:val="00666048"/>
    <w:rsid w:val="006660FD"/>
    <w:rsid w:val="00666173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2A9"/>
    <w:rsid w:val="0066738F"/>
    <w:rsid w:val="0066739E"/>
    <w:rsid w:val="00667A88"/>
    <w:rsid w:val="00667B63"/>
    <w:rsid w:val="00667F00"/>
    <w:rsid w:val="00670155"/>
    <w:rsid w:val="00670164"/>
    <w:rsid w:val="006706CD"/>
    <w:rsid w:val="00670748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C22"/>
    <w:rsid w:val="00675F71"/>
    <w:rsid w:val="006760C6"/>
    <w:rsid w:val="006767F1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AEA"/>
    <w:rsid w:val="00682BB5"/>
    <w:rsid w:val="00682D12"/>
    <w:rsid w:val="006836FC"/>
    <w:rsid w:val="0068482B"/>
    <w:rsid w:val="00684EA2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0F1D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6E2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48"/>
    <w:rsid w:val="00696B88"/>
    <w:rsid w:val="00696F86"/>
    <w:rsid w:val="0069761A"/>
    <w:rsid w:val="00697A02"/>
    <w:rsid w:val="006A0167"/>
    <w:rsid w:val="006A01A4"/>
    <w:rsid w:val="006A0711"/>
    <w:rsid w:val="006A0778"/>
    <w:rsid w:val="006A0815"/>
    <w:rsid w:val="006A0C1D"/>
    <w:rsid w:val="006A14F2"/>
    <w:rsid w:val="006A1EED"/>
    <w:rsid w:val="006A1F88"/>
    <w:rsid w:val="006A204E"/>
    <w:rsid w:val="006A216D"/>
    <w:rsid w:val="006A24FD"/>
    <w:rsid w:val="006A3178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9AD"/>
    <w:rsid w:val="006B2C42"/>
    <w:rsid w:val="006B2CB0"/>
    <w:rsid w:val="006B2FA8"/>
    <w:rsid w:val="006B3BAB"/>
    <w:rsid w:val="006B3C09"/>
    <w:rsid w:val="006B3EF4"/>
    <w:rsid w:val="006B3F11"/>
    <w:rsid w:val="006B3FE7"/>
    <w:rsid w:val="006B405E"/>
    <w:rsid w:val="006B4F0E"/>
    <w:rsid w:val="006B5C1D"/>
    <w:rsid w:val="006B5D7C"/>
    <w:rsid w:val="006B5EF0"/>
    <w:rsid w:val="006B5F87"/>
    <w:rsid w:val="006B622D"/>
    <w:rsid w:val="006B6422"/>
    <w:rsid w:val="006B6ADD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93"/>
    <w:rsid w:val="006C1CD6"/>
    <w:rsid w:val="006C1F38"/>
    <w:rsid w:val="006C23AD"/>
    <w:rsid w:val="006C2775"/>
    <w:rsid w:val="006C2943"/>
    <w:rsid w:val="006C2A40"/>
    <w:rsid w:val="006C31C7"/>
    <w:rsid w:val="006C3537"/>
    <w:rsid w:val="006C389C"/>
    <w:rsid w:val="006C3D4C"/>
    <w:rsid w:val="006C3FE6"/>
    <w:rsid w:val="006C437F"/>
    <w:rsid w:val="006C4575"/>
    <w:rsid w:val="006C5214"/>
    <w:rsid w:val="006C538A"/>
    <w:rsid w:val="006C5451"/>
    <w:rsid w:val="006C55DC"/>
    <w:rsid w:val="006C5620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C7F70"/>
    <w:rsid w:val="006D0258"/>
    <w:rsid w:val="006D05E3"/>
    <w:rsid w:val="006D06DB"/>
    <w:rsid w:val="006D0775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4DE"/>
    <w:rsid w:val="006D46A6"/>
    <w:rsid w:val="006D484C"/>
    <w:rsid w:val="006D4DF0"/>
    <w:rsid w:val="006D4EAB"/>
    <w:rsid w:val="006D5496"/>
    <w:rsid w:val="006D57DD"/>
    <w:rsid w:val="006D59E7"/>
    <w:rsid w:val="006D5BEF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1B9A"/>
    <w:rsid w:val="006E2001"/>
    <w:rsid w:val="006E2484"/>
    <w:rsid w:val="006E24B8"/>
    <w:rsid w:val="006E30A1"/>
    <w:rsid w:val="006E3197"/>
    <w:rsid w:val="006E3270"/>
    <w:rsid w:val="006E32E6"/>
    <w:rsid w:val="006E3457"/>
    <w:rsid w:val="006E35D1"/>
    <w:rsid w:val="006E39E7"/>
    <w:rsid w:val="006E3F74"/>
    <w:rsid w:val="006E4193"/>
    <w:rsid w:val="006E4459"/>
    <w:rsid w:val="006E4743"/>
    <w:rsid w:val="006E4A68"/>
    <w:rsid w:val="006E4AAC"/>
    <w:rsid w:val="006E4F8F"/>
    <w:rsid w:val="006E5120"/>
    <w:rsid w:val="006E5395"/>
    <w:rsid w:val="006E5638"/>
    <w:rsid w:val="006E5E4D"/>
    <w:rsid w:val="006E5F80"/>
    <w:rsid w:val="006E75FE"/>
    <w:rsid w:val="006E771B"/>
    <w:rsid w:val="006E79C7"/>
    <w:rsid w:val="006E7A98"/>
    <w:rsid w:val="006E7C05"/>
    <w:rsid w:val="006E7DBE"/>
    <w:rsid w:val="006F0396"/>
    <w:rsid w:val="006F0467"/>
    <w:rsid w:val="006F049D"/>
    <w:rsid w:val="006F051E"/>
    <w:rsid w:val="006F0E39"/>
    <w:rsid w:val="006F15DA"/>
    <w:rsid w:val="006F1991"/>
    <w:rsid w:val="006F1D33"/>
    <w:rsid w:val="006F1DF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9B2"/>
    <w:rsid w:val="006F6BD2"/>
    <w:rsid w:val="006F721C"/>
    <w:rsid w:val="006F7301"/>
    <w:rsid w:val="006F7AF8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4C9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328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320"/>
    <w:rsid w:val="007105D1"/>
    <w:rsid w:val="0071072F"/>
    <w:rsid w:val="007108CC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1DE"/>
    <w:rsid w:val="0071640D"/>
    <w:rsid w:val="007169BA"/>
    <w:rsid w:val="00717463"/>
    <w:rsid w:val="007179FF"/>
    <w:rsid w:val="00717BC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7A4"/>
    <w:rsid w:val="00730CDE"/>
    <w:rsid w:val="00730EC8"/>
    <w:rsid w:val="0073109F"/>
    <w:rsid w:val="0073111B"/>
    <w:rsid w:val="00731183"/>
    <w:rsid w:val="007313C0"/>
    <w:rsid w:val="0073161F"/>
    <w:rsid w:val="007316FD"/>
    <w:rsid w:val="0073178E"/>
    <w:rsid w:val="007317B6"/>
    <w:rsid w:val="007318DD"/>
    <w:rsid w:val="00731ED4"/>
    <w:rsid w:val="007323FA"/>
    <w:rsid w:val="0073268E"/>
    <w:rsid w:val="00732BAE"/>
    <w:rsid w:val="00732C64"/>
    <w:rsid w:val="00732FB3"/>
    <w:rsid w:val="00732FC0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15B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1CA5"/>
    <w:rsid w:val="00742004"/>
    <w:rsid w:val="00742468"/>
    <w:rsid w:val="00742888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1E4"/>
    <w:rsid w:val="007452EB"/>
    <w:rsid w:val="00745448"/>
    <w:rsid w:val="00745806"/>
    <w:rsid w:val="00745AA0"/>
    <w:rsid w:val="00745F95"/>
    <w:rsid w:val="00745FEF"/>
    <w:rsid w:val="007461B6"/>
    <w:rsid w:val="007462ED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CB2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B9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11B"/>
    <w:rsid w:val="007875D6"/>
    <w:rsid w:val="007877B0"/>
    <w:rsid w:val="0078787A"/>
    <w:rsid w:val="00787B14"/>
    <w:rsid w:val="00787C58"/>
    <w:rsid w:val="00787F6B"/>
    <w:rsid w:val="00790D5A"/>
    <w:rsid w:val="00791213"/>
    <w:rsid w:val="007913E5"/>
    <w:rsid w:val="00791678"/>
    <w:rsid w:val="00791B13"/>
    <w:rsid w:val="00791C58"/>
    <w:rsid w:val="00791CCF"/>
    <w:rsid w:val="00791DAC"/>
    <w:rsid w:val="00791F2D"/>
    <w:rsid w:val="00792335"/>
    <w:rsid w:val="0079236E"/>
    <w:rsid w:val="00792688"/>
    <w:rsid w:val="0079277F"/>
    <w:rsid w:val="007930BB"/>
    <w:rsid w:val="0079362A"/>
    <w:rsid w:val="00793872"/>
    <w:rsid w:val="00793BEF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12"/>
    <w:rsid w:val="007A089B"/>
    <w:rsid w:val="007A0E98"/>
    <w:rsid w:val="007A134D"/>
    <w:rsid w:val="007A1987"/>
    <w:rsid w:val="007A1C89"/>
    <w:rsid w:val="007A2680"/>
    <w:rsid w:val="007A2D96"/>
    <w:rsid w:val="007A33E8"/>
    <w:rsid w:val="007A37AD"/>
    <w:rsid w:val="007A39A9"/>
    <w:rsid w:val="007A3B65"/>
    <w:rsid w:val="007A3BD1"/>
    <w:rsid w:val="007A3BD2"/>
    <w:rsid w:val="007A597C"/>
    <w:rsid w:val="007A5D44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92"/>
    <w:rsid w:val="007B2ED2"/>
    <w:rsid w:val="007B34F3"/>
    <w:rsid w:val="007B360E"/>
    <w:rsid w:val="007B3F54"/>
    <w:rsid w:val="007B40E3"/>
    <w:rsid w:val="007B43A9"/>
    <w:rsid w:val="007B4B0E"/>
    <w:rsid w:val="007B4E4E"/>
    <w:rsid w:val="007B56E7"/>
    <w:rsid w:val="007B59F5"/>
    <w:rsid w:val="007B5E51"/>
    <w:rsid w:val="007B658B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B0A"/>
    <w:rsid w:val="007C2FA0"/>
    <w:rsid w:val="007C3632"/>
    <w:rsid w:val="007C39B3"/>
    <w:rsid w:val="007C50C8"/>
    <w:rsid w:val="007C5378"/>
    <w:rsid w:val="007C584D"/>
    <w:rsid w:val="007C5969"/>
    <w:rsid w:val="007C5E2F"/>
    <w:rsid w:val="007C640E"/>
    <w:rsid w:val="007C65C4"/>
    <w:rsid w:val="007C684C"/>
    <w:rsid w:val="007C6B62"/>
    <w:rsid w:val="007C6D24"/>
    <w:rsid w:val="007C6DA7"/>
    <w:rsid w:val="007C7043"/>
    <w:rsid w:val="007C7154"/>
    <w:rsid w:val="007C717A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2BA9"/>
    <w:rsid w:val="007D30B1"/>
    <w:rsid w:val="007D34F6"/>
    <w:rsid w:val="007D370B"/>
    <w:rsid w:val="007D39C0"/>
    <w:rsid w:val="007D3C78"/>
    <w:rsid w:val="007D401C"/>
    <w:rsid w:val="007D4127"/>
    <w:rsid w:val="007D4523"/>
    <w:rsid w:val="007D56CF"/>
    <w:rsid w:val="007D5767"/>
    <w:rsid w:val="007D5A2B"/>
    <w:rsid w:val="007D5F5F"/>
    <w:rsid w:val="007D61A3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2EB7"/>
    <w:rsid w:val="007E308B"/>
    <w:rsid w:val="007E309D"/>
    <w:rsid w:val="007E4034"/>
    <w:rsid w:val="007E49CB"/>
    <w:rsid w:val="007E4AC4"/>
    <w:rsid w:val="007E56C6"/>
    <w:rsid w:val="007E5842"/>
    <w:rsid w:val="007E619E"/>
    <w:rsid w:val="007E6670"/>
    <w:rsid w:val="007E7046"/>
    <w:rsid w:val="007E7A0F"/>
    <w:rsid w:val="007E7F65"/>
    <w:rsid w:val="007F0305"/>
    <w:rsid w:val="007F06F0"/>
    <w:rsid w:val="007F0E7C"/>
    <w:rsid w:val="007F103A"/>
    <w:rsid w:val="007F1495"/>
    <w:rsid w:val="007F1537"/>
    <w:rsid w:val="007F1606"/>
    <w:rsid w:val="007F1B5E"/>
    <w:rsid w:val="007F1BA0"/>
    <w:rsid w:val="007F1F63"/>
    <w:rsid w:val="007F2DD6"/>
    <w:rsid w:val="007F2EB8"/>
    <w:rsid w:val="007F2FB7"/>
    <w:rsid w:val="007F3799"/>
    <w:rsid w:val="007F50FF"/>
    <w:rsid w:val="007F5210"/>
    <w:rsid w:val="007F56F0"/>
    <w:rsid w:val="007F58E8"/>
    <w:rsid w:val="007F5B49"/>
    <w:rsid w:val="007F5BBB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0C6C"/>
    <w:rsid w:val="00801356"/>
    <w:rsid w:val="0080150D"/>
    <w:rsid w:val="00801903"/>
    <w:rsid w:val="00801D42"/>
    <w:rsid w:val="00801F09"/>
    <w:rsid w:val="00802470"/>
    <w:rsid w:val="0080278B"/>
    <w:rsid w:val="00802D7D"/>
    <w:rsid w:val="0080346C"/>
    <w:rsid w:val="008035B7"/>
    <w:rsid w:val="00803D29"/>
    <w:rsid w:val="00804BC7"/>
    <w:rsid w:val="00804E01"/>
    <w:rsid w:val="00804E6F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99A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1A5"/>
    <w:rsid w:val="0081569E"/>
    <w:rsid w:val="008156C7"/>
    <w:rsid w:val="008157CB"/>
    <w:rsid w:val="00815850"/>
    <w:rsid w:val="00815D53"/>
    <w:rsid w:val="00815D6C"/>
    <w:rsid w:val="00816136"/>
    <w:rsid w:val="00816C01"/>
    <w:rsid w:val="00816E96"/>
    <w:rsid w:val="00817301"/>
    <w:rsid w:val="0081768F"/>
    <w:rsid w:val="00820231"/>
    <w:rsid w:val="00820581"/>
    <w:rsid w:val="008206E2"/>
    <w:rsid w:val="00820781"/>
    <w:rsid w:val="00821856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5FD7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B12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E3C"/>
    <w:rsid w:val="00847F37"/>
    <w:rsid w:val="00847FF5"/>
    <w:rsid w:val="008500E2"/>
    <w:rsid w:val="0085060E"/>
    <w:rsid w:val="0085089A"/>
    <w:rsid w:val="00850999"/>
    <w:rsid w:val="00851481"/>
    <w:rsid w:val="008517CE"/>
    <w:rsid w:val="00851E8A"/>
    <w:rsid w:val="00852EA9"/>
    <w:rsid w:val="00853090"/>
    <w:rsid w:val="008533AA"/>
    <w:rsid w:val="00853876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4C66"/>
    <w:rsid w:val="008659F7"/>
    <w:rsid w:val="00865C4E"/>
    <w:rsid w:val="00865CF1"/>
    <w:rsid w:val="0086632E"/>
    <w:rsid w:val="0086652B"/>
    <w:rsid w:val="00866648"/>
    <w:rsid w:val="008666FA"/>
    <w:rsid w:val="00866970"/>
    <w:rsid w:val="00866BC0"/>
    <w:rsid w:val="00867347"/>
    <w:rsid w:val="008674D2"/>
    <w:rsid w:val="00867C37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5EA8"/>
    <w:rsid w:val="008761DC"/>
    <w:rsid w:val="008765DE"/>
    <w:rsid w:val="00876715"/>
    <w:rsid w:val="008767E4"/>
    <w:rsid w:val="00877598"/>
    <w:rsid w:val="008775E5"/>
    <w:rsid w:val="0087773B"/>
    <w:rsid w:val="00877B54"/>
    <w:rsid w:val="00877D66"/>
    <w:rsid w:val="00880082"/>
    <w:rsid w:val="008801ED"/>
    <w:rsid w:val="0088029A"/>
    <w:rsid w:val="008802DD"/>
    <w:rsid w:val="008804E0"/>
    <w:rsid w:val="00880803"/>
    <w:rsid w:val="008809A3"/>
    <w:rsid w:val="0088110C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1AD"/>
    <w:rsid w:val="0088534F"/>
    <w:rsid w:val="00885A83"/>
    <w:rsid w:val="00885D5E"/>
    <w:rsid w:val="00886481"/>
    <w:rsid w:val="008864F9"/>
    <w:rsid w:val="00887890"/>
    <w:rsid w:val="0089040A"/>
    <w:rsid w:val="008908C5"/>
    <w:rsid w:val="00890E73"/>
    <w:rsid w:val="0089103A"/>
    <w:rsid w:val="00891160"/>
    <w:rsid w:val="008917DF"/>
    <w:rsid w:val="00891CE9"/>
    <w:rsid w:val="00892101"/>
    <w:rsid w:val="0089251E"/>
    <w:rsid w:val="0089265B"/>
    <w:rsid w:val="00892A46"/>
    <w:rsid w:val="00892C17"/>
    <w:rsid w:val="00893315"/>
    <w:rsid w:val="00893453"/>
    <w:rsid w:val="008937FB"/>
    <w:rsid w:val="00893AE8"/>
    <w:rsid w:val="00893EAC"/>
    <w:rsid w:val="00894006"/>
    <w:rsid w:val="00894606"/>
    <w:rsid w:val="0089482F"/>
    <w:rsid w:val="00894CFD"/>
    <w:rsid w:val="0089502E"/>
    <w:rsid w:val="00895339"/>
    <w:rsid w:val="0089560F"/>
    <w:rsid w:val="00895A36"/>
    <w:rsid w:val="00895BA4"/>
    <w:rsid w:val="00895BD5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702"/>
    <w:rsid w:val="008A1BFD"/>
    <w:rsid w:val="008A23BF"/>
    <w:rsid w:val="008A23C7"/>
    <w:rsid w:val="008A2932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5F40"/>
    <w:rsid w:val="008A656D"/>
    <w:rsid w:val="008A6A9D"/>
    <w:rsid w:val="008A6B12"/>
    <w:rsid w:val="008A70B1"/>
    <w:rsid w:val="008A7534"/>
    <w:rsid w:val="008A769A"/>
    <w:rsid w:val="008A7797"/>
    <w:rsid w:val="008A7814"/>
    <w:rsid w:val="008A78C7"/>
    <w:rsid w:val="008A7B3F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B16"/>
    <w:rsid w:val="008B2C5C"/>
    <w:rsid w:val="008B2E00"/>
    <w:rsid w:val="008B2E34"/>
    <w:rsid w:val="008B2FB8"/>
    <w:rsid w:val="008B3123"/>
    <w:rsid w:val="008B313A"/>
    <w:rsid w:val="008B33EE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5E5D"/>
    <w:rsid w:val="008B6441"/>
    <w:rsid w:val="008B64EA"/>
    <w:rsid w:val="008B695A"/>
    <w:rsid w:val="008B72CB"/>
    <w:rsid w:val="008B745E"/>
    <w:rsid w:val="008B761E"/>
    <w:rsid w:val="008B7BB3"/>
    <w:rsid w:val="008B7E87"/>
    <w:rsid w:val="008C0048"/>
    <w:rsid w:val="008C00E3"/>
    <w:rsid w:val="008C04C8"/>
    <w:rsid w:val="008C04FE"/>
    <w:rsid w:val="008C0503"/>
    <w:rsid w:val="008C0DF0"/>
    <w:rsid w:val="008C1645"/>
    <w:rsid w:val="008C17E5"/>
    <w:rsid w:val="008C18CA"/>
    <w:rsid w:val="008C2172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4FB9"/>
    <w:rsid w:val="008C5213"/>
    <w:rsid w:val="008C52D2"/>
    <w:rsid w:val="008C5946"/>
    <w:rsid w:val="008C5A96"/>
    <w:rsid w:val="008C5BF8"/>
    <w:rsid w:val="008C60B8"/>
    <w:rsid w:val="008C6752"/>
    <w:rsid w:val="008C67A0"/>
    <w:rsid w:val="008C6DF8"/>
    <w:rsid w:val="008C7075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9AD"/>
    <w:rsid w:val="008D3CD8"/>
    <w:rsid w:val="008D3DB2"/>
    <w:rsid w:val="008D42CB"/>
    <w:rsid w:val="008D43CC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6F7"/>
    <w:rsid w:val="008D77DF"/>
    <w:rsid w:val="008E0044"/>
    <w:rsid w:val="008E0614"/>
    <w:rsid w:val="008E12F1"/>
    <w:rsid w:val="008E13C8"/>
    <w:rsid w:val="008E1B9C"/>
    <w:rsid w:val="008E1CCA"/>
    <w:rsid w:val="008E1F35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294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AC8"/>
    <w:rsid w:val="008F6E7B"/>
    <w:rsid w:val="008F6EF3"/>
    <w:rsid w:val="008F7616"/>
    <w:rsid w:val="008F7BB9"/>
    <w:rsid w:val="008F7D4F"/>
    <w:rsid w:val="008F7D87"/>
    <w:rsid w:val="008F7F88"/>
    <w:rsid w:val="00900615"/>
    <w:rsid w:val="00900624"/>
    <w:rsid w:val="00900688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A83"/>
    <w:rsid w:val="00902EF8"/>
    <w:rsid w:val="00902F9D"/>
    <w:rsid w:val="00903132"/>
    <w:rsid w:val="00903645"/>
    <w:rsid w:val="00903ADC"/>
    <w:rsid w:val="0090403A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757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07AF5"/>
    <w:rsid w:val="009104E9"/>
    <w:rsid w:val="00910701"/>
    <w:rsid w:val="00910942"/>
    <w:rsid w:val="00910D14"/>
    <w:rsid w:val="00912361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38"/>
    <w:rsid w:val="00915DAC"/>
    <w:rsid w:val="00915E5C"/>
    <w:rsid w:val="00915EA3"/>
    <w:rsid w:val="00916118"/>
    <w:rsid w:val="009169CE"/>
    <w:rsid w:val="00916BB1"/>
    <w:rsid w:val="00916C86"/>
    <w:rsid w:val="00917475"/>
    <w:rsid w:val="00917529"/>
    <w:rsid w:val="00917765"/>
    <w:rsid w:val="00917809"/>
    <w:rsid w:val="009179BC"/>
    <w:rsid w:val="00917CE7"/>
    <w:rsid w:val="00917DB6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8DE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7BA"/>
    <w:rsid w:val="00926A2D"/>
    <w:rsid w:val="00926D04"/>
    <w:rsid w:val="00926FB0"/>
    <w:rsid w:val="009270CF"/>
    <w:rsid w:val="00927787"/>
    <w:rsid w:val="00927B01"/>
    <w:rsid w:val="00927E57"/>
    <w:rsid w:val="00930107"/>
    <w:rsid w:val="009301B8"/>
    <w:rsid w:val="0093033A"/>
    <w:rsid w:val="009304C3"/>
    <w:rsid w:val="00930C68"/>
    <w:rsid w:val="00930FBF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179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0F7"/>
    <w:rsid w:val="0094119F"/>
    <w:rsid w:val="009415AF"/>
    <w:rsid w:val="00941708"/>
    <w:rsid w:val="00941718"/>
    <w:rsid w:val="00941847"/>
    <w:rsid w:val="00941907"/>
    <w:rsid w:val="00941DAC"/>
    <w:rsid w:val="00941E0E"/>
    <w:rsid w:val="00942614"/>
    <w:rsid w:val="0094263A"/>
    <w:rsid w:val="0094290B"/>
    <w:rsid w:val="00942C01"/>
    <w:rsid w:val="00942D9A"/>
    <w:rsid w:val="00943A20"/>
    <w:rsid w:val="00943C96"/>
    <w:rsid w:val="00943D54"/>
    <w:rsid w:val="009442F7"/>
    <w:rsid w:val="0094430C"/>
    <w:rsid w:val="00944D2E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5F02"/>
    <w:rsid w:val="009566EE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1C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03B"/>
    <w:rsid w:val="00973BDC"/>
    <w:rsid w:val="00974744"/>
    <w:rsid w:val="00975579"/>
    <w:rsid w:val="00976266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1A96"/>
    <w:rsid w:val="00981FA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97B"/>
    <w:rsid w:val="00984C75"/>
    <w:rsid w:val="00985161"/>
    <w:rsid w:val="00985331"/>
    <w:rsid w:val="0098538C"/>
    <w:rsid w:val="009855E8"/>
    <w:rsid w:val="00985A4C"/>
    <w:rsid w:val="009860CB"/>
    <w:rsid w:val="009862E8"/>
    <w:rsid w:val="0098660A"/>
    <w:rsid w:val="00986D2B"/>
    <w:rsid w:val="00986E21"/>
    <w:rsid w:val="00986FE7"/>
    <w:rsid w:val="009873C9"/>
    <w:rsid w:val="00987765"/>
    <w:rsid w:val="00987EAD"/>
    <w:rsid w:val="00987EF4"/>
    <w:rsid w:val="00990BDA"/>
    <w:rsid w:val="0099109A"/>
    <w:rsid w:val="009910D3"/>
    <w:rsid w:val="00991239"/>
    <w:rsid w:val="0099183C"/>
    <w:rsid w:val="00991D34"/>
    <w:rsid w:val="00991FD9"/>
    <w:rsid w:val="00992707"/>
    <w:rsid w:val="00992917"/>
    <w:rsid w:val="00992BC7"/>
    <w:rsid w:val="00992DC7"/>
    <w:rsid w:val="00992EEF"/>
    <w:rsid w:val="00993129"/>
    <w:rsid w:val="009935BC"/>
    <w:rsid w:val="00993DA1"/>
    <w:rsid w:val="009944C6"/>
    <w:rsid w:val="00994593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97E26"/>
    <w:rsid w:val="009A01B0"/>
    <w:rsid w:val="009A02D2"/>
    <w:rsid w:val="009A07EA"/>
    <w:rsid w:val="009A0C9B"/>
    <w:rsid w:val="009A0F19"/>
    <w:rsid w:val="009A15AB"/>
    <w:rsid w:val="009A18D1"/>
    <w:rsid w:val="009A1935"/>
    <w:rsid w:val="009A19E3"/>
    <w:rsid w:val="009A1AD7"/>
    <w:rsid w:val="009A22A9"/>
    <w:rsid w:val="009A27BA"/>
    <w:rsid w:val="009A2944"/>
    <w:rsid w:val="009A2A51"/>
    <w:rsid w:val="009A2C4E"/>
    <w:rsid w:val="009A3483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7FB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58"/>
    <w:rsid w:val="009B31A5"/>
    <w:rsid w:val="009B31C2"/>
    <w:rsid w:val="009B3876"/>
    <w:rsid w:val="009B40DD"/>
    <w:rsid w:val="009B42A5"/>
    <w:rsid w:val="009B48CC"/>
    <w:rsid w:val="009B4CB6"/>
    <w:rsid w:val="009B4EE4"/>
    <w:rsid w:val="009B5427"/>
    <w:rsid w:val="009B54EC"/>
    <w:rsid w:val="009B55EB"/>
    <w:rsid w:val="009B5FBC"/>
    <w:rsid w:val="009B5FDE"/>
    <w:rsid w:val="009B627B"/>
    <w:rsid w:val="009B6878"/>
    <w:rsid w:val="009B70AF"/>
    <w:rsid w:val="009B71E7"/>
    <w:rsid w:val="009B729B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BF1"/>
    <w:rsid w:val="009C3E14"/>
    <w:rsid w:val="009C41AA"/>
    <w:rsid w:val="009C4A12"/>
    <w:rsid w:val="009C4A55"/>
    <w:rsid w:val="009C4FFC"/>
    <w:rsid w:val="009C58CF"/>
    <w:rsid w:val="009C6799"/>
    <w:rsid w:val="009C6E85"/>
    <w:rsid w:val="009C735F"/>
    <w:rsid w:val="009C761C"/>
    <w:rsid w:val="009D0050"/>
    <w:rsid w:val="009D0640"/>
    <w:rsid w:val="009D0690"/>
    <w:rsid w:val="009D09E0"/>
    <w:rsid w:val="009D1700"/>
    <w:rsid w:val="009D1BAD"/>
    <w:rsid w:val="009D1BD1"/>
    <w:rsid w:val="009D20A4"/>
    <w:rsid w:val="009D2191"/>
    <w:rsid w:val="009D2209"/>
    <w:rsid w:val="009D2475"/>
    <w:rsid w:val="009D287D"/>
    <w:rsid w:val="009D4897"/>
    <w:rsid w:val="009D5970"/>
    <w:rsid w:val="009D5E94"/>
    <w:rsid w:val="009D647F"/>
    <w:rsid w:val="009D6A48"/>
    <w:rsid w:val="009D6D39"/>
    <w:rsid w:val="009D75CD"/>
    <w:rsid w:val="009D775C"/>
    <w:rsid w:val="009D7828"/>
    <w:rsid w:val="009E0016"/>
    <w:rsid w:val="009E055E"/>
    <w:rsid w:val="009E06AD"/>
    <w:rsid w:val="009E0918"/>
    <w:rsid w:val="009E1251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A42"/>
    <w:rsid w:val="009E7A90"/>
    <w:rsid w:val="009E7FC3"/>
    <w:rsid w:val="009F065B"/>
    <w:rsid w:val="009F0A46"/>
    <w:rsid w:val="009F0C5B"/>
    <w:rsid w:val="009F0D78"/>
    <w:rsid w:val="009F0FBA"/>
    <w:rsid w:val="009F13F0"/>
    <w:rsid w:val="009F1E73"/>
    <w:rsid w:val="009F2AB9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5D2C"/>
    <w:rsid w:val="009F6154"/>
    <w:rsid w:val="009F6A5F"/>
    <w:rsid w:val="009F6BD3"/>
    <w:rsid w:val="009F6CF4"/>
    <w:rsid w:val="009F6E3D"/>
    <w:rsid w:val="009F7057"/>
    <w:rsid w:val="009F77D7"/>
    <w:rsid w:val="009F79C6"/>
    <w:rsid w:val="009F7C9D"/>
    <w:rsid w:val="009F7DF2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82F"/>
    <w:rsid w:val="00A03E41"/>
    <w:rsid w:val="00A03E5D"/>
    <w:rsid w:val="00A0462D"/>
    <w:rsid w:val="00A04B94"/>
    <w:rsid w:val="00A054C4"/>
    <w:rsid w:val="00A056C1"/>
    <w:rsid w:val="00A067C9"/>
    <w:rsid w:val="00A0740D"/>
    <w:rsid w:val="00A07649"/>
    <w:rsid w:val="00A07DC9"/>
    <w:rsid w:val="00A101D0"/>
    <w:rsid w:val="00A10949"/>
    <w:rsid w:val="00A10CE5"/>
    <w:rsid w:val="00A10D37"/>
    <w:rsid w:val="00A10DEC"/>
    <w:rsid w:val="00A10ECB"/>
    <w:rsid w:val="00A113D0"/>
    <w:rsid w:val="00A1147D"/>
    <w:rsid w:val="00A1178A"/>
    <w:rsid w:val="00A1189B"/>
    <w:rsid w:val="00A11EE3"/>
    <w:rsid w:val="00A11F97"/>
    <w:rsid w:val="00A12044"/>
    <w:rsid w:val="00A12A11"/>
    <w:rsid w:val="00A12D29"/>
    <w:rsid w:val="00A13365"/>
    <w:rsid w:val="00A13433"/>
    <w:rsid w:val="00A1344E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17DAB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606"/>
    <w:rsid w:val="00A238D3"/>
    <w:rsid w:val="00A239E4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4A8"/>
    <w:rsid w:val="00A30B70"/>
    <w:rsid w:val="00A31426"/>
    <w:rsid w:val="00A31B00"/>
    <w:rsid w:val="00A31CB9"/>
    <w:rsid w:val="00A31E52"/>
    <w:rsid w:val="00A32170"/>
    <w:rsid w:val="00A33FD3"/>
    <w:rsid w:val="00A3415F"/>
    <w:rsid w:val="00A35904"/>
    <w:rsid w:val="00A35A76"/>
    <w:rsid w:val="00A35D24"/>
    <w:rsid w:val="00A35DBB"/>
    <w:rsid w:val="00A35F96"/>
    <w:rsid w:val="00A3640E"/>
    <w:rsid w:val="00A3782A"/>
    <w:rsid w:val="00A40C8E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54FE"/>
    <w:rsid w:val="00A4582A"/>
    <w:rsid w:val="00A476F7"/>
    <w:rsid w:val="00A477A7"/>
    <w:rsid w:val="00A47C2F"/>
    <w:rsid w:val="00A47C3F"/>
    <w:rsid w:val="00A47F4C"/>
    <w:rsid w:val="00A50136"/>
    <w:rsid w:val="00A501DF"/>
    <w:rsid w:val="00A50298"/>
    <w:rsid w:val="00A506B1"/>
    <w:rsid w:val="00A50FBB"/>
    <w:rsid w:val="00A510C7"/>
    <w:rsid w:val="00A51340"/>
    <w:rsid w:val="00A51394"/>
    <w:rsid w:val="00A516DD"/>
    <w:rsid w:val="00A517C1"/>
    <w:rsid w:val="00A51AD8"/>
    <w:rsid w:val="00A5240B"/>
    <w:rsid w:val="00A52587"/>
    <w:rsid w:val="00A526C7"/>
    <w:rsid w:val="00A52A03"/>
    <w:rsid w:val="00A52C05"/>
    <w:rsid w:val="00A534E8"/>
    <w:rsid w:val="00A53626"/>
    <w:rsid w:val="00A53CAB"/>
    <w:rsid w:val="00A53D75"/>
    <w:rsid w:val="00A54857"/>
    <w:rsid w:val="00A54A1B"/>
    <w:rsid w:val="00A54CBB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C07"/>
    <w:rsid w:val="00A60F9F"/>
    <w:rsid w:val="00A61B40"/>
    <w:rsid w:val="00A61DBC"/>
    <w:rsid w:val="00A6218A"/>
    <w:rsid w:val="00A63057"/>
    <w:rsid w:val="00A63320"/>
    <w:rsid w:val="00A63656"/>
    <w:rsid w:val="00A6379B"/>
    <w:rsid w:val="00A639A2"/>
    <w:rsid w:val="00A63A40"/>
    <w:rsid w:val="00A648C1"/>
    <w:rsid w:val="00A64C4F"/>
    <w:rsid w:val="00A64D0E"/>
    <w:rsid w:val="00A64E54"/>
    <w:rsid w:val="00A65296"/>
    <w:rsid w:val="00A658CA"/>
    <w:rsid w:val="00A65D08"/>
    <w:rsid w:val="00A65EF7"/>
    <w:rsid w:val="00A66040"/>
    <w:rsid w:val="00A668D8"/>
    <w:rsid w:val="00A66E57"/>
    <w:rsid w:val="00A6765A"/>
    <w:rsid w:val="00A678C6"/>
    <w:rsid w:val="00A67A80"/>
    <w:rsid w:val="00A67FB1"/>
    <w:rsid w:val="00A7027E"/>
    <w:rsid w:val="00A70290"/>
    <w:rsid w:val="00A70CB1"/>
    <w:rsid w:val="00A70E0C"/>
    <w:rsid w:val="00A7133D"/>
    <w:rsid w:val="00A71F5A"/>
    <w:rsid w:val="00A7252A"/>
    <w:rsid w:val="00A72658"/>
    <w:rsid w:val="00A728EF"/>
    <w:rsid w:val="00A7366F"/>
    <w:rsid w:val="00A73874"/>
    <w:rsid w:val="00A738B8"/>
    <w:rsid w:val="00A73956"/>
    <w:rsid w:val="00A73CF4"/>
    <w:rsid w:val="00A73F06"/>
    <w:rsid w:val="00A741E0"/>
    <w:rsid w:val="00A746E5"/>
    <w:rsid w:val="00A748E6"/>
    <w:rsid w:val="00A749DD"/>
    <w:rsid w:val="00A74B0C"/>
    <w:rsid w:val="00A74B1B"/>
    <w:rsid w:val="00A74C87"/>
    <w:rsid w:val="00A758AF"/>
    <w:rsid w:val="00A759D1"/>
    <w:rsid w:val="00A760CF"/>
    <w:rsid w:val="00A764B6"/>
    <w:rsid w:val="00A76868"/>
    <w:rsid w:val="00A77029"/>
    <w:rsid w:val="00A779A9"/>
    <w:rsid w:val="00A77DFC"/>
    <w:rsid w:val="00A80243"/>
    <w:rsid w:val="00A80271"/>
    <w:rsid w:val="00A802B0"/>
    <w:rsid w:val="00A8051C"/>
    <w:rsid w:val="00A8083E"/>
    <w:rsid w:val="00A80CFF"/>
    <w:rsid w:val="00A80E63"/>
    <w:rsid w:val="00A80F85"/>
    <w:rsid w:val="00A8174F"/>
    <w:rsid w:val="00A82161"/>
    <w:rsid w:val="00A8223F"/>
    <w:rsid w:val="00A823F3"/>
    <w:rsid w:val="00A82CE5"/>
    <w:rsid w:val="00A834A9"/>
    <w:rsid w:val="00A83503"/>
    <w:rsid w:val="00A84815"/>
    <w:rsid w:val="00A84972"/>
    <w:rsid w:val="00A84EEF"/>
    <w:rsid w:val="00A85027"/>
    <w:rsid w:val="00A8503B"/>
    <w:rsid w:val="00A85943"/>
    <w:rsid w:val="00A8598B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251"/>
    <w:rsid w:val="00A933CE"/>
    <w:rsid w:val="00A9347C"/>
    <w:rsid w:val="00A93CAA"/>
    <w:rsid w:val="00A94C3B"/>
    <w:rsid w:val="00A951CA"/>
    <w:rsid w:val="00A95236"/>
    <w:rsid w:val="00A95447"/>
    <w:rsid w:val="00A954EE"/>
    <w:rsid w:val="00A963F9"/>
    <w:rsid w:val="00A96564"/>
    <w:rsid w:val="00A9678D"/>
    <w:rsid w:val="00A97D08"/>
    <w:rsid w:val="00AA0016"/>
    <w:rsid w:val="00AA0255"/>
    <w:rsid w:val="00AA05CE"/>
    <w:rsid w:val="00AA07BA"/>
    <w:rsid w:val="00AA0AB3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3EBB"/>
    <w:rsid w:val="00AA4131"/>
    <w:rsid w:val="00AA4338"/>
    <w:rsid w:val="00AA44FC"/>
    <w:rsid w:val="00AA45A9"/>
    <w:rsid w:val="00AA49A9"/>
    <w:rsid w:val="00AA4FA7"/>
    <w:rsid w:val="00AA5185"/>
    <w:rsid w:val="00AA5602"/>
    <w:rsid w:val="00AA56D5"/>
    <w:rsid w:val="00AA58EE"/>
    <w:rsid w:val="00AA5DCE"/>
    <w:rsid w:val="00AA64EE"/>
    <w:rsid w:val="00AA6BC1"/>
    <w:rsid w:val="00AA6C5B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109"/>
    <w:rsid w:val="00AB2616"/>
    <w:rsid w:val="00AB2D40"/>
    <w:rsid w:val="00AB31C7"/>
    <w:rsid w:val="00AB33F3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A5F"/>
    <w:rsid w:val="00AB6C05"/>
    <w:rsid w:val="00AB72C0"/>
    <w:rsid w:val="00AB77CF"/>
    <w:rsid w:val="00AB7968"/>
    <w:rsid w:val="00AB7ED8"/>
    <w:rsid w:val="00AB7EEB"/>
    <w:rsid w:val="00AC000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63E"/>
    <w:rsid w:val="00AC273B"/>
    <w:rsid w:val="00AC2A3B"/>
    <w:rsid w:val="00AC2FF0"/>
    <w:rsid w:val="00AC31BA"/>
    <w:rsid w:val="00AC3F82"/>
    <w:rsid w:val="00AC47E5"/>
    <w:rsid w:val="00AC47EE"/>
    <w:rsid w:val="00AC485C"/>
    <w:rsid w:val="00AC50DD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2E7C"/>
    <w:rsid w:val="00AD30DB"/>
    <w:rsid w:val="00AD33E3"/>
    <w:rsid w:val="00AD340D"/>
    <w:rsid w:val="00AD351C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2EB"/>
    <w:rsid w:val="00AE4D9E"/>
    <w:rsid w:val="00AE4EA1"/>
    <w:rsid w:val="00AE5245"/>
    <w:rsid w:val="00AE52AF"/>
    <w:rsid w:val="00AE5329"/>
    <w:rsid w:val="00AE5A34"/>
    <w:rsid w:val="00AE5D7E"/>
    <w:rsid w:val="00AE5FBA"/>
    <w:rsid w:val="00AE67C4"/>
    <w:rsid w:val="00AE703E"/>
    <w:rsid w:val="00AE7D2F"/>
    <w:rsid w:val="00AF0162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5B9"/>
    <w:rsid w:val="00AF3884"/>
    <w:rsid w:val="00AF39DC"/>
    <w:rsid w:val="00AF4068"/>
    <w:rsid w:val="00AF4619"/>
    <w:rsid w:val="00AF4CC3"/>
    <w:rsid w:val="00AF5075"/>
    <w:rsid w:val="00AF5289"/>
    <w:rsid w:val="00AF5352"/>
    <w:rsid w:val="00AF5457"/>
    <w:rsid w:val="00AF54FB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4AB"/>
    <w:rsid w:val="00B0055F"/>
    <w:rsid w:val="00B008A9"/>
    <w:rsid w:val="00B00A9D"/>
    <w:rsid w:val="00B00B23"/>
    <w:rsid w:val="00B020D8"/>
    <w:rsid w:val="00B02BB8"/>
    <w:rsid w:val="00B03191"/>
    <w:rsid w:val="00B031EF"/>
    <w:rsid w:val="00B039E1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B31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1E82"/>
    <w:rsid w:val="00B12532"/>
    <w:rsid w:val="00B125AF"/>
    <w:rsid w:val="00B125C3"/>
    <w:rsid w:val="00B12715"/>
    <w:rsid w:val="00B12BEB"/>
    <w:rsid w:val="00B12EE6"/>
    <w:rsid w:val="00B12FA2"/>
    <w:rsid w:val="00B1310F"/>
    <w:rsid w:val="00B137AE"/>
    <w:rsid w:val="00B13918"/>
    <w:rsid w:val="00B13AB7"/>
    <w:rsid w:val="00B13D59"/>
    <w:rsid w:val="00B1421B"/>
    <w:rsid w:val="00B144BC"/>
    <w:rsid w:val="00B1470E"/>
    <w:rsid w:val="00B14969"/>
    <w:rsid w:val="00B14B92"/>
    <w:rsid w:val="00B14C95"/>
    <w:rsid w:val="00B14D7A"/>
    <w:rsid w:val="00B15284"/>
    <w:rsid w:val="00B15579"/>
    <w:rsid w:val="00B1570D"/>
    <w:rsid w:val="00B15D08"/>
    <w:rsid w:val="00B15F84"/>
    <w:rsid w:val="00B16050"/>
    <w:rsid w:val="00B1612E"/>
    <w:rsid w:val="00B1678D"/>
    <w:rsid w:val="00B16886"/>
    <w:rsid w:val="00B17090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057"/>
    <w:rsid w:val="00B3272F"/>
    <w:rsid w:val="00B32E60"/>
    <w:rsid w:val="00B32EF7"/>
    <w:rsid w:val="00B334E2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6B7"/>
    <w:rsid w:val="00B37C46"/>
    <w:rsid w:val="00B37E06"/>
    <w:rsid w:val="00B37EED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63A"/>
    <w:rsid w:val="00B517AF"/>
    <w:rsid w:val="00B51978"/>
    <w:rsid w:val="00B51E65"/>
    <w:rsid w:val="00B529B8"/>
    <w:rsid w:val="00B530D6"/>
    <w:rsid w:val="00B530DC"/>
    <w:rsid w:val="00B531AC"/>
    <w:rsid w:val="00B5325C"/>
    <w:rsid w:val="00B53557"/>
    <w:rsid w:val="00B53621"/>
    <w:rsid w:val="00B537F7"/>
    <w:rsid w:val="00B53EE3"/>
    <w:rsid w:val="00B53FCB"/>
    <w:rsid w:val="00B54062"/>
    <w:rsid w:val="00B540C1"/>
    <w:rsid w:val="00B54AFC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77C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49F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67A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157"/>
    <w:rsid w:val="00B833BE"/>
    <w:rsid w:val="00B836A1"/>
    <w:rsid w:val="00B84199"/>
    <w:rsid w:val="00B84FDA"/>
    <w:rsid w:val="00B8543E"/>
    <w:rsid w:val="00B85737"/>
    <w:rsid w:val="00B85A07"/>
    <w:rsid w:val="00B85E19"/>
    <w:rsid w:val="00B85EB3"/>
    <w:rsid w:val="00B865F0"/>
    <w:rsid w:val="00B869B1"/>
    <w:rsid w:val="00B86AD4"/>
    <w:rsid w:val="00B86EC6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563"/>
    <w:rsid w:val="00B9362A"/>
    <w:rsid w:val="00B9399A"/>
    <w:rsid w:val="00B93F07"/>
    <w:rsid w:val="00B93F1F"/>
    <w:rsid w:val="00B9420D"/>
    <w:rsid w:val="00B9438A"/>
    <w:rsid w:val="00B9471A"/>
    <w:rsid w:val="00B95069"/>
    <w:rsid w:val="00B95933"/>
    <w:rsid w:val="00B95B43"/>
    <w:rsid w:val="00B95D05"/>
    <w:rsid w:val="00B95D87"/>
    <w:rsid w:val="00B961FE"/>
    <w:rsid w:val="00B96527"/>
    <w:rsid w:val="00B96B62"/>
    <w:rsid w:val="00B97471"/>
    <w:rsid w:val="00B9773A"/>
    <w:rsid w:val="00B977AB"/>
    <w:rsid w:val="00B97A0A"/>
    <w:rsid w:val="00B97A22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1F83"/>
    <w:rsid w:val="00BA264D"/>
    <w:rsid w:val="00BA27FA"/>
    <w:rsid w:val="00BA2B0B"/>
    <w:rsid w:val="00BA3646"/>
    <w:rsid w:val="00BA3EE3"/>
    <w:rsid w:val="00BA40DC"/>
    <w:rsid w:val="00BA422C"/>
    <w:rsid w:val="00BA4A93"/>
    <w:rsid w:val="00BA4EB9"/>
    <w:rsid w:val="00BA52E6"/>
    <w:rsid w:val="00BA557A"/>
    <w:rsid w:val="00BA557D"/>
    <w:rsid w:val="00BA58C2"/>
    <w:rsid w:val="00BA59A1"/>
    <w:rsid w:val="00BA5A12"/>
    <w:rsid w:val="00BA5C0C"/>
    <w:rsid w:val="00BA5C16"/>
    <w:rsid w:val="00BA67CB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668"/>
    <w:rsid w:val="00BB1816"/>
    <w:rsid w:val="00BB1879"/>
    <w:rsid w:val="00BB1C44"/>
    <w:rsid w:val="00BB2AA7"/>
    <w:rsid w:val="00BB2B49"/>
    <w:rsid w:val="00BB31E7"/>
    <w:rsid w:val="00BB34D5"/>
    <w:rsid w:val="00BB3565"/>
    <w:rsid w:val="00BB4186"/>
    <w:rsid w:val="00BB42D6"/>
    <w:rsid w:val="00BB438D"/>
    <w:rsid w:val="00BB51BD"/>
    <w:rsid w:val="00BB5397"/>
    <w:rsid w:val="00BB550F"/>
    <w:rsid w:val="00BB6516"/>
    <w:rsid w:val="00BB65D9"/>
    <w:rsid w:val="00BB694E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6C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50"/>
    <w:rsid w:val="00BC45E4"/>
    <w:rsid w:val="00BC472D"/>
    <w:rsid w:val="00BC493A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912"/>
    <w:rsid w:val="00BC7BA5"/>
    <w:rsid w:val="00BC7D0E"/>
    <w:rsid w:val="00BD041D"/>
    <w:rsid w:val="00BD0535"/>
    <w:rsid w:val="00BD06A0"/>
    <w:rsid w:val="00BD091E"/>
    <w:rsid w:val="00BD0B71"/>
    <w:rsid w:val="00BD1896"/>
    <w:rsid w:val="00BD2009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784"/>
    <w:rsid w:val="00BE090B"/>
    <w:rsid w:val="00BE0C9A"/>
    <w:rsid w:val="00BE1189"/>
    <w:rsid w:val="00BE15B9"/>
    <w:rsid w:val="00BE1627"/>
    <w:rsid w:val="00BE16FD"/>
    <w:rsid w:val="00BE1826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D42"/>
    <w:rsid w:val="00BF0E07"/>
    <w:rsid w:val="00BF18C5"/>
    <w:rsid w:val="00BF1D5C"/>
    <w:rsid w:val="00BF1E7F"/>
    <w:rsid w:val="00BF1FF0"/>
    <w:rsid w:val="00BF2688"/>
    <w:rsid w:val="00BF2DBA"/>
    <w:rsid w:val="00BF2FFB"/>
    <w:rsid w:val="00BF346C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0D03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08F"/>
    <w:rsid w:val="00C03249"/>
    <w:rsid w:val="00C033A4"/>
    <w:rsid w:val="00C03C61"/>
    <w:rsid w:val="00C04355"/>
    <w:rsid w:val="00C0444A"/>
    <w:rsid w:val="00C04964"/>
    <w:rsid w:val="00C04AB3"/>
    <w:rsid w:val="00C04AFF"/>
    <w:rsid w:val="00C04DF4"/>
    <w:rsid w:val="00C04F0D"/>
    <w:rsid w:val="00C04F10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686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513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AC9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3C5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3B9"/>
    <w:rsid w:val="00C32551"/>
    <w:rsid w:val="00C32985"/>
    <w:rsid w:val="00C32C27"/>
    <w:rsid w:val="00C32C51"/>
    <w:rsid w:val="00C32DEE"/>
    <w:rsid w:val="00C32E63"/>
    <w:rsid w:val="00C3301E"/>
    <w:rsid w:val="00C332A7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717"/>
    <w:rsid w:val="00C43A40"/>
    <w:rsid w:val="00C43F29"/>
    <w:rsid w:val="00C4411C"/>
    <w:rsid w:val="00C44C96"/>
    <w:rsid w:val="00C45253"/>
    <w:rsid w:val="00C45713"/>
    <w:rsid w:val="00C457AA"/>
    <w:rsid w:val="00C4599E"/>
    <w:rsid w:val="00C45C9B"/>
    <w:rsid w:val="00C45EB3"/>
    <w:rsid w:val="00C45EE1"/>
    <w:rsid w:val="00C46D8F"/>
    <w:rsid w:val="00C472AC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3CB"/>
    <w:rsid w:val="00C52FAE"/>
    <w:rsid w:val="00C52FFC"/>
    <w:rsid w:val="00C53202"/>
    <w:rsid w:val="00C5374E"/>
    <w:rsid w:val="00C53A5B"/>
    <w:rsid w:val="00C545BA"/>
    <w:rsid w:val="00C54630"/>
    <w:rsid w:val="00C54E08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6E29"/>
    <w:rsid w:val="00C67428"/>
    <w:rsid w:val="00C67509"/>
    <w:rsid w:val="00C6759D"/>
    <w:rsid w:val="00C67691"/>
    <w:rsid w:val="00C67A50"/>
    <w:rsid w:val="00C67B9A"/>
    <w:rsid w:val="00C70D3D"/>
    <w:rsid w:val="00C70DA6"/>
    <w:rsid w:val="00C713EE"/>
    <w:rsid w:val="00C7166E"/>
    <w:rsid w:val="00C72582"/>
    <w:rsid w:val="00C7270D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5A7"/>
    <w:rsid w:val="00C765B3"/>
    <w:rsid w:val="00C76B2D"/>
    <w:rsid w:val="00C76B98"/>
    <w:rsid w:val="00C7704E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4E04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1CB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5E8"/>
    <w:rsid w:val="00C94680"/>
    <w:rsid w:val="00C9469A"/>
    <w:rsid w:val="00C94744"/>
    <w:rsid w:val="00C94992"/>
    <w:rsid w:val="00C94B1A"/>
    <w:rsid w:val="00C94D49"/>
    <w:rsid w:val="00C95039"/>
    <w:rsid w:val="00C95077"/>
    <w:rsid w:val="00C95189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1D"/>
    <w:rsid w:val="00CA3BCF"/>
    <w:rsid w:val="00CA4130"/>
    <w:rsid w:val="00CA4254"/>
    <w:rsid w:val="00CA48C4"/>
    <w:rsid w:val="00CA4B15"/>
    <w:rsid w:val="00CA5742"/>
    <w:rsid w:val="00CA5FDC"/>
    <w:rsid w:val="00CA5FED"/>
    <w:rsid w:val="00CA6609"/>
    <w:rsid w:val="00CA6B4B"/>
    <w:rsid w:val="00CA6D04"/>
    <w:rsid w:val="00CA6D9F"/>
    <w:rsid w:val="00CA6F23"/>
    <w:rsid w:val="00CA7700"/>
    <w:rsid w:val="00CA770A"/>
    <w:rsid w:val="00CA7718"/>
    <w:rsid w:val="00CA7B2F"/>
    <w:rsid w:val="00CA7E59"/>
    <w:rsid w:val="00CA7FC7"/>
    <w:rsid w:val="00CB0168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4CB"/>
    <w:rsid w:val="00CB273D"/>
    <w:rsid w:val="00CB2FF9"/>
    <w:rsid w:val="00CB316E"/>
    <w:rsid w:val="00CB3B2B"/>
    <w:rsid w:val="00CB41DF"/>
    <w:rsid w:val="00CB46D0"/>
    <w:rsid w:val="00CB4EBE"/>
    <w:rsid w:val="00CB4F57"/>
    <w:rsid w:val="00CB5135"/>
    <w:rsid w:val="00CB5821"/>
    <w:rsid w:val="00CB6087"/>
    <w:rsid w:val="00CB6324"/>
    <w:rsid w:val="00CB6354"/>
    <w:rsid w:val="00CB6570"/>
    <w:rsid w:val="00CB6805"/>
    <w:rsid w:val="00CB69F6"/>
    <w:rsid w:val="00CB788F"/>
    <w:rsid w:val="00CB7CBB"/>
    <w:rsid w:val="00CC055C"/>
    <w:rsid w:val="00CC06F2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A1C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140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778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422"/>
    <w:rsid w:val="00CD572A"/>
    <w:rsid w:val="00CD5804"/>
    <w:rsid w:val="00CD5DD0"/>
    <w:rsid w:val="00CD61AB"/>
    <w:rsid w:val="00CD6271"/>
    <w:rsid w:val="00CD66E1"/>
    <w:rsid w:val="00CD727E"/>
    <w:rsid w:val="00CD72F9"/>
    <w:rsid w:val="00CD756F"/>
    <w:rsid w:val="00CD7708"/>
    <w:rsid w:val="00CD7A38"/>
    <w:rsid w:val="00CD7A40"/>
    <w:rsid w:val="00CE0080"/>
    <w:rsid w:val="00CE04D6"/>
    <w:rsid w:val="00CE060A"/>
    <w:rsid w:val="00CE097D"/>
    <w:rsid w:val="00CE0992"/>
    <w:rsid w:val="00CE0B15"/>
    <w:rsid w:val="00CE0F62"/>
    <w:rsid w:val="00CE1031"/>
    <w:rsid w:val="00CE10E4"/>
    <w:rsid w:val="00CE110C"/>
    <w:rsid w:val="00CE1190"/>
    <w:rsid w:val="00CE13B9"/>
    <w:rsid w:val="00CE157E"/>
    <w:rsid w:val="00CE165F"/>
    <w:rsid w:val="00CE1A2C"/>
    <w:rsid w:val="00CE2401"/>
    <w:rsid w:val="00CE2A44"/>
    <w:rsid w:val="00CE2C88"/>
    <w:rsid w:val="00CE2EFC"/>
    <w:rsid w:val="00CE36C0"/>
    <w:rsid w:val="00CE373D"/>
    <w:rsid w:val="00CE3B02"/>
    <w:rsid w:val="00CE3B4B"/>
    <w:rsid w:val="00CE3BF7"/>
    <w:rsid w:val="00CE3C06"/>
    <w:rsid w:val="00CE3C60"/>
    <w:rsid w:val="00CE3E15"/>
    <w:rsid w:val="00CE4348"/>
    <w:rsid w:val="00CE4995"/>
    <w:rsid w:val="00CE4F4A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7BC"/>
    <w:rsid w:val="00CF09B5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2A"/>
    <w:rsid w:val="00CF4874"/>
    <w:rsid w:val="00CF4B7E"/>
    <w:rsid w:val="00CF5628"/>
    <w:rsid w:val="00CF595C"/>
    <w:rsid w:val="00CF5C9C"/>
    <w:rsid w:val="00CF5CFF"/>
    <w:rsid w:val="00CF65D2"/>
    <w:rsid w:val="00CF674C"/>
    <w:rsid w:val="00CF6845"/>
    <w:rsid w:val="00CF6ED3"/>
    <w:rsid w:val="00CF729B"/>
    <w:rsid w:val="00CF7323"/>
    <w:rsid w:val="00D00365"/>
    <w:rsid w:val="00D00A68"/>
    <w:rsid w:val="00D00A8B"/>
    <w:rsid w:val="00D00BF0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3E36"/>
    <w:rsid w:val="00D04292"/>
    <w:rsid w:val="00D04986"/>
    <w:rsid w:val="00D04B17"/>
    <w:rsid w:val="00D04BE4"/>
    <w:rsid w:val="00D04C79"/>
    <w:rsid w:val="00D04C94"/>
    <w:rsid w:val="00D04CAB"/>
    <w:rsid w:val="00D04CC2"/>
    <w:rsid w:val="00D04DC0"/>
    <w:rsid w:val="00D0506D"/>
    <w:rsid w:val="00D05074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1FC1"/>
    <w:rsid w:val="00D126BC"/>
    <w:rsid w:val="00D12DA1"/>
    <w:rsid w:val="00D12DF8"/>
    <w:rsid w:val="00D12E8E"/>
    <w:rsid w:val="00D1370C"/>
    <w:rsid w:val="00D14518"/>
    <w:rsid w:val="00D14D38"/>
    <w:rsid w:val="00D1520E"/>
    <w:rsid w:val="00D159C8"/>
    <w:rsid w:val="00D15B2F"/>
    <w:rsid w:val="00D15D7C"/>
    <w:rsid w:val="00D15E89"/>
    <w:rsid w:val="00D15F18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1AE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78E"/>
    <w:rsid w:val="00D3195B"/>
    <w:rsid w:val="00D31A44"/>
    <w:rsid w:val="00D3268C"/>
    <w:rsid w:val="00D3270C"/>
    <w:rsid w:val="00D32F51"/>
    <w:rsid w:val="00D3303D"/>
    <w:rsid w:val="00D33538"/>
    <w:rsid w:val="00D33616"/>
    <w:rsid w:val="00D33D10"/>
    <w:rsid w:val="00D33D3C"/>
    <w:rsid w:val="00D33E68"/>
    <w:rsid w:val="00D33EA8"/>
    <w:rsid w:val="00D33F04"/>
    <w:rsid w:val="00D340F2"/>
    <w:rsid w:val="00D34304"/>
    <w:rsid w:val="00D3432C"/>
    <w:rsid w:val="00D3458E"/>
    <w:rsid w:val="00D346F8"/>
    <w:rsid w:val="00D35221"/>
    <w:rsid w:val="00D35534"/>
    <w:rsid w:val="00D355F9"/>
    <w:rsid w:val="00D35CC6"/>
    <w:rsid w:val="00D35DBA"/>
    <w:rsid w:val="00D360C4"/>
    <w:rsid w:val="00D36846"/>
    <w:rsid w:val="00D3694D"/>
    <w:rsid w:val="00D36CA7"/>
    <w:rsid w:val="00D36E41"/>
    <w:rsid w:val="00D371D7"/>
    <w:rsid w:val="00D37B18"/>
    <w:rsid w:val="00D409EF"/>
    <w:rsid w:val="00D410BB"/>
    <w:rsid w:val="00D41292"/>
    <w:rsid w:val="00D42D92"/>
    <w:rsid w:val="00D42F63"/>
    <w:rsid w:val="00D43268"/>
    <w:rsid w:val="00D441EC"/>
    <w:rsid w:val="00D44300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0F89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500"/>
    <w:rsid w:val="00D557A0"/>
    <w:rsid w:val="00D55A96"/>
    <w:rsid w:val="00D55CE8"/>
    <w:rsid w:val="00D55E6E"/>
    <w:rsid w:val="00D56368"/>
    <w:rsid w:val="00D568E5"/>
    <w:rsid w:val="00D5703F"/>
    <w:rsid w:val="00D571E9"/>
    <w:rsid w:val="00D57608"/>
    <w:rsid w:val="00D57B85"/>
    <w:rsid w:val="00D57E9D"/>
    <w:rsid w:val="00D60196"/>
    <w:rsid w:val="00D60E3F"/>
    <w:rsid w:val="00D60FFA"/>
    <w:rsid w:val="00D61265"/>
    <w:rsid w:val="00D613FB"/>
    <w:rsid w:val="00D6145F"/>
    <w:rsid w:val="00D61657"/>
    <w:rsid w:val="00D6215B"/>
    <w:rsid w:val="00D62221"/>
    <w:rsid w:val="00D62B5E"/>
    <w:rsid w:val="00D62D8C"/>
    <w:rsid w:val="00D6312F"/>
    <w:rsid w:val="00D6329D"/>
    <w:rsid w:val="00D63D01"/>
    <w:rsid w:val="00D63E51"/>
    <w:rsid w:val="00D642A5"/>
    <w:rsid w:val="00D643C1"/>
    <w:rsid w:val="00D645AC"/>
    <w:rsid w:val="00D64A84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50"/>
    <w:rsid w:val="00D77BC2"/>
    <w:rsid w:val="00D800A0"/>
    <w:rsid w:val="00D80619"/>
    <w:rsid w:val="00D8083C"/>
    <w:rsid w:val="00D80A23"/>
    <w:rsid w:val="00D80C88"/>
    <w:rsid w:val="00D80F72"/>
    <w:rsid w:val="00D811A9"/>
    <w:rsid w:val="00D81525"/>
    <w:rsid w:val="00D81DE1"/>
    <w:rsid w:val="00D81E4F"/>
    <w:rsid w:val="00D81E92"/>
    <w:rsid w:val="00D82187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305"/>
    <w:rsid w:val="00D8372B"/>
    <w:rsid w:val="00D84091"/>
    <w:rsid w:val="00D84137"/>
    <w:rsid w:val="00D84763"/>
    <w:rsid w:val="00D847C9"/>
    <w:rsid w:val="00D84872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847"/>
    <w:rsid w:val="00D86B1C"/>
    <w:rsid w:val="00D86C6A"/>
    <w:rsid w:val="00D86EF8"/>
    <w:rsid w:val="00D86FCD"/>
    <w:rsid w:val="00D8706C"/>
    <w:rsid w:val="00D871A8"/>
    <w:rsid w:val="00D878E3"/>
    <w:rsid w:val="00D90256"/>
    <w:rsid w:val="00D902F4"/>
    <w:rsid w:val="00D9067C"/>
    <w:rsid w:val="00D90A2D"/>
    <w:rsid w:val="00D90C70"/>
    <w:rsid w:val="00D90C8F"/>
    <w:rsid w:val="00D9128E"/>
    <w:rsid w:val="00D912C5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252"/>
    <w:rsid w:val="00D93440"/>
    <w:rsid w:val="00D93854"/>
    <w:rsid w:val="00D93B2B"/>
    <w:rsid w:val="00D93D0D"/>
    <w:rsid w:val="00D93E83"/>
    <w:rsid w:val="00D9423F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BE5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49DD"/>
    <w:rsid w:val="00DA5044"/>
    <w:rsid w:val="00DA571A"/>
    <w:rsid w:val="00DA5A57"/>
    <w:rsid w:val="00DA63C8"/>
    <w:rsid w:val="00DA658E"/>
    <w:rsid w:val="00DA6744"/>
    <w:rsid w:val="00DA69A6"/>
    <w:rsid w:val="00DA6ADB"/>
    <w:rsid w:val="00DA75EF"/>
    <w:rsid w:val="00DA77E8"/>
    <w:rsid w:val="00DA7A22"/>
    <w:rsid w:val="00DA7BA4"/>
    <w:rsid w:val="00DA7D7E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51F9"/>
    <w:rsid w:val="00DB5AC9"/>
    <w:rsid w:val="00DB6CD3"/>
    <w:rsid w:val="00DB6E55"/>
    <w:rsid w:val="00DB73A0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A40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A3A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C7C57"/>
    <w:rsid w:val="00DC7D48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59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C00"/>
    <w:rsid w:val="00DD3E7B"/>
    <w:rsid w:val="00DD4001"/>
    <w:rsid w:val="00DD4311"/>
    <w:rsid w:val="00DD45C9"/>
    <w:rsid w:val="00DD4AE1"/>
    <w:rsid w:val="00DD4BF3"/>
    <w:rsid w:val="00DD54C4"/>
    <w:rsid w:val="00DD569B"/>
    <w:rsid w:val="00DD6361"/>
    <w:rsid w:val="00DD66C3"/>
    <w:rsid w:val="00DD686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2A63"/>
    <w:rsid w:val="00DE3593"/>
    <w:rsid w:val="00DE3A5E"/>
    <w:rsid w:val="00DE3A84"/>
    <w:rsid w:val="00DE3B9B"/>
    <w:rsid w:val="00DE3DDB"/>
    <w:rsid w:val="00DE3FDE"/>
    <w:rsid w:val="00DE454C"/>
    <w:rsid w:val="00DE4926"/>
    <w:rsid w:val="00DE4DA3"/>
    <w:rsid w:val="00DE547C"/>
    <w:rsid w:val="00DE54D0"/>
    <w:rsid w:val="00DE55EE"/>
    <w:rsid w:val="00DE5782"/>
    <w:rsid w:val="00DE5BE7"/>
    <w:rsid w:val="00DE5C0B"/>
    <w:rsid w:val="00DE5E62"/>
    <w:rsid w:val="00DE5E8E"/>
    <w:rsid w:val="00DE5FE8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289"/>
    <w:rsid w:val="00DF25C2"/>
    <w:rsid w:val="00DF2D24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9C"/>
    <w:rsid w:val="00DF73A5"/>
    <w:rsid w:val="00DF73CD"/>
    <w:rsid w:val="00DF7CD8"/>
    <w:rsid w:val="00DF7D36"/>
    <w:rsid w:val="00E001B3"/>
    <w:rsid w:val="00E0032B"/>
    <w:rsid w:val="00E003CA"/>
    <w:rsid w:val="00E00464"/>
    <w:rsid w:val="00E005B3"/>
    <w:rsid w:val="00E00F04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CD5"/>
    <w:rsid w:val="00E03E11"/>
    <w:rsid w:val="00E042A8"/>
    <w:rsid w:val="00E04415"/>
    <w:rsid w:val="00E04509"/>
    <w:rsid w:val="00E052D9"/>
    <w:rsid w:val="00E05445"/>
    <w:rsid w:val="00E0580B"/>
    <w:rsid w:val="00E06104"/>
    <w:rsid w:val="00E065CD"/>
    <w:rsid w:val="00E06C98"/>
    <w:rsid w:val="00E07019"/>
    <w:rsid w:val="00E07521"/>
    <w:rsid w:val="00E07678"/>
    <w:rsid w:val="00E07DBD"/>
    <w:rsid w:val="00E07F39"/>
    <w:rsid w:val="00E10150"/>
    <w:rsid w:val="00E101D2"/>
    <w:rsid w:val="00E1032A"/>
    <w:rsid w:val="00E10641"/>
    <w:rsid w:val="00E10CA7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ABB"/>
    <w:rsid w:val="00E14FBE"/>
    <w:rsid w:val="00E14FE6"/>
    <w:rsid w:val="00E153BE"/>
    <w:rsid w:val="00E1552D"/>
    <w:rsid w:val="00E15960"/>
    <w:rsid w:val="00E15DD7"/>
    <w:rsid w:val="00E15E7D"/>
    <w:rsid w:val="00E16167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2ED"/>
    <w:rsid w:val="00E23735"/>
    <w:rsid w:val="00E245CB"/>
    <w:rsid w:val="00E24D59"/>
    <w:rsid w:val="00E2539E"/>
    <w:rsid w:val="00E253CA"/>
    <w:rsid w:val="00E25945"/>
    <w:rsid w:val="00E2640E"/>
    <w:rsid w:val="00E267B4"/>
    <w:rsid w:val="00E26887"/>
    <w:rsid w:val="00E26B1B"/>
    <w:rsid w:val="00E26F0F"/>
    <w:rsid w:val="00E27E37"/>
    <w:rsid w:val="00E30158"/>
    <w:rsid w:val="00E30A80"/>
    <w:rsid w:val="00E30AA4"/>
    <w:rsid w:val="00E31A9B"/>
    <w:rsid w:val="00E32319"/>
    <w:rsid w:val="00E32636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1F4"/>
    <w:rsid w:val="00E36649"/>
    <w:rsid w:val="00E36707"/>
    <w:rsid w:val="00E36A0F"/>
    <w:rsid w:val="00E36A81"/>
    <w:rsid w:val="00E36CDF"/>
    <w:rsid w:val="00E371B0"/>
    <w:rsid w:val="00E3794B"/>
    <w:rsid w:val="00E37C0D"/>
    <w:rsid w:val="00E37C3D"/>
    <w:rsid w:val="00E40071"/>
    <w:rsid w:val="00E40650"/>
    <w:rsid w:val="00E4065B"/>
    <w:rsid w:val="00E40A89"/>
    <w:rsid w:val="00E413EB"/>
    <w:rsid w:val="00E41B96"/>
    <w:rsid w:val="00E41FDC"/>
    <w:rsid w:val="00E4249D"/>
    <w:rsid w:val="00E428C6"/>
    <w:rsid w:val="00E42AB2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51F"/>
    <w:rsid w:val="00E53895"/>
    <w:rsid w:val="00E53F35"/>
    <w:rsid w:val="00E53F5C"/>
    <w:rsid w:val="00E541F8"/>
    <w:rsid w:val="00E54B14"/>
    <w:rsid w:val="00E54CD8"/>
    <w:rsid w:val="00E556C1"/>
    <w:rsid w:val="00E5593A"/>
    <w:rsid w:val="00E559EE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B63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BF3"/>
    <w:rsid w:val="00E64C7F"/>
    <w:rsid w:val="00E64CDF"/>
    <w:rsid w:val="00E64D1D"/>
    <w:rsid w:val="00E64D60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CDF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3BD"/>
    <w:rsid w:val="00E82596"/>
    <w:rsid w:val="00E8282E"/>
    <w:rsid w:val="00E82EA4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69B"/>
    <w:rsid w:val="00E8696F"/>
    <w:rsid w:val="00E869D1"/>
    <w:rsid w:val="00E86C12"/>
    <w:rsid w:val="00E87028"/>
    <w:rsid w:val="00E8741F"/>
    <w:rsid w:val="00E874C3"/>
    <w:rsid w:val="00E878A9"/>
    <w:rsid w:val="00E87DF1"/>
    <w:rsid w:val="00E87DF7"/>
    <w:rsid w:val="00E904A8"/>
    <w:rsid w:val="00E904AC"/>
    <w:rsid w:val="00E907F4"/>
    <w:rsid w:val="00E90910"/>
    <w:rsid w:val="00E90B64"/>
    <w:rsid w:val="00E90D67"/>
    <w:rsid w:val="00E910DF"/>
    <w:rsid w:val="00E915A4"/>
    <w:rsid w:val="00E91FEF"/>
    <w:rsid w:val="00E92448"/>
    <w:rsid w:val="00E92CBD"/>
    <w:rsid w:val="00E92F3F"/>
    <w:rsid w:val="00E92F9C"/>
    <w:rsid w:val="00E937CF"/>
    <w:rsid w:val="00E93B36"/>
    <w:rsid w:val="00E94192"/>
    <w:rsid w:val="00E943EC"/>
    <w:rsid w:val="00E94604"/>
    <w:rsid w:val="00E94FC2"/>
    <w:rsid w:val="00E9566C"/>
    <w:rsid w:val="00E95790"/>
    <w:rsid w:val="00E95851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2E43"/>
    <w:rsid w:val="00EA32CC"/>
    <w:rsid w:val="00EA355C"/>
    <w:rsid w:val="00EA3B57"/>
    <w:rsid w:val="00EA3C13"/>
    <w:rsid w:val="00EA3E8A"/>
    <w:rsid w:val="00EA4076"/>
    <w:rsid w:val="00EA40E2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4DB"/>
    <w:rsid w:val="00EB45D2"/>
    <w:rsid w:val="00EB467A"/>
    <w:rsid w:val="00EB4A43"/>
    <w:rsid w:val="00EB4E41"/>
    <w:rsid w:val="00EB4E7B"/>
    <w:rsid w:val="00EB528A"/>
    <w:rsid w:val="00EB5A6E"/>
    <w:rsid w:val="00EB6267"/>
    <w:rsid w:val="00EB64FB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766"/>
    <w:rsid w:val="00EC2AE5"/>
    <w:rsid w:val="00EC2BCE"/>
    <w:rsid w:val="00EC2CE5"/>
    <w:rsid w:val="00EC2EBA"/>
    <w:rsid w:val="00EC2F18"/>
    <w:rsid w:val="00EC497A"/>
    <w:rsid w:val="00EC4A0C"/>
    <w:rsid w:val="00EC4A57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B54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BE7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5F49"/>
    <w:rsid w:val="00ED6665"/>
    <w:rsid w:val="00ED6DC8"/>
    <w:rsid w:val="00ED7328"/>
    <w:rsid w:val="00ED73E2"/>
    <w:rsid w:val="00ED745B"/>
    <w:rsid w:val="00ED761E"/>
    <w:rsid w:val="00ED7886"/>
    <w:rsid w:val="00ED7F70"/>
    <w:rsid w:val="00EE0090"/>
    <w:rsid w:val="00EE0140"/>
    <w:rsid w:val="00EE01FB"/>
    <w:rsid w:val="00EE05A6"/>
    <w:rsid w:val="00EE06D9"/>
    <w:rsid w:val="00EE0FDE"/>
    <w:rsid w:val="00EE13D4"/>
    <w:rsid w:val="00EE22E0"/>
    <w:rsid w:val="00EE2990"/>
    <w:rsid w:val="00EE2F03"/>
    <w:rsid w:val="00EE31A9"/>
    <w:rsid w:val="00EE35D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4F02"/>
    <w:rsid w:val="00EF5321"/>
    <w:rsid w:val="00EF5404"/>
    <w:rsid w:val="00EF546B"/>
    <w:rsid w:val="00EF551B"/>
    <w:rsid w:val="00EF5616"/>
    <w:rsid w:val="00EF581B"/>
    <w:rsid w:val="00EF5987"/>
    <w:rsid w:val="00EF5B9D"/>
    <w:rsid w:val="00EF5FD4"/>
    <w:rsid w:val="00EF6264"/>
    <w:rsid w:val="00EF6DE4"/>
    <w:rsid w:val="00EF6FA0"/>
    <w:rsid w:val="00EF7B70"/>
    <w:rsid w:val="00EF7B7C"/>
    <w:rsid w:val="00EF7BF2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449"/>
    <w:rsid w:val="00F06D80"/>
    <w:rsid w:val="00F07026"/>
    <w:rsid w:val="00F070A6"/>
    <w:rsid w:val="00F0770F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213D"/>
    <w:rsid w:val="00F131AE"/>
    <w:rsid w:val="00F13493"/>
    <w:rsid w:val="00F139DD"/>
    <w:rsid w:val="00F13F07"/>
    <w:rsid w:val="00F14018"/>
    <w:rsid w:val="00F1404B"/>
    <w:rsid w:val="00F14251"/>
    <w:rsid w:val="00F14AC9"/>
    <w:rsid w:val="00F15665"/>
    <w:rsid w:val="00F1589D"/>
    <w:rsid w:val="00F16132"/>
    <w:rsid w:val="00F16299"/>
    <w:rsid w:val="00F1630F"/>
    <w:rsid w:val="00F169CB"/>
    <w:rsid w:val="00F17717"/>
    <w:rsid w:val="00F177CE"/>
    <w:rsid w:val="00F17FB7"/>
    <w:rsid w:val="00F20091"/>
    <w:rsid w:val="00F20287"/>
    <w:rsid w:val="00F202A4"/>
    <w:rsid w:val="00F2042A"/>
    <w:rsid w:val="00F2051D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89"/>
    <w:rsid w:val="00F32CD3"/>
    <w:rsid w:val="00F32F59"/>
    <w:rsid w:val="00F33240"/>
    <w:rsid w:val="00F33AE6"/>
    <w:rsid w:val="00F33C4C"/>
    <w:rsid w:val="00F34FAA"/>
    <w:rsid w:val="00F351C8"/>
    <w:rsid w:val="00F35301"/>
    <w:rsid w:val="00F35386"/>
    <w:rsid w:val="00F35EF2"/>
    <w:rsid w:val="00F36068"/>
    <w:rsid w:val="00F36639"/>
    <w:rsid w:val="00F36774"/>
    <w:rsid w:val="00F36A96"/>
    <w:rsid w:val="00F36E21"/>
    <w:rsid w:val="00F3752B"/>
    <w:rsid w:val="00F37A7A"/>
    <w:rsid w:val="00F37A7E"/>
    <w:rsid w:val="00F37AC5"/>
    <w:rsid w:val="00F37CDF"/>
    <w:rsid w:val="00F37FF9"/>
    <w:rsid w:val="00F40300"/>
    <w:rsid w:val="00F41518"/>
    <w:rsid w:val="00F41726"/>
    <w:rsid w:val="00F41C75"/>
    <w:rsid w:val="00F41E6A"/>
    <w:rsid w:val="00F42778"/>
    <w:rsid w:val="00F42EF7"/>
    <w:rsid w:val="00F43487"/>
    <w:rsid w:val="00F438B2"/>
    <w:rsid w:val="00F438CE"/>
    <w:rsid w:val="00F43B3D"/>
    <w:rsid w:val="00F43D83"/>
    <w:rsid w:val="00F4429F"/>
    <w:rsid w:val="00F44473"/>
    <w:rsid w:val="00F45D12"/>
    <w:rsid w:val="00F4617B"/>
    <w:rsid w:val="00F46449"/>
    <w:rsid w:val="00F46510"/>
    <w:rsid w:val="00F46594"/>
    <w:rsid w:val="00F46A96"/>
    <w:rsid w:val="00F46E5D"/>
    <w:rsid w:val="00F46E7A"/>
    <w:rsid w:val="00F47E84"/>
    <w:rsid w:val="00F50007"/>
    <w:rsid w:val="00F504C1"/>
    <w:rsid w:val="00F508D4"/>
    <w:rsid w:val="00F514F9"/>
    <w:rsid w:val="00F519BC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22C"/>
    <w:rsid w:val="00F558A2"/>
    <w:rsid w:val="00F558FE"/>
    <w:rsid w:val="00F559BC"/>
    <w:rsid w:val="00F55CAB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0EBB"/>
    <w:rsid w:val="00F614AB"/>
    <w:rsid w:val="00F61738"/>
    <w:rsid w:val="00F61B79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C93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11E"/>
    <w:rsid w:val="00F73237"/>
    <w:rsid w:val="00F738BA"/>
    <w:rsid w:val="00F7397A"/>
    <w:rsid w:val="00F739CA"/>
    <w:rsid w:val="00F73AB5"/>
    <w:rsid w:val="00F73EE0"/>
    <w:rsid w:val="00F74398"/>
    <w:rsid w:val="00F744B8"/>
    <w:rsid w:val="00F74778"/>
    <w:rsid w:val="00F74A91"/>
    <w:rsid w:val="00F755DB"/>
    <w:rsid w:val="00F7560C"/>
    <w:rsid w:val="00F763E7"/>
    <w:rsid w:val="00F7649E"/>
    <w:rsid w:val="00F766DA"/>
    <w:rsid w:val="00F76A71"/>
    <w:rsid w:val="00F76D05"/>
    <w:rsid w:val="00F76EC7"/>
    <w:rsid w:val="00F777E9"/>
    <w:rsid w:val="00F7797C"/>
    <w:rsid w:val="00F77DA4"/>
    <w:rsid w:val="00F77E77"/>
    <w:rsid w:val="00F801CD"/>
    <w:rsid w:val="00F80339"/>
    <w:rsid w:val="00F809E7"/>
    <w:rsid w:val="00F810C5"/>
    <w:rsid w:val="00F81451"/>
    <w:rsid w:val="00F81B4B"/>
    <w:rsid w:val="00F81D2D"/>
    <w:rsid w:val="00F81FFB"/>
    <w:rsid w:val="00F82127"/>
    <w:rsid w:val="00F82165"/>
    <w:rsid w:val="00F82D25"/>
    <w:rsid w:val="00F82ECE"/>
    <w:rsid w:val="00F830E9"/>
    <w:rsid w:val="00F8332A"/>
    <w:rsid w:val="00F8396F"/>
    <w:rsid w:val="00F83EE2"/>
    <w:rsid w:val="00F8425E"/>
    <w:rsid w:val="00F8444C"/>
    <w:rsid w:val="00F847B0"/>
    <w:rsid w:val="00F85C92"/>
    <w:rsid w:val="00F85D0B"/>
    <w:rsid w:val="00F86767"/>
    <w:rsid w:val="00F8684D"/>
    <w:rsid w:val="00F86BA4"/>
    <w:rsid w:val="00F872ED"/>
    <w:rsid w:val="00F87871"/>
    <w:rsid w:val="00F878C9"/>
    <w:rsid w:val="00F87C2B"/>
    <w:rsid w:val="00F87F26"/>
    <w:rsid w:val="00F87F85"/>
    <w:rsid w:val="00F907A4"/>
    <w:rsid w:val="00F907E3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3AB"/>
    <w:rsid w:val="00F943B5"/>
    <w:rsid w:val="00F94C28"/>
    <w:rsid w:val="00F95226"/>
    <w:rsid w:val="00F953B8"/>
    <w:rsid w:val="00F95582"/>
    <w:rsid w:val="00F959AB"/>
    <w:rsid w:val="00F95A8E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948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306"/>
    <w:rsid w:val="00FA3480"/>
    <w:rsid w:val="00FA403E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4426"/>
    <w:rsid w:val="00FB51A0"/>
    <w:rsid w:val="00FB64C3"/>
    <w:rsid w:val="00FB6709"/>
    <w:rsid w:val="00FB6EC7"/>
    <w:rsid w:val="00FB703F"/>
    <w:rsid w:val="00FB7AA3"/>
    <w:rsid w:val="00FC0801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621"/>
    <w:rsid w:val="00FC2C27"/>
    <w:rsid w:val="00FC2D30"/>
    <w:rsid w:val="00FC3249"/>
    <w:rsid w:val="00FC338F"/>
    <w:rsid w:val="00FC3926"/>
    <w:rsid w:val="00FC418B"/>
    <w:rsid w:val="00FC423D"/>
    <w:rsid w:val="00FC47EA"/>
    <w:rsid w:val="00FC48D1"/>
    <w:rsid w:val="00FC498B"/>
    <w:rsid w:val="00FC4CC0"/>
    <w:rsid w:val="00FC5580"/>
    <w:rsid w:val="00FC55E2"/>
    <w:rsid w:val="00FC5CD1"/>
    <w:rsid w:val="00FC5EDD"/>
    <w:rsid w:val="00FC5F03"/>
    <w:rsid w:val="00FC608B"/>
    <w:rsid w:val="00FC6C9C"/>
    <w:rsid w:val="00FC7C02"/>
    <w:rsid w:val="00FC7D1E"/>
    <w:rsid w:val="00FD0182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309"/>
    <w:rsid w:val="00FE0507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5DC"/>
    <w:rsid w:val="00FE4652"/>
    <w:rsid w:val="00FE4974"/>
    <w:rsid w:val="00FE4DB0"/>
    <w:rsid w:val="00FE531D"/>
    <w:rsid w:val="00FE576E"/>
    <w:rsid w:val="00FE58FD"/>
    <w:rsid w:val="00FE5C37"/>
    <w:rsid w:val="00FE6473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CD8"/>
    <w:rsid w:val="00FF3E08"/>
    <w:rsid w:val="00FF4174"/>
    <w:rsid w:val="00FF42B1"/>
    <w:rsid w:val="00FF44F8"/>
    <w:rsid w:val="00FF4961"/>
    <w:rsid w:val="00FF4A60"/>
    <w:rsid w:val="00FF4B56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69E577AC-A113-4B5F-B7E1-0C055AD2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FF27C-FD77-41FD-9B44-B669C9482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9B9FC-F069-4924-87A5-AE52312F29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318EB4-2FCB-4677-A5A0-52F2433E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52</Pages>
  <Words>12695</Words>
  <Characters>57767</Characters>
  <Application>Microsoft Office Word</Application>
  <DocSecurity>0</DocSecurity>
  <Lines>4443</Lines>
  <Paragraphs>2348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68114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Chayutpong Veerabanjerd</cp:lastModifiedBy>
  <cp:revision>2</cp:revision>
  <cp:lastPrinted>2026-02-20T09:20:00Z</cp:lastPrinted>
  <dcterms:created xsi:type="dcterms:W3CDTF">2026-02-20T13:23:00Z</dcterms:created>
  <dcterms:modified xsi:type="dcterms:W3CDTF">2026-02-20T13:23:00Z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