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161E24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874D6A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8267982"/>
            <w:r w:rsidRPr="00874D6A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874D6A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874D6A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BF506F" w:rsidRPr="00161E24" w14:paraId="490519BA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95CA514" w14:textId="77777777" w:rsidR="00BF506F" w:rsidRPr="00874D6A" w:rsidRDefault="00BF506F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5A8C3" w14:textId="77777777" w:rsidR="00BF506F" w:rsidRPr="00874D6A" w:rsidRDefault="00BF506F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981908" w14:textId="77777777" w:rsidR="00BF506F" w:rsidRPr="00874D6A" w:rsidRDefault="00BF506F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2234" w:rsidRPr="00161E24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170B7ACE" w:rsidR="00152234" w:rsidRPr="00874D6A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C5CD0AA" w14:textId="77777777" w:rsidR="00152234" w:rsidRPr="00874D6A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FBDDB21" w14:textId="77777777" w:rsidR="00152234" w:rsidRPr="00874D6A" w:rsidRDefault="003E68FC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</w:t>
            </w:r>
            <w:r w:rsidR="00152234"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ทั่วไป</w:t>
            </w:r>
          </w:p>
        </w:tc>
      </w:tr>
      <w:tr w:rsidR="00152234" w:rsidRPr="00161E24" w14:paraId="39267D39" w14:textId="77777777" w:rsidTr="00B05D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4206775C" w14:textId="4B10AA29" w:rsidR="00152234" w:rsidRPr="00874D6A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D1DCEAE" w14:textId="77777777" w:rsidR="00152234" w:rsidRPr="00874D6A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B8E9CE9" w14:textId="77777777" w:rsidR="00152234" w:rsidRPr="00874D6A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F36107" w:rsidRPr="00161E24" w14:paraId="6F4261A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1A5A78" w14:textId="0A56FD35" w:rsidR="00F36107" w:rsidRPr="00874D6A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00D8A6F" w14:textId="77777777" w:rsidR="00F36107" w:rsidRPr="00874D6A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28479D3" w14:textId="54DEA901" w:rsidR="00F36107" w:rsidRPr="00874D6A" w:rsidRDefault="00821E30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นโยบายการบัญชีที่</w:t>
            </w:r>
            <w:r w:rsidR="007F33FC" w:rsidRPr="00874D6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มีสาระ</w:t>
            </w: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สำคัญ</w:t>
            </w:r>
          </w:p>
        </w:tc>
      </w:tr>
      <w:tr w:rsidR="00C019AF" w:rsidRPr="00161E24" w14:paraId="6E17431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88EC88" w14:textId="3320F9F5" w:rsidR="00C019AF" w:rsidRPr="00874D6A" w:rsidRDefault="00C019AF" w:rsidP="00C019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3E6D47B" w14:textId="77777777" w:rsidR="00C019AF" w:rsidRPr="00874D6A" w:rsidRDefault="00C019AF" w:rsidP="00C019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9723991" w14:textId="306BC810" w:rsidR="00C019AF" w:rsidRPr="00874D6A" w:rsidRDefault="002E2B0C" w:rsidP="00C019A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ab/>
            </w:r>
            <w:r w:rsidRPr="00874D6A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การซื้อบริษัทย่อย</w:t>
            </w:r>
          </w:p>
        </w:tc>
      </w:tr>
      <w:tr w:rsidR="006F5692" w:rsidRPr="00161E24" w14:paraId="14470CA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9EC0BC" w14:textId="0407BBDE" w:rsidR="006F5692" w:rsidRPr="00874D6A" w:rsidRDefault="006F5692" w:rsidP="006F56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954BBA6" w14:textId="77777777" w:rsidR="006F5692" w:rsidRPr="00874D6A" w:rsidRDefault="006F5692" w:rsidP="006F56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2AF907E" w14:textId="72260157" w:rsidR="006F5692" w:rsidRPr="00874D6A" w:rsidRDefault="006F5692" w:rsidP="006F56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262520" w:rsidRPr="00161E24" w14:paraId="1AECBC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BD95E6" w14:textId="37BEDEBC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82C5E9C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9368081" w14:textId="708F52E8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ลูกหนี้การค้า </w:t>
            </w:r>
          </w:p>
        </w:tc>
      </w:tr>
      <w:tr w:rsidR="00262520" w:rsidRPr="00161E24" w14:paraId="08F2D44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A21A2" w14:textId="307396C8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3E926FC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28950F0" w14:textId="6D61624C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262520" w:rsidRPr="00161E24" w14:paraId="2B42F2F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057034" w14:textId="5D6C513E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BAE5B66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AF53018" w14:textId="72A4731C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สินทรัพย์ชีวภาพ</w:t>
            </w:r>
          </w:p>
        </w:tc>
      </w:tr>
      <w:tr w:rsidR="00262520" w:rsidRPr="00161E24" w14:paraId="0F70CA1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C69CA" w14:textId="1F75A885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C731086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54DA99E" w14:textId="328FFA74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28"/>
                <w:szCs w:val="28"/>
                <w:cs/>
                <w:lang w:val="en-GB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262520" w:rsidRPr="00161E24" w14:paraId="3A34F7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04ECCD" w14:textId="7FCEA67E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58FD73A0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E49A469" w14:textId="75AFD1D0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262520" w:rsidRPr="00161E24" w14:paraId="5284BDE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F8B209" w14:textId="35D6281C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BD2B3FA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D4F33D8" w14:textId="27AE79E4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</w:tr>
      <w:tr w:rsidR="00262520" w:rsidRPr="00161E24" w14:paraId="631D4B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756DD4" w14:textId="73CD8938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390338FB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BADBC4A" w14:textId="326FFA74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</w:tr>
      <w:tr w:rsidR="00262520" w:rsidRPr="00161E24" w14:paraId="19896EB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A1DEB" w14:textId="2F161B63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4BBAA406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2336A7F" w14:textId="3984D4DD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262520" w:rsidRPr="00161E24" w14:paraId="306D450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BF04CB" w14:textId="3426B9B1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6027E065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4D87E2C" w14:textId="2FC592F1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337C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262520" w:rsidRPr="00161E24" w14:paraId="74A6A0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58AF3A" w14:textId="5EC4ECF5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214730B8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324C501" w14:textId="0B0C46F0" w:rsidR="00262520" w:rsidRPr="009337C8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337C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262520" w:rsidRPr="00161E24" w14:paraId="64E4E31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CB4F96" w14:textId="39E2E40D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42B913D8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13B241A" w14:textId="2C7AB6C2" w:rsidR="00262520" w:rsidRPr="009337C8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337C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9337C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อื่น</w:t>
            </w:r>
          </w:p>
        </w:tc>
      </w:tr>
      <w:tr w:rsidR="00262520" w:rsidRPr="00161E24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31779AAD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645EC487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2A64C7B" w14:textId="7DF93ACA" w:rsidR="00262520" w:rsidRPr="009337C8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337C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ab/>
            </w:r>
            <w:r w:rsidRPr="009337C8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62520" w:rsidRPr="00161E24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443DBDF8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34F241BF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CD11EEB" w14:textId="1288FF0A" w:rsidR="00262520" w:rsidRPr="009337C8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</w:p>
        </w:tc>
      </w:tr>
      <w:tr w:rsidR="00262520" w:rsidRPr="00161E24" w14:paraId="2BC8834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FC237" w14:textId="16A7894A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5BFA99B0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7E6C962" w14:textId="7D3FE61C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262520" w:rsidRPr="00161E24" w14:paraId="346CC14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7D4BB3" w14:textId="2D8CB586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7CCE07F6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71464D4" w14:textId="1910F375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สำรอง</w:t>
            </w:r>
          </w:p>
        </w:tc>
      </w:tr>
      <w:tr w:rsidR="00262520" w:rsidRPr="00161E24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07196EED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38025241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C1A60DA" w14:textId="74741D03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262520" w:rsidRPr="00161E24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1017E567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170D413F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28CCF72" w14:textId="372B173E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รายได้จากการลงทุน</w:t>
            </w:r>
          </w:p>
        </w:tc>
      </w:tr>
      <w:tr w:rsidR="00262520" w:rsidRPr="00161E24" w14:paraId="42B273F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00903A" w14:textId="45EDAB58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6DA9F9B4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CDD592A" w14:textId="028224AA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</w:tr>
      <w:tr w:rsidR="00262520" w:rsidRPr="00161E24" w14:paraId="4544CC2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C58B8" w14:textId="42C076AB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65A4565F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6C9257F2" w14:textId="09E05DEF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</w:t>
            </w:r>
            <w:r w:rsidRPr="00874D6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ธรรมชาติ</w:t>
            </w:r>
          </w:p>
        </w:tc>
      </w:tr>
      <w:tr w:rsidR="00262520" w:rsidRPr="00161E24" w14:paraId="039306E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32CB7D" w14:textId="36F21A56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31B55047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3D593C7" w14:textId="78A68EB1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262520" w:rsidRPr="00161E24" w14:paraId="24F07A6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7D461B" w14:textId="0A02A9DC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72F74063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26E1A37" w14:textId="7A404F81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ab/>
            </w:r>
            <w:r w:rsidRPr="00874D6A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กำไรต่อหุ้น</w:t>
            </w:r>
          </w:p>
        </w:tc>
      </w:tr>
      <w:tr w:rsidR="00262520" w:rsidRPr="00161E24" w14:paraId="630779E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56C5CB" w14:textId="2D16290A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68EEC127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A74EF27" w14:textId="27E4810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262520" w:rsidRPr="00161E24" w14:paraId="0DFB03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93E99A" w14:textId="66D6B07D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1D759748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33972EF" w14:textId="42D00556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62520" w:rsidRPr="00161E24" w14:paraId="5ADE970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B3EDB0" w14:textId="38976719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1EB27DF0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096238C" w14:textId="088DF80A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74D6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262520" w:rsidRPr="00161E24" w14:paraId="5AF8698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54302C" w14:textId="7461F589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874D6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0C8D8E8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4361CB6" w14:textId="19CE692F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74D6A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ab/>
            </w:r>
            <w:r w:rsidRPr="00874D6A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62520" w:rsidRPr="00161E24" w14:paraId="7D7ED3D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634BF" w14:textId="78C6D786" w:rsidR="00262520" w:rsidRPr="00874D6A" w:rsidRDefault="00262520" w:rsidP="002625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74D6A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</w:p>
        </w:tc>
        <w:tc>
          <w:tcPr>
            <w:tcW w:w="270" w:type="dxa"/>
          </w:tcPr>
          <w:p w14:paraId="2E5233CB" w14:textId="77777777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299B343" w14:textId="5E8A3936" w:rsidR="00262520" w:rsidRPr="00874D6A" w:rsidRDefault="00262520" w:rsidP="002625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3E3693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511F27F" w14:textId="38481245" w:rsidR="00BD144C" w:rsidRPr="00262520" w:rsidRDefault="00BD144C" w:rsidP="00D27A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BC26D4" w14:textId="2817C377" w:rsidR="001F253B" w:rsidRPr="00161E24" w:rsidRDefault="00BD144C" w:rsidP="00247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1F253B" w:rsidRPr="00161E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D2A9756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CB60D" w14:textId="3AF2C665" w:rsidR="001F253B" w:rsidRPr="00161E24" w:rsidRDefault="001F253B" w:rsidP="00C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EF472C" w:rsidRPr="00161E24">
        <w:rPr>
          <w:rFonts w:asciiTheme="majorBidi" w:hAnsiTheme="majorBidi" w:cstheme="majorBidi"/>
          <w:sz w:val="30"/>
          <w:szCs w:val="30"/>
          <w:cs/>
        </w:rPr>
        <w:t>นี้</w:t>
      </w:r>
      <w:r w:rsidRPr="00161E24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161E24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161E24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161E24">
        <w:rPr>
          <w:rFonts w:asciiTheme="majorBidi" w:hAnsiTheme="majorBidi" w:cstheme="majorBidi"/>
          <w:sz w:val="30"/>
          <w:szCs w:val="30"/>
          <w:cs/>
        </w:rPr>
        <w:t>เมื่อ</w:t>
      </w:r>
      <w:r w:rsidR="00335D42" w:rsidRPr="004933D7">
        <w:rPr>
          <w:rFonts w:asciiTheme="majorBidi" w:hAnsiTheme="majorBidi" w:cstheme="majorBidi"/>
          <w:sz w:val="30"/>
          <w:szCs w:val="30"/>
          <w:cs/>
        </w:rPr>
        <w:t>วัน</w:t>
      </w:r>
      <w:r w:rsidR="002A4AA6" w:rsidRPr="004933D7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4933D7">
        <w:rPr>
          <w:rFonts w:asciiTheme="majorBidi" w:hAnsiTheme="majorBidi" w:cstheme="majorBidi"/>
          <w:sz w:val="30"/>
          <w:szCs w:val="30"/>
          <w:cs/>
        </w:rPr>
        <w:t>่</w:t>
      </w:r>
      <w:r w:rsidR="00870E3F" w:rsidRPr="004933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24C31">
        <w:rPr>
          <w:rFonts w:asciiTheme="majorBidi" w:hAnsiTheme="majorBidi" w:cstheme="majorBidi"/>
          <w:sz w:val="30"/>
          <w:szCs w:val="30"/>
        </w:rPr>
        <w:t xml:space="preserve">24 </w:t>
      </w:r>
      <w:r w:rsidR="00C309BA" w:rsidRPr="004933D7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C309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09BA">
        <w:rPr>
          <w:rFonts w:asciiTheme="majorBidi" w:hAnsiTheme="majorBidi" w:cstheme="majorBidi"/>
          <w:sz w:val="30"/>
          <w:szCs w:val="30"/>
        </w:rPr>
        <w:t>256</w:t>
      </w:r>
      <w:r w:rsidR="006A28C9">
        <w:rPr>
          <w:rFonts w:asciiTheme="majorBidi" w:hAnsiTheme="majorBidi" w:cstheme="majorBidi"/>
          <w:sz w:val="30"/>
          <w:szCs w:val="30"/>
        </w:rPr>
        <w:t>9</w:t>
      </w:r>
    </w:p>
    <w:p w14:paraId="2AE0FBA6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22CA80" w14:textId="5B5199BA" w:rsidR="00F8482D" w:rsidRPr="00161E24" w:rsidRDefault="00F8482D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ข้อมูลทั่วไป</w:t>
      </w:r>
    </w:p>
    <w:p w14:paraId="15BF5703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5D7AD2" w14:textId="0110E44E" w:rsidR="00AA50F4" w:rsidRPr="00161E24" w:rsidRDefault="00C2659F" w:rsidP="00AA50F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 เบทาโ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กร จำกัด (มหาชน) </w:t>
      </w:r>
      <w:r w:rsidR="0065663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(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“บริษัท”</w:t>
      </w:r>
      <w:r w:rsidR="0065663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)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</w:t>
      </w:r>
      <w:r w:rsidR="00D0597E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นิต</w:t>
      </w:r>
      <w:r w:rsidR="000B705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ิบุคคลที่จัดตั้งขึ้นในประเทศไทย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="00460B9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460B9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="00460B9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โดย</w:t>
      </w:r>
      <w:r w:rsidR="002545AB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ที่อยู่จดทะเบียน</w:t>
      </w:r>
      <w:r w:rsidR="004B7ABE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ของบริษัท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ตั้งอยู่ เลขที่ </w:t>
      </w:r>
      <w:r w:rsidR="000C58DB" w:rsidRPr="00161E24">
        <w:rPr>
          <w:rFonts w:asciiTheme="majorBidi" w:hAnsiTheme="majorBidi" w:cstheme="majorBidi"/>
          <w:b w:val="0"/>
          <w:bCs w:val="0"/>
          <w:sz w:val="30"/>
          <w:szCs w:val="30"/>
        </w:rPr>
        <w:t>323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7E53AA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อาคารเบทาโกร ทาวเวอร์ (นอร์ธปาร์ค) หมู่ที่ </w:t>
      </w:r>
      <w:r w:rsidR="000C58DB" w:rsidRPr="00161E24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ถนนวิภาวดีรังสิต</w:t>
      </w:r>
      <w:r w:rsidR="002F5C82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แขวงทุ่งสองห้อง เขตหลักสี่ กรุงเทพมหานคร ประเทศไทย</w:t>
      </w:r>
    </w:p>
    <w:p w14:paraId="3232FA4F" w14:textId="5BE3041D" w:rsidR="005F7DEB" w:rsidRPr="00161E24" w:rsidRDefault="005F7DEB" w:rsidP="00A7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B9811D" w14:textId="3ED9FE90" w:rsidR="000343E9" w:rsidRPr="00460B9C" w:rsidRDefault="00BC521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486098" w:rsidRPr="00161E24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915B3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5C82" w:rsidRPr="00161E2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915B3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บริษัท เบทาโกรโฮลดิ้ง จำกั</w:t>
      </w:r>
      <w:r w:rsidR="000B7059" w:rsidRPr="00877FE2">
        <w:rPr>
          <w:rFonts w:asciiTheme="majorBidi" w:hAnsiTheme="majorBidi" w:cstheme="majorBidi"/>
          <w:sz w:val="30"/>
          <w:szCs w:val="30"/>
          <w:cs/>
        </w:rPr>
        <w:t>ด</w:t>
      </w:r>
      <w:r w:rsidR="005126F7" w:rsidRPr="00877F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5F40" w:rsidRPr="00877FE2">
        <w:rPr>
          <w:rFonts w:asciiTheme="majorBidi" w:hAnsiTheme="majorBidi" w:cstheme="majorBidi"/>
          <w:sz w:val="30"/>
          <w:szCs w:val="30"/>
        </w:rPr>
        <w:t>(</w:t>
      </w:r>
      <w:r w:rsidR="00CB5F40" w:rsidRPr="00877FE2">
        <w:rPr>
          <w:rFonts w:asciiTheme="majorBidi" w:hAnsiTheme="majorBidi" w:cstheme="majorBidi" w:hint="cs"/>
          <w:sz w:val="30"/>
          <w:szCs w:val="30"/>
          <w:cs/>
        </w:rPr>
        <w:t>ถือหุ้น</w:t>
      </w:r>
      <w:r w:rsidR="00CB5F40" w:rsidRPr="00855420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2F4A9D">
        <w:rPr>
          <w:rFonts w:asciiTheme="majorBidi" w:hAnsiTheme="majorBidi" w:cstheme="majorBidi"/>
          <w:sz w:val="30"/>
          <w:szCs w:val="30"/>
        </w:rPr>
        <w:t>38</w:t>
      </w:r>
      <w:r w:rsidR="00CB5F40" w:rsidRPr="00855420">
        <w:rPr>
          <w:rFonts w:asciiTheme="majorBidi" w:hAnsiTheme="majorBidi" w:cstheme="majorBidi"/>
          <w:sz w:val="30"/>
          <w:szCs w:val="30"/>
        </w:rPr>
        <w:t>)</w:t>
      </w:r>
      <w:r w:rsidR="00877FE2" w:rsidRPr="00855420">
        <w:rPr>
          <w:rFonts w:asciiTheme="majorBidi" w:hAnsiTheme="majorBidi" w:cstheme="majorBidi"/>
          <w:sz w:val="30"/>
          <w:szCs w:val="30"/>
        </w:rPr>
        <w:t xml:space="preserve"> </w:t>
      </w:r>
      <w:r w:rsidR="000B7059" w:rsidRPr="00855420">
        <w:rPr>
          <w:rFonts w:asciiTheme="majorBidi" w:hAnsiTheme="majorBidi" w:cstheme="majorBidi"/>
          <w:sz w:val="30"/>
          <w:szCs w:val="30"/>
          <w:cs/>
        </w:rPr>
        <w:t>ซึ่ง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เป็น</w:t>
      </w:r>
      <w:r w:rsidR="000843C6">
        <w:rPr>
          <w:rFonts w:asciiTheme="majorBidi" w:hAnsiTheme="majorBidi" w:cstheme="majorBidi"/>
          <w:sz w:val="30"/>
          <w:szCs w:val="30"/>
        </w:rPr>
        <w:br/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นิติบุคคลที่จัดตั้งขึ้นในประเทศไทย</w:t>
      </w:r>
      <w:r w:rsidR="001C704E" w:rsidRPr="00460B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9B1C43" w14:textId="77777777" w:rsidR="00255EA8" w:rsidRPr="00291A24" w:rsidRDefault="00255EA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A79AEF1" w14:textId="4F6D5E1A" w:rsidR="00F6703B" w:rsidRDefault="004C480B" w:rsidP="0073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B7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60C95" w:rsidRPr="007D0B74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43624" w:rsidRPr="007D0B74">
        <w:rPr>
          <w:rFonts w:asciiTheme="majorBidi" w:hAnsiTheme="majorBidi" w:cstheme="majorBidi"/>
          <w:sz w:val="30"/>
          <w:szCs w:val="30"/>
        </w:rPr>
        <w:t>(</w:t>
      </w:r>
      <w:r w:rsidR="00B97A8C" w:rsidRPr="007D0B74">
        <w:rPr>
          <w:rFonts w:asciiTheme="majorBidi" w:hAnsiTheme="majorBidi" w:cstheme="majorBidi"/>
          <w:sz w:val="30"/>
          <w:szCs w:val="30"/>
        </w:rPr>
        <w:t>“</w:t>
      </w:r>
      <w:r w:rsidR="00260C95" w:rsidRPr="007D0B7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97A8C" w:rsidRPr="007D0B74">
        <w:rPr>
          <w:rFonts w:asciiTheme="majorBidi" w:hAnsiTheme="majorBidi" w:cstheme="majorBidi"/>
          <w:sz w:val="30"/>
          <w:szCs w:val="30"/>
        </w:rPr>
        <w:t>”</w:t>
      </w:r>
      <w:r w:rsidR="00D43624" w:rsidRPr="007D0B74">
        <w:rPr>
          <w:rFonts w:asciiTheme="majorBidi" w:hAnsiTheme="majorBidi" w:cstheme="majorBidi"/>
          <w:sz w:val="30"/>
          <w:szCs w:val="30"/>
        </w:rPr>
        <w:t>)</w:t>
      </w:r>
      <w:r w:rsidR="00D033A9" w:rsidRPr="007D0B74">
        <w:rPr>
          <w:rFonts w:asciiTheme="majorBidi" w:hAnsiTheme="majorBidi" w:cstheme="majorBidi"/>
          <w:sz w:val="30"/>
          <w:szCs w:val="30"/>
        </w:rPr>
        <w:t xml:space="preserve"> </w:t>
      </w:r>
      <w:r w:rsidR="008161B6" w:rsidRPr="007D0B74">
        <w:rPr>
          <w:rFonts w:asciiTheme="majorBidi" w:hAnsiTheme="majorBidi" w:cstheme="majorBidi"/>
          <w:sz w:val="30"/>
          <w:szCs w:val="30"/>
          <w:cs/>
        </w:rPr>
        <w:t>ดำเนินธุรกิจหลัก</w:t>
      </w:r>
      <w:r w:rsidR="00260C95" w:rsidRPr="007D0B74">
        <w:rPr>
          <w:rFonts w:asciiTheme="majorBidi" w:hAnsiTheme="majorBidi" w:cstheme="majorBidi"/>
          <w:sz w:val="30"/>
          <w:szCs w:val="30"/>
          <w:cs/>
        </w:rPr>
        <w:t>ด้าน</w:t>
      </w:r>
      <w:r w:rsidR="0073012B" w:rsidRPr="007D0B74">
        <w:rPr>
          <w:rFonts w:asciiTheme="majorBidi" w:hAnsiTheme="majorBidi" w:cstheme="majorBidi"/>
          <w:sz w:val="30"/>
          <w:szCs w:val="30"/>
          <w:cs/>
        </w:rPr>
        <w:t>เกษตร อาหารเพื่อการบริโภค ผลิตภัณฑ์เนื้อสัตว์ไม่มีบรรจุภัณฑ์ ผลิตภัณฑ์ร่วมและผลพลอยได้และอาหารอื่น ๆ ปศุสัตว์ สัตว์เลี้ยงและอื่น ๆ</w:t>
      </w:r>
      <w:r w:rsidR="003B389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885FA0" w14:textId="77777777" w:rsidR="00C12CEF" w:rsidRDefault="00C12CEF" w:rsidP="0073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8114D" w14:textId="2C512885" w:rsidR="00EA03C8" w:rsidRDefault="000D53D2" w:rsidP="0073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7D27F0" w:rsidRPr="00161E2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229D2" w:rsidRPr="00161E24">
        <w:rPr>
          <w:rFonts w:asciiTheme="majorBidi" w:hAnsiTheme="majorBidi" w:cstheme="majorBidi"/>
          <w:sz w:val="30"/>
          <w:szCs w:val="30"/>
          <w:cs/>
        </w:rPr>
        <w:t>ย่อย</w:t>
      </w:r>
      <w:r w:rsidRPr="00161E2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8A442B" w:rsidRPr="00161E2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="008A442B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A442B" w:rsidRPr="00161E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B6183">
        <w:rPr>
          <w:rFonts w:asciiTheme="majorBidi" w:hAnsiTheme="majorBidi" w:cstheme="majorBidi" w:hint="cs"/>
          <w:sz w:val="30"/>
          <w:szCs w:val="30"/>
          <w:cs/>
        </w:rPr>
        <w:t>มีดังต่อไปนี้</w:t>
      </w:r>
    </w:p>
    <w:p w14:paraId="45769356" w14:textId="77777777" w:rsidR="008A032E" w:rsidRDefault="008A032E" w:rsidP="0073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430"/>
        <w:gridCol w:w="1260"/>
        <w:gridCol w:w="900"/>
        <w:gridCol w:w="1008"/>
      </w:tblGrid>
      <w:tr w:rsidR="007C1933" w:rsidRPr="00AA329B" w14:paraId="2540DF0A" w14:textId="77777777" w:rsidTr="009B6C7D">
        <w:trPr>
          <w:tblHeader/>
        </w:trPr>
        <w:tc>
          <w:tcPr>
            <w:tcW w:w="3510" w:type="dxa"/>
            <w:vAlign w:val="bottom"/>
          </w:tcPr>
          <w:p w14:paraId="531A28AB" w14:textId="44397EF5" w:rsidR="00C80D7A" w:rsidRPr="00AA329B" w:rsidRDefault="00C80D7A" w:rsidP="00C8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2D970CD3" w14:textId="6CC8460E" w:rsidR="00C80D7A" w:rsidRPr="00AA329B" w:rsidRDefault="00C80D7A" w:rsidP="00C80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260" w:type="dxa"/>
            <w:vAlign w:val="center"/>
          </w:tcPr>
          <w:p w14:paraId="16D3D94A" w14:textId="67549D84" w:rsidR="00C80D7A" w:rsidRPr="00AA329B" w:rsidRDefault="00C80D7A" w:rsidP="009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ประเทศ</w:t>
            </w:r>
            <w:r w:rsidR="00990E5A" w:rsidRPr="00AA329B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ที่</w:t>
            </w:r>
          </w:p>
        </w:tc>
        <w:tc>
          <w:tcPr>
            <w:tcW w:w="900" w:type="dxa"/>
            <w:vAlign w:val="center"/>
          </w:tcPr>
          <w:p w14:paraId="5843AF2B" w14:textId="2853C9C0" w:rsidR="00C80D7A" w:rsidRPr="00AA329B" w:rsidRDefault="00C80D7A" w:rsidP="009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666025" w:rsidRPr="00AA329B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8</w:t>
            </w:r>
          </w:p>
        </w:tc>
        <w:tc>
          <w:tcPr>
            <w:tcW w:w="1008" w:type="dxa"/>
            <w:vAlign w:val="center"/>
          </w:tcPr>
          <w:p w14:paraId="37A3E2CF" w14:textId="207AB267" w:rsidR="00C80D7A" w:rsidRPr="00AA329B" w:rsidRDefault="00C80D7A" w:rsidP="009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666025" w:rsidRPr="00AA329B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7</w:t>
            </w:r>
          </w:p>
        </w:tc>
      </w:tr>
      <w:tr w:rsidR="004F1995" w:rsidRPr="00AA329B" w14:paraId="1E9504A1" w14:textId="77777777" w:rsidTr="009B6C7D">
        <w:trPr>
          <w:tblHeader/>
        </w:trPr>
        <w:tc>
          <w:tcPr>
            <w:tcW w:w="3510" w:type="dxa"/>
            <w:vAlign w:val="bottom"/>
          </w:tcPr>
          <w:p w14:paraId="44B9532E" w14:textId="77777777" w:rsidR="004F1995" w:rsidRPr="00AA329B" w:rsidRDefault="004F1995" w:rsidP="009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14B8EFAB" w14:textId="77777777" w:rsidR="004F1995" w:rsidRPr="00AA329B" w:rsidRDefault="004F1995" w:rsidP="009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15CF3270" w14:textId="7B19DED0" w:rsidR="004F1995" w:rsidRPr="00AA329B" w:rsidRDefault="004F1995" w:rsidP="009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กิจการจัดตั้ง</w:t>
            </w:r>
          </w:p>
        </w:tc>
        <w:tc>
          <w:tcPr>
            <w:tcW w:w="1908" w:type="dxa"/>
            <w:gridSpan w:val="2"/>
            <w:vAlign w:val="center"/>
          </w:tcPr>
          <w:p w14:paraId="3D952ABA" w14:textId="10698DE0" w:rsidR="004F1995" w:rsidRPr="00AA329B" w:rsidRDefault="004F1995" w:rsidP="009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บริษัทถือหุ้นร้อยละ</w:t>
            </w:r>
          </w:p>
        </w:tc>
      </w:tr>
      <w:tr w:rsidR="004F1995" w:rsidRPr="00AA329B" w14:paraId="0F70A264" w14:textId="77777777" w:rsidTr="009B6C7D">
        <w:trPr>
          <w:tblHeader/>
        </w:trPr>
        <w:tc>
          <w:tcPr>
            <w:tcW w:w="3510" w:type="dxa"/>
          </w:tcPr>
          <w:p w14:paraId="55DF4CE9" w14:textId="77777777" w:rsidR="004F1995" w:rsidRPr="00AA329B" w:rsidRDefault="004F1995" w:rsidP="009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</w:tcPr>
          <w:p w14:paraId="729657DD" w14:textId="77777777" w:rsidR="004F1995" w:rsidRPr="00AA329B" w:rsidRDefault="004F1995" w:rsidP="009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CB5B598" w14:textId="77777777" w:rsidR="004F1995" w:rsidRPr="00AA329B" w:rsidRDefault="004F1995" w:rsidP="00936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08" w:type="dxa"/>
            <w:gridSpan w:val="2"/>
            <w:vAlign w:val="center"/>
          </w:tcPr>
          <w:p w14:paraId="696CD693" w14:textId="4248E324" w:rsidR="004F1995" w:rsidRPr="00AA329B" w:rsidRDefault="004F1995" w:rsidP="009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AA329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ร้อยละ</w:t>
            </w:r>
            <w:r w:rsidRPr="00AA329B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A25769" w:rsidRPr="00AA329B" w14:paraId="4AEC1447" w14:textId="77777777" w:rsidTr="009B6C7D">
        <w:tc>
          <w:tcPr>
            <w:tcW w:w="3510" w:type="dxa"/>
          </w:tcPr>
          <w:p w14:paraId="2874399D" w14:textId="7A44AD4C" w:rsidR="00A25769" w:rsidRPr="00A25769" w:rsidRDefault="00A25769" w:rsidP="00A2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  <w:r w:rsidRPr="00A2576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เบทาโกรเกษตรอุตสาหกรรม จำกัด</w:t>
            </w:r>
          </w:p>
        </w:tc>
        <w:tc>
          <w:tcPr>
            <w:tcW w:w="2430" w:type="dxa"/>
          </w:tcPr>
          <w:p w14:paraId="0DD2F283" w14:textId="6639CF2A" w:rsidR="00A25769" w:rsidRPr="00A25769" w:rsidRDefault="00A25769" w:rsidP="0024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7"/>
                <w:szCs w:val="27"/>
              </w:rPr>
            </w:pPr>
            <w:r w:rsidRPr="00A25769">
              <w:rPr>
                <w:rFonts w:asciiTheme="majorBidi" w:hAnsiTheme="majorBidi" w:cstheme="majorBidi"/>
                <w:sz w:val="27"/>
                <w:szCs w:val="27"/>
                <w:cs/>
              </w:rPr>
              <w:t>ผลิตอาหารแปรรูปแช่แข็ง</w:t>
            </w:r>
            <w:r w:rsidR="009B6C7D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9B6C7D">
              <w:rPr>
                <w:rFonts w:asciiTheme="majorBidi" w:hAnsiTheme="majorBidi"/>
                <w:sz w:val="27"/>
                <w:szCs w:val="27"/>
                <w:cs/>
              </w:rPr>
              <w:t>แล</w:t>
            </w:r>
            <w:r w:rsidR="007C1933" w:rsidRPr="009B6C7D">
              <w:rPr>
                <w:rFonts w:asciiTheme="majorBidi" w:hAnsiTheme="majorBidi" w:hint="cs"/>
                <w:sz w:val="27"/>
                <w:szCs w:val="27"/>
                <w:cs/>
              </w:rPr>
              <w:t>ะ</w:t>
            </w:r>
            <w:r w:rsidRPr="009B6C7D">
              <w:rPr>
                <w:rFonts w:asciiTheme="majorBidi" w:hAnsiTheme="majorBidi"/>
                <w:sz w:val="27"/>
                <w:szCs w:val="27"/>
                <w:cs/>
              </w:rPr>
              <w:t>ฟาร์ม</w:t>
            </w:r>
          </w:p>
        </w:tc>
        <w:tc>
          <w:tcPr>
            <w:tcW w:w="1260" w:type="dxa"/>
          </w:tcPr>
          <w:p w14:paraId="70AE4116" w14:textId="559BA91F" w:rsidR="00A25769" w:rsidRPr="00A25769" w:rsidRDefault="00A25769" w:rsidP="00A2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25769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6803DD5B" w14:textId="4FB3FAF4" w:rsidR="00A25769" w:rsidRPr="00A25769" w:rsidRDefault="00A25769" w:rsidP="00A2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5769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774FC957" w14:textId="46AF43AC" w:rsidR="00A25769" w:rsidRPr="00A25769" w:rsidRDefault="00A25769" w:rsidP="00A2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5769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5434D9" w:rsidRPr="00AA329B" w14:paraId="103DE9EB" w14:textId="77777777" w:rsidTr="009B6C7D">
        <w:tc>
          <w:tcPr>
            <w:tcW w:w="3510" w:type="dxa"/>
          </w:tcPr>
          <w:p w14:paraId="5123E4FA" w14:textId="6D611298" w:rsidR="005434D9" w:rsidRPr="005434D9" w:rsidRDefault="005434D9" w:rsidP="0054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  <w:r w:rsidRPr="005434D9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5434D9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5434D9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5434D9">
              <w:rPr>
                <w:rFonts w:asciiTheme="majorBidi" w:hAnsiTheme="majorBidi"/>
                <w:sz w:val="27"/>
                <w:szCs w:val="27"/>
                <w:cs/>
              </w:rPr>
              <w:t xml:space="preserve"> (</w:t>
            </w:r>
            <w:r w:rsidRPr="005434D9">
              <w:rPr>
                <w:rFonts w:asciiTheme="majorBidi" w:hAnsiTheme="majorBidi" w:hint="cs"/>
                <w:sz w:val="27"/>
                <w:szCs w:val="27"/>
                <w:cs/>
              </w:rPr>
              <w:t>กัมพูชา</w:t>
            </w:r>
            <w:r w:rsidRPr="005434D9">
              <w:rPr>
                <w:rFonts w:asciiTheme="majorBidi" w:hAnsiTheme="majorBidi"/>
                <w:sz w:val="27"/>
                <w:szCs w:val="27"/>
                <w:cs/>
              </w:rPr>
              <w:t xml:space="preserve">) </w:t>
            </w:r>
            <w:r w:rsidRPr="005434D9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69141B5E" w14:textId="3C5C5152" w:rsidR="005434D9" w:rsidRPr="005434D9" w:rsidRDefault="005434D9" w:rsidP="00CE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5434D9">
              <w:rPr>
                <w:rFonts w:asciiTheme="majorBidi" w:hAnsiTheme="majorBidi" w:hint="cs"/>
                <w:sz w:val="27"/>
                <w:szCs w:val="27"/>
                <w:cs/>
              </w:rPr>
              <w:t>ผลิตและจำหน่า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>ย</w:t>
            </w:r>
            <w:r w:rsidRPr="005434D9">
              <w:rPr>
                <w:rFonts w:asciiTheme="majorBidi" w:hAnsiTheme="majorBidi" w:hint="cs"/>
                <w:sz w:val="27"/>
                <w:szCs w:val="27"/>
                <w:cs/>
              </w:rPr>
              <w:t>อาหารสัตว</w:t>
            </w:r>
            <w:r w:rsidR="00240627">
              <w:rPr>
                <w:rFonts w:asciiTheme="majorBidi" w:hAnsiTheme="majorBidi" w:hint="cs"/>
                <w:sz w:val="27"/>
                <w:szCs w:val="27"/>
                <w:cs/>
              </w:rPr>
              <w:t>์</w:t>
            </w:r>
            <w:r w:rsidR="00240627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5434D9">
              <w:rPr>
                <w:rFonts w:asciiTheme="majorBidi" w:hAnsiTheme="majorBidi" w:hint="cs"/>
                <w:sz w:val="27"/>
                <w:szCs w:val="27"/>
                <w:cs/>
              </w:rPr>
              <w:t>และปศุสัตว์</w:t>
            </w:r>
          </w:p>
        </w:tc>
        <w:tc>
          <w:tcPr>
            <w:tcW w:w="1260" w:type="dxa"/>
          </w:tcPr>
          <w:p w14:paraId="436AC91A" w14:textId="3EC01E39" w:rsidR="005434D9" w:rsidRPr="005434D9" w:rsidRDefault="005434D9" w:rsidP="0054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5434D9">
              <w:rPr>
                <w:rFonts w:asciiTheme="majorBidi" w:hAnsiTheme="majorBidi" w:hint="cs"/>
                <w:sz w:val="27"/>
                <w:szCs w:val="27"/>
                <w:cs/>
              </w:rPr>
              <w:t>กัมพูชา</w:t>
            </w:r>
          </w:p>
        </w:tc>
        <w:tc>
          <w:tcPr>
            <w:tcW w:w="900" w:type="dxa"/>
          </w:tcPr>
          <w:p w14:paraId="72B1D01F" w14:textId="6B544214" w:rsidR="005434D9" w:rsidRPr="005434D9" w:rsidRDefault="005434D9" w:rsidP="0054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/>
                <w:sz w:val="27"/>
                <w:szCs w:val="27"/>
              </w:rPr>
            </w:pPr>
            <w:r w:rsidRPr="005434D9">
              <w:rPr>
                <w:rFonts w:asciiTheme="majorBidi" w:hAnsiTheme="majorBidi"/>
                <w:sz w:val="27"/>
                <w:szCs w:val="27"/>
              </w:rPr>
              <w:t>100.0</w:t>
            </w:r>
          </w:p>
        </w:tc>
        <w:tc>
          <w:tcPr>
            <w:tcW w:w="1008" w:type="dxa"/>
          </w:tcPr>
          <w:p w14:paraId="2A8A21C2" w14:textId="1A77DD26" w:rsidR="005434D9" w:rsidRPr="005434D9" w:rsidRDefault="005434D9" w:rsidP="0054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/>
                <w:sz w:val="27"/>
                <w:szCs w:val="27"/>
              </w:rPr>
            </w:pPr>
            <w:r w:rsidRPr="005434D9">
              <w:rPr>
                <w:rFonts w:asciiTheme="majorBidi" w:hAnsiTheme="majorBidi"/>
                <w:sz w:val="27"/>
                <w:szCs w:val="27"/>
              </w:rPr>
              <w:t>100.0</w:t>
            </w:r>
          </w:p>
        </w:tc>
      </w:tr>
      <w:tr w:rsidR="003850AE" w:rsidRPr="00DE4343" w14:paraId="2B2BA28B" w14:textId="77777777" w:rsidTr="009B6C7D">
        <w:tc>
          <w:tcPr>
            <w:tcW w:w="3510" w:type="dxa"/>
          </w:tcPr>
          <w:p w14:paraId="32439910" w14:textId="37B9810C" w:rsidR="003850AE" w:rsidRPr="00DE4343" w:rsidRDefault="003850AE" w:rsidP="00DE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อาหารเบทเทอร์ จำกัด</w:t>
            </w:r>
          </w:p>
        </w:tc>
        <w:tc>
          <w:tcPr>
            <w:tcW w:w="2430" w:type="dxa"/>
          </w:tcPr>
          <w:p w14:paraId="6653D998" w14:textId="7CC3B720" w:rsidR="003850AE" w:rsidRPr="00DE4343" w:rsidRDefault="003850AE" w:rsidP="00CE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7"/>
                <w:szCs w:val="27"/>
              </w:rPr>
            </w:pP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ผลิตอาหารแปรรูปจากเนื้อไก่</w:t>
            </w:r>
            <w:r w:rsidR="00CE6932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แช่แข็งและฟาร์มไก่</w:t>
            </w:r>
          </w:p>
        </w:tc>
        <w:tc>
          <w:tcPr>
            <w:tcW w:w="1260" w:type="dxa"/>
          </w:tcPr>
          <w:p w14:paraId="39CF93CE" w14:textId="0CD4B0E6" w:rsidR="003850AE" w:rsidRPr="00DE4343" w:rsidRDefault="003850AE" w:rsidP="00DE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6B661BC7" w14:textId="56930D18" w:rsidR="003850AE" w:rsidRPr="00DE4343" w:rsidRDefault="003850AE" w:rsidP="00DE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/>
                <w:sz w:val="27"/>
                <w:szCs w:val="27"/>
              </w:rPr>
            </w:pPr>
            <w:r w:rsidRPr="00DE4343">
              <w:rPr>
                <w:rFonts w:asciiTheme="majorBidi" w:hAnsiTheme="majorBidi"/>
                <w:sz w:val="27"/>
                <w:szCs w:val="27"/>
              </w:rPr>
              <w:t>99</w:t>
            </w:r>
            <w:r w:rsidRPr="00DE4343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DE4343">
              <w:rPr>
                <w:rFonts w:asciiTheme="majorBidi" w:hAnsiTheme="majorBidi"/>
                <w:sz w:val="27"/>
                <w:szCs w:val="27"/>
              </w:rPr>
              <w:t>9</w:t>
            </w:r>
          </w:p>
        </w:tc>
        <w:tc>
          <w:tcPr>
            <w:tcW w:w="1008" w:type="dxa"/>
          </w:tcPr>
          <w:p w14:paraId="4744883F" w14:textId="626A2BA2" w:rsidR="003850AE" w:rsidRPr="00DE4343" w:rsidRDefault="003850AE" w:rsidP="00DE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/>
                <w:sz w:val="27"/>
                <w:szCs w:val="27"/>
              </w:rPr>
            </w:pPr>
            <w:r w:rsidRPr="00DE4343">
              <w:rPr>
                <w:rFonts w:asciiTheme="majorBidi" w:hAnsiTheme="majorBidi"/>
                <w:sz w:val="27"/>
                <w:szCs w:val="27"/>
              </w:rPr>
              <w:t>99</w:t>
            </w:r>
            <w:r w:rsidRPr="00DE4343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DE4343">
              <w:rPr>
                <w:rFonts w:asciiTheme="majorBidi" w:hAnsiTheme="majorBidi"/>
                <w:sz w:val="27"/>
                <w:szCs w:val="27"/>
              </w:rPr>
              <w:t>9</w:t>
            </w:r>
          </w:p>
        </w:tc>
      </w:tr>
      <w:tr w:rsidR="00DE4343" w:rsidRPr="00DE4343" w14:paraId="1D6E7B0D" w14:textId="77777777" w:rsidTr="009B6C7D">
        <w:tc>
          <w:tcPr>
            <w:tcW w:w="3510" w:type="dxa"/>
          </w:tcPr>
          <w:p w14:paraId="4407772D" w14:textId="59AB79AC" w:rsidR="00DE4343" w:rsidRPr="00AA329B" w:rsidRDefault="00DE4343" w:rsidP="00DE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เบทาโกร เซฟตี้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มีท แพคกิ้ง จำกัด</w:t>
            </w:r>
          </w:p>
        </w:tc>
        <w:tc>
          <w:tcPr>
            <w:tcW w:w="2430" w:type="dxa"/>
          </w:tcPr>
          <w:p w14:paraId="6D73DA87" w14:textId="3689798C" w:rsidR="00DE4343" w:rsidRPr="00DE4343" w:rsidRDefault="00DE4343" w:rsidP="00CE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7"/>
                <w:szCs w:val="27"/>
              </w:rPr>
            </w:pP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โรงงานฆ่าแล</w:t>
            </w:r>
            <w:r w:rsidR="00F6703B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ชำแหล</w:t>
            </w:r>
            <w:r w:rsidR="00973D1E">
              <w:rPr>
                <w:rFonts w:asciiTheme="majorBidi" w:hAnsiTheme="majorBidi" w:cstheme="majorBidi" w:hint="cs"/>
                <w:sz w:val="27"/>
                <w:szCs w:val="27"/>
                <w:cs/>
              </w:rPr>
              <w:t>ะ</w:t>
            </w: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สุกร</w:t>
            </w:r>
            <w:r w:rsidR="00CE6932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เพื่อจำหน่าย</w:t>
            </w:r>
          </w:p>
        </w:tc>
        <w:tc>
          <w:tcPr>
            <w:tcW w:w="1260" w:type="dxa"/>
          </w:tcPr>
          <w:p w14:paraId="10935D70" w14:textId="33EC7866" w:rsidR="00DE4343" w:rsidRPr="00DE4343" w:rsidRDefault="00DE4343" w:rsidP="00B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007456DA" w14:textId="11D3A997" w:rsidR="00DE4343" w:rsidRPr="00DE4343" w:rsidRDefault="00DE4343" w:rsidP="00B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E4343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DE4343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08" w:type="dxa"/>
          </w:tcPr>
          <w:p w14:paraId="0A348F6A" w14:textId="001DB2BE" w:rsidR="00DE4343" w:rsidRPr="00DE4343" w:rsidRDefault="00DE4343" w:rsidP="00B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E4343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DE4343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DE4343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E12160" w:rsidRPr="00AA329B" w14:paraId="734CC17D" w14:textId="77777777" w:rsidTr="009B6C7D">
        <w:tc>
          <w:tcPr>
            <w:tcW w:w="3510" w:type="dxa"/>
          </w:tcPr>
          <w:p w14:paraId="339B3BF8" w14:textId="7BAFD901" w:rsidR="00E12160" w:rsidRPr="00E12160" w:rsidRDefault="00E12160" w:rsidP="00E1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sz w:val="27"/>
                <w:szCs w:val="27"/>
                <w:cs/>
              </w:rPr>
            </w:pPr>
            <w:r w:rsidRPr="00E12160">
              <w:rPr>
                <w:rFonts w:hint="cs"/>
                <w:sz w:val="27"/>
                <w:szCs w:val="27"/>
                <w:cs/>
              </w:rPr>
              <w:t>บริษัท</w:t>
            </w:r>
            <w:r w:rsidRPr="00E12160">
              <w:rPr>
                <w:sz w:val="27"/>
                <w:szCs w:val="27"/>
                <w:cs/>
              </w:rPr>
              <w:t xml:space="preserve"> </w:t>
            </w:r>
            <w:r w:rsidRPr="00E12160">
              <w:rPr>
                <w:rFonts w:hint="cs"/>
                <w:sz w:val="27"/>
                <w:szCs w:val="27"/>
                <w:cs/>
              </w:rPr>
              <w:t>เพ็ท</w:t>
            </w:r>
            <w:r w:rsidRPr="00E12160">
              <w:rPr>
                <w:sz w:val="27"/>
                <w:szCs w:val="27"/>
                <w:cs/>
              </w:rPr>
              <w:t xml:space="preserve"> </w:t>
            </w:r>
            <w:r w:rsidRPr="00E12160">
              <w:rPr>
                <w:rFonts w:hint="cs"/>
                <w:sz w:val="27"/>
                <w:szCs w:val="27"/>
                <w:cs/>
              </w:rPr>
              <w:t>โฟกัส</w:t>
            </w:r>
            <w:r w:rsidRPr="00E12160">
              <w:rPr>
                <w:sz w:val="27"/>
                <w:szCs w:val="27"/>
                <w:cs/>
              </w:rPr>
              <w:t xml:space="preserve"> </w:t>
            </w:r>
            <w:r w:rsidRPr="00E12160">
              <w:rPr>
                <w:rFonts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65585C87" w14:textId="580A5ECA" w:rsidR="00E12160" w:rsidRPr="00E12160" w:rsidRDefault="00E12160" w:rsidP="0022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sz w:val="27"/>
                <w:szCs w:val="27"/>
              </w:rPr>
            </w:pPr>
            <w:r w:rsidRPr="00E12160">
              <w:rPr>
                <w:rFonts w:hint="cs"/>
                <w:sz w:val="27"/>
                <w:szCs w:val="27"/>
                <w:cs/>
              </w:rPr>
              <w:t>ผลิตและจำหน่า</w:t>
            </w:r>
            <w:r>
              <w:rPr>
                <w:rFonts w:hint="cs"/>
                <w:sz w:val="27"/>
                <w:szCs w:val="27"/>
                <w:cs/>
              </w:rPr>
              <w:t xml:space="preserve">ย </w:t>
            </w:r>
            <w:r w:rsidR="00221A25">
              <w:rPr>
                <w:sz w:val="27"/>
                <w:szCs w:val="27"/>
                <w:cs/>
              </w:rPr>
              <w:br/>
            </w:r>
            <w:r w:rsidRPr="00221A25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อาหาร</w:t>
            </w:r>
            <w:r w:rsidRPr="00E12160">
              <w:rPr>
                <w:rFonts w:hint="cs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1260" w:type="dxa"/>
          </w:tcPr>
          <w:p w14:paraId="09E2932B" w14:textId="3B71A8CD" w:rsidR="00E12160" w:rsidRPr="00E12160" w:rsidRDefault="00E12160" w:rsidP="00E1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E12160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54349038" w14:textId="12658EDA" w:rsidR="00E12160" w:rsidRPr="00AA329B" w:rsidRDefault="00E12160" w:rsidP="00E1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7F8D85A3" w14:textId="5D25F485" w:rsidR="00E12160" w:rsidRPr="00AA329B" w:rsidRDefault="00E12160" w:rsidP="00E1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EE5F57" w:rsidRPr="00AA329B" w14:paraId="37932E66" w14:textId="77777777" w:rsidTr="00F519A8">
        <w:tc>
          <w:tcPr>
            <w:tcW w:w="3510" w:type="dxa"/>
          </w:tcPr>
          <w:p w14:paraId="62A7BB3D" w14:textId="604FB480" w:rsidR="00EE5F57" w:rsidRPr="00EC676A" w:rsidRDefault="00EE5F57" w:rsidP="0097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EC676A">
              <w:rPr>
                <w:rFonts w:asciiTheme="majorBidi" w:hAnsiTheme="majorBidi" w:hint="cs"/>
                <w:sz w:val="27"/>
                <w:szCs w:val="27"/>
                <w:cs/>
              </w:rPr>
              <w:lastRenderedPageBreak/>
              <w:t>บริษัท เบทาโกร เอ็มเอฟเดลี จำกัด</w:t>
            </w:r>
          </w:p>
        </w:tc>
        <w:tc>
          <w:tcPr>
            <w:tcW w:w="2430" w:type="dxa"/>
          </w:tcPr>
          <w:p w14:paraId="57C7037A" w14:textId="336785E6" w:rsidR="00EE5F57" w:rsidRPr="00221A25" w:rsidRDefault="00EE5F57" w:rsidP="0097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EC676A">
              <w:rPr>
                <w:rFonts w:asciiTheme="majorBidi" w:hAnsiTheme="majorBidi" w:hint="cs"/>
                <w:sz w:val="27"/>
                <w:szCs w:val="27"/>
                <w:cs/>
              </w:rPr>
              <w:t>ผลิตและจำหน่า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 xml:space="preserve">ย </w:t>
            </w:r>
            <w:r w:rsidR="00973A6B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973A6B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อาหารแปรรูปจากเนื้อหมู</w:t>
            </w:r>
            <w:r w:rsidR="00973A6B" w:rsidRPr="00973A6B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973A6B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และเนื้อไก่แช่แข็ง</w:t>
            </w:r>
          </w:p>
        </w:tc>
        <w:tc>
          <w:tcPr>
            <w:tcW w:w="1260" w:type="dxa"/>
          </w:tcPr>
          <w:p w14:paraId="08DD43E1" w14:textId="27B44B33" w:rsidR="00EE5F57" w:rsidRPr="00AA329B" w:rsidRDefault="00EE5F5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E5F57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2B81B913" w14:textId="4AB5A23E" w:rsidR="00EE5F57" w:rsidRPr="00AA329B" w:rsidRDefault="00EE5F5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F57">
              <w:rPr>
                <w:rFonts w:asciiTheme="majorBidi" w:hAnsiTheme="majorBidi" w:cstheme="majorBidi"/>
                <w:sz w:val="27"/>
                <w:szCs w:val="27"/>
              </w:rPr>
              <w:t>78</w:t>
            </w:r>
            <w:r w:rsidRPr="00EE5F57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EE5F57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08" w:type="dxa"/>
          </w:tcPr>
          <w:p w14:paraId="2AA5D96F" w14:textId="351DFFA3" w:rsidR="00EE5F57" w:rsidRPr="00AA329B" w:rsidRDefault="00EE5F5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E5F57">
              <w:rPr>
                <w:rFonts w:asciiTheme="majorBidi" w:hAnsiTheme="majorBidi" w:cstheme="majorBidi"/>
                <w:sz w:val="27"/>
                <w:szCs w:val="27"/>
              </w:rPr>
              <w:t>78</w:t>
            </w:r>
            <w:r w:rsidRPr="00EE5F57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EE5F57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EE5F57" w:rsidRPr="00AA329B" w14:paraId="585DCDD4" w14:textId="77777777" w:rsidTr="00F519A8">
        <w:tc>
          <w:tcPr>
            <w:tcW w:w="3510" w:type="dxa"/>
          </w:tcPr>
          <w:p w14:paraId="2467C5F0" w14:textId="40FA91EA" w:rsidR="00EE5F57" w:rsidRPr="00EE5F57" w:rsidRDefault="00EE5F57" w:rsidP="00C1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  <w:cs/>
              </w:rPr>
            </w:pPr>
            <w:r w:rsidRPr="00EE5F57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EE5F57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EE5F57">
              <w:rPr>
                <w:rFonts w:asciiTheme="majorBidi" w:hAnsiTheme="majorBidi" w:hint="cs"/>
                <w:sz w:val="27"/>
                <w:szCs w:val="27"/>
                <w:cs/>
              </w:rPr>
              <w:t>บี</w:t>
            </w:r>
            <w:r w:rsidRPr="00EE5F57">
              <w:rPr>
                <w:rFonts w:asciiTheme="majorBidi" w:hAnsiTheme="majorBidi"/>
                <w:sz w:val="27"/>
                <w:szCs w:val="27"/>
                <w:cs/>
              </w:rPr>
              <w:t xml:space="preserve">. </w:t>
            </w:r>
            <w:r w:rsidRPr="00EE5F57">
              <w:rPr>
                <w:rFonts w:asciiTheme="majorBidi" w:hAnsiTheme="majorBidi" w:hint="cs"/>
                <w:sz w:val="27"/>
                <w:szCs w:val="27"/>
                <w:cs/>
              </w:rPr>
              <w:t>ฟู้ดส์</w:t>
            </w:r>
            <w:r w:rsidRPr="00EE5F57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EE5F57">
              <w:rPr>
                <w:rFonts w:asciiTheme="majorBidi" w:hAnsiTheme="majorBidi" w:hint="cs"/>
                <w:sz w:val="27"/>
                <w:szCs w:val="27"/>
                <w:cs/>
              </w:rPr>
              <w:t>โปรดักส์</w:t>
            </w:r>
            <w:r w:rsidRPr="00EE5F57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="006811F9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EE5F57">
              <w:rPr>
                <w:rFonts w:asciiTheme="majorBidi" w:hAnsiTheme="majorBidi" w:hint="cs"/>
                <w:sz w:val="27"/>
                <w:szCs w:val="27"/>
                <w:cs/>
              </w:rPr>
              <w:t>อินเตอร์เนชั่นแนล</w:t>
            </w:r>
            <w:r w:rsidRPr="00EE5F57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EE5F57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3C215B95" w14:textId="0E765D03" w:rsidR="00EE5F57" w:rsidRPr="00EE5F57" w:rsidRDefault="00EE5F57" w:rsidP="0097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E5F57">
              <w:rPr>
                <w:rFonts w:asciiTheme="majorBidi" w:hAnsiTheme="majorBidi"/>
                <w:sz w:val="27"/>
                <w:szCs w:val="27"/>
                <w:cs/>
              </w:rPr>
              <w:t>ผลิตอาหารแปรรูปจาก</w:t>
            </w:r>
            <w:r w:rsidRPr="00EE5F57">
              <w:rPr>
                <w:rFonts w:asciiTheme="majorBidi" w:hAnsiTheme="majorBidi"/>
                <w:sz w:val="27"/>
                <w:szCs w:val="27"/>
              </w:rPr>
              <w:br/>
            </w:r>
            <w:r w:rsidRPr="00973A6B">
              <w:rPr>
                <w:rFonts w:asciiTheme="majorBidi" w:hAnsiTheme="majorBidi" w:cstheme="majorBidi"/>
                <w:sz w:val="27"/>
                <w:szCs w:val="27"/>
                <w:cs/>
              </w:rPr>
              <w:t>เนื้อไก่แช่แข็งและฟาร์มไก่</w:t>
            </w:r>
          </w:p>
        </w:tc>
        <w:tc>
          <w:tcPr>
            <w:tcW w:w="1260" w:type="dxa"/>
          </w:tcPr>
          <w:p w14:paraId="66C34356" w14:textId="53A1F96D" w:rsidR="00EE5F57" w:rsidRPr="00AA329B" w:rsidRDefault="00EE5F5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6BFB1CC5" w14:textId="07EAB6F3" w:rsidR="00EE5F57" w:rsidRPr="00AA329B" w:rsidRDefault="00EE5F5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1B8BAC4D" w14:textId="52792E6A" w:rsidR="00EE5F57" w:rsidRPr="00AA329B" w:rsidRDefault="00EE5F5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D64B35" w:rsidRPr="00AA329B" w14:paraId="3672BE7D" w14:textId="77777777" w:rsidTr="00F519A8">
        <w:tc>
          <w:tcPr>
            <w:tcW w:w="3510" w:type="dxa"/>
          </w:tcPr>
          <w:p w14:paraId="21AE1F46" w14:textId="19EE7783" w:rsidR="00D64B35" w:rsidRPr="00D64B35" w:rsidRDefault="00D64B35" w:rsidP="0097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D64B35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D64B35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D64B35">
              <w:rPr>
                <w:rFonts w:asciiTheme="majorBidi" w:hAnsiTheme="majorBidi" w:hint="cs"/>
                <w:sz w:val="27"/>
                <w:szCs w:val="27"/>
                <w:cs/>
              </w:rPr>
              <w:t>ไทย</w:t>
            </w:r>
            <w:r w:rsidRPr="00D64B35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D64B35">
              <w:rPr>
                <w:rFonts w:asciiTheme="majorBidi" w:hAnsiTheme="majorBidi" w:hint="cs"/>
                <w:sz w:val="27"/>
                <w:szCs w:val="27"/>
                <w:cs/>
              </w:rPr>
              <w:t>เอส</w:t>
            </w:r>
            <w:r w:rsidRPr="00D64B35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D64B35">
              <w:rPr>
                <w:rFonts w:asciiTheme="majorBidi" w:hAnsiTheme="majorBidi" w:hint="cs"/>
                <w:sz w:val="27"/>
                <w:szCs w:val="27"/>
                <w:cs/>
              </w:rPr>
              <w:t>พี</w:t>
            </w:r>
            <w:r w:rsidRPr="00D64B35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D64B35">
              <w:rPr>
                <w:rFonts w:asciiTheme="majorBidi" w:hAnsiTheme="majorBidi" w:hint="cs"/>
                <w:sz w:val="27"/>
                <w:szCs w:val="27"/>
                <w:cs/>
              </w:rPr>
              <w:t>เอฟ</w:t>
            </w:r>
            <w:r w:rsidRPr="00D64B35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D64B35">
              <w:rPr>
                <w:rFonts w:asciiTheme="majorBidi" w:hAnsiTheme="majorBidi" w:hint="cs"/>
                <w:sz w:val="27"/>
                <w:szCs w:val="27"/>
                <w:cs/>
              </w:rPr>
              <w:t>โปรดักส์</w:t>
            </w:r>
            <w:r w:rsidRPr="00D64B35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D64B35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2FF2916E" w14:textId="4DF92DE9" w:rsidR="00D64B35" w:rsidRPr="00973A6B" w:rsidRDefault="00D64B35" w:rsidP="0097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D64B35">
              <w:rPr>
                <w:rFonts w:asciiTheme="majorBidi" w:hAnsiTheme="majorBidi" w:hint="cs"/>
                <w:sz w:val="27"/>
                <w:szCs w:val="27"/>
                <w:cs/>
              </w:rPr>
              <w:t>เลี้ยงสุกรปลอดโรคเฉพาะ</w:t>
            </w:r>
            <w:r w:rsidR="00973A6B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D64B35">
              <w:rPr>
                <w:rFonts w:asciiTheme="majorBidi" w:hAnsiTheme="majorBidi" w:hint="cs"/>
                <w:sz w:val="27"/>
                <w:szCs w:val="27"/>
                <w:cs/>
              </w:rPr>
              <w:t>บางชนิดเพื่อจำหน่าย</w:t>
            </w:r>
          </w:p>
        </w:tc>
        <w:tc>
          <w:tcPr>
            <w:tcW w:w="1260" w:type="dxa"/>
          </w:tcPr>
          <w:p w14:paraId="07C1EA01" w14:textId="2E20F0FF" w:rsidR="00D64B35" w:rsidRPr="00AA329B" w:rsidRDefault="00D64B35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353ACEF4" w14:textId="40CA3DC7" w:rsidR="00D64B35" w:rsidRPr="00AA329B" w:rsidRDefault="00D64B35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2C222F06" w14:textId="29B0DEA6" w:rsidR="00D64B35" w:rsidRPr="00AA329B" w:rsidRDefault="00D64B35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D85BAB" w:rsidRPr="00AA329B" w14:paraId="2D2D599E" w14:textId="77777777" w:rsidTr="00F519A8">
        <w:tc>
          <w:tcPr>
            <w:tcW w:w="3510" w:type="dxa"/>
          </w:tcPr>
          <w:p w14:paraId="6B029BEC" w14:textId="1A50F3FB" w:rsidR="00D85BAB" w:rsidRPr="00EF7AF4" w:rsidRDefault="00D85BAB" w:rsidP="00C1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EF7AF4">
              <w:rPr>
                <w:rFonts w:asciiTheme="majorBidi" w:hAnsiTheme="majorBidi" w:hint="cs"/>
                <w:sz w:val="27"/>
                <w:szCs w:val="27"/>
                <w:cs/>
              </w:rPr>
              <w:t xml:space="preserve">บริษัท เบทาโกรภาคใต้ จำกัด </w:t>
            </w:r>
            <w:r w:rsidR="00973A6B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EF7AF4">
              <w:rPr>
                <w:rFonts w:asciiTheme="majorBidi" w:hAnsiTheme="majorBidi"/>
                <w:sz w:val="27"/>
                <w:szCs w:val="27"/>
              </w:rPr>
              <w:t>(</w:t>
            </w:r>
            <w:r w:rsidRPr="00EF7AF4">
              <w:rPr>
                <w:rFonts w:asciiTheme="majorBidi" w:hAnsiTheme="majorBidi" w:hint="cs"/>
                <w:sz w:val="27"/>
                <w:szCs w:val="27"/>
                <w:cs/>
              </w:rPr>
              <w:t>อยู่ระหว่างชำระบัญชี</w:t>
            </w:r>
            <w:r w:rsidRPr="00EF7AF4">
              <w:rPr>
                <w:rFonts w:asciiTheme="majorBidi" w:hAnsiTheme="majorBidi"/>
                <w:sz w:val="27"/>
                <w:szCs w:val="27"/>
              </w:rPr>
              <w:t>)</w:t>
            </w:r>
          </w:p>
        </w:tc>
        <w:tc>
          <w:tcPr>
            <w:tcW w:w="2430" w:type="dxa"/>
          </w:tcPr>
          <w:p w14:paraId="5E2496C2" w14:textId="5335659B" w:rsidR="00D85BAB" w:rsidRPr="00C12D2E" w:rsidRDefault="00D85BAB" w:rsidP="00C1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EF7AF4">
              <w:rPr>
                <w:rFonts w:asciiTheme="majorBidi" w:hAnsiTheme="majorBidi" w:hint="cs"/>
                <w:sz w:val="27"/>
                <w:szCs w:val="27"/>
                <w:cs/>
              </w:rPr>
              <w:t>ผลิตอาหารสัตว์เลี้ยงสุกรและ</w:t>
            </w:r>
            <w:r w:rsidR="00C12D2E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EF7AF4">
              <w:rPr>
                <w:rFonts w:asciiTheme="majorBidi" w:hAnsiTheme="majorBidi" w:hint="cs"/>
                <w:sz w:val="27"/>
                <w:szCs w:val="27"/>
                <w:cs/>
              </w:rPr>
              <w:t>ไก่เพื่อจำหน่าย</w:t>
            </w:r>
          </w:p>
        </w:tc>
        <w:tc>
          <w:tcPr>
            <w:tcW w:w="1260" w:type="dxa"/>
          </w:tcPr>
          <w:p w14:paraId="3CB86B37" w14:textId="1BDD6FD9" w:rsidR="00D85BAB" w:rsidRPr="00AA329B" w:rsidRDefault="00D85BAB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09F5F58D" w14:textId="19189307" w:rsidR="00D85BAB" w:rsidRPr="00AA329B" w:rsidRDefault="00D85BAB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3BD9CA29" w14:textId="5ECD3A0D" w:rsidR="00D85BAB" w:rsidRPr="00AA329B" w:rsidRDefault="00D85BAB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9747B2" w:rsidRPr="00AA329B" w14:paraId="58D2EBEE" w14:textId="77777777" w:rsidTr="00F519A8">
        <w:tc>
          <w:tcPr>
            <w:tcW w:w="3510" w:type="dxa"/>
          </w:tcPr>
          <w:p w14:paraId="3FD3CA41" w14:textId="03C25516" w:rsidR="009747B2" w:rsidRPr="009747B2" w:rsidRDefault="009747B2" w:rsidP="0097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9747B2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9747B2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9747B2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9747B2">
              <w:rPr>
                <w:rFonts w:asciiTheme="majorBidi" w:hAnsiTheme="majorBidi"/>
                <w:sz w:val="27"/>
                <w:szCs w:val="27"/>
                <w:cs/>
              </w:rPr>
              <w:t xml:space="preserve"> (</w:t>
            </w:r>
            <w:r w:rsidRPr="009747B2">
              <w:rPr>
                <w:rFonts w:asciiTheme="majorBidi" w:hAnsiTheme="majorBidi" w:hint="cs"/>
                <w:sz w:val="27"/>
                <w:szCs w:val="27"/>
                <w:cs/>
              </w:rPr>
              <w:t>ลาว</w:t>
            </w:r>
            <w:r w:rsidRPr="009747B2">
              <w:rPr>
                <w:rFonts w:asciiTheme="majorBidi" w:hAnsiTheme="majorBidi"/>
                <w:sz w:val="27"/>
                <w:szCs w:val="27"/>
                <w:cs/>
              </w:rPr>
              <w:t xml:space="preserve">) </w:t>
            </w:r>
            <w:r w:rsidRPr="009747B2">
              <w:rPr>
                <w:rFonts w:asciiTheme="majorBidi" w:hAnsiTheme="majorBidi" w:hint="cs"/>
                <w:sz w:val="27"/>
                <w:szCs w:val="27"/>
                <w:cs/>
              </w:rPr>
              <w:t>จำกัดผู้เดียว</w:t>
            </w:r>
          </w:p>
        </w:tc>
        <w:tc>
          <w:tcPr>
            <w:tcW w:w="2430" w:type="dxa"/>
          </w:tcPr>
          <w:p w14:paraId="3B0300DF" w14:textId="1267582D" w:rsidR="009747B2" w:rsidRPr="00C12D2E" w:rsidRDefault="009747B2" w:rsidP="007C1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9747B2">
              <w:rPr>
                <w:rFonts w:asciiTheme="majorBidi" w:hAnsiTheme="majorBidi" w:hint="cs"/>
                <w:sz w:val="27"/>
                <w:szCs w:val="27"/>
                <w:cs/>
              </w:rPr>
              <w:t>ผลิตปศุสัตว์เพื่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>อ</w:t>
            </w:r>
            <w:r w:rsidRPr="009747B2">
              <w:rPr>
                <w:rFonts w:asciiTheme="majorBidi" w:hAnsiTheme="majorBidi" w:hint="cs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260" w:type="dxa"/>
          </w:tcPr>
          <w:p w14:paraId="7D453C01" w14:textId="5725527C" w:rsidR="009747B2" w:rsidRPr="00AA329B" w:rsidRDefault="009747B2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cstheme="majorBidi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900" w:type="dxa"/>
          </w:tcPr>
          <w:p w14:paraId="641C0020" w14:textId="148D90E2" w:rsidR="009747B2" w:rsidRPr="00AA329B" w:rsidRDefault="009747B2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A3F98">
              <w:rPr>
                <w:rFonts w:asciiTheme="majorBidi" w:hAnsiTheme="majorBidi" w:cstheme="majorBidi"/>
                <w:sz w:val="27"/>
                <w:szCs w:val="27"/>
              </w:rPr>
              <w:t>100.0</w:t>
            </w:r>
          </w:p>
        </w:tc>
        <w:tc>
          <w:tcPr>
            <w:tcW w:w="1008" w:type="dxa"/>
          </w:tcPr>
          <w:p w14:paraId="213DBEF1" w14:textId="15FBF1C4" w:rsidR="009747B2" w:rsidRPr="00AA329B" w:rsidRDefault="009747B2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A3F98">
              <w:rPr>
                <w:rFonts w:asciiTheme="majorBidi" w:hAnsiTheme="majorBidi" w:cstheme="majorBidi"/>
                <w:sz w:val="27"/>
                <w:szCs w:val="27"/>
              </w:rPr>
              <w:t>100.0</w:t>
            </w:r>
          </w:p>
        </w:tc>
      </w:tr>
      <w:tr w:rsidR="00DD3C20" w:rsidRPr="00AA329B" w14:paraId="03A96CCA" w14:textId="77777777" w:rsidTr="00F519A8">
        <w:tc>
          <w:tcPr>
            <w:tcW w:w="3510" w:type="dxa"/>
          </w:tcPr>
          <w:p w14:paraId="2EB1F522" w14:textId="74844EC4" w:rsidR="00DD3C20" w:rsidRPr="00AA329B" w:rsidRDefault="00DD3C20" w:rsidP="00973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  <w:r w:rsidRPr="00DD3C20">
              <w:rPr>
                <w:rFonts w:asciiTheme="majorBidi" w:hAnsiTheme="majorBidi" w:hint="cs"/>
                <w:sz w:val="27"/>
                <w:szCs w:val="27"/>
                <w:cs/>
              </w:rPr>
              <w:t>บริษัท เบ็ทเทอร์ฟาร์ม่า จำกัด</w:t>
            </w:r>
          </w:p>
        </w:tc>
        <w:tc>
          <w:tcPr>
            <w:tcW w:w="2430" w:type="dxa"/>
            <w:vAlign w:val="center"/>
          </w:tcPr>
          <w:p w14:paraId="7C15F3DD" w14:textId="6CA8EAF4" w:rsidR="00DD3C20" w:rsidRPr="00C12D2E" w:rsidRDefault="00DD3C20" w:rsidP="00C1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DD3C20">
              <w:rPr>
                <w:rFonts w:asciiTheme="majorBidi" w:hAnsiTheme="majorBidi" w:hint="cs"/>
                <w:sz w:val="27"/>
                <w:szCs w:val="27"/>
                <w:cs/>
              </w:rPr>
              <w:t>ผลิตและจำหน่า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>ย</w:t>
            </w:r>
            <w:r w:rsidRPr="00DD3C20">
              <w:rPr>
                <w:rFonts w:asciiTheme="majorBidi" w:hAnsiTheme="majorBidi" w:hint="cs"/>
                <w:sz w:val="27"/>
                <w:szCs w:val="27"/>
                <w:cs/>
              </w:rPr>
              <w:t>เวชภัณฑ์</w:t>
            </w:r>
            <w:r w:rsidR="00C12D2E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DD3C20">
              <w:rPr>
                <w:rFonts w:asciiTheme="majorBidi" w:hAnsiTheme="majorBidi" w:hint="cs"/>
                <w:sz w:val="27"/>
                <w:szCs w:val="27"/>
                <w:cs/>
              </w:rPr>
              <w:t>อาหารเสริมและเคมีภัณฑ์</w:t>
            </w:r>
            <w:r w:rsidR="00C12D2E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DD3C20">
              <w:rPr>
                <w:rFonts w:asciiTheme="majorBidi" w:hAnsiTheme="majorBidi" w:hint="cs"/>
                <w:sz w:val="27"/>
                <w:szCs w:val="27"/>
                <w:cs/>
              </w:rPr>
              <w:t>สำหรับสัตว์</w:t>
            </w:r>
          </w:p>
        </w:tc>
        <w:tc>
          <w:tcPr>
            <w:tcW w:w="1260" w:type="dxa"/>
          </w:tcPr>
          <w:p w14:paraId="71394F4E" w14:textId="45B22697" w:rsidR="00DD3C20" w:rsidRPr="00AA329B" w:rsidRDefault="00DD3C20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3C20">
              <w:rPr>
                <w:rFonts w:cstheme="majorBidi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3EA46470" w14:textId="02B3A0C6" w:rsidR="00DD3C20" w:rsidRPr="00AA329B" w:rsidRDefault="00DD3C20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43ADF554" w14:textId="402B791D" w:rsidR="00DD3C20" w:rsidRPr="00AA329B" w:rsidRDefault="00DD3C20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45264E" w:rsidRPr="00AA329B" w14:paraId="75C6A626" w14:textId="77777777" w:rsidTr="00F519A8">
        <w:tc>
          <w:tcPr>
            <w:tcW w:w="3510" w:type="dxa"/>
          </w:tcPr>
          <w:p w14:paraId="47CE40B6" w14:textId="04978B4A" w:rsidR="0045264E" w:rsidRPr="0045264E" w:rsidRDefault="0045264E" w:rsidP="003C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  <w:cs/>
              </w:rPr>
            </w:pPr>
            <w:r w:rsidRPr="001426A0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1426A0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1426A0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1426A0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1426A0">
              <w:rPr>
                <w:rFonts w:asciiTheme="majorBidi" w:hAnsiTheme="majorBidi" w:hint="cs"/>
                <w:sz w:val="27"/>
                <w:szCs w:val="27"/>
                <w:cs/>
              </w:rPr>
              <w:t>ไดนิปปอน</w:t>
            </w:r>
            <w:r w:rsidR="003C2A55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1426A0">
              <w:rPr>
                <w:rFonts w:asciiTheme="majorBidi" w:hAnsiTheme="majorBidi" w:hint="cs"/>
                <w:sz w:val="27"/>
                <w:szCs w:val="27"/>
                <w:cs/>
              </w:rPr>
              <w:t>เท็กซ์โน</w:t>
            </w:r>
            <w:r w:rsidRPr="001426A0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1426A0">
              <w:rPr>
                <w:rFonts w:asciiTheme="majorBidi" w:hAnsiTheme="majorBidi" w:hint="cs"/>
                <w:sz w:val="27"/>
                <w:szCs w:val="27"/>
                <w:cs/>
              </w:rPr>
              <w:t>เอ็กซ์</w:t>
            </w:r>
            <w:r w:rsidRPr="001426A0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1426A0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4E955A90" w14:textId="386E9702" w:rsidR="0045264E" w:rsidRPr="0045264E" w:rsidRDefault="0045264E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45264E">
              <w:rPr>
                <w:rFonts w:asciiTheme="majorBidi" w:hAnsiTheme="majorBidi" w:hint="cs"/>
                <w:sz w:val="27"/>
                <w:szCs w:val="27"/>
                <w:cs/>
              </w:rPr>
              <w:t>ผลิตและจำหน่ายน้ำซุปเข้มข้นและน้ำมันที่สกัดจาก</w:t>
            </w:r>
            <w:r w:rsidR="006811F9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45264E">
              <w:rPr>
                <w:rFonts w:asciiTheme="majorBidi" w:hAnsiTheme="majorBidi" w:hint="cs"/>
                <w:sz w:val="27"/>
                <w:szCs w:val="27"/>
                <w:cs/>
              </w:rPr>
              <w:t>กระดูกสัตว์</w:t>
            </w:r>
          </w:p>
        </w:tc>
        <w:tc>
          <w:tcPr>
            <w:tcW w:w="1260" w:type="dxa"/>
          </w:tcPr>
          <w:p w14:paraId="52C014FD" w14:textId="0293D683" w:rsidR="0045264E" w:rsidRPr="00AA329B" w:rsidRDefault="0045264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3C20">
              <w:rPr>
                <w:rFonts w:cstheme="majorBidi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2DF1FD1C" w14:textId="3E6BF7C3" w:rsidR="0045264E" w:rsidRPr="00AA329B" w:rsidRDefault="003C2A55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60.7</w:t>
            </w:r>
          </w:p>
        </w:tc>
        <w:tc>
          <w:tcPr>
            <w:tcW w:w="1008" w:type="dxa"/>
          </w:tcPr>
          <w:p w14:paraId="3787F4C9" w14:textId="6C02AC5D" w:rsidR="0045264E" w:rsidRPr="00AA329B" w:rsidRDefault="003C2A55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60.7</w:t>
            </w:r>
          </w:p>
        </w:tc>
      </w:tr>
      <w:tr w:rsidR="005948C9" w:rsidRPr="00AA329B" w14:paraId="0548BB92" w14:textId="77777777" w:rsidTr="00F519A8">
        <w:tc>
          <w:tcPr>
            <w:tcW w:w="3510" w:type="dxa"/>
          </w:tcPr>
          <w:p w14:paraId="60E0E58E" w14:textId="7A9AC675" w:rsidR="005948C9" w:rsidRPr="005948C9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  <w:cs/>
              </w:rPr>
            </w:pP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5948C9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5948C9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อินเตอร์เทรด</w:t>
            </w:r>
            <w:r w:rsidRPr="005948C9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2ED36C34" w14:textId="02884365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5948C9">
              <w:rPr>
                <w:rFonts w:asciiTheme="majorBidi" w:hAnsiTheme="majorBidi"/>
                <w:sz w:val="27"/>
                <w:szCs w:val="27"/>
                <w:cs/>
              </w:rPr>
              <w:t>ซื้อมาขายไปเพื่อส่งออก</w:t>
            </w:r>
          </w:p>
        </w:tc>
        <w:tc>
          <w:tcPr>
            <w:tcW w:w="1260" w:type="dxa"/>
          </w:tcPr>
          <w:p w14:paraId="7FEAC4C7" w14:textId="27A3140D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3C20">
              <w:rPr>
                <w:rFonts w:cstheme="majorBidi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6C8C07D7" w14:textId="364500E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5315C58E" w14:textId="10407104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127891" w:rsidRPr="00AA329B" w14:paraId="53F94B63" w14:textId="77777777" w:rsidTr="00F519A8">
        <w:tc>
          <w:tcPr>
            <w:tcW w:w="3510" w:type="dxa"/>
          </w:tcPr>
          <w:p w14:paraId="5250817E" w14:textId="1F0868D9" w:rsidR="00127891" w:rsidRPr="005948C9" w:rsidRDefault="00127891" w:rsidP="0012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5948C9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ศูนย์วิทยาศาสตร์</w:t>
            </w:r>
            <w:r w:rsidRPr="005948C9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5948C9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7584941D" w14:textId="0ECF9446" w:rsidR="00127891" w:rsidRPr="00AA329B" w:rsidRDefault="00127891" w:rsidP="0012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7"/>
                <w:szCs w:val="27"/>
              </w:rPr>
            </w:pP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ให้บริการวิเคราะห์ทาง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เคม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>ี</w:t>
            </w:r>
            <w:r w:rsidRPr="005948C9">
              <w:rPr>
                <w:rFonts w:asciiTheme="majorBidi" w:hAnsiTheme="majorBidi" w:hint="cs"/>
                <w:sz w:val="27"/>
                <w:szCs w:val="27"/>
                <w:cs/>
              </w:rPr>
              <w:t>ชีวภาพ</w:t>
            </w:r>
          </w:p>
        </w:tc>
        <w:tc>
          <w:tcPr>
            <w:tcW w:w="1260" w:type="dxa"/>
          </w:tcPr>
          <w:p w14:paraId="7A331877" w14:textId="085EB70F" w:rsidR="00127891" w:rsidRPr="005948C9" w:rsidRDefault="00127891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D3C20">
              <w:rPr>
                <w:rFonts w:cstheme="majorBidi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153E77DB" w14:textId="34A1727F" w:rsidR="00127891" w:rsidRPr="00AA329B" w:rsidRDefault="00127891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1888D252" w14:textId="30B246E2" w:rsidR="00127891" w:rsidRPr="00AA329B" w:rsidRDefault="00127891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12160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5948C9" w:rsidRPr="00AA329B" w14:paraId="7F21F045" w14:textId="77777777" w:rsidTr="00F519A8">
        <w:tc>
          <w:tcPr>
            <w:tcW w:w="3510" w:type="dxa"/>
          </w:tcPr>
          <w:p w14:paraId="1DCDE644" w14:textId="1612C515" w:rsidR="005948C9" w:rsidRPr="00127891" w:rsidRDefault="00127891" w:rsidP="0012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127891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127891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127891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127891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127891">
              <w:rPr>
                <w:rFonts w:asciiTheme="majorBidi" w:hAnsiTheme="majorBidi" w:hint="cs"/>
                <w:sz w:val="27"/>
                <w:szCs w:val="27"/>
                <w:cs/>
              </w:rPr>
              <w:t>สเปเชียลตี้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Pr="00127891">
              <w:rPr>
                <w:rFonts w:asciiTheme="majorBidi" w:hAnsiTheme="majorBidi" w:hint="cs"/>
                <w:sz w:val="27"/>
                <w:szCs w:val="27"/>
                <w:cs/>
              </w:rPr>
              <w:t>ฟู้ดส์</w:t>
            </w:r>
            <w:r w:rsidRPr="00127891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127891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7F07753F" w14:textId="2C0457F4" w:rsidR="005948C9" w:rsidRPr="00AA329B" w:rsidRDefault="00127891" w:rsidP="00127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7"/>
                <w:szCs w:val="27"/>
              </w:rPr>
            </w:pPr>
            <w:r w:rsidRPr="00127891">
              <w:rPr>
                <w:rFonts w:asciiTheme="majorBidi" w:hAnsiTheme="majorBidi" w:hint="cs"/>
                <w:sz w:val="27"/>
                <w:szCs w:val="27"/>
                <w:cs/>
              </w:rPr>
              <w:t>ผลิตอาหารแปรรูปจาก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127891">
              <w:rPr>
                <w:rFonts w:asciiTheme="majorBidi" w:hAnsiTheme="majorBidi" w:hint="cs"/>
                <w:sz w:val="27"/>
                <w:szCs w:val="27"/>
                <w:cs/>
              </w:rPr>
              <w:t>เนื้อหมูแช่แข็ง</w:t>
            </w:r>
          </w:p>
        </w:tc>
        <w:tc>
          <w:tcPr>
            <w:tcW w:w="1260" w:type="dxa"/>
          </w:tcPr>
          <w:p w14:paraId="5C29FB14" w14:textId="162E810F" w:rsidR="005948C9" w:rsidRPr="00AA329B" w:rsidRDefault="00127891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51921E95" w14:textId="45F6119C" w:rsidR="005948C9" w:rsidRPr="00AA329B" w:rsidRDefault="00127891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99.0</w:t>
            </w:r>
          </w:p>
        </w:tc>
        <w:tc>
          <w:tcPr>
            <w:tcW w:w="1008" w:type="dxa"/>
          </w:tcPr>
          <w:p w14:paraId="6DAC1EAE" w14:textId="7072D4BE" w:rsidR="005948C9" w:rsidRPr="00AA329B" w:rsidRDefault="00127891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99.0</w:t>
            </w:r>
          </w:p>
        </w:tc>
      </w:tr>
      <w:tr w:rsidR="005948C9" w:rsidRPr="00AA329B" w14:paraId="64000B07" w14:textId="77777777" w:rsidTr="00F519A8">
        <w:tc>
          <w:tcPr>
            <w:tcW w:w="3510" w:type="dxa"/>
          </w:tcPr>
          <w:p w14:paraId="540B7908" w14:textId="6705DD7D" w:rsidR="005948C9" w:rsidRPr="00992170" w:rsidRDefault="00992170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992170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992170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992170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992170">
              <w:rPr>
                <w:rFonts w:asciiTheme="majorBidi" w:hAnsiTheme="majorBidi"/>
                <w:sz w:val="27"/>
                <w:szCs w:val="27"/>
                <w:cs/>
              </w:rPr>
              <w:t xml:space="preserve"> (</w:t>
            </w:r>
            <w:r w:rsidRPr="00992170">
              <w:rPr>
                <w:rFonts w:asciiTheme="majorBidi" w:hAnsiTheme="majorBidi" w:hint="cs"/>
                <w:sz w:val="27"/>
                <w:szCs w:val="27"/>
                <w:cs/>
              </w:rPr>
              <w:t>พม่า</w:t>
            </w:r>
            <w:r w:rsidRPr="00992170">
              <w:rPr>
                <w:rFonts w:asciiTheme="majorBidi" w:hAnsiTheme="majorBidi"/>
                <w:sz w:val="27"/>
                <w:szCs w:val="27"/>
                <w:cs/>
              </w:rPr>
              <w:t xml:space="preserve">) </w:t>
            </w:r>
            <w:r w:rsidRPr="00992170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572F0C62" w14:textId="63CB31C6" w:rsidR="005948C9" w:rsidRPr="00AA329B" w:rsidRDefault="00992170" w:rsidP="00F17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7"/>
                <w:szCs w:val="27"/>
              </w:rPr>
            </w:pPr>
            <w:r w:rsidRPr="00992170">
              <w:rPr>
                <w:rFonts w:asciiTheme="majorBidi" w:hAnsiTheme="majorBidi" w:hint="cs"/>
                <w:sz w:val="27"/>
                <w:szCs w:val="27"/>
                <w:cs/>
              </w:rPr>
              <w:t>จำหน่ายอาหารสัตว์และ</w:t>
            </w:r>
            <w:r w:rsidR="00F174DC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992170">
              <w:rPr>
                <w:rFonts w:asciiTheme="majorBidi" w:hAnsiTheme="majorBidi" w:hint="cs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260" w:type="dxa"/>
          </w:tcPr>
          <w:p w14:paraId="42FAFBB2" w14:textId="6666BF5D" w:rsidR="005948C9" w:rsidRPr="00AA329B" w:rsidRDefault="00B0054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พม่า</w:t>
            </w:r>
          </w:p>
        </w:tc>
        <w:tc>
          <w:tcPr>
            <w:tcW w:w="900" w:type="dxa"/>
          </w:tcPr>
          <w:p w14:paraId="3196AB50" w14:textId="13A383ED" w:rsidR="005948C9" w:rsidRPr="00AA329B" w:rsidRDefault="00B0054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80.3</w:t>
            </w:r>
          </w:p>
        </w:tc>
        <w:tc>
          <w:tcPr>
            <w:tcW w:w="1008" w:type="dxa"/>
          </w:tcPr>
          <w:p w14:paraId="7C36F91F" w14:textId="038FBC69" w:rsidR="005948C9" w:rsidRPr="00AA329B" w:rsidRDefault="00B0054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80.3</w:t>
            </w:r>
          </w:p>
        </w:tc>
      </w:tr>
      <w:tr w:rsidR="00B00547" w:rsidRPr="00AA329B" w14:paraId="56DCF0F4" w14:textId="77777777" w:rsidTr="00F519A8">
        <w:tc>
          <w:tcPr>
            <w:tcW w:w="3510" w:type="dxa"/>
          </w:tcPr>
          <w:p w14:paraId="70B3F39E" w14:textId="6C0A7C57" w:rsidR="00B00547" w:rsidRPr="00AA329B" w:rsidRDefault="00B00547" w:rsidP="00B0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  <w:r w:rsidRPr="00B00547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B00547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B00547">
              <w:rPr>
                <w:rFonts w:asciiTheme="majorBidi" w:hAnsiTheme="majorBidi" w:hint="cs"/>
                <w:sz w:val="27"/>
                <w:szCs w:val="27"/>
                <w:cs/>
              </w:rPr>
              <w:t>เบทาโกรไฮบริด</w:t>
            </w:r>
            <w:r w:rsidRPr="00B00547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B00547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4295D9B4" w14:textId="695105B2" w:rsidR="00B00547" w:rsidRPr="00AA329B" w:rsidRDefault="00B00547" w:rsidP="00B0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00547">
              <w:rPr>
                <w:rFonts w:asciiTheme="majorBidi" w:hAnsiTheme="majorBidi" w:hint="cs"/>
                <w:sz w:val="27"/>
                <w:szCs w:val="27"/>
                <w:cs/>
              </w:rPr>
              <w:t>ให้เช่าฟาร์มสุกร</w:t>
            </w:r>
          </w:p>
        </w:tc>
        <w:tc>
          <w:tcPr>
            <w:tcW w:w="1260" w:type="dxa"/>
          </w:tcPr>
          <w:p w14:paraId="09CD980C" w14:textId="4EF1F636" w:rsidR="00B00547" w:rsidRPr="00AA329B" w:rsidRDefault="00304AE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2F4ECD0B" w14:textId="06765CA6" w:rsidR="00B00547" w:rsidRPr="00AA329B" w:rsidRDefault="00304AE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99.9</w:t>
            </w:r>
          </w:p>
        </w:tc>
        <w:tc>
          <w:tcPr>
            <w:tcW w:w="1008" w:type="dxa"/>
          </w:tcPr>
          <w:p w14:paraId="7D1CD9D0" w14:textId="55F3FA8B" w:rsidR="00B00547" w:rsidRPr="00AA329B" w:rsidRDefault="00304AE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99.9</w:t>
            </w:r>
          </w:p>
        </w:tc>
      </w:tr>
      <w:tr w:rsidR="000308AF" w:rsidRPr="00AA329B" w14:paraId="62599B33" w14:textId="77777777" w:rsidTr="00F519A8">
        <w:tc>
          <w:tcPr>
            <w:tcW w:w="3510" w:type="dxa"/>
          </w:tcPr>
          <w:p w14:paraId="7514AC29" w14:textId="7A3B4677" w:rsidR="000308AF" w:rsidRPr="000308AF" w:rsidRDefault="000308AF" w:rsidP="0003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0308AF">
              <w:rPr>
                <w:rFonts w:asciiTheme="majorBidi" w:hAnsiTheme="majorBidi" w:hint="cs"/>
                <w:sz w:val="27"/>
                <w:szCs w:val="27"/>
                <w:cs/>
              </w:rPr>
              <w:t>บริษัท เบทาโกรฟาร์มมิ่ง จำกัด</w:t>
            </w:r>
          </w:p>
        </w:tc>
        <w:tc>
          <w:tcPr>
            <w:tcW w:w="2430" w:type="dxa"/>
          </w:tcPr>
          <w:p w14:paraId="351D93D6" w14:textId="03A2C3B0" w:rsidR="000308AF" w:rsidRPr="00AA329B" w:rsidRDefault="000308AF" w:rsidP="00030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308AF">
              <w:rPr>
                <w:rFonts w:asciiTheme="majorBidi" w:hAnsiTheme="majorBidi" w:hint="cs"/>
                <w:sz w:val="27"/>
                <w:szCs w:val="27"/>
                <w:cs/>
              </w:rPr>
              <w:t>ให้เช่าฟาร์มไก่</w:t>
            </w:r>
          </w:p>
        </w:tc>
        <w:tc>
          <w:tcPr>
            <w:tcW w:w="1260" w:type="dxa"/>
          </w:tcPr>
          <w:p w14:paraId="4ABD44CB" w14:textId="4ED292F3" w:rsidR="000308AF" w:rsidRPr="00AA329B" w:rsidRDefault="000308AF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5A050798" w14:textId="7F5C5827" w:rsidR="000308AF" w:rsidRPr="00AA329B" w:rsidRDefault="000308AF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99.9</w:t>
            </w:r>
          </w:p>
        </w:tc>
        <w:tc>
          <w:tcPr>
            <w:tcW w:w="1008" w:type="dxa"/>
          </w:tcPr>
          <w:p w14:paraId="0E0148FC" w14:textId="14AED53E" w:rsidR="000308AF" w:rsidRPr="00AA329B" w:rsidRDefault="000308AF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99.9</w:t>
            </w:r>
          </w:p>
        </w:tc>
      </w:tr>
      <w:tr w:rsidR="00FE421E" w:rsidRPr="00AA329B" w14:paraId="49E1ECFA" w14:textId="77777777" w:rsidTr="00F519A8">
        <w:tc>
          <w:tcPr>
            <w:tcW w:w="3510" w:type="dxa"/>
          </w:tcPr>
          <w:p w14:paraId="78C427F3" w14:textId="2498EE60" w:rsidR="00FE421E" w:rsidRPr="00FE421E" w:rsidRDefault="00FE421E" w:rsidP="00FE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0308AF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0308AF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0308AF">
              <w:rPr>
                <w:rFonts w:asciiTheme="majorBidi" w:hAnsiTheme="majorBidi" w:hint="cs"/>
                <w:sz w:val="27"/>
                <w:szCs w:val="27"/>
                <w:cs/>
              </w:rPr>
              <w:t>โพรเทค</w:t>
            </w:r>
            <w:r w:rsidRPr="000308AF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0308AF">
              <w:rPr>
                <w:rFonts w:asciiTheme="majorBidi" w:hAnsiTheme="majorBidi" w:hint="cs"/>
                <w:sz w:val="27"/>
                <w:szCs w:val="27"/>
                <w:cs/>
              </w:rPr>
              <w:t>แอนิมัล</w:t>
            </w:r>
            <w:r w:rsidRPr="000308AF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0308AF">
              <w:rPr>
                <w:rFonts w:asciiTheme="majorBidi" w:hAnsiTheme="majorBidi" w:hint="cs"/>
                <w:sz w:val="27"/>
                <w:szCs w:val="27"/>
                <w:cs/>
              </w:rPr>
              <w:t>เฮลธ์</w:t>
            </w:r>
            <w:r w:rsidRPr="000308AF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0308AF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183D9FF9" w14:textId="5E77BA9F" w:rsidR="00FE421E" w:rsidRPr="00FE421E" w:rsidRDefault="00FE421E" w:rsidP="00FE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จำหน่ายเวชภัณฑ์ อาหารเสริมและเคมีภัณฑ์สำหรับสัตว์</w:t>
            </w:r>
          </w:p>
        </w:tc>
        <w:tc>
          <w:tcPr>
            <w:tcW w:w="1260" w:type="dxa"/>
          </w:tcPr>
          <w:p w14:paraId="0F2ECF54" w14:textId="44D7DA20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11D48204" w14:textId="5E4470B2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FE421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08" w:type="dxa"/>
          </w:tcPr>
          <w:p w14:paraId="208C8548" w14:textId="712FD8C1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FE421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FE421E" w:rsidRPr="00AA329B" w14:paraId="0B5A7508" w14:textId="77777777" w:rsidTr="00F519A8">
        <w:tc>
          <w:tcPr>
            <w:tcW w:w="3510" w:type="dxa"/>
          </w:tcPr>
          <w:p w14:paraId="7B4D1A25" w14:textId="08191A93" w:rsidR="00FE421E" w:rsidRPr="00FE421E" w:rsidRDefault="00FE421E" w:rsidP="00FE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  <w:cs/>
              </w:rPr>
            </w:pPr>
            <w:r w:rsidRPr="00FE421E">
              <w:rPr>
                <w:rFonts w:asciiTheme="majorBidi" w:hAnsiTheme="majorBidi"/>
                <w:sz w:val="27"/>
                <w:szCs w:val="27"/>
                <w:cs/>
              </w:rPr>
              <w:t xml:space="preserve">บริษัท เบทาโกร บีเชงเฮียง จำกัด </w:t>
            </w:r>
            <w:r w:rsidRPr="00FE421E">
              <w:rPr>
                <w:rFonts w:asciiTheme="majorBidi" w:hAnsiTheme="majorBidi"/>
                <w:sz w:val="27"/>
                <w:szCs w:val="27"/>
                <w:cs/>
              </w:rPr>
              <w:br/>
              <w:t>(อยู่ระหว่างการชำระบัญชี)</w:t>
            </w:r>
          </w:p>
        </w:tc>
        <w:tc>
          <w:tcPr>
            <w:tcW w:w="2430" w:type="dxa"/>
          </w:tcPr>
          <w:p w14:paraId="57F0E9C9" w14:textId="62AE4DBF" w:rsidR="00FE421E" w:rsidRPr="00FE421E" w:rsidRDefault="00FE421E" w:rsidP="00FE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จำหน่ายผลิตภัณฑ์</w:t>
            </w:r>
            <w:r w:rsidR="00E173DF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อาหารทุกชนิด</w:t>
            </w:r>
          </w:p>
        </w:tc>
        <w:tc>
          <w:tcPr>
            <w:tcW w:w="1260" w:type="dxa"/>
          </w:tcPr>
          <w:p w14:paraId="5045B709" w14:textId="27D7E088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1D8BA725" w14:textId="02A43C6D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</w:rPr>
              <w:t>79</w:t>
            </w: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FE421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08" w:type="dxa"/>
          </w:tcPr>
          <w:p w14:paraId="1197E5E0" w14:textId="539B460B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</w:rPr>
              <w:t>79</w:t>
            </w: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FE421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FE421E" w:rsidRPr="00AA329B" w14:paraId="5E10B298" w14:textId="77777777" w:rsidTr="00F519A8">
        <w:tc>
          <w:tcPr>
            <w:tcW w:w="3510" w:type="dxa"/>
          </w:tcPr>
          <w:p w14:paraId="28485F4B" w14:textId="461D3F76" w:rsidR="00FE421E" w:rsidRPr="00FE421E" w:rsidRDefault="00FE421E" w:rsidP="00FE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  <w:cs/>
              </w:rPr>
            </w:pP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บริษัท บี แอนด์ ซี พูลาสกี้ จำกัด</w:t>
            </w:r>
            <w:r w:rsidRPr="00FE421E">
              <w:rPr>
                <w:rFonts w:asciiTheme="majorBidi" w:hAnsiTheme="majorBidi"/>
                <w:sz w:val="27"/>
                <w:szCs w:val="27"/>
              </w:rPr>
              <w:br/>
            </w: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(อยู่ระหว่างการชำระบัญชี)</w:t>
            </w:r>
          </w:p>
        </w:tc>
        <w:tc>
          <w:tcPr>
            <w:tcW w:w="2430" w:type="dxa"/>
          </w:tcPr>
          <w:p w14:paraId="7B7C7A3D" w14:textId="5682E0FF" w:rsidR="00FE421E" w:rsidRPr="00FE421E" w:rsidRDefault="00FE421E" w:rsidP="00E1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จำหน่ายเวชภัณฑ์อาหารเสริมและเคมีภัณฑ์</w:t>
            </w:r>
            <w:r w:rsidRPr="00FE421E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สำหรับสัตว์</w:t>
            </w:r>
          </w:p>
        </w:tc>
        <w:tc>
          <w:tcPr>
            <w:tcW w:w="1260" w:type="dxa"/>
          </w:tcPr>
          <w:p w14:paraId="716A66A0" w14:textId="1FCD9242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19EFFAB1" w14:textId="71AEDA51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267127CD" w14:textId="06DAFD6D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FE421E" w:rsidRPr="00AA329B" w14:paraId="4F3F2EF8" w14:textId="77777777" w:rsidTr="00F519A8">
        <w:tc>
          <w:tcPr>
            <w:tcW w:w="3510" w:type="dxa"/>
          </w:tcPr>
          <w:p w14:paraId="41A06A3A" w14:textId="5F7F0D8A" w:rsidR="00FE421E" w:rsidRPr="00FE421E" w:rsidRDefault="00FE421E" w:rsidP="00FE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บริษัท แอนิเทค โทเทิล โซลูชั่น จำกัด</w:t>
            </w:r>
          </w:p>
        </w:tc>
        <w:tc>
          <w:tcPr>
            <w:tcW w:w="2430" w:type="dxa"/>
          </w:tcPr>
          <w:p w14:paraId="42181A52" w14:textId="4A59CDFA" w:rsidR="00FE421E" w:rsidRPr="00FE421E" w:rsidRDefault="00FE421E" w:rsidP="00E1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จำหน่ายเวชภัณฑ์ อาหารเสริม</w:t>
            </w:r>
            <w:r w:rsidRPr="00FE421E">
              <w:rPr>
                <w:rFonts w:asciiTheme="majorBidi" w:hAnsiTheme="majorBidi"/>
                <w:sz w:val="27"/>
                <w:szCs w:val="27"/>
              </w:rPr>
              <w:br/>
            </w:r>
            <w:r w:rsidRPr="00FE421E">
              <w:rPr>
                <w:rFonts w:asciiTheme="majorBidi" w:hAnsiTheme="majorBidi"/>
                <w:sz w:val="27"/>
                <w:szCs w:val="27"/>
                <w:cs/>
              </w:rPr>
              <w:t>และเคมีภัณฑ์สำหรับสัตว์</w:t>
            </w:r>
          </w:p>
        </w:tc>
        <w:tc>
          <w:tcPr>
            <w:tcW w:w="1260" w:type="dxa"/>
          </w:tcPr>
          <w:p w14:paraId="31B6A12B" w14:textId="2C70A114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4651BF3E" w14:textId="5BFA4286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FE421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08" w:type="dxa"/>
          </w:tcPr>
          <w:p w14:paraId="49229872" w14:textId="1A38E184" w:rsidR="00FE421E" w:rsidRPr="00AA329B" w:rsidRDefault="00FE421E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E421E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FE421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FE421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4C0299" w:rsidRPr="00AA329B" w14:paraId="6F06BD3E" w14:textId="77777777" w:rsidTr="00F519A8">
        <w:tc>
          <w:tcPr>
            <w:tcW w:w="3510" w:type="dxa"/>
          </w:tcPr>
          <w:p w14:paraId="45F9CCF7" w14:textId="17B03466" w:rsidR="004C0299" w:rsidRPr="00AA329B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  <w:r w:rsidRPr="00DD3C20">
              <w:rPr>
                <w:rFonts w:asciiTheme="majorBidi" w:hAnsiTheme="majorBidi" w:hint="cs"/>
                <w:sz w:val="27"/>
                <w:szCs w:val="27"/>
                <w:cs/>
              </w:rPr>
              <w:lastRenderedPageBreak/>
              <w:t xml:space="preserve">บริษัท เบ็ทเทอร์ฟาร์ม่า </w:t>
            </w:r>
            <w:r>
              <w:rPr>
                <w:rFonts w:asciiTheme="majorBidi" w:hAnsiTheme="majorBidi"/>
                <w:sz w:val="27"/>
                <w:szCs w:val="27"/>
              </w:rPr>
              <w:t>(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>เวียดนาม</w:t>
            </w:r>
            <w:r>
              <w:rPr>
                <w:rFonts w:asciiTheme="majorBidi" w:hAnsiTheme="majorBidi"/>
                <w:sz w:val="27"/>
                <w:szCs w:val="27"/>
              </w:rPr>
              <w:t>)</w:t>
            </w:r>
            <w:r w:rsidR="00CD727E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Pr="00DD3C20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1B38F6A6" w14:textId="5EEFE0AF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 xml:space="preserve">จำหน่ายเวชภัณฑ์ 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อาหารเสริมและเคมีภัณฑ์สำหรับสัตว์</w:t>
            </w:r>
          </w:p>
        </w:tc>
        <w:tc>
          <w:tcPr>
            <w:tcW w:w="1260" w:type="dxa"/>
          </w:tcPr>
          <w:p w14:paraId="735B0CC0" w14:textId="011F56F9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เวียดนาม</w:t>
            </w:r>
          </w:p>
        </w:tc>
        <w:tc>
          <w:tcPr>
            <w:tcW w:w="900" w:type="dxa"/>
          </w:tcPr>
          <w:p w14:paraId="070528C6" w14:textId="58D9DA65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100.0</w:t>
            </w:r>
          </w:p>
        </w:tc>
        <w:tc>
          <w:tcPr>
            <w:tcW w:w="1008" w:type="dxa"/>
          </w:tcPr>
          <w:p w14:paraId="6BF9F3B1" w14:textId="2D46C0DC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100.0</w:t>
            </w:r>
          </w:p>
        </w:tc>
      </w:tr>
      <w:tr w:rsidR="004C0299" w:rsidRPr="00AA329B" w14:paraId="609DB5B6" w14:textId="77777777" w:rsidTr="00F519A8">
        <w:tc>
          <w:tcPr>
            <w:tcW w:w="3510" w:type="dxa"/>
          </w:tcPr>
          <w:p w14:paraId="7096DBBF" w14:textId="0E8DDAA7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บริษัท เบทาโกร ศูนย์บริหารเงิน จำกัด</w:t>
            </w:r>
          </w:p>
        </w:tc>
        <w:tc>
          <w:tcPr>
            <w:tcW w:w="2430" w:type="dxa"/>
          </w:tcPr>
          <w:p w14:paraId="667921B3" w14:textId="504B4682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ให้บริการซื้อขายแลกเปลี่ยน</w:t>
            </w:r>
            <w:r w:rsidRPr="00BE5B27">
              <w:rPr>
                <w:rFonts w:asciiTheme="majorBidi" w:hAnsiTheme="majorBidi"/>
                <w:sz w:val="27"/>
                <w:szCs w:val="27"/>
              </w:rPr>
              <w:br/>
            </w:r>
            <w:r w:rsidRPr="00BE5B27">
              <w:rPr>
                <w:rFonts w:asciiTheme="majorBidi" w:hAnsiTheme="majorBidi"/>
                <w:sz w:val="27"/>
                <w:szCs w:val="27"/>
                <w:cs/>
              </w:rPr>
              <w:t xml:space="preserve">เงินตราต่างประเทศ </w:t>
            </w:r>
          </w:p>
        </w:tc>
        <w:tc>
          <w:tcPr>
            <w:tcW w:w="1260" w:type="dxa"/>
          </w:tcPr>
          <w:p w14:paraId="500EBED8" w14:textId="2A583AD1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60BC571B" w14:textId="389C435C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C0299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08" w:type="dxa"/>
          </w:tcPr>
          <w:p w14:paraId="3466A391" w14:textId="0E618F71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C0299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4C0299" w:rsidRPr="00AA329B" w14:paraId="5394BB30" w14:textId="77777777" w:rsidTr="00F519A8">
        <w:tc>
          <w:tcPr>
            <w:tcW w:w="3510" w:type="dxa"/>
          </w:tcPr>
          <w:p w14:paraId="1D50DE43" w14:textId="48D562B5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บริษัท บี. ฟีดมิลล์ จำกัด</w:t>
            </w:r>
          </w:p>
        </w:tc>
        <w:tc>
          <w:tcPr>
            <w:tcW w:w="2430" w:type="dxa"/>
          </w:tcPr>
          <w:p w14:paraId="426B6D55" w14:textId="49F9AF2E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ให้เช่าอสังหาริมทรัพย์</w:t>
            </w:r>
          </w:p>
        </w:tc>
        <w:tc>
          <w:tcPr>
            <w:tcW w:w="1260" w:type="dxa"/>
          </w:tcPr>
          <w:p w14:paraId="2E4E2A2D" w14:textId="15D52BC9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07B4C117" w14:textId="5DD10520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C0299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08" w:type="dxa"/>
          </w:tcPr>
          <w:p w14:paraId="3C60406F" w14:textId="4FC89B85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C0299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4C0299" w:rsidRPr="00AA329B" w14:paraId="2C22224C" w14:textId="77777777" w:rsidTr="00F519A8">
        <w:tc>
          <w:tcPr>
            <w:tcW w:w="3510" w:type="dxa"/>
          </w:tcPr>
          <w:p w14:paraId="27FFC657" w14:textId="5F2C989B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บริษัท เบ็ทเทอร์ฟาร์ม่า (ฟิลิปปินส์) จำกัด</w:t>
            </w:r>
          </w:p>
        </w:tc>
        <w:tc>
          <w:tcPr>
            <w:tcW w:w="2430" w:type="dxa"/>
          </w:tcPr>
          <w:p w14:paraId="1A68CADA" w14:textId="352CE852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 xml:space="preserve">จำหน่ายเวชภัณฑ์ 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อาหารเสริมและเคมีภัณฑ์สำหรับสัตว์</w:t>
            </w:r>
          </w:p>
        </w:tc>
        <w:tc>
          <w:tcPr>
            <w:tcW w:w="1260" w:type="dxa"/>
          </w:tcPr>
          <w:p w14:paraId="413ADF78" w14:textId="2DFD846B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0A9BC302" w14:textId="36BE7B43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100.0</w:t>
            </w:r>
          </w:p>
        </w:tc>
        <w:tc>
          <w:tcPr>
            <w:tcW w:w="1008" w:type="dxa"/>
          </w:tcPr>
          <w:p w14:paraId="1494D0FC" w14:textId="5E03235E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100.0</w:t>
            </w:r>
          </w:p>
        </w:tc>
      </w:tr>
      <w:tr w:rsidR="004C0299" w:rsidRPr="00AA329B" w14:paraId="1079D00F" w14:textId="77777777" w:rsidTr="00F519A8">
        <w:tc>
          <w:tcPr>
            <w:tcW w:w="3510" w:type="dxa"/>
          </w:tcPr>
          <w:p w14:paraId="348A93C7" w14:textId="5AF3BE35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บริษัท เบ็ทเทอร์ฟาร์ม่า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(อินโดนีเซีย) จำกัด</w:t>
            </w:r>
          </w:p>
        </w:tc>
        <w:tc>
          <w:tcPr>
            <w:tcW w:w="2430" w:type="dxa"/>
          </w:tcPr>
          <w:p w14:paraId="43540EC9" w14:textId="53ABAC58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 xml:space="preserve">จำหน่ายเวชภัณฑ์ </w:t>
            </w:r>
            <w:r w:rsidRPr="00BE5B27">
              <w:rPr>
                <w:rFonts w:asciiTheme="majorBidi" w:hAnsiTheme="majorBidi"/>
                <w:sz w:val="27"/>
                <w:szCs w:val="27"/>
              </w:rPr>
              <w:br/>
            </w: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อาหารเสริมและเคมีภัณฑ์สำหรับสัตว์</w:t>
            </w:r>
          </w:p>
        </w:tc>
        <w:tc>
          <w:tcPr>
            <w:tcW w:w="1260" w:type="dxa"/>
          </w:tcPr>
          <w:p w14:paraId="0AC81887" w14:textId="71CDB627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อินโดนีเซีย</w:t>
            </w:r>
          </w:p>
        </w:tc>
        <w:tc>
          <w:tcPr>
            <w:tcW w:w="900" w:type="dxa"/>
          </w:tcPr>
          <w:p w14:paraId="3961AEE9" w14:textId="448B7CA0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95</w:t>
            </w: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C0299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008" w:type="dxa"/>
          </w:tcPr>
          <w:p w14:paraId="737FFF80" w14:textId="3970B620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95</w:t>
            </w: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C0299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4C0299" w:rsidRPr="00AA329B" w14:paraId="593C8268" w14:textId="77777777" w:rsidTr="00F519A8">
        <w:tc>
          <w:tcPr>
            <w:tcW w:w="3510" w:type="dxa"/>
          </w:tcPr>
          <w:p w14:paraId="2C2F7AFC" w14:textId="53D4EADE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BE5B27">
              <w:rPr>
                <w:rFonts w:asciiTheme="majorBidi" w:hAnsiTheme="majorBidi" w:hint="cs"/>
                <w:sz w:val="27"/>
                <w:szCs w:val="27"/>
                <w:cs/>
              </w:rPr>
              <w:t xml:space="preserve">บริษัท เบทาโกร เทรดดิ้ง </w:t>
            </w:r>
            <w:r w:rsidRPr="00BE5B27">
              <w:rPr>
                <w:rFonts w:asciiTheme="majorBidi" w:hAnsiTheme="majorBidi"/>
                <w:sz w:val="27"/>
                <w:szCs w:val="27"/>
              </w:rPr>
              <w:t>(</w:t>
            </w:r>
            <w:r w:rsidRPr="00BE5B27">
              <w:rPr>
                <w:rFonts w:asciiTheme="majorBidi" w:hAnsiTheme="majorBidi" w:hint="cs"/>
                <w:sz w:val="27"/>
                <w:szCs w:val="27"/>
                <w:cs/>
              </w:rPr>
              <w:t>สิงคโปร์</w:t>
            </w:r>
            <w:r w:rsidRPr="00BE5B27">
              <w:rPr>
                <w:rFonts w:asciiTheme="majorBidi" w:hAnsiTheme="majorBidi"/>
                <w:sz w:val="27"/>
                <w:szCs w:val="27"/>
              </w:rPr>
              <w:t xml:space="preserve">) </w:t>
            </w:r>
            <w:r w:rsidRPr="00BE5B27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348DDD7B" w14:textId="47DCDE6E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ซื้อมาขายไปเพื่อส่งออก</w:t>
            </w:r>
          </w:p>
        </w:tc>
        <w:tc>
          <w:tcPr>
            <w:tcW w:w="1260" w:type="dxa"/>
          </w:tcPr>
          <w:p w14:paraId="4176798C" w14:textId="7BD1DDFA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7921BCBC" w14:textId="3638E450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100.0</w:t>
            </w:r>
          </w:p>
        </w:tc>
        <w:tc>
          <w:tcPr>
            <w:tcW w:w="1008" w:type="dxa"/>
          </w:tcPr>
          <w:p w14:paraId="1E526013" w14:textId="3407AF76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100.0</w:t>
            </w:r>
          </w:p>
        </w:tc>
      </w:tr>
      <w:tr w:rsidR="004C0299" w:rsidRPr="00AA329B" w14:paraId="571D2424" w14:textId="77777777" w:rsidTr="00F519A8">
        <w:tc>
          <w:tcPr>
            <w:tcW w:w="3510" w:type="dxa"/>
          </w:tcPr>
          <w:p w14:paraId="0163B0E4" w14:textId="19DAB064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  <w:cs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บริษัท บี. อินเตอร์เนชั่นแนล แอนด์</w:t>
            </w:r>
            <w:r w:rsidRPr="00BE5B27">
              <w:rPr>
                <w:rFonts w:asciiTheme="majorBidi" w:hAnsiTheme="majorBidi" w:hint="cs"/>
                <w:sz w:val="27"/>
                <w:szCs w:val="27"/>
                <w:cs/>
              </w:rPr>
              <w:t xml:space="preserve"> เทคโนโลยี จำกัด</w:t>
            </w:r>
          </w:p>
        </w:tc>
        <w:tc>
          <w:tcPr>
            <w:tcW w:w="2430" w:type="dxa"/>
          </w:tcPr>
          <w:p w14:paraId="6885DDE3" w14:textId="79DB834A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ประกอบและจำหน่าย</w:t>
            </w:r>
            <w:r w:rsidRPr="00BE5B27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เครื่องจักรและอุปกรณ์ที่ใช้ในการเลี้ยงสัตว์</w:t>
            </w:r>
          </w:p>
        </w:tc>
        <w:tc>
          <w:tcPr>
            <w:tcW w:w="1260" w:type="dxa"/>
          </w:tcPr>
          <w:p w14:paraId="729E3D1B" w14:textId="3D3DC651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3B9B32D7" w14:textId="3F9B90E7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C0299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08" w:type="dxa"/>
          </w:tcPr>
          <w:p w14:paraId="4BFA29A9" w14:textId="25E3006F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</w:t>
            </w: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C0299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4C0299" w:rsidRPr="00AA329B" w14:paraId="6C4C5EE9" w14:textId="77777777" w:rsidTr="00F519A8">
        <w:tc>
          <w:tcPr>
            <w:tcW w:w="3510" w:type="dxa"/>
          </w:tcPr>
          <w:p w14:paraId="14005A90" w14:textId="13D38D0A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  <w:cs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 xml:space="preserve">บริษัท ศูนย์พัฒนาทรัพยากรมนุษย์ 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เครือเบทาโกร จำกัด</w:t>
            </w:r>
          </w:p>
        </w:tc>
        <w:tc>
          <w:tcPr>
            <w:tcW w:w="2430" w:type="dxa"/>
          </w:tcPr>
          <w:p w14:paraId="6C9F05D9" w14:textId="331E75D9" w:rsidR="004C0299" w:rsidRPr="00BE5B27" w:rsidRDefault="0044043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ศ</w:t>
            </w:r>
            <w:r w:rsidR="009D686A">
              <w:rPr>
                <w:rFonts w:asciiTheme="majorBidi" w:hAnsiTheme="majorBidi" w:hint="cs"/>
                <w:sz w:val="27"/>
                <w:szCs w:val="27"/>
                <w:cs/>
              </w:rPr>
              <w:t>ูนย์ฝึกอบรม</w:t>
            </w:r>
          </w:p>
        </w:tc>
        <w:tc>
          <w:tcPr>
            <w:tcW w:w="1260" w:type="dxa"/>
          </w:tcPr>
          <w:p w14:paraId="2BB0573C" w14:textId="05EDED11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270F66F3" w14:textId="4E12BE77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14ED3D11" w14:textId="10946F81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4C0299" w:rsidRPr="00AA329B" w14:paraId="468A5C7A" w14:textId="77777777" w:rsidTr="00F519A8">
        <w:tc>
          <w:tcPr>
            <w:tcW w:w="3510" w:type="dxa"/>
          </w:tcPr>
          <w:p w14:paraId="48E1F127" w14:textId="6A46EAC7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  <w:cs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บริษัท ฮอบบี้ฟาร์มเมอร์ส จำกัด</w:t>
            </w:r>
          </w:p>
        </w:tc>
        <w:tc>
          <w:tcPr>
            <w:tcW w:w="2430" w:type="dxa"/>
          </w:tcPr>
          <w:p w14:paraId="1EED3D36" w14:textId="1AB9A913" w:rsidR="004C0299" w:rsidRPr="00BE5B27" w:rsidRDefault="004C0299" w:rsidP="004C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BE5B27">
              <w:rPr>
                <w:rFonts w:asciiTheme="majorBidi" w:hAnsiTheme="majorBidi"/>
                <w:sz w:val="27"/>
                <w:szCs w:val="27"/>
                <w:cs/>
              </w:rPr>
              <w:t>ผลิตและจำหน่ายอุปกรณ์</w:t>
            </w:r>
            <w:r w:rsidRPr="00BE5B27">
              <w:rPr>
                <w:rFonts w:asciiTheme="majorBidi" w:hAnsiTheme="majorBidi"/>
                <w:sz w:val="27"/>
                <w:szCs w:val="27"/>
                <w:cs/>
              </w:rPr>
              <w:br/>
              <w:t>ที่ใช้สำหรับการเลี้ยงสัตว์</w:t>
            </w:r>
          </w:p>
        </w:tc>
        <w:tc>
          <w:tcPr>
            <w:tcW w:w="1260" w:type="dxa"/>
          </w:tcPr>
          <w:p w14:paraId="0E520481" w14:textId="13AC5E46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7B839211" w14:textId="4021BF2F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018781C7" w14:textId="29865ECA" w:rsidR="004C0299" w:rsidRPr="00AA329B" w:rsidRDefault="004C029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C0299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5948C9" w:rsidRPr="00AA329B" w14:paraId="071ECC12" w14:textId="77777777" w:rsidTr="00F519A8">
        <w:tc>
          <w:tcPr>
            <w:tcW w:w="3510" w:type="dxa"/>
          </w:tcPr>
          <w:p w14:paraId="6F1299C3" w14:textId="72272184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บริษัทย่อยภายใต้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"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บีทีจี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แอลวี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จำกัด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"</w:t>
            </w:r>
          </w:p>
        </w:tc>
        <w:tc>
          <w:tcPr>
            <w:tcW w:w="2430" w:type="dxa"/>
          </w:tcPr>
          <w:p w14:paraId="37A1B9F6" w14:textId="77777777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267F067" w14:textId="7777777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87E77AE" w14:textId="7777777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26C24D5E" w14:textId="7777777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948C9" w:rsidRPr="00AA329B" w14:paraId="0D4C9D56" w14:textId="77777777" w:rsidTr="00F519A8">
        <w:tc>
          <w:tcPr>
            <w:tcW w:w="3510" w:type="dxa"/>
          </w:tcPr>
          <w:p w14:paraId="43877580" w14:textId="0090BBA1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AA329B">
              <w:rPr>
                <w:rFonts w:asciiTheme="majorBidi" w:hAnsiTheme="majorBidi"/>
                <w:sz w:val="27"/>
                <w:szCs w:val="27"/>
                <w:cs/>
              </w:rPr>
              <w:t>บริษัท</w:t>
            </w:r>
            <w:r w:rsidRPr="00AA329B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>บีทีจี แอลวี จำกัด</w:t>
            </w:r>
          </w:p>
        </w:tc>
        <w:tc>
          <w:tcPr>
            <w:tcW w:w="2430" w:type="dxa"/>
          </w:tcPr>
          <w:p w14:paraId="3EB39AB9" w14:textId="6C048DB1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ลงทุน</w:t>
            </w:r>
          </w:p>
        </w:tc>
        <w:tc>
          <w:tcPr>
            <w:tcW w:w="1260" w:type="dxa"/>
          </w:tcPr>
          <w:p w14:paraId="0B438247" w14:textId="748EA3D9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ฮ่องกง</w:t>
            </w:r>
          </w:p>
        </w:tc>
        <w:tc>
          <w:tcPr>
            <w:tcW w:w="900" w:type="dxa"/>
          </w:tcPr>
          <w:p w14:paraId="37E993D1" w14:textId="0A335C4D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 w:hint="cs"/>
                <w:sz w:val="27"/>
                <w:szCs w:val="27"/>
                <w:cs/>
              </w:rPr>
              <w:t>100.0</w:t>
            </w:r>
          </w:p>
        </w:tc>
        <w:tc>
          <w:tcPr>
            <w:tcW w:w="1008" w:type="dxa"/>
          </w:tcPr>
          <w:p w14:paraId="16D89158" w14:textId="3ACC756B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100.0</w:t>
            </w:r>
          </w:p>
        </w:tc>
      </w:tr>
      <w:tr w:rsidR="005948C9" w:rsidRPr="00AA329B" w14:paraId="42D4DDF2" w14:textId="77777777" w:rsidTr="00F519A8">
        <w:tc>
          <w:tcPr>
            <w:tcW w:w="3510" w:type="dxa"/>
          </w:tcPr>
          <w:p w14:paraId="4F3CA0D7" w14:textId="4B7AC97B" w:rsidR="005948C9" w:rsidRPr="00AA329B" w:rsidRDefault="005948C9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AA329B">
              <w:rPr>
                <w:rFonts w:asciiTheme="majorBidi" w:hAnsiTheme="majorBidi"/>
                <w:sz w:val="27"/>
                <w:szCs w:val="27"/>
                <w:cs/>
              </w:rPr>
              <w:t>บริษัท เบทาโกร ลาวฟีดมิลล์</w:t>
            </w:r>
            <w:r w:rsidRPr="00AA329B"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63F34593" w14:textId="1DB4AB42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ind w:left="165" w:hanging="165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ผลิตและจำหน่าย</w:t>
            </w:r>
            <w:r w:rsidRPr="00AA329B">
              <w:rPr>
                <w:rFonts w:hint="cs"/>
                <w:sz w:val="27"/>
                <w:szCs w:val="27"/>
                <w:cs/>
              </w:rPr>
              <w:t>อาหารสัตว์</w:t>
            </w:r>
          </w:p>
        </w:tc>
        <w:tc>
          <w:tcPr>
            <w:tcW w:w="1260" w:type="dxa"/>
          </w:tcPr>
          <w:p w14:paraId="06C100B5" w14:textId="1F30BEF5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ลาว</w:t>
            </w:r>
          </w:p>
        </w:tc>
        <w:tc>
          <w:tcPr>
            <w:tcW w:w="900" w:type="dxa"/>
          </w:tcPr>
          <w:p w14:paraId="3544CD3D" w14:textId="3DA03739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  <w:tc>
          <w:tcPr>
            <w:tcW w:w="1008" w:type="dxa"/>
          </w:tcPr>
          <w:p w14:paraId="2B825A74" w14:textId="5CD0D419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99.9</w:t>
            </w:r>
          </w:p>
        </w:tc>
      </w:tr>
      <w:tr w:rsidR="005948C9" w:rsidRPr="00AA329B" w14:paraId="2C034C15" w14:textId="77777777" w:rsidTr="00F519A8">
        <w:tc>
          <w:tcPr>
            <w:tcW w:w="3510" w:type="dxa"/>
          </w:tcPr>
          <w:p w14:paraId="215AE9E3" w14:textId="7EBB7A65" w:rsidR="005948C9" w:rsidRPr="00AA329B" w:rsidRDefault="005948C9" w:rsidP="0064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บริษัทย่อยภายใต้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="006475D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br/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"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เบทาโกร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เวนเจอร์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จำกัด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"</w:t>
            </w:r>
          </w:p>
        </w:tc>
        <w:tc>
          <w:tcPr>
            <w:tcW w:w="2430" w:type="dxa"/>
          </w:tcPr>
          <w:p w14:paraId="37CB712C" w14:textId="77777777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2C1784F" w14:textId="7777777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3312194" w14:textId="7777777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2EE1EB0E" w14:textId="7777777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948C9" w:rsidRPr="00AA329B" w14:paraId="7314BFFE" w14:textId="77777777" w:rsidTr="00F519A8">
        <w:tc>
          <w:tcPr>
            <w:tcW w:w="3510" w:type="dxa"/>
          </w:tcPr>
          <w:p w14:paraId="158A8CDC" w14:textId="5FDF8AB1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เวนเจอร์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7F4A957B" w14:textId="30CD3BCA" w:rsidR="005948C9" w:rsidRPr="00AA329B" w:rsidRDefault="008473E1" w:rsidP="00587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71" w:hanging="17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cstheme="majorBidi" w:hint="cs"/>
                <w:sz w:val="27"/>
                <w:szCs w:val="27"/>
                <w:cs/>
              </w:rPr>
              <w:t>ลงทุน</w:t>
            </w:r>
            <w:r w:rsidR="00587D49">
              <w:rPr>
                <w:rFonts w:cstheme="majorBidi" w:hint="cs"/>
                <w:sz w:val="27"/>
                <w:szCs w:val="27"/>
                <w:cs/>
              </w:rPr>
              <w:t>และจัดจำหน่ายอาหารสดและอาหารพร้อมบริโภค</w:t>
            </w:r>
          </w:p>
        </w:tc>
        <w:tc>
          <w:tcPr>
            <w:tcW w:w="1260" w:type="dxa"/>
          </w:tcPr>
          <w:p w14:paraId="6B558D69" w14:textId="5C1C8BA5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900" w:type="dxa"/>
          </w:tcPr>
          <w:p w14:paraId="4C1EED8E" w14:textId="31E9D0A1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 w:hint="cs"/>
                <w:sz w:val="27"/>
                <w:szCs w:val="27"/>
                <w:cs/>
              </w:rPr>
              <w:t>99.9</w:t>
            </w:r>
          </w:p>
        </w:tc>
        <w:tc>
          <w:tcPr>
            <w:tcW w:w="1008" w:type="dxa"/>
          </w:tcPr>
          <w:p w14:paraId="598C3687" w14:textId="3D403EC3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 w:hint="cs"/>
                <w:sz w:val="27"/>
                <w:szCs w:val="27"/>
                <w:cs/>
              </w:rPr>
              <w:t>99.9</w:t>
            </w:r>
          </w:p>
        </w:tc>
      </w:tr>
      <w:tr w:rsidR="005948C9" w:rsidRPr="00AA329B" w14:paraId="672EF4F3" w14:textId="77777777" w:rsidTr="00F519A8">
        <w:tc>
          <w:tcPr>
            <w:tcW w:w="3510" w:type="dxa"/>
          </w:tcPr>
          <w:p w14:paraId="6EB6A2EA" w14:textId="7DC63FB0" w:rsidR="005948C9" w:rsidRPr="00AA329B" w:rsidRDefault="005948C9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เวนเจอร์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="006475D7">
              <w:rPr>
                <w:rFonts w:asciiTheme="majorBidi" w:hAnsiTheme="majorBidi"/>
                <w:sz w:val="27"/>
                <w:szCs w:val="27"/>
                <w:cs/>
              </w:rPr>
              <w:br/>
            </w:r>
            <w:r w:rsidR="00510830">
              <w:rPr>
                <w:rFonts w:asciiTheme="majorBidi" w:hAnsiTheme="majorBidi" w:hint="cs"/>
                <w:sz w:val="27"/>
                <w:szCs w:val="27"/>
                <w:cs/>
              </w:rPr>
              <w:t xml:space="preserve">  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อินเตอร์เนชั่นแนล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6F94E7C3" w14:textId="3039F22A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ลงทุน</w:t>
            </w:r>
          </w:p>
        </w:tc>
        <w:tc>
          <w:tcPr>
            <w:tcW w:w="1260" w:type="dxa"/>
          </w:tcPr>
          <w:p w14:paraId="3E8C253E" w14:textId="48D17248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217D89AD" w14:textId="183DEE88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 w:hint="cs"/>
                <w:sz w:val="27"/>
                <w:szCs w:val="27"/>
                <w:cs/>
              </w:rPr>
              <w:t>100.0</w:t>
            </w:r>
          </w:p>
        </w:tc>
        <w:tc>
          <w:tcPr>
            <w:tcW w:w="1008" w:type="dxa"/>
          </w:tcPr>
          <w:p w14:paraId="681776A1" w14:textId="647739C0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 w:hint="cs"/>
                <w:sz w:val="27"/>
                <w:szCs w:val="27"/>
                <w:cs/>
              </w:rPr>
              <w:t>100.0</w:t>
            </w:r>
          </w:p>
        </w:tc>
      </w:tr>
      <w:tr w:rsidR="003A5B98" w:rsidRPr="00AA329B" w14:paraId="48F0755A" w14:textId="77777777" w:rsidTr="002D542F">
        <w:trPr>
          <w:trHeight w:val="1307"/>
        </w:trPr>
        <w:tc>
          <w:tcPr>
            <w:tcW w:w="3510" w:type="dxa"/>
          </w:tcPr>
          <w:p w14:paraId="074169B0" w14:textId="77777777" w:rsidR="003A5B98" w:rsidRPr="00AA329B" w:rsidRDefault="003A5B98" w:rsidP="0064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2430" w:type="dxa"/>
          </w:tcPr>
          <w:p w14:paraId="73803A49" w14:textId="77777777" w:rsidR="003A5B98" w:rsidRPr="00AA329B" w:rsidRDefault="003A5B98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1948E8F3" w14:textId="77777777" w:rsidR="003A5B98" w:rsidRPr="00AA329B" w:rsidRDefault="003A5B98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900" w:type="dxa"/>
          </w:tcPr>
          <w:p w14:paraId="1D1D7172" w14:textId="77777777" w:rsidR="003A5B98" w:rsidRPr="00AA329B" w:rsidRDefault="003A5B98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08" w:type="dxa"/>
          </w:tcPr>
          <w:p w14:paraId="0D95DA9D" w14:textId="77777777" w:rsidR="003A5B98" w:rsidRPr="00AA329B" w:rsidRDefault="003A5B98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948C9" w:rsidRPr="00AA329B" w14:paraId="713241AC" w14:textId="77777777" w:rsidTr="00F519A8">
        <w:tc>
          <w:tcPr>
            <w:tcW w:w="3510" w:type="dxa"/>
          </w:tcPr>
          <w:p w14:paraId="456B3EEC" w14:textId="437C8FE6" w:rsidR="005948C9" w:rsidRPr="006475D7" w:rsidRDefault="005948C9" w:rsidP="00647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b/>
                <w:bCs/>
                <w:sz w:val="27"/>
                <w:szCs w:val="27"/>
              </w:rPr>
            </w:pP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lastRenderedPageBreak/>
              <w:t>บริษัทย่อยภายใต้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="006475D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br/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"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เบทาโกร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ฟู้ดส์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 (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สิงคโปร์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) </w:t>
            </w:r>
            <w:r w:rsidRPr="00AA329B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จำกัด</w:t>
            </w:r>
            <w:r w:rsidRPr="00AA329B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"</w:t>
            </w:r>
          </w:p>
        </w:tc>
        <w:tc>
          <w:tcPr>
            <w:tcW w:w="2430" w:type="dxa"/>
          </w:tcPr>
          <w:p w14:paraId="3E59CD9C" w14:textId="77777777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631A667" w14:textId="7777777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09C970E6" w14:textId="7777777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0FFCD2DE" w14:textId="77777777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948C9" w:rsidRPr="00AA329B" w14:paraId="0798FC73" w14:textId="77777777" w:rsidTr="00F519A8">
        <w:tc>
          <w:tcPr>
            <w:tcW w:w="3510" w:type="dxa"/>
          </w:tcPr>
          <w:p w14:paraId="300E5813" w14:textId="410655D1" w:rsidR="005948C9" w:rsidRPr="00AA329B" w:rsidRDefault="005948C9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บริษัท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เบทาโกร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ฟู้ดส์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 (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สิงคโปร์</w:t>
            </w:r>
            <w:r w:rsidRPr="00AA329B">
              <w:rPr>
                <w:rFonts w:asciiTheme="majorBidi" w:hAnsiTheme="majorBidi"/>
                <w:sz w:val="27"/>
                <w:szCs w:val="27"/>
                <w:cs/>
              </w:rPr>
              <w:t xml:space="preserve">) </w:t>
            </w:r>
            <w:r w:rsidRPr="00AA329B">
              <w:rPr>
                <w:rFonts w:asciiTheme="majorBidi" w:hAnsi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2430" w:type="dxa"/>
          </w:tcPr>
          <w:p w14:paraId="31559CA8" w14:textId="490F48E6" w:rsidR="005948C9" w:rsidRPr="00AA329B" w:rsidRDefault="00DD1FB9" w:rsidP="00574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ลงทุน</w:t>
            </w:r>
          </w:p>
        </w:tc>
        <w:tc>
          <w:tcPr>
            <w:tcW w:w="1260" w:type="dxa"/>
          </w:tcPr>
          <w:p w14:paraId="3C67A502" w14:textId="23136D79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6F321E9B" w14:textId="05FEA684" w:rsidR="005948C9" w:rsidRPr="00AA329B" w:rsidRDefault="005948C9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  <w:tc>
          <w:tcPr>
            <w:tcW w:w="1008" w:type="dxa"/>
          </w:tcPr>
          <w:p w14:paraId="70CD1B30" w14:textId="3F2CC551" w:rsidR="005948C9" w:rsidRPr="00AA329B" w:rsidRDefault="005E7AAB" w:rsidP="002A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</w:tr>
      <w:tr w:rsidR="00CA6DF4" w:rsidRPr="00AA329B" w14:paraId="543776C5" w14:textId="77777777" w:rsidTr="00F519A8">
        <w:tc>
          <w:tcPr>
            <w:tcW w:w="3510" w:type="dxa"/>
          </w:tcPr>
          <w:p w14:paraId="45C50679" w14:textId="778959C1" w:rsidR="00CA6DF4" w:rsidRPr="00AA329B" w:rsidRDefault="00CA6DF4" w:rsidP="0059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 xml:space="preserve">Eggriculture Foods </w:t>
            </w:r>
            <w:r w:rsidR="007C7730">
              <w:rPr>
                <w:rFonts w:asciiTheme="majorBidi" w:hAnsiTheme="majorBidi"/>
                <w:sz w:val="27"/>
                <w:szCs w:val="27"/>
              </w:rPr>
              <w:t>Ltd.</w:t>
            </w:r>
          </w:p>
        </w:tc>
        <w:tc>
          <w:tcPr>
            <w:tcW w:w="2430" w:type="dxa"/>
          </w:tcPr>
          <w:p w14:paraId="32963782" w14:textId="0854E9F7" w:rsidR="00CA6DF4" w:rsidRDefault="00DD1FB9" w:rsidP="00574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ลงทุน</w:t>
            </w:r>
          </w:p>
        </w:tc>
        <w:tc>
          <w:tcPr>
            <w:tcW w:w="1260" w:type="dxa"/>
          </w:tcPr>
          <w:p w14:paraId="47DC511D" w14:textId="7B8A2688" w:rsidR="00CA6DF4" w:rsidRPr="00AA329B" w:rsidRDefault="002A2BF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  <w:cs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6A20AC09" w14:textId="6B12EC6A" w:rsidR="00CA6DF4" w:rsidRPr="00AA329B" w:rsidRDefault="002A2BF7" w:rsidP="00F51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  <w:tc>
          <w:tcPr>
            <w:tcW w:w="1008" w:type="dxa"/>
          </w:tcPr>
          <w:p w14:paraId="0274C1B2" w14:textId="4DA8F4EE" w:rsidR="00CA6DF4" w:rsidRDefault="002A2BF7" w:rsidP="005C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0830" w:rsidRPr="00AA329B" w14:paraId="045D664D" w14:textId="77777777" w:rsidTr="00F519A8">
        <w:tc>
          <w:tcPr>
            <w:tcW w:w="3510" w:type="dxa"/>
          </w:tcPr>
          <w:p w14:paraId="1B599285" w14:textId="38719C4F" w:rsidR="00510830" w:rsidRPr="00AA329B" w:rsidRDefault="00510830" w:rsidP="00B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AA329B">
              <w:rPr>
                <w:rFonts w:asciiTheme="majorBidi" w:hAnsiTheme="majorBidi"/>
                <w:sz w:val="27"/>
                <w:szCs w:val="27"/>
              </w:rPr>
              <w:t>Alliance Glory Venture L</w:t>
            </w:r>
            <w:r w:rsidR="007C7730">
              <w:rPr>
                <w:rFonts w:asciiTheme="majorBidi" w:hAnsiTheme="majorBidi"/>
                <w:sz w:val="27"/>
                <w:szCs w:val="27"/>
              </w:rPr>
              <w:t>td.</w:t>
            </w:r>
          </w:p>
        </w:tc>
        <w:tc>
          <w:tcPr>
            <w:tcW w:w="2430" w:type="dxa"/>
          </w:tcPr>
          <w:p w14:paraId="5656C352" w14:textId="566F847F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ลงทุน</w:t>
            </w:r>
          </w:p>
        </w:tc>
        <w:tc>
          <w:tcPr>
            <w:tcW w:w="1260" w:type="dxa"/>
          </w:tcPr>
          <w:p w14:paraId="598FF3CF" w14:textId="3B5B8BCE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หมู่เกาะบริติชเวอร์จิน</w:t>
            </w:r>
          </w:p>
        </w:tc>
        <w:tc>
          <w:tcPr>
            <w:tcW w:w="900" w:type="dxa"/>
          </w:tcPr>
          <w:p w14:paraId="02892FEF" w14:textId="222AFB75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  <w:tc>
          <w:tcPr>
            <w:tcW w:w="1008" w:type="dxa"/>
          </w:tcPr>
          <w:p w14:paraId="64008E3B" w14:textId="4C59FA2D" w:rsidR="00510830" w:rsidRPr="00AA329B" w:rsidRDefault="005C5FB1" w:rsidP="005C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0830" w:rsidRPr="00AA329B" w14:paraId="1066DA4F" w14:textId="77777777" w:rsidTr="00F519A8">
        <w:tc>
          <w:tcPr>
            <w:tcW w:w="3510" w:type="dxa"/>
          </w:tcPr>
          <w:p w14:paraId="0E2A3B91" w14:textId="4BACA9D3" w:rsidR="00510830" w:rsidRPr="00AA329B" w:rsidRDefault="00510830" w:rsidP="00B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AA329B">
              <w:rPr>
                <w:rFonts w:asciiTheme="majorBidi" w:hAnsiTheme="majorBidi"/>
                <w:sz w:val="27"/>
                <w:szCs w:val="27"/>
              </w:rPr>
              <w:t>The Pasteurized Egg Company P</w:t>
            </w:r>
            <w:r w:rsidR="007C7730">
              <w:rPr>
                <w:rFonts w:asciiTheme="majorBidi" w:hAnsiTheme="majorBidi"/>
                <w:sz w:val="27"/>
                <w:szCs w:val="27"/>
              </w:rPr>
              <w:t>te. Ltd.</w:t>
            </w:r>
          </w:p>
        </w:tc>
        <w:tc>
          <w:tcPr>
            <w:tcW w:w="2430" w:type="dxa"/>
          </w:tcPr>
          <w:p w14:paraId="053BE7DF" w14:textId="25F50C6C" w:rsidR="00510830" w:rsidRPr="000A0153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0A0153">
              <w:rPr>
                <w:rFonts w:asciiTheme="majorBidi" w:hAnsiTheme="majorBidi" w:hint="cs"/>
                <w:sz w:val="27"/>
                <w:szCs w:val="27"/>
                <w:cs/>
              </w:rPr>
              <w:t>บริหารจัดการและจัดจำหน่ายผักและผลไม้</w:t>
            </w:r>
          </w:p>
        </w:tc>
        <w:tc>
          <w:tcPr>
            <w:tcW w:w="1260" w:type="dxa"/>
          </w:tcPr>
          <w:p w14:paraId="663B0058" w14:textId="420F374D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008921DD" w14:textId="1F43D727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  <w:tc>
          <w:tcPr>
            <w:tcW w:w="1008" w:type="dxa"/>
          </w:tcPr>
          <w:p w14:paraId="27E4D25C" w14:textId="32DF7FEB" w:rsidR="00510830" w:rsidRPr="00AA329B" w:rsidRDefault="005C5FB1" w:rsidP="005C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0830" w:rsidRPr="00AA329B" w14:paraId="5A221F33" w14:textId="77777777" w:rsidTr="00F519A8">
        <w:tc>
          <w:tcPr>
            <w:tcW w:w="3510" w:type="dxa"/>
          </w:tcPr>
          <w:p w14:paraId="129EB2C0" w14:textId="2BDDCB16" w:rsidR="00510830" w:rsidRPr="00AA329B" w:rsidRDefault="00510830" w:rsidP="00B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AA329B">
              <w:rPr>
                <w:rFonts w:asciiTheme="majorBidi" w:hAnsiTheme="majorBidi"/>
                <w:sz w:val="27"/>
                <w:szCs w:val="27"/>
              </w:rPr>
              <w:t>N &amp; N Agricultrue P</w:t>
            </w:r>
            <w:r w:rsidR="007C7730">
              <w:rPr>
                <w:rFonts w:asciiTheme="majorBidi" w:hAnsiTheme="majorBidi"/>
                <w:sz w:val="27"/>
                <w:szCs w:val="27"/>
              </w:rPr>
              <w:t>te. Ltd.</w:t>
            </w:r>
          </w:p>
        </w:tc>
        <w:tc>
          <w:tcPr>
            <w:tcW w:w="2430" w:type="dxa"/>
          </w:tcPr>
          <w:p w14:paraId="6D3C3761" w14:textId="4C159700" w:rsidR="00510830" w:rsidRPr="000A0153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0A0153">
              <w:rPr>
                <w:rFonts w:asciiTheme="majorBidi" w:hAnsiTheme="majorBidi" w:hint="cs"/>
                <w:sz w:val="27"/>
                <w:szCs w:val="27"/>
                <w:cs/>
              </w:rPr>
              <w:t>ผลิตและจำหน่ายผลิตภัณฑ์ไข่</w:t>
            </w:r>
          </w:p>
        </w:tc>
        <w:tc>
          <w:tcPr>
            <w:tcW w:w="1260" w:type="dxa"/>
          </w:tcPr>
          <w:p w14:paraId="3A2576F4" w14:textId="5CC95A2A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4A514C13" w14:textId="7162BDED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  <w:tc>
          <w:tcPr>
            <w:tcW w:w="1008" w:type="dxa"/>
          </w:tcPr>
          <w:p w14:paraId="2BE06226" w14:textId="433B1F9B" w:rsidR="00510830" w:rsidRPr="00AA329B" w:rsidRDefault="005C5FB1" w:rsidP="005C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0830" w:rsidRPr="00AA329B" w14:paraId="698217F2" w14:textId="77777777" w:rsidTr="00F519A8">
        <w:tc>
          <w:tcPr>
            <w:tcW w:w="3510" w:type="dxa"/>
          </w:tcPr>
          <w:p w14:paraId="6A13C7BC" w14:textId="0638E8FF" w:rsidR="00510830" w:rsidRPr="00AA329B" w:rsidRDefault="00510830" w:rsidP="00B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AA329B">
              <w:rPr>
                <w:rFonts w:asciiTheme="majorBidi" w:hAnsiTheme="majorBidi"/>
                <w:sz w:val="27"/>
                <w:szCs w:val="27"/>
              </w:rPr>
              <w:t>Golden Hoyo P</w:t>
            </w:r>
            <w:r w:rsidR="007C7730">
              <w:rPr>
                <w:rFonts w:asciiTheme="majorBidi" w:hAnsiTheme="majorBidi"/>
                <w:sz w:val="27"/>
                <w:szCs w:val="27"/>
              </w:rPr>
              <w:t>te.</w:t>
            </w:r>
            <w:r w:rsidRPr="00AA329B">
              <w:rPr>
                <w:rFonts w:asciiTheme="majorBidi" w:hAnsiTheme="majorBidi"/>
                <w:sz w:val="27"/>
                <w:szCs w:val="27"/>
              </w:rPr>
              <w:t xml:space="preserve"> L</w:t>
            </w:r>
            <w:r w:rsidR="007C7730">
              <w:rPr>
                <w:rFonts w:asciiTheme="majorBidi" w:hAnsiTheme="majorBidi"/>
                <w:sz w:val="27"/>
                <w:szCs w:val="27"/>
              </w:rPr>
              <w:t>td.</w:t>
            </w:r>
          </w:p>
        </w:tc>
        <w:tc>
          <w:tcPr>
            <w:tcW w:w="2430" w:type="dxa"/>
          </w:tcPr>
          <w:p w14:paraId="13E259D5" w14:textId="037BFB13" w:rsidR="00510830" w:rsidRPr="000A0153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0A0153">
              <w:rPr>
                <w:rFonts w:asciiTheme="majorBidi" w:hAnsiTheme="majorBidi" w:hint="cs"/>
                <w:sz w:val="27"/>
                <w:szCs w:val="27"/>
                <w:cs/>
              </w:rPr>
              <w:t>ลงทุนในสินทรัพย์ถาวร</w:t>
            </w:r>
          </w:p>
        </w:tc>
        <w:tc>
          <w:tcPr>
            <w:tcW w:w="1260" w:type="dxa"/>
          </w:tcPr>
          <w:p w14:paraId="6D9CEE62" w14:textId="3394EB41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387213AC" w14:textId="27541652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  <w:tc>
          <w:tcPr>
            <w:tcW w:w="1008" w:type="dxa"/>
          </w:tcPr>
          <w:p w14:paraId="0B6980E2" w14:textId="4E3850DA" w:rsidR="00510830" w:rsidRPr="00AA329B" w:rsidRDefault="005C5FB1" w:rsidP="005C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0830" w:rsidRPr="00AA329B" w14:paraId="4BF559B5" w14:textId="77777777" w:rsidTr="00F519A8">
        <w:tc>
          <w:tcPr>
            <w:tcW w:w="3510" w:type="dxa"/>
          </w:tcPr>
          <w:p w14:paraId="1796CCD5" w14:textId="7123C772" w:rsidR="00510830" w:rsidRPr="00AA329B" w:rsidRDefault="00510830" w:rsidP="00B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AA329B">
              <w:rPr>
                <w:rFonts w:asciiTheme="majorBidi" w:hAnsiTheme="majorBidi"/>
                <w:sz w:val="27"/>
                <w:szCs w:val="27"/>
              </w:rPr>
              <w:t>Chuan Seng Huat Eggs P</w:t>
            </w:r>
            <w:r w:rsidR="007C7730">
              <w:rPr>
                <w:rFonts w:asciiTheme="majorBidi" w:hAnsiTheme="majorBidi"/>
                <w:sz w:val="27"/>
                <w:szCs w:val="27"/>
              </w:rPr>
              <w:t>te. Ltd.</w:t>
            </w:r>
          </w:p>
        </w:tc>
        <w:tc>
          <w:tcPr>
            <w:tcW w:w="2430" w:type="dxa"/>
          </w:tcPr>
          <w:p w14:paraId="0F3CB503" w14:textId="45C0E458" w:rsidR="00510830" w:rsidRPr="000A0153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0A0153">
              <w:rPr>
                <w:rFonts w:asciiTheme="majorBidi" w:hAnsiTheme="majorBidi" w:hint="cs"/>
                <w:sz w:val="27"/>
                <w:szCs w:val="27"/>
                <w:cs/>
              </w:rPr>
              <w:t>ส่งออก และค้าส่งผลิตภัณฑ์ไข่</w:t>
            </w:r>
          </w:p>
        </w:tc>
        <w:tc>
          <w:tcPr>
            <w:tcW w:w="1260" w:type="dxa"/>
          </w:tcPr>
          <w:p w14:paraId="26F8FF52" w14:textId="7311E8F6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3967AE5A" w14:textId="2E938E79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  <w:tc>
          <w:tcPr>
            <w:tcW w:w="1008" w:type="dxa"/>
          </w:tcPr>
          <w:p w14:paraId="59988A0F" w14:textId="6182A957" w:rsidR="00510830" w:rsidRPr="00AA329B" w:rsidRDefault="005C5FB1" w:rsidP="005C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0830" w:rsidRPr="00AA329B" w14:paraId="4F4F910D" w14:textId="77777777" w:rsidTr="00F519A8">
        <w:tc>
          <w:tcPr>
            <w:tcW w:w="3510" w:type="dxa"/>
          </w:tcPr>
          <w:p w14:paraId="1E7F630D" w14:textId="2DC87530" w:rsidR="00510830" w:rsidRPr="00AA329B" w:rsidRDefault="00510830" w:rsidP="00B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AA329B">
              <w:rPr>
                <w:rFonts w:asciiTheme="majorBidi" w:hAnsiTheme="majorBidi"/>
                <w:sz w:val="27"/>
                <w:szCs w:val="27"/>
              </w:rPr>
              <w:t>Quailico Eggs P</w:t>
            </w:r>
            <w:r w:rsidR="007C7730">
              <w:rPr>
                <w:rFonts w:asciiTheme="majorBidi" w:hAnsiTheme="majorBidi"/>
                <w:sz w:val="27"/>
                <w:szCs w:val="27"/>
              </w:rPr>
              <w:t>te. Ltd.</w:t>
            </w:r>
          </w:p>
        </w:tc>
        <w:tc>
          <w:tcPr>
            <w:tcW w:w="2430" w:type="dxa"/>
          </w:tcPr>
          <w:p w14:paraId="1807AB96" w14:textId="098ADCCA" w:rsidR="00510830" w:rsidRPr="000A0153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0A0153">
              <w:rPr>
                <w:rFonts w:asciiTheme="majorBidi" w:hAnsiTheme="majorBidi" w:hint="cs"/>
                <w:sz w:val="27"/>
                <w:szCs w:val="27"/>
                <w:cs/>
              </w:rPr>
              <w:t>ผลิตและจำหน่ายไข่นกกระทา</w:t>
            </w:r>
          </w:p>
        </w:tc>
        <w:tc>
          <w:tcPr>
            <w:tcW w:w="1260" w:type="dxa"/>
          </w:tcPr>
          <w:p w14:paraId="794E665E" w14:textId="11232918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4FBA0BEC" w14:textId="62CBA5BA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  <w:tc>
          <w:tcPr>
            <w:tcW w:w="1008" w:type="dxa"/>
          </w:tcPr>
          <w:p w14:paraId="2F684C9B" w14:textId="6CA748E4" w:rsidR="00510830" w:rsidRPr="00AA329B" w:rsidRDefault="005C5FB1" w:rsidP="005C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510830" w:rsidRPr="00AA329B" w14:paraId="69DFE245" w14:textId="77777777" w:rsidTr="00F519A8">
        <w:tc>
          <w:tcPr>
            <w:tcW w:w="3510" w:type="dxa"/>
          </w:tcPr>
          <w:p w14:paraId="6ED49BDB" w14:textId="5D2FD19D" w:rsidR="00510830" w:rsidRPr="00AA329B" w:rsidRDefault="00510830" w:rsidP="00B93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rPr>
                <w:rFonts w:asciiTheme="majorBidi" w:hAnsiTheme="majorBidi"/>
                <w:sz w:val="27"/>
                <w:szCs w:val="27"/>
              </w:rPr>
            </w:pPr>
            <w:r w:rsidRPr="00AA329B">
              <w:rPr>
                <w:rFonts w:asciiTheme="majorBidi" w:hAnsiTheme="majorBidi"/>
                <w:sz w:val="27"/>
                <w:szCs w:val="27"/>
              </w:rPr>
              <w:t>Khwan Hup Farming P</w:t>
            </w:r>
            <w:r w:rsidR="007C7730">
              <w:rPr>
                <w:rFonts w:asciiTheme="majorBidi" w:hAnsiTheme="majorBidi"/>
                <w:sz w:val="27"/>
                <w:szCs w:val="27"/>
              </w:rPr>
              <w:t>te. Ltd.</w:t>
            </w:r>
          </w:p>
        </w:tc>
        <w:tc>
          <w:tcPr>
            <w:tcW w:w="2430" w:type="dxa"/>
          </w:tcPr>
          <w:p w14:paraId="6D6C076F" w14:textId="27545982" w:rsidR="00510830" w:rsidRPr="000A0153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ind w:left="163" w:hanging="163"/>
              <w:rPr>
                <w:rFonts w:asciiTheme="majorBidi" w:hAnsiTheme="majorBidi"/>
                <w:sz w:val="27"/>
                <w:szCs w:val="27"/>
              </w:rPr>
            </w:pPr>
            <w:r w:rsidRPr="000A0153">
              <w:rPr>
                <w:rFonts w:asciiTheme="majorBidi" w:hAnsiTheme="majorBidi" w:hint="cs"/>
                <w:sz w:val="27"/>
                <w:szCs w:val="27"/>
                <w:cs/>
              </w:rPr>
              <w:t>จำหน่ายผลิตภัณฑ์ไข่</w:t>
            </w:r>
          </w:p>
        </w:tc>
        <w:tc>
          <w:tcPr>
            <w:tcW w:w="1260" w:type="dxa"/>
          </w:tcPr>
          <w:p w14:paraId="6466164C" w14:textId="0CEC3DC9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center"/>
              <w:rPr>
                <w:sz w:val="27"/>
                <w:szCs w:val="27"/>
              </w:rPr>
            </w:pPr>
            <w:r w:rsidRPr="00AA329B">
              <w:rPr>
                <w:rFonts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900" w:type="dxa"/>
          </w:tcPr>
          <w:p w14:paraId="3B724DE2" w14:textId="4394468F" w:rsidR="00510830" w:rsidRPr="00AA329B" w:rsidRDefault="00510830" w:rsidP="0051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317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A329B">
              <w:rPr>
                <w:rFonts w:asciiTheme="majorBidi" w:hAnsiTheme="majorBidi" w:cstheme="majorBidi"/>
                <w:sz w:val="27"/>
                <w:szCs w:val="27"/>
              </w:rPr>
              <w:t>75.0</w:t>
            </w:r>
          </w:p>
        </w:tc>
        <w:tc>
          <w:tcPr>
            <w:tcW w:w="1008" w:type="dxa"/>
          </w:tcPr>
          <w:p w14:paraId="2B229CA3" w14:textId="68A44E4F" w:rsidR="00510830" w:rsidRPr="00AA329B" w:rsidRDefault="005C5FB1" w:rsidP="005C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17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20DCA472" w14:textId="77777777" w:rsidR="00BA5B80" w:rsidRPr="00161E24" w:rsidRDefault="00BA5B80" w:rsidP="000A0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CB11D" w14:textId="53542F33" w:rsidR="001F253B" w:rsidRPr="00161E24" w:rsidRDefault="001F253B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เกณฑ์การจัดทำงบการเงิน </w:t>
      </w:r>
    </w:p>
    <w:p w14:paraId="3EDD0FE5" w14:textId="77777777" w:rsidR="007E5536" w:rsidRPr="001A1D46" w:rsidRDefault="007E553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B7951B" w14:textId="18C8653F" w:rsidR="009E34B9" w:rsidRDefault="007E5536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</w:t>
      </w:r>
      <w:r w:rsidR="002F0242" w:rsidRPr="00161E24">
        <w:rPr>
          <w:rFonts w:asciiTheme="majorBidi" w:hAnsiTheme="majorBidi" w:cstheme="majorBidi"/>
          <w:sz w:val="30"/>
          <w:szCs w:val="30"/>
          <w:cs/>
        </w:rPr>
        <w:t>ที่ประกาศใช้โดย</w:t>
      </w:r>
      <w:r w:rsidR="00D7582F" w:rsidRPr="00161E24">
        <w:rPr>
          <w:rFonts w:asciiTheme="majorBidi" w:hAnsiTheme="majorBidi" w:cstheme="majorBidi"/>
          <w:sz w:val="30"/>
          <w:szCs w:val="30"/>
        </w:rPr>
        <w:br/>
      </w:r>
      <w:r w:rsidR="002F0242" w:rsidRPr="00161E24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00250F44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944F9" w:rsidRPr="00161E24">
        <w:rPr>
          <w:rFonts w:asciiTheme="majorBidi" w:hAnsiTheme="majorBidi" w:cstheme="majorBidi"/>
          <w:sz w:val="30"/>
          <w:szCs w:val="30"/>
        </w:rPr>
        <w:br/>
      </w:r>
      <w:r w:rsidR="00250F44" w:rsidRPr="00161E24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</w:t>
      </w:r>
      <w:r w:rsidR="00250F44" w:rsidRPr="00293DFB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ซึ่งเป็นสกุลเงินที่ใช้ในการดำเนินงานของบริษัท นโยบายการบัญชี</w:t>
      </w:r>
      <w:r w:rsidR="004374B4">
        <w:rPr>
          <w:rFonts w:asciiTheme="majorBidi" w:hAnsiTheme="majorBidi" w:cstheme="majorBidi" w:hint="cs"/>
          <w:sz w:val="30"/>
          <w:szCs w:val="30"/>
          <w:cs/>
        </w:rPr>
        <w:t xml:space="preserve">ที่เปิดเผยในหมายเหตุข้อ </w:t>
      </w:r>
      <w:r w:rsidR="004374B4">
        <w:rPr>
          <w:rFonts w:asciiTheme="majorBidi" w:hAnsiTheme="majorBidi" w:cstheme="majorBidi"/>
          <w:sz w:val="30"/>
          <w:szCs w:val="30"/>
        </w:rPr>
        <w:t xml:space="preserve">3 </w:t>
      </w:r>
      <w:r w:rsidR="00250F44" w:rsidRPr="00293DFB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7B27D4" w:rsidRPr="00293DFB">
        <w:rPr>
          <w:rFonts w:asciiTheme="majorBidi" w:hAnsiTheme="majorBidi" w:cstheme="majorBidi"/>
          <w:sz w:val="30"/>
          <w:szCs w:val="30"/>
        </w:rPr>
        <w:t xml:space="preserve"> </w:t>
      </w:r>
    </w:p>
    <w:p w14:paraId="6433679F" w14:textId="77777777" w:rsidR="009E34B9" w:rsidRDefault="009E34B9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15699" w14:textId="417E9511" w:rsidR="00C77C70" w:rsidRDefault="00A170E6" w:rsidP="009E3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3DFB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</w:t>
      </w:r>
      <w:r w:rsidRPr="00293DFB">
        <w:rPr>
          <w:rFonts w:asciiTheme="majorBidi" w:hAnsiTheme="majorBidi" w:cstheme="majorBidi"/>
          <w:sz w:val="30"/>
          <w:szCs w:val="30"/>
        </w:rPr>
        <w:t>(</w:t>
      </w:r>
      <w:r w:rsidRPr="00293DFB">
        <w:rPr>
          <w:rFonts w:asciiTheme="majorBidi" w:hAnsiTheme="majorBidi" w:cstheme="majorBidi" w:hint="cs"/>
          <w:sz w:val="30"/>
          <w:szCs w:val="30"/>
          <w:cs/>
        </w:rPr>
        <w:t xml:space="preserve">รวมกันเรียกว่า </w:t>
      </w:r>
      <w:r w:rsidRPr="00293DFB">
        <w:rPr>
          <w:rFonts w:asciiTheme="majorBidi" w:hAnsiTheme="majorBidi" w:cstheme="majorBidi"/>
          <w:sz w:val="30"/>
          <w:szCs w:val="30"/>
        </w:rPr>
        <w:t>“</w:t>
      </w:r>
      <w:r w:rsidRPr="00293DF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93DFB">
        <w:rPr>
          <w:rFonts w:asciiTheme="majorBidi" w:hAnsiTheme="majorBidi" w:cstheme="majorBidi"/>
          <w:sz w:val="30"/>
          <w:szCs w:val="30"/>
        </w:rPr>
        <w:t>”)</w:t>
      </w:r>
      <w:r w:rsidRPr="00293DFB">
        <w:rPr>
          <w:rFonts w:asciiTheme="majorBidi" w:hAnsiTheme="majorBidi" w:cstheme="majorBidi" w:hint="cs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 </w:t>
      </w:r>
      <w:r w:rsidRPr="00293DF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Pr="00A170E6">
        <w:rPr>
          <w:rFonts w:asciiTheme="majorBidi" w:hAnsiTheme="majorBidi"/>
          <w:sz w:val="30"/>
          <w:szCs w:val="30"/>
          <w:cs/>
        </w:rPr>
        <w:t>วิจารณญาณ</w:t>
      </w:r>
      <w:r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70E6">
        <w:rPr>
          <w:rFonts w:asciiTheme="majorBidi" w:hAnsiTheme="majorBidi"/>
          <w:sz w:val="30"/>
          <w:szCs w:val="30"/>
          <w:cs/>
        </w:rPr>
        <w:t>การ</w:t>
      </w:r>
      <w:r w:rsidRPr="00293DFB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</w:t>
      </w:r>
      <w:r w:rsidRPr="00293DFB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293DFB">
        <w:rPr>
          <w:rFonts w:asciiTheme="majorBidi" w:hAnsiTheme="majorBidi" w:cstheme="majorBidi"/>
          <w:sz w:val="30"/>
          <w:szCs w:val="30"/>
          <w:cs/>
        </w:rPr>
        <w:t>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</w:t>
      </w:r>
      <w:r w:rsidR="00F5045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เป็นต้นไป</w:t>
      </w:r>
    </w:p>
    <w:p w14:paraId="30298FB5" w14:textId="77777777" w:rsidR="00C77C70" w:rsidRDefault="00C77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4670EC" w14:textId="19F468A8" w:rsidR="00C70195" w:rsidRPr="00293DFB" w:rsidRDefault="00245301" w:rsidP="00293DFB">
      <w:pPr>
        <w:pStyle w:val="Heading1"/>
        <w:numPr>
          <w:ilvl w:val="0"/>
          <w:numId w:val="23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293DFB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นโ</w:t>
      </w:r>
      <w:r w:rsidR="00C70195" w:rsidRPr="00293DFB">
        <w:rPr>
          <w:rFonts w:asciiTheme="majorBidi" w:hAnsiTheme="majorBidi" w:cstheme="majorBidi"/>
          <w:sz w:val="30"/>
          <w:szCs w:val="30"/>
          <w:u w:val="none"/>
          <w:cs/>
        </w:rPr>
        <w:t>ยบายการบัญชีที่</w:t>
      </w:r>
      <w:r w:rsidR="005F5FE9" w:rsidRPr="00293DFB">
        <w:rPr>
          <w:rFonts w:asciiTheme="majorBidi" w:hAnsiTheme="majorBidi" w:cstheme="majorBidi" w:hint="cs"/>
          <w:sz w:val="30"/>
          <w:szCs w:val="30"/>
          <w:u w:val="none"/>
          <w:cs/>
        </w:rPr>
        <w:t>มีสาระ</w:t>
      </w:r>
      <w:r w:rsidR="00C70195" w:rsidRPr="00293DFB">
        <w:rPr>
          <w:rFonts w:asciiTheme="majorBidi" w:hAnsiTheme="majorBidi" w:cstheme="majorBidi"/>
          <w:sz w:val="30"/>
          <w:szCs w:val="30"/>
          <w:u w:val="none"/>
          <w:cs/>
        </w:rPr>
        <w:t>สำคัญ</w:t>
      </w:r>
    </w:p>
    <w:p w14:paraId="70593060" w14:textId="77777777" w:rsidR="00BA12B5" w:rsidRPr="00293DFB" w:rsidRDefault="00BA12B5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D2F4927" w14:textId="77777777" w:rsidR="008F68CB" w:rsidRPr="00293DFB" w:rsidRDefault="008F68CB" w:rsidP="00293DF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A162625" w14:textId="77777777" w:rsidR="008F68CB" w:rsidRPr="00293DFB" w:rsidRDefault="008F68CB" w:rsidP="00293DFB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598D5B" w14:textId="77777777" w:rsidR="001A0627" w:rsidRDefault="00301B1B" w:rsidP="001A062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</w:t>
      </w:r>
      <w:r w:rsidR="004C744C" w:rsidRPr="00293DFB">
        <w:rPr>
          <w:rFonts w:asciiTheme="majorBidi" w:hAnsiTheme="majorBidi" w:cstheme="majorBidi"/>
          <w:spacing w:val="-4"/>
          <w:sz w:val="30"/>
          <w:szCs w:val="30"/>
          <w:cs/>
        </w:rPr>
        <w:t>รวมประกอบด้วยงบการเงินของบริษัทและ</w:t>
      </w:r>
      <w:r w:rsidRPr="00293DFB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 (รวมกันเรียกว่า “กลุ่มบริษัท”)</w:t>
      </w:r>
      <w:r w:rsidRPr="00293DFB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</w:t>
      </w:r>
      <w:r w:rsidR="005574F7" w:rsidRPr="00293DFB">
        <w:rPr>
          <w:rFonts w:asciiTheme="majorBidi" w:hAnsiTheme="majorBidi" w:cstheme="majorBidi"/>
          <w:sz w:val="30"/>
          <w:szCs w:val="30"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ของกลุ่มบริษัทในบริษัทร่วม</w:t>
      </w:r>
      <w:r w:rsidR="002A033F" w:rsidRPr="00293DFB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E84EF0">
        <w:rPr>
          <w:rFonts w:asciiTheme="majorBidi" w:hAnsiTheme="majorBidi" w:cstheme="majorBidi"/>
          <w:sz w:val="30"/>
          <w:szCs w:val="30"/>
        </w:rPr>
        <w:t xml:space="preserve"> </w:t>
      </w:r>
      <w:r w:rsidR="00E84EF0">
        <w:rPr>
          <w:rFonts w:asciiTheme="majorBidi" w:hAnsiTheme="majorBidi" w:cs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</w:t>
      </w:r>
      <w:r w:rsidR="00866B74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E84EF0">
        <w:rPr>
          <w:rFonts w:asciiTheme="majorBidi" w:hAnsiTheme="majorBidi" w:cstheme="majorBidi" w:hint="cs"/>
          <w:sz w:val="30"/>
          <w:szCs w:val="30"/>
          <w:cs/>
        </w:rPr>
        <w:t>วันที่มีการควบคุม</w:t>
      </w:r>
      <w:r w:rsidR="00866B74">
        <w:rPr>
          <w:rFonts w:asciiTheme="majorBidi" w:hAnsiTheme="majorBidi" w:cstheme="majorBidi" w:hint="cs"/>
          <w:sz w:val="30"/>
          <w:szCs w:val="30"/>
          <w:cs/>
        </w:rPr>
        <w:t>จนถึงวันที่การควบคุมสิ้นสุดลง</w:t>
      </w:r>
    </w:p>
    <w:p w14:paraId="35DCB425" w14:textId="77777777" w:rsidR="00627FF7" w:rsidRDefault="00627FF7" w:rsidP="001A062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01C41" w14:textId="6DF4CAC2" w:rsidR="009A5F7D" w:rsidRPr="00627FF7" w:rsidRDefault="001A0627" w:rsidP="001A062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7FF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วันที่ซื้อธุรกิจ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627FF7">
        <w:rPr>
          <w:rFonts w:asciiTheme="majorBidi" w:hAnsiTheme="majorBidi" w:cstheme="majorBidi"/>
          <w:sz w:val="30"/>
          <w:szCs w:val="30"/>
          <w:cs/>
        </w:rPr>
        <w:t>/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ส่วนต่ำกว่าทุนในส่วนของเจ้าของ</w:t>
      </w:r>
    </w:p>
    <w:p w14:paraId="1B651C95" w14:textId="77777777" w:rsidR="00627FF7" w:rsidRPr="00627FF7" w:rsidRDefault="00627FF7" w:rsidP="00627FF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89D07" w14:textId="4CCFB250" w:rsidR="009A5F7D" w:rsidRPr="00627FF7" w:rsidRDefault="00627FF7" w:rsidP="00627FF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7FF7">
        <w:rPr>
          <w:rFonts w:asciiTheme="majorBidi" w:hAnsiTheme="majorBidi" w:cstheme="majorBidi"/>
          <w:sz w:val="30"/>
          <w:szCs w:val="30"/>
        </w:rPr>
        <w:tab/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กลุ่มบริษัทมีอิทธิพลอย่างมีนัยสำคัญในผู้ได้รับการลงทุนตามที่เปิดเผยในหมายเหตุข้อ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76C9">
        <w:rPr>
          <w:rFonts w:asciiTheme="majorBidi" w:hAnsiTheme="majorBidi" w:cstheme="majorBidi"/>
          <w:sz w:val="30"/>
          <w:szCs w:val="30"/>
        </w:rPr>
        <w:t>9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จนถึงวันที่ความมีอิทธิพลอย่างมีนัยสำคัญหรือ</w:t>
      </w:r>
      <w:r w:rsidR="00B072CE">
        <w:rPr>
          <w:rFonts w:asciiTheme="majorBidi" w:hAnsiTheme="majorBidi" w:cstheme="majorBidi"/>
          <w:sz w:val="30"/>
          <w:szCs w:val="30"/>
          <w:cs/>
        </w:rPr>
        <w:br/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การควบคุมร่วมสิ้นสุดลง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ภายหลังการรับรู้รายการเริ่มแรก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</w:t>
      </w:r>
      <w:r w:rsidR="00B072CE">
        <w:rPr>
          <w:rFonts w:asciiTheme="majorBidi" w:hAnsiTheme="majorBidi" w:cstheme="majorBidi"/>
          <w:sz w:val="30"/>
          <w:szCs w:val="30"/>
          <w:cs/>
        </w:rPr>
        <w:br/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วิธีส่วนได้เสียของกลุ่มบริษัท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จะถูกบันทึกในงบการเงินรวม</w:t>
      </w:r>
    </w:p>
    <w:p w14:paraId="22B455C6" w14:textId="77777777" w:rsidR="00627FF7" w:rsidRPr="00293DFB" w:rsidRDefault="00627FF7" w:rsidP="00627FF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E3239" w14:textId="330D349C" w:rsidR="006E0BBE" w:rsidRDefault="009A5F7D" w:rsidP="00A42D1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293DFB">
        <w:rPr>
          <w:rFonts w:asciiTheme="majorBidi" w:hAnsiTheme="majorBidi" w:cstheme="majorBidi"/>
          <w:sz w:val="30"/>
          <w:szCs w:val="30"/>
          <w:cs/>
        </w:rPr>
        <w:br/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Pr="00293DFB">
        <w:rPr>
          <w:rFonts w:asciiTheme="majorBidi" w:hAnsiTheme="majorBidi" w:cstheme="majorBidi"/>
          <w:sz w:val="30"/>
          <w:szCs w:val="30"/>
          <w:cs/>
        </w:rPr>
        <w:br/>
        <w:t>มาจากรายการกับบริษัทร่วมและ</w:t>
      </w:r>
      <w:r w:rsidR="006E0BBE" w:rsidRPr="00293DFB">
        <w:rPr>
          <w:rFonts w:asciiTheme="majorBidi" w:hAnsiTheme="majorBidi" w:cstheme="majorBidi"/>
          <w:sz w:val="30"/>
          <w:szCs w:val="30"/>
          <w:cs/>
        </w:rPr>
        <w:t>การร่วมค้า ถูกตัดรายการกับ</w:t>
      </w:r>
      <w:r w:rsidRPr="00293DFB">
        <w:rPr>
          <w:rFonts w:asciiTheme="majorBidi" w:hAnsiTheme="majorBidi" w:cstheme="majorBidi"/>
          <w:sz w:val="30"/>
          <w:szCs w:val="30"/>
          <w:cs/>
        </w:rPr>
        <w:t>เงินลงทุนเท่าที่กลุ่มบริษัทมีส่วนได้เสียในกิจการที่</w:t>
      </w:r>
      <w:r w:rsidR="001F65AE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ถูกลงทุนนั้น ขาดทุนที่ยังไม่เกิดขึ้นจริงถูกตัดรายการในลักษณะเดียวกับกำไรที่ยังไม่เกิดขึ้นจริงแต่เท่าที่</w:t>
      </w:r>
      <w:r w:rsidRPr="00293DFB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66B74841" w14:textId="77777777" w:rsidR="00C8345D" w:rsidRPr="00A42D1D" w:rsidRDefault="00C8345D" w:rsidP="00A42D1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</w:p>
    <w:p w14:paraId="4C296104" w14:textId="54C80827" w:rsidR="00AD120D" w:rsidRPr="00293DFB" w:rsidRDefault="00AD120D" w:rsidP="00293DFB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 </w:t>
      </w:r>
    </w:p>
    <w:p w14:paraId="3BB8B039" w14:textId="086BE85B" w:rsidR="005F6875" w:rsidRDefault="00AD120D" w:rsidP="005F687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</w:t>
      </w:r>
      <w:r w:rsidR="00BC2A7E" w:rsidRPr="00293DFB">
        <w:rPr>
          <w:rFonts w:asciiTheme="majorBidi" w:hAnsiTheme="majorBidi" w:cstheme="majorBidi"/>
          <w:sz w:val="30"/>
          <w:szCs w:val="30"/>
          <w:cs/>
        </w:rPr>
        <w:t>ซื้อ</w:t>
      </w:r>
      <w:r w:rsidR="00211C39" w:rsidRPr="00293DFB">
        <w:rPr>
          <w:rFonts w:asciiTheme="majorBidi" w:hAnsiTheme="majorBidi" w:cstheme="majorBidi"/>
          <w:sz w:val="30"/>
          <w:szCs w:val="30"/>
          <w:cs/>
        </w:rPr>
        <w:t xml:space="preserve"> เมื่อกลุ่มบริษัทประเมินว่ากลุ่มของกิจกรรมและสินทรัพย์</w:t>
      </w:r>
      <w:r w:rsidR="00A8377B">
        <w:rPr>
          <w:rFonts w:asciiTheme="majorBidi" w:hAnsiTheme="majorBidi" w:cstheme="majorBidi"/>
          <w:sz w:val="30"/>
          <w:szCs w:val="30"/>
        </w:rPr>
        <w:br/>
      </w:r>
      <w:r w:rsidR="00211C39" w:rsidRPr="00293DFB">
        <w:rPr>
          <w:rFonts w:asciiTheme="majorBidi" w:hAnsiTheme="majorBidi" w:cstheme="majorBidi"/>
          <w:sz w:val="30"/>
          <w:szCs w:val="30"/>
          <w:cs/>
        </w:rPr>
        <w:t>ที่ซื้อมานั้น</w:t>
      </w:r>
      <w:r w:rsidR="00A42D1D">
        <w:rPr>
          <w:rFonts w:asciiTheme="majorBidi" w:hAnsiTheme="majorBidi" w:cstheme="majorBidi" w:hint="cs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  <w:r w:rsidR="005F68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กลุ่มบริษัทเลือกใช้วิธีการทดสอบ</w:t>
      </w:r>
      <w:r w:rsidR="00421E81">
        <w:rPr>
          <w:rFonts w:asciiTheme="majorBidi" w:hAnsiTheme="majorBidi" w:cstheme="majorBidi"/>
          <w:sz w:val="30"/>
          <w:szCs w:val="30"/>
          <w:cs/>
        </w:rPr>
        <w:br/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การกระจุกตัว (</w:t>
      </w:r>
      <w:r w:rsidR="00285A24" w:rsidRPr="00293DFB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</w:t>
      </w:r>
      <w:r w:rsidR="005F6875">
        <w:rPr>
          <w:rFonts w:asciiTheme="majorBidi" w:hAnsiTheme="majorBidi" w:cstheme="majorBidi" w:hint="cs"/>
          <w:sz w:val="30"/>
          <w:szCs w:val="30"/>
          <w:cs/>
        </w:rPr>
        <w:t>ว่ากลุ่ม</w:t>
      </w:r>
      <w:r w:rsidR="00867CA0">
        <w:rPr>
          <w:rFonts w:asciiTheme="majorBidi" w:hAnsiTheme="majorBidi" w:cstheme="majorBidi" w:hint="cs"/>
          <w:sz w:val="30"/>
          <w:szCs w:val="30"/>
          <w:cs/>
        </w:rPr>
        <w:t>ของกิจกรรมและสินทรัพย์ที่ซื้อมานั้น</w:t>
      </w:r>
      <w:r w:rsidR="00A8377B">
        <w:rPr>
          <w:rFonts w:asciiTheme="majorBidi" w:hAnsiTheme="majorBidi" w:cstheme="majorBidi"/>
          <w:sz w:val="30"/>
          <w:szCs w:val="30"/>
        </w:rPr>
        <w:br/>
      </w:r>
      <w:r w:rsidR="00867CA0">
        <w:rPr>
          <w:rFonts w:asciiTheme="majorBidi" w:hAnsiTheme="majorBidi" w:cstheme="majorBidi" w:hint="cs"/>
          <w:sz w:val="30"/>
          <w:szCs w:val="30"/>
          <w:cs/>
        </w:rPr>
        <w:t>ไม่เป็นธุรกิจ</w:t>
      </w:r>
    </w:p>
    <w:p w14:paraId="6B4FFEB0" w14:textId="77777777" w:rsidR="00BE3F32" w:rsidRDefault="00BE3F32" w:rsidP="00293D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7FB21844" w14:textId="4B549EA4" w:rsidR="00285A24" w:rsidRDefault="00BE3F32" w:rsidP="00293D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E3F32">
        <w:rPr>
          <w:rFonts w:asciiTheme="majorBidi" w:hAnsiTheme="majorBidi" w:hint="cs"/>
          <w:sz w:val="30"/>
          <w:szCs w:val="30"/>
          <w:cs/>
        </w:rPr>
        <w:lastRenderedPageBreak/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BE3F3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BE3F32">
        <w:rPr>
          <w:rFonts w:asciiTheme="majorBidi" w:hAnsiTheme="majorBidi" w:hint="cs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BE3F32">
        <w:rPr>
          <w:rFonts w:asciiTheme="majorBidi" w:hAnsiTheme="majorBidi"/>
          <w:sz w:val="30"/>
          <w:szCs w:val="30"/>
          <w:cs/>
        </w:rPr>
        <w:t xml:space="preserve"> </w:t>
      </w:r>
      <w:r w:rsidRPr="00BE3F32">
        <w:rPr>
          <w:rFonts w:asciiTheme="majorBidi" w:hAnsiTheme="majorBidi" w:hint="cs"/>
          <w:sz w:val="30"/>
          <w:szCs w:val="30"/>
          <w:cs/>
        </w:rPr>
        <w:t>กำไรจากการซื้อในราคาต่อรองรับรู้ในกำไรหรือขาดทุนทันที</w:t>
      </w:r>
      <w:r w:rsidRPr="00BE3F32">
        <w:rPr>
          <w:rFonts w:asciiTheme="majorBidi" w:hAnsiTheme="majorBidi"/>
          <w:sz w:val="30"/>
          <w:szCs w:val="30"/>
          <w:cs/>
        </w:rPr>
        <w:t xml:space="preserve"> </w:t>
      </w:r>
      <w:r w:rsidRPr="00BE3F32">
        <w:rPr>
          <w:rFonts w:asciiTheme="majorBidi" w:hAnsiTheme="majorBidi" w:hint="cs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637962F0" w14:textId="77777777" w:rsidR="00BE3F32" w:rsidRPr="00293DFB" w:rsidRDefault="00BE3F32" w:rsidP="00293D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7580C" w14:textId="7FF80627" w:rsidR="00003267" w:rsidRPr="00293DFB" w:rsidRDefault="00AD120D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สิ่งตอบแทนที่โอนให้</w:t>
      </w:r>
      <w:r w:rsidR="004D42F9" w:rsidRPr="00293DFB">
        <w:rPr>
          <w:rFonts w:asciiTheme="majorBidi" w:hAnsiTheme="majorBidi" w:cstheme="majorBidi"/>
          <w:sz w:val="30"/>
          <w:szCs w:val="30"/>
          <w:cs/>
        </w:rPr>
        <w:t>รวมถึงสินทรัพย์ที่โอนไป</w:t>
      </w:r>
      <w:r w:rsidRPr="00293DFB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</w:t>
      </w:r>
      <w:r w:rsidR="004D42F9" w:rsidRPr="00293DFB">
        <w:rPr>
          <w:rFonts w:asciiTheme="majorBidi" w:hAnsiTheme="majorBidi" w:cstheme="majorBidi"/>
          <w:sz w:val="30"/>
          <w:szCs w:val="30"/>
          <w:cs/>
        </w:rPr>
        <w:t xml:space="preserve"> หนี้สินที่อาจเกิดขึ้น</w:t>
      </w:r>
      <w:r w:rsidRPr="00293DFB">
        <w:rPr>
          <w:rFonts w:asciiTheme="majorBidi" w:hAnsiTheme="majorBidi" w:cstheme="majorBidi"/>
          <w:sz w:val="30"/>
          <w:szCs w:val="30"/>
          <w:cs/>
        </w:rPr>
        <w:t xml:space="preserve">และส่วนได้เสียในส่วนของเจ้าของที่ออกโดยกลุ่มบริษัท </w:t>
      </w:r>
    </w:p>
    <w:p w14:paraId="6E38AD39" w14:textId="77777777" w:rsidR="00B023A7" w:rsidRPr="00293DFB" w:rsidRDefault="00B023A7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B9E680" w14:textId="5B34517F" w:rsidR="00170ACD" w:rsidRPr="00293DFB" w:rsidRDefault="00170ACD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5574F7" w:rsidRPr="00293DFB">
        <w:rPr>
          <w:rFonts w:asciiTheme="majorBidi" w:hAnsiTheme="majorBidi" w:cstheme="majorBidi"/>
          <w:sz w:val="30"/>
          <w:szCs w:val="30"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1FCCA0D5" w14:textId="77777777" w:rsidR="00170ACD" w:rsidRPr="00293DFB" w:rsidRDefault="00170ACD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FD286" w14:textId="131D85E7" w:rsidR="00DF6D21" w:rsidRPr="00293DFB" w:rsidRDefault="00AD120D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5574F7" w:rsidRPr="00293DFB">
        <w:rPr>
          <w:rFonts w:asciiTheme="majorBidi" w:hAnsiTheme="majorBidi" w:cstheme="majorBidi"/>
          <w:sz w:val="30"/>
          <w:szCs w:val="30"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536C813A" w14:textId="77777777" w:rsidR="002262F8" w:rsidRPr="00293DFB" w:rsidRDefault="002262F8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670EB5" w14:textId="3FD17236" w:rsidR="00C23DBE" w:rsidRPr="00293DFB" w:rsidRDefault="00C23DBE" w:rsidP="00293DF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</w:t>
      </w:r>
      <w:r w:rsidR="00B04F5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บริษัทย่อย </w:t>
      </w: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บริษัทร่วมและการร่วมค้า </w:t>
      </w:r>
    </w:p>
    <w:p w14:paraId="0AABE530" w14:textId="77777777" w:rsidR="00C23DBE" w:rsidRPr="00293DFB" w:rsidRDefault="00C23DBE" w:rsidP="00293DF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41516" w14:textId="1A49ACC2" w:rsidR="00C23DBE" w:rsidRDefault="00C23DBE" w:rsidP="00293DF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B04F5A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 </w:t>
      </w:r>
      <w:r w:rsidRPr="00293DFB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 w:rsidR="00F64F01">
        <w:rPr>
          <w:rFonts w:asciiTheme="majorBidi" w:hAnsiTheme="majorBidi" w:cstheme="majorBidi"/>
          <w:sz w:val="30"/>
          <w:szCs w:val="30"/>
          <w:cs/>
        </w:rPr>
        <w:br/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="00A472A5"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</w:t>
      </w:r>
      <w:r w:rsidR="004312DF">
        <w:rPr>
          <w:rFonts w:asciiTheme="majorBidi" w:hAnsiTheme="majorBidi" w:cstheme="majorBidi"/>
          <w:sz w:val="30"/>
          <w:szCs w:val="30"/>
          <w:cs/>
        </w:rPr>
        <w:br/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</w:t>
      </w:r>
      <w:r w:rsidR="0018508B" w:rsidRPr="00293DFB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04C8916" w14:textId="77777777" w:rsidR="006B6425" w:rsidRPr="00293DFB" w:rsidRDefault="006B6425" w:rsidP="00293DF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ADCF7" w14:textId="6FF8DF6E" w:rsidR="008F68CB" w:rsidRPr="00293DFB" w:rsidRDefault="008F68CB" w:rsidP="00293DF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18DE4A29" w14:textId="77777777" w:rsidR="008F68CB" w:rsidRPr="00293DFB" w:rsidRDefault="008F68CB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FBC52" w14:textId="74DA52A4" w:rsidR="008F68CB" w:rsidRPr="00293DFB" w:rsidRDefault="008F68CB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CF5295" w:rsidRPr="00293DFB">
        <w:rPr>
          <w:rFonts w:asciiTheme="majorBidi" w:hAnsiTheme="majorBidi" w:cstheme="majorBidi"/>
          <w:sz w:val="30"/>
          <w:szCs w:val="30"/>
          <w:cs/>
        </w:rPr>
        <w:t>บัญชี</w:t>
      </w:r>
      <w:r w:rsidRPr="00293DFB">
        <w:rPr>
          <w:rFonts w:asciiTheme="majorBidi" w:hAnsiTheme="majorBidi" w:cstheme="majorBidi"/>
          <w:sz w:val="30"/>
          <w:szCs w:val="30"/>
          <w:cs/>
        </w:rPr>
        <w:t>ที่เป็นเงินตราต่</w:t>
      </w:r>
      <w:r w:rsidR="006C31A5" w:rsidRPr="00293DFB">
        <w:rPr>
          <w:rFonts w:asciiTheme="majorBidi" w:hAnsiTheme="majorBidi" w:cstheme="majorBidi"/>
          <w:sz w:val="30"/>
          <w:szCs w:val="30"/>
          <w:cs/>
        </w:rPr>
        <w:t>างประเทศ</w:t>
      </w:r>
      <w:r w:rsidR="002D05FD" w:rsidRPr="00293DFB">
        <w:rPr>
          <w:rFonts w:asciiTheme="majorBidi" w:hAnsiTheme="majorBidi" w:cstheme="majorBidi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CF5295" w:rsidRPr="00293DFB">
        <w:rPr>
          <w:rFonts w:asciiTheme="majorBidi" w:hAnsiTheme="majorBidi" w:cstheme="majorBidi"/>
          <w:sz w:val="30"/>
          <w:szCs w:val="30"/>
          <w:cs/>
        </w:rPr>
        <w:t>แปลงค่าเป็น</w:t>
      </w:r>
      <w:r w:rsidR="00145E23" w:rsidRPr="00293DFB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</w:t>
      </w:r>
      <w:r w:rsidR="000D2753" w:rsidRPr="00293DFB">
        <w:rPr>
          <w:rFonts w:asciiTheme="majorBidi" w:hAnsiTheme="majorBidi" w:cstheme="majorBidi"/>
          <w:sz w:val="30"/>
          <w:szCs w:val="30"/>
          <w:cs/>
        </w:rPr>
        <w:t>ของแต่ละบริษัทในกลุ่มบริษัท</w:t>
      </w:r>
      <w:r w:rsidR="00145E23"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5295" w:rsidRPr="00293DFB">
        <w:rPr>
          <w:rFonts w:asciiTheme="majorBidi" w:hAnsiTheme="majorBidi" w:cstheme="majorBidi"/>
          <w:sz w:val="30"/>
          <w:szCs w:val="30"/>
          <w:cs/>
        </w:rPr>
        <w:t>โดย</w:t>
      </w:r>
      <w:r w:rsidR="00CC1431" w:rsidRPr="00293DFB">
        <w:rPr>
          <w:rFonts w:asciiTheme="majorBidi" w:hAnsiTheme="majorBidi" w:cstheme="majorBidi"/>
          <w:sz w:val="30"/>
          <w:szCs w:val="30"/>
          <w:cs/>
        </w:rPr>
        <w:t>ใช้</w:t>
      </w:r>
      <w:r w:rsidR="001F253B" w:rsidRPr="00293DFB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301B1B"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3DFB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  <w:r w:rsidR="002D05FD" w:rsidRPr="00293DFB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0CE2DF0" w14:textId="7846ADCA" w:rsidR="00003267" w:rsidRPr="00293DFB" w:rsidRDefault="00003267" w:rsidP="009768B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DA0073" w14:textId="5120A416" w:rsidR="00424D53" w:rsidRPr="00293DFB" w:rsidRDefault="00B417F4" w:rsidP="00293DF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</w:t>
      </w:r>
      <w:r w:rsidR="00BB1139" w:rsidRPr="00293DFB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  <w:r w:rsidRPr="00293DFB">
        <w:rPr>
          <w:rFonts w:asciiTheme="majorBidi" w:hAnsiTheme="majorBidi" w:cstheme="majorBidi"/>
          <w:sz w:val="30"/>
          <w:szCs w:val="30"/>
          <w:cs/>
        </w:rPr>
        <w:t>จะรับรู้เข้ากำไรขาดทุนเบ็ดเสร็จอื่น</w:t>
      </w:r>
    </w:p>
    <w:p w14:paraId="4A7E0E85" w14:textId="4A8628DA" w:rsidR="006634FB" w:rsidRPr="00293DFB" w:rsidRDefault="00145E23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หน่วยงาน</w:t>
      </w:r>
      <w:r w:rsidR="006634FB" w:rsidRPr="00293DFB">
        <w:rPr>
          <w:rFonts w:asciiTheme="majorBidi" w:hAnsiTheme="majorBidi" w:cstheme="majorBidi"/>
          <w:i/>
          <w:iCs/>
          <w:sz w:val="30"/>
          <w:szCs w:val="30"/>
          <w:cs/>
        </w:rPr>
        <w:t>ในต่างประเทศ</w:t>
      </w:r>
    </w:p>
    <w:p w14:paraId="12C2DB30" w14:textId="7EF8F93E" w:rsidR="008D4A82" w:rsidRPr="00293DFB" w:rsidRDefault="00547ACB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</w:t>
      </w:r>
      <w:r w:rsidR="00145E23" w:rsidRPr="00293DFB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Pr="00293DFB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7F2BDF"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3DFB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</w:t>
      </w:r>
      <w:r w:rsidR="00AA4770" w:rsidRPr="00293DFB">
        <w:rPr>
          <w:rFonts w:asciiTheme="majorBidi" w:hAnsiTheme="majorBidi" w:cstheme="majorBidi"/>
          <w:sz w:val="30"/>
          <w:szCs w:val="30"/>
          <w:cs/>
        </w:rPr>
        <w:t>้อัตราแลกเปลี่ยน ณ วันที่รายงาน</w:t>
      </w:r>
      <w:r w:rsidR="00CC1904" w:rsidRPr="00293DFB">
        <w:rPr>
          <w:rFonts w:asciiTheme="majorBidi" w:hAnsiTheme="majorBidi" w:cstheme="majorBidi"/>
          <w:sz w:val="30"/>
          <w:szCs w:val="30"/>
        </w:rPr>
        <w:t xml:space="preserve"> </w:t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CC1904" w:rsidRPr="00293DFB">
        <w:rPr>
          <w:rFonts w:asciiTheme="majorBidi" w:hAnsiTheme="majorBidi" w:cstheme="majorBidi"/>
          <w:sz w:val="30"/>
          <w:szCs w:val="30"/>
        </w:rPr>
        <w:t xml:space="preserve"> </w:t>
      </w:r>
      <w:r w:rsidR="00DF00DE" w:rsidRPr="00293DFB">
        <w:rPr>
          <w:rFonts w:asciiTheme="majorBidi" w:hAnsiTheme="majorBidi" w:cstheme="majorBidi" w:hint="cs"/>
          <w:sz w:val="30"/>
          <w:szCs w:val="30"/>
          <w:cs/>
        </w:rPr>
        <w:t>แ</w:t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DF00DE" w:rsidRPr="00293D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35E6D9D" w14:textId="77777777" w:rsidR="008D4A82" w:rsidRPr="00293DFB" w:rsidRDefault="008D4A82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72A53" w14:textId="4297FBED" w:rsidR="008D4A82" w:rsidRPr="00293DFB" w:rsidRDefault="008D4A82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/>
          <w:sz w:val="30"/>
          <w:szCs w:val="30"/>
          <w:cs/>
        </w:rPr>
        <w:t>ทุกรายการ (นั่นคือ สินทรัพย์ หนี้สิน ส่วนของผู้ถือหุ้น รายได้ และค่าใช้จ่าย) ของหน่วยงานในต่างประเทศซึ่งมี</w:t>
      </w:r>
      <w:r w:rsidR="00C5606E" w:rsidRPr="00293DFB">
        <w:rPr>
          <w:rFonts w:asciiTheme="majorBidi" w:hAnsiTheme="majorBidi"/>
          <w:sz w:val="30"/>
          <w:szCs w:val="30"/>
        </w:rPr>
        <w:br/>
      </w:r>
      <w:r w:rsidRPr="00293DFB">
        <w:rPr>
          <w:rFonts w:asciiTheme="majorBidi" w:hAnsiTheme="majorBidi"/>
          <w:sz w:val="30"/>
          <w:szCs w:val="30"/>
          <w:cs/>
        </w:rPr>
        <w:t>สกุลเงินที่ใช้ในการดำเนินงานเป็นสกุลเงินของสภาพเศรษฐกิจที่มีภาวะเงินเฟ้อรุนแรงแปลงค่าเป็นเงินบาทโดยใช้อัตราแลกเปลี่ยน</w:t>
      </w:r>
      <w:r w:rsidRPr="00293DFB">
        <w:rPr>
          <w:rFonts w:asciiTheme="majorBidi" w:hAnsiTheme="majorBidi" w:hint="cs"/>
          <w:sz w:val="30"/>
          <w:szCs w:val="30"/>
          <w:cs/>
        </w:rPr>
        <w:t xml:space="preserve"> </w:t>
      </w:r>
      <w:r w:rsidRPr="00293DFB">
        <w:rPr>
          <w:rFonts w:asciiTheme="majorBidi" w:hAnsiTheme="majorBidi"/>
          <w:sz w:val="30"/>
          <w:szCs w:val="30"/>
          <w:cs/>
        </w:rPr>
        <w:t>ณ วันที่รายงาน ก่อนการแปลงค่างบการเงินของหน่วยงานในต่างประเทศดังกล่าว งบการเงินซึ่งรวมถึงงบการเงินเปรียบเทียบจะถูกทำการปรับปรุงใหม่เพื่อให้สะท้อนการเปลี่ยนแปลงในอำนาจซื้อโดยทั่วไปของ</w:t>
      </w:r>
      <w:r w:rsidRPr="00293DFB">
        <w:rPr>
          <w:rFonts w:asciiTheme="majorBidi" w:hAnsiTheme="majorBidi"/>
          <w:spacing w:val="-4"/>
          <w:sz w:val="30"/>
          <w:szCs w:val="30"/>
          <w:cs/>
        </w:rPr>
        <w:t>เงินตราในประเทศนั้น ผลกำไรจากยอดดุลสุทธิของรายการที่เป็นตัวเงินจะรับรู้ในกำไรหรือขาดทุน การปรับปรุงใหม่</w:t>
      </w:r>
      <w:r w:rsidRPr="00293DFB">
        <w:rPr>
          <w:rFonts w:asciiTheme="majorBidi" w:hAnsiTheme="majorBidi"/>
          <w:sz w:val="30"/>
          <w:szCs w:val="30"/>
          <w:cs/>
        </w:rPr>
        <w:t>จัดทำโดยใช้ ดัชนีราคาที่เกี่ยวข้อง ณ วันที่รายงาน</w:t>
      </w:r>
    </w:p>
    <w:p w14:paraId="1B70BD1A" w14:textId="77777777" w:rsidR="008D4A82" w:rsidRPr="00293DFB" w:rsidRDefault="008D4A82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EA254" w14:textId="609E7F5F" w:rsidR="001D6842" w:rsidRPr="00293DFB" w:rsidRDefault="001D6842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="005126F7" w:rsidRPr="00293DFB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  <w:r w:rsidRPr="00293DFB">
        <w:rPr>
          <w:rFonts w:asciiTheme="majorBidi" w:hAnsiTheme="majorBidi" w:cstheme="majorBidi"/>
          <w:sz w:val="30"/>
          <w:szCs w:val="30"/>
          <w:cs/>
        </w:rPr>
        <w:t>และแสดงเป็น</w:t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293DFB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5EE65DFC" w14:textId="77777777" w:rsidR="006041C2" w:rsidRPr="00293DFB" w:rsidRDefault="006041C2" w:rsidP="00293DF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B074D9" w14:textId="2C46BA0D" w:rsidR="000F7F60" w:rsidRPr="00293DFB" w:rsidRDefault="000F7F60" w:rsidP="00293D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703E5D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 หรือการควบคุมร่วมกัน ผลสะสมของ</w:t>
      </w:r>
      <w:r w:rsidR="003F5411" w:rsidRPr="00293DFB">
        <w:rPr>
          <w:rFonts w:asciiTheme="majorBidi" w:hAnsiTheme="majorBidi" w:cstheme="majorBidi" w:hint="cs"/>
          <w:sz w:val="30"/>
          <w:szCs w:val="30"/>
          <w:cs/>
        </w:rPr>
        <w:t>สำรองแปลงค่างบการเงิน</w:t>
      </w:r>
      <w:r w:rsidRPr="00293DFB">
        <w:rPr>
          <w:rFonts w:asciiTheme="majorBidi" w:hAnsiTheme="majorBidi" w:cstheme="majorBidi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="00703E5D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703E5D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การร่วมค้าเพียงบางส่วนโดยที่กลุ่มบริษัทยังคงมีอิทธิพล</w:t>
      </w:r>
      <w:r w:rsidR="003F5411" w:rsidRPr="00293DFB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293DFB">
        <w:rPr>
          <w:rFonts w:asciiTheme="majorBidi" w:hAnsiTheme="majorBidi" w:cstheme="majorBidi"/>
          <w:sz w:val="30"/>
          <w:szCs w:val="30"/>
          <w:cs/>
        </w:rPr>
        <w:t>หรือการควบคุมร่วมอยู่ กลุ่มบริษัทต้อง</w:t>
      </w:r>
      <w:r w:rsidR="00703E5D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1CA6D810" w14:textId="47BBAA8A" w:rsidR="009F1B3A" w:rsidRPr="00293DFB" w:rsidRDefault="009F1B3A" w:rsidP="00293D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1D87C" w14:textId="77777777" w:rsidR="00595784" w:rsidRPr="00293DFB" w:rsidRDefault="00595784" w:rsidP="00293DF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เครื่องมือทางการเงิน </w:t>
      </w:r>
    </w:p>
    <w:p w14:paraId="5177AF4E" w14:textId="3C7E0C89" w:rsidR="00441FCD" w:rsidRPr="00293DFB" w:rsidRDefault="00441FCD" w:rsidP="006273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AC315" w14:textId="723AE420" w:rsidR="00595784" w:rsidRPr="00293DFB" w:rsidRDefault="00595784" w:rsidP="00293DFB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93D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767E0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93D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0C58DB" w:rsidRPr="00293DF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293D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5D4619" w:rsidRPr="00293D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การจัดประเภทและการวัดมูลค่า</w:t>
      </w:r>
    </w:p>
    <w:p w14:paraId="6A7BA89E" w14:textId="77777777" w:rsidR="00A36C9C" w:rsidRPr="00293DFB" w:rsidRDefault="00A36C9C" w:rsidP="00293DFB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02F4B13" w14:textId="5800A03F" w:rsidR="00394288" w:rsidRPr="00293DFB" w:rsidRDefault="00595784" w:rsidP="00293DFB">
      <w:pPr>
        <w:pStyle w:val="BodyText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6B3172" w:rsidRPr="00293DFB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293DF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7114B3" w:rsidRPr="00293DFB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</w:t>
      </w:r>
      <w:r w:rsidRPr="00293D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 ๆ </w:t>
      </w:r>
      <w:r w:rsidR="00A5016C" w:rsidRPr="00293D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(นอกเหนือจากลูกหนี้การค้า (ดูหมายเหตุข้อ </w:t>
      </w:r>
      <w:r w:rsidR="006B3172" w:rsidRPr="00293DFB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5016C" w:rsidRPr="00293DFB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="00767E05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="00A5016C" w:rsidRPr="00293D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))) </w:t>
      </w:r>
      <w:r w:rsidRPr="00293D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394288" w:rsidRPr="00293DFB">
        <w:rPr>
          <w:rFonts w:asciiTheme="majorBidi" w:eastAsia="Times New Roman" w:hAnsiTheme="majorBidi" w:cstheme="majorBidi"/>
          <w:sz w:val="30"/>
          <w:szCs w:val="30"/>
          <w:cs/>
        </w:rPr>
        <w:t>และวัดมูลค่า</w:t>
      </w:r>
      <w:r w:rsidR="006B3172" w:rsidRPr="00293DFB">
        <w:rPr>
          <w:rFonts w:asciiTheme="majorBidi" w:eastAsia="Times New Roman" w:hAnsiTheme="majorBidi" w:cstheme="majorBidi" w:hint="cs"/>
          <w:sz w:val="30"/>
          <w:szCs w:val="30"/>
          <w:cs/>
        </w:rPr>
        <w:t>เมื่อเริ่มแรก</w:t>
      </w:r>
      <w:r w:rsidR="00394288" w:rsidRPr="00293DFB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DA4FAA" w:rsidRPr="00293DFB">
        <w:rPr>
          <w:rFonts w:asciiTheme="majorBidi" w:hAnsiTheme="majorBidi" w:cstheme="majorBidi" w:hint="cs"/>
          <w:sz w:val="30"/>
          <w:szCs w:val="30"/>
          <w:cs/>
        </w:rPr>
        <w:t xml:space="preserve"> ทั้งนี้ สินทรัพย์ทางการเงิน</w:t>
      </w:r>
      <w:r w:rsidR="00BA6456" w:rsidRPr="00293DFB">
        <w:rPr>
          <w:rFonts w:asciiTheme="majorBidi" w:hAnsiTheme="majorBidi" w:cstheme="majorBidi" w:hint="cs"/>
          <w:sz w:val="30"/>
          <w:szCs w:val="30"/>
          <w:cs/>
        </w:rPr>
        <w:t>แ</w:t>
      </w:r>
      <w:r w:rsidR="00DA4FAA" w:rsidRPr="00293DFB">
        <w:rPr>
          <w:rFonts w:asciiTheme="majorBidi" w:hAnsiTheme="majorBidi" w:cstheme="majorBidi" w:hint="cs"/>
          <w:sz w:val="30"/>
          <w:szCs w:val="30"/>
          <w:cs/>
        </w:rPr>
        <w:t>ละหนี้สินทางการเงินที่ไม่ได้วัดมูลค่าด้วยมูลค่ายุติธรรมผ่านกำไรหรือ</w:t>
      </w:r>
      <w:r w:rsidR="00E015F6" w:rsidRPr="00293DFB">
        <w:rPr>
          <w:rFonts w:asciiTheme="majorBidi" w:hAnsiTheme="majorBidi" w:cstheme="majorBidi" w:hint="cs"/>
          <w:sz w:val="30"/>
          <w:szCs w:val="30"/>
          <w:cs/>
        </w:rPr>
        <w:t>ข</w:t>
      </w:r>
      <w:r w:rsidR="00DA4FAA" w:rsidRPr="00293DFB">
        <w:rPr>
          <w:rFonts w:asciiTheme="majorBidi" w:hAnsiTheme="majorBidi" w:cstheme="majorBidi" w:hint="cs"/>
          <w:sz w:val="30"/>
          <w:szCs w:val="30"/>
          <w:cs/>
        </w:rPr>
        <w:t>าดทุนจะรวมหรือหักต้นทุน</w:t>
      </w:r>
      <w:r w:rsidR="00394288" w:rsidRPr="00293DFB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การทำรายการที่เกี่ยวข้องโดยตรงกับการได้มา</w:t>
      </w:r>
      <w:r w:rsidR="00394288" w:rsidRPr="00293DFB">
        <w:rPr>
          <w:rFonts w:asciiTheme="majorBidi" w:hAnsiTheme="majorBidi" w:cstheme="majorBidi"/>
          <w:sz w:val="30"/>
          <w:szCs w:val="30"/>
          <w:cs/>
        </w:rPr>
        <w:t>หรือการออกตราสาร</w:t>
      </w:r>
      <w:r w:rsidR="00DA4FAA" w:rsidRPr="00293DFB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5637A1A" w14:textId="046C77B0" w:rsidR="00595784" w:rsidRPr="00161E24" w:rsidRDefault="00595784" w:rsidP="00293DFB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293DFB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293DFB">
        <w:rPr>
          <w:rFonts w:asciiTheme="majorBidi" w:hAnsiTheme="majorBidi" w:cstheme="majorBidi"/>
          <w:sz w:val="30"/>
          <w:szCs w:val="30"/>
          <w:cs/>
        </w:rPr>
        <w:t>สินทรัพย์ทางการเงิ</w:t>
      </w:r>
      <w:r w:rsidRPr="00161E24">
        <w:rPr>
          <w:rFonts w:asciiTheme="majorBidi" w:hAnsiTheme="majorBidi" w:cstheme="majorBidi"/>
          <w:sz w:val="30"/>
          <w:szCs w:val="30"/>
          <w:cs/>
        </w:rPr>
        <w:t>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002A619" w14:textId="77777777" w:rsidR="00F67DA6" w:rsidRPr="00161E24" w:rsidRDefault="00F67DA6" w:rsidP="005957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20100" w14:textId="3B94B284" w:rsidR="00394288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="00394288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="00E4418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</w:t>
      </w:r>
      <w:r w:rsidR="00E4418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E44181" w:rsidRPr="00161E24">
        <w:rPr>
          <w:rFonts w:asciiTheme="majorBidi" w:hAnsiTheme="majorBidi" w:cstheme="majorBidi"/>
          <w:sz w:val="30"/>
          <w:szCs w:val="30"/>
          <w:cs/>
        </w:rPr>
        <w:t>และกำไรหรือขาดทุนที่เกิดจากการ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671B7449" w14:textId="391D120D" w:rsidR="00A5016C" w:rsidRPr="00161E24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261D6" w14:textId="3EC48F4A" w:rsidR="00CC1904" w:rsidRPr="00161E24" w:rsidRDefault="00CC1904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BC301D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59A34A13" w14:textId="6A81F7B4" w:rsidR="00161E24" w:rsidRPr="00161E24" w:rsidRDefault="00161E24" w:rsidP="0062730E">
      <w:pPr>
        <w:pStyle w:val="BodyText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0DF5774D" w14:textId="3153C24D" w:rsidR="00595784" w:rsidRPr="00161E24" w:rsidRDefault="00595784" w:rsidP="0093714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767E0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A5016C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141B99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A5016C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230B261D" w14:textId="77777777" w:rsidR="00937144" w:rsidRPr="00194B5D" w:rsidRDefault="00937144" w:rsidP="000D0C1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87703C3" w14:textId="001C9BC7" w:rsidR="00595784" w:rsidRPr="00161E24" w:rsidRDefault="00595784" w:rsidP="0093714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490D01F" w14:textId="77777777" w:rsidR="004D6D87" w:rsidRPr="00194B5D" w:rsidRDefault="004D6D87" w:rsidP="00595784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7C68F1" w14:textId="4E1E8849" w:rsidR="00595784" w:rsidRPr="00161E24" w:rsidRDefault="00595784" w:rsidP="00937144">
      <w:pPr>
        <w:pStyle w:val="BodyText"/>
        <w:tabs>
          <w:tab w:val="clear" w:pos="907"/>
          <w:tab w:val="left" w:pos="117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E5662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7037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5D2C9BB" w14:textId="77777777" w:rsidR="00595784" w:rsidRPr="00194B5D" w:rsidRDefault="00595784" w:rsidP="00595784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1DF3A" w14:textId="52CBAE62" w:rsidR="00595784" w:rsidRPr="00161E24" w:rsidRDefault="00595784" w:rsidP="00907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70E43476" w14:textId="77777777" w:rsidR="00595784" w:rsidRPr="00194B5D" w:rsidRDefault="00595784" w:rsidP="0059578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BD7D0A" w14:textId="51EEB07B" w:rsidR="00595784" w:rsidRPr="00161E24" w:rsidRDefault="00595784" w:rsidP="009078CB">
      <w:pPr>
        <w:tabs>
          <w:tab w:val="clear" w:pos="907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</w:t>
      </w:r>
      <w:r w:rsidR="003F216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7ECA9568" w14:textId="77777777" w:rsidR="00961979" w:rsidRPr="00194B5D" w:rsidRDefault="00961979" w:rsidP="00595784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49418" w14:textId="603BABCB" w:rsidR="00595784" w:rsidRPr="00161E24" w:rsidRDefault="00595784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767E0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อนุพันธ์</w:t>
      </w:r>
    </w:p>
    <w:p w14:paraId="09A2AFEE" w14:textId="77777777" w:rsidR="00DB6C9C" w:rsidRPr="00194B5D" w:rsidRDefault="00DB6C9C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E610200" w14:textId="01D9E27B" w:rsidR="00595784" w:rsidRPr="00161E24" w:rsidRDefault="00595784" w:rsidP="00DB6C9C">
      <w:pPr>
        <w:tabs>
          <w:tab w:val="clear" w:pos="907"/>
          <w:tab w:val="clear" w:pos="1644"/>
          <w:tab w:val="left" w:pos="162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</w:t>
      </w:r>
      <w:r w:rsidR="008A1E73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="00A2134F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="00906B0A" w:rsidRPr="00906B0A">
        <w:rPr>
          <w:rFonts w:asciiTheme="majorBidi" w:hAnsiTheme="majorBidi" w:hint="cs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E015F6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</w:rPr>
        <w:t>(ง.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)) </w:t>
      </w:r>
    </w:p>
    <w:p w14:paraId="60DC5B40" w14:textId="07E0FB61" w:rsidR="00164B1D" w:rsidRDefault="0016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30617205" w14:textId="7BE8A0A5" w:rsidR="00595784" w:rsidRPr="00161E24" w:rsidRDefault="00595784" w:rsidP="005957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53446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การป้องกันความเสี่ยง</w:t>
      </w:r>
    </w:p>
    <w:p w14:paraId="3E00FA89" w14:textId="77777777" w:rsidR="00DB6C9C" w:rsidRPr="00194B5D" w:rsidRDefault="00DB6C9C" w:rsidP="006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55A740F" w14:textId="347F81A1" w:rsidR="00595784" w:rsidRPr="00161E24" w:rsidRDefault="00595784" w:rsidP="00686A5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6A232E27" w14:textId="7B678988" w:rsidR="00595784" w:rsidRPr="00161E24" w:rsidRDefault="00595784" w:rsidP="00686A50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62AE6BAD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865C00F" w14:textId="5C7E7B08" w:rsidR="00595784" w:rsidRDefault="00595784" w:rsidP="00686A50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161E24">
        <w:rPr>
          <w:rFonts w:asciiTheme="majorBidi" w:hAnsiTheme="majorBidi" w:cstheme="majorBidi"/>
          <w:color w:val="000000"/>
          <w:sz w:val="30"/>
          <w:szCs w:val="30"/>
        </w:rPr>
        <w:t>Spot element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="001F1664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ในส่วนของเจ้าของ</w:t>
      </w:r>
    </w:p>
    <w:p w14:paraId="7B42BBBE" w14:textId="5C178516" w:rsidR="00E0168E" w:rsidRDefault="00E0168E" w:rsidP="00627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27AB1FCF" w14:textId="77777777" w:rsidR="008C52C6" w:rsidRPr="008C52C6" w:rsidRDefault="008C52C6" w:rsidP="008C52C6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52C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78182D92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2993F69" w14:textId="4DB54102" w:rsidR="00595784" w:rsidRPr="00161E24" w:rsidRDefault="00595784" w:rsidP="00686A50">
      <w:pPr>
        <w:tabs>
          <w:tab w:val="clear" w:pos="907"/>
          <w:tab w:val="left" w:pos="990"/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6954FA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56E822F" w14:textId="671B77D2" w:rsidR="00BB6F14" w:rsidRPr="00F861A3" w:rsidRDefault="00BB6F14" w:rsidP="00F86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35F9803" w14:textId="6E1E8F5B" w:rsidR="00595784" w:rsidRPr="00161E24" w:rsidRDefault="00595784" w:rsidP="00686A50">
      <w:pPr>
        <w:tabs>
          <w:tab w:val="clear" w:pos="907"/>
          <w:tab w:val="left" w:pos="126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161E24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6954FA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ED4EE2A" w14:textId="77777777" w:rsidR="00960B80" w:rsidRDefault="00960B80" w:rsidP="00DF0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F5D9C7" w14:textId="1BCE27AE" w:rsidR="00595784" w:rsidRPr="00161E24" w:rsidRDefault="00595784" w:rsidP="00DF0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</w:t>
      </w:r>
      <w:r w:rsidR="00DF0B3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ที่สะสมไว้ในสำรองการป้องกันความเสี่ยง</w:t>
      </w:r>
      <w:r w:rsidR="00A36B41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ะได้รับการจัดประเภทรายการใหม่ไปยังกำไรหรือขาดทุนทันที</w:t>
      </w:r>
    </w:p>
    <w:p w14:paraId="02028C9D" w14:textId="36D9250C" w:rsidR="00BF23AE" w:rsidRPr="00161E24" w:rsidRDefault="00BF23AE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2B6675AB" w14:textId="3DBC827B" w:rsidR="00BF23AE" w:rsidRPr="00161E24" w:rsidRDefault="00BF23AE" w:rsidP="00BF23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E511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AB7170C" w14:textId="77777777" w:rsidR="00A36B41" w:rsidRPr="00161E24" w:rsidRDefault="00A36B41" w:rsidP="005A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BCE47C" w14:textId="26303A01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2D9627D7" w14:textId="77777777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4831ED2" w14:textId="14915595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30CFA" w:rsidRPr="00161E24">
        <w:rPr>
          <w:rFonts w:asciiTheme="majorBidi" w:hAnsiTheme="majorBidi" w:cstheme="majorBidi"/>
          <w:sz w:val="30"/>
          <w:szCs w:val="30"/>
        </w:rPr>
        <w:t>1</w:t>
      </w:r>
      <w:r w:rsidR="00A30CFA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5425593" w14:textId="0D597795" w:rsidR="00E0168E" w:rsidRDefault="00E0168E" w:rsidP="00AF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9C8D6" w14:textId="569D3E22" w:rsidR="00BF23AE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9658F91" w14:textId="77777777" w:rsidR="00BB6F14" w:rsidRPr="00161E24" w:rsidRDefault="00BB6F14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32F0CD" w14:textId="546FFA99" w:rsidR="00BB6F14" w:rsidRPr="00BB6F14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30CFA" w:rsidRPr="00161E24">
        <w:rPr>
          <w:rFonts w:asciiTheme="majorBidi" w:hAnsiTheme="majorBidi" w:cstheme="majorBidi"/>
          <w:sz w:val="30"/>
          <w:szCs w:val="30"/>
        </w:rPr>
        <w:t>1</w:t>
      </w:r>
      <w:r w:rsidR="00A30CFA">
        <w:rPr>
          <w:rFonts w:asciiTheme="majorBidi" w:hAnsiTheme="majorBidi" w:cstheme="majorBidi"/>
          <w:sz w:val="30"/>
          <w:szCs w:val="30"/>
        </w:rPr>
        <w:t>2</w:t>
      </w: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</w:t>
      </w:r>
    </w:p>
    <w:p w14:paraId="414CC3BC" w14:textId="60130641" w:rsidR="006A4CA5" w:rsidRDefault="006A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38FDE647" w14:textId="65B4EBA8" w:rsidR="00BB6F14" w:rsidRPr="001F61A5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438F0">
        <w:rPr>
          <w:rFonts w:asciiTheme="majorBidi" w:hAnsiTheme="majorBidi" w:cstheme="majorBidi"/>
          <w:sz w:val="30"/>
          <w:szCs w:val="30"/>
        </w:rPr>
        <w:t>90</w:t>
      </w: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มีการเปลี่ยนแปลงของการดำเนินงานที่ถดถอยอย่างมีนัยสำคัญของลูกหนี้ หรือมีการ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792F949" w14:textId="77777777" w:rsidR="000E1BA0" w:rsidRDefault="000E1BA0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57B04" w14:textId="592EE84F" w:rsidR="00BB6F14" w:rsidRPr="001F61A5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21D1E19" w14:textId="045F349C" w:rsidR="00BB6F14" w:rsidRPr="001F61A5" w:rsidRDefault="00BB6F14" w:rsidP="001F61A5">
      <w:pPr>
        <w:tabs>
          <w:tab w:val="clear" w:pos="907"/>
          <w:tab w:val="clear" w:pos="2807"/>
          <w:tab w:val="left" w:pos="2790"/>
        </w:tabs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1F61A5">
        <w:rPr>
          <w:rFonts w:asciiTheme="majorBidi" w:hAnsiTheme="majorBidi" w:cstheme="majorBidi"/>
          <w:color w:val="000000"/>
          <w:sz w:val="30"/>
          <w:szCs w:val="30"/>
        </w:rPr>
        <w:t> 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2187028" w14:textId="53720137" w:rsidR="00BB6F14" w:rsidRPr="001F61A5" w:rsidRDefault="00BB6F14" w:rsidP="001F61A5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1F61A5">
        <w:rPr>
          <w:rFonts w:asciiTheme="majorBidi" w:hAnsiTheme="majorBidi" w:cstheme="majorBidi"/>
          <w:color w:val="000000"/>
          <w:sz w:val="30"/>
          <w:szCs w:val="30"/>
        </w:rPr>
        <w:t> 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1438F0">
        <w:rPr>
          <w:rFonts w:asciiTheme="majorBidi" w:hAnsiTheme="majorBidi" w:cstheme="majorBidi"/>
          <w:sz w:val="30"/>
          <w:szCs w:val="30"/>
        </w:rPr>
        <w:t>365</w:t>
      </w:r>
      <w:r w:rsidRPr="001F61A5">
        <w:rPr>
          <w:rFonts w:asciiTheme="majorBidi" w:hAnsiTheme="majorBidi" w:cstheme="majorBidi"/>
          <w:sz w:val="30"/>
          <w:szCs w:val="30"/>
          <w:cs/>
        </w:rPr>
        <w:t xml:space="preserve"> วั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น</w:t>
      </w:r>
    </w:p>
    <w:p w14:paraId="02E591F8" w14:textId="60F846FD" w:rsidR="00D05A1C" w:rsidRPr="00161E24" w:rsidRDefault="00D05A1C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5CB68CF" w14:textId="5FBEED59" w:rsidR="00BF23AE" w:rsidRPr="00161E24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E5115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F23AE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A4FAB95" w14:textId="77777777" w:rsidR="00D05A1C" w:rsidRPr="00161E24" w:rsidRDefault="00D05A1C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0943C" w14:textId="17552860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7CC3" w14:textId="77777777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896432B" w14:textId="6D364123" w:rsidR="00BF23AE" w:rsidRPr="00161E24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E5115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F23AE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0EDBE232" w14:textId="77777777" w:rsidR="00E34179" w:rsidRPr="00161E24" w:rsidRDefault="00E3417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679BABE6" w14:textId="09FC2E41" w:rsidR="00BF23AE" w:rsidRPr="00161E24" w:rsidRDefault="00BF23AE" w:rsidP="000D0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251B41" w14:textId="3C4D59C2" w:rsidR="00E0168E" w:rsidRPr="007F1319" w:rsidRDefault="00E0168E" w:rsidP="007F131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E50981" w14:textId="1F74959B" w:rsidR="002344C5" w:rsidRPr="00161E24" w:rsidRDefault="002344C5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ลูกหนี้การค้า </w:t>
      </w:r>
    </w:p>
    <w:p w14:paraId="2CAA786D" w14:textId="77777777" w:rsidR="002344C5" w:rsidRPr="00161E24" w:rsidRDefault="002344C5" w:rsidP="00D1440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7AD753" w14:textId="30C8DE69" w:rsidR="00A67B45" w:rsidRPr="00161E24" w:rsidRDefault="0034402C" w:rsidP="0085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6367B6" w:rsidRPr="00161E24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3E4C9B" w:rsidRPr="00161E24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1E02B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B3DF8">
        <w:rPr>
          <w:rFonts w:asciiTheme="majorBidi" w:hAnsiTheme="majorBidi" w:cstheme="majorBidi"/>
          <w:sz w:val="30"/>
          <w:szCs w:val="30"/>
          <w:cs/>
        </w:rPr>
        <w:br/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</w:t>
      </w:r>
      <w:r w:rsidR="0085197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</w:t>
      </w:r>
      <w:r w:rsidR="00291403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กลุ่มบริษัทไม่สามารถคาดการณ์ได้อย่างสมเหตุผลว่าจะได้รับคืนเงิน</w:t>
      </w:r>
    </w:p>
    <w:p w14:paraId="76A1E014" w14:textId="3B1E60AB" w:rsidR="009016E8" w:rsidRPr="00161E24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F4E46" w14:textId="1D4A98CA" w:rsidR="00172E03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BB3DF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76B48C4" w14:textId="77777777" w:rsidR="00616CED" w:rsidRPr="00616CED" w:rsidRDefault="00616CED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860009" w14:textId="29849A89" w:rsidR="00206D6A" w:rsidRPr="00161E24" w:rsidRDefault="00206D6A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สินค้าคงเหลือ</w:t>
      </w:r>
    </w:p>
    <w:p w14:paraId="2FBC1AD5" w14:textId="77777777" w:rsidR="00206D6A" w:rsidRPr="00616CED" w:rsidRDefault="00206D6A" w:rsidP="00123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68B52D" w14:textId="526DDE70" w:rsidR="00123723" w:rsidRPr="0018508B" w:rsidRDefault="00206D6A" w:rsidP="00901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สินค้าคงเหลือ</w:t>
      </w:r>
      <w:r w:rsidR="001D3CB0" w:rsidRPr="00161E24">
        <w:rPr>
          <w:rFonts w:asciiTheme="majorBidi" w:hAnsiTheme="majorBidi" w:cstheme="majorBidi"/>
          <w:sz w:val="30"/>
          <w:szCs w:val="30"/>
          <w:cs/>
          <w:lang w:val="th-TH"/>
        </w:rPr>
        <w:t>วัดมูลค่าด้วย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ราคาทุน</w:t>
      </w:r>
      <w:r w:rsidR="001D3CB0" w:rsidRPr="00161E24">
        <w:rPr>
          <w:rFonts w:asciiTheme="majorBidi" w:hAnsiTheme="majorBidi" w:cstheme="majorBidi"/>
          <w:sz w:val="30"/>
          <w:szCs w:val="30"/>
          <w:cs/>
          <w:lang w:val="th-TH"/>
        </w:rPr>
        <w:t>ถัวเฉลี่ย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หรือมูลค่าสุทธิที่จะได้รับแล้วแต่ราคาใดจะต่ำกว่า </w:t>
      </w:r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ต้นทุนของสินค้าคำนวณโดยใช้วิธี</w:t>
      </w:r>
      <w:r w:rsidR="005F2410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ต้นทุนมาตรฐานซึ่งได้รับการปรับปรุงให้ใกล้เคียงกับราคาทุนถัวเฉลี่ย </w:t>
      </w:r>
      <w:bookmarkStart w:id="1" w:name="_Hlk87562734"/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23723" w:rsidRPr="00161E2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C234E06" w14:textId="77777777" w:rsidR="00123723" w:rsidRPr="00616CED" w:rsidRDefault="00123723" w:rsidP="00FF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0B184" w14:textId="35FB85FF" w:rsidR="001F00A5" w:rsidRPr="00161E24" w:rsidRDefault="001F00A5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สินทรัพย์ชีวภาพ</w:t>
      </w:r>
    </w:p>
    <w:p w14:paraId="02D6EB93" w14:textId="77777777" w:rsidR="001F00A5" w:rsidRPr="00616CED" w:rsidRDefault="001F00A5" w:rsidP="001F0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B2FF3" w14:textId="2B5FDBA0" w:rsidR="00606EE0" w:rsidRDefault="006A59A3" w:rsidP="00606E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เว้นแต่กรณีที่ไม่สามารถวัดมูลค่ายุติธรรมได้อย่างน่าเชื่อถือ </w:t>
      </w:r>
      <w:r w:rsidR="00606EE0"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ให้วัดมูลค่าด้วยราคาทุนสุทธิจากค่าเสื่อมราคาสะสมและค่าเผื่อการด้อยค่าสะสม </w:t>
      </w:r>
      <w:r w:rsidR="00606EE0" w:rsidRPr="00161E24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177964EA" w14:textId="1AC35DB3" w:rsidR="00E0168E" w:rsidRPr="00616CED" w:rsidRDefault="00E0168E" w:rsidP="0079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6E1BD8" w14:textId="7718D7C1" w:rsidR="00F40F16" w:rsidRPr="00616CED" w:rsidRDefault="001F00A5" w:rsidP="00CC40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สินทรัพย์ชีวภาพไม่หมุนเวียนส่วนใหญ่ประกอบด้วย</w:t>
      </w:r>
      <w:r w:rsidR="00E70C9A" w:rsidRPr="00161E24">
        <w:rPr>
          <w:rFonts w:asciiTheme="majorBidi" w:hAnsiTheme="majorBidi" w:cstheme="majorBidi"/>
          <w:spacing w:val="-6"/>
          <w:sz w:val="30"/>
          <w:szCs w:val="30"/>
          <w:cs/>
        </w:rPr>
        <w:t>พ่อแม่พันธุ์</w:t>
      </w:r>
      <w:r w:rsidR="00CC40F1" w:rsidRPr="00161E24">
        <w:rPr>
          <w:rFonts w:asciiTheme="majorBidi" w:hAnsiTheme="majorBidi" w:cstheme="majorBidi"/>
          <w:spacing w:val="-6"/>
          <w:sz w:val="30"/>
          <w:szCs w:val="30"/>
          <w:cs/>
        </w:rPr>
        <w:t>สุกร</w:t>
      </w:r>
      <w:r w:rsidR="003A13F5"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>ซึ่งได้แยกแสดงรายการไว้ภายใต้หมวด “สินทรัพย์ไม่หมุนเวียน” ส่วนสินทรัพย์ชีวภาพอื่น ๆ แสดงไว้ภายใต้หมวด “สินทรัพย์หมุนเวียน” ใน</w:t>
      </w:r>
      <w:r w:rsidR="003F216D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="005F22E0" w:rsidRPr="00161E24">
        <w:rPr>
          <w:rFonts w:asciiTheme="majorBidi" w:hAnsiTheme="majorBidi" w:cstheme="majorBidi"/>
          <w:sz w:val="30"/>
          <w:szCs w:val="30"/>
          <w:cs/>
        </w:rPr>
        <w:br/>
      </w:r>
    </w:p>
    <w:p w14:paraId="192EDED9" w14:textId="306965E7" w:rsidR="00F239CC" w:rsidRPr="00161E24" w:rsidRDefault="003A13F5" w:rsidP="00EC18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ค่าเสื่อมราคาของสินทรัพย์ชีวภาพ </w:t>
      </w:r>
      <w:r w:rsidR="00DD039E" w:rsidRPr="00161E24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>พ่อแม่พันธุ์สุกรคำนวณโดยใช้วิธีเส้นตรงจากราคาทุนหักด้วยมูลค่าคงเหลือโดยประมาณ ตามเกณฑ์อายุการให้ประโยชน์ของพ่อแม่พันธุ์</w:t>
      </w:r>
      <w:r w:rsidR="00CC40F1" w:rsidRPr="00161E24">
        <w:rPr>
          <w:rFonts w:asciiTheme="majorBidi" w:hAnsiTheme="majorBidi" w:cstheme="majorBidi"/>
          <w:sz w:val="30"/>
          <w:szCs w:val="30"/>
          <w:cs/>
        </w:rPr>
        <w:t>สุกร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DC2C4D" w:rsidRPr="00161E24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3D4C75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5</w:t>
      </w:r>
      <w:r w:rsidR="003D4C75" w:rsidRPr="00161E24">
        <w:rPr>
          <w:rFonts w:asciiTheme="majorBidi" w:hAnsiTheme="majorBidi" w:cstheme="majorBidi"/>
          <w:sz w:val="30"/>
          <w:szCs w:val="30"/>
        </w:rPr>
        <w:t xml:space="preserve"> -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="003D4C75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D4C75" w:rsidRPr="00161E24">
        <w:rPr>
          <w:rFonts w:asciiTheme="majorBidi" w:hAnsiTheme="majorBidi" w:cstheme="majorBidi"/>
          <w:sz w:val="30"/>
          <w:szCs w:val="30"/>
          <w:cs/>
        </w:rPr>
        <w:t>ปี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B3DF8">
        <w:rPr>
          <w:rFonts w:asciiTheme="majorBidi" w:hAnsiTheme="majorBidi" w:cstheme="majorBidi"/>
          <w:sz w:val="30"/>
          <w:szCs w:val="30"/>
          <w:cs/>
        </w:rPr>
        <w:br/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พ่อแม่พันธุ์ไก่คำนวณตามจำนวณหน่วยที่ผลิตได้ซึ่งเป็นระยะเวลาประมาณ </w:t>
      </w:r>
      <w:r w:rsidR="000C58DB" w:rsidRPr="00161E24">
        <w:rPr>
          <w:rFonts w:asciiTheme="majorBidi" w:hAnsiTheme="majorBidi" w:cstheme="majorBidi"/>
          <w:sz w:val="30"/>
          <w:szCs w:val="30"/>
        </w:rPr>
        <w:t>10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0F92FD1E" w14:textId="5FF8D6A6" w:rsidR="00616CED" w:rsidRDefault="00616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26ECBE2" w14:textId="77777777" w:rsidR="00206D6A" w:rsidRPr="00161E24" w:rsidRDefault="00206D6A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  <w:t xml:space="preserve">ที่ดิน อาคารและอุปกรณ์ </w:t>
      </w:r>
    </w:p>
    <w:p w14:paraId="4F909583" w14:textId="77777777" w:rsidR="00206D6A" w:rsidRPr="00196BB9" w:rsidRDefault="00206D6A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55260500" w14:textId="4260A5A4" w:rsidR="00101666" w:rsidRPr="00161E24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="Angsana New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0BF543B" w14:textId="77777777" w:rsidR="00CF7204" w:rsidRPr="00196BB9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E9ABE52" w14:textId="0591BD54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ราคาทุนรวมถึง</w:t>
      </w:r>
      <w:r w:rsidR="00382F5F">
        <w:rPr>
          <w:rFonts w:asciiTheme="majorBidi" w:hAnsiTheme="majorBidi" w:cstheme="majorBidi" w:hint="cs"/>
          <w:sz w:val="30"/>
          <w:szCs w:val="30"/>
          <w:cs/>
        </w:rPr>
        <w:t>ต้นทุนการกู้ยืม ต้นทุนการรื้อถอน การขนย้าย การบูรณะสถานที่ตั้งของสินทรัพย์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2F5F" w:rsidRPr="00161E24">
        <w:rPr>
          <w:rFonts w:asciiTheme="majorBidi" w:hAnsiTheme="majorBidi" w:cstheme="majorBidi"/>
          <w:sz w:val="30"/>
          <w:szCs w:val="30"/>
          <w:cs/>
        </w:rPr>
        <w:t xml:space="preserve">ต้นทุนของการก่อสร้างสินทรัพย์ที่กิจการก่อสร้างเอง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ที่เกี่ยวข้องกับการได้มาของสินทรัพย์ </w:t>
      </w:r>
    </w:p>
    <w:p w14:paraId="54B509F4" w14:textId="77777777" w:rsidR="00462B50" w:rsidRPr="00196BB9" w:rsidRDefault="00462B50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1F641" w14:textId="0CD24BD2" w:rsidR="00232C9A" w:rsidRDefault="002412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382F5F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2D29633A" w14:textId="77777777" w:rsidR="000A0CE9" w:rsidRPr="00196BB9" w:rsidRDefault="000A0CE9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7C1EF" w14:textId="115070FB" w:rsidR="00101666" w:rsidRPr="00161E24" w:rsidRDefault="00101666" w:rsidP="00BC2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1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6601912" w14:textId="3FC85A08" w:rsidR="00A50A58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="00C00615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279F" w:rsidRPr="00161E24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0739" w:rsidRPr="00161E24">
        <w:rPr>
          <w:rFonts w:asciiTheme="majorBidi" w:hAnsiTheme="majorBidi" w:cstheme="majorBidi"/>
          <w:sz w:val="30"/>
          <w:szCs w:val="30"/>
          <w:cs/>
        </w:rPr>
        <w:t>เมื่อกลุ่ม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C6279F" w:rsidRPr="00161E24">
        <w:rPr>
          <w:rFonts w:asciiTheme="majorBidi" w:hAnsiTheme="majorBidi" w:cstheme="majorBidi"/>
          <w:sz w:val="30"/>
          <w:szCs w:val="30"/>
          <w:cs/>
        </w:rPr>
        <w:t xml:space="preserve">งรายการนั้นได้อย่างน่าเชื่อถือ </w:t>
      </w:r>
      <w:r w:rsidRPr="00161E24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="00DA23E6" w:rsidRPr="00161E24">
        <w:rPr>
          <w:rFonts w:asciiTheme="majorBidi" w:hAnsiTheme="majorBidi" w:cstheme="majorBidi"/>
          <w:sz w:val="30"/>
          <w:szCs w:val="30"/>
          <w:cs/>
        </w:rPr>
        <w:t xml:space="preserve">ตามบัญชี </w:t>
      </w:r>
      <w:r w:rsidRPr="00161E24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</w:t>
      </w:r>
      <w:r w:rsidR="00EC5164" w:rsidRPr="00161E24">
        <w:rPr>
          <w:rFonts w:asciiTheme="majorBidi" w:hAnsiTheme="majorBidi" w:cstheme="majorBidi"/>
          <w:sz w:val="30"/>
          <w:szCs w:val="30"/>
          <w:cs/>
        </w:rPr>
        <w:t>ขาดทุนเมื่อเกิดขึ้น</w:t>
      </w:r>
    </w:p>
    <w:p w14:paraId="18A237FC" w14:textId="224A79BE" w:rsidR="005B2841" w:rsidRPr="00196BB9" w:rsidRDefault="005B284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EA0FF3" w14:textId="7B85FF9C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0317CAC" w14:textId="5C51AF53" w:rsidR="005061D8" w:rsidRPr="00161E24" w:rsidRDefault="00101666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ค่าเสื่อม</w:t>
      </w:r>
      <w:r w:rsidR="005061D8" w:rsidRPr="00161E24">
        <w:rPr>
          <w:rFonts w:asciiTheme="majorBidi" w:hAnsiTheme="majorBidi" w:cstheme="majorBidi"/>
          <w:sz w:val="30"/>
          <w:szCs w:val="30"/>
          <w:cs/>
        </w:rPr>
        <w:t>ราคา</w:t>
      </w:r>
      <w:r w:rsidRPr="00161E24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คำนวณโดยวิธีเส้นตรงตามเกณฑ์อายุการ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โดยประมาณของส่ว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241217" w:rsidRPr="00161E24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47B9582" w14:textId="77777777" w:rsidR="00474AAE" w:rsidRPr="00196BB9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759E5" w14:textId="67160DC5" w:rsidR="00C70195" w:rsidRPr="00161E24" w:rsidRDefault="00101666" w:rsidP="00D76FA9">
      <w:pPr>
        <w:pStyle w:val="Default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ประมาณการอายุการใ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ห้ประโยชน์</w:t>
      </w:r>
      <w:r w:rsidRPr="00161E24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40859BC0" w14:textId="77777777" w:rsidR="00474AAE" w:rsidRPr="00196BB9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38"/>
        <w:gridCol w:w="900"/>
        <w:gridCol w:w="720"/>
      </w:tblGrid>
      <w:tr w:rsidR="00D102C2" w:rsidRPr="00161E24" w14:paraId="5EA5D4E3" w14:textId="77777777" w:rsidTr="00516440">
        <w:tc>
          <w:tcPr>
            <w:tcW w:w="7038" w:type="dxa"/>
          </w:tcPr>
          <w:p w14:paraId="6A7EF278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  <w:vAlign w:val="bottom"/>
          </w:tcPr>
          <w:p w14:paraId="2328E3DA" w14:textId="67D22971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72B9D824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575CF" w:rsidRPr="00161E24" w14:paraId="4BB4055B" w14:textId="77777777" w:rsidTr="00516440">
        <w:tc>
          <w:tcPr>
            <w:tcW w:w="7038" w:type="dxa"/>
          </w:tcPr>
          <w:p w14:paraId="1AE4F364" w14:textId="77777777" w:rsidR="00E575CF" w:rsidRPr="00161E24" w:rsidRDefault="00E575CF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ส่วนปรับปรุงที่ดินเช่า</w:t>
            </w:r>
          </w:p>
        </w:tc>
        <w:tc>
          <w:tcPr>
            <w:tcW w:w="900" w:type="dxa"/>
            <w:vAlign w:val="bottom"/>
          </w:tcPr>
          <w:p w14:paraId="5C59FE85" w14:textId="5DF8C28B" w:rsidR="00E575CF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23A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223A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14:paraId="03862131" w14:textId="77777777" w:rsidR="00E575CF" w:rsidRPr="00161E24" w:rsidRDefault="00AF56AF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2F82D259" w14:textId="77777777" w:rsidTr="00516440">
        <w:tc>
          <w:tcPr>
            <w:tcW w:w="7038" w:type="dxa"/>
          </w:tcPr>
          <w:p w14:paraId="543E4282" w14:textId="26AB9F75" w:rsidR="00D102C2" w:rsidRPr="00161E24" w:rsidRDefault="00292CE4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ส่วนปรับปรุงโรงงานและส่วนปรับปรุงอาคารเช่า</w:t>
            </w:r>
          </w:p>
        </w:tc>
        <w:tc>
          <w:tcPr>
            <w:tcW w:w="900" w:type="dxa"/>
            <w:vAlign w:val="bottom"/>
          </w:tcPr>
          <w:p w14:paraId="738A55E2" w14:textId="2407992A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14:paraId="1D0DA515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3B68B655" w14:textId="77777777" w:rsidTr="00516440">
        <w:tc>
          <w:tcPr>
            <w:tcW w:w="7038" w:type="dxa"/>
          </w:tcPr>
          <w:p w14:paraId="48CC7141" w14:textId="77777777" w:rsidR="00D102C2" w:rsidRPr="00161E24" w:rsidRDefault="008C7609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ไซโลและอุปกรณ์</w:t>
            </w:r>
          </w:p>
        </w:tc>
        <w:tc>
          <w:tcPr>
            <w:tcW w:w="900" w:type="dxa"/>
            <w:vAlign w:val="bottom"/>
          </w:tcPr>
          <w:p w14:paraId="6621AB0B" w14:textId="040C1823" w:rsidR="00D102C2" w:rsidRPr="00161E24" w:rsidRDefault="00182DE0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34ABBC6F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2A206551" w14:textId="77777777" w:rsidTr="00516440">
        <w:tc>
          <w:tcPr>
            <w:tcW w:w="7038" w:type="dxa"/>
          </w:tcPr>
          <w:p w14:paraId="3B27A3B6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 w:rsidR="008C7609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  <w:r w:rsidR="0007003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00" w:type="dxa"/>
            <w:vAlign w:val="bottom"/>
          </w:tcPr>
          <w:p w14:paraId="7AC045DF" w14:textId="007C9333" w:rsidR="00D102C2" w:rsidRPr="00161E24" w:rsidRDefault="00182DE0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D156BE"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3D45642A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475221B2" w14:textId="77777777" w:rsidTr="00516440">
        <w:tc>
          <w:tcPr>
            <w:tcW w:w="7038" w:type="dxa"/>
          </w:tcPr>
          <w:p w14:paraId="37DBA7E6" w14:textId="77777777" w:rsidR="00D102C2" w:rsidRPr="00161E24" w:rsidRDefault="00D102C2" w:rsidP="008B6F92">
            <w:pPr>
              <w:pStyle w:val="a"/>
              <w:tabs>
                <w:tab w:val="clear" w:pos="1080"/>
              </w:tabs>
              <w:ind w:left="89" w:firstLine="8"/>
              <w:rPr>
                <w:rFonts w:asciiTheme="majorBidi" w:hAnsiTheme="majorBidi" w:cstheme="majorBidi"/>
                <w:lang w:val="en-US"/>
              </w:rPr>
            </w:pPr>
            <w:r w:rsidRPr="00161E24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900" w:type="dxa"/>
            <w:vAlign w:val="bottom"/>
          </w:tcPr>
          <w:p w14:paraId="00C4E35F" w14:textId="75D1B20C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720" w:type="dxa"/>
            <w:vAlign w:val="bottom"/>
          </w:tcPr>
          <w:p w14:paraId="1C536B90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56A6ECB3" w14:textId="77777777" w:rsidTr="00516440">
        <w:tc>
          <w:tcPr>
            <w:tcW w:w="7038" w:type="dxa"/>
          </w:tcPr>
          <w:p w14:paraId="34E3795A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00" w:type="dxa"/>
            <w:vAlign w:val="bottom"/>
          </w:tcPr>
          <w:p w14:paraId="15B33F06" w14:textId="737FFF48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20" w:type="dxa"/>
            <w:vAlign w:val="bottom"/>
          </w:tcPr>
          <w:p w14:paraId="18858E0B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7585ED5" w14:textId="250E1CB3" w:rsidR="001C2CF3" w:rsidRPr="00196BB9" w:rsidRDefault="001C2CF3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6FB2E1" w14:textId="77777777" w:rsidR="001C2CF3" w:rsidRDefault="001C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3AD87D" w14:textId="38DE2B10" w:rsidR="00D102C2" w:rsidRPr="00161E24" w:rsidRDefault="00D102C2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</w:r>
      <w:r w:rsidR="0093443A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508FF559" w14:textId="77777777" w:rsidR="00D102C2" w:rsidRPr="00161E24" w:rsidRDefault="00D102C2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42B2D" w14:textId="77777777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42FF8D2B" w14:textId="72AC3743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</w:t>
      </w:r>
      <w:r w:rsidR="00DE0646" w:rsidRPr="00161E24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สะสม</w:t>
      </w:r>
      <w:r w:rsidR="00DE064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474AAE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  <w:r w:rsidR="00474AAE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7FEE5C56" w14:textId="05C8E706" w:rsidR="00194B5D" w:rsidRPr="00F861A3" w:rsidRDefault="00194B5D" w:rsidP="00F861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2F0146" w14:textId="4FD195D9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1A99079E" w14:textId="32D41C96" w:rsidR="00474AAE" w:rsidRPr="00161E24" w:rsidRDefault="00101666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DD47D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622E5C" w:rsidRPr="00161E2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161E24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ราคาทุนหักค่าตัดจำหน่ายสะสมและขาดทุนจากการด้อยค่</w:t>
      </w:r>
      <w:r w:rsidR="00A955A3" w:rsidRPr="00161E24">
        <w:rPr>
          <w:rFonts w:asciiTheme="majorBidi" w:hAnsiTheme="majorBidi" w:cstheme="majorBidi"/>
          <w:sz w:val="30"/>
          <w:szCs w:val="30"/>
          <w:cs/>
        </w:rPr>
        <w:t>า</w:t>
      </w:r>
      <w:r w:rsidR="008B60CA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เกิดประโยชน์เชิงเศรษฐกิจในอนาคต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ค่า</w:t>
      </w:r>
      <w:r w:rsidR="00A955A3" w:rsidRPr="00161E24">
        <w:rPr>
          <w:rFonts w:asciiTheme="majorBidi" w:hAnsiTheme="majorBidi" w:cstheme="majorBidi"/>
          <w:sz w:val="30"/>
          <w:szCs w:val="30"/>
          <w:cs/>
        </w:rPr>
        <w:t>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15B40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77520FDE" w14:textId="77777777" w:rsidR="00474AAE" w:rsidRPr="00161E24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3F9C4D" w14:textId="23271F66" w:rsidR="00101666" w:rsidRPr="00161E24" w:rsidRDefault="00A955A3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2EEC4560" w14:textId="7FA8E562" w:rsidR="00474AAE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6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38"/>
        <w:gridCol w:w="900"/>
        <w:gridCol w:w="720"/>
      </w:tblGrid>
      <w:tr w:rsidR="009A54B5" w:rsidRPr="00161E24" w14:paraId="1BCF12A2" w14:textId="77777777" w:rsidTr="00516440">
        <w:tc>
          <w:tcPr>
            <w:tcW w:w="7038" w:type="dxa"/>
          </w:tcPr>
          <w:p w14:paraId="0B18D2DA" w14:textId="3E41472B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00" w:type="dxa"/>
            <w:vAlign w:val="bottom"/>
          </w:tcPr>
          <w:p w14:paraId="525DB8A1" w14:textId="38F96AB8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7080E49B" w14:textId="77777777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A54B5" w:rsidRPr="00161E24" w14:paraId="70428216" w14:textId="77777777" w:rsidTr="00516440">
        <w:tc>
          <w:tcPr>
            <w:tcW w:w="7038" w:type="dxa"/>
          </w:tcPr>
          <w:p w14:paraId="720AA24C" w14:textId="345C66A3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ค่าสิทธิ์ ค่าสิทธิบัตรและเครื่องหมายการค้า</w:t>
            </w:r>
          </w:p>
        </w:tc>
        <w:tc>
          <w:tcPr>
            <w:tcW w:w="900" w:type="dxa"/>
            <w:vAlign w:val="bottom"/>
          </w:tcPr>
          <w:p w14:paraId="1D012876" w14:textId="34D4B031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60E6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720" w:type="dxa"/>
            <w:vAlign w:val="bottom"/>
          </w:tcPr>
          <w:p w14:paraId="5079EB3E" w14:textId="77777777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85F05" w:rsidRPr="00161E24" w14:paraId="14606E89" w14:textId="77777777" w:rsidTr="00516440">
        <w:tc>
          <w:tcPr>
            <w:tcW w:w="7038" w:type="dxa"/>
          </w:tcPr>
          <w:p w14:paraId="0598F5B9" w14:textId="79BF0843" w:rsidR="00C85F05" w:rsidRPr="00161E24" w:rsidRDefault="002E60E6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900" w:type="dxa"/>
            <w:vAlign w:val="bottom"/>
          </w:tcPr>
          <w:p w14:paraId="58177879" w14:textId="76B9269E" w:rsidR="00C85F05" w:rsidRPr="00161E24" w:rsidRDefault="002E60E6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20" w:type="dxa"/>
            <w:vAlign w:val="bottom"/>
          </w:tcPr>
          <w:p w14:paraId="177591A0" w14:textId="2783E375" w:rsidR="00C85F05" w:rsidRPr="00161E24" w:rsidRDefault="002E60E6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455CF8D6" w14:textId="3D5702C5" w:rsidR="00CA1CC6" w:rsidRDefault="00CA1CC6" w:rsidP="00FC6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CC1A9B" w14:textId="07537B25" w:rsidR="00DE1915" w:rsidRPr="00F861A3" w:rsidRDefault="00382A11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1E78F79C" w14:textId="77777777" w:rsidR="00DE1915" w:rsidRPr="00161E24" w:rsidRDefault="00DE1915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221EE8FA" w14:textId="597F3986" w:rsidR="00382A11" w:rsidRPr="00161E24" w:rsidRDefault="00382A11" w:rsidP="00382A11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75047" w:rsidRPr="00161E24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161E24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075047" w:rsidRPr="00161E24">
        <w:rPr>
          <w:rFonts w:asciiTheme="majorBidi" w:hAnsiTheme="majorBidi" w:cstheme="majorBid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16DC7AB1" w14:textId="77777777" w:rsidR="00382A11" w:rsidRPr="00161E24" w:rsidRDefault="00382A11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161E24" w:rsidDel="005868E9">
        <w:rPr>
          <w:rFonts w:asciiTheme="majorBidi" w:hAnsiTheme="majorBidi" w:cstheme="majorBidi"/>
          <w:sz w:val="24"/>
          <w:szCs w:val="24"/>
          <w:shd w:val="clear" w:color="auto" w:fill="CCCCCC"/>
          <w:cs/>
        </w:rPr>
        <w:t xml:space="preserve"> </w:t>
      </w:r>
    </w:p>
    <w:p w14:paraId="12A622E8" w14:textId="2BB5A2FB" w:rsidR="00350F4E" w:rsidRPr="00161E24" w:rsidRDefault="00350F4E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15D90250" w14:textId="56DFBEAD" w:rsidR="00BD7DC2" w:rsidRPr="00161E24" w:rsidRDefault="00BD7DC2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="009A54B5">
        <w:rPr>
          <w:rFonts w:asciiTheme="majorBidi" w:hAnsiTheme="majorBidi" w:cstheme="majorBidi"/>
          <w:sz w:val="30"/>
          <w:szCs w:val="30"/>
          <w:cs/>
        </w:rPr>
        <w:br/>
      </w:r>
      <w:r w:rsidR="00350F4E" w:rsidRPr="00161E24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</w:t>
      </w:r>
      <w:r w:rsidR="008B60CA" w:rsidRPr="00161E24">
        <w:rPr>
          <w:rFonts w:asciiTheme="majorBidi" w:hAnsiTheme="majorBidi" w:cstheme="majorBidi"/>
          <w:sz w:val="30"/>
          <w:szCs w:val="30"/>
          <w:cs/>
        </w:rPr>
        <w:t>บ</w:t>
      </w:r>
      <w:r w:rsidR="00350F4E" w:rsidRPr="00161E24">
        <w:rPr>
          <w:rFonts w:asciiTheme="majorBidi" w:hAnsiTheme="majorBidi" w:cstheme="majorBidi"/>
          <w:sz w:val="30"/>
          <w:szCs w:val="30"/>
          <w:cs/>
        </w:rPr>
        <w:t>ที่ไม่เป็นการเช่าเป็นสัญญาเช่าทั้งหมด</w:t>
      </w:r>
    </w:p>
    <w:p w14:paraId="413A71CE" w14:textId="77777777" w:rsidR="00BD7DC2" w:rsidRPr="00161E24" w:rsidRDefault="00BD7DC2" w:rsidP="00BD7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A2CD542" w14:textId="3F190116" w:rsidR="00BD7DC2" w:rsidRPr="00161E24" w:rsidRDefault="00BD7DC2" w:rsidP="00BD7DC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85B733" w14:textId="3A02925D" w:rsidR="00BA44B3" w:rsidRPr="00161E24" w:rsidRDefault="00BA44B3" w:rsidP="006E5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A2C68C4" w14:textId="0F3FFDD3" w:rsidR="00382A11" w:rsidRDefault="00382A11" w:rsidP="00382A1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AD632F" w:rsidRPr="00161E24">
        <w:rPr>
          <w:rFonts w:asciiTheme="majorBidi" w:hAnsiTheme="majorBidi" w:cstheme="majorBidi"/>
          <w:sz w:val="30"/>
          <w:szCs w:val="30"/>
          <w:cs/>
        </w:rPr>
        <w:t>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AD632F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AD632F" w:rsidRPr="00161E24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756B9A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F94638" w14:textId="77777777" w:rsidR="00602290" w:rsidRPr="00046B61" w:rsidRDefault="00602290" w:rsidP="00382A1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069444" w14:textId="4ACB1CA3" w:rsidR="00021905" w:rsidRPr="00161E24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61E24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161E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MS Mincho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</w:t>
      </w:r>
      <w:r w:rsidR="00E560D7" w:rsidRPr="00161E24">
        <w:rPr>
          <w:rFonts w:asciiTheme="majorBidi" w:eastAsia="MS Mincho" w:hAnsiTheme="majorBidi" w:cstheme="majorBidi"/>
          <w:sz w:val="30"/>
          <w:szCs w:val="30"/>
          <w:cs/>
        </w:rPr>
        <w:t xml:space="preserve"> โดยนำอัตราดอกเบี้ยจากแหล่งข้อมูลทางการเงิน</w:t>
      </w:r>
      <w:r w:rsidR="009769B6" w:rsidRPr="00161E24">
        <w:rPr>
          <w:rFonts w:asciiTheme="majorBidi" w:eastAsia="MS Mincho" w:hAnsiTheme="majorBidi" w:cstheme="majorBidi"/>
          <w:sz w:val="30"/>
          <w:szCs w:val="30"/>
          <w:cs/>
        </w:rPr>
        <w:t>ของบริษัท</w:t>
      </w:r>
      <w:r w:rsidR="00E560D7" w:rsidRPr="00161E24">
        <w:rPr>
          <w:rFonts w:asciiTheme="majorBidi" w:eastAsia="MS Mincho" w:hAnsiTheme="majorBidi" w:cstheme="majorBidi"/>
          <w:sz w:val="30"/>
          <w:szCs w:val="30"/>
          <w:cs/>
        </w:rPr>
        <w:t>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2F0F25" w14:textId="77777777" w:rsidR="00021905" w:rsidRPr="00046B61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0CF42269" w14:textId="1634BA83" w:rsidR="00382A11" w:rsidRDefault="001771D8" w:rsidP="00382A1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61E24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</w:t>
      </w:r>
      <w:r w:rsidR="000F55D6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161E24">
        <w:rPr>
          <w:rFonts w:asciiTheme="majorBidi" w:eastAsia="MS Mincho" w:hAnsiTheme="majorBidi" w:cstheme="majorBidi"/>
          <w:sz w:val="30"/>
          <w:szCs w:val="30"/>
          <w:cs/>
        </w:rPr>
        <w:t>ลดมูลค่าลงจนเป็นศูนย์แล้ว</w:t>
      </w:r>
    </w:p>
    <w:p w14:paraId="03ECE406" w14:textId="77777777" w:rsidR="00C372C3" w:rsidRPr="00046B61" w:rsidRDefault="00C372C3" w:rsidP="00382A1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DF319E6" w14:textId="77777777" w:rsidR="002A2AA4" w:rsidRPr="00161E24" w:rsidRDefault="002A2AA4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2355876" w14:textId="77777777" w:rsidR="002A2AA4" w:rsidRPr="00161E24" w:rsidRDefault="002A2AA4" w:rsidP="002A2AA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123B9F" w14:textId="214FF9AC" w:rsidR="00602290" w:rsidRDefault="002A2AA4" w:rsidP="00F861A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9A7021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27F4E2B7" w14:textId="77777777" w:rsidR="00424D53" w:rsidRDefault="00424D53" w:rsidP="00F861A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E01D33" w14:textId="54D20EAC" w:rsidR="00620640" w:rsidRPr="00FF0116" w:rsidRDefault="002A2AA4" w:rsidP="00FF011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506F00" w:rsidRPr="00161E24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161E2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682FE7" w:rsidRPr="00161E24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161E24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7E0A78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ส่วนของผู้ถือหุ้น</w:t>
      </w:r>
      <w:r w:rsidR="00FF01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7DFA" w:rsidRPr="005F7DFA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5F7DFA" w:rsidRPr="005F7DFA">
        <w:rPr>
          <w:rFonts w:asciiTheme="majorBidi" w:hAnsiTheme="majorBidi"/>
          <w:sz w:val="30"/>
          <w:szCs w:val="30"/>
          <w:cs/>
        </w:rPr>
        <w:t xml:space="preserve"> </w:t>
      </w:r>
      <w:r w:rsidR="007E0A78">
        <w:rPr>
          <w:rFonts w:asciiTheme="majorBidi" w:hAnsiTheme="majorBidi"/>
          <w:sz w:val="30"/>
          <w:szCs w:val="30"/>
          <w:cs/>
        </w:rPr>
        <w:br/>
      </w:r>
      <w:r w:rsidR="005F7DFA" w:rsidRPr="005F7DFA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449C0DF6" w14:textId="77777777" w:rsidR="003F2E79" w:rsidRDefault="003F2E79" w:rsidP="00337B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2E4ADB" w14:textId="77777777" w:rsidR="00A4104E" w:rsidRDefault="00A4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253850" w14:textId="33D52662" w:rsidR="001D2055" w:rsidRDefault="002A2AA4" w:rsidP="00337B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F9483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F9483C" w:rsidRPr="00161E24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F9483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FDF23F7" w14:textId="77777777" w:rsidR="00A4104E" w:rsidRPr="00161E24" w:rsidRDefault="00A4104E" w:rsidP="00337B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8D6C3" w14:textId="0DAF4935" w:rsidR="00527A7A" w:rsidRPr="00161E24" w:rsidRDefault="0053308C" w:rsidP="0018508B">
      <w:pPr>
        <w:pStyle w:val="ListParagraph"/>
        <w:numPr>
          <w:ilvl w:val="1"/>
          <w:numId w:val="6"/>
        </w:numPr>
        <w:tabs>
          <w:tab w:val="clear" w:pos="454"/>
        </w:tabs>
        <w:rPr>
          <w:rFonts w:asciiTheme="majorBidi" w:eastAsia="MS Mincho" w:hAnsiTheme="majorBidi"/>
          <w:b/>
          <w:bCs/>
          <w:i/>
          <w:iCs/>
          <w:sz w:val="30"/>
          <w:szCs w:val="30"/>
          <w:cs/>
          <w:lang w:val="th-TH"/>
        </w:rPr>
      </w:pPr>
      <w:r w:rsidRPr="00161E24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3260C587" w14:textId="77777777" w:rsidR="009B3E18" w:rsidRPr="00161E24" w:rsidRDefault="009B3E18" w:rsidP="00527A7A">
      <w:pPr>
        <w:pStyle w:val="ListParagraph"/>
        <w:ind w:left="518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1471352E" w14:textId="77777777" w:rsidR="000F58A5" w:rsidRPr="000F58A5" w:rsidRDefault="000F58A5" w:rsidP="000F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8A5">
        <w:rPr>
          <w:rFonts w:asciiTheme="majorBidi" w:hAnsiTheme="majorBidi" w:hint="cs"/>
          <w:i/>
          <w:iCs/>
          <w:sz w:val="30"/>
          <w:szCs w:val="30"/>
          <w:cs/>
        </w:rPr>
        <w:t>โครงการสมทบเงิน</w:t>
      </w:r>
    </w:p>
    <w:p w14:paraId="2DF02879" w14:textId="2D81E9BE" w:rsidR="000F58A5" w:rsidRPr="001A0CED" w:rsidRDefault="000F58A5" w:rsidP="000F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1A0CED">
        <w:rPr>
          <w:rFonts w:asciiTheme="majorBidi" w:hAnsiTheme="majorBidi" w:cstheme="majorBidi"/>
          <w:sz w:val="30"/>
          <w:szCs w:val="30"/>
        </w:rPr>
        <w:tab/>
      </w:r>
      <w:r w:rsidRPr="001A0CED">
        <w:rPr>
          <w:rFonts w:asciiTheme="majorBidi" w:hAnsiTheme="majorBidi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2BD2A26" w14:textId="77777777" w:rsidR="001A0CED" w:rsidRDefault="001A0CED" w:rsidP="000F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8E33B7D" w14:textId="08E4C511" w:rsidR="00BA44B3" w:rsidRPr="00161E24" w:rsidRDefault="00B00CAB" w:rsidP="0052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794125F" w14:textId="78AE154E" w:rsidR="009B3E18" w:rsidRDefault="00527A7A" w:rsidP="00AF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632C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</w:t>
      </w:r>
      <w:r w:rsidR="0055145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ที่ประมาณการไว้</w:t>
      </w:r>
    </w:p>
    <w:p w14:paraId="0B07B3E3" w14:textId="77777777" w:rsidR="000A0C2C" w:rsidRDefault="000A0C2C" w:rsidP="00AF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76350A" w14:textId="793F4ADC" w:rsidR="00CD63C2" w:rsidRPr="00161E24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9923E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9923E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ณ ต้นปีโดยคำนึงถึงการเปลี่ยนแปลงใด</w:t>
      </w:r>
      <w:r w:rsidR="0099546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2458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2E72CE20" w14:textId="4E68FFEB" w:rsidR="00BA44B3" w:rsidRPr="00161E24" w:rsidRDefault="00BA44B3" w:rsidP="00D25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DD6A4B" w14:textId="4CD48FDC" w:rsidR="00306C8D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924D93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27CCCEA" w14:textId="77777777" w:rsidR="009202DB" w:rsidRDefault="009202DB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FFF6E" w14:textId="12A21E24" w:rsidR="009202DB" w:rsidRPr="009202DB" w:rsidRDefault="009202DB" w:rsidP="00920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02DB">
        <w:rPr>
          <w:rFonts w:asciiTheme="majorBidi" w:hAnsiTheme="majorBidi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014E7700" w14:textId="750C896C" w:rsidR="009202DB" w:rsidRDefault="009202DB" w:rsidP="00920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202DB">
        <w:rPr>
          <w:rFonts w:asciiTheme="majorBidi" w:hAnsiTheme="majorBidi" w:cstheme="majorBidi"/>
          <w:sz w:val="30"/>
          <w:szCs w:val="30"/>
        </w:rPr>
        <w:tab/>
      </w:r>
      <w:r w:rsidRPr="009202DB">
        <w:rPr>
          <w:rFonts w:asciiTheme="majorBidi" w:hAnsiTheme="majorBidi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202DB">
        <w:rPr>
          <w:rFonts w:asciiTheme="majorBidi" w:hAnsiTheme="majorBidi"/>
          <w:sz w:val="30"/>
          <w:szCs w:val="30"/>
          <w:cs/>
        </w:rPr>
        <w:t xml:space="preserve"> </w:t>
      </w:r>
      <w:r w:rsidRPr="009202DB">
        <w:rPr>
          <w:rFonts w:asciiTheme="majorBidi" w:hAnsiTheme="majorBidi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9202DB">
        <w:rPr>
          <w:rFonts w:asciiTheme="majorBidi" w:hAnsiTheme="majorBidi"/>
          <w:sz w:val="30"/>
          <w:szCs w:val="30"/>
          <w:cs/>
        </w:rPr>
        <w:t xml:space="preserve"> </w:t>
      </w:r>
      <w:r w:rsidRPr="009202DB">
        <w:rPr>
          <w:rFonts w:asciiTheme="majorBidi" w:hAnsiTheme="majorBidi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6B7CABF" w14:textId="7EDA245D" w:rsidR="00AC0F1F" w:rsidRPr="00161E24" w:rsidRDefault="00AC0F1F" w:rsidP="0018508B">
      <w:pPr>
        <w:pStyle w:val="Heading8"/>
        <w:numPr>
          <w:ilvl w:val="1"/>
          <w:numId w:val="6"/>
        </w:numPr>
        <w:tabs>
          <w:tab w:val="left" w:pos="135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73E9DAC6" w14:textId="77777777" w:rsidR="00AC0F1F" w:rsidRPr="00161E24" w:rsidRDefault="00AC0F1F" w:rsidP="00FC67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D7AD284" w14:textId="73EED564" w:rsidR="00973CF1" w:rsidRPr="00161E24" w:rsidRDefault="00FC7821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7821">
        <w:rPr>
          <w:rFonts w:asciiTheme="majorBidi" w:hAnsiTheme="majorBidi" w:hint="cs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F13E03">
        <w:rPr>
          <w:rFonts w:asciiTheme="majorBidi" w:hAnsiTheme="majorBidi"/>
          <w:i/>
          <w:sz w:val="30"/>
          <w:szCs w:val="30"/>
          <w:cs/>
        </w:rPr>
        <w:br/>
      </w:r>
      <w:r w:rsidRPr="00FC7821">
        <w:rPr>
          <w:rFonts w:asciiTheme="majorBidi" w:hAnsiTheme="majorBidi" w:hint="cs"/>
          <w:i/>
          <w:sz w:val="30"/>
          <w:szCs w:val="30"/>
          <w:cs/>
        </w:rPr>
        <w:t>ก่อนคำนึงถึงภาษีเงินได้</w:t>
      </w:r>
      <w:r w:rsidRPr="00FC782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FC7821">
        <w:rPr>
          <w:rFonts w:asciiTheme="majorBidi" w:hAnsiTheme="majorBidi" w:hint="cs"/>
          <w:i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FC782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FC7821">
        <w:rPr>
          <w:rFonts w:asciiTheme="majorBidi" w:hAnsiTheme="majorBidi" w:hint="cs"/>
          <w:i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D188730" w14:textId="77777777" w:rsidR="00527A7A" w:rsidRPr="00161E24" w:rsidRDefault="00527A7A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07F298" w14:textId="2534902D" w:rsidR="00D64682" w:rsidRPr="00161E24" w:rsidRDefault="00D64682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5F272B5" w14:textId="77777777" w:rsidR="00D64682" w:rsidRPr="00161E24" w:rsidRDefault="00D64682" w:rsidP="00D646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1275A26" w14:textId="6274D8DF" w:rsidR="003D1B66" w:rsidRPr="00161E24" w:rsidRDefault="003D1B66" w:rsidP="003D1B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179DC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5179DC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74DB712F" w14:textId="4C154ACE" w:rsidR="00CD4E92" w:rsidRDefault="00CD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21AC0" w14:textId="65D8A988" w:rsidR="00D64682" w:rsidRPr="00161E24" w:rsidRDefault="00D64682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</w:t>
      </w:r>
      <w:r w:rsidR="00DA68F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3ECA44B" w14:textId="77777777" w:rsidR="00C36BF8" w:rsidRPr="00161E24" w:rsidRDefault="00C36BF8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190932" w14:textId="412AAD1A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47B2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482AE03" w14:textId="12BAA0B6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45A83D3" w14:textId="4F309DF8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F803494" w14:textId="77777777" w:rsidR="003862D8" w:rsidRPr="00161E24" w:rsidRDefault="003862D8" w:rsidP="00947A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C6F80" w14:textId="571E6DDF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D7698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35A3409" w14:textId="77777777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B3D6B" w14:textId="3CE67A7D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B17FA1C" w14:textId="4DD8D0CD" w:rsidR="00F13E03" w:rsidRDefault="00F13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4622A75" w14:textId="77777777" w:rsidR="00960B80" w:rsidRDefault="00960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555170DC" w14:textId="49C1B0CB" w:rsidR="002515EF" w:rsidRPr="00E3425E" w:rsidRDefault="00AC60F0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E3425E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lastRenderedPageBreak/>
        <w:t>ทุนเรือนหุ้น</w:t>
      </w:r>
    </w:p>
    <w:p w14:paraId="19025D19" w14:textId="77777777" w:rsidR="00224F3D" w:rsidRPr="00E3425E" w:rsidRDefault="00AC60F0" w:rsidP="00224F3D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425E">
        <w:rPr>
          <w:rFonts w:asciiTheme="majorBidi" w:hAnsiTheme="majorBidi" w:cstheme="majorBidi"/>
          <w:sz w:val="30"/>
          <w:szCs w:val="30"/>
          <w:cs/>
        </w:rPr>
        <w:br/>
      </w:r>
      <w:r w:rsidR="00224F3D" w:rsidRPr="00E3425E">
        <w:rPr>
          <w:rFonts w:asciiTheme="majorBidi" w:hAnsiTheme="majorBidi" w:hint="cs"/>
          <w:i/>
          <w:iCs/>
          <w:sz w:val="30"/>
          <w:szCs w:val="30"/>
          <w:cs/>
        </w:rPr>
        <w:t>หุ้นสามัญ</w:t>
      </w:r>
    </w:p>
    <w:p w14:paraId="1C5C2157" w14:textId="0ABA3CFD" w:rsidR="00AC60F0" w:rsidRPr="00E3425E" w:rsidRDefault="00224F3D" w:rsidP="00224F3D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/>
          <w:sz w:val="30"/>
          <w:szCs w:val="30"/>
        </w:rPr>
      </w:pPr>
      <w:r w:rsidRPr="00E3425E">
        <w:rPr>
          <w:rFonts w:asciiTheme="majorBidi" w:hAnsiTheme="majorBidi" w:hint="cs"/>
          <w:sz w:val="30"/>
          <w:szCs w:val="30"/>
          <w:cs/>
        </w:rPr>
        <w:t>หุ้นสามัญจัดประเภทเป็นทุน</w:t>
      </w:r>
      <w:r w:rsidRPr="00E3425E">
        <w:rPr>
          <w:rFonts w:asciiTheme="majorBidi" w:hAnsiTheme="majorBidi"/>
          <w:sz w:val="30"/>
          <w:szCs w:val="30"/>
          <w:cs/>
        </w:rPr>
        <w:t xml:space="preserve"> </w:t>
      </w:r>
      <w:r w:rsidRPr="00E3425E">
        <w:rPr>
          <w:rFonts w:asciiTheme="majorBidi" w:hAnsiTheme="majorBidi" w:hint="cs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E3425E">
        <w:rPr>
          <w:rFonts w:asciiTheme="majorBidi" w:hAnsiTheme="majorBidi"/>
          <w:sz w:val="30"/>
          <w:szCs w:val="30"/>
          <w:cs/>
        </w:rPr>
        <w:t xml:space="preserve"> (</w:t>
      </w:r>
      <w:r w:rsidRPr="00E3425E">
        <w:rPr>
          <w:rFonts w:asciiTheme="majorBidi" w:hAnsiTheme="majorBidi" w:hint="cs"/>
          <w:sz w:val="30"/>
          <w:szCs w:val="30"/>
          <w:cs/>
        </w:rPr>
        <w:t>สุทธิจากผลกระทบทางภาษี</w:t>
      </w:r>
      <w:r w:rsidRPr="00E3425E">
        <w:rPr>
          <w:rFonts w:asciiTheme="majorBidi" w:hAnsiTheme="majorBidi"/>
          <w:sz w:val="30"/>
          <w:szCs w:val="30"/>
          <w:cs/>
        </w:rPr>
        <w:t xml:space="preserve">) </w:t>
      </w:r>
      <w:r w:rsidRPr="00E3425E">
        <w:rPr>
          <w:rFonts w:asciiTheme="majorBidi" w:hAnsiTheme="majorBidi" w:hint="cs"/>
          <w:sz w:val="30"/>
          <w:szCs w:val="30"/>
          <w:cs/>
        </w:rPr>
        <w:t>รับรู้เป็นรายการหักจากส่วนของทุน</w:t>
      </w:r>
    </w:p>
    <w:p w14:paraId="0551B7C5" w14:textId="77777777" w:rsidR="00A42EA8" w:rsidRPr="00E3425E" w:rsidRDefault="00A42EA8" w:rsidP="00224F3D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/>
          <w:sz w:val="30"/>
          <w:szCs w:val="30"/>
        </w:rPr>
      </w:pPr>
    </w:p>
    <w:p w14:paraId="2963DE22" w14:textId="77777777" w:rsidR="00A42EA8" w:rsidRPr="00E3425E" w:rsidRDefault="00A42EA8" w:rsidP="00A42EA8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425E">
        <w:rPr>
          <w:rFonts w:asciiTheme="majorBidi" w:hAnsiTheme="majorBidi" w:hint="cs"/>
          <w:i/>
          <w:iCs/>
          <w:sz w:val="30"/>
          <w:szCs w:val="30"/>
          <w:cs/>
        </w:rPr>
        <w:t>หุ้นทุนซื้อคืน</w:t>
      </w:r>
    </w:p>
    <w:p w14:paraId="5527E6C7" w14:textId="49313FED" w:rsidR="00A42EA8" w:rsidRPr="009A0DDB" w:rsidRDefault="00A42EA8" w:rsidP="00A42EA8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E3425E">
        <w:rPr>
          <w:rFonts w:asciiTheme="majorBidi" w:hAnsiTheme="majorBidi" w:hint="cs"/>
          <w:sz w:val="30"/>
          <w:szCs w:val="30"/>
          <w:cs/>
        </w:rPr>
        <w:t>เมื่อมีการซื้อคืนหุ้นทุน</w:t>
      </w:r>
      <w:r w:rsidRPr="00E3425E">
        <w:rPr>
          <w:rFonts w:asciiTheme="majorBidi" w:hAnsiTheme="majorBidi"/>
          <w:sz w:val="30"/>
          <w:szCs w:val="30"/>
          <w:cs/>
        </w:rPr>
        <w:t xml:space="preserve"> </w:t>
      </w:r>
      <w:r w:rsidRPr="00E3425E">
        <w:rPr>
          <w:rFonts w:asciiTheme="majorBidi" w:hAnsiTheme="majorBidi" w:hint="cs"/>
          <w:sz w:val="30"/>
          <w:szCs w:val="30"/>
          <w:cs/>
        </w:rPr>
        <w:t>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</w:t>
      </w:r>
      <w:r w:rsidRPr="00E3425E">
        <w:rPr>
          <w:rFonts w:asciiTheme="majorBidi" w:hAnsiTheme="majorBidi"/>
          <w:sz w:val="30"/>
          <w:szCs w:val="30"/>
          <w:cs/>
        </w:rPr>
        <w:t xml:space="preserve"> </w:t>
      </w:r>
      <w:r w:rsidRPr="00E3425E">
        <w:rPr>
          <w:rFonts w:asciiTheme="majorBidi" w:hAnsiTheme="majorBidi" w:hint="cs"/>
          <w:sz w:val="30"/>
          <w:szCs w:val="30"/>
          <w:cs/>
        </w:rPr>
        <w:t>และจัดสรรจำนวนเดียวกันนี้จากกำไรสะสมไปเป็นสำรองหุ้นทุน</w:t>
      </w:r>
      <w:r w:rsidR="00581077" w:rsidRPr="00E3425E">
        <w:rPr>
          <w:rFonts w:asciiTheme="majorBidi" w:hAnsiTheme="majorBidi"/>
          <w:sz w:val="30"/>
          <w:szCs w:val="30"/>
        </w:rPr>
        <w:br/>
      </w:r>
      <w:r w:rsidRPr="00E3425E">
        <w:rPr>
          <w:rFonts w:asciiTheme="majorBidi" w:hAnsiTheme="majorBidi" w:hint="cs"/>
          <w:sz w:val="30"/>
          <w:szCs w:val="30"/>
          <w:cs/>
        </w:rPr>
        <w:t>ซื้อคืนภายใต้ส่วนของผู้ถือหุ้น</w:t>
      </w:r>
      <w:r w:rsidRPr="00E3425E">
        <w:rPr>
          <w:rFonts w:asciiTheme="majorBidi" w:hAnsiTheme="majorBidi"/>
          <w:sz w:val="30"/>
          <w:szCs w:val="30"/>
          <w:cs/>
        </w:rPr>
        <w:t xml:space="preserve"> </w:t>
      </w:r>
      <w:r w:rsidRPr="00E3425E">
        <w:rPr>
          <w:rFonts w:asciiTheme="majorBidi" w:hAnsiTheme="majorBidi" w:hint="cs"/>
          <w:sz w:val="30"/>
          <w:szCs w:val="30"/>
          <w:cs/>
        </w:rPr>
        <w:t>เมื่อมีการจำหน่ายหุ้นทุนซื้อคืน</w:t>
      </w:r>
      <w:r w:rsidRPr="00E3425E">
        <w:rPr>
          <w:rFonts w:asciiTheme="majorBidi" w:hAnsiTheme="majorBidi"/>
          <w:sz w:val="30"/>
          <w:szCs w:val="30"/>
          <w:cs/>
        </w:rPr>
        <w:t xml:space="preserve"> </w:t>
      </w:r>
      <w:r w:rsidRPr="00E3425E">
        <w:rPr>
          <w:rFonts w:asciiTheme="majorBidi" w:hAnsiTheme="majorBidi" w:hint="cs"/>
          <w:sz w:val="30"/>
          <w:szCs w:val="30"/>
          <w:cs/>
        </w:rPr>
        <w:t>จำนวนเงินที่ได้รับรับรู้เป็นรายการเพิ่มขึ้นในส่วนของผู้ถือหุ้น</w:t>
      </w:r>
      <w:r w:rsidRPr="00E3425E">
        <w:rPr>
          <w:rFonts w:asciiTheme="majorBidi" w:hAnsiTheme="majorBidi"/>
          <w:sz w:val="30"/>
          <w:szCs w:val="30"/>
          <w:cs/>
        </w:rPr>
        <w:t xml:space="preserve"> </w:t>
      </w:r>
      <w:r w:rsidRPr="00E3425E">
        <w:rPr>
          <w:rFonts w:asciiTheme="majorBidi" w:hAnsiTheme="majorBidi" w:hint="cs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</w:t>
      </w:r>
      <w:r w:rsidRPr="00E3425E">
        <w:rPr>
          <w:rFonts w:asciiTheme="majorBidi" w:hAnsiTheme="majorBidi"/>
          <w:sz w:val="30"/>
          <w:szCs w:val="30"/>
          <w:cs/>
        </w:rPr>
        <w:t xml:space="preserve"> </w:t>
      </w:r>
      <w:r w:rsidRPr="00E3425E">
        <w:rPr>
          <w:rFonts w:asciiTheme="majorBidi" w:hAnsiTheme="majorBidi" w:hint="cs"/>
          <w:sz w:val="30"/>
          <w:szCs w:val="30"/>
          <w:cs/>
        </w:rPr>
        <w:t>และโอนจำนวนเดียวกันนี้จากบัญชีสำรองหุ้นทุนซื้อคืนไปกำไรสะสม</w:t>
      </w:r>
      <w:r w:rsidRPr="00E3425E">
        <w:rPr>
          <w:rFonts w:asciiTheme="majorBidi" w:hAnsiTheme="majorBidi"/>
          <w:sz w:val="30"/>
          <w:szCs w:val="30"/>
          <w:cs/>
        </w:rPr>
        <w:t xml:space="preserve"> </w:t>
      </w:r>
      <w:r w:rsidRPr="00E3425E">
        <w:rPr>
          <w:rFonts w:asciiTheme="majorBidi" w:hAnsiTheme="majorBidi" w:hint="cs"/>
          <w:sz w:val="30"/>
          <w:szCs w:val="30"/>
          <w:cs/>
        </w:rPr>
        <w:t>ส่วนเกินทุนจากการจำหน่ายหุ้นทุนซื้อคืน</w:t>
      </w:r>
      <w:r w:rsidRPr="00E3425E">
        <w:rPr>
          <w:rFonts w:asciiTheme="majorBidi" w:hAnsiTheme="majorBidi"/>
          <w:sz w:val="30"/>
          <w:szCs w:val="30"/>
          <w:cs/>
        </w:rPr>
        <w:t xml:space="preserve"> (“</w:t>
      </w:r>
      <w:r w:rsidRPr="00E3425E">
        <w:rPr>
          <w:rFonts w:asciiTheme="majorBidi" w:hAnsiTheme="majorBidi" w:hint="cs"/>
          <w:sz w:val="30"/>
          <w:szCs w:val="30"/>
          <w:cs/>
        </w:rPr>
        <w:t>ส่วนเกินทุนหุ้นทุนซื้อคืน</w:t>
      </w:r>
      <w:r w:rsidRPr="00E3425E">
        <w:rPr>
          <w:rFonts w:asciiTheme="majorBidi" w:hAnsiTheme="majorBidi" w:hint="eastAsia"/>
          <w:sz w:val="30"/>
          <w:szCs w:val="30"/>
          <w:cs/>
        </w:rPr>
        <w:t>”</w:t>
      </w:r>
      <w:r w:rsidRPr="00E3425E">
        <w:rPr>
          <w:rFonts w:asciiTheme="majorBidi" w:hAnsiTheme="majorBidi"/>
          <w:sz w:val="30"/>
          <w:szCs w:val="30"/>
          <w:cs/>
        </w:rPr>
        <w:t xml:space="preserve">) </w:t>
      </w:r>
      <w:r w:rsidRPr="00E3425E">
        <w:rPr>
          <w:rFonts w:asciiTheme="majorBidi" w:hAnsiTheme="majorBidi" w:hint="cs"/>
          <w:sz w:val="30"/>
          <w:szCs w:val="30"/>
          <w:cs/>
        </w:rPr>
        <w:t>แสดงเป็นรายการแยกต่างหากในส่วนของผู้ถือหุ้น</w:t>
      </w:r>
      <w:r w:rsidRPr="00E3425E">
        <w:rPr>
          <w:rFonts w:asciiTheme="majorBidi" w:hAnsiTheme="majorBidi"/>
          <w:sz w:val="30"/>
          <w:szCs w:val="30"/>
          <w:cs/>
        </w:rPr>
        <w:t xml:space="preserve"> </w:t>
      </w:r>
      <w:r w:rsidRPr="00E3425E">
        <w:rPr>
          <w:rFonts w:asciiTheme="majorBidi" w:hAnsiTheme="majorBidi" w:hint="cs"/>
          <w:sz w:val="30"/>
          <w:szCs w:val="30"/>
          <w:cs/>
        </w:rPr>
        <w:t>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01C612A1" w14:textId="77777777" w:rsidR="00AC60F0" w:rsidRPr="00AC60F0" w:rsidRDefault="00AC60F0" w:rsidP="009A0DDB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lang w:val="th-TH"/>
        </w:rPr>
      </w:pPr>
    </w:p>
    <w:p w14:paraId="673CED6F" w14:textId="2FB53225" w:rsidR="00133731" w:rsidRPr="00161E24" w:rsidRDefault="008D3752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133731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B9517A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706C5AF" w14:textId="244C0134" w:rsidR="00BA44B3" w:rsidRPr="00161E24" w:rsidRDefault="00BA44B3" w:rsidP="00803157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1560" w14:textId="2605A4CB" w:rsidR="00B9517A" w:rsidRDefault="00B9517A" w:rsidP="00002F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392ABD3" w14:textId="73D91957" w:rsidR="00E30B22" w:rsidRPr="00161E24" w:rsidRDefault="00E30B22" w:rsidP="009B0891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002F8D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F13E03">
        <w:rPr>
          <w:rFonts w:asciiTheme="majorBidi" w:hAnsiTheme="majorBidi" w:cstheme="majorBidi" w:hint="cs"/>
          <w:sz w:val="30"/>
          <w:szCs w:val="30"/>
          <w:cs/>
        </w:rPr>
        <w:t>รายได้ที่รับรู้ไม่รวม</w:t>
      </w:r>
      <w:r w:rsidRPr="00161E24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F91F580" w14:textId="3A8178B4" w:rsidR="00424D53" w:rsidRPr="00AB2C78" w:rsidRDefault="00424D53" w:rsidP="00AB2C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C402260" w14:textId="38C45CE0" w:rsidR="00424D53" w:rsidRDefault="00E15C53" w:rsidP="00F54A3C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23B7842C" w14:textId="77777777" w:rsidR="00424D53" w:rsidRDefault="00424D53" w:rsidP="00F54A3C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BE988" w14:textId="52565856" w:rsidR="0036314A" w:rsidRPr="00161E24" w:rsidRDefault="0036314A" w:rsidP="00F54A3C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 ได้แก่ รายได้จากการวิจัยส่วนผสมในอาหาร และการตรวจสอบสิ่งปนเปื้อนในอาหารรับรู้ตลอดช่วงเวลาหนึ่งเมื่อได้ให้บริการ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3DC834E" w14:textId="77777777" w:rsidR="00BA44B3" w:rsidRPr="00161E24" w:rsidRDefault="00BA44B3" w:rsidP="00002F8D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D17A9C" w14:textId="77777777" w:rsidR="00424D53" w:rsidRDefault="00E15C53" w:rsidP="00F861A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C36BF8" w:rsidRPr="00161E24">
        <w:rPr>
          <w:rFonts w:asciiTheme="majorBidi" w:hAnsiTheme="majorBidi" w:cstheme="majorBidi"/>
          <w:sz w:val="30"/>
          <w:szCs w:val="30"/>
          <w:cs/>
        </w:rPr>
        <w:t>รั</w:t>
      </w:r>
      <w:r w:rsidRPr="00161E24">
        <w:rPr>
          <w:rFonts w:asciiTheme="majorBidi" w:hAnsiTheme="majorBidi" w:cstheme="majorBidi"/>
          <w:sz w:val="30"/>
          <w:szCs w:val="30"/>
          <w:cs/>
        </w:rPr>
        <w:t>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</w:t>
      </w:r>
      <w:r w:rsidR="00002F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A188F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45CCF92A" w14:textId="77777777" w:rsidR="00424D53" w:rsidRDefault="00424D53" w:rsidP="00F861A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56C9B" w14:textId="24B82EC0" w:rsidR="005B3F34" w:rsidRPr="00161E24" w:rsidRDefault="006F52D2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5B3F34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2646295" w14:textId="77777777" w:rsidR="005B3F34" w:rsidRPr="00161E24" w:rsidRDefault="005B3F3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6B3AA" w14:textId="7AE9D4B9" w:rsidR="00384876" w:rsidRPr="00161E24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="00C17164" w:rsidRPr="00161E24">
        <w:rPr>
          <w:rFonts w:asciiTheme="majorBidi" w:hAnsiTheme="majorBidi" w:cstheme="majorBidi"/>
          <w:sz w:val="30"/>
          <w:szCs w:val="30"/>
          <w:cs/>
        </w:rPr>
        <w:t>ซึ่ง</w:t>
      </w:r>
      <w:r w:rsidRPr="00161E2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7C749D0" w14:textId="77777777" w:rsidR="00950204" w:rsidRDefault="0095020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A0C615" w14:textId="0256C00C" w:rsidR="0028408A" w:rsidRPr="0028408A" w:rsidRDefault="0028408A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791B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176965" w:rsidRPr="0012791B">
        <w:rPr>
          <w:rFonts w:asciiTheme="majorBidi" w:hAnsiTheme="majorBidi" w:cstheme="majorBidi"/>
          <w:sz w:val="30"/>
          <w:szCs w:val="30"/>
          <w:cs/>
        </w:rPr>
        <w:br/>
      </w:r>
      <w:r w:rsidRPr="0012791B">
        <w:rPr>
          <w:rFonts w:asciiTheme="majorBidi" w:hAnsiTheme="majorBidi" w:cstheme="majorBidi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Pr="0012791B">
        <w:rPr>
          <w:rFonts w:asciiTheme="majorBidi" w:hAnsiTheme="majorBidi" w:cstheme="majorBidi"/>
          <w:sz w:val="30"/>
          <w:szCs w:val="30"/>
        </w:rPr>
        <w:t>12</w:t>
      </w:r>
      <w:r w:rsidRPr="0012791B">
        <w:rPr>
          <w:rFonts w:asciiTheme="majorBidi" w:hAnsiTheme="majorBidi" w:cstheme="majorBidi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</w:t>
      </w:r>
      <w:r w:rsidR="00176965" w:rsidRPr="0012791B">
        <w:rPr>
          <w:rFonts w:asciiTheme="majorBidi" w:hAnsiTheme="majorBidi" w:cstheme="majorBidi"/>
          <w:sz w:val="30"/>
          <w:szCs w:val="30"/>
          <w:cs/>
        </w:rPr>
        <w:br/>
      </w:r>
      <w:r w:rsidRPr="0012791B">
        <w:rPr>
          <w:rFonts w:asciiTheme="majorBidi" w:hAnsiTheme="majorBidi" w:cstheme="majorBidi"/>
          <w:sz w:val="30"/>
          <w:szCs w:val="30"/>
          <w:cs/>
        </w:rPr>
        <w:t>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53581E22" w14:textId="77777777" w:rsidR="0028408A" w:rsidRPr="00161E24" w:rsidRDefault="0028408A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678E3A" w14:textId="05039463" w:rsidR="00384876" w:rsidRPr="00161E24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D03AD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ED0E26" w:rsidRPr="00161E24">
        <w:rPr>
          <w:rFonts w:asciiTheme="majorBidi" w:hAnsiTheme="majorBidi" w:cstheme="majorBidi"/>
          <w:sz w:val="30"/>
          <w:szCs w:val="30"/>
          <w:cs/>
        </w:rPr>
        <w:t>บันทึ</w:t>
      </w:r>
      <w:r w:rsidR="00FD03AD" w:rsidRPr="00161E24">
        <w:rPr>
          <w:rFonts w:asciiTheme="majorBidi" w:hAnsiTheme="majorBidi" w:cstheme="majorBidi"/>
          <w:sz w:val="30"/>
          <w:szCs w:val="30"/>
          <w:cs/>
        </w:rPr>
        <w:t>ก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9546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1D5D6869" w14:textId="77777777" w:rsidR="00ED0E26" w:rsidRPr="00161E24" w:rsidRDefault="00ED0E2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C61F4" w14:textId="16DDB20E" w:rsidR="00384876" w:rsidRDefault="00384876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นที่ใช้เพื่อความมุ่งหมายทางภาษี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ภาษีเงินได้รอการตัดบัญชีจะไม่ถูกรับรู้เมื่อเก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ิดจากผลแตกต่างชั่วคราว</w:t>
      </w:r>
      <w:r w:rsidR="00112CC1" w:rsidRPr="00161E24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ณ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</w:t>
      </w:r>
      <w:r w:rsidR="0028408A">
        <w:rPr>
          <w:rFonts w:asciiTheme="majorBidi" w:hAnsiTheme="majorBidi"/>
          <w:sz w:val="30"/>
          <w:szCs w:val="30"/>
          <w:cs/>
        </w:rPr>
        <w:br/>
      </w:r>
      <w:r w:rsidR="00832268" w:rsidRPr="00832268">
        <w:rPr>
          <w:rFonts w:asciiTheme="majorBidi" w:hAnsiTheme="majorBidi" w:hint="cs"/>
          <w:sz w:val="30"/>
          <w:szCs w:val="30"/>
          <w:cs/>
        </w:rPr>
        <w:t>ผลแตกต่างชั่วคราวที่ใช้หักภาษีมีจำนวนเท่ากัน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ณ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832268">
        <w:rPr>
          <w:rFonts w:asciiTheme="majorBidi" w:hAnsiTheme="majorBidi" w:hint="cs"/>
          <w:sz w:val="30"/>
          <w:szCs w:val="30"/>
          <w:cs/>
        </w:rPr>
        <w:t xml:space="preserve"> </w:t>
      </w:r>
      <w:r w:rsidR="00892767">
        <w:rPr>
          <w:rFonts w:asciiTheme="majorBidi" w:hAnsiTheme="majorBidi" w:hint="cs"/>
          <w:sz w:val="30"/>
          <w:szCs w:val="30"/>
          <w:cs/>
        </w:rPr>
        <w:t>และ</w:t>
      </w:r>
      <w:r w:rsidR="00112CC1" w:rsidRPr="00161E24">
        <w:rPr>
          <w:rFonts w:asciiTheme="majorBidi" w:eastAsia="Times New Roman" w:hAnsiTheme="majorBidi" w:cstheme="majorBidi"/>
          <w:sz w:val="30"/>
          <w:szCs w:val="30"/>
          <w:cs/>
        </w:rPr>
        <w:t>ผลแตกต่างที่เกี่ยวข้องกับเงินลงทุนใน</w:t>
      </w:r>
      <w:r w:rsidR="0028408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12CC1" w:rsidRPr="00161E24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บริษัทย่อยและการร่วมค้าหากเป็นไปได้ว่าจะไม่มีการกลับรายการในอนาคตอันใกล้</w:t>
      </w:r>
    </w:p>
    <w:p w14:paraId="016D75B7" w14:textId="77777777" w:rsidR="000F5527" w:rsidRDefault="000F5527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6DC353C" w14:textId="50C63B5B" w:rsidR="00112CC1" w:rsidRPr="00161E24" w:rsidRDefault="00112CC1" w:rsidP="00112CC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660576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ทั้งนี้ สินทรัพย์</w:t>
      </w:r>
      <w:r w:rsidR="00660576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8F324A0" w14:textId="77777777" w:rsidR="00112CC1" w:rsidRPr="00161E24" w:rsidRDefault="00112CC1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2FD3C6" w14:textId="02D0E233" w:rsidR="00112CC1" w:rsidRDefault="00112CC1" w:rsidP="00CC5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9869ED2" w14:textId="77777777" w:rsidR="00BA1870" w:rsidRPr="00161E24" w:rsidRDefault="00BA1870" w:rsidP="00CC5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37A062" w14:textId="25984852" w:rsidR="00BA1870" w:rsidRDefault="00BA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AE70855" w14:textId="2639BC45" w:rsidR="005D131F" w:rsidRPr="00161E24" w:rsidRDefault="001D4F43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lastRenderedPageBreak/>
        <w:t>กำไร</w:t>
      </w:r>
      <w:r w:rsidR="009F72C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ต่อหุ้น</w:t>
      </w:r>
    </w:p>
    <w:p w14:paraId="17C2B0BB" w14:textId="77777777" w:rsidR="00CA1DD0" w:rsidRDefault="00CA1DD0" w:rsidP="00093D18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BDCDAA" w14:textId="63940659" w:rsidR="000A0C2C" w:rsidRDefault="005208C1" w:rsidP="00AF1700">
      <w:pPr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5208C1">
        <w:rPr>
          <w:rFonts w:asciiTheme="majorBidi" w:hAnsiTheme="majorBidi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5E4D3E52" w14:textId="77777777" w:rsidR="00AF1700" w:rsidRPr="00AF1700" w:rsidRDefault="00AF1700" w:rsidP="00AF1700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FC8EA3" w14:textId="6BF3AFE8" w:rsidR="0067478E" w:rsidRDefault="00F963FB" w:rsidP="00E42A8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F963FB">
        <w:rPr>
          <w:rFonts w:asciiTheme="majorBidi" w:hAnsiTheme="majorBidi" w:cs="Angsana New" w:hint="cs"/>
          <w:sz w:val="30"/>
          <w:szCs w:val="30"/>
          <w:u w:val="none"/>
          <w:cs/>
        </w:rPr>
        <w:t>การซื้อบริษัทย่อย</w:t>
      </w:r>
    </w:p>
    <w:p w14:paraId="3C02574E" w14:textId="77777777" w:rsidR="0067478E" w:rsidRDefault="0067478E" w:rsidP="0067478E">
      <w:pPr>
        <w:pStyle w:val="BodyText2"/>
        <w:ind w:left="518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C2CB977" w14:textId="77777777" w:rsidR="00AC7797" w:rsidRPr="002F5A7B" w:rsidRDefault="00AC7797" w:rsidP="00AC7797">
      <w:pPr>
        <w:tabs>
          <w:tab w:val="clear" w:pos="454"/>
          <w:tab w:val="left" w:pos="540"/>
        </w:tabs>
        <w:ind w:left="549" w:right="-27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F5A7B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 xml:space="preserve">การซื้อ </w:t>
      </w:r>
      <w:r w:rsidRPr="006254C0">
        <w:rPr>
          <w:rFonts w:asciiTheme="majorBidi" w:hAnsiTheme="majorBidi"/>
          <w:i/>
          <w:iCs/>
          <w:spacing w:val="-4"/>
          <w:sz w:val="30"/>
          <w:szCs w:val="30"/>
        </w:rPr>
        <w:t>Eggriculture Foods Limited</w:t>
      </w:r>
    </w:p>
    <w:p w14:paraId="6AD3EEC8" w14:textId="77777777" w:rsidR="00AC7797" w:rsidRPr="007A2A70" w:rsidRDefault="00AC7797" w:rsidP="00AC7797">
      <w:pPr>
        <w:pStyle w:val="ListParagraph"/>
        <w:tabs>
          <w:tab w:val="clear" w:pos="454"/>
          <w:tab w:val="left" w:pos="540"/>
        </w:tabs>
        <w:ind w:left="549" w:right="-27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5F7C65B7" w14:textId="5297B6DE" w:rsidR="00AC7797" w:rsidRPr="00B70F9E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เมื่อวันที่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6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มกราคม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กลุ่มบริษัทได้มาซึ่งอำนาจควบคุมใน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955064">
        <w:rPr>
          <w:rFonts w:asciiTheme="majorBidi" w:hAnsiTheme="majorBidi"/>
          <w:spacing w:val="-2"/>
          <w:sz w:val="30"/>
          <w:szCs w:val="30"/>
        </w:rPr>
        <w:t>Eggriculture Foods Limited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ซึ่งเป็นผู้ผลิต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br/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และจำหน่ายไข่ในประเทศสิงคโปร์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โดยบริษัท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เบทาโกร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ฟู้ดส์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10830">
        <w:rPr>
          <w:rFonts w:asciiTheme="majorBidi" w:hAnsiTheme="majorBidi" w:hint="cs"/>
          <w:spacing w:val="-2"/>
          <w:sz w:val="30"/>
          <w:szCs w:val="30"/>
          <w:cs/>
        </w:rPr>
        <w:t xml:space="preserve">ซึ่งเป็นบริษัทย่อยที่กลุ่มบริษัทถือหุ้นร้อยละ </w:t>
      </w:r>
      <w:r w:rsidR="00510830">
        <w:rPr>
          <w:rFonts w:asciiTheme="majorBidi" w:hAnsiTheme="majorBidi"/>
          <w:spacing w:val="-2"/>
          <w:sz w:val="30"/>
          <w:szCs w:val="30"/>
        </w:rPr>
        <w:t>75</w:t>
      </w:r>
      <w:r w:rsidR="00510830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ได้เข้าซื้อหุ้นทุนและสิทธิออกเสียงในบริษัทดังกล่าวร้อยละ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/>
          <w:spacing w:val="-2"/>
          <w:sz w:val="30"/>
          <w:szCs w:val="30"/>
        </w:rPr>
        <w:t>100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F9E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สิ่งตอบแทนที่จ่ายรวมเป็นเงินสดจำนวน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/>
          <w:spacing w:val="-2"/>
          <w:sz w:val="30"/>
          <w:szCs w:val="30"/>
        </w:rPr>
        <w:t>100</w:t>
      </w:r>
      <w:r w:rsidRPr="00B70F9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Pr="00B70F9E">
        <w:rPr>
          <w:rFonts w:asciiTheme="majorBidi" w:hAnsiTheme="majorBidi"/>
          <w:spacing w:val="-2"/>
          <w:sz w:val="30"/>
          <w:szCs w:val="30"/>
        </w:rPr>
        <w:t xml:space="preserve">2,490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ล้านบาท ดังนั้นกลุ่มบริษัทมีสัดส่วนความเป็นเจ้าของทางอ้อมใน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2202">
        <w:rPr>
          <w:rFonts w:asciiTheme="majorBidi" w:hAnsiTheme="majorBidi"/>
          <w:spacing w:val="-2"/>
          <w:sz w:val="30"/>
          <w:szCs w:val="30"/>
        </w:rPr>
        <w:t>Eggriculture Foods Limited</w:t>
      </w:r>
      <w:r w:rsidR="00835387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ร้อยละ </w:t>
      </w:r>
      <w:r w:rsidRPr="00B70F9E">
        <w:rPr>
          <w:rFonts w:asciiTheme="majorBidi" w:hAnsiTheme="majorBidi"/>
          <w:spacing w:val="-2"/>
          <w:sz w:val="30"/>
          <w:szCs w:val="30"/>
        </w:rPr>
        <w:t>75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 xml:space="preserve"> ทั้งนี้ กลุ่มบริษัทมีต้นทุนที่เกี่ยวข้องกับการซื้อจำนวน</w:t>
      </w:r>
      <w:r w:rsidRPr="00B70F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70F9E">
        <w:rPr>
          <w:rFonts w:asciiTheme="majorBidi" w:hAnsiTheme="majorBidi"/>
          <w:spacing w:val="-2"/>
          <w:sz w:val="30"/>
          <w:szCs w:val="30"/>
        </w:rPr>
        <w:t xml:space="preserve">26 </w:t>
      </w:r>
      <w:r w:rsidRPr="00B70F9E">
        <w:rPr>
          <w:rFonts w:asciiTheme="majorBidi" w:hAnsiTheme="majorBidi" w:hint="cs"/>
          <w:spacing w:val="-2"/>
          <w:sz w:val="30"/>
          <w:szCs w:val="30"/>
          <w:cs/>
        </w:rPr>
        <w:t>ล้านบาทซึ่งรวมอยู่ในค่าใช้จ่ายในการบริหาร</w:t>
      </w:r>
    </w:p>
    <w:p w14:paraId="42570F72" w14:textId="77777777" w:rsidR="00AC7797" w:rsidRPr="007A2A70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  <w:cs/>
        </w:rPr>
      </w:pPr>
    </w:p>
    <w:p w14:paraId="20F86CD2" w14:textId="77777777" w:rsidR="00AC7797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7A2A70">
        <w:rPr>
          <w:rFonts w:asciiTheme="majorBidi" w:hAnsiTheme="majorBidi" w:hint="cs"/>
          <w:sz w:val="30"/>
          <w:szCs w:val="30"/>
          <w:cs/>
        </w:rPr>
        <w:t>การมีอำนาจควบคุมใน</w:t>
      </w:r>
      <w:r w:rsidRPr="007A2A70">
        <w:rPr>
          <w:rFonts w:asciiTheme="majorBidi" w:hAnsiTheme="majorBidi"/>
          <w:sz w:val="30"/>
          <w:szCs w:val="30"/>
          <w:cs/>
        </w:rPr>
        <w:t xml:space="preserve"> </w:t>
      </w:r>
      <w:r w:rsidRPr="00D66228">
        <w:rPr>
          <w:rFonts w:asciiTheme="majorBidi" w:hAnsiTheme="majorBidi"/>
          <w:spacing w:val="-4"/>
          <w:sz w:val="30"/>
          <w:szCs w:val="30"/>
        </w:rPr>
        <w:t>Eggriculture Foods Limited</w:t>
      </w:r>
      <w:r w:rsidRPr="00D66228">
        <w:rPr>
          <w:rFonts w:asciiTheme="majorBidi" w:hAnsiTheme="majorBidi" w:hint="cs"/>
          <w:spacing w:val="-4"/>
          <w:sz w:val="30"/>
          <w:szCs w:val="30"/>
        </w:rPr>
        <w:t xml:space="preserve"> </w:t>
      </w:r>
      <w:r w:rsidRPr="007A2A70">
        <w:rPr>
          <w:rFonts w:asciiTheme="majorBidi" w:hAnsiTheme="majorBidi" w:hint="cs"/>
          <w:sz w:val="30"/>
          <w:szCs w:val="30"/>
          <w:cs/>
        </w:rPr>
        <w:t>จะทำให้กลุ่มบริษัท</w:t>
      </w:r>
      <w:r>
        <w:rPr>
          <w:rFonts w:asciiTheme="majorBidi" w:hAnsiTheme="majorBidi" w:hint="cs"/>
          <w:sz w:val="30"/>
          <w:szCs w:val="30"/>
          <w:cs/>
        </w:rPr>
        <w:t>ได้มาซึ่ง</w:t>
      </w:r>
      <w:r w:rsidRPr="007A2A70">
        <w:rPr>
          <w:rFonts w:asciiTheme="majorBidi" w:hAnsiTheme="majorBidi" w:hint="cs"/>
          <w:sz w:val="30"/>
          <w:szCs w:val="30"/>
          <w:cs/>
        </w:rPr>
        <w:t>กระบวนการในการผลิตไข่</w:t>
      </w:r>
      <w:r>
        <w:rPr>
          <w:rFonts w:asciiTheme="majorBidi" w:hAnsiTheme="majorBidi"/>
          <w:sz w:val="30"/>
          <w:szCs w:val="30"/>
        </w:rPr>
        <w:br/>
      </w:r>
      <w:r w:rsidRPr="007A2A70">
        <w:rPr>
          <w:rFonts w:asciiTheme="majorBidi" w:hAnsiTheme="majorBidi" w:hint="cs"/>
          <w:sz w:val="30"/>
          <w:szCs w:val="30"/>
          <w:cs/>
        </w:rPr>
        <w:t>ในประเทศสิงคโปร์</w:t>
      </w:r>
      <w:r w:rsidRPr="007A2A70">
        <w:rPr>
          <w:rFonts w:asciiTheme="majorBidi" w:hAnsiTheme="majorBidi" w:cstheme="majorBidi"/>
          <w:sz w:val="30"/>
          <w:szCs w:val="30"/>
        </w:rPr>
        <w:t xml:space="preserve"> </w:t>
      </w:r>
      <w:r w:rsidRPr="007A2A70">
        <w:rPr>
          <w:rFonts w:asciiTheme="majorBidi" w:hAnsiTheme="majorBidi" w:hint="cs"/>
          <w:sz w:val="30"/>
          <w:szCs w:val="30"/>
          <w:cs/>
        </w:rPr>
        <w:t>กลุ่มบริษัทคาดว่าการซื้อธุรกิจดังกล่าวจะทำให้กลุ่มบริษัทมีส่วนแบ่งทางการตลาด</w:t>
      </w:r>
      <w:r>
        <w:rPr>
          <w:rFonts w:asciiTheme="majorBidi" w:hAnsiTheme="majorBidi" w:hint="cs"/>
          <w:sz w:val="30"/>
          <w:szCs w:val="30"/>
          <w:cs/>
        </w:rPr>
        <w:t>ของธุรกิจเกษตรอุตสาหกรรม</w:t>
      </w:r>
      <w:r w:rsidRPr="007A2A70">
        <w:rPr>
          <w:rFonts w:asciiTheme="majorBidi" w:hAnsiTheme="majorBidi" w:hint="cs"/>
          <w:sz w:val="30"/>
          <w:szCs w:val="30"/>
          <w:cs/>
        </w:rPr>
        <w:t>เพิ่มขึ้น</w:t>
      </w:r>
    </w:p>
    <w:p w14:paraId="7573770C" w14:textId="77777777" w:rsidR="00AC7797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69AB017E" w14:textId="04E8E918" w:rsidR="00AC7797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DE4B49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4608D8">
        <w:rPr>
          <w:rFonts w:asciiTheme="majorBidi" w:hAnsiTheme="majorBidi" w:hint="cs"/>
          <w:sz w:val="30"/>
          <w:szCs w:val="30"/>
          <w:cs/>
        </w:rPr>
        <w:t>ปี</w:t>
      </w:r>
      <w:r w:rsidRPr="00DE4B49">
        <w:rPr>
          <w:rFonts w:asciiTheme="majorBidi" w:hAnsiTheme="majorBidi" w:hint="cs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DE4B49">
        <w:rPr>
          <w:rFonts w:asciiTheme="majorBidi" w:hAnsiTheme="majorBidi"/>
          <w:sz w:val="30"/>
          <w:szCs w:val="30"/>
        </w:rPr>
        <w:t>3</w:t>
      </w:r>
      <w:r w:rsidR="001E727D">
        <w:rPr>
          <w:rFonts w:asciiTheme="majorBidi" w:hAnsiTheme="majorBidi" w:hint="cs"/>
          <w:sz w:val="30"/>
          <w:szCs w:val="30"/>
          <w:cs/>
        </w:rPr>
        <w:t>1</w:t>
      </w:r>
      <w:r w:rsidRPr="00DE4B49">
        <w:rPr>
          <w:rFonts w:asciiTheme="majorBidi" w:hAnsiTheme="majorBidi"/>
          <w:sz w:val="30"/>
          <w:szCs w:val="30"/>
        </w:rPr>
        <w:t xml:space="preserve"> </w:t>
      </w:r>
      <w:r w:rsidR="001E727D">
        <w:rPr>
          <w:rFonts w:asciiTheme="majorBidi" w:hAnsiTheme="majorBidi" w:hint="cs"/>
          <w:sz w:val="30"/>
          <w:szCs w:val="30"/>
          <w:cs/>
        </w:rPr>
        <w:t>ธันวาคม</w:t>
      </w:r>
      <w:r w:rsidRPr="00DE4B49">
        <w:rPr>
          <w:rFonts w:asciiTheme="majorBidi" w:hAnsiTheme="majorBidi" w:hint="cs"/>
          <w:sz w:val="30"/>
          <w:szCs w:val="30"/>
          <w:cs/>
        </w:rPr>
        <w:t xml:space="preserve"> </w:t>
      </w:r>
      <w:r w:rsidRPr="00DE4B49">
        <w:rPr>
          <w:rFonts w:asciiTheme="majorBidi" w:hAnsiTheme="majorBidi"/>
          <w:sz w:val="30"/>
          <w:szCs w:val="30"/>
        </w:rPr>
        <w:t>2568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/>
          <w:spacing w:val="-4"/>
          <w:sz w:val="30"/>
          <w:szCs w:val="30"/>
        </w:rPr>
        <w:t>Eggriculture Foods Limited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มีรายได้เป็นจำนวนเงิน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2,</w:t>
      </w:r>
      <w:r w:rsidR="001E727D">
        <w:rPr>
          <w:rFonts w:asciiTheme="majorBidi" w:hAnsiTheme="majorBidi" w:hint="cs"/>
          <w:sz w:val="30"/>
          <w:szCs w:val="30"/>
          <w:cs/>
        </w:rPr>
        <w:t>789</w:t>
      </w:r>
      <w:r w:rsidRPr="00DE4B49">
        <w:rPr>
          <w:rFonts w:asciiTheme="majorBidi" w:hAnsiTheme="majorBidi"/>
          <w:sz w:val="30"/>
          <w:szCs w:val="30"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ล้านบาท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และกำไรจำนวนเงิน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="00E3425E">
        <w:rPr>
          <w:rFonts w:asciiTheme="majorBidi" w:hAnsiTheme="majorBidi"/>
          <w:sz w:val="30"/>
          <w:szCs w:val="30"/>
        </w:rPr>
        <w:t>346</w:t>
      </w:r>
      <w:r w:rsidRPr="00DE4B49">
        <w:rPr>
          <w:rFonts w:asciiTheme="majorBidi" w:hAnsiTheme="majorBidi"/>
          <w:sz w:val="30"/>
          <w:szCs w:val="30"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ล้านบาท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ในการกำหนดมูลค่าดังกล่าว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ฝ่ายบริหารใช้ข้อสมมติในการปรับปรุงมูลค่ายุติธรรม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>โดยถือเสมือนว่าการรวมกิจการที่เกิดขึ้นในระหว่าง</w:t>
      </w:r>
      <w:r w:rsidR="00AB2DCA">
        <w:rPr>
          <w:rFonts w:asciiTheme="majorBidi" w:hAnsiTheme="majorBidi" w:hint="cs"/>
          <w:sz w:val="30"/>
          <w:szCs w:val="30"/>
          <w:cs/>
        </w:rPr>
        <w:t>ปี</w:t>
      </w:r>
      <w:r w:rsidRPr="00DE4B49">
        <w:rPr>
          <w:rFonts w:asciiTheme="majorBidi" w:hAnsiTheme="majorBidi" w:hint="cs"/>
          <w:sz w:val="30"/>
          <w:szCs w:val="30"/>
          <w:cs/>
        </w:rPr>
        <w:t>นั้นได้เกิดขึ้นตั้งแต่วันที่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/>
          <w:sz w:val="30"/>
          <w:szCs w:val="30"/>
        </w:rPr>
        <w:t>1</w:t>
      </w:r>
      <w:r w:rsidRPr="00DE4B49">
        <w:rPr>
          <w:rFonts w:asciiTheme="majorBidi" w:hAnsiTheme="majorBidi"/>
          <w:sz w:val="30"/>
          <w:szCs w:val="30"/>
          <w:cs/>
        </w:rPr>
        <w:t xml:space="preserve"> </w:t>
      </w:r>
      <w:r w:rsidRPr="00DE4B49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DE4B49">
        <w:rPr>
          <w:rFonts w:asciiTheme="majorBidi" w:hAnsiTheme="majorBidi"/>
          <w:sz w:val="30"/>
          <w:szCs w:val="30"/>
        </w:rPr>
        <w:t>2568</w:t>
      </w:r>
    </w:p>
    <w:p w14:paraId="60651B9C" w14:textId="77777777" w:rsidR="00AC7797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4"/>
        <w:gridCol w:w="236"/>
        <w:gridCol w:w="1296"/>
        <w:gridCol w:w="236"/>
        <w:gridCol w:w="1008"/>
        <w:gridCol w:w="236"/>
        <w:gridCol w:w="1296"/>
      </w:tblGrid>
      <w:tr w:rsidR="00BA0ECE" w:rsidRPr="00BA0ECE" w14:paraId="03DB5BC9" w14:textId="77777777" w:rsidTr="00A4104E">
        <w:tc>
          <w:tcPr>
            <w:tcW w:w="3960" w:type="dxa"/>
          </w:tcPr>
          <w:p w14:paraId="4112FAA8" w14:textId="1AF9969B" w:rsidR="00BA0ECE" w:rsidRPr="00BA0ECE" w:rsidRDefault="00BA0ECE" w:rsidP="00BA0ECE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14:paraId="1026E097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82C75D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A2711B4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36" w:type="dxa"/>
          </w:tcPr>
          <w:p w14:paraId="07DEF4D8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F63BCC4" w14:textId="37715E1A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004D6AD2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3507B5EF" w14:textId="05118A89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A0EC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0ECE" w:rsidRPr="00BA0ECE" w14:paraId="13EA44F9" w14:textId="77777777" w:rsidTr="00BA0ECE">
        <w:tc>
          <w:tcPr>
            <w:tcW w:w="3960" w:type="dxa"/>
          </w:tcPr>
          <w:p w14:paraId="115CD43C" w14:textId="77777777" w:rsidR="00BA0ECE" w:rsidRPr="00BA0ECE" w:rsidRDefault="00BA0ECE" w:rsidP="00BA0ECE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A0EC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</w:t>
            </w:r>
            <w:r w:rsidRPr="00BA0ECE">
              <w:rPr>
                <w:rFonts w:asciiTheme="majorBidi" w:hAnsiTheme="majorBidi" w:cstheme="majorBidi"/>
                <w:sz w:val="30"/>
                <w:szCs w:val="30"/>
                <w:cs/>
              </w:rPr>
              <w:t>งตอบแทนที่โอนให้</w:t>
            </w:r>
            <w:r w:rsidRPr="00BA0ECE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994" w:type="dxa"/>
          </w:tcPr>
          <w:p w14:paraId="3146CDB3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4E25F2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5126731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D9811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A8FB924" w14:textId="13764CB6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E6263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20D12E4F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ECE">
              <w:rPr>
                <w:rFonts w:asciiTheme="majorBidi" w:hAnsiTheme="majorBidi" w:cstheme="majorBidi"/>
                <w:noProof/>
                <w:sz w:val="30"/>
                <w:szCs w:val="30"/>
              </w:rPr>
              <w:t>1,886</w:t>
            </w:r>
          </w:p>
        </w:tc>
      </w:tr>
      <w:tr w:rsidR="00BA0ECE" w:rsidRPr="00BA0ECE" w14:paraId="4B82EAF7" w14:textId="77777777" w:rsidTr="00BA0ECE">
        <w:tc>
          <w:tcPr>
            <w:tcW w:w="4954" w:type="dxa"/>
            <w:gridSpan w:val="2"/>
          </w:tcPr>
          <w:p w14:paraId="3E4FA235" w14:textId="775F0764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</w:t>
            </w:r>
            <w:r w:rsidRPr="00BA0EC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36" w:type="dxa"/>
          </w:tcPr>
          <w:p w14:paraId="100EB176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EBAA60E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8124AC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68E686" w14:textId="3C6993A5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608F40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4646BA7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ECE">
              <w:rPr>
                <w:rFonts w:asciiTheme="majorBidi" w:hAnsiTheme="majorBidi" w:cstheme="majorBidi"/>
                <w:noProof/>
                <w:sz w:val="30"/>
                <w:szCs w:val="30"/>
              </w:rPr>
              <w:t>604</w:t>
            </w:r>
          </w:p>
        </w:tc>
      </w:tr>
      <w:tr w:rsidR="00BA0ECE" w:rsidRPr="00BA0ECE" w14:paraId="38E01C3C" w14:textId="77777777" w:rsidTr="00BA0ECE">
        <w:tc>
          <w:tcPr>
            <w:tcW w:w="3960" w:type="dxa"/>
          </w:tcPr>
          <w:p w14:paraId="22A2FCBF" w14:textId="5C650B86" w:rsidR="00BA0ECE" w:rsidRPr="00BA0ECE" w:rsidRDefault="00BA0ECE" w:rsidP="00BA0E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มูลค่ายุติธรรมของสินทรัพย์สุทธิที่ระบุได้</w:t>
            </w:r>
          </w:p>
        </w:tc>
        <w:tc>
          <w:tcPr>
            <w:tcW w:w="994" w:type="dxa"/>
          </w:tcPr>
          <w:p w14:paraId="61C6F68A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ECED17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45066D8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863DFE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0504BA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932A09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C08CA3" w14:textId="6B3F8352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(</w:t>
            </w:r>
            <w:r w:rsidRPr="00BA0ECE">
              <w:rPr>
                <w:rFonts w:asciiTheme="majorBidi" w:hAnsiTheme="majorBidi" w:cstheme="majorBidi"/>
                <w:noProof/>
                <w:sz w:val="30"/>
                <w:szCs w:val="30"/>
              </w:rPr>
              <w:t>1,787</w:t>
            </w: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</w:rPr>
              <w:t>)</w:t>
            </w:r>
          </w:p>
        </w:tc>
      </w:tr>
      <w:tr w:rsidR="00BA0ECE" w:rsidRPr="00BA0ECE" w14:paraId="4942B0FF" w14:textId="77777777" w:rsidTr="009B3209">
        <w:tc>
          <w:tcPr>
            <w:tcW w:w="3960" w:type="dxa"/>
          </w:tcPr>
          <w:p w14:paraId="787CE4F6" w14:textId="45017E40" w:rsidR="00BA0ECE" w:rsidRPr="00BA0ECE" w:rsidRDefault="00BA0ECE" w:rsidP="00BA0E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94" w:type="dxa"/>
          </w:tcPr>
          <w:p w14:paraId="6A68AC66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AAA8C9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A19F7CB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3F93E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7BD98D7" w14:textId="3D1EA4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A0E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0F9D375E" w14:textId="77777777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D61BAA9" w14:textId="4C169FB4" w:rsidR="00BA0ECE" w:rsidRPr="00BA0ECE" w:rsidRDefault="00BA0ECE" w:rsidP="00BA0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703</w:t>
            </w:r>
          </w:p>
        </w:tc>
      </w:tr>
    </w:tbl>
    <w:p w14:paraId="7295D00F" w14:textId="77777777" w:rsidR="009B3209" w:rsidRDefault="009B3209" w:rsidP="00E34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0"/>
          <w:szCs w:val="10"/>
        </w:rPr>
      </w:pPr>
    </w:p>
    <w:p w14:paraId="492DEF4D" w14:textId="77777777" w:rsidR="00BA0ECE" w:rsidRDefault="00BA0ECE" w:rsidP="00E34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0"/>
          <w:szCs w:val="10"/>
        </w:rPr>
      </w:pPr>
    </w:p>
    <w:p w14:paraId="1F4DF6BD" w14:textId="77777777" w:rsidR="00BA0ECE" w:rsidRDefault="00BA0ECE" w:rsidP="00BA0ECE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lastRenderedPageBreak/>
        <w:t xml:space="preserve">ในเดือนกรกฎาคม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43F25C11" w14:textId="77777777" w:rsidR="00BA0ECE" w:rsidRDefault="00BA0ECE" w:rsidP="00E34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0"/>
          <w:szCs w:val="10"/>
        </w:rPr>
      </w:pPr>
    </w:p>
    <w:p w14:paraId="24926589" w14:textId="77777777" w:rsidR="00BA0ECE" w:rsidRPr="009B3209" w:rsidRDefault="00BA0ECE" w:rsidP="00E34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10"/>
          <w:szCs w:val="10"/>
        </w:rPr>
      </w:pPr>
    </w:p>
    <w:tbl>
      <w:tblPr>
        <w:tblW w:w="92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4"/>
        <w:gridCol w:w="236"/>
        <w:gridCol w:w="1296"/>
        <w:gridCol w:w="236"/>
        <w:gridCol w:w="1008"/>
        <w:gridCol w:w="236"/>
        <w:gridCol w:w="1296"/>
      </w:tblGrid>
      <w:tr w:rsidR="00AC7797" w:rsidRPr="00B41EE4" w14:paraId="22920FDA" w14:textId="77777777" w:rsidTr="002A5CBF">
        <w:trPr>
          <w:tblHeader/>
        </w:trPr>
        <w:tc>
          <w:tcPr>
            <w:tcW w:w="3960" w:type="dxa"/>
          </w:tcPr>
          <w:p w14:paraId="5CB4E6C7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4" w:type="dxa"/>
          </w:tcPr>
          <w:p w14:paraId="230638A3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B77E9C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5A8105C1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22C6AA36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เดิมที่รับรู้</w:t>
            </w:r>
          </w:p>
        </w:tc>
        <w:tc>
          <w:tcPr>
            <w:tcW w:w="236" w:type="dxa"/>
          </w:tcPr>
          <w:p w14:paraId="3A7C9F14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59EF845A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A1D6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6" w:type="dxa"/>
          </w:tcPr>
          <w:p w14:paraId="54B5527A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B29EDBC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มูลค่ายุติธรรมหลังปรับปรุง</w:t>
            </w:r>
          </w:p>
        </w:tc>
      </w:tr>
      <w:tr w:rsidR="00AC7797" w:rsidRPr="00B41EE4" w14:paraId="08CD2B7F" w14:textId="77777777" w:rsidTr="002A5CBF">
        <w:trPr>
          <w:tblHeader/>
        </w:trPr>
        <w:tc>
          <w:tcPr>
            <w:tcW w:w="3960" w:type="dxa"/>
          </w:tcPr>
          <w:p w14:paraId="5876EDC5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658C74A8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586445EB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2" w:type="dxa"/>
            <w:gridSpan w:val="5"/>
          </w:tcPr>
          <w:p w14:paraId="19DB3000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1220E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C7797" w:rsidRPr="00B41EE4" w14:paraId="1368066A" w14:textId="77777777" w:rsidTr="002A5CBF">
        <w:trPr>
          <w:trHeight w:val="80"/>
        </w:trPr>
        <w:tc>
          <w:tcPr>
            <w:tcW w:w="3960" w:type="dxa"/>
          </w:tcPr>
          <w:p w14:paraId="420A6328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14:paraId="238ABBF7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59C2A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A8E5FC8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36" w:type="dxa"/>
          </w:tcPr>
          <w:p w14:paraId="02FD5BF1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CBCEFB0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440331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3B2785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AC7797" w:rsidRPr="00B41EE4" w14:paraId="18A01564" w14:textId="77777777" w:rsidTr="002A5CBF">
        <w:tc>
          <w:tcPr>
            <w:tcW w:w="3960" w:type="dxa"/>
          </w:tcPr>
          <w:p w14:paraId="18CAD5F8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</w:tcPr>
          <w:p w14:paraId="387F4D2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C0BF7F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B7F2030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236" w:type="dxa"/>
          </w:tcPr>
          <w:p w14:paraId="47029BF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A272ED9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6" w:type="dxa"/>
          </w:tcPr>
          <w:p w14:paraId="5C3D10EC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DBF22A0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C7797" w:rsidRPr="00B41EE4" w14:paraId="3E24DC3D" w14:textId="77777777" w:rsidTr="002A5CBF">
        <w:tc>
          <w:tcPr>
            <w:tcW w:w="3960" w:type="dxa"/>
          </w:tcPr>
          <w:p w14:paraId="506158D2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4" w:type="dxa"/>
          </w:tcPr>
          <w:p w14:paraId="419952AC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556EB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1E44553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236" w:type="dxa"/>
          </w:tcPr>
          <w:p w14:paraId="7D442D5B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B8D02B5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2BAD9CF7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E6B86F3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</w:tr>
      <w:tr w:rsidR="00AC7797" w:rsidRPr="00B41EE4" w14:paraId="3AFF2281" w14:textId="77777777" w:rsidTr="002A5CBF">
        <w:tc>
          <w:tcPr>
            <w:tcW w:w="3960" w:type="dxa"/>
          </w:tcPr>
          <w:p w14:paraId="2721E056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4" w:type="dxa"/>
          </w:tcPr>
          <w:p w14:paraId="59A8045B" w14:textId="335BF98B" w:rsidR="00AC7797" w:rsidRPr="001220E9" w:rsidRDefault="00CE4670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674E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DBBEAFB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D326371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1,268</w:t>
            </w:r>
          </w:p>
        </w:tc>
        <w:tc>
          <w:tcPr>
            <w:tcW w:w="236" w:type="dxa"/>
          </w:tcPr>
          <w:p w14:paraId="211DD219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011E014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18CE0E53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4083C54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1,321</w:t>
            </w:r>
          </w:p>
        </w:tc>
      </w:tr>
      <w:tr w:rsidR="00AC7797" w:rsidRPr="00B41EE4" w14:paraId="3E55C79D" w14:textId="77777777" w:rsidTr="002A5CBF">
        <w:tc>
          <w:tcPr>
            <w:tcW w:w="3960" w:type="dxa"/>
          </w:tcPr>
          <w:p w14:paraId="68DB8D58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4" w:type="dxa"/>
          </w:tcPr>
          <w:p w14:paraId="49CA6B0B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796B6C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E1AF3B0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36" w:type="dxa"/>
          </w:tcPr>
          <w:p w14:paraId="7B037EAD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501FA796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6" w:type="dxa"/>
          </w:tcPr>
          <w:p w14:paraId="696CFF54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58C318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</w:p>
        </w:tc>
      </w:tr>
      <w:tr w:rsidR="00AC7797" w:rsidRPr="00B41EE4" w14:paraId="656879CA" w14:textId="77777777" w:rsidTr="002A5CBF">
        <w:tc>
          <w:tcPr>
            <w:tcW w:w="3960" w:type="dxa"/>
          </w:tcPr>
          <w:p w14:paraId="7BD7A042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</w:tcPr>
          <w:p w14:paraId="1A2BF618" w14:textId="781881B2" w:rsidR="00AC7797" w:rsidRPr="001220E9" w:rsidRDefault="00E3425E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674E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38CC2C6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18E76A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5872C445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45E06116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4BF9508C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3693F69B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AC7797" w:rsidRPr="00B41EE4" w14:paraId="664193F8" w14:textId="77777777" w:rsidTr="002A5CBF">
        <w:tc>
          <w:tcPr>
            <w:tcW w:w="3960" w:type="dxa"/>
          </w:tcPr>
          <w:p w14:paraId="74152048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69846B8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1F1B1A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C5F793A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BA9C87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14:paraId="1313EDF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7E9DE1F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9F3BA5F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AC7797" w:rsidRPr="00B41EE4" w14:paraId="030F5757" w14:textId="77777777" w:rsidTr="002A5CBF">
        <w:tc>
          <w:tcPr>
            <w:tcW w:w="3960" w:type="dxa"/>
          </w:tcPr>
          <w:p w14:paraId="7CD6798A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994" w:type="dxa"/>
          </w:tcPr>
          <w:p w14:paraId="4B01AB47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149E48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40901A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(449)</w:t>
            </w:r>
          </w:p>
        </w:tc>
        <w:tc>
          <w:tcPr>
            <w:tcW w:w="236" w:type="dxa"/>
          </w:tcPr>
          <w:p w14:paraId="08923BAB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D07BF39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36" w:type="dxa"/>
          </w:tcPr>
          <w:p w14:paraId="5D3FDF12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65DAEFF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7797" w:rsidRPr="00B41EE4" w14:paraId="645014C9" w14:textId="77777777" w:rsidTr="002A5CBF">
        <w:tc>
          <w:tcPr>
            <w:tcW w:w="3960" w:type="dxa"/>
          </w:tcPr>
          <w:p w14:paraId="7E964AE4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94" w:type="dxa"/>
          </w:tcPr>
          <w:p w14:paraId="66C40610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980B0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83A907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(333)</w:t>
            </w:r>
          </w:p>
        </w:tc>
        <w:tc>
          <w:tcPr>
            <w:tcW w:w="236" w:type="dxa"/>
          </w:tcPr>
          <w:p w14:paraId="19C6003A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036B5D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(143)</w:t>
            </w:r>
          </w:p>
        </w:tc>
        <w:tc>
          <w:tcPr>
            <w:tcW w:w="236" w:type="dxa"/>
          </w:tcPr>
          <w:p w14:paraId="0A3AB4C4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9357EDA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7797" w:rsidRPr="00B41EE4" w14:paraId="6879C807" w14:textId="77777777" w:rsidTr="002A5CBF">
        <w:tc>
          <w:tcPr>
            <w:tcW w:w="3960" w:type="dxa"/>
          </w:tcPr>
          <w:p w14:paraId="6F3A4792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29D8A31A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F5E80C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2D3F8C3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36" w:type="dxa"/>
          </w:tcPr>
          <w:p w14:paraId="28FB39F7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8EB8C80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236" w:type="dxa"/>
          </w:tcPr>
          <w:p w14:paraId="0F79E731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2A6EA5D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7797" w:rsidRPr="00B41EE4" w14:paraId="56067547" w14:textId="77777777" w:rsidTr="002A5CBF">
        <w:tc>
          <w:tcPr>
            <w:tcW w:w="3960" w:type="dxa"/>
          </w:tcPr>
          <w:p w14:paraId="22FB9102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4" w:type="dxa"/>
          </w:tcPr>
          <w:p w14:paraId="27F6B2C0" w14:textId="690B5324" w:rsidR="00AC7797" w:rsidRPr="001220E9" w:rsidRDefault="00E3425E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FD3F1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E342BF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2888A9C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236" w:type="dxa"/>
          </w:tcPr>
          <w:p w14:paraId="7B3A6C9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B65E39C" w14:textId="631B7C1D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7B5B"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ED99509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C377167" w14:textId="26C1C062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3DD2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7797" w:rsidRPr="00B41EE4" w14:paraId="0ED92718" w14:textId="77777777" w:rsidTr="00BA0ECE">
        <w:tc>
          <w:tcPr>
            <w:tcW w:w="3960" w:type="dxa"/>
          </w:tcPr>
          <w:p w14:paraId="50CDFE1B" w14:textId="77777777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94" w:type="dxa"/>
          </w:tcPr>
          <w:p w14:paraId="099A3F6F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802ED5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919358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36" w:type="dxa"/>
          </w:tcPr>
          <w:p w14:paraId="20CE7B73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C62B482" w14:textId="191F7FCB" w:rsidR="00AC7797" w:rsidRPr="001220E9" w:rsidRDefault="0000166E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7B5B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1B3AEE0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48A470" w14:textId="3BF74658" w:rsidR="00AC7797" w:rsidRPr="001220E9" w:rsidRDefault="0000166E" w:rsidP="0000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21FD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C7797" w:rsidRPr="00B41EE4" w14:paraId="6F29EFD7" w14:textId="77777777" w:rsidTr="00BA0ECE">
        <w:tc>
          <w:tcPr>
            <w:tcW w:w="3960" w:type="dxa"/>
          </w:tcPr>
          <w:p w14:paraId="3BBD855B" w14:textId="048E7A48" w:rsidR="00AC7797" w:rsidRPr="001220E9" w:rsidRDefault="00AC7797" w:rsidP="002A5C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94" w:type="dxa"/>
          </w:tcPr>
          <w:p w14:paraId="70B1D264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E13A77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B8CD60E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1,633</w:t>
            </w:r>
          </w:p>
        </w:tc>
        <w:tc>
          <w:tcPr>
            <w:tcW w:w="236" w:type="dxa"/>
          </w:tcPr>
          <w:p w14:paraId="34FC7D13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571F43" w14:textId="138B249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523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E3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A57339F" w14:textId="77777777" w:rsidR="00AC7797" w:rsidRPr="001220E9" w:rsidRDefault="00AC77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E640BEA" w14:textId="17F156DA" w:rsidR="00AC7797" w:rsidRPr="001220E9" w:rsidRDefault="000003D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1,787</w:t>
            </w:r>
          </w:p>
        </w:tc>
      </w:tr>
      <w:tr w:rsidR="005E05AA" w:rsidRPr="00B41EE4" w14:paraId="2ED8CE0E" w14:textId="77777777" w:rsidTr="00EA41BC">
        <w:trPr>
          <w:trHeight w:val="21"/>
        </w:trPr>
        <w:tc>
          <w:tcPr>
            <w:tcW w:w="3960" w:type="dxa"/>
          </w:tcPr>
          <w:p w14:paraId="2B6E32C8" w14:textId="77777777" w:rsidR="005E05AA" w:rsidRPr="003540AA" w:rsidRDefault="005E05AA" w:rsidP="005E05A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4" w:type="dxa"/>
          </w:tcPr>
          <w:p w14:paraId="3D9EF47A" w14:textId="77777777" w:rsidR="005E05AA" w:rsidRPr="003540AA" w:rsidRDefault="005E05AA" w:rsidP="005E05A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615D3A6" w14:textId="77777777" w:rsidR="005E05AA" w:rsidRPr="003540AA" w:rsidRDefault="005E05AA" w:rsidP="005E05A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</w:tcPr>
          <w:p w14:paraId="5E654D49" w14:textId="77777777" w:rsidR="005E05AA" w:rsidRPr="003540AA" w:rsidRDefault="005E05AA" w:rsidP="005E05A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F52DC62" w14:textId="77777777" w:rsidR="005E05AA" w:rsidRPr="003540AA" w:rsidRDefault="005E05AA" w:rsidP="005E05A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8DD86E6" w14:textId="77777777" w:rsidR="005E05AA" w:rsidRPr="003540AA" w:rsidRDefault="005E05AA" w:rsidP="005E05A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58D0397" w14:textId="77777777" w:rsidR="005E05AA" w:rsidRPr="003540AA" w:rsidRDefault="005E05AA" w:rsidP="005E05A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DCF901F" w14:textId="77777777" w:rsidR="005E05AA" w:rsidRPr="003540AA" w:rsidRDefault="005E05AA" w:rsidP="005E05AA">
            <w:pPr>
              <w:pStyle w:val="NoSpacing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E05AA" w:rsidRPr="00B41EE4" w14:paraId="56917575" w14:textId="77777777" w:rsidTr="002A5CBF">
        <w:tc>
          <w:tcPr>
            <w:tcW w:w="3960" w:type="dxa"/>
          </w:tcPr>
          <w:p w14:paraId="4E65ABED" w14:textId="77777777" w:rsidR="005E05AA" w:rsidRPr="001220E9" w:rsidRDefault="005E05AA" w:rsidP="005E05A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hint="cs"/>
                <w:sz w:val="28"/>
                <w:szCs w:val="28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994" w:type="dxa"/>
          </w:tcPr>
          <w:p w14:paraId="2D818FD2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773445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E1D11C3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36" w:type="dxa"/>
          </w:tcPr>
          <w:p w14:paraId="5C3F1F62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CA3DF9E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C6BB9E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41862C2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E05AA" w:rsidRPr="00B41EE4" w14:paraId="61F94B42" w14:textId="77777777" w:rsidTr="002A5CBF">
        <w:tc>
          <w:tcPr>
            <w:tcW w:w="3960" w:type="dxa"/>
          </w:tcPr>
          <w:p w14:paraId="2553E033" w14:textId="77777777" w:rsidR="005E05AA" w:rsidRPr="001220E9" w:rsidRDefault="005E05AA" w:rsidP="005E05A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hint="cs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994" w:type="dxa"/>
          </w:tcPr>
          <w:p w14:paraId="1DCCBE13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A4A58F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7043CE" w14:textId="12FA167E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D7881">
              <w:rPr>
                <w:rFonts w:asciiTheme="majorBidi" w:hAnsiTheme="majorBidi" w:cstheme="majorBidi"/>
                <w:sz w:val="28"/>
                <w:szCs w:val="28"/>
              </w:rPr>
              <w:t>1,886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E5FC0C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4031368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0C355B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679CDB" w14:textId="6D9D68F3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D7881">
              <w:rPr>
                <w:rFonts w:asciiTheme="majorBidi" w:hAnsiTheme="majorBidi" w:cstheme="majorBidi"/>
                <w:sz w:val="28"/>
                <w:szCs w:val="28"/>
              </w:rPr>
              <w:t>1,886</w:t>
            </w:r>
            <w:r w:rsidRPr="001220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05AA" w:rsidRPr="00233C9E" w14:paraId="638D2C76" w14:textId="77777777" w:rsidTr="002A5CBF">
        <w:tc>
          <w:tcPr>
            <w:tcW w:w="3960" w:type="dxa"/>
          </w:tcPr>
          <w:p w14:paraId="33C90AAE" w14:textId="77777777" w:rsidR="005E05AA" w:rsidRPr="001220E9" w:rsidRDefault="005E05AA" w:rsidP="005E05A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0E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  <w:r w:rsidRPr="001220E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4" w:type="dxa"/>
          </w:tcPr>
          <w:p w14:paraId="42AB77AC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1ADFBE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D066931" w14:textId="1273F576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C2E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1,665</w:t>
            </w:r>
            <w:r w:rsidRPr="00122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9FE6F98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0BD830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71653B" w14:textId="77777777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F456053" w14:textId="51D00AE0" w:rsidR="005E05AA" w:rsidRPr="001220E9" w:rsidRDefault="005E05AA" w:rsidP="005E0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C2E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C2E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11EE49D" w14:textId="77777777" w:rsidR="00315452" w:rsidRPr="007F3D53" w:rsidRDefault="00315452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</w:rPr>
      </w:pPr>
    </w:p>
    <w:p w14:paraId="28C2044E" w14:textId="73B0DFA8" w:rsidR="002257E5" w:rsidRDefault="00EF43A8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>ในการรวมธุรกิจนี้ บริษัทวัดมูลค่าส่วนได้เสียที่ไม่มีอำนาจการควบคุมด้วยวิธีมูลค่ายุติธรรม</w:t>
      </w:r>
    </w:p>
    <w:p w14:paraId="0F7CC2D0" w14:textId="77777777" w:rsidR="007F3D53" w:rsidRPr="007F3D53" w:rsidRDefault="007F3D53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</w:rPr>
      </w:pPr>
    </w:p>
    <w:p w14:paraId="39EFA2AE" w14:textId="1572687B" w:rsidR="00AC7797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D31A5">
        <w:rPr>
          <w:rFonts w:asciiTheme="majorBidi" w:hAnsiTheme="majorBidi" w:hint="cs"/>
          <w:spacing w:val="-4"/>
          <w:sz w:val="30"/>
          <w:szCs w:val="30"/>
          <w:cs/>
        </w:rPr>
        <w:t>ม</w:t>
      </w:r>
      <w:r>
        <w:rPr>
          <w:rFonts w:asciiTheme="majorBidi" w:hAnsiTheme="majorBidi" w:hint="cs"/>
          <w:spacing w:val="-4"/>
          <w:sz w:val="30"/>
          <w:szCs w:val="30"/>
          <w:cs/>
        </w:rPr>
        <w:t>ูลค่ายุติธรรมต่อไปนี้พิจารณาตามเกณฑ์ประมาณการ</w:t>
      </w:r>
    </w:p>
    <w:p w14:paraId="3940B1B2" w14:textId="77777777" w:rsidR="00AC7797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     </w:t>
      </w:r>
      <w:r>
        <w:rPr>
          <w:rFonts w:asciiTheme="majorBidi" w:hAnsiTheme="majorBidi"/>
          <w:spacing w:val="-4"/>
          <w:sz w:val="30"/>
          <w:szCs w:val="30"/>
        </w:rPr>
        <w:t xml:space="preserve">- 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มูลค่ายุติธรรมของเครื่องหมายการค้าได้รับการพิจารณาโดยผู้ประเมินอิสระซึ่งประเมินมูลค่าสินทรัพย์ด้วยวิธีประเมินมูลค่าตามหลักการยกเว้นค่าลิขสิทธิ์ </w:t>
      </w:r>
      <w:r>
        <w:rPr>
          <w:rFonts w:asciiTheme="majorBidi" w:hAnsiTheme="majorBidi"/>
          <w:spacing w:val="-4"/>
          <w:sz w:val="30"/>
          <w:szCs w:val="30"/>
        </w:rPr>
        <w:t>(Relief-from-Royalty)</w:t>
      </w:r>
    </w:p>
    <w:p w14:paraId="01EDD442" w14:textId="77777777" w:rsidR="00AC7797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     </w:t>
      </w:r>
      <w:r>
        <w:rPr>
          <w:rFonts w:asciiTheme="majorBidi" w:hAnsiTheme="majorBidi"/>
          <w:spacing w:val="-4"/>
          <w:sz w:val="30"/>
          <w:szCs w:val="30"/>
        </w:rPr>
        <w:t xml:space="preserve">-  </w:t>
      </w:r>
      <w:r w:rsidRPr="00596B97">
        <w:rPr>
          <w:rFonts w:asciiTheme="majorBidi" w:hAnsiTheme="majorBidi" w:hint="cs"/>
          <w:sz w:val="30"/>
          <w:szCs w:val="30"/>
          <w:cs/>
        </w:rPr>
        <w:t>มูลค่ายุติธรรมของความสัมพันธ์กับลูกค้าได้รับการพิจารณาโดยผู้ประเมินอิสระซึ่งประเมินมูลค่าสินทรัพย์</w:t>
      </w:r>
      <w:r>
        <w:rPr>
          <w:rFonts w:asciiTheme="majorBidi" w:hAnsiTheme="majorBidi"/>
          <w:sz w:val="30"/>
          <w:szCs w:val="30"/>
        </w:rPr>
        <w:br/>
      </w:r>
      <w:r w:rsidRPr="00596B97">
        <w:rPr>
          <w:rFonts w:asciiTheme="majorBidi" w:hAnsiTheme="majorBidi" w:hint="cs"/>
          <w:sz w:val="30"/>
          <w:szCs w:val="30"/>
          <w:cs/>
        </w:rPr>
        <w:t xml:space="preserve">ด้วยวิธีพิจารณาจากรายได้ภายใต้วิธี </w:t>
      </w:r>
      <w:r w:rsidRPr="00596B97">
        <w:rPr>
          <w:rFonts w:asciiTheme="majorBidi" w:hAnsiTheme="majorBidi"/>
          <w:sz w:val="30"/>
          <w:szCs w:val="30"/>
        </w:rPr>
        <w:t xml:space="preserve">Multi-period Excess Earnings Method (MEEM) </w:t>
      </w:r>
      <w:r w:rsidRPr="00596B97">
        <w:rPr>
          <w:rFonts w:asciiTheme="majorBidi" w:hAnsiTheme="majorBidi" w:hint="cs"/>
          <w:sz w:val="30"/>
          <w:szCs w:val="30"/>
          <w:cs/>
        </w:rPr>
        <w:t>โดยอัตราคิดลดที่ใช้เป็นอัตราโดยประมาณอ้างอิงอัตราถัวเฉลี่ยถ่วงน้ำหนักของเงินทุนของกิจการ</w:t>
      </w:r>
    </w:p>
    <w:p w14:paraId="1BF48C3F" w14:textId="77777777" w:rsidR="00AC7797" w:rsidRDefault="00AC7797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     -  </w:t>
      </w:r>
      <w:r w:rsidRPr="00333E16">
        <w:rPr>
          <w:rFonts w:asciiTheme="majorBidi" w:hAnsiTheme="majorBidi" w:hint="cs"/>
          <w:spacing w:val="-4"/>
          <w:sz w:val="30"/>
          <w:szCs w:val="30"/>
          <w:cs/>
        </w:rPr>
        <w:t>ค่าความนิยมส่วนใหญ่เนื่องมาจากผู้บริหารเชื่อว่าการเข้าลงทุนในบริษัทดังกล่าวจะช่วยเสริมสร้างความแข็งแกร่งของกลุ่มบริษัทในการเป็นผู้ผลิตและจำหน่ายผลิตภัณฑ์จากไข่ในประเทศสิงคโปร์</w:t>
      </w:r>
      <w:r w:rsidRPr="0018422C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8422C">
        <w:rPr>
          <w:rFonts w:asciiTheme="majorBidi" w:hAnsiTheme="majorBidi"/>
          <w:spacing w:val="-4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5866693A" w14:textId="5D41DF60" w:rsidR="00350389" w:rsidRDefault="00350389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lastRenderedPageBreak/>
        <w:t xml:space="preserve">นอกจากนี้ ในที่ประชุมคณะกรรมการผู้บริหารได้มีการอนุมัติการปรับโครงสร้างองค์กรโดยจะดำเนินการโอนสินทรัพย์ทั้งหมดในบริษัท </w:t>
      </w:r>
      <w:r>
        <w:rPr>
          <w:rFonts w:asciiTheme="majorBidi" w:hAnsiTheme="majorBidi"/>
          <w:spacing w:val="-4"/>
          <w:sz w:val="30"/>
          <w:szCs w:val="30"/>
        </w:rPr>
        <w:t xml:space="preserve">Eggriculture Foods Limited </w:t>
      </w:r>
      <w:r>
        <w:rPr>
          <w:rFonts w:asciiTheme="majorBidi" w:hAnsiTheme="majorBidi" w:hint="cs"/>
          <w:spacing w:val="-4"/>
          <w:sz w:val="30"/>
          <w:szCs w:val="30"/>
          <w:cs/>
        </w:rPr>
        <w:t>ไปยังบริษัท เบทาโกร ฟู้ดส์ สิงคโปร์ จำกัด ในภายหลังและทำการ</w:t>
      </w:r>
      <w:r>
        <w:rPr>
          <w:rFonts w:asciiTheme="majorBidi" w:hAnsiTheme="majorBidi"/>
          <w:spacing w:val="-4"/>
          <w:sz w:val="30"/>
          <w:szCs w:val="30"/>
          <w:cs/>
        </w:rPr>
        <w:br/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ชำระบัญชีบริษัท </w:t>
      </w:r>
      <w:r>
        <w:rPr>
          <w:rFonts w:asciiTheme="majorBidi" w:hAnsiTheme="majorBidi"/>
          <w:spacing w:val="-4"/>
          <w:sz w:val="30"/>
          <w:szCs w:val="30"/>
        </w:rPr>
        <w:t>Eggriculture Foods Limited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เป็นลำดับต่อไป</w:t>
      </w:r>
    </w:p>
    <w:p w14:paraId="026BCCCA" w14:textId="77777777" w:rsidR="00350389" w:rsidRPr="00092638" w:rsidRDefault="00350389" w:rsidP="00AC779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pacing w:val="-4"/>
          <w:sz w:val="16"/>
          <w:szCs w:val="16"/>
        </w:rPr>
      </w:pPr>
    </w:p>
    <w:p w14:paraId="754C28AA" w14:textId="3172A20F" w:rsidR="00C70195" w:rsidRPr="00161E24" w:rsidRDefault="000026FF" w:rsidP="00E42A8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24D4096E" w14:textId="77777777" w:rsidR="00250F44" w:rsidRPr="00C908E8" w:rsidRDefault="00250F44" w:rsidP="00C54765">
      <w:pPr>
        <w:spacing w:line="240" w:lineRule="auto"/>
        <w:ind w:left="540" w:right="-108"/>
        <w:jc w:val="both"/>
        <w:rPr>
          <w:rFonts w:asciiTheme="majorBidi" w:hAnsiTheme="majorBidi" w:cstheme="majorBidi"/>
          <w:b/>
          <w:sz w:val="16"/>
          <w:szCs w:val="16"/>
        </w:rPr>
      </w:pPr>
    </w:p>
    <w:p w14:paraId="59A5BE67" w14:textId="22B71089" w:rsidR="004165B4" w:rsidRPr="00161E24" w:rsidRDefault="00AF26F7" w:rsidP="00452EB0">
      <w:pPr>
        <w:pStyle w:val="BodyText2"/>
        <w:ind w:left="518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65D53">
        <w:rPr>
          <w:rFonts w:asciiTheme="majorBidi" w:hAnsiTheme="majorBidi" w:cstheme="majorBidi" w:hint="cs"/>
          <w:b/>
          <w:sz w:val="30"/>
          <w:szCs w:val="30"/>
          <w:cs/>
        </w:rPr>
        <w:t>บริษัทใหญ่</w:t>
      </w:r>
      <w:r w:rsidR="00905B5A">
        <w:rPr>
          <w:rFonts w:asciiTheme="majorBidi" w:hAnsiTheme="majorBidi" w:cstheme="majorBidi" w:hint="cs"/>
          <w:b/>
          <w:sz w:val="30"/>
          <w:szCs w:val="30"/>
          <w:cs/>
        </w:rPr>
        <w:t>ของกลุ่มบริษัท</w:t>
      </w:r>
      <w:r w:rsidR="00565D5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70A89" w:rsidRPr="00161E24">
        <w:rPr>
          <w:rFonts w:asciiTheme="majorBidi" w:hAnsiTheme="majorBidi" w:cstheme="majorBidi"/>
          <w:b/>
          <w:sz w:val="30"/>
          <w:szCs w:val="30"/>
          <w:cs/>
        </w:rPr>
        <w:t>บริษัทย่อย บริษัทร่วมและการร่วมค้า</w:t>
      </w:r>
      <w:r w:rsidR="00ED1EC3" w:rsidRPr="00161E2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0632C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D7DF0" w:rsidRPr="007C2F42">
        <w:rPr>
          <w:rFonts w:asciiTheme="majorBidi" w:hAnsiTheme="majorBidi" w:cstheme="majorBidi"/>
          <w:bCs/>
          <w:sz w:val="30"/>
          <w:szCs w:val="30"/>
        </w:rPr>
        <w:t>1</w:t>
      </w:r>
      <w:r w:rsidR="00FE0594" w:rsidRPr="007C2F4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604C1">
        <w:rPr>
          <w:rFonts w:asciiTheme="majorBidi" w:hAnsiTheme="majorBidi" w:cstheme="majorBidi"/>
          <w:bCs/>
          <w:sz w:val="30"/>
          <w:szCs w:val="30"/>
          <w:cs/>
        </w:rPr>
        <w:br/>
      </w:r>
      <w:r w:rsidR="00FD3F1F">
        <w:rPr>
          <w:rFonts w:asciiTheme="majorBidi" w:hAnsiTheme="majorBidi" w:cstheme="majorBidi"/>
          <w:bCs/>
          <w:sz w:val="30"/>
          <w:szCs w:val="30"/>
        </w:rPr>
        <w:t>9</w:t>
      </w:r>
      <w:r w:rsidR="00ED1EC3" w:rsidRPr="00161E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D1EC3"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0C58DB" w:rsidRPr="00161E24">
        <w:rPr>
          <w:rFonts w:asciiTheme="majorBidi" w:hAnsiTheme="majorBidi" w:cstheme="majorBidi"/>
          <w:bCs/>
          <w:sz w:val="30"/>
          <w:szCs w:val="30"/>
        </w:rPr>
        <w:t>1</w:t>
      </w:r>
      <w:r w:rsidR="00FD3F1F">
        <w:rPr>
          <w:rFonts w:asciiTheme="majorBidi" w:hAnsiTheme="majorBidi" w:cstheme="majorBidi"/>
          <w:bCs/>
          <w:sz w:val="30"/>
          <w:szCs w:val="30"/>
        </w:rPr>
        <w:t>0</w:t>
      </w: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250F44" w:rsidRPr="00161E24">
        <w:rPr>
          <w:rFonts w:asciiTheme="majorBidi" w:hAnsiTheme="majorBidi" w:cstheme="majorBidi"/>
          <w:sz w:val="30"/>
          <w:szCs w:val="30"/>
          <w:cs/>
        </w:rPr>
        <w:t>สำหรั</w:t>
      </w:r>
      <w:r w:rsidR="00452EB0">
        <w:rPr>
          <w:rFonts w:asciiTheme="majorBidi" w:hAnsiTheme="majorBidi" w:cstheme="majorBidi" w:hint="cs"/>
          <w:sz w:val="30"/>
          <w:szCs w:val="30"/>
          <w:cs/>
        </w:rPr>
        <w:t>บ</w:t>
      </w:r>
      <w:r w:rsidR="000E4709"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</w:t>
      </w:r>
      <w:r w:rsidR="008604C1">
        <w:rPr>
          <w:rFonts w:asciiTheme="majorBidi" w:hAnsiTheme="majorBidi" w:cstheme="majorBidi"/>
          <w:b/>
          <w:sz w:val="30"/>
          <w:szCs w:val="30"/>
          <w:cs/>
        </w:rPr>
        <w:br/>
      </w:r>
      <w:r w:rsidR="000E4709" w:rsidRPr="00161E24">
        <w:rPr>
          <w:rFonts w:asciiTheme="majorBidi" w:hAnsiTheme="majorBidi" w:cstheme="majorBidi"/>
          <w:b/>
          <w:sz w:val="30"/>
          <w:szCs w:val="30"/>
          <w:cs/>
        </w:rPr>
        <w:t>ในระหว่างปีมีดังต่อไปนี้</w:t>
      </w:r>
    </w:p>
    <w:p w14:paraId="46866D4E" w14:textId="77777777" w:rsidR="002B66E9" w:rsidRPr="00C908E8" w:rsidRDefault="002B66E9" w:rsidP="00A61C08">
      <w:pPr>
        <w:spacing w:line="240" w:lineRule="auto"/>
        <w:ind w:left="540" w:right="-108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4221"/>
      </w:tblGrid>
      <w:tr w:rsidR="00C661AC" w:rsidRPr="00161E24" w14:paraId="590FEC8C" w14:textId="77777777" w:rsidTr="009F5878">
        <w:trPr>
          <w:trHeight w:val="20"/>
          <w:tblHeader/>
        </w:trPr>
        <w:tc>
          <w:tcPr>
            <w:tcW w:w="3744" w:type="dxa"/>
          </w:tcPr>
          <w:p w14:paraId="2E1C14CA" w14:textId="77777777" w:rsidR="00C661AC" w:rsidRPr="00161E24" w:rsidRDefault="00C661AC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565FDB" w14:textId="77777777" w:rsidR="00C661AC" w:rsidRPr="00161E24" w:rsidRDefault="00C661AC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21" w:type="dxa"/>
          </w:tcPr>
          <w:p w14:paraId="3AA7F933" w14:textId="77777777" w:rsidR="00C661AC" w:rsidRPr="00161E24" w:rsidRDefault="00C661AC" w:rsidP="00D1440F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5488" w:rsidRPr="00161E24" w14:paraId="50D841DC" w14:textId="77777777" w:rsidTr="009F5878">
        <w:trPr>
          <w:trHeight w:val="20"/>
          <w:tblHeader/>
        </w:trPr>
        <w:tc>
          <w:tcPr>
            <w:tcW w:w="3744" w:type="dxa"/>
          </w:tcPr>
          <w:p w14:paraId="52F29A97" w14:textId="77777777" w:rsidR="00A55488" w:rsidRPr="00161E24" w:rsidRDefault="00A50A5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A5548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02163A1" w14:textId="77777777" w:rsidR="00A55488" w:rsidRPr="00161E24" w:rsidRDefault="00A5548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221" w:type="dxa"/>
          </w:tcPr>
          <w:p w14:paraId="5BF7E9FC" w14:textId="77777777" w:rsidR="00A55488" w:rsidRPr="00161E24" w:rsidRDefault="00A5548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F221D" w:rsidRPr="00161E24" w14:paraId="35F3F044" w14:textId="77777777" w:rsidTr="009F5878">
        <w:trPr>
          <w:trHeight w:val="20"/>
        </w:trPr>
        <w:tc>
          <w:tcPr>
            <w:tcW w:w="3744" w:type="dxa"/>
          </w:tcPr>
          <w:p w14:paraId="331867EA" w14:textId="77777777" w:rsidR="000F221D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4A574CEE" w14:textId="6DA0A911" w:rsidR="000F221D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</w:tcPr>
          <w:p w14:paraId="122F26E6" w14:textId="308A91EA" w:rsidR="005A3CF8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</w:t>
            </w:r>
          </w:p>
        </w:tc>
      </w:tr>
      <w:tr w:rsidR="00867246" w:rsidRPr="00161E24" w14:paraId="0EBAD5DC" w14:textId="77777777" w:rsidTr="009F5878">
        <w:trPr>
          <w:trHeight w:val="20"/>
        </w:trPr>
        <w:tc>
          <w:tcPr>
            <w:tcW w:w="3744" w:type="dxa"/>
            <w:vAlign w:val="bottom"/>
          </w:tcPr>
          <w:p w14:paraId="1CB10D44" w14:textId="4C8EC8FF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</w:tcPr>
          <w:p w14:paraId="4F56A57F" w14:textId="21DF94D5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</w:tcPr>
          <w:p w14:paraId="4A17D107" w14:textId="4566BAE2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867246" w:rsidRPr="00161E24" w14:paraId="6863D39D" w14:textId="77777777" w:rsidTr="009F5878">
        <w:trPr>
          <w:trHeight w:val="20"/>
        </w:trPr>
        <w:tc>
          <w:tcPr>
            <w:tcW w:w="3744" w:type="dxa"/>
            <w:vAlign w:val="bottom"/>
          </w:tcPr>
          <w:p w14:paraId="14303059" w14:textId="1CC1B39C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440" w:type="dxa"/>
          </w:tcPr>
          <w:p w14:paraId="17BB90F7" w14:textId="195D846D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</w:tcPr>
          <w:p w14:paraId="11B503EA" w14:textId="6BF87B57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867246" w:rsidRPr="00161E24" w14:paraId="3D15BC0B" w14:textId="77777777" w:rsidTr="009F5878">
        <w:trPr>
          <w:trHeight w:val="20"/>
        </w:trPr>
        <w:tc>
          <w:tcPr>
            <w:tcW w:w="3744" w:type="dxa"/>
            <w:vAlign w:val="bottom"/>
          </w:tcPr>
          <w:p w14:paraId="527D60FA" w14:textId="2C42C8CE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2EFE4019" w14:textId="33AE034B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</w:tcPr>
          <w:p w14:paraId="6AEDBA6C" w14:textId="36A0A062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7258E" w:rsidRPr="00161E24" w14:paraId="3B5AF24E" w14:textId="77777777" w:rsidTr="009F5878">
        <w:trPr>
          <w:trHeight w:val="20"/>
        </w:trPr>
        <w:tc>
          <w:tcPr>
            <w:tcW w:w="3744" w:type="dxa"/>
            <w:vAlign w:val="bottom"/>
          </w:tcPr>
          <w:p w14:paraId="0CC5E373" w14:textId="6E938715" w:rsidR="00C7258E" w:rsidRPr="005F5485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แลนด์ จำกัด</w:t>
            </w:r>
          </w:p>
        </w:tc>
        <w:tc>
          <w:tcPr>
            <w:tcW w:w="1440" w:type="dxa"/>
          </w:tcPr>
          <w:p w14:paraId="1EB36D86" w14:textId="5AA35A9C" w:rsidR="00C7258E" w:rsidRPr="0020313E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</w:tcPr>
          <w:p w14:paraId="647D70BD" w14:textId="47D803AA" w:rsidR="00C7258E" w:rsidRPr="00C20C24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7258E" w:rsidRPr="00161E24" w14:paraId="15149558" w14:textId="77777777" w:rsidTr="009F5878">
        <w:trPr>
          <w:trHeight w:val="20"/>
        </w:trPr>
        <w:tc>
          <w:tcPr>
            <w:tcW w:w="3744" w:type="dxa"/>
            <w:vAlign w:val="bottom"/>
          </w:tcPr>
          <w:p w14:paraId="5DCB946D" w14:textId="3499BB47" w:rsidR="00C7258E" w:rsidRPr="009733B9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บริษัท โพลาร์ แบร์ มิชชั่น จำกัด </w:t>
            </w:r>
          </w:p>
        </w:tc>
        <w:tc>
          <w:tcPr>
            <w:tcW w:w="1440" w:type="dxa"/>
          </w:tcPr>
          <w:p w14:paraId="6609F263" w14:textId="35C128D7" w:rsidR="00C7258E" w:rsidRPr="009733B9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</w:tcPr>
          <w:p w14:paraId="26A4A32C" w14:textId="697D382E" w:rsidR="00C7258E" w:rsidRPr="00161E24" w:rsidRDefault="005F7561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บริษัทใหญ่ถือเงินลงทุน</w:t>
            </w:r>
          </w:p>
        </w:tc>
      </w:tr>
    </w:tbl>
    <w:p w14:paraId="1C083A61" w14:textId="77777777" w:rsidR="00E334B8" w:rsidRPr="00C908E8" w:rsidRDefault="00E334B8" w:rsidP="00A61C08">
      <w:pPr>
        <w:spacing w:line="240" w:lineRule="auto"/>
        <w:ind w:left="540" w:right="-108"/>
        <w:jc w:val="both"/>
        <w:rPr>
          <w:rFonts w:asciiTheme="majorBidi" w:hAnsiTheme="majorBidi" w:cstheme="majorBidi"/>
          <w:b/>
          <w:sz w:val="16"/>
          <w:szCs w:val="16"/>
          <w:cs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081"/>
        <w:gridCol w:w="236"/>
        <w:gridCol w:w="1070"/>
        <w:gridCol w:w="261"/>
        <w:gridCol w:w="1079"/>
        <w:gridCol w:w="245"/>
        <w:gridCol w:w="1079"/>
      </w:tblGrid>
      <w:tr w:rsidR="000E11B1" w:rsidRPr="00C57846" w14:paraId="2406E2B7" w14:textId="77777777" w:rsidTr="009F5878">
        <w:trPr>
          <w:tblHeader/>
        </w:trPr>
        <w:tc>
          <w:tcPr>
            <w:tcW w:w="2276" w:type="pct"/>
          </w:tcPr>
          <w:p w14:paraId="2337F9D5" w14:textId="7B94987A" w:rsidR="0022480B" w:rsidRPr="000E11B1" w:rsidRDefault="0022480B" w:rsidP="000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7" w:type="pct"/>
            <w:gridSpan w:val="3"/>
          </w:tcPr>
          <w:p w14:paraId="35782FE1" w14:textId="77777777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ED199DC" w14:textId="77777777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2A0885EF" w14:textId="2546D562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742" w:rsidRPr="00C57846" w14:paraId="7ED80FAE" w14:textId="77777777" w:rsidTr="009F5878">
        <w:trPr>
          <w:tblHeader/>
        </w:trPr>
        <w:tc>
          <w:tcPr>
            <w:tcW w:w="2276" w:type="pct"/>
          </w:tcPr>
          <w:p w14:paraId="3734457F" w14:textId="77777777" w:rsidR="00B62742" w:rsidRPr="00B056C3" w:rsidRDefault="00B62742" w:rsidP="00B62742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14:paraId="6B5AE9C2" w14:textId="20ADAA40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19C6A267" w14:textId="77777777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5104AF" w14:textId="77E038CE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632DA169" w14:textId="77777777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8963274" w14:textId="402B6B9E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651A68E6" w14:textId="77777777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1373AD0" w14:textId="2A0D71BA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B2EC3" w:rsidRPr="00C57846" w14:paraId="6CE1C398" w14:textId="77777777" w:rsidTr="009F5878">
        <w:trPr>
          <w:trHeight w:val="434"/>
          <w:tblHeader/>
        </w:trPr>
        <w:tc>
          <w:tcPr>
            <w:tcW w:w="2276" w:type="pct"/>
          </w:tcPr>
          <w:p w14:paraId="41DE8969" w14:textId="77777777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4" w:type="pct"/>
            <w:gridSpan w:val="7"/>
          </w:tcPr>
          <w:p w14:paraId="114A5D16" w14:textId="22455632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5878" w:rsidRPr="00C57846" w14:paraId="78AC9A22" w14:textId="77777777" w:rsidTr="009F5878">
        <w:tc>
          <w:tcPr>
            <w:tcW w:w="2276" w:type="pct"/>
          </w:tcPr>
          <w:p w14:paraId="7235E79A" w14:textId="10A207A3" w:rsidR="002B2EC3" w:rsidRPr="00161E24" w:rsidRDefault="002B2EC3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</w:tcPr>
          <w:p w14:paraId="1902F616" w14:textId="77777777" w:rsidR="002B2EC3" w:rsidRPr="00B056C3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A75647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A5A2AF" w14:textId="77777777" w:rsidR="002B2EC3" w:rsidRPr="00B056C3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C5ED298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C1BB7B" w14:textId="77777777" w:rsidR="002B2EC3" w:rsidRPr="00B056C3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F42223F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7288614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2B1" w:rsidRPr="00C57846" w14:paraId="72B65A9B" w14:textId="77777777" w:rsidTr="00EB7C55">
        <w:tc>
          <w:tcPr>
            <w:tcW w:w="2276" w:type="pct"/>
          </w:tcPr>
          <w:p w14:paraId="662C7940" w14:textId="58BED881" w:rsidR="00E432B1" w:rsidRPr="00161E24" w:rsidRDefault="00E432B1" w:rsidP="00E432B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3" w:type="pct"/>
          </w:tcPr>
          <w:p w14:paraId="53347A3E" w14:textId="65349C90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428F3E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7DF485" w14:textId="7F3F1BEB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61A7899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9136BD" w14:textId="28914363" w:rsidR="00E432B1" w:rsidRPr="00B056C3" w:rsidRDefault="007A1154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33,286</w:t>
            </w:r>
          </w:p>
        </w:tc>
        <w:tc>
          <w:tcPr>
            <w:tcW w:w="132" w:type="pct"/>
          </w:tcPr>
          <w:p w14:paraId="2DEDAA22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A49A0B" w14:textId="03B41641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03DE3">
              <w:rPr>
                <w:rFonts w:asciiTheme="majorBidi" w:hAnsiTheme="majorBidi" w:cstheme="majorBidi"/>
                <w:sz w:val="30"/>
                <w:szCs w:val="30"/>
              </w:rPr>
              <w:t>35,1</w:t>
            </w:r>
            <w:r w:rsidR="00931CC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49502B" w:rsidRPr="00C57846" w14:paraId="50052638" w14:textId="77777777" w:rsidTr="00931CC0">
        <w:tc>
          <w:tcPr>
            <w:tcW w:w="2276" w:type="pct"/>
          </w:tcPr>
          <w:p w14:paraId="612E554E" w14:textId="0C01011E" w:rsidR="0049502B" w:rsidRPr="00161E24" w:rsidRDefault="0049502B" w:rsidP="0049502B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3" w:type="pct"/>
          </w:tcPr>
          <w:p w14:paraId="498B6FD2" w14:textId="1EB9875F" w:rsidR="0049502B" w:rsidRDefault="0049502B" w:rsidP="004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54DA701" w14:textId="77777777" w:rsidR="0049502B" w:rsidRPr="00B056C3" w:rsidRDefault="0049502B" w:rsidP="00495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0C916E" w14:textId="4E8B0853" w:rsidR="0049502B" w:rsidRDefault="0049502B" w:rsidP="004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033E80C" w14:textId="77777777" w:rsidR="0049502B" w:rsidRPr="00B056C3" w:rsidRDefault="0049502B" w:rsidP="00495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5A1251" w14:textId="427CFB83" w:rsidR="0049502B" w:rsidRDefault="0049502B" w:rsidP="00495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</w:p>
        </w:tc>
        <w:tc>
          <w:tcPr>
            <w:tcW w:w="132" w:type="pct"/>
          </w:tcPr>
          <w:p w14:paraId="247D6DF1" w14:textId="77777777" w:rsidR="0049502B" w:rsidRPr="00B056C3" w:rsidRDefault="0049502B" w:rsidP="00495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AEF7915" w14:textId="4CC4ED19" w:rsidR="0049502B" w:rsidRPr="00D03DE3" w:rsidRDefault="00931CC0" w:rsidP="0093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432B1" w:rsidRPr="00C57846" w14:paraId="540CB9CE" w14:textId="77777777" w:rsidTr="00EB7C55">
        <w:tc>
          <w:tcPr>
            <w:tcW w:w="2276" w:type="pct"/>
          </w:tcPr>
          <w:p w14:paraId="78CE989D" w14:textId="0740FE8A" w:rsidR="00E432B1" w:rsidRPr="00161E24" w:rsidRDefault="00E432B1" w:rsidP="00E432B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83" w:type="pct"/>
          </w:tcPr>
          <w:p w14:paraId="28C1A814" w14:textId="449119C5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859C4EF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E4CB1C" w14:textId="48042A75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250B32F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CF6ECE3" w14:textId="2C4C44E4" w:rsidR="00E432B1" w:rsidRPr="00B056C3" w:rsidRDefault="005F0A07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32" w:type="pct"/>
          </w:tcPr>
          <w:p w14:paraId="37EAA000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08EA2E" w14:textId="5A0C2192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76ED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E432B1" w:rsidRPr="00C57846" w14:paraId="0012F5D5" w14:textId="77777777" w:rsidTr="00EB7C55">
        <w:tc>
          <w:tcPr>
            <w:tcW w:w="2276" w:type="pct"/>
          </w:tcPr>
          <w:p w14:paraId="474ED11E" w14:textId="726D9EE1" w:rsidR="00E432B1" w:rsidRPr="00161E24" w:rsidRDefault="00E432B1" w:rsidP="00E432B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3" w:type="pct"/>
          </w:tcPr>
          <w:p w14:paraId="35B9382D" w14:textId="0D967EC0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DACECBE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02F910" w14:textId="62DDA5C4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3198B98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0D0336" w14:textId="47F3C947" w:rsidR="00E432B1" w:rsidRPr="00B056C3" w:rsidRDefault="005F0A07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2" w:type="pct"/>
          </w:tcPr>
          <w:p w14:paraId="5C4102E9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198BBF" w14:textId="6941B6C2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76E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E432B1" w:rsidRPr="00C57846" w14:paraId="2B79FBB5" w14:textId="77777777" w:rsidTr="00EB7C55">
        <w:tc>
          <w:tcPr>
            <w:tcW w:w="2276" w:type="pct"/>
          </w:tcPr>
          <w:p w14:paraId="7B5B4561" w14:textId="01BA1D5C" w:rsidR="00E432B1" w:rsidRPr="00161E24" w:rsidRDefault="00E432B1" w:rsidP="00E432B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3" w:type="pct"/>
          </w:tcPr>
          <w:p w14:paraId="77819365" w14:textId="6189399B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1007EF4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133AD2" w14:textId="6C2D332E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BC45E82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76A815B" w14:textId="6A2EB5DF" w:rsidR="00E432B1" w:rsidRPr="00B056C3" w:rsidRDefault="005F6FF6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32" w:type="pct"/>
          </w:tcPr>
          <w:p w14:paraId="4BF181FC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B147931" w14:textId="24B63293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58A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E432B1" w:rsidRPr="00C57846" w14:paraId="693B64E5" w14:textId="77777777" w:rsidTr="00EB7C55">
        <w:tc>
          <w:tcPr>
            <w:tcW w:w="2276" w:type="pct"/>
          </w:tcPr>
          <w:p w14:paraId="2DBF0701" w14:textId="269A8F5E" w:rsidR="00E432B1" w:rsidRPr="00161E24" w:rsidRDefault="00E432B1" w:rsidP="00E432B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3" w:type="pct"/>
          </w:tcPr>
          <w:p w14:paraId="147C71A8" w14:textId="6873CF70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520E7AB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642FFC" w14:textId="1D1169E5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091BE79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44FF54" w14:textId="02121173" w:rsidR="00E432B1" w:rsidRPr="00B056C3" w:rsidRDefault="0049502B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3,504</w:t>
            </w:r>
          </w:p>
        </w:tc>
        <w:tc>
          <w:tcPr>
            <w:tcW w:w="132" w:type="pct"/>
          </w:tcPr>
          <w:p w14:paraId="2C03E50D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76EBA8" w14:textId="43AFAE47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65738">
              <w:rPr>
                <w:rFonts w:asciiTheme="majorBidi" w:hAnsiTheme="majorBidi" w:cstheme="majorBidi"/>
                <w:sz w:val="30"/>
                <w:szCs w:val="30"/>
              </w:rPr>
              <w:t>2,967</w:t>
            </w:r>
          </w:p>
        </w:tc>
      </w:tr>
      <w:tr w:rsidR="00E432B1" w:rsidRPr="00C57846" w14:paraId="5F61EAD7" w14:textId="77777777" w:rsidTr="00EB7C55">
        <w:tc>
          <w:tcPr>
            <w:tcW w:w="2276" w:type="pct"/>
          </w:tcPr>
          <w:p w14:paraId="4F7F3B39" w14:textId="4A7B2FAB" w:rsidR="00E432B1" w:rsidRPr="00161E24" w:rsidRDefault="00E432B1" w:rsidP="00E432B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83" w:type="pct"/>
            <w:vAlign w:val="center"/>
          </w:tcPr>
          <w:p w14:paraId="5F0FC875" w14:textId="3DE9FD9D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7B8A06AB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92EC9F9" w14:textId="07B8AC5A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13075F67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CE3B555" w14:textId="775D31B6" w:rsidR="00E432B1" w:rsidRPr="00B056C3" w:rsidRDefault="005F6FF6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66B03938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901428" w14:textId="1C0E0397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76E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432B1" w:rsidRPr="00C57846" w14:paraId="4431A3AB" w14:textId="77777777" w:rsidTr="00EB7C55">
        <w:tc>
          <w:tcPr>
            <w:tcW w:w="2276" w:type="pct"/>
          </w:tcPr>
          <w:p w14:paraId="27CD81BD" w14:textId="3F60B741" w:rsidR="00E432B1" w:rsidRPr="00161E24" w:rsidRDefault="00E432B1" w:rsidP="00E432B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3" w:type="pct"/>
            <w:vAlign w:val="center"/>
          </w:tcPr>
          <w:p w14:paraId="11F6F738" w14:textId="54B34886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A76E4BA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4E31950D" w14:textId="13611243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5F2FF9A0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E884A2A" w14:textId="4D490874" w:rsidR="00E432B1" w:rsidRPr="00B056C3" w:rsidRDefault="005F6FF6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5D91FB55" w14:textId="77777777" w:rsidR="00E432B1" w:rsidRPr="00B056C3" w:rsidRDefault="00E432B1" w:rsidP="00E43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63D00F" w14:textId="5621F990" w:rsidR="00E432B1" w:rsidRPr="00B056C3" w:rsidRDefault="00E432B1" w:rsidP="00E4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0F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62742" w:rsidRPr="00C57846" w14:paraId="529865F3" w14:textId="77777777" w:rsidTr="009F5878">
        <w:tc>
          <w:tcPr>
            <w:tcW w:w="2276" w:type="pct"/>
          </w:tcPr>
          <w:p w14:paraId="06B6A072" w14:textId="0E3F16BE" w:rsidR="00B62742" w:rsidRPr="00E06D03" w:rsidRDefault="00B62742" w:rsidP="00B62742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06D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lastRenderedPageBreak/>
              <w:t>บริษัทร่วม</w:t>
            </w:r>
          </w:p>
        </w:tc>
        <w:tc>
          <w:tcPr>
            <w:tcW w:w="583" w:type="pct"/>
          </w:tcPr>
          <w:p w14:paraId="2735DE54" w14:textId="77777777" w:rsidR="00B62742" w:rsidRPr="00B056C3" w:rsidRDefault="00B62742" w:rsidP="00B62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89EF6BC" w14:textId="77777777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6C694E" w14:textId="77777777" w:rsidR="00B62742" w:rsidRPr="00B056C3" w:rsidRDefault="00B62742" w:rsidP="00B62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B10BB77" w14:textId="77777777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F48DD0" w14:textId="77777777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FF12647" w14:textId="77777777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15630BC" w14:textId="77777777" w:rsidR="00B62742" w:rsidRPr="00B056C3" w:rsidRDefault="00B62742" w:rsidP="00B627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60D" w:rsidRPr="00C57846" w14:paraId="212874CE" w14:textId="77777777" w:rsidTr="002E1319">
        <w:tc>
          <w:tcPr>
            <w:tcW w:w="2276" w:type="pct"/>
          </w:tcPr>
          <w:p w14:paraId="00F26DEB" w14:textId="7E5687B6" w:rsidR="00DA160D" w:rsidRPr="00E06D03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3" w:type="pct"/>
          </w:tcPr>
          <w:p w14:paraId="6F6F8BA3" w14:textId="59A5091D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2,082</w:t>
            </w:r>
          </w:p>
        </w:tc>
        <w:tc>
          <w:tcPr>
            <w:tcW w:w="127" w:type="pct"/>
          </w:tcPr>
          <w:p w14:paraId="254CE00F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13C576D" w14:textId="2234125A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F7744">
              <w:rPr>
                <w:rFonts w:asciiTheme="majorBidi" w:hAnsiTheme="majorBidi" w:cstheme="majorBidi"/>
                <w:sz w:val="30"/>
                <w:szCs w:val="30"/>
              </w:rPr>
              <w:t>2,133</w:t>
            </w:r>
          </w:p>
        </w:tc>
        <w:tc>
          <w:tcPr>
            <w:tcW w:w="141" w:type="pct"/>
          </w:tcPr>
          <w:p w14:paraId="52F29802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BE7365" w14:textId="52C47DE6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85DCE66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C3D754" w14:textId="38756271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C57846" w14:paraId="28E25D06" w14:textId="77777777" w:rsidTr="002E1319">
        <w:tc>
          <w:tcPr>
            <w:tcW w:w="2276" w:type="pct"/>
          </w:tcPr>
          <w:p w14:paraId="659698D5" w14:textId="72018C9B" w:rsidR="00DA160D" w:rsidRPr="00905B5A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รายได้อื่น</w:t>
            </w:r>
          </w:p>
        </w:tc>
        <w:tc>
          <w:tcPr>
            <w:tcW w:w="583" w:type="pct"/>
          </w:tcPr>
          <w:p w14:paraId="5D7206E2" w14:textId="22751467" w:rsidR="00DA160D" w:rsidRPr="00B056C3" w:rsidRDefault="002E1319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7A7EEE54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8A11BC" w14:textId="260E3CE0" w:rsidR="00DA160D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F77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35D75800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157D7D6" w14:textId="524E95F0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1FFEC6E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1E20F0" w14:textId="7E0B32CE" w:rsidR="00DA160D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C57846" w14:paraId="7A24FFE6" w14:textId="77777777" w:rsidTr="002E1319">
        <w:tc>
          <w:tcPr>
            <w:tcW w:w="2276" w:type="pct"/>
          </w:tcPr>
          <w:p w14:paraId="62A7D48F" w14:textId="5D6CE9C2" w:rsidR="00DA160D" w:rsidRPr="00E06D03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3" w:type="pct"/>
          </w:tcPr>
          <w:p w14:paraId="5B925694" w14:textId="65B66CB4" w:rsidR="00DA160D" w:rsidRPr="00B056C3" w:rsidRDefault="002E1319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127" w:type="pct"/>
          </w:tcPr>
          <w:p w14:paraId="1810436F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2F7C0BB" w14:textId="0583D3B6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F7744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141" w:type="pct"/>
          </w:tcPr>
          <w:p w14:paraId="35A9A3BF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7FB99BF" w14:textId="2BDAFF4A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A46198B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4EA538" w14:textId="5E80C881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C57846" w14:paraId="07EAD662" w14:textId="77777777" w:rsidTr="002E1319">
        <w:tc>
          <w:tcPr>
            <w:tcW w:w="2276" w:type="pct"/>
          </w:tcPr>
          <w:p w14:paraId="43F27DE6" w14:textId="2AA98FDA" w:rsidR="00DA160D" w:rsidRPr="00E06D03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3" w:type="pct"/>
          </w:tcPr>
          <w:p w14:paraId="48D4AB1C" w14:textId="009C7330" w:rsidR="00DA160D" w:rsidRPr="00B056C3" w:rsidRDefault="002E1319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21B520BF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B6157B" w14:textId="7912597A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F774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3062DE36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BF37EE1" w14:textId="0B809154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7575F99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DFB2C99" w14:textId="3E9944B9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E50445" w14:paraId="31C62890" w14:textId="77777777" w:rsidTr="009F5878">
        <w:tc>
          <w:tcPr>
            <w:tcW w:w="2276" w:type="pct"/>
          </w:tcPr>
          <w:p w14:paraId="155406DC" w14:textId="77777777" w:rsidR="00DA160D" w:rsidRPr="00C37F1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583" w:type="pct"/>
          </w:tcPr>
          <w:p w14:paraId="5397D7E6" w14:textId="77777777" w:rsidR="00DA160D" w:rsidRPr="00C37F14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03427251" w14:textId="77777777" w:rsidR="00DA160D" w:rsidRPr="00C37F14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27284626" w14:textId="77777777" w:rsidR="00DA160D" w:rsidRPr="00C37F14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4F17E68A" w14:textId="77777777" w:rsidR="00DA160D" w:rsidRPr="00C37F14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14:paraId="62F41898" w14:textId="77777777" w:rsidR="00DA160D" w:rsidRPr="00C37F14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49605E9A" w14:textId="77777777" w:rsidR="00DA160D" w:rsidRPr="00C37F14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14:paraId="111A1C8E" w14:textId="77777777" w:rsidR="00DA160D" w:rsidRPr="00C37F14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DA160D" w:rsidRPr="00C57846" w14:paraId="7B1BB925" w14:textId="77777777" w:rsidTr="009F5878">
        <w:tc>
          <w:tcPr>
            <w:tcW w:w="2276" w:type="pct"/>
          </w:tcPr>
          <w:p w14:paraId="2411DDFD" w14:textId="3FEE5593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83" w:type="pct"/>
          </w:tcPr>
          <w:p w14:paraId="5C7DF55F" w14:textId="77777777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3B1BC5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541BC" w14:textId="77777777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BD7BC17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577C52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D4937F2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F416CE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60D" w:rsidRPr="00C57846" w14:paraId="472DE376" w14:textId="77777777" w:rsidTr="00DF74F3">
        <w:tc>
          <w:tcPr>
            <w:tcW w:w="2276" w:type="pct"/>
          </w:tcPr>
          <w:p w14:paraId="19058D9B" w14:textId="467BF5AA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3" w:type="pct"/>
          </w:tcPr>
          <w:p w14:paraId="051638B2" w14:textId="2D223260" w:rsidR="00DA160D" w:rsidRPr="00B056C3" w:rsidRDefault="00B22FC1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1,898</w:t>
            </w:r>
          </w:p>
        </w:tc>
        <w:tc>
          <w:tcPr>
            <w:tcW w:w="127" w:type="pct"/>
          </w:tcPr>
          <w:p w14:paraId="4089BFC8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8F418E" w14:textId="1CA12B8D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1,601</w:t>
            </w:r>
          </w:p>
        </w:tc>
        <w:tc>
          <w:tcPr>
            <w:tcW w:w="141" w:type="pct"/>
          </w:tcPr>
          <w:p w14:paraId="35D2E5FD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6CDE90F" w14:textId="13F36A9D" w:rsidR="00DA160D" w:rsidRPr="00B056C3" w:rsidRDefault="00B22FC1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472CF99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92F0D4" w14:textId="07061619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4328" w:rsidRPr="00C57846" w14:paraId="384247D2" w14:textId="77777777" w:rsidTr="00DF74F3">
        <w:tc>
          <w:tcPr>
            <w:tcW w:w="2276" w:type="pct"/>
          </w:tcPr>
          <w:p w14:paraId="04FD602C" w14:textId="61CA19FB" w:rsidR="00364328" w:rsidRPr="00161E24" w:rsidRDefault="00364328" w:rsidP="0036432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3" w:type="pct"/>
          </w:tcPr>
          <w:p w14:paraId="075F17FC" w14:textId="0C3A24E8" w:rsidR="00364328" w:rsidRPr="00B056C3" w:rsidRDefault="00364328" w:rsidP="0036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7" w:type="pct"/>
          </w:tcPr>
          <w:p w14:paraId="6627C129" w14:textId="77777777" w:rsidR="00364328" w:rsidRPr="00B056C3" w:rsidRDefault="00364328" w:rsidP="00364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2A3EF4" w14:textId="07E5CF32" w:rsidR="00364328" w:rsidRPr="00B056C3" w:rsidRDefault="00364328" w:rsidP="0036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625E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1" w:type="pct"/>
          </w:tcPr>
          <w:p w14:paraId="55BDD02F" w14:textId="77777777" w:rsidR="00364328" w:rsidRPr="00B056C3" w:rsidRDefault="00364328" w:rsidP="00364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E88818" w14:textId="6453A036" w:rsidR="00364328" w:rsidRPr="00B056C3" w:rsidRDefault="00364328" w:rsidP="0036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CB9E593" w14:textId="77777777" w:rsidR="00364328" w:rsidRPr="00B056C3" w:rsidRDefault="00364328" w:rsidP="00364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A8FEC2" w14:textId="773615F3" w:rsidR="00364328" w:rsidRPr="00B056C3" w:rsidRDefault="00364328" w:rsidP="00364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C57846" w14:paraId="00C852B4" w14:textId="77777777" w:rsidTr="00DF74F3">
        <w:tc>
          <w:tcPr>
            <w:tcW w:w="2276" w:type="pct"/>
          </w:tcPr>
          <w:p w14:paraId="6CD2EC30" w14:textId="201976DE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3" w:type="pct"/>
          </w:tcPr>
          <w:p w14:paraId="72BBCF11" w14:textId="0BB6E274" w:rsidR="00DA160D" w:rsidRPr="00B056C3" w:rsidRDefault="006C3721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03B317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FA5331" w14:textId="3E62C07E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05676D7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19C948" w14:textId="6E33C416" w:rsidR="00DA160D" w:rsidRPr="00B056C3" w:rsidRDefault="006C3721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1641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684BAB51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F82C4D" w14:textId="3E868AAB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DA160D" w:rsidRPr="00C57846" w14:paraId="16F893B6" w14:textId="77777777" w:rsidTr="00DF74F3">
        <w:tc>
          <w:tcPr>
            <w:tcW w:w="2276" w:type="pct"/>
          </w:tcPr>
          <w:p w14:paraId="3068EBB4" w14:textId="59476E3B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3B0E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3" w:type="pct"/>
          </w:tcPr>
          <w:p w14:paraId="442735AD" w14:textId="3B4E6ACA" w:rsidR="00DA160D" w:rsidRPr="00B056C3" w:rsidRDefault="00874507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7" w:type="pct"/>
          </w:tcPr>
          <w:p w14:paraId="2F430D28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5C932B" w14:textId="4EBBC773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625E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1" w:type="pct"/>
          </w:tcPr>
          <w:p w14:paraId="0C86B815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750C0D7" w14:textId="463AEFA6" w:rsidR="00DA160D" w:rsidRPr="00B056C3" w:rsidRDefault="00364328" w:rsidP="0036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6002CF52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D8671C" w14:textId="4070621E" w:rsidR="00DA160D" w:rsidRPr="00B056C3" w:rsidRDefault="00364328" w:rsidP="0036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61620">
              <w:rPr>
                <w:rFonts w:asciiTheme="majorBidi" w:hAnsiTheme="majorBidi"/>
                <w:sz w:val="30"/>
                <w:szCs w:val="30"/>
                <w:cs/>
              </w:rPr>
              <w:t>4</w:t>
            </w:r>
          </w:p>
        </w:tc>
      </w:tr>
      <w:tr w:rsidR="00DA160D" w:rsidRPr="00C57846" w14:paraId="544B0FEB" w14:textId="77777777" w:rsidTr="00DF74F3">
        <w:tc>
          <w:tcPr>
            <w:tcW w:w="2276" w:type="pct"/>
          </w:tcPr>
          <w:p w14:paraId="1CBEF4CA" w14:textId="5EAE869B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3" w:type="pct"/>
          </w:tcPr>
          <w:p w14:paraId="64C1BB34" w14:textId="75D2BBEB" w:rsidR="00DA160D" w:rsidRPr="00B056C3" w:rsidRDefault="00D25900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1,524</w:t>
            </w:r>
          </w:p>
        </w:tc>
        <w:tc>
          <w:tcPr>
            <w:tcW w:w="127" w:type="pct"/>
          </w:tcPr>
          <w:p w14:paraId="7737A137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30A754" w14:textId="573CEE12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41" w:type="pct"/>
          </w:tcPr>
          <w:p w14:paraId="61900E2A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7C5A7D" w14:textId="3080242D" w:rsidR="00DA160D" w:rsidRPr="00B056C3" w:rsidRDefault="00D25900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3A86991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E6B8C4" w14:textId="31727985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C57846" w14:paraId="7207B871" w14:textId="77777777" w:rsidTr="00DF74F3">
        <w:tc>
          <w:tcPr>
            <w:tcW w:w="2276" w:type="pct"/>
          </w:tcPr>
          <w:p w14:paraId="66C159A0" w14:textId="2D3BC6E2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3" w:type="pct"/>
          </w:tcPr>
          <w:p w14:paraId="22982A17" w14:textId="2F0B872D" w:rsidR="00DA160D" w:rsidRPr="00B056C3" w:rsidRDefault="00874507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42937B76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F4462B" w14:textId="4DAB372A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6C34B377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D5BFE3" w14:textId="684DA07D" w:rsidR="00DA160D" w:rsidRPr="00B056C3" w:rsidRDefault="00874507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F2F316B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87BA6E" w14:textId="6FADE70A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C57846" w14:paraId="1EE9D2A9" w14:textId="77777777" w:rsidTr="009F5878">
        <w:tc>
          <w:tcPr>
            <w:tcW w:w="2276" w:type="pct"/>
          </w:tcPr>
          <w:p w14:paraId="311E3DE4" w14:textId="77777777" w:rsidR="00DA160D" w:rsidRPr="007A5E8E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14:paraId="70391AEF" w14:textId="77777777" w:rsidR="00DA160D" w:rsidRPr="007A5E8E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59CB2B20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62423E78" w14:textId="77777777" w:rsidR="00DA160D" w:rsidRPr="007A5E8E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22636540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14:paraId="5A30120E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013179B5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14:paraId="6216C754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DA160D" w:rsidRPr="00C57846" w14:paraId="66800D9D" w14:textId="77777777" w:rsidTr="009F5878">
        <w:tc>
          <w:tcPr>
            <w:tcW w:w="2276" w:type="pct"/>
          </w:tcPr>
          <w:p w14:paraId="3DC56DEE" w14:textId="59972DCE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5A17174E" w14:textId="77777777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" w:type="pct"/>
          </w:tcPr>
          <w:p w14:paraId="42E5EEFE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0E5015" w14:textId="77777777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222E5E2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FD9E80A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5A7B8C7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68688F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60D" w:rsidRPr="00C57846" w14:paraId="355EABF3" w14:textId="77777777" w:rsidTr="00860C8C">
        <w:tc>
          <w:tcPr>
            <w:tcW w:w="2276" w:type="pct"/>
          </w:tcPr>
          <w:p w14:paraId="01AD60C0" w14:textId="561763FC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3" w:type="pct"/>
          </w:tcPr>
          <w:p w14:paraId="73656164" w14:textId="084ECED8" w:rsidR="00DA160D" w:rsidRPr="00B056C3" w:rsidRDefault="00C23502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27" w:type="pct"/>
          </w:tcPr>
          <w:p w14:paraId="135629A7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B889A7F" w14:textId="362A1E22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C705E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1" w:type="pct"/>
          </w:tcPr>
          <w:p w14:paraId="729BE821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252CB4" w14:textId="76A1B6BF" w:rsidR="00DA160D" w:rsidRPr="00B056C3" w:rsidRDefault="00C23502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730D2D3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714D5E6" w14:textId="1901EF9D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C57846" w14:paraId="3C40407E" w14:textId="77777777" w:rsidTr="00860C8C">
        <w:tc>
          <w:tcPr>
            <w:tcW w:w="2276" w:type="pct"/>
          </w:tcPr>
          <w:p w14:paraId="03AD8982" w14:textId="0C107C57" w:rsidR="00DA160D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3" w:type="pct"/>
          </w:tcPr>
          <w:p w14:paraId="3380F13B" w14:textId="5261F50E" w:rsidR="00DA160D" w:rsidRDefault="00C23502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74B33654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3822D0" w14:textId="18F9814A" w:rsidR="00DA160D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1" w:type="pct"/>
          </w:tcPr>
          <w:p w14:paraId="769C476C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6CED79" w14:textId="130309F5" w:rsidR="00DA160D" w:rsidRDefault="00C23502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41DF22E2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84A0F78" w14:textId="040AD48F" w:rsidR="00DA160D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A160D" w:rsidRPr="00C57846" w14:paraId="3FA0D5E4" w14:textId="77777777" w:rsidTr="00860C8C">
        <w:tc>
          <w:tcPr>
            <w:tcW w:w="2276" w:type="pct"/>
          </w:tcPr>
          <w:p w14:paraId="1CC81E73" w14:textId="3A230FEC" w:rsidR="00DA160D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0E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3" w:type="pct"/>
          </w:tcPr>
          <w:p w14:paraId="4444D627" w14:textId="59686D99" w:rsidR="00DA160D" w:rsidRDefault="00C23502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1FD86EBC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1CF099" w14:textId="0C3FAAAE" w:rsidR="00DA160D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1" w:type="pct"/>
          </w:tcPr>
          <w:p w14:paraId="6A46F04D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7DA831" w14:textId="164161EC" w:rsidR="00DA160D" w:rsidRDefault="00C23502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5AA410E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F8EAD73" w14:textId="1DFDFE9C" w:rsidR="00DA160D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C57846" w14:paraId="277B1E0F" w14:textId="77777777" w:rsidTr="00860C8C">
        <w:tc>
          <w:tcPr>
            <w:tcW w:w="2276" w:type="pct"/>
          </w:tcPr>
          <w:p w14:paraId="37E3BDC3" w14:textId="777402B9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3" w:type="pct"/>
          </w:tcPr>
          <w:p w14:paraId="36F3B78F" w14:textId="6F431B07" w:rsidR="00DA160D" w:rsidRDefault="00C23502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7" w:type="pct"/>
          </w:tcPr>
          <w:p w14:paraId="3ED5BAFF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739E82" w14:textId="2F5BCB63" w:rsidR="00DA160D" w:rsidRPr="00161E24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435CE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1" w:type="pct"/>
          </w:tcPr>
          <w:p w14:paraId="76949AD8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054475" w14:textId="702EBC18" w:rsidR="00DA160D" w:rsidRDefault="00860C8C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B201D3C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0E73BE" w14:textId="191362F1" w:rsidR="00DA160D" w:rsidRPr="00161E24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160D" w:rsidRPr="00C57846" w14:paraId="4791AB94" w14:textId="77777777" w:rsidTr="00860C8C">
        <w:tc>
          <w:tcPr>
            <w:tcW w:w="2276" w:type="pct"/>
          </w:tcPr>
          <w:p w14:paraId="62B96301" w14:textId="3A703524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3" w:type="pct"/>
          </w:tcPr>
          <w:p w14:paraId="7D17FC12" w14:textId="412C000C" w:rsidR="00DA160D" w:rsidRPr="00B056C3" w:rsidRDefault="00860C8C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27" w:type="pct"/>
          </w:tcPr>
          <w:p w14:paraId="1C2E2F29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D3EBAC" w14:textId="2F4D6DE1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435CE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41" w:type="pct"/>
          </w:tcPr>
          <w:p w14:paraId="0704ECAC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F82506" w14:textId="418B9BBD" w:rsidR="00DA160D" w:rsidRPr="00B056C3" w:rsidRDefault="00860C8C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2" w:type="pct"/>
          </w:tcPr>
          <w:p w14:paraId="64B14D44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EE0DBD" w14:textId="77031A3B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93"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</w:tr>
      <w:tr w:rsidR="00DA160D" w:rsidRPr="00C57846" w14:paraId="544DA664" w14:textId="77777777" w:rsidTr="009F5878">
        <w:trPr>
          <w:trHeight w:val="95"/>
        </w:trPr>
        <w:tc>
          <w:tcPr>
            <w:tcW w:w="2276" w:type="pct"/>
          </w:tcPr>
          <w:p w14:paraId="72CCD49C" w14:textId="77777777" w:rsidR="00DA160D" w:rsidRPr="007A5E8E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14:paraId="370550F2" w14:textId="77777777" w:rsidR="00DA160D" w:rsidRPr="007A5E8E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61FF1985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1282F9B5" w14:textId="77777777" w:rsidR="00DA160D" w:rsidRPr="007A5E8E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1" w:type="pct"/>
          </w:tcPr>
          <w:p w14:paraId="45B247EE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14:paraId="637E519F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000E2AA4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14:paraId="3A867BF1" w14:textId="77777777" w:rsidR="00DA160D" w:rsidRPr="007A5E8E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DA160D" w:rsidRPr="00C57846" w14:paraId="203242E8" w14:textId="77777777" w:rsidTr="009F5878">
        <w:tc>
          <w:tcPr>
            <w:tcW w:w="2276" w:type="pct"/>
          </w:tcPr>
          <w:p w14:paraId="04E96654" w14:textId="433D8444" w:rsidR="00DA160D" w:rsidRPr="00161E24" w:rsidRDefault="00DA160D" w:rsidP="00DA160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83" w:type="pct"/>
          </w:tcPr>
          <w:p w14:paraId="09075BF7" w14:textId="77777777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5FD616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A51582" w14:textId="77777777" w:rsidR="00DA160D" w:rsidRPr="00B056C3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D36FE75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1CCAD5E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423A0FA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E368A5" w14:textId="77777777" w:rsidR="00DA160D" w:rsidRPr="00B056C3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60D" w:rsidRPr="00C57846" w14:paraId="31879122" w14:textId="77777777" w:rsidTr="009F5878">
        <w:tc>
          <w:tcPr>
            <w:tcW w:w="2276" w:type="pct"/>
          </w:tcPr>
          <w:p w14:paraId="678F67EF" w14:textId="4FEA0358" w:rsidR="00DA160D" w:rsidRPr="00161E24" w:rsidRDefault="00DA160D" w:rsidP="00DA160D">
            <w:pPr>
              <w:pStyle w:val="block"/>
              <w:spacing w:after="0" w:line="240" w:lineRule="auto"/>
              <w:ind w:left="280" w:hanging="2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83" w:type="pct"/>
            <w:vAlign w:val="bottom"/>
          </w:tcPr>
          <w:p w14:paraId="039338F5" w14:textId="5DFC9848" w:rsidR="00DA160D" w:rsidRPr="00FF21F9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1FCCF84" w14:textId="77777777" w:rsidR="00DA160D" w:rsidRPr="00FF21F9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AB1E3DB" w14:textId="1473EE23" w:rsidR="00DA160D" w:rsidRPr="00FF21F9" w:rsidRDefault="00DA160D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57F076D" w14:textId="77777777" w:rsidR="00DA160D" w:rsidRPr="00FF21F9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54CA348" w14:textId="0487F506" w:rsidR="00DA160D" w:rsidRPr="00FF21F9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820F452" w14:textId="77777777" w:rsidR="00DA160D" w:rsidRPr="00FF21F9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349CE99" w14:textId="5F8F3869" w:rsidR="00DA160D" w:rsidRPr="00FF21F9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60D" w:rsidRPr="00C57846" w14:paraId="6AC4A996" w14:textId="77777777" w:rsidTr="000D7573">
        <w:tc>
          <w:tcPr>
            <w:tcW w:w="2276" w:type="pct"/>
          </w:tcPr>
          <w:p w14:paraId="1497813E" w14:textId="4B6162E4" w:rsidR="00DA160D" w:rsidRPr="00161E24" w:rsidRDefault="00DA160D" w:rsidP="00DA160D">
            <w:pPr>
              <w:pStyle w:val="block"/>
              <w:spacing w:after="0" w:line="240" w:lineRule="auto"/>
              <w:ind w:left="280" w:firstLine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ของพนักงาน</w:t>
            </w:r>
          </w:p>
        </w:tc>
        <w:tc>
          <w:tcPr>
            <w:tcW w:w="583" w:type="pct"/>
            <w:vAlign w:val="bottom"/>
          </w:tcPr>
          <w:p w14:paraId="1345D59B" w14:textId="542C52D1" w:rsidR="00DA160D" w:rsidRPr="00FF21F9" w:rsidRDefault="000D7573" w:rsidP="00F9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27" w:type="pct"/>
            <w:vAlign w:val="bottom"/>
          </w:tcPr>
          <w:p w14:paraId="792069FB" w14:textId="77777777" w:rsidR="00DA160D" w:rsidRPr="00FF21F9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B8EB7BE" w14:textId="0302B686" w:rsidR="00DA160D" w:rsidRPr="00FF21F9" w:rsidRDefault="00DA160D" w:rsidP="00F94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1" w:type="pct"/>
            <w:vAlign w:val="bottom"/>
          </w:tcPr>
          <w:p w14:paraId="5D2BF413" w14:textId="77777777" w:rsidR="00DA160D" w:rsidRPr="00FF21F9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A3F6713" w14:textId="274071DF" w:rsidR="00DA160D" w:rsidRPr="00FF21F9" w:rsidRDefault="000D7573" w:rsidP="00DA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32" w:type="pct"/>
            <w:vAlign w:val="bottom"/>
          </w:tcPr>
          <w:p w14:paraId="6D622C80" w14:textId="77777777" w:rsidR="00DA160D" w:rsidRPr="00FF21F9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A521A37" w14:textId="7B29D1E7" w:rsidR="00DA160D" w:rsidRPr="00FF21F9" w:rsidRDefault="00DA160D" w:rsidP="00DA1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</w:tbl>
    <w:p w14:paraId="798A47C4" w14:textId="7D859F0A" w:rsidR="00C62DB0" w:rsidRDefault="00C62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</w:p>
    <w:p w14:paraId="0A3331AE" w14:textId="77777777" w:rsidR="00C62DB0" w:rsidRDefault="00C62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76"/>
        <w:gridCol w:w="237"/>
        <w:gridCol w:w="1091"/>
        <w:gridCol w:w="237"/>
        <w:gridCol w:w="1078"/>
        <w:gridCol w:w="236"/>
        <w:gridCol w:w="1082"/>
      </w:tblGrid>
      <w:tr w:rsidR="006B5C1E" w:rsidRPr="00C57846" w14:paraId="5272619C" w14:textId="77777777" w:rsidTr="00AC7B69">
        <w:trPr>
          <w:tblHeader/>
        </w:trPr>
        <w:tc>
          <w:tcPr>
            <w:tcW w:w="2281" w:type="pct"/>
          </w:tcPr>
          <w:p w14:paraId="00F4E24A" w14:textId="017631A3" w:rsidR="00906E88" w:rsidRPr="0063485F" w:rsidRDefault="00906E88" w:rsidP="00906E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</w:tcPr>
          <w:p w14:paraId="4D99D419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216AAB29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14350E4D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7B69" w:rsidRPr="00C57846" w14:paraId="11F731A1" w14:textId="77777777" w:rsidTr="00AC7B69">
        <w:trPr>
          <w:tblHeader/>
        </w:trPr>
        <w:tc>
          <w:tcPr>
            <w:tcW w:w="2281" w:type="pct"/>
          </w:tcPr>
          <w:p w14:paraId="09177C03" w14:textId="443B32BB" w:rsidR="00AC7B69" w:rsidRPr="0063485F" w:rsidRDefault="00AC7B69" w:rsidP="00AC7B69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48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</w:tcPr>
          <w:p w14:paraId="64FD2680" w14:textId="2ED906CE" w:rsidR="00AC7B69" w:rsidRPr="00B056C3" w:rsidRDefault="00AC7B69" w:rsidP="00AC7B6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5EBAEB2B" w14:textId="77777777" w:rsidR="00AC7B69" w:rsidRPr="00B056C3" w:rsidRDefault="00AC7B69" w:rsidP="00AC7B6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3DCB553" w14:textId="728E33A1" w:rsidR="00AC7B69" w:rsidRPr="00B056C3" w:rsidRDefault="00AC7B69" w:rsidP="00AC7B6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5250FCA" w14:textId="77777777" w:rsidR="00AC7B69" w:rsidRPr="00B056C3" w:rsidRDefault="00AC7B69" w:rsidP="00AC7B6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9DB7BAA" w14:textId="17713AEF" w:rsidR="00AC7B69" w:rsidRPr="00B056C3" w:rsidRDefault="00AC7B69" w:rsidP="00AC7B6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74242D4E" w14:textId="77777777" w:rsidR="00AC7B69" w:rsidRPr="00B056C3" w:rsidRDefault="00AC7B69" w:rsidP="00AC7B6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EAEF9D" w14:textId="76B8063E" w:rsidR="00AC7B69" w:rsidRPr="00B056C3" w:rsidRDefault="00AC7B69" w:rsidP="00AC7B6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C7B69" w:rsidRPr="00C57846" w14:paraId="614C153E" w14:textId="77777777" w:rsidTr="007B6EA6">
        <w:trPr>
          <w:tblHeader/>
        </w:trPr>
        <w:tc>
          <w:tcPr>
            <w:tcW w:w="2281" w:type="pct"/>
          </w:tcPr>
          <w:p w14:paraId="6BCD988B" w14:textId="77777777" w:rsidR="00AC7B69" w:rsidRPr="0063485F" w:rsidRDefault="00AC7B69" w:rsidP="00AC7B69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9" w:type="pct"/>
            <w:gridSpan w:val="7"/>
          </w:tcPr>
          <w:p w14:paraId="05E5F09B" w14:textId="47CB2B40" w:rsidR="00AC7B69" w:rsidRPr="00B056C3" w:rsidRDefault="00AC7B69" w:rsidP="00AC7B6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7B69" w:rsidRPr="00C57846" w14:paraId="44E12FF0" w14:textId="77777777" w:rsidTr="00AC7B69">
        <w:tc>
          <w:tcPr>
            <w:tcW w:w="2281" w:type="pct"/>
          </w:tcPr>
          <w:p w14:paraId="662B8B80" w14:textId="291DC798" w:rsidR="00AC7B69" w:rsidRPr="00B056C3" w:rsidRDefault="00AC7B69" w:rsidP="00AC7B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2F93A430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E0E947C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0634B17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C44765E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7DB2CB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640C387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99EB35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C7B69" w:rsidRPr="00C57846" w14:paraId="3F6B5546" w14:textId="77777777" w:rsidTr="00711117">
        <w:tc>
          <w:tcPr>
            <w:tcW w:w="2281" w:type="pct"/>
          </w:tcPr>
          <w:p w14:paraId="0DF8E262" w14:textId="7C332423" w:rsidR="00AC7B69" w:rsidRPr="00B056C3" w:rsidRDefault="00AC7B69" w:rsidP="00AC7B6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1" w:type="pct"/>
          </w:tcPr>
          <w:p w14:paraId="20117510" w14:textId="6E5D4749" w:rsidR="00AC7B69" w:rsidRPr="00B056C3" w:rsidRDefault="000D7573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C4A7C6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654348" w14:textId="19233724" w:rsidR="00AC7B69" w:rsidRPr="00B056C3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6D2C74B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F34738C" w14:textId="56D3CCB5" w:rsidR="00AC7B69" w:rsidRPr="00B056C3" w:rsidRDefault="00711117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2,725</w:t>
            </w:r>
          </w:p>
        </w:tc>
        <w:tc>
          <w:tcPr>
            <w:tcW w:w="127" w:type="pct"/>
          </w:tcPr>
          <w:p w14:paraId="3A417988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E02EAB" w14:textId="54DF024D" w:rsidR="00AC7B69" w:rsidRPr="00B056C3" w:rsidRDefault="00AC7B69" w:rsidP="00057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sz w:val="30"/>
                <w:szCs w:val="30"/>
              </w:rPr>
              <w:t>2,893</w:t>
            </w:r>
          </w:p>
        </w:tc>
      </w:tr>
      <w:tr w:rsidR="00AC7B69" w:rsidRPr="00C57846" w14:paraId="35F2CE9D" w14:textId="77777777" w:rsidTr="00711117">
        <w:tc>
          <w:tcPr>
            <w:tcW w:w="2281" w:type="pct"/>
          </w:tcPr>
          <w:p w14:paraId="0F034AF2" w14:textId="4B4E2CB6" w:rsidR="00AC7B69" w:rsidRPr="00161E24" w:rsidRDefault="00AC7B69" w:rsidP="00AC7B6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81" w:type="pct"/>
          </w:tcPr>
          <w:p w14:paraId="0C5EE708" w14:textId="2919BDA0" w:rsidR="00AC7B69" w:rsidRDefault="000D7573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28" w:type="pct"/>
          </w:tcPr>
          <w:p w14:paraId="2FD1CB77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77587E" w14:textId="1942EED8" w:rsidR="00AC7B69" w:rsidRPr="00161E24" w:rsidRDefault="00AC7B69" w:rsidP="00057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28" w:type="pct"/>
          </w:tcPr>
          <w:p w14:paraId="638A9F74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14227F" w14:textId="16611778" w:rsidR="00AC7B69" w:rsidRDefault="00711117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7C378F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6C1F20" w14:textId="143DEBBA" w:rsidR="00AC7B69" w:rsidRPr="00161E24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7B69" w:rsidRPr="00C57846" w14:paraId="1CD86FB6" w14:textId="77777777" w:rsidTr="00711117">
        <w:tc>
          <w:tcPr>
            <w:tcW w:w="2281" w:type="pct"/>
          </w:tcPr>
          <w:p w14:paraId="2BEE9CEC" w14:textId="6FF201FE" w:rsidR="00AC7B69" w:rsidRPr="00161E24" w:rsidRDefault="00AC7B69" w:rsidP="00AC7B6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81" w:type="pct"/>
          </w:tcPr>
          <w:p w14:paraId="7C06CC58" w14:textId="668E87E4" w:rsidR="00AC7B69" w:rsidRDefault="000D7573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14A2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2BDA382B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DA9882F" w14:textId="7CE8DA1E" w:rsidR="00AC7B69" w:rsidRPr="00161E24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28" w:type="pct"/>
          </w:tcPr>
          <w:p w14:paraId="1BDA669E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9F7279" w14:textId="25CE16A9" w:rsidR="00AC7B69" w:rsidRDefault="00711117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F752D8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231D581" w14:textId="198DCF0B" w:rsidR="00AC7B69" w:rsidRPr="00161E24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7B69" w:rsidRPr="00C57846" w14:paraId="753DCA8C" w14:textId="77777777" w:rsidTr="00711117">
        <w:tc>
          <w:tcPr>
            <w:tcW w:w="2281" w:type="pct"/>
          </w:tcPr>
          <w:p w14:paraId="13B341B6" w14:textId="5DE8E3C7" w:rsidR="00AC7B69" w:rsidRPr="00B056C3" w:rsidRDefault="00AC7B69" w:rsidP="00AC7B6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2D36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EECB071" w14:textId="12A73A3A" w:rsidR="00AC7B69" w:rsidRPr="00B056C3" w:rsidRDefault="000D7573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8" w:type="pct"/>
          </w:tcPr>
          <w:p w14:paraId="3939CA46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911B67E" w14:textId="28D79D8B" w:rsidR="00AC7B69" w:rsidRPr="00D97FB1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8" w:type="pct"/>
          </w:tcPr>
          <w:p w14:paraId="37930286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DD4A72C" w14:textId="6E48107B" w:rsidR="00AC7B69" w:rsidRPr="00B056C3" w:rsidRDefault="00711117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21E0A52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57E9C44" w14:textId="5A0801A2" w:rsidR="00AC7B69" w:rsidRPr="00B056C3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7B69" w:rsidRPr="00C57846" w14:paraId="7BA56F38" w14:textId="77777777" w:rsidTr="00711117">
        <w:tc>
          <w:tcPr>
            <w:tcW w:w="2281" w:type="pct"/>
          </w:tcPr>
          <w:p w14:paraId="555FCC2F" w14:textId="5BE77A34" w:rsidR="00AC7B69" w:rsidRPr="00DB1602" w:rsidRDefault="00AC7B69" w:rsidP="00AC7B6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7290C00" w14:textId="70ECA7B1" w:rsidR="00AC7B69" w:rsidRPr="003B0EB2" w:rsidRDefault="00711117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114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5CBE4F8A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BFE3E6C" w14:textId="54E80341" w:rsidR="00AC7B69" w:rsidRPr="00D97FB1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28" w:type="pct"/>
          </w:tcPr>
          <w:p w14:paraId="33AD6E2E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F68B65A" w14:textId="21650E28" w:rsidR="00AC7B69" w:rsidRPr="003B0EB2" w:rsidRDefault="00711117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2,725</w:t>
            </w:r>
          </w:p>
        </w:tc>
        <w:tc>
          <w:tcPr>
            <w:tcW w:w="127" w:type="pct"/>
          </w:tcPr>
          <w:p w14:paraId="0F2853CB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92355F6" w14:textId="1B09EB05" w:rsidR="00AC7B69" w:rsidRPr="00161E24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44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2,893</w:t>
            </w:r>
          </w:p>
        </w:tc>
      </w:tr>
      <w:tr w:rsidR="00AC7B69" w:rsidRPr="00CB0982" w14:paraId="4AEDF667" w14:textId="77777777" w:rsidTr="00AC7B69">
        <w:trPr>
          <w:trHeight w:val="224"/>
        </w:trPr>
        <w:tc>
          <w:tcPr>
            <w:tcW w:w="2281" w:type="pct"/>
          </w:tcPr>
          <w:p w14:paraId="4E09054B" w14:textId="77777777" w:rsidR="00AC7B69" w:rsidRPr="00ED016A" w:rsidRDefault="00AC7B69" w:rsidP="00AC7B6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B1CFA38" w14:textId="77777777" w:rsidR="00AC7B69" w:rsidRPr="00ED016A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31B814C1" w14:textId="77777777" w:rsidR="00AC7B69" w:rsidRPr="00ED016A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E0104DB" w14:textId="77777777" w:rsidR="00AC7B69" w:rsidRPr="00ED016A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" w:type="pct"/>
          </w:tcPr>
          <w:p w14:paraId="0824301C" w14:textId="77777777" w:rsidR="00AC7B69" w:rsidRPr="00ED016A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F566109" w14:textId="77777777" w:rsidR="00AC7B69" w:rsidRPr="00ED016A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" w:type="pct"/>
          </w:tcPr>
          <w:p w14:paraId="5FD57F51" w14:textId="77777777" w:rsidR="00AC7B69" w:rsidRPr="00ED016A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C8239BE" w14:textId="77777777" w:rsidR="00AC7B69" w:rsidRPr="00ED016A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7B69" w:rsidRPr="00C57846" w14:paraId="1DCED9BB" w14:textId="77777777" w:rsidTr="00AC7B69">
        <w:tc>
          <w:tcPr>
            <w:tcW w:w="2281" w:type="pct"/>
          </w:tcPr>
          <w:p w14:paraId="673548F7" w14:textId="0A0E4FDE" w:rsidR="00AC7B69" w:rsidRPr="00161E24" w:rsidRDefault="00AC7B69" w:rsidP="00AC7B6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="00531B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81" w:type="pct"/>
          </w:tcPr>
          <w:p w14:paraId="023D08CC" w14:textId="77777777" w:rsidR="00AC7B69" w:rsidRPr="00B056C3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871E26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C9C7FCF" w14:textId="77777777" w:rsidR="00AC7B69" w:rsidRPr="00161E24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DFF741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D1D1DED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111F878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975F899" w14:textId="77777777" w:rsidR="00AC7B69" w:rsidRPr="00161E24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7B69" w:rsidRPr="00C57846" w14:paraId="7E520179" w14:textId="77777777" w:rsidTr="00711117">
        <w:tc>
          <w:tcPr>
            <w:tcW w:w="2281" w:type="pct"/>
          </w:tcPr>
          <w:p w14:paraId="394F28B4" w14:textId="2EA03960" w:rsidR="00AC7B69" w:rsidRPr="00161E24" w:rsidRDefault="00AC7B69" w:rsidP="00AC7B6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CD964E6" w14:textId="7B4CDF7C" w:rsidR="00AC7B69" w:rsidRPr="00B056C3" w:rsidRDefault="00711117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B00876D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E581918" w14:textId="5338CD31" w:rsidR="00AC7B69" w:rsidRPr="00161E24" w:rsidRDefault="00AC7B69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350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4C785E9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5690D78" w14:textId="00BD5AB1" w:rsidR="00AC7B69" w:rsidRPr="00B056C3" w:rsidRDefault="00711117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7" w:type="pct"/>
          </w:tcPr>
          <w:p w14:paraId="7A36758E" w14:textId="77777777" w:rsidR="00AC7B69" w:rsidRPr="00B056C3" w:rsidRDefault="00AC7B69" w:rsidP="00AC7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648B4EF" w14:textId="7ACDA44F" w:rsidR="00AC7B69" w:rsidRPr="00161E24" w:rsidRDefault="007B635B" w:rsidP="00AC7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</w:tbl>
    <w:p w14:paraId="655B2844" w14:textId="04B08C5A" w:rsidR="005E40F8" w:rsidRPr="00ED016A" w:rsidRDefault="005E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3AC0BA2" w14:textId="77777777" w:rsidR="00A5226E" w:rsidRDefault="00A5226E" w:rsidP="00A5226E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กู้ยืมระยะสั้นกับกิจการที่เกี่ยวข้องกัน</w:t>
      </w:r>
    </w:p>
    <w:p w14:paraId="49D181B1" w14:textId="77777777" w:rsidR="008D796A" w:rsidRPr="00ED016A" w:rsidRDefault="008D796A" w:rsidP="00A5226E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eGrid"/>
        <w:tblW w:w="93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368"/>
        <w:gridCol w:w="236"/>
        <w:gridCol w:w="1204"/>
        <w:gridCol w:w="236"/>
        <w:gridCol w:w="1108"/>
        <w:gridCol w:w="236"/>
        <w:gridCol w:w="1240"/>
        <w:gridCol w:w="236"/>
        <w:gridCol w:w="1285"/>
      </w:tblGrid>
      <w:tr w:rsidR="008D796A" w:rsidRPr="00161E24" w14:paraId="5A5BA9D2" w14:textId="77777777" w:rsidTr="008D796A">
        <w:trPr>
          <w:tblHeader/>
        </w:trPr>
        <w:tc>
          <w:tcPr>
            <w:tcW w:w="2160" w:type="dxa"/>
          </w:tcPr>
          <w:p w14:paraId="0F56854F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bottom"/>
          </w:tcPr>
          <w:p w14:paraId="0544CEBE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BBBF47D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349F325B" w14:textId="37EA4235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975D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นรวม</w:t>
            </w:r>
          </w:p>
        </w:tc>
      </w:tr>
      <w:tr w:rsidR="008D796A" w:rsidRPr="00161E24" w14:paraId="775BC7F7" w14:textId="77777777" w:rsidTr="008D796A">
        <w:trPr>
          <w:tblHeader/>
        </w:trPr>
        <w:tc>
          <w:tcPr>
            <w:tcW w:w="2160" w:type="dxa"/>
          </w:tcPr>
          <w:p w14:paraId="098EB230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2568732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C8D6601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78EE9DD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30AE9149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4087ABB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593046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C9DCD31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D58986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709A069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8D796A" w:rsidRPr="00161E24" w14:paraId="1B85E9DF" w14:textId="77777777" w:rsidTr="008D796A">
        <w:trPr>
          <w:tblHeader/>
        </w:trPr>
        <w:tc>
          <w:tcPr>
            <w:tcW w:w="2160" w:type="dxa"/>
          </w:tcPr>
          <w:p w14:paraId="1713372F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5738C1A4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76999EE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4301C5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4AA7D941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44661AA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B1D8270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621C7B2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08F6DCAC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017C6045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796A" w:rsidRPr="00161E24" w14:paraId="4BDB1D9A" w14:textId="77777777" w:rsidTr="008D796A">
        <w:trPr>
          <w:tblHeader/>
        </w:trPr>
        <w:tc>
          <w:tcPr>
            <w:tcW w:w="2160" w:type="dxa"/>
          </w:tcPr>
          <w:p w14:paraId="7B69C954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45DA580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7A2D2AD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7C791302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796A" w:rsidRPr="00161E24" w14:paraId="04894F37" w14:textId="77777777" w:rsidTr="008D796A">
        <w:tc>
          <w:tcPr>
            <w:tcW w:w="2160" w:type="dxa"/>
            <w:vAlign w:val="bottom"/>
          </w:tcPr>
          <w:p w14:paraId="300B69C0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68" w:type="dxa"/>
            <w:vAlign w:val="bottom"/>
          </w:tcPr>
          <w:p w14:paraId="40E4A532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A23CB8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100123E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C8C598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3510F5D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C756FF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5616A46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36E003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53CB21A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796A" w:rsidRPr="00161E24" w14:paraId="4C381BA6" w14:textId="77777777" w:rsidTr="007A43A6">
        <w:tc>
          <w:tcPr>
            <w:tcW w:w="2160" w:type="dxa"/>
          </w:tcPr>
          <w:p w14:paraId="22B09433" w14:textId="653E7103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796A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68" w:type="dxa"/>
          </w:tcPr>
          <w:p w14:paraId="6B322A3D" w14:textId="0A5E041B" w:rsidR="008D796A" w:rsidRPr="00161E24" w:rsidRDefault="007A43A6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8B4B76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0DADDE3" w14:textId="62BE1933" w:rsidR="008D796A" w:rsidRPr="00161E24" w:rsidRDefault="008D796A" w:rsidP="001F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7F1639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1844A7E" w14:textId="07415D6C" w:rsidR="008D796A" w:rsidRPr="004C2CD7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5B2AB00B" w14:textId="77777777" w:rsidR="008D796A" w:rsidRPr="004C2CD7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FB081E5" w14:textId="4F285B35" w:rsidR="008D796A" w:rsidRPr="004C2CD7" w:rsidRDefault="008D796A" w:rsidP="001F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73F740" w14:textId="77777777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58E1098C" w14:textId="61C6580C" w:rsidR="008D796A" w:rsidRPr="00161E24" w:rsidRDefault="008D796A" w:rsidP="00666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41FED6B1" w14:textId="77777777" w:rsidR="00A5226E" w:rsidRPr="00ED016A" w:rsidRDefault="00A5226E" w:rsidP="00A52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tbl>
      <w:tblPr>
        <w:tblStyle w:val="TableGrid"/>
        <w:tblW w:w="93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368"/>
        <w:gridCol w:w="236"/>
        <w:gridCol w:w="1204"/>
        <w:gridCol w:w="236"/>
        <w:gridCol w:w="1108"/>
        <w:gridCol w:w="236"/>
        <w:gridCol w:w="1240"/>
        <w:gridCol w:w="236"/>
        <w:gridCol w:w="1285"/>
      </w:tblGrid>
      <w:tr w:rsidR="00263935" w:rsidRPr="00161E24" w14:paraId="4F7E65CC" w14:textId="77777777" w:rsidTr="008D796A">
        <w:trPr>
          <w:tblHeader/>
        </w:trPr>
        <w:tc>
          <w:tcPr>
            <w:tcW w:w="2160" w:type="dxa"/>
          </w:tcPr>
          <w:p w14:paraId="37ABA5F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8" w:type="dxa"/>
            <w:vAlign w:val="bottom"/>
          </w:tcPr>
          <w:p w14:paraId="4F0B397E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CA97029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0B40C97D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935" w:rsidRPr="00161E24" w14:paraId="4B3C9004" w14:textId="77777777" w:rsidTr="008D796A">
        <w:trPr>
          <w:tblHeader/>
        </w:trPr>
        <w:tc>
          <w:tcPr>
            <w:tcW w:w="2160" w:type="dxa"/>
          </w:tcPr>
          <w:p w14:paraId="3F143573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5535DA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A3CF0E9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EF316A7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EB8CFC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306AC6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FBE7D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10B6C33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28924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93EEC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63935" w:rsidRPr="00161E24" w14:paraId="63A0983D" w14:textId="77777777" w:rsidTr="008D796A">
        <w:trPr>
          <w:tblHeader/>
        </w:trPr>
        <w:tc>
          <w:tcPr>
            <w:tcW w:w="2160" w:type="dxa"/>
          </w:tcPr>
          <w:p w14:paraId="6D6DB654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24F89C4B" w14:textId="5FE9E94F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090B2C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A2650DB" w14:textId="3178492C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AF8CAFC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58FEEE7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DCCE717" w14:textId="466A5D13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8CA28A8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E86A3EC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E4B8E57" w14:textId="74CF3654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3935" w:rsidRPr="00161E24" w14:paraId="390734D4" w14:textId="77777777" w:rsidTr="008D796A">
        <w:trPr>
          <w:tblHeader/>
        </w:trPr>
        <w:tc>
          <w:tcPr>
            <w:tcW w:w="2160" w:type="dxa"/>
          </w:tcPr>
          <w:p w14:paraId="22FD4716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699CD22F" w14:textId="77777777" w:rsidR="0016253B" w:rsidRPr="00161E24" w:rsidRDefault="0016253B" w:rsidP="0030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03841F2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4946B7D5" w14:textId="143D539A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A22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935" w:rsidRPr="00161E24" w14:paraId="26A97B4C" w14:textId="77777777" w:rsidTr="008D796A">
        <w:tc>
          <w:tcPr>
            <w:tcW w:w="2160" w:type="dxa"/>
            <w:vAlign w:val="bottom"/>
          </w:tcPr>
          <w:p w14:paraId="648289AC" w14:textId="428A53E2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452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68" w:type="dxa"/>
            <w:vAlign w:val="bottom"/>
          </w:tcPr>
          <w:p w14:paraId="7EE87175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559DE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966455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3CF11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A7BB63E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B0DB0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18F660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087C1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554F0E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5C8" w:rsidRPr="00161E24" w14:paraId="38DE4284" w14:textId="77777777" w:rsidTr="008D796A">
        <w:tc>
          <w:tcPr>
            <w:tcW w:w="2160" w:type="dxa"/>
          </w:tcPr>
          <w:p w14:paraId="7B1339C8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2B9CACE3" w14:textId="1BFE4172" w:rsidR="007725C8" w:rsidRPr="00161E24" w:rsidRDefault="008C2232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1.0 - 3.6</w:t>
            </w:r>
          </w:p>
        </w:tc>
        <w:tc>
          <w:tcPr>
            <w:tcW w:w="236" w:type="dxa"/>
          </w:tcPr>
          <w:p w14:paraId="34A1446D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9CAD9C6" w14:textId="6DE51287" w:rsidR="007725C8" w:rsidRPr="00161E24" w:rsidRDefault="007A179F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19,768</w:t>
            </w:r>
          </w:p>
        </w:tc>
        <w:tc>
          <w:tcPr>
            <w:tcW w:w="236" w:type="dxa"/>
          </w:tcPr>
          <w:p w14:paraId="6611420A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F1F73EB" w14:textId="28968185" w:rsidR="007725C8" w:rsidRPr="004C2CD7" w:rsidRDefault="008C2232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AF07B9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36" w:type="dxa"/>
          </w:tcPr>
          <w:p w14:paraId="34AEC2A2" w14:textId="77777777" w:rsidR="007725C8" w:rsidRPr="004C2CD7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6D8689" w14:textId="71342520" w:rsidR="007725C8" w:rsidRPr="004C2CD7" w:rsidRDefault="008C2232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(55,</w:t>
            </w:r>
            <w:r w:rsidR="00C54064">
              <w:rPr>
                <w:rFonts w:asciiTheme="majorBidi" w:hAnsiTheme="majorBidi" w:cstheme="majorBidi"/>
                <w:sz w:val="30"/>
                <w:szCs w:val="30"/>
              </w:rPr>
              <w:t>763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CF0CC4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7D296A41" w14:textId="329DEC69" w:rsidR="007725C8" w:rsidRPr="00161E24" w:rsidRDefault="008C2232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14,906</w:t>
            </w:r>
          </w:p>
        </w:tc>
      </w:tr>
      <w:tr w:rsidR="0022480B" w:rsidRPr="00ED016A" w14:paraId="04220628" w14:textId="77777777" w:rsidTr="008D796A">
        <w:tc>
          <w:tcPr>
            <w:tcW w:w="2160" w:type="dxa"/>
            <w:vAlign w:val="bottom"/>
          </w:tcPr>
          <w:p w14:paraId="5C5828D6" w14:textId="54E224FC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D238484" w14:textId="77777777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69F8F93" w14:textId="77777777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253C928" w14:textId="77777777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8B355" w14:textId="77777777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5CE4BFBC" w14:textId="77777777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9C89CE" w14:textId="77777777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65F7D00" w14:textId="77777777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4B48AE" w14:textId="77777777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5" w:type="dxa"/>
          </w:tcPr>
          <w:p w14:paraId="7B3039B0" w14:textId="77777777" w:rsidR="0022480B" w:rsidRPr="00ED016A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0445" w:rsidRPr="00161E24" w14:paraId="7AE21F29" w14:textId="77777777" w:rsidTr="008D796A">
        <w:tc>
          <w:tcPr>
            <w:tcW w:w="2160" w:type="dxa"/>
            <w:vAlign w:val="bottom"/>
          </w:tcPr>
          <w:p w14:paraId="76AD0093" w14:textId="3431160D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452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68" w:type="dxa"/>
            <w:vAlign w:val="bottom"/>
          </w:tcPr>
          <w:p w14:paraId="65FC1158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32463F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BD9A3B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29DE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3FF8F69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DA4B5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8148D72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831226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A5C1D7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243" w:rsidRPr="00161E24" w14:paraId="1618CF33" w14:textId="77777777" w:rsidTr="008D796A">
        <w:tc>
          <w:tcPr>
            <w:tcW w:w="2160" w:type="dxa"/>
          </w:tcPr>
          <w:p w14:paraId="071061A9" w14:textId="3753CF1E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A7F3C15" w14:textId="39EB45E1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1.2 - 3.7</w:t>
            </w:r>
          </w:p>
        </w:tc>
        <w:tc>
          <w:tcPr>
            <w:tcW w:w="236" w:type="dxa"/>
          </w:tcPr>
          <w:p w14:paraId="1E30A123" w14:textId="77777777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AA27556" w14:textId="076C8569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20,494</w:t>
            </w:r>
          </w:p>
        </w:tc>
        <w:tc>
          <w:tcPr>
            <w:tcW w:w="236" w:type="dxa"/>
          </w:tcPr>
          <w:p w14:paraId="557C31DE" w14:textId="77777777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891F262" w14:textId="5D49838C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CD7">
              <w:rPr>
                <w:rFonts w:asciiTheme="majorBidi" w:hAnsiTheme="majorBidi" w:cstheme="majorBidi"/>
                <w:sz w:val="30"/>
                <w:szCs w:val="30"/>
              </w:rPr>
              <w:t>59,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36" w:type="dxa"/>
          </w:tcPr>
          <w:p w14:paraId="320C602F" w14:textId="77777777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FD2C8F6" w14:textId="42324BD5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CD7">
              <w:rPr>
                <w:rFonts w:asciiTheme="majorBidi" w:hAnsiTheme="majorBidi" w:cstheme="majorBidi"/>
                <w:sz w:val="30"/>
                <w:szCs w:val="30"/>
              </w:rPr>
              <w:t>(60,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Pr="004C2C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4744FB1" w14:textId="77777777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2D2240B3" w14:textId="2D0B85B1" w:rsidR="00D45243" w:rsidRPr="00161E24" w:rsidRDefault="00D45243" w:rsidP="00D4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19,768</w:t>
            </w:r>
          </w:p>
        </w:tc>
      </w:tr>
    </w:tbl>
    <w:p w14:paraId="1F995FD2" w14:textId="77777777" w:rsidR="002A10DC" w:rsidRDefault="002A10DC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0AB2DB5" w14:textId="59FDB92E" w:rsidR="00307222" w:rsidRPr="00161E24" w:rsidRDefault="00307222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รายการเคลื่อนไหวของเงินให้กู้ยืมระยะ</w:t>
      </w:r>
      <w:r w:rsidR="00E660A7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ยาว</w:t>
      </w:r>
      <w:r w:rsidR="00C725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2055118" w14:textId="77777777" w:rsidR="00307222" w:rsidRPr="00572967" w:rsidRDefault="00307222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444"/>
        <w:gridCol w:w="240"/>
        <w:gridCol w:w="1200"/>
        <w:gridCol w:w="239"/>
        <w:gridCol w:w="1111"/>
        <w:gridCol w:w="240"/>
        <w:gridCol w:w="1227"/>
        <w:gridCol w:w="243"/>
        <w:gridCol w:w="1260"/>
      </w:tblGrid>
      <w:tr w:rsidR="00EC580E" w:rsidRPr="00161E24" w14:paraId="4843D198" w14:textId="77777777" w:rsidTr="00E751CE">
        <w:trPr>
          <w:tblHeader/>
        </w:trPr>
        <w:tc>
          <w:tcPr>
            <w:tcW w:w="2084" w:type="dxa"/>
          </w:tcPr>
          <w:p w14:paraId="3104E57A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3E45868" w14:textId="77777777" w:rsidR="00EC580E" w:rsidRPr="00161E24" w:rsidRDefault="00EC580E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</w:tcPr>
          <w:p w14:paraId="0A205484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0" w:type="dxa"/>
            <w:gridSpan w:val="7"/>
          </w:tcPr>
          <w:p w14:paraId="1557116A" w14:textId="52FAF18C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445" w:rsidRPr="00161E24" w14:paraId="5068D960" w14:textId="77777777" w:rsidTr="00ED371F">
        <w:trPr>
          <w:tblHeader/>
        </w:trPr>
        <w:tc>
          <w:tcPr>
            <w:tcW w:w="2084" w:type="dxa"/>
          </w:tcPr>
          <w:p w14:paraId="6CCC95FF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7FA35969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</w:tcPr>
          <w:p w14:paraId="38AA021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D1DEF7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9" w:type="dxa"/>
          </w:tcPr>
          <w:p w14:paraId="30785EE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4DE9B04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EDB807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CB9BAA3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C39CDB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96B34A" w14:textId="389F91FD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50445" w:rsidRPr="00161E24" w14:paraId="2EB89398" w14:textId="77777777" w:rsidTr="00ED371F">
        <w:trPr>
          <w:tblHeader/>
        </w:trPr>
        <w:tc>
          <w:tcPr>
            <w:tcW w:w="2084" w:type="dxa"/>
          </w:tcPr>
          <w:p w14:paraId="61681A4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4" w:type="dxa"/>
            <w:vAlign w:val="bottom"/>
          </w:tcPr>
          <w:p w14:paraId="71C41C68" w14:textId="5CE6AA03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0B82B819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0DD435E" w14:textId="2181EAC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9" w:type="dxa"/>
          </w:tcPr>
          <w:p w14:paraId="336E2E0A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24E8F4A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7FE54E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0CF30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</w:tcPr>
          <w:p w14:paraId="72D3E85F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67162" w14:textId="76332874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C580E" w:rsidRPr="00161E24" w14:paraId="4DA0B310" w14:textId="77777777" w:rsidTr="007A179F">
        <w:trPr>
          <w:tblHeader/>
        </w:trPr>
        <w:tc>
          <w:tcPr>
            <w:tcW w:w="2084" w:type="dxa"/>
          </w:tcPr>
          <w:p w14:paraId="7A0303A2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0AF60C0" w14:textId="77777777" w:rsidR="00EC580E" w:rsidRPr="00161E24" w:rsidRDefault="00EC580E" w:rsidP="005F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431F8C2D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0" w:type="dxa"/>
            <w:gridSpan w:val="7"/>
          </w:tcPr>
          <w:p w14:paraId="2C517FCD" w14:textId="634DB91C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0445" w:rsidRPr="00161E24" w14:paraId="17C45A4A" w14:textId="77777777" w:rsidTr="00ED371F">
        <w:tc>
          <w:tcPr>
            <w:tcW w:w="2084" w:type="dxa"/>
            <w:vAlign w:val="bottom"/>
          </w:tcPr>
          <w:p w14:paraId="2902539E" w14:textId="55638BB8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4" w:type="dxa"/>
            <w:vAlign w:val="bottom"/>
          </w:tcPr>
          <w:p w14:paraId="594E8FF7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5F5E01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A247F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0AEB8E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9F7386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3C794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7055DC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EC668D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70A55" w14:textId="5AB5A9D6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371F" w:rsidRPr="00161E24" w14:paraId="33A483D3" w14:textId="77777777" w:rsidTr="009C53A5">
        <w:tc>
          <w:tcPr>
            <w:tcW w:w="2084" w:type="dxa"/>
          </w:tcPr>
          <w:p w14:paraId="62C882A7" w14:textId="072747CE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4" w:type="dxa"/>
          </w:tcPr>
          <w:p w14:paraId="41491C3B" w14:textId="7FCE3658" w:rsidR="00ED371F" w:rsidRPr="00161E24" w:rsidRDefault="00D13DBA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0.7 - 3.6</w:t>
            </w:r>
          </w:p>
        </w:tc>
        <w:tc>
          <w:tcPr>
            <w:tcW w:w="240" w:type="dxa"/>
          </w:tcPr>
          <w:p w14:paraId="2CCCDBED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A1DDA6E" w14:textId="211C7C09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39" w:type="dxa"/>
          </w:tcPr>
          <w:p w14:paraId="765184CD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0609A52" w14:textId="3788BF37" w:rsidR="00ED371F" w:rsidRPr="001B7750" w:rsidRDefault="00D13DBA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0" w:type="dxa"/>
          </w:tcPr>
          <w:p w14:paraId="050CFA5C" w14:textId="77777777" w:rsidR="00ED371F" w:rsidRPr="001B7750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DED423C" w14:textId="18F7024D" w:rsidR="00ED371F" w:rsidRPr="001B7750" w:rsidRDefault="00D13DBA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3" w:type="dxa"/>
          </w:tcPr>
          <w:p w14:paraId="7212D514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8565F0" w14:textId="29445D51" w:rsidR="00ED371F" w:rsidRPr="00161E24" w:rsidRDefault="009A524E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</w:p>
        </w:tc>
      </w:tr>
      <w:tr w:rsidR="00ED371F" w:rsidRPr="00161E24" w14:paraId="588EBE22" w14:textId="77777777" w:rsidTr="009C53A5">
        <w:tc>
          <w:tcPr>
            <w:tcW w:w="2084" w:type="dxa"/>
          </w:tcPr>
          <w:p w14:paraId="3DF10A3B" w14:textId="2140D0FE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5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444" w:type="dxa"/>
          </w:tcPr>
          <w:p w14:paraId="632253F2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6FB54F0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2F655D9" w14:textId="1034663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239" w:type="dxa"/>
          </w:tcPr>
          <w:p w14:paraId="1F485DCB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3643072B" w14:textId="39DF2861" w:rsidR="00ED371F" w:rsidRPr="00161E24" w:rsidRDefault="00550E99" w:rsidP="0055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40" w:type="dxa"/>
          </w:tcPr>
          <w:p w14:paraId="4476CEF8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CEECB79" w14:textId="3A9171E0" w:rsidR="00ED371F" w:rsidRPr="00161E24" w:rsidRDefault="009C53A5" w:rsidP="009C5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000B076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7E47A2" w14:textId="00F580EA" w:rsidR="00ED371F" w:rsidRPr="00161E24" w:rsidRDefault="009C53A5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</w:tr>
      <w:tr w:rsidR="00ED371F" w:rsidRPr="00161E24" w14:paraId="383B7C0A" w14:textId="77777777" w:rsidTr="009C53A5">
        <w:tc>
          <w:tcPr>
            <w:tcW w:w="2084" w:type="dxa"/>
          </w:tcPr>
          <w:p w14:paraId="6620F435" w14:textId="61F6E864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19457251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3F57D5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94804" w14:textId="1389D3CB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1EC9FC9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DBAD628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B6AB34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1D2A84F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8F9DF0" w14:textId="77777777" w:rsidR="00ED371F" w:rsidRPr="00161E24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AE5B6" w14:textId="655F2EAD" w:rsidR="00ED371F" w:rsidRPr="00161E24" w:rsidRDefault="009C53A5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50445" w:rsidRPr="00397C6C" w14:paraId="3548941E" w14:textId="77777777" w:rsidTr="00ED371F">
        <w:tc>
          <w:tcPr>
            <w:tcW w:w="2084" w:type="dxa"/>
            <w:vAlign w:val="bottom"/>
          </w:tcPr>
          <w:p w14:paraId="1DFD8691" w14:textId="77777777" w:rsidR="00E50445" w:rsidRPr="00397C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2203AA6" w14:textId="77777777" w:rsidR="00E50445" w:rsidRPr="00397C6C" w:rsidRDefault="00E50445" w:rsidP="0039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976C134" w14:textId="77777777" w:rsidR="00E50445" w:rsidRPr="00397C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BDECBFE" w14:textId="77777777" w:rsidR="00E50445" w:rsidRPr="00397C6C" w:rsidRDefault="00E50445" w:rsidP="0039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D44C2E3" w14:textId="77777777" w:rsidR="00E50445" w:rsidRPr="00397C6C" w:rsidRDefault="00E50445" w:rsidP="0039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1F562CC" w14:textId="77777777" w:rsidR="00E50445" w:rsidRPr="00397C6C" w:rsidRDefault="00E50445" w:rsidP="0039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DBE7E7" w14:textId="77777777" w:rsidR="00E50445" w:rsidRPr="00397C6C" w:rsidRDefault="00E50445" w:rsidP="0039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85C60CF" w14:textId="77777777" w:rsidR="00E50445" w:rsidRPr="00397C6C" w:rsidRDefault="00E50445" w:rsidP="0039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FAC183" w14:textId="77777777" w:rsidR="00E50445" w:rsidRPr="00397C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E900A" w14:textId="79469F17" w:rsidR="00E50445" w:rsidRPr="00397C6C" w:rsidRDefault="00E50445" w:rsidP="0039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161E24" w14:paraId="6DE924FA" w14:textId="77777777" w:rsidTr="00ED371F">
        <w:tc>
          <w:tcPr>
            <w:tcW w:w="2084" w:type="dxa"/>
            <w:vAlign w:val="bottom"/>
          </w:tcPr>
          <w:p w14:paraId="220CC458" w14:textId="0766CE8A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17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4" w:type="dxa"/>
            <w:vAlign w:val="bottom"/>
          </w:tcPr>
          <w:p w14:paraId="5ED51EA3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10535A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FE8D4E3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23BD44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C4C1432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AF789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FB1013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488206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EDFB5" w14:textId="5AAA45A1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79F" w:rsidRPr="00161E24" w14:paraId="1D9C5DE6" w14:textId="77777777" w:rsidTr="00ED371F">
        <w:tc>
          <w:tcPr>
            <w:tcW w:w="2084" w:type="dxa"/>
          </w:tcPr>
          <w:p w14:paraId="0A870CC2" w14:textId="4287506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4" w:type="dxa"/>
          </w:tcPr>
          <w:p w14:paraId="7A011EF4" w14:textId="443A6AA5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1.0 - 3.7</w:t>
            </w:r>
          </w:p>
        </w:tc>
        <w:tc>
          <w:tcPr>
            <w:tcW w:w="240" w:type="dxa"/>
          </w:tcPr>
          <w:p w14:paraId="180D647D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4D4CDF9" w14:textId="59F0291A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39" w:type="dxa"/>
          </w:tcPr>
          <w:p w14:paraId="02EEBD00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BD55FED" w14:textId="728411D9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750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0" w:type="dxa"/>
          </w:tcPr>
          <w:p w14:paraId="63CDC00B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4D58A2" w14:textId="547461F3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750">
              <w:rPr>
                <w:rFonts w:asciiTheme="majorBidi" w:hAnsiTheme="majorBidi" w:cstheme="majorBidi"/>
                <w:sz w:val="30"/>
                <w:szCs w:val="30"/>
              </w:rPr>
              <w:t>(660)</w:t>
            </w:r>
          </w:p>
        </w:tc>
        <w:tc>
          <w:tcPr>
            <w:tcW w:w="243" w:type="dxa"/>
          </w:tcPr>
          <w:p w14:paraId="1D4E3B9C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193B5" w14:textId="658AD363" w:rsidR="007A179F" w:rsidRPr="00161E24" w:rsidRDefault="007A179F" w:rsidP="0055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58482E" w:rsidRPr="00161E24" w14:paraId="60B6B5CC" w14:textId="77777777" w:rsidTr="00AD7301">
        <w:tc>
          <w:tcPr>
            <w:tcW w:w="2084" w:type="dxa"/>
          </w:tcPr>
          <w:p w14:paraId="74954C7F" w14:textId="2DC9EF99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5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44" w:type="dxa"/>
          </w:tcPr>
          <w:p w14:paraId="1EA4A7F0" w14:textId="77777777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CB6925" w14:textId="77777777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F8D8ACD" w14:textId="39B51810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239" w:type="dxa"/>
          </w:tcPr>
          <w:p w14:paraId="2412DCED" w14:textId="77777777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02B22CB8" w14:textId="42300DE8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40" w:type="dxa"/>
          </w:tcPr>
          <w:p w14:paraId="086A404D" w14:textId="77777777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F3178F4" w14:textId="48924C7B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7FA1534" w14:textId="77777777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0C3E17" w14:textId="1B95C2FE" w:rsidR="0058482E" w:rsidRPr="00161E24" w:rsidRDefault="0058482E" w:rsidP="0058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</w:tr>
      <w:tr w:rsidR="007A179F" w:rsidRPr="00161E24" w14:paraId="604DA84F" w14:textId="77777777" w:rsidTr="00ED371F">
        <w:tc>
          <w:tcPr>
            <w:tcW w:w="2084" w:type="dxa"/>
          </w:tcPr>
          <w:p w14:paraId="6DF29E17" w14:textId="45ABD655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0FA7D244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3A428F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84935" w14:textId="7C4A8132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39" w:type="dxa"/>
          </w:tcPr>
          <w:p w14:paraId="50BD4740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86349A8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0D589E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0D9424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F914BF" w14:textId="77777777" w:rsidR="007A179F" w:rsidRPr="00161E24" w:rsidRDefault="007A179F" w:rsidP="007A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DE456" w14:textId="50E08F35" w:rsidR="007A179F" w:rsidRPr="001E205A" w:rsidRDefault="007A179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C2BF025" w14:textId="7C9DECD0" w:rsidR="00953017" w:rsidRPr="00AB2C78" w:rsidRDefault="009530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1"/>
        <w:gridCol w:w="260"/>
        <w:gridCol w:w="1090"/>
        <w:gridCol w:w="260"/>
        <w:gridCol w:w="1103"/>
        <w:gridCol w:w="258"/>
        <w:gridCol w:w="1098"/>
        <w:gridCol w:w="9"/>
      </w:tblGrid>
      <w:tr w:rsidR="00DB1602" w:rsidRPr="00C57846" w14:paraId="2886066B" w14:textId="77777777" w:rsidTr="00DB1602">
        <w:trPr>
          <w:gridAfter w:val="1"/>
          <w:wAfter w:w="5" w:type="pct"/>
          <w:tblHeader/>
        </w:trPr>
        <w:tc>
          <w:tcPr>
            <w:tcW w:w="2150" w:type="pct"/>
          </w:tcPr>
          <w:p w14:paraId="729D5D61" w14:textId="2FA23083" w:rsidR="003C57E4" w:rsidRPr="00DB1602" w:rsidRDefault="002340C7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  <w:r w:rsidR="00DB1602"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69" w:type="pct"/>
            <w:gridSpan w:val="3"/>
          </w:tcPr>
          <w:p w14:paraId="1A14456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6B7614E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41C9B7F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D371F" w:rsidRPr="00C57846" w14:paraId="154900B7" w14:textId="77777777" w:rsidTr="00DB1602">
        <w:trPr>
          <w:tblHeader/>
        </w:trPr>
        <w:tc>
          <w:tcPr>
            <w:tcW w:w="2150" w:type="pct"/>
          </w:tcPr>
          <w:p w14:paraId="38B101F3" w14:textId="4B6BA1F8" w:rsidR="00ED371F" w:rsidRPr="00DB1602" w:rsidRDefault="00ED371F" w:rsidP="00ED371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B1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6" w:type="pct"/>
          </w:tcPr>
          <w:p w14:paraId="79A4A143" w14:textId="6F7F63F1" w:rsidR="00ED371F" w:rsidRPr="00B056C3" w:rsidRDefault="00ED371F" w:rsidP="00ED371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3BCB8D50" w14:textId="77777777" w:rsidR="00ED371F" w:rsidRPr="00B056C3" w:rsidRDefault="00ED371F" w:rsidP="00ED371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AF90737" w14:textId="3A48836A" w:rsidR="00ED371F" w:rsidRPr="00B056C3" w:rsidRDefault="00ED371F" w:rsidP="00ED371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0E967198" w14:textId="77777777" w:rsidR="00ED371F" w:rsidRPr="00B056C3" w:rsidRDefault="00ED371F" w:rsidP="00ED371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C9098EE" w14:textId="5AD9E47B" w:rsidR="00ED371F" w:rsidRPr="00B056C3" w:rsidRDefault="00ED371F" w:rsidP="00ED371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247AB98" w14:textId="77777777" w:rsidR="00ED371F" w:rsidRPr="00B056C3" w:rsidRDefault="00ED371F" w:rsidP="00ED371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628EA47B" w14:textId="6B451371" w:rsidR="00ED371F" w:rsidRPr="00B056C3" w:rsidRDefault="00ED371F" w:rsidP="00ED371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D371F" w:rsidRPr="00C57846" w14:paraId="704F8C27" w14:textId="77777777" w:rsidTr="00516440">
        <w:trPr>
          <w:gridAfter w:val="1"/>
          <w:wAfter w:w="5" w:type="pct"/>
          <w:trHeight w:hRule="exact" w:val="374"/>
          <w:tblHeader/>
        </w:trPr>
        <w:tc>
          <w:tcPr>
            <w:tcW w:w="2150" w:type="pct"/>
          </w:tcPr>
          <w:p w14:paraId="2CAD33E3" w14:textId="77777777" w:rsidR="00ED371F" w:rsidRPr="00B056C3" w:rsidRDefault="00ED371F" w:rsidP="00ED371F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14:paraId="0BAC6947" w14:textId="0F432237" w:rsidR="00ED371F" w:rsidRPr="00B056C3" w:rsidRDefault="00ED371F" w:rsidP="00ED371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371F" w:rsidRPr="00C57846" w14:paraId="6692A900" w14:textId="77777777" w:rsidTr="00DB1602">
        <w:tc>
          <w:tcPr>
            <w:tcW w:w="2150" w:type="pct"/>
          </w:tcPr>
          <w:p w14:paraId="36C09952" w14:textId="00CFE602" w:rsidR="00ED371F" w:rsidRPr="00B056C3" w:rsidRDefault="00ED371F" w:rsidP="00ED37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6" w:type="pct"/>
          </w:tcPr>
          <w:p w14:paraId="15C6C106" w14:textId="77777777" w:rsidR="00ED371F" w:rsidRPr="00B056C3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4E7BBAE" w14:textId="77777777" w:rsidR="00ED371F" w:rsidRPr="00B056C3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917B40A" w14:textId="77777777" w:rsidR="00ED371F" w:rsidRPr="00B056C3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D62B575" w14:textId="77777777" w:rsidR="00ED371F" w:rsidRPr="00B056C3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ED80A78" w14:textId="77777777" w:rsidR="00ED371F" w:rsidRPr="00B056C3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1166395" w14:textId="77777777" w:rsidR="00ED371F" w:rsidRPr="00B056C3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52F6F144" w14:textId="77777777" w:rsidR="00ED371F" w:rsidRPr="00B056C3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371F" w:rsidRPr="00C57846" w14:paraId="21314DBF" w14:textId="77777777" w:rsidTr="00E67124">
        <w:tc>
          <w:tcPr>
            <w:tcW w:w="2150" w:type="pct"/>
          </w:tcPr>
          <w:p w14:paraId="0E961A54" w14:textId="42B788BC" w:rsidR="00ED371F" w:rsidRPr="00B056C3" w:rsidRDefault="00ED371F" w:rsidP="00ED37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</w:tcPr>
          <w:p w14:paraId="2F7CB58D" w14:textId="2F574ED1" w:rsidR="00ED371F" w:rsidRPr="001B3F5B" w:rsidRDefault="00E67124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4D9C11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691AB4" w14:textId="677DEE5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532661F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84A155" w14:textId="0C706E61" w:rsidR="00ED371F" w:rsidRPr="001B3F5B" w:rsidRDefault="00E67124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40" w:type="pct"/>
          </w:tcPr>
          <w:p w14:paraId="602E0D46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61C016A3" w14:textId="653E55FA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</w:tr>
      <w:tr w:rsidR="00ED371F" w:rsidRPr="00C57846" w14:paraId="7B05F101" w14:textId="77777777" w:rsidTr="00E67124">
        <w:tc>
          <w:tcPr>
            <w:tcW w:w="2150" w:type="pct"/>
          </w:tcPr>
          <w:p w14:paraId="0CE78C2C" w14:textId="6E9EB472" w:rsidR="00ED371F" w:rsidRPr="00161E24" w:rsidRDefault="00ED371F" w:rsidP="00ED37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6" w:type="pct"/>
          </w:tcPr>
          <w:p w14:paraId="29F92597" w14:textId="582AAB5C" w:rsidR="00ED371F" w:rsidRPr="001B3F5B" w:rsidRDefault="00E67124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1" w:type="pct"/>
          </w:tcPr>
          <w:p w14:paraId="5623CEC5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C04F42" w14:textId="2C9EF951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1" w:type="pct"/>
          </w:tcPr>
          <w:p w14:paraId="0AAD5BD7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A8F7CF" w14:textId="504733EA" w:rsidR="00ED371F" w:rsidRPr="001B3F5B" w:rsidRDefault="00E67124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8379C95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87EFEE9" w14:textId="64FB8FAA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371F" w:rsidRPr="00C57846" w14:paraId="215F3B97" w14:textId="77777777" w:rsidTr="00E67124">
        <w:tc>
          <w:tcPr>
            <w:tcW w:w="2150" w:type="pct"/>
          </w:tcPr>
          <w:p w14:paraId="2CD75129" w14:textId="16055C02" w:rsidR="00ED371F" w:rsidRPr="00B056C3" w:rsidRDefault="00ED371F" w:rsidP="00ED37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6" w:type="pct"/>
          </w:tcPr>
          <w:p w14:paraId="5B515C72" w14:textId="5D5B4B95" w:rsidR="00ED371F" w:rsidRPr="001B3F5B" w:rsidRDefault="00E67124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1" w:type="pct"/>
          </w:tcPr>
          <w:p w14:paraId="5B54775A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8DCA" w14:textId="523D9BF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1" w:type="pct"/>
          </w:tcPr>
          <w:p w14:paraId="36134CE9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7A47E9" w14:textId="569F6615" w:rsidR="00ED371F" w:rsidRPr="001B3F5B" w:rsidRDefault="00E67124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7257122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72722E18" w14:textId="5DD991D6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371F" w:rsidRPr="00C57846" w14:paraId="52B8F7F2" w14:textId="77777777" w:rsidTr="00E67124">
        <w:tc>
          <w:tcPr>
            <w:tcW w:w="2150" w:type="pct"/>
          </w:tcPr>
          <w:p w14:paraId="69BB93A9" w14:textId="6D620540" w:rsidR="00ED371F" w:rsidRPr="00161E24" w:rsidRDefault="00ED371F" w:rsidP="00ED37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</w:tcPr>
          <w:p w14:paraId="5C1CA637" w14:textId="2FD34C05" w:rsidR="00ED371F" w:rsidRPr="003A2990" w:rsidRDefault="00E67124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5221746E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7C81BD" w14:textId="18D84C50" w:rsidR="00ED371F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0B8A3171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F97603E" w14:textId="3C1C17CF" w:rsidR="00ED371F" w:rsidRPr="001B3F5B" w:rsidRDefault="00E67124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D53FA18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19AE672D" w14:textId="25728F94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371F" w:rsidRPr="00C57846" w14:paraId="2A9E1D6B" w14:textId="77777777" w:rsidTr="00E67124">
        <w:tc>
          <w:tcPr>
            <w:tcW w:w="2150" w:type="pct"/>
          </w:tcPr>
          <w:p w14:paraId="0BCEE7CF" w14:textId="40AC9007" w:rsidR="00ED371F" w:rsidRPr="00B056C3" w:rsidRDefault="00ED371F" w:rsidP="00ED37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B9FAF5E" w14:textId="4EC95415" w:rsidR="00ED371F" w:rsidRPr="001B3F5B" w:rsidRDefault="00E67124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1" w:type="pct"/>
          </w:tcPr>
          <w:p w14:paraId="58176158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3FE4FA7" w14:textId="058A8064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1" w:type="pct"/>
          </w:tcPr>
          <w:p w14:paraId="1E42759D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6A6C77F" w14:textId="412472FC" w:rsidR="00ED371F" w:rsidRPr="001B3F5B" w:rsidRDefault="008D37AB" w:rsidP="008D37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140" w:type="pct"/>
          </w:tcPr>
          <w:p w14:paraId="77404D91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ECAC62" w14:textId="50AA14D0" w:rsidR="00ED371F" w:rsidRPr="00656EB1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</w:tr>
      <w:tr w:rsidR="00ED371F" w:rsidRPr="009F13AB" w14:paraId="4B213957" w14:textId="77777777" w:rsidTr="009E6B20">
        <w:trPr>
          <w:trHeight w:val="1097"/>
        </w:trPr>
        <w:tc>
          <w:tcPr>
            <w:tcW w:w="2150" w:type="pct"/>
          </w:tcPr>
          <w:p w14:paraId="0F4AC1D1" w14:textId="77777777" w:rsidR="00ED371F" w:rsidRPr="00254999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41FA2C24" w14:textId="77777777" w:rsidR="00ED371F" w:rsidRPr="00254999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" w:type="pct"/>
          </w:tcPr>
          <w:p w14:paraId="357C4A47" w14:textId="77777777" w:rsidR="00ED371F" w:rsidRPr="00254999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C3A6087" w14:textId="77777777" w:rsidR="00ED371F" w:rsidRPr="00254999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" w:type="pct"/>
          </w:tcPr>
          <w:p w14:paraId="669619F8" w14:textId="77777777" w:rsidR="00ED371F" w:rsidRPr="00254999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76F33E9" w14:textId="77777777" w:rsidR="00ED371F" w:rsidRPr="00254999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0" w:type="pct"/>
          </w:tcPr>
          <w:p w14:paraId="70272BF0" w14:textId="77777777" w:rsidR="00ED371F" w:rsidRPr="00254999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29CD7C2B" w14:textId="77777777" w:rsidR="00ED371F" w:rsidRPr="00254999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D371F" w:rsidRPr="00C57846" w14:paraId="5F659511" w14:textId="77777777" w:rsidTr="00DB1602">
        <w:tc>
          <w:tcPr>
            <w:tcW w:w="2150" w:type="pct"/>
          </w:tcPr>
          <w:p w14:paraId="0BD58635" w14:textId="5CFB7C48" w:rsidR="00ED371F" w:rsidRPr="00161E24" w:rsidRDefault="00ED371F" w:rsidP="00ED371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เจ้าหนี้</w:t>
            </w:r>
            <w:r w:rsidR="00531B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6" w:type="pct"/>
          </w:tcPr>
          <w:p w14:paraId="198A5BF3" w14:textId="77777777" w:rsidR="00ED371F" w:rsidRPr="001B3F5B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BF631B2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DD7140" w14:textId="77777777" w:rsidR="00ED371F" w:rsidRPr="001B3F5B" w:rsidRDefault="00ED371F" w:rsidP="00ED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04E7A31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DB290C1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6805C5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2FB21F40" w14:textId="77777777" w:rsidR="00ED371F" w:rsidRPr="001B3F5B" w:rsidRDefault="00ED371F" w:rsidP="00ED3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816" w:rsidRPr="00C57846" w14:paraId="76777B41" w14:textId="77777777" w:rsidTr="001C494A">
        <w:tc>
          <w:tcPr>
            <w:tcW w:w="2150" w:type="pct"/>
          </w:tcPr>
          <w:p w14:paraId="6E990767" w14:textId="18F93532" w:rsidR="00A83816" w:rsidRPr="00161E24" w:rsidRDefault="00A83816" w:rsidP="00A838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6" w:type="pct"/>
          </w:tcPr>
          <w:p w14:paraId="7FBDDBD2" w14:textId="2C307BB2" w:rsidR="00A83816" w:rsidRPr="001B3F5B" w:rsidRDefault="0035669D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1A70C96" w14:textId="77777777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09AB5B9" w14:textId="551BBAE3" w:rsidR="00A83816" w:rsidRPr="001B3F5B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A3A753C" w14:textId="77777777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B088E4" w14:textId="0A4B83C4" w:rsidR="00A83816" w:rsidRPr="001B3F5B" w:rsidRDefault="00E67124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228063AE" w14:textId="77777777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27CBD50" w14:textId="7BF650CE" w:rsidR="00A83816" w:rsidRPr="001B3F5B" w:rsidRDefault="00A83816" w:rsidP="00BA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A83816" w:rsidRPr="00C57846" w14:paraId="5DA82DDB" w14:textId="77777777" w:rsidTr="001C494A">
        <w:tc>
          <w:tcPr>
            <w:tcW w:w="2150" w:type="pct"/>
          </w:tcPr>
          <w:p w14:paraId="4AD9E5BF" w14:textId="4EE7A755" w:rsidR="00A83816" w:rsidRPr="00C739AC" w:rsidRDefault="00A83816" w:rsidP="00A838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39A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44FA894" w14:textId="139F1CD2" w:rsidR="00A83816" w:rsidRPr="001B3F5B" w:rsidRDefault="0035669D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1" w:type="pct"/>
          </w:tcPr>
          <w:p w14:paraId="1F030797" w14:textId="77777777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246ECD1" w14:textId="0B6A8D0D" w:rsidR="00A83816" w:rsidRPr="001B3F5B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05F7FA47" w14:textId="77777777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5491BEF" w14:textId="501645CF" w:rsidR="00A83816" w:rsidRPr="001B3F5B" w:rsidRDefault="0035669D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30C164C2" w14:textId="77777777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06434484" w14:textId="5A64E630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83816" w:rsidRPr="00C57846" w14:paraId="3C139E2A" w14:textId="77777777" w:rsidTr="001C494A">
        <w:trPr>
          <w:trHeight w:hRule="exact" w:val="403"/>
        </w:trPr>
        <w:tc>
          <w:tcPr>
            <w:tcW w:w="2150" w:type="pct"/>
          </w:tcPr>
          <w:p w14:paraId="661F4407" w14:textId="166B47C1" w:rsidR="00A83816" w:rsidRPr="00D27475" w:rsidRDefault="00A83816" w:rsidP="00A838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81AE63" w14:textId="4D9AFB94" w:rsidR="00A83816" w:rsidRPr="001B3F5B" w:rsidRDefault="0035669D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1" w:type="pct"/>
          </w:tcPr>
          <w:p w14:paraId="020BF0BF" w14:textId="77777777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F1F8EA1" w14:textId="704DD360" w:rsidR="00A83816" w:rsidRPr="001B3F5B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18AF75A8" w14:textId="77777777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1E417D3C" w14:textId="4999CBE9" w:rsidR="00A83816" w:rsidRPr="001B3F5B" w:rsidRDefault="0035669D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40" w:type="pct"/>
          </w:tcPr>
          <w:p w14:paraId="516E1A0C" w14:textId="77777777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EA217E" w14:textId="7FE7BDD8" w:rsidR="00A83816" w:rsidRPr="001B3F5B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A83816" w:rsidRPr="00A80120" w14:paraId="264D6003" w14:textId="77777777" w:rsidTr="00516440">
        <w:trPr>
          <w:trHeight w:val="224"/>
        </w:trPr>
        <w:tc>
          <w:tcPr>
            <w:tcW w:w="2150" w:type="pct"/>
          </w:tcPr>
          <w:p w14:paraId="39029D7C" w14:textId="77777777" w:rsidR="00A83816" w:rsidRPr="007E2AD0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4607364" w14:textId="77777777" w:rsidR="00A83816" w:rsidRPr="007E2AD0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33798E5" w14:textId="77777777" w:rsidR="00A83816" w:rsidRPr="007E2AD0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6F173AA" w14:textId="77777777" w:rsidR="00A83816" w:rsidRPr="007E2AD0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7EF1EF1" w14:textId="77777777" w:rsidR="00A83816" w:rsidRPr="007E2AD0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14:paraId="5B82E9C0" w14:textId="77777777" w:rsidR="00A83816" w:rsidRPr="007E2AD0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84E61A9" w14:textId="77777777" w:rsidR="00A83816" w:rsidRPr="007E2AD0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0205745A" w14:textId="77777777" w:rsidR="00A83816" w:rsidRPr="007E2AD0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83816" w:rsidRPr="00C57846" w14:paraId="55D06114" w14:textId="77777777" w:rsidTr="001C494A">
        <w:trPr>
          <w:trHeight w:val="299"/>
        </w:trPr>
        <w:tc>
          <w:tcPr>
            <w:tcW w:w="2150" w:type="pct"/>
          </w:tcPr>
          <w:p w14:paraId="0C369B6C" w14:textId="029FAE66" w:rsidR="00A83816" w:rsidRPr="00D27475" w:rsidRDefault="00A83816" w:rsidP="00A838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6" w:type="pct"/>
          </w:tcPr>
          <w:p w14:paraId="25F53CE0" w14:textId="77777777" w:rsidR="00A83816" w:rsidRPr="00B056C3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C2D3185" w14:textId="77777777" w:rsidR="00A83816" w:rsidRPr="001E56D6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7CD1947A" w14:textId="77777777" w:rsidR="00A83816" w:rsidRPr="001E56D6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0F3A125F" w14:textId="77777777" w:rsidR="00A83816" w:rsidRPr="001E56D6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</w:tcPr>
          <w:p w14:paraId="41DF7857" w14:textId="77777777" w:rsidR="00A83816" w:rsidRPr="001E56D6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</w:tcPr>
          <w:p w14:paraId="3518736E" w14:textId="77777777" w:rsidR="00A83816" w:rsidRPr="001E56D6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gridSpan w:val="2"/>
          </w:tcPr>
          <w:p w14:paraId="061103ED" w14:textId="77777777" w:rsidR="00A83816" w:rsidRPr="001E56D6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83816" w:rsidRPr="00C57846" w14:paraId="7C5D36EA" w14:textId="77777777" w:rsidTr="00D32527">
        <w:tc>
          <w:tcPr>
            <w:tcW w:w="2150" w:type="pct"/>
          </w:tcPr>
          <w:p w14:paraId="101839CA" w14:textId="740FECE9" w:rsidR="00A83816" w:rsidRPr="00C739AC" w:rsidRDefault="00A83816" w:rsidP="00A838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39A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0C6DBB0D" w14:textId="1D86D236" w:rsidR="00A83816" w:rsidRPr="00B056C3" w:rsidRDefault="0035669D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1" w:type="pct"/>
          </w:tcPr>
          <w:p w14:paraId="68AD8BD5" w14:textId="77777777" w:rsidR="00A83816" w:rsidRPr="001E56D6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64DA475D" w14:textId="7B1BA1CA" w:rsidR="00A83816" w:rsidRPr="008802A8" w:rsidRDefault="00D32527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41" w:type="pct"/>
          </w:tcPr>
          <w:p w14:paraId="24F0A496" w14:textId="77777777" w:rsidR="00A83816" w:rsidRPr="001E56D6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3EE6D440" w14:textId="6D6E6DD8" w:rsidR="00A83816" w:rsidRPr="008802A8" w:rsidRDefault="0035669D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0" w:type="pct"/>
          </w:tcPr>
          <w:p w14:paraId="38697936" w14:textId="77777777" w:rsidR="00A83816" w:rsidRPr="001E56D6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gridSpan w:val="2"/>
            <w:tcBorders>
              <w:bottom w:val="double" w:sz="4" w:space="0" w:color="auto"/>
            </w:tcBorders>
          </w:tcPr>
          <w:p w14:paraId="415BDDEA" w14:textId="3CAAA7E3" w:rsidR="00A83816" w:rsidRPr="008802A8" w:rsidRDefault="00A83816" w:rsidP="005C0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0039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</w:tbl>
    <w:p w14:paraId="0EE8BAF5" w14:textId="4436D302" w:rsidR="00D27475" w:rsidRPr="007E2AD0" w:rsidRDefault="00D27475" w:rsidP="001E56D6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6AC2D9" w14:textId="26B1D297" w:rsidR="003233D2" w:rsidRPr="00161E24" w:rsidRDefault="00DC51BF" w:rsidP="00307E6A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รายการเคลื่อนไหวของเงินกู้ยืมระยะสั้น</w:t>
      </w:r>
      <w:r w:rsidR="00140E6E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51C642B" w14:textId="77777777" w:rsidR="008A22EF" w:rsidRPr="007E2AD0" w:rsidRDefault="008A22EF" w:rsidP="00516440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1440"/>
        <w:gridCol w:w="236"/>
        <w:gridCol w:w="1166"/>
        <w:gridCol w:w="236"/>
        <w:gridCol w:w="1166"/>
        <w:gridCol w:w="236"/>
        <w:gridCol w:w="1166"/>
        <w:gridCol w:w="236"/>
        <w:gridCol w:w="1213"/>
      </w:tblGrid>
      <w:tr w:rsidR="0051524F" w:rsidRPr="00161E24" w14:paraId="5B8F369F" w14:textId="77777777" w:rsidTr="005C0C78">
        <w:trPr>
          <w:tblHeader/>
        </w:trPr>
        <w:tc>
          <w:tcPr>
            <w:tcW w:w="2175" w:type="dxa"/>
          </w:tcPr>
          <w:p w14:paraId="7E28A78B" w14:textId="2753A09C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B0899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79B36B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</w:tcPr>
          <w:p w14:paraId="088E70EF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24F" w:rsidRPr="00161E24" w14:paraId="3328E251" w14:textId="77777777" w:rsidTr="005C0C78">
        <w:trPr>
          <w:tblHeader/>
        </w:trPr>
        <w:tc>
          <w:tcPr>
            <w:tcW w:w="2175" w:type="dxa"/>
          </w:tcPr>
          <w:p w14:paraId="202F5BA3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DB48F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E8A1F6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3E31100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910066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6D1F88D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92B57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C407495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5590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0F49C9C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1524F" w:rsidRPr="00161E24" w14:paraId="75FC4D68" w14:textId="77777777" w:rsidTr="005C0C78">
        <w:trPr>
          <w:tblHeader/>
        </w:trPr>
        <w:tc>
          <w:tcPr>
            <w:tcW w:w="2175" w:type="dxa"/>
          </w:tcPr>
          <w:p w14:paraId="427F088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7616DB" w14:textId="6B2889A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35788CE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02817FC" w14:textId="28FDE940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D2CED85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FA0F26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C7FAF7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97B002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0EC0F019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AC79719" w14:textId="5EAAF781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1524F" w:rsidRPr="00161E24" w14:paraId="4490AA78" w14:textId="77777777" w:rsidTr="005C0C78">
        <w:trPr>
          <w:trHeight w:val="56"/>
          <w:tblHeader/>
        </w:trPr>
        <w:tc>
          <w:tcPr>
            <w:tcW w:w="2175" w:type="dxa"/>
          </w:tcPr>
          <w:p w14:paraId="6B3278E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543160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AF6D710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9" w:type="dxa"/>
            <w:gridSpan w:val="7"/>
          </w:tcPr>
          <w:p w14:paraId="4AA55A94" w14:textId="7089D4F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524F" w:rsidRPr="00161E24" w14:paraId="69A1D618" w14:textId="77777777" w:rsidTr="005C0C78">
        <w:trPr>
          <w:trHeight w:hRule="exact" w:val="389"/>
        </w:trPr>
        <w:tc>
          <w:tcPr>
            <w:tcW w:w="2175" w:type="dxa"/>
            <w:vAlign w:val="bottom"/>
          </w:tcPr>
          <w:p w14:paraId="393543CD" w14:textId="5A460264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3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4B76D74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2CC9E8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64A955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4FC5BA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D61675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C5FDE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AA281D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1A5EC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19D709DB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816" w:rsidRPr="00161E24" w14:paraId="3239B61B" w14:textId="77777777" w:rsidTr="005C0C78">
        <w:tc>
          <w:tcPr>
            <w:tcW w:w="2175" w:type="dxa"/>
          </w:tcPr>
          <w:p w14:paraId="6F4B4F5A" w14:textId="4963DD3F" w:rsidR="00A83816" w:rsidRPr="00161E24" w:rsidDel="005765CD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730106E" w14:textId="0594D0FC" w:rsidR="00A83816" w:rsidRPr="00161E24" w:rsidRDefault="0004029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0.7 - 3.6</w:t>
            </w:r>
          </w:p>
        </w:tc>
        <w:tc>
          <w:tcPr>
            <w:tcW w:w="236" w:type="dxa"/>
          </w:tcPr>
          <w:p w14:paraId="49F3129E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D1E1C41" w14:textId="0C13D678" w:rsidR="00A83816" w:rsidRPr="00161E24" w:rsidRDefault="0014146C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36" w:type="dxa"/>
          </w:tcPr>
          <w:p w14:paraId="572EAFD2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51BECB2" w14:textId="371A4092" w:rsidR="00A83816" w:rsidRPr="00161E24" w:rsidRDefault="0004029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11,086</w:t>
            </w:r>
          </w:p>
        </w:tc>
        <w:tc>
          <w:tcPr>
            <w:tcW w:w="236" w:type="dxa"/>
          </w:tcPr>
          <w:p w14:paraId="0B54479A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B4B97BE" w14:textId="5A836540" w:rsidR="00A83816" w:rsidRPr="00161E24" w:rsidRDefault="00040296" w:rsidP="006F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(10,399)</w:t>
            </w:r>
          </w:p>
        </w:tc>
        <w:tc>
          <w:tcPr>
            <w:tcW w:w="236" w:type="dxa"/>
          </w:tcPr>
          <w:p w14:paraId="5E0921B9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F5F9DE9" w14:textId="1050D73B" w:rsidR="00A83816" w:rsidRPr="00161E24" w:rsidRDefault="004A352C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1,136</w:t>
            </w:r>
          </w:p>
        </w:tc>
      </w:tr>
      <w:tr w:rsidR="00A83816" w:rsidRPr="005C0C78" w14:paraId="316378C6" w14:textId="77777777" w:rsidTr="005C0C78">
        <w:trPr>
          <w:trHeight w:val="32"/>
        </w:trPr>
        <w:tc>
          <w:tcPr>
            <w:tcW w:w="2175" w:type="dxa"/>
          </w:tcPr>
          <w:p w14:paraId="4F083D03" w14:textId="77777777" w:rsidR="00A83816" w:rsidRPr="007E2AD0" w:rsidDel="005765CD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19733C" w14:textId="77777777" w:rsidR="00A83816" w:rsidRPr="007E2AD0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6681CB" w14:textId="77777777" w:rsidR="00A83816" w:rsidRPr="007E2AD0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308DF6AE" w14:textId="77777777" w:rsidR="00A83816" w:rsidRPr="007E2AD0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D31F3" w14:textId="77777777" w:rsidR="00A83816" w:rsidRPr="007E2AD0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3B20EB8" w14:textId="77777777" w:rsidR="00A83816" w:rsidRPr="007E2AD0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B81B5" w14:textId="77777777" w:rsidR="00A83816" w:rsidRPr="007E2AD0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5DBE6ED" w14:textId="77777777" w:rsidR="00A83816" w:rsidRPr="007E2AD0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36FAB3" w14:textId="77777777" w:rsidR="00A83816" w:rsidRPr="007E2AD0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283C6E62" w14:textId="77777777" w:rsidR="00A83816" w:rsidRPr="007E2AD0" w:rsidRDefault="00A83816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816" w:rsidRPr="00161E24" w14:paraId="108257F8" w14:textId="77777777" w:rsidTr="005C0C78">
        <w:trPr>
          <w:trHeight w:hRule="exact" w:val="389"/>
        </w:trPr>
        <w:tc>
          <w:tcPr>
            <w:tcW w:w="2175" w:type="dxa"/>
          </w:tcPr>
          <w:p w14:paraId="3DDB0360" w14:textId="24C46F07" w:rsidR="00A83816" w:rsidRPr="00161E24" w:rsidDel="005765CD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161D4328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A621BB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68F8B9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A995C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C7A5B8D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7171A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9DE02FB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53C6A" w14:textId="77777777" w:rsidR="00A83816" w:rsidRPr="00161E24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08B7131" w14:textId="77777777" w:rsidR="00A83816" w:rsidRPr="00161E24" w:rsidRDefault="00A83816" w:rsidP="00BA5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146C" w:rsidRPr="00161E24" w14:paraId="135338E4" w14:textId="77777777" w:rsidTr="005C0C78">
        <w:trPr>
          <w:trHeight w:val="62"/>
        </w:trPr>
        <w:tc>
          <w:tcPr>
            <w:tcW w:w="2175" w:type="dxa"/>
          </w:tcPr>
          <w:p w14:paraId="009F5820" w14:textId="29F16D06" w:rsidR="0014146C" w:rsidRPr="00161E24" w:rsidRDefault="0014146C" w:rsidP="0014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C046B55" w14:textId="1B7D8832" w:rsidR="0014146C" w:rsidRPr="00161E24" w:rsidRDefault="0014146C" w:rsidP="00141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7B269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- 3.</w:t>
            </w:r>
            <w:r w:rsidR="007B26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096A66C" w14:textId="77777777" w:rsidR="0014146C" w:rsidRPr="00161E24" w:rsidRDefault="0014146C" w:rsidP="0014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E7B5D11" w14:textId="29992857" w:rsidR="0014146C" w:rsidRPr="00161E24" w:rsidRDefault="0014146C" w:rsidP="0014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46C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36" w:type="dxa"/>
          </w:tcPr>
          <w:p w14:paraId="1DAE3B3B" w14:textId="77777777" w:rsidR="0014146C" w:rsidRPr="00161E24" w:rsidRDefault="0014146C" w:rsidP="0014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023090C" w14:textId="5CFA5D5D" w:rsidR="0014146C" w:rsidRPr="00161E24" w:rsidRDefault="0014146C" w:rsidP="0014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46C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36" w:type="dxa"/>
          </w:tcPr>
          <w:p w14:paraId="1B1ED732" w14:textId="77777777" w:rsidR="0014146C" w:rsidRPr="00161E24" w:rsidRDefault="0014146C" w:rsidP="0014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93257BC" w14:textId="29D4C012" w:rsidR="0014146C" w:rsidRPr="00161E24" w:rsidRDefault="0014146C" w:rsidP="0014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46C">
              <w:rPr>
                <w:rFonts w:asciiTheme="majorBidi" w:hAnsiTheme="majorBidi" w:cstheme="majorBidi"/>
                <w:sz w:val="30"/>
                <w:szCs w:val="30"/>
              </w:rPr>
              <w:t>(775)</w:t>
            </w:r>
          </w:p>
        </w:tc>
        <w:tc>
          <w:tcPr>
            <w:tcW w:w="236" w:type="dxa"/>
          </w:tcPr>
          <w:p w14:paraId="6B5C6E1B" w14:textId="77777777" w:rsidR="0014146C" w:rsidRPr="00161E24" w:rsidRDefault="0014146C" w:rsidP="0014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53F90575" w14:textId="67FDBACA" w:rsidR="0014146C" w:rsidRPr="00161E24" w:rsidRDefault="0014146C" w:rsidP="005C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146C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</w:tbl>
    <w:p w14:paraId="1E50A6ED" w14:textId="1AB99F16" w:rsidR="0045447A" w:rsidRDefault="0045447A" w:rsidP="00CE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5E18BF18" w14:textId="77777777" w:rsidR="0045447A" w:rsidRDefault="00454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91427E4" w14:textId="44488716" w:rsidR="002B0AF5" w:rsidRPr="009337C8" w:rsidRDefault="002B0AF5" w:rsidP="00516440">
      <w:pPr>
        <w:pStyle w:val="Heading1"/>
        <w:numPr>
          <w:ilvl w:val="0"/>
          <w:numId w:val="23"/>
        </w:numPr>
        <w:tabs>
          <w:tab w:val="decimal" w:pos="630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9337C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</w:t>
      </w:r>
      <w:r w:rsidR="00E87A8C" w:rsidRPr="009337C8">
        <w:rPr>
          <w:rFonts w:asciiTheme="majorBidi" w:hAnsiTheme="majorBidi" w:cstheme="majorBidi"/>
          <w:sz w:val="30"/>
          <w:szCs w:val="30"/>
          <w:u w:val="none"/>
          <w:cs/>
        </w:rPr>
        <w:t>การค้า</w:t>
      </w:r>
    </w:p>
    <w:p w14:paraId="71A44231" w14:textId="7D9F8286" w:rsidR="003E7071" w:rsidRPr="00CE61F2" w:rsidRDefault="003E707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75"/>
        <w:gridCol w:w="240"/>
        <w:gridCol w:w="1190"/>
        <w:gridCol w:w="267"/>
        <w:gridCol w:w="1170"/>
        <w:gridCol w:w="237"/>
        <w:gridCol w:w="1164"/>
      </w:tblGrid>
      <w:tr w:rsidR="00AD7F6D" w:rsidRPr="00B056C3" w14:paraId="105B40AB" w14:textId="77777777" w:rsidTr="004034FE">
        <w:trPr>
          <w:tblHeader/>
        </w:trPr>
        <w:tc>
          <w:tcPr>
            <w:tcW w:w="2101" w:type="pct"/>
          </w:tcPr>
          <w:p w14:paraId="1ED1AB19" w14:textId="77777777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6C9D8DA9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3507358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7065E6FC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3816" w:rsidRPr="00B056C3" w14:paraId="10ACC2ED" w14:textId="77777777" w:rsidTr="004034FE">
        <w:trPr>
          <w:tblHeader/>
        </w:trPr>
        <w:tc>
          <w:tcPr>
            <w:tcW w:w="2101" w:type="pct"/>
          </w:tcPr>
          <w:p w14:paraId="17CCA1FC" w14:textId="64625209" w:rsidR="00A83816" w:rsidRPr="00B056C3" w:rsidRDefault="00A83816" w:rsidP="00A83816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6" w:type="pct"/>
          </w:tcPr>
          <w:p w14:paraId="206F0D6D" w14:textId="4A6B830C" w:rsidR="00A83816" w:rsidRPr="00B056C3" w:rsidRDefault="00A83816" w:rsidP="00A8381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5F62D002" w14:textId="77777777" w:rsidR="00A83816" w:rsidRPr="00B056C3" w:rsidRDefault="00A83816" w:rsidP="00A8381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CD2CC84" w14:textId="24BEBB23" w:rsidR="00A83816" w:rsidRPr="00B056C3" w:rsidRDefault="00A83816" w:rsidP="00A8381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6DFCE474" w14:textId="77777777" w:rsidR="00A83816" w:rsidRPr="00B056C3" w:rsidRDefault="00A83816" w:rsidP="00A8381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9D523C3" w14:textId="67663D89" w:rsidR="00A83816" w:rsidRPr="00B056C3" w:rsidRDefault="00A83816" w:rsidP="00A8381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20C9BFCA" w14:textId="77777777" w:rsidR="00A83816" w:rsidRPr="00B056C3" w:rsidRDefault="00A83816" w:rsidP="00A8381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6CF7AF3" w14:textId="194F64F5" w:rsidR="00A83816" w:rsidRPr="00B056C3" w:rsidRDefault="00A83816" w:rsidP="00A8381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83816" w:rsidRPr="00B056C3" w14:paraId="44175D55" w14:textId="77777777" w:rsidTr="004034FE">
        <w:trPr>
          <w:trHeight w:val="434"/>
          <w:tblHeader/>
        </w:trPr>
        <w:tc>
          <w:tcPr>
            <w:tcW w:w="2101" w:type="pct"/>
          </w:tcPr>
          <w:p w14:paraId="4EBEC14F" w14:textId="77777777" w:rsidR="00A83816" w:rsidRPr="00B056C3" w:rsidRDefault="00A83816" w:rsidP="00A838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9" w:type="pct"/>
            <w:gridSpan w:val="7"/>
          </w:tcPr>
          <w:p w14:paraId="070ACAEB" w14:textId="6793324E" w:rsidR="00A83816" w:rsidRPr="00B056C3" w:rsidRDefault="00A83816" w:rsidP="00A8381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3816" w:rsidRPr="00B056C3" w14:paraId="55166B39" w14:textId="77777777" w:rsidTr="006A2CBB">
        <w:tc>
          <w:tcPr>
            <w:tcW w:w="2101" w:type="pct"/>
          </w:tcPr>
          <w:p w14:paraId="4F64560D" w14:textId="200031F8" w:rsidR="00A83816" w:rsidRPr="00B056C3" w:rsidRDefault="00A83816" w:rsidP="00A838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26" w:type="pct"/>
          </w:tcPr>
          <w:p w14:paraId="57461833" w14:textId="3C6264CE" w:rsidR="00A83816" w:rsidRPr="00B056C3" w:rsidRDefault="00B90B2E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</w:t>
            </w:r>
            <w:r w:rsidR="006A2C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371B3073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91E700A" w14:textId="7B990858" w:rsidR="00A83816" w:rsidRPr="00AD7F6D" w:rsidRDefault="00A83816" w:rsidP="00982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2" w:type="pct"/>
          </w:tcPr>
          <w:p w14:paraId="0FBCF552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F1BFB6A" w14:textId="339A013C" w:rsidR="00A83816" w:rsidRPr="00B056C3" w:rsidRDefault="0050340C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</w:t>
            </w:r>
            <w:r w:rsidR="006A2CBB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6" w:type="pct"/>
          </w:tcPr>
          <w:p w14:paraId="4F890D4A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7CFAC6B" w14:textId="23EC1619" w:rsidR="00A83816" w:rsidRPr="00B056C3" w:rsidRDefault="00A83816" w:rsidP="00982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4,921</w:t>
            </w:r>
          </w:p>
        </w:tc>
      </w:tr>
      <w:tr w:rsidR="00A83816" w:rsidRPr="00B056C3" w14:paraId="724ECDAB" w14:textId="77777777" w:rsidTr="006A2CBB">
        <w:tc>
          <w:tcPr>
            <w:tcW w:w="2101" w:type="pct"/>
          </w:tcPr>
          <w:p w14:paraId="21B4AF4D" w14:textId="4289C671" w:rsidR="00A83816" w:rsidRPr="00B056C3" w:rsidRDefault="00A83816" w:rsidP="00A838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26" w:type="pct"/>
          </w:tcPr>
          <w:p w14:paraId="2BB5D7CB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A2450C6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E3BA773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193D9CB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017139F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0586A31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AEEB2D1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83816" w:rsidRPr="00B056C3" w14:paraId="36EDBF61" w14:textId="77777777" w:rsidTr="006A2CBB">
        <w:tc>
          <w:tcPr>
            <w:tcW w:w="2101" w:type="pct"/>
          </w:tcPr>
          <w:p w14:paraId="1DB76C17" w14:textId="3A8EC49A" w:rsidR="00A83816" w:rsidRPr="00B056C3" w:rsidRDefault="00A83816" w:rsidP="00A838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6" w:type="pct"/>
          </w:tcPr>
          <w:p w14:paraId="20BA7218" w14:textId="61F42E42" w:rsidR="00A83816" w:rsidRPr="00B056C3" w:rsidRDefault="00B90B2E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6A2CB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8" w:type="pct"/>
          </w:tcPr>
          <w:p w14:paraId="2BB7BDFD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3006063" w14:textId="52845BCD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1,50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007E88C4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1516FAB" w14:textId="4682DED7" w:rsidR="00A83816" w:rsidRPr="00B056C3" w:rsidRDefault="0050340C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2CBB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6" w:type="pct"/>
          </w:tcPr>
          <w:p w14:paraId="7C35A9E4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39311" w14:textId="504BD9F3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A83816" w:rsidRPr="00B056C3" w14:paraId="310B0FE7" w14:textId="77777777" w:rsidTr="006A2CBB">
        <w:tc>
          <w:tcPr>
            <w:tcW w:w="2101" w:type="pct"/>
          </w:tcPr>
          <w:p w14:paraId="66B7E0D3" w14:textId="121922D6" w:rsidR="00A83816" w:rsidRPr="00B056C3" w:rsidRDefault="00A83816" w:rsidP="00A838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6" w:type="pct"/>
          </w:tcPr>
          <w:p w14:paraId="3738E30F" w14:textId="507CC4FB" w:rsidR="00A83816" w:rsidRPr="00B056C3" w:rsidRDefault="004C0D35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128" w:type="pct"/>
          </w:tcPr>
          <w:p w14:paraId="1C6B7936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215E063" w14:textId="575FEF7C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2" w:type="pct"/>
          </w:tcPr>
          <w:p w14:paraId="7C4E12A6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A2E5E98" w14:textId="7411344A" w:rsidR="00A83816" w:rsidRPr="00B056C3" w:rsidRDefault="0050340C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3FEFC376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C2A6254" w14:textId="402A2A8B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B58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A83816" w:rsidRPr="00B056C3" w14:paraId="6843D418" w14:textId="77777777" w:rsidTr="006A2CBB">
        <w:tc>
          <w:tcPr>
            <w:tcW w:w="2101" w:type="pct"/>
          </w:tcPr>
          <w:p w14:paraId="7E6416CC" w14:textId="695A2BE1" w:rsidR="00A83816" w:rsidRPr="00B056C3" w:rsidRDefault="00A83816" w:rsidP="00A838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6" w:type="pct"/>
          </w:tcPr>
          <w:p w14:paraId="60CB9EB2" w14:textId="76E10113" w:rsidR="00A83816" w:rsidRPr="00B056C3" w:rsidRDefault="004C0D35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</w:p>
        </w:tc>
        <w:tc>
          <w:tcPr>
            <w:tcW w:w="128" w:type="pct"/>
          </w:tcPr>
          <w:p w14:paraId="7E9405FA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FB63691" w14:textId="5F4BCC48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63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2" w:type="pct"/>
          </w:tcPr>
          <w:p w14:paraId="5C581E22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B88E6CD" w14:textId="53100114" w:rsidR="00A83816" w:rsidRPr="00B056C3" w:rsidRDefault="0050340C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0E0B2842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D142106" w14:textId="4B9DA390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B5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A83816" w:rsidRPr="00B056C3" w14:paraId="3A1A630B" w14:textId="77777777" w:rsidTr="006A2CBB">
        <w:tc>
          <w:tcPr>
            <w:tcW w:w="2101" w:type="pct"/>
          </w:tcPr>
          <w:p w14:paraId="34DA77B6" w14:textId="43524329" w:rsidR="00A83816" w:rsidRPr="00B056C3" w:rsidRDefault="00A83816" w:rsidP="00A838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C2F4A7A" w14:textId="560AC97D" w:rsidR="00A83816" w:rsidRPr="00B056C3" w:rsidRDefault="004C0D35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 w:rsidR="006A2C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7D48EE21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1E45096" w14:textId="72CC77C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63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5EF47A35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4013CDC" w14:textId="46919E09" w:rsidR="00A83816" w:rsidRPr="00B056C3" w:rsidRDefault="0050340C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A2C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1E88BC8F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EB67E5B" w14:textId="7296DD39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A83816" w:rsidRPr="00B056C3" w14:paraId="6E7336D0" w14:textId="77777777" w:rsidTr="006A2CBB">
        <w:tc>
          <w:tcPr>
            <w:tcW w:w="2101" w:type="pct"/>
          </w:tcPr>
          <w:p w14:paraId="42D80EC9" w14:textId="45E74F5D" w:rsidR="00A83816" w:rsidRPr="00B056C3" w:rsidRDefault="00A83816" w:rsidP="00A838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5BBFDD9" w14:textId="02F6F1B1" w:rsidR="00A83816" w:rsidRPr="0037160F" w:rsidRDefault="00072B1E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</w:t>
            </w:r>
            <w:r w:rsidR="006A2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28" w:type="pct"/>
          </w:tcPr>
          <w:p w14:paraId="48065CF3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3728BE81" w14:textId="32EB6225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2" w:type="pct"/>
          </w:tcPr>
          <w:p w14:paraId="312127BE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5FFE656F" w14:textId="675BC9C6" w:rsidR="00A83816" w:rsidRPr="000367F1" w:rsidRDefault="0050340C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</w:t>
            </w:r>
            <w:r w:rsidR="006A2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26" w:type="pct"/>
          </w:tcPr>
          <w:p w14:paraId="3D86431E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2C9B009" w14:textId="5D9A8BBD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</w:tr>
      <w:tr w:rsidR="00A83816" w:rsidRPr="00B056C3" w14:paraId="2623BB5D" w14:textId="77777777" w:rsidTr="006A2CBB">
        <w:tc>
          <w:tcPr>
            <w:tcW w:w="2101" w:type="pct"/>
          </w:tcPr>
          <w:p w14:paraId="26574F63" w14:textId="31CD8CE1" w:rsidR="00A83816" w:rsidRPr="009A0C03" w:rsidRDefault="00A83816" w:rsidP="00A83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hanging="54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A0C03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A0C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</w:t>
            </w:r>
            <w:r w:rsidRPr="009A0C0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ว่า</w:t>
            </w:r>
            <w:r w:rsidRPr="009A0C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6" w:type="pct"/>
            <w:vAlign w:val="bottom"/>
          </w:tcPr>
          <w:p w14:paraId="7E8D59E2" w14:textId="7677B0A5" w:rsidR="00A83816" w:rsidRPr="00B056C3" w:rsidRDefault="00434EA3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  <w:tc>
          <w:tcPr>
            <w:tcW w:w="128" w:type="pct"/>
          </w:tcPr>
          <w:p w14:paraId="0FBE39E7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FBFFDB5" w14:textId="0B0B290C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636">
              <w:rPr>
                <w:rFonts w:asciiTheme="majorBidi" w:hAnsiTheme="majorBidi" w:cstheme="majorBidi"/>
                <w:sz w:val="30"/>
                <w:szCs w:val="30"/>
              </w:rPr>
              <w:t>(381)</w:t>
            </w:r>
          </w:p>
        </w:tc>
        <w:tc>
          <w:tcPr>
            <w:tcW w:w="142" w:type="pct"/>
          </w:tcPr>
          <w:p w14:paraId="5374B15D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EC527DC" w14:textId="1E9D50F6" w:rsidR="00A83816" w:rsidRPr="00B056C3" w:rsidRDefault="0050340C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  <w:tc>
          <w:tcPr>
            <w:tcW w:w="126" w:type="pct"/>
          </w:tcPr>
          <w:p w14:paraId="2C96EC0E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4EA935A" w14:textId="658411C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DA">
              <w:rPr>
                <w:rFonts w:asciiTheme="majorBidi" w:hAnsiTheme="majorBidi" w:cstheme="majorBidi"/>
                <w:sz w:val="30"/>
                <w:szCs w:val="30"/>
              </w:rPr>
              <w:t>(208)</w:t>
            </w:r>
          </w:p>
        </w:tc>
      </w:tr>
      <w:tr w:rsidR="00A83816" w:rsidRPr="00B056C3" w14:paraId="52C5A5FC" w14:textId="77777777" w:rsidTr="006A2CBB">
        <w:tc>
          <w:tcPr>
            <w:tcW w:w="2101" w:type="pct"/>
          </w:tcPr>
          <w:p w14:paraId="6745F582" w14:textId="3C44F0AF" w:rsidR="00A83816" w:rsidRPr="00B056C3" w:rsidRDefault="00A83816" w:rsidP="00A838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1E871A5" w14:textId="41A3CB63" w:rsidR="00A83816" w:rsidRPr="00C94709" w:rsidRDefault="00072B1E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</w:t>
            </w:r>
            <w:r w:rsidR="006A2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28" w:type="pct"/>
          </w:tcPr>
          <w:p w14:paraId="4D5C6C41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DB1E4FC" w14:textId="190DB7FE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142" w:type="pct"/>
          </w:tcPr>
          <w:p w14:paraId="5CAA938D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6EB79BE" w14:textId="2B7171FF" w:rsidR="00A83816" w:rsidRPr="000367F1" w:rsidRDefault="0050340C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</w:t>
            </w:r>
            <w:r w:rsidR="00DB6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  <w:r w:rsidR="006A2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62AA289E" w14:textId="77777777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E510E3" w14:textId="34F98C46" w:rsidR="00A83816" w:rsidRPr="00B056C3" w:rsidRDefault="00A83816" w:rsidP="00A83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</w:tbl>
    <w:p w14:paraId="4CDC3BFF" w14:textId="77777777" w:rsidR="00F2255E" w:rsidRDefault="00F2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2"/>
        <w:gridCol w:w="1164"/>
        <w:gridCol w:w="272"/>
        <w:gridCol w:w="1183"/>
        <w:gridCol w:w="261"/>
        <w:gridCol w:w="8"/>
        <w:gridCol w:w="1164"/>
        <w:gridCol w:w="257"/>
        <w:gridCol w:w="1164"/>
      </w:tblGrid>
      <w:tr w:rsidR="00AD7F6D" w:rsidRPr="00C57846" w14:paraId="49818AC3" w14:textId="77777777" w:rsidTr="00990350">
        <w:trPr>
          <w:tblHeader/>
        </w:trPr>
        <w:tc>
          <w:tcPr>
            <w:tcW w:w="2081" w:type="pct"/>
          </w:tcPr>
          <w:p w14:paraId="465E1DFD" w14:textId="03C6239E" w:rsidR="00AD7F6D" w:rsidRPr="00B056C3" w:rsidRDefault="00AD7F6D" w:rsidP="0018508B">
            <w:pPr>
              <w:spacing w:line="240" w:lineRule="auto"/>
              <w:ind w:lef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7" w:type="pct"/>
            <w:gridSpan w:val="3"/>
          </w:tcPr>
          <w:p w14:paraId="23B15272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64B4A997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1DAFF51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0350" w:rsidRPr="00C57846" w14:paraId="13E018D5" w14:textId="77777777" w:rsidTr="00990350">
        <w:trPr>
          <w:tblHeader/>
        </w:trPr>
        <w:tc>
          <w:tcPr>
            <w:tcW w:w="2081" w:type="pct"/>
          </w:tcPr>
          <w:p w14:paraId="09B5277F" w14:textId="77777777" w:rsidR="00990350" w:rsidRPr="00B056C3" w:rsidRDefault="00990350" w:rsidP="0099035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05B8F6A7" w14:textId="6ABCA4C6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3DB0B09" w14:textId="77777777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5430BBF" w14:textId="3AD5D1DB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18267010" w14:textId="77777777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5A5C8D7" w14:textId="309CB4C7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1416AE55" w14:textId="77777777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52ABEA2" w14:textId="75D147FD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90350" w:rsidRPr="00C57846" w14:paraId="25854F8C" w14:textId="77777777" w:rsidTr="00194B45">
        <w:trPr>
          <w:trHeight w:val="434"/>
          <w:tblHeader/>
        </w:trPr>
        <w:tc>
          <w:tcPr>
            <w:tcW w:w="2081" w:type="pct"/>
          </w:tcPr>
          <w:p w14:paraId="17255DE7" w14:textId="77777777" w:rsidR="00990350" w:rsidRPr="00B056C3" w:rsidRDefault="00990350" w:rsidP="0099035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9" w:type="pct"/>
            <w:gridSpan w:val="8"/>
          </w:tcPr>
          <w:p w14:paraId="0F901514" w14:textId="77777777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0350" w:rsidRPr="00C57846" w14:paraId="0E272533" w14:textId="77777777" w:rsidTr="00990350">
        <w:tc>
          <w:tcPr>
            <w:tcW w:w="2081" w:type="pct"/>
          </w:tcPr>
          <w:p w14:paraId="064978F1" w14:textId="24408CD4" w:rsidR="00990350" w:rsidRPr="00B056C3" w:rsidRDefault="00990350" w:rsidP="009903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21" w:type="pct"/>
          </w:tcPr>
          <w:p w14:paraId="4BB1692D" w14:textId="626C2BF3" w:rsidR="00990350" w:rsidRPr="00990350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350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45" w:type="pct"/>
          </w:tcPr>
          <w:p w14:paraId="701CC2F4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700227" w14:textId="0BBA4E71" w:rsidR="00990350" w:rsidRPr="00B056C3" w:rsidRDefault="00990350" w:rsidP="000E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EB1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39" w:type="pct"/>
          </w:tcPr>
          <w:p w14:paraId="560F6137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14:paraId="27116D06" w14:textId="6DC1AF0C" w:rsidR="00990350" w:rsidRPr="00990350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350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37" w:type="pct"/>
          </w:tcPr>
          <w:p w14:paraId="62904430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394CA71" w14:textId="78F53F62" w:rsidR="00990350" w:rsidRPr="00B056C3" w:rsidRDefault="00990350" w:rsidP="000E5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EB1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990350" w:rsidRPr="00C57846" w14:paraId="5B919F10" w14:textId="77777777" w:rsidTr="00990350">
        <w:tc>
          <w:tcPr>
            <w:tcW w:w="2081" w:type="pct"/>
          </w:tcPr>
          <w:p w14:paraId="22DCEDFF" w14:textId="5B676CEB" w:rsidR="00990350" w:rsidRPr="00161E24" w:rsidRDefault="00990350" w:rsidP="009903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14:paraId="10A3019E" w14:textId="3F21E5E1" w:rsidR="00990350" w:rsidRPr="00B056C3" w:rsidRDefault="003A1D4D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14:paraId="5881C3CB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54121D6" w14:textId="5071A653" w:rsidR="00990350" w:rsidRPr="00161E24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F72DA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39" w:type="pct"/>
          </w:tcPr>
          <w:p w14:paraId="2EBBAF1D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7139B0FE" w14:textId="54F15414" w:rsidR="00990350" w:rsidRPr="00B056C3" w:rsidRDefault="003A1D4D" w:rsidP="003A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D47E8B9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AB7E323" w14:textId="163D9D81" w:rsidR="00990350" w:rsidRPr="00161E24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B12A0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990350" w:rsidRPr="00C57846" w14:paraId="5AC6957B" w14:textId="77777777" w:rsidTr="00990350">
        <w:tc>
          <w:tcPr>
            <w:tcW w:w="2081" w:type="pct"/>
          </w:tcPr>
          <w:p w14:paraId="138E59E8" w14:textId="29CA4D49" w:rsidR="00990350" w:rsidRPr="00161E24" w:rsidRDefault="00990350" w:rsidP="009903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21" w:type="pct"/>
          </w:tcPr>
          <w:p w14:paraId="571BE6E8" w14:textId="4E67C00D" w:rsidR="00990350" w:rsidRPr="00B056C3" w:rsidRDefault="00434EA3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1D4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4763303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58FE70A" w14:textId="1D892DE4" w:rsidR="00990350" w:rsidRPr="00161E24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F72DA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39" w:type="pct"/>
          </w:tcPr>
          <w:p w14:paraId="1C9F2228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FEE22DD" w14:textId="118B6784" w:rsidR="00990350" w:rsidRPr="00B056C3" w:rsidRDefault="00795476" w:rsidP="00795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1D4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0DBC32F5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FB9D1A" w14:textId="4E38BCA3" w:rsidR="00990350" w:rsidRPr="00161E24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350" w:rsidRPr="00C57846" w14:paraId="7A40F1DF" w14:textId="77777777" w:rsidTr="00990350">
        <w:tc>
          <w:tcPr>
            <w:tcW w:w="2081" w:type="pct"/>
          </w:tcPr>
          <w:p w14:paraId="0ECAC855" w14:textId="183C742A" w:rsidR="00990350" w:rsidRPr="00B056C3" w:rsidRDefault="00990350" w:rsidP="009903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4741E34" w14:textId="3833E811" w:rsidR="00990350" w:rsidRPr="00B056C3" w:rsidRDefault="00434EA3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45" w:type="pct"/>
          </w:tcPr>
          <w:p w14:paraId="45B762A5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501ECC" w14:textId="7A5998FF" w:rsidR="00990350" w:rsidRPr="00B056C3" w:rsidRDefault="00990350" w:rsidP="00D07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DA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39" w:type="pct"/>
          </w:tcPr>
          <w:p w14:paraId="47BA3D31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4ECA6CC6" w14:textId="759AA962" w:rsidR="00990350" w:rsidRPr="00B056C3" w:rsidRDefault="00795476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1D4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46BBB7F4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A8CE52E" w14:textId="1352BC8D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A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990350" w:rsidRPr="00C57846" w14:paraId="6A8B742F" w14:textId="77777777" w:rsidTr="00990350">
        <w:tc>
          <w:tcPr>
            <w:tcW w:w="2081" w:type="pct"/>
          </w:tcPr>
          <w:p w14:paraId="288BE1E3" w14:textId="7BEEE926" w:rsidR="00990350" w:rsidRPr="00B056C3" w:rsidRDefault="00990350" w:rsidP="009903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9658E45" w14:textId="0AB343CF" w:rsidR="00990350" w:rsidRPr="0041273D" w:rsidRDefault="00434EA3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</w:p>
        </w:tc>
        <w:tc>
          <w:tcPr>
            <w:tcW w:w="145" w:type="pct"/>
          </w:tcPr>
          <w:p w14:paraId="680FA782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9A1A24" w14:textId="3264F669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39" w:type="pct"/>
          </w:tcPr>
          <w:p w14:paraId="21E9B0D8" w14:textId="77777777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32192D" w14:textId="78A832A0" w:rsidR="00990350" w:rsidRPr="00D92DC2" w:rsidRDefault="00795476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37" w:type="pct"/>
          </w:tcPr>
          <w:p w14:paraId="25FC8A7F" w14:textId="77777777" w:rsidR="00990350" w:rsidRPr="00D92DC2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459F7FC" w14:textId="02D32BDF" w:rsidR="00990350" w:rsidRPr="00B056C3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</w:tr>
    </w:tbl>
    <w:p w14:paraId="19EB40F9" w14:textId="77777777" w:rsidR="00F2255E" w:rsidRDefault="00F2255E" w:rsidP="00F2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CEE6E86" w14:textId="36306BBA" w:rsidR="007942AE" w:rsidRPr="00161E24" w:rsidRDefault="009F2C2C" w:rsidP="0041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E36EA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7523FC" w:rsidRPr="00161E24">
        <w:rPr>
          <w:rFonts w:asciiTheme="majorBidi" w:hAnsiTheme="majorBidi" w:cstheme="majorBidi"/>
          <w:sz w:val="30"/>
          <w:szCs w:val="30"/>
        </w:rPr>
        <w:t>2</w:t>
      </w:r>
      <w:r w:rsidR="00C733CE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0C58DB" w:rsidRPr="00161E24">
        <w:rPr>
          <w:rFonts w:asciiTheme="majorBidi" w:hAnsiTheme="majorBidi" w:cstheme="majorBidi"/>
          <w:sz w:val="30"/>
          <w:szCs w:val="30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</w:rPr>
        <w:t>)</w:t>
      </w:r>
    </w:p>
    <w:p w14:paraId="3C62D9AB" w14:textId="7F6DFBE3" w:rsidR="00B030C5" w:rsidRPr="00244D03" w:rsidRDefault="00B0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505C4DE" w14:textId="77777777" w:rsidR="00AE1F4B" w:rsidRDefault="00AE1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E75295" w14:textId="28CB298D" w:rsidR="00175162" w:rsidRPr="009337C8" w:rsidRDefault="00857781" w:rsidP="00C527D4">
      <w:pPr>
        <w:pStyle w:val="Heading1"/>
        <w:numPr>
          <w:ilvl w:val="0"/>
          <w:numId w:val="23"/>
        </w:numPr>
        <w:ind w:left="450" w:hanging="450"/>
        <w:rPr>
          <w:rFonts w:asciiTheme="majorBidi" w:hAnsiTheme="majorBidi" w:cstheme="majorBidi"/>
          <w:sz w:val="30"/>
          <w:szCs w:val="30"/>
          <w:u w:val="none"/>
        </w:rPr>
      </w:pPr>
      <w:r w:rsidRPr="009337C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  <w:r w:rsidR="00175162" w:rsidRPr="009337C8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6B8AEFFF" w14:textId="66D72CC1" w:rsidR="00C70195" w:rsidRPr="00244D03" w:rsidRDefault="00C70195" w:rsidP="0024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AD7F6D" w:rsidRPr="00C57846" w14:paraId="04D234E5" w14:textId="77777777" w:rsidTr="00516440">
        <w:trPr>
          <w:tblHeader/>
        </w:trPr>
        <w:tc>
          <w:tcPr>
            <w:tcW w:w="2099" w:type="pct"/>
          </w:tcPr>
          <w:p w14:paraId="3DD7CDF5" w14:textId="37574758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1B050101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044467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0C0F060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0350" w:rsidRPr="00C57846" w14:paraId="11E1157B" w14:textId="77777777" w:rsidTr="00516440">
        <w:trPr>
          <w:tblHeader/>
        </w:trPr>
        <w:tc>
          <w:tcPr>
            <w:tcW w:w="2099" w:type="pct"/>
          </w:tcPr>
          <w:p w14:paraId="0F43FA81" w14:textId="77777777" w:rsidR="00990350" w:rsidRPr="00B056C3" w:rsidRDefault="00990350" w:rsidP="0099035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3DEDE683" w14:textId="37E6461C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AB0FA46" w14:textId="77777777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27E34CF" w14:textId="18D7A760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5EBCB9D2" w14:textId="77777777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9319837" w14:textId="2334E88B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4EA9312C" w14:textId="77777777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BD051DB" w14:textId="41105D85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90350" w:rsidRPr="00C57846" w14:paraId="6E142DAF" w14:textId="77777777" w:rsidTr="00516440">
        <w:trPr>
          <w:trHeight w:val="434"/>
          <w:tblHeader/>
        </w:trPr>
        <w:tc>
          <w:tcPr>
            <w:tcW w:w="2099" w:type="pct"/>
          </w:tcPr>
          <w:p w14:paraId="0301B7C6" w14:textId="77777777" w:rsidR="00990350" w:rsidRPr="00B056C3" w:rsidRDefault="00990350" w:rsidP="0099035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73F3E139" w14:textId="77777777" w:rsidR="00990350" w:rsidRPr="00B056C3" w:rsidRDefault="00990350" w:rsidP="0099035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0350" w:rsidRPr="00927F6F" w14:paraId="5B708769" w14:textId="77777777" w:rsidTr="008A05D2">
        <w:tc>
          <w:tcPr>
            <w:tcW w:w="2099" w:type="pct"/>
          </w:tcPr>
          <w:p w14:paraId="17298B96" w14:textId="17B4283E" w:rsidR="00990350" w:rsidRPr="00927F6F" w:rsidRDefault="00990350" w:rsidP="009903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609" w:type="pct"/>
          </w:tcPr>
          <w:p w14:paraId="2FDCBA75" w14:textId="265A89A7" w:rsidR="00990350" w:rsidRPr="00927F6F" w:rsidRDefault="005F0539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</w:t>
            </w:r>
            <w:r w:rsidR="0022155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41E9E07D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455E7E9" w14:textId="167E6B68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403">
              <w:rPr>
                <w:rFonts w:asciiTheme="majorBidi" w:hAnsiTheme="majorBidi" w:cstheme="majorBidi"/>
                <w:sz w:val="30"/>
                <w:szCs w:val="30"/>
              </w:rPr>
              <w:t>3,08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EAEC0F1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12CBB97" w14:textId="443138F7" w:rsidR="00990350" w:rsidRPr="00927F6F" w:rsidRDefault="002D0251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340</w:t>
            </w:r>
          </w:p>
        </w:tc>
        <w:tc>
          <w:tcPr>
            <w:tcW w:w="134" w:type="pct"/>
          </w:tcPr>
          <w:p w14:paraId="2C2541C2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C588845" w14:textId="4B45B5C1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sz w:val="30"/>
                <w:szCs w:val="30"/>
              </w:rPr>
              <w:t xml:space="preserve">301 </w:t>
            </w:r>
          </w:p>
        </w:tc>
      </w:tr>
      <w:tr w:rsidR="00990350" w:rsidRPr="00927F6F" w14:paraId="0767936A" w14:textId="77777777" w:rsidTr="008A05D2">
        <w:tc>
          <w:tcPr>
            <w:tcW w:w="2099" w:type="pct"/>
          </w:tcPr>
          <w:p w14:paraId="07079C28" w14:textId="2A802DC5" w:rsidR="00990350" w:rsidRPr="00927F6F" w:rsidRDefault="00990350" w:rsidP="009903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09" w:type="pct"/>
          </w:tcPr>
          <w:p w14:paraId="49FE4D99" w14:textId="303ECDAA" w:rsidR="00990350" w:rsidRPr="00927F6F" w:rsidRDefault="005F0539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3" w:type="pct"/>
          </w:tcPr>
          <w:p w14:paraId="3BF3C0B9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1354064" w14:textId="7B969095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2240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2F4053C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6799E86" w14:textId="1CE17990" w:rsidR="00990350" w:rsidRPr="00927F6F" w:rsidRDefault="000146D9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107</w:t>
            </w:r>
          </w:p>
        </w:tc>
        <w:tc>
          <w:tcPr>
            <w:tcW w:w="134" w:type="pct"/>
          </w:tcPr>
          <w:p w14:paraId="22C33859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655749E" w14:textId="4A7BF358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C3805">
              <w:rPr>
                <w:rFonts w:asciiTheme="majorBidi" w:hAnsiTheme="majorBidi" w:cstheme="majorBidi"/>
                <w:sz w:val="30"/>
                <w:szCs w:val="30"/>
              </w:rPr>
              <w:t xml:space="preserve"> 109</w:t>
            </w:r>
          </w:p>
        </w:tc>
      </w:tr>
      <w:tr w:rsidR="00990350" w:rsidRPr="00927F6F" w14:paraId="4B1C3C46" w14:textId="77777777" w:rsidTr="008A05D2">
        <w:tc>
          <w:tcPr>
            <w:tcW w:w="2099" w:type="pct"/>
          </w:tcPr>
          <w:p w14:paraId="6CFAEEEC" w14:textId="1268ACDF" w:rsidR="00990350" w:rsidRPr="00927F6F" w:rsidRDefault="00990350" w:rsidP="009903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609" w:type="pct"/>
          </w:tcPr>
          <w:p w14:paraId="71ACCDB7" w14:textId="7917B32B" w:rsidR="00990350" w:rsidRPr="00927F6F" w:rsidRDefault="005F0539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</w:t>
            </w:r>
            <w:r w:rsidR="00077E94">
              <w:rPr>
                <w:rFonts w:asciiTheme="majorBidi" w:hAnsiTheme="majorBidi" w:cstheme="majorBidi" w:hint="cs"/>
                <w:sz w:val="30"/>
                <w:szCs w:val="30"/>
                <w:cs/>
              </w:rPr>
              <w:t>85</w:t>
            </w:r>
          </w:p>
        </w:tc>
        <w:tc>
          <w:tcPr>
            <w:tcW w:w="143" w:type="pct"/>
          </w:tcPr>
          <w:p w14:paraId="0D5CDA99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E3ACF76" w14:textId="57BA3984" w:rsidR="00990350" w:rsidRPr="007D2A5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9042D">
              <w:rPr>
                <w:rFonts w:asciiTheme="majorBidi" w:hAnsiTheme="majorBidi" w:cstheme="majorBidi"/>
                <w:sz w:val="30"/>
                <w:szCs w:val="30"/>
              </w:rPr>
              <w:t>11,239</w:t>
            </w:r>
          </w:p>
        </w:tc>
        <w:tc>
          <w:tcPr>
            <w:tcW w:w="143" w:type="pct"/>
          </w:tcPr>
          <w:p w14:paraId="7135BE53" w14:textId="77777777" w:rsidR="00990350" w:rsidRPr="007D2A5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5D37BE6" w14:textId="27A80880" w:rsidR="00990350" w:rsidRPr="007D2A56" w:rsidRDefault="000146D9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</w:t>
            </w:r>
            <w:r w:rsidR="00077E94"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</w:p>
        </w:tc>
        <w:tc>
          <w:tcPr>
            <w:tcW w:w="134" w:type="pct"/>
          </w:tcPr>
          <w:p w14:paraId="0D45093D" w14:textId="77777777" w:rsidR="00990350" w:rsidRPr="007D2A5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C80251B" w14:textId="1B42ABCA" w:rsidR="00990350" w:rsidRPr="007D2A5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C3805">
              <w:rPr>
                <w:rFonts w:asciiTheme="majorBidi" w:hAnsiTheme="majorBidi" w:cstheme="majorBidi"/>
                <w:sz w:val="30"/>
                <w:szCs w:val="30"/>
              </w:rPr>
              <w:t xml:space="preserve">8,537 </w:t>
            </w:r>
          </w:p>
        </w:tc>
      </w:tr>
      <w:tr w:rsidR="00990350" w:rsidRPr="00927F6F" w14:paraId="6BFDEF68" w14:textId="77777777" w:rsidTr="008A05D2">
        <w:tc>
          <w:tcPr>
            <w:tcW w:w="2099" w:type="pct"/>
          </w:tcPr>
          <w:p w14:paraId="566CA359" w14:textId="54BC935E" w:rsidR="00990350" w:rsidRPr="00927F6F" w:rsidRDefault="00990350" w:rsidP="009903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สินค้าและ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0C38119" w14:textId="49B7D5E2" w:rsidR="00990350" w:rsidRPr="00927F6F" w:rsidRDefault="005F0539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155B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3" w:type="pct"/>
          </w:tcPr>
          <w:p w14:paraId="073C67EA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36B2897" w14:textId="3661EB70" w:rsidR="00990350" w:rsidRPr="007D2A5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143" w:type="pct"/>
          </w:tcPr>
          <w:p w14:paraId="3101059E" w14:textId="77777777" w:rsidR="00990350" w:rsidRPr="007D2A5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0F41534C" w14:textId="6A2E1573" w:rsidR="00990350" w:rsidRPr="007D2A56" w:rsidRDefault="0022155B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34" w:type="pct"/>
          </w:tcPr>
          <w:p w14:paraId="5825365E" w14:textId="77777777" w:rsidR="00990350" w:rsidRPr="007D2A5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6A390FD" w14:textId="0F989FF1" w:rsidR="00990350" w:rsidRPr="007D2A5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C3805">
              <w:rPr>
                <w:rFonts w:asciiTheme="majorBidi" w:hAnsiTheme="majorBidi" w:cstheme="majorBidi"/>
                <w:sz w:val="30"/>
                <w:szCs w:val="30"/>
              </w:rPr>
              <w:t xml:space="preserve">284 </w:t>
            </w:r>
          </w:p>
        </w:tc>
      </w:tr>
      <w:tr w:rsidR="00990350" w:rsidRPr="00927F6F" w14:paraId="0B3820C8" w14:textId="77777777" w:rsidTr="008A05D2">
        <w:tc>
          <w:tcPr>
            <w:tcW w:w="2099" w:type="pct"/>
          </w:tcPr>
          <w:p w14:paraId="208DE064" w14:textId="5ACE68DF" w:rsidR="00990350" w:rsidRPr="00FD4620" w:rsidRDefault="00531B05" w:rsidP="0099035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6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DE63198" w14:textId="0D7A688E" w:rsidR="00990350" w:rsidRPr="00FD4620" w:rsidRDefault="00ED7D8B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6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</w:t>
            </w:r>
            <w:r w:rsidR="00077E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54</w:t>
            </w:r>
          </w:p>
        </w:tc>
        <w:tc>
          <w:tcPr>
            <w:tcW w:w="143" w:type="pct"/>
          </w:tcPr>
          <w:p w14:paraId="03098930" w14:textId="77777777" w:rsidR="00990350" w:rsidRPr="00FD4620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FE09862" w14:textId="2E17C0CB" w:rsidR="00990350" w:rsidRPr="00FD4620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6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15,368</w:t>
            </w:r>
          </w:p>
        </w:tc>
        <w:tc>
          <w:tcPr>
            <w:tcW w:w="143" w:type="pct"/>
          </w:tcPr>
          <w:p w14:paraId="0642A5F3" w14:textId="77777777" w:rsidR="00990350" w:rsidRPr="00FD4620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5E50430" w14:textId="256C9D30" w:rsidR="00990350" w:rsidRPr="00FD4620" w:rsidRDefault="000146D9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46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</w:t>
            </w:r>
            <w:r w:rsidR="00A67A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34" w:type="pct"/>
          </w:tcPr>
          <w:p w14:paraId="7DDE8604" w14:textId="77777777" w:rsidR="00990350" w:rsidRPr="00FD4620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CC84CD3" w14:textId="48B9DA32" w:rsidR="00990350" w:rsidRPr="00FD4620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6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9,231</w:t>
            </w:r>
          </w:p>
        </w:tc>
      </w:tr>
      <w:tr w:rsidR="00990350" w:rsidRPr="00927F6F" w14:paraId="781C5418" w14:textId="77777777" w:rsidTr="008A05D2">
        <w:tc>
          <w:tcPr>
            <w:tcW w:w="2099" w:type="pct"/>
          </w:tcPr>
          <w:p w14:paraId="04889752" w14:textId="616E6B5E" w:rsidR="00990350" w:rsidRPr="00927F6F" w:rsidRDefault="00990350" w:rsidP="009903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ค่าเผื่อการปรับลดมูลค่าสินค้าคงเหลือ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721E874" w14:textId="68D01AE3" w:rsidR="00990350" w:rsidRPr="00927F6F" w:rsidRDefault="00ED7D8B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77E94">
              <w:rPr>
                <w:rFonts w:asciiTheme="majorBidi" w:hAnsiTheme="majorBidi" w:cstheme="majorBidi" w:hint="cs"/>
                <w:sz w:val="30"/>
                <w:szCs w:val="30"/>
                <w:cs/>
              </w:rPr>
              <w:t>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ADF69F0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7EFF4D0" w14:textId="5D0F593A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A0DB9">
              <w:rPr>
                <w:rFonts w:asciiTheme="majorBidi" w:hAnsiTheme="majorBidi" w:cstheme="majorBidi"/>
                <w:sz w:val="30"/>
                <w:szCs w:val="30"/>
              </w:rPr>
              <w:t>(73)</w:t>
            </w:r>
          </w:p>
        </w:tc>
        <w:tc>
          <w:tcPr>
            <w:tcW w:w="143" w:type="pct"/>
          </w:tcPr>
          <w:p w14:paraId="3B8F8656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C21629E" w14:textId="6F84AE13" w:rsidR="00990350" w:rsidRPr="00927F6F" w:rsidRDefault="00077E94" w:rsidP="0007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77D104E9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8B663B8" w14:textId="6E42044E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0350" w:rsidRPr="00927F6F" w14:paraId="667E6438" w14:textId="77777777" w:rsidTr="008A05D2">
        <w:tc>
          <w:tcPr>
            <w:tcW w:w="2099" w:type="pct"/>
          </w:tcPr>
          <w:p w14:paraId="32A056BC" w14:textId="6419D667" w:rsidR="00990350" w:rsidRPr="00927F6F" w:rsidRDefault="00990350" w:rsidP="009903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C2C385F" w14:textId="168C0204" w:rsidR="00990350" w:rsidRPr="00D84988" w:rsidRDefault="00ED7D8B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</w:t>
            </w:r>
            <w:r w:rsidR="00221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43" w:type="pct"/>
          </w:tcPr>
          <w:p w14:paraId="577B78B1" w14:textId="77777777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6D1F285" w14:textId="72F88B87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43" w:type="pct"/>
          </w:tcPr>
          <w:p w14:paraId="2F51B873" w14:textId="77777777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1DEF56" w14:textId="57343A5C" w:rsidR="00990350" w:rsidRPr="00D84988" w:rsidRDefault="000146D9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</w:t>
            </w:r>
            <w:r w:rsidR="002215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34" w:type="pct"/>
          </w:tcPr>
          <w:p w14:paraId="3073B519" w14:textId="77777777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1F7477D" w14:textId="67AC57C2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3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9,231</w:t>
            </w:r>
          </w:p>
        </w:tc>
      </w:tr>
      <w:tr w:rsidR="00990350" w:rsidRPr="00927F6F" w14:paraId="6BF8DD8E" w14:textId="77777777" w:rsidTr="00516440">
        <w:tc>
          <w:tcPr>
            <w:tcW w:w="2099" w:type="pct"/>
          </w:tcPr>
          <w:p w14:paraId="50C32CC5" w14:textId="77777777" w:rsidR="00990350" w:rsidRPr="00224BF6" w:rsidRDefault="00990350" w:rsidP="009903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A996A64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A935C97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253D3AA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EBED30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9F70867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50A3993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44F944B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0350" w:rsidRPr="00927F6F" w14:paraId="2CC02A48" w14:textId="77777777" w:rsidTr="008A05D2">
        <w:tc>
          <w:tcPr>
            <w:tcW w:w="2099" w:type="pct"/>
          </w:tcPr>
          <w:p w14:paraId="2B8EFDF6" w14:textId="00E6CDB3" w:rsidR="00990350" w:rsidRPr="00927F6F" w:rsidRDefault="00990350" w:rsidP="009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การปรับลดมูลค่าที่เป็นมูลค่าสุทธิ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ที่คาดว่าจะได้รับ (กลับรายการ) 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ถูกบันทึกรวมในบัญชีต้นทุนขายสินค้า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27B17F8A" w14:textId="5A0EF26A" w:rsidR="00990350" w:rsidRPr="00D84988" w:rsidRDefault="00077E94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34</w:t>
            </w:r>
          </w:p>
        </w:tc>
        <w:tc>
          <w:tcPr>
            <w:tcW w:w="143" w:type="pct"/>
            <w:vAlign w:val="bottom"/>
          </w:tcPr>
          <w:p w14:paraId="5F769B4F" w14:textId="77777777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64311F28" w14:textId="5B1C9253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(78)</w:t>
            </w:r>
          </w:p>
        </w:tc>
        <w:tc>
          <w:tcPr>
            <w:tcW w:w="143" w:type="pct"/>
            <w:vAlign w:val="bottom"/>
          </w:tcPr>
          <w:p w14:paraId="4B852C3B" w14:textId="77777777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4EFEA016" w14:textId="3B0DB10C" w:rsidR="00990350" w:rsidRPr="00D84988" w:rsidRDefault="00077E94" w:rsidP="0007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vAlign w:val="bottom"/>
          </w:tcPr>
          <w:p w14:paraId="19503EDE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6887A14" w14:textId="402BA5F9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44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(3)</w:t>
            </w:r>
          </w:p>
        </w:tc>
      </w:tr>
      <w:tr w:rsidR="00990350" w:rsidRPr="00927F6F" w14:paraId="250F7390" w14:textId="77777777" w:rsidTr="00516440">
        <w:tc>
          <w:tcPr>
            <w:tcW w:w="2099" w:type="pct"/>
          </w:tcPr>
          <w:p w14:paraId="6322DDE7" w14:textId="316DF29E" w:rsidR="00990350" w:rsidRPr="00224BF6" w:rsidRDefault="00990350" w:rsidP="009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4BA7C746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E94B8E5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A861BAF" w14:textId="478641D6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5E0D107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CBFEC2F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9D49D9D" w14:textId="77777777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6CAF885E" w14:textId="080F2189" w:rsidR="00990350" w:rsidRPr="00224BF6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0350" w:rsidRPr="00927F6F" w14:paraId="21CC57F6" w14:textId="77777777" w:rsidTr="00516440">
        <w:tc>
          <w:tcPr>
            <w:tcW w:w="2099" w:type="pct"/>
          </w:tcPr>
          <w:p w14:paraId="5CD12710" w14:textId="52082ACC" w:rsidR="00990350" w:rsidRPr="00927F6F" w:rsidRDefault="00990350" w:rsidP="00990350">
            <w:pPr>
              <w:pStyle w:val="a"/>
              <w:tabs>
                <w:tab w:val="clear" w:pos="1080"/>
              </w:tabs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927F6F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มูลค่าตามบัญชีของสินค้าคงเหลือ</w:t>
            </w:r>
            <w:r>
              <w:rPr>
                <w:rFonts w:asciiTheme="majorBidi" w:hAnsiTheme="majorBidi" w:cstheme="majorBidi"/>
                <w:lang w:val="en-US"/>
              </w:rPr>
              <w:br/>
            </w:r>
            <w:r w:rsidRPr="00927F6F">
              <w:rPr>
                <w:rFonts w:asciiTheme="majorBidi" w:hAnsiTheme="majorBidi" w:cstheme="majorBidi"/>
                <w:cs/>
              </w:rPr>
              <w:t>ที่จำนองเพื่อค้ำประกันหนี้สิน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5ED48327" w14:textId="7F67C1ED" w:rsidR="00990350" w:rsidRPr="00D84988" w:rsidRDefault="00ED7D8B" w:rsidP="00ED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19B8500E" w14:textId="77777777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4EE3D73E" w14:textId="43292C2E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5,981</w:t>
            </w:r>
          </w:p>
        </w:tc>
        <w:tc>
          <w:tcPr>
            <w:tcW w:w="143" w:type="pct"/>
            <w:vAlign w:val="bottom"/>
          </w:tcPr>
          <w:p w14:paraId="15C53B2B" w14:textId="77777777" w:rsidR="00990350" w:rsidRPr="00D84988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4A7BABB3" w14:textId="127B2E59" w:rsidR="00990350" w:rsidRPr="00D84988" w:rsidRDefault="00FE65A9" w:rsidP="00FE6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  <w:vAlign w:val="bottom"/>
          </w:tcPr>
          <w:p w14:paraId="0576CC05" w14:textId="77777777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97D9510" w14:textId="264C7125" w:rsidR="00990350" w:rsidRPr="00927F6F" w:rsidRDefault="00990350" w:rsidP="0099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5,925</w:t>
            </w:r>
          </w:p>
        </w:tc>
      </w:tr>
    </w:tbl>
    <w:p w14:paraId="7DBEECAC" w14:textId="77777777" w:rsidR="00AF37EE" w:rsidRPr="007E2AD0" w:rsidRDefault="00AF37EE" w:rsidP="004A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5AD8E1F" w14:textId="06AE71E5" w:rsidR="00A11218" w:rsidRDefault="007C63EB" w:rsidP="004A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</w:t>
      </w:r>
      <w:r w:rsidR="0060354B" w:rsidRPr="00161E24">
        <w:rPr>
          <w:rFonts w:asciiTheme="majorBidi" w:hAnsiTheme="majorBidi" w:cstheme="majorBidi"/>
          <w:sz w:val="30"/>
          <w:szCs w:val="30"/>
          <w:cs/>
        </w:rPr>
        <w:t>บ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ริษัทย่อย</w:t>
      </w:r>
      <w:r w:rsidR="0060354B" w:rsidRPr="00161E24">
        <w:rPr>
          <w:rFonts w:asciiTheme="majorBidi" w:hAnsiTheme="majorBidi" w:cstheme="majorBidi"/>
          <w:sz w:val="30"/>
          <w:szCs w:val="30"/>
          <w:cs/>
        </w:rPr>
        <w:t>บาง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แห่งได้โอนผลประโยชน์ในกรมธรรม์ประกันภัยส่วนที่คุ้มครองสินค้าสำเร็จรูปดังกล่าวให้กับ</w:t>
      </w:r>
      <w:r w:rsidR="00C70195"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สถาบันการเงิน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ในประเทศบางแห่งเพื่อเป็นหลักประกันวงเงินสินเชื่อตามที่กล่าวไว้ใน</w:t>
      </w:r>
      <w:r w:rsidR="00C70195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</w:t>
      </w:r>
      <w:r w:rsidR="00DC4BAD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="00522282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733CE">
        <w:rPr>
          <w:rFonts w:asciiTheme="majorBidi" w:hAnsiTheme="majorBidi" w:cstheme="majorBidi"/>
          <w:color w:val="000000"/>
          <w:sz w:val="30"/>
          <w:szCs w:val="30"/>
        </w:rPr>
        <w:t>15</w:t>
      </w:r>
    </w:p>
    <w:p w14:paraId="55E246AC" w14:textId="77777777" w:rsidR="00220C42" w:rsidRDefault="00220C42" w:rsidP="004A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FE49DC" w14:textId="77777777" w:rsidR="00220C42" w:rsidRDefault="0022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FED2DE" w14:textId="71A2A76F" w:rsidR="003C00C3" w:rsidRPr="00161E24" w:rsidRDefault="003C00C3" w:rsidP="00E467CF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สินทรัพย์ชีวภาพ</w:t>
      </w:r>
    </w:p>
    <w:p w14:paraId="2BEC7DEB" w14:textId="77777777" w:rsidR="003C00C3" w:rsidRPr="00224BF6" w:rsidRDefault="003C00C3" w:rsidP="003C0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166"/>
        <w:gridCol w:w="270"/>
        <w:gridCol w:w="1166"/>
        <w:gridCol w:w="242"/>
        <w:gridCol w:w="1161"/>
      </w:tblGrid>
      <w:tr w:rsidR="003415D7" w:rsidRPr="00161E24" w14:paraId="0830836F" w14:textId="77777777" w:rsidTr="00516440">
        <w:trPr>
          <w:trHeight w:val="20"/>
          <w:tblHeader/>
        </w:trPr>
        <w:tc>
          <w:tcPr>
            <w:tcW w:w="5400" w:type="dxa"/>
          </w:tcPr>
          <w:p w14:paraId="2AA77019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5"/>
          </w:tcPr>
          <w:p w14:paraId="0DB58809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3415D7" w:rsidRPr="00161E24" w14:paraId="558C48EB" w14:textId="77777777" w:rsidTr="00E3425E">
        <w:trPr>
          <w:trHeight w:val="20"/>
          <w:tblHeader/>
        </w:trPr>
        <w:tc>
          <w:tcPr>
            <w:tcW w:w="5400" w:type="dxa"/>
          </w:tcPr>
          <w:p w14:paraId="482EFBB6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2F2314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270" w:type="dxa"/>
          </w:tcPr>
          <w:p w14:paraId="41615BF4" w14:textId="77777777" w:rsidR="003415D7" w:rsidRPr="00161E24" w:rsidRDefault="003415D7" w:rsidP="00225405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F11877E" w14:textId="77777777" w:rsidR="003415D7" w:rsidRPr="00161E24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242" w:type="dxa"/>
          </w:tcPr>
          <w:p w14:paraId="6E87BD2B" w14:textId="77777777" w:rsidR="003415D7" w:rsidRPr="00161E24" w:rsidRDefault="003415D7" w:rsidP="00225405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8711700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15D7" w:rsidRPr="00161E24" w14:paraId="7FCF811E" w14:textId="77777777" w:rsidTr="00516440">
        <w:trPr>
          <w:trHeight w:val="20"/>
          <w:tblHeader/>
        </w:trPr>
        <w:tc>
          <w:tcPr>
            <w:tcW w:w="5400" w:type="dxa"/>
          </w:tcPr>
          <w:p w14:paraId="01D64B1F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5"/>
          </w:tcPr>
          <w:p w14:paraId="204B3225" w14:textId="61E2BA3C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D761D" w:rsidRPr="00161E24" w14:paraId="419FB5EE" w14:textId="77777777" w:rsidTr="00E3425E">
        <w:trPr>
          <w:trHeight w:val="20"/>
        </w:trPr>
        <w:tc>
          <w:tcPr>
            <w:tcW w:w="5400" w:type="dxa"/>
          </w:tcPr>
          <w:p w14:paraId="5D9AAFAB" w14:textId="0F014CA6" w:rsidR="005D761D" w:rsidRPr="00041FEE" w:rsidRDefault="005D761D" w:rsidP="005D761D">
            <w:pPr>
              <w:tabs>
                <w:tab w:val="left" w:pos="180"/>
                <w:tab w:val="left" w:pos="360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1FE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1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41F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66" w:type="dxa"/>
          </w:tcPr>
          <w:p w14:paraId="74F55AED" w14:textId="55125FAF" w:rsidR="005D761D" w:rsidRPr="005D761D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11,375</w:t>
            </w:r>
          </w:p>
        </w:tc>
        <w:tc>
          <w:tcPr>
            <w:tcW w:w="270" w:type="dxa"/>
          </w:tcPr>
          <w:p w14:paraId="03AE375A" w14:textId="77777777" w:rsidR="005D761D" w:rsidRPr="005D761D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D8E37E9" w14:textId="00DE5BA0" w:rsidR="005D761D" w:rsidRPr="005D761D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D761D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42" w:type="dxa"/>
          </w:tcPr>
          <w:p w14:paraId="6403B2AB" w14:textId="77777777" w:rsidR="005D761D" w:rsidRPr="005D761D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CEA3FD4" w14:textId="24EF1CDF" w:rsidR="005D761D" w:rsidRPr="005D761D" w:rsidRDefault="005D761D" w:rsidP="005D761D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7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11,626</w:t>
            </w:r>
          </w:p>
        </w:tc>
      </w:tr>
      <w:tr w:rsidR="005D761D" w:rsidRPr="00161E24" w14:paraId="4154A36C" w14:textId="77777777" w:rsidTr="00E3425E">
        <w:trPr>
          <w:trHeight w:val="20"/>
        </w:trPr>
        <w:tc>
          <w:tcPr>
            <w:tcW w:w="5400" w:type="dxa"/>
          </w:tcPr>
          <w:p w14:paraId="4B6BC1FA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1166" w:type="dxa"/>
          </w:tcPr>
          <w:p w14:paraId="39C92E08" w14:textId="426684EC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27,516</w:t>
            </w:r>
          </w:p>
        </w:tc>
        <w:tc>
          <w:tcPr>
            <w:tcW w:w="270" w:type="dxa"/>
          </w:tcPr>
          <w:p w14:paraId="75F7B628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B1400C9" w14:textId="71947A24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278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42" w:type="dxa"/>
          </w:tcPr>
          <w:p w14:paraId="096EFA5C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1875F03" w14:textId="7BC0AA0A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</w:rPr>
              <w:t xml:space="preserve"> 27,727</w:t>
            </w:r>
          </w:p>
        </w:tc>
      </w:tr>
      <w:tr w:rsidR="005D761D" w:rsidRPr="00161E24" w14:paraId="3769FCD4" w14:textId="77777777" w:rsidTr="00E3425E">
        <w:trPr>
          <w:trHeight w:val="20"/>
        </w:trPr>
        <w:tc>
          <w:tcPr>
            <w:tcW w:w="5400" w:type="dxa"/>
          </w:tcPr>
          <w:p w14:paraId="670E3BF4" w14:textId="12587250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166" w:type="dxa"/>
          </w:tcPr>
          <w:p w14:paraId="4316EF05" w14:textId="54771C09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(26,084)</w:t>
            </w:r>
          </w:p>
        </w:tc>
        <w:tc>
          <w:tcPr>
            <w:tcW w:w="270" w:type="dxa"/>
          </w:tcPr>
          <w:p w14:paraId="61DC6217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EABECF0" w14:textId="33637FA9" w:rsidR="005D761D" w:rsidRPr="004015C9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278">
              <w:rPr>
                <w:rFonts w:asciiTheme="majorBidi" w:hAnsiTheme="majorBidi" w:cstheme="majorBidi"/>
                <w:sz w:val="30"/>
                <w:szCs w:val="30"/>
              </w:rPr>
              <w:t>(253)</w:t>
            </w:r>
          </w:p>
        </w:tc>
        <w:tc>
          <w:tcPr>
            <w:tcW w:w="242" w:type="dxa"/>
          </w:tcPr>
          <w:p w14:paraId="04AD9233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1CE6E4B" w14:textId="2E4DC475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</w:rPr>
              <w:t xml:space="preserve"> (26,337)</w:t>
            </w:r>
          </w:p>
        </w:tc>
      </w:tr>
      <w:tr w:rsidR="005D761D" w:rsidRPr="00161E24" w14:paraId="52AEC521" w14:textId="77777777" w:rsidTr="00E3425E">
        <w:trPr>
          <w:trHeight w:val="20"/>
        </w:trPr>
        <w:tc>
          <w:tcPr>
            <w:tcW w:w="5400" w:type="dxa"/>
          </w:tcPr>
          <w:p w14:paraId="781512BA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1166" w:type="dxa"/>
          </w:tcPr>
          <w:p w14:paraId="4AEAB107" w14:textId="76C912C7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C9F">
              <w:rPr>
                <w:rFonts w:asciiTheme="majorBidi" w:hAnsiTheme="majorBidi" w:cstheme="majorBidi"/>
                <w:sz w:val="30"/>
                <w:szCs w:val="30"/>
              </w:rPr>
              <w:t>(1,460)</w:t>
            </w:r>
          </w:p>
        </w:tc>
        <w:tc>
          <w:tcPr>
            <w:tcW w:w="270" w:type="dxa"/>
          </w:tcPr>
          <w:p w14:paraId="28964897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86B83AD" w14:textId="78624D1F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227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42" w:type="dxa"/>
          </w:tcPr>
          <w:p w14:paraId="3FA74DE1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6375E6" w14:textId="1B1E20C5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</w:rPr>
              <w:t xml:space="preserve"> (1,461)</w:t>
            </w:r>
          </w:p>
        </w:tc>
      </w:tr>
      <w:tr w:rsidR="005D761D" w:rsidRPr="00161E24" w14:paraId="77646BCD" w14:textId="77777777" w:rsidTr="00E3425E">
        <w:trPr>
          <w:trHeight w:val="20"/>
        </w:trPr>
        <w:tc>
          <w:tcPr>
            <w:tcW w:w="5400" w:type="dxa"/>
          </w:tcPr>
          <w:p w14:paraId="15CD7542" w14:textId="11D1E31C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166" w:type="dxa"/>
          </w:tcPr>
          <w:p w14:paraId="6571CBAE" w14:textId="26FCC2D7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C9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99FCDD7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2A8A611" w14:textId="1FC79FF8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AF7C8C4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DE0B4E" w14:textId="5AB6757B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</w:rPr>
              <w:t xml:space="preserve"> 23 </w:t>
            </w:r>
          </w:p>
        </w:tc>
      </w:tr>
      <w:tr w:rsidR="005D761D" w:rsidRPr="00161E24" w14:paraId="2A95652F" w14:textId="77777777" w:rsidTr="00E3425E">
        <w:trPr>
          <w:trHeight w:val="20"/>
        </w:trPr>
        <w:tc>
          <w:tcPr>
            <w:tcW w:w="5400" w:type="dxa"/>
          </w:tcPr>
          <w:p w14:paraId="24E54723" w14:textId="5A395CEC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259426F" w14:textId="56E73C47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11,370</w:t>
            </w:r>
          </w:p>
        </w:tc>
        <w:tc>
          <w:tcPr>
            <w:tcW w:w="270" w:type="dxa"/>
            <w:vAlign w:val="bottom"/>
          </w:tcPr>
          <w:p w14:paraId="45568FCA" w14:textId="0000454A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0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4D70EB4" w14:textId="2A54F96A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22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208 </w:t>
            </w:r>
          </w:p>
        </w:tc>
        <w:tc>
          <w:tcPr>
            <w:tcW w:w="242" w:type="dxa"/>
          </w:tcPr>
          <w:p w14:paraId="695BCC74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1BF7FC5" w14:textId="7510B6C1" w:rsidR="005D761D" w:rsidRPr="00161E24" w:rsidRDefault="005D761D" w:rsidP="005D761D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43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11,578</w:t>
            </w:r>
          </w:p>
        </w:tc>
      </w:tr>
      <w:tr w:rsidR="005D761D" w:rsidRPr="00161E24" w14:paraId="58A401ED" w14:textId="77777777" w:rsidTr="00DC040C">
        <w:trPr>
          <w:trHeight w:val="20"/>
        </w:trPr>
        <w:tc>
          <w:tcPr>
            <w:tcW w:w="5400" w:type="dxa"/>
          </w:tcPr>
          <w:p w14:paraId="7A5DE258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1166" w:type="dxa"/>
          </w:tcPr>
          <w:p w14:paraId="56086598" w14:textId="5505E092" w:rsidR="005D761D" w:rsidRPr="00C4353B" w:rsidRDefault="00044E5F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</w:t>
            </w:r>
            <w:r w:rsidR="00620E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</w:tcPr>
          <w:p w14:paraId="1B2E6B3C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ED4AFAA" w14:textId="4D7C9276" w:rsidR="005D761D" w:rsidRPr="00161E24" w:rsidRDefault="00620E97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42" w:type="dxa"/>
          </w:tcPr>
          <w:p w14:paraId="206408EB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B6D206" w14:textId="21FF7836" w:rsidR="005D761D" w:rsidRPr="00C4353B" w:rsidRDefault="00620E97" w:rsidP="00742E58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25,853</w:t>
            </w:r>
          </w:p>
        </w:tc>
      </w:tr>
      <w:tr w:rsidR="00620E97" w:rsidRPr="00161E24" w14:paraId="262725AC" w14:textId="77777777" w:rsidTr="00DC040C">
        <w:trPr>
          <w:trHeight w:val="20"/>
        </w:trPr>
        <w:tc>
          <w:tcPr>
            <w:tcW w:w="5400" w:type="dxa"/>
          </w:tcPr>
          <w:p w14:paraId="043FBD50" w14:textId="3EA20B15" w:rsidR="00620E97" w:rsidRPr="00161E24" w:rsidRDefault="00620E97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166" w:type="dxa"/>
          </w:tcPr>
          <w:p w14:paraId="1C4E666E" w14:textId="66D4CD68" w:rsidR="00620E97" w:rsidRDefault="0060581A" w:rsidP="00B972D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70" w:type="dxa"/>
          </w:tcPr>
          <w:p w14:paraId="06BC3E90" w14:textId="77777777" w:rsidR="00620E97" w:rsidRPr="00161E24" w:rsidRDefault="00620E97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EB8E16A" w14:textId="0CD8F570" w:rsidR="00620E97" w:rsidRDefault="0060581A" w:rsidP="00AE4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5ACAE2D" w14:textId="77777777" w:rsidR="00620E97" w:rsidRPr="00161E24" w:rsidRDefault="00620E97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CA2A1D5" w14:textId="6F2C9160" w:rsidR="00620E97" w:rsidRDefault="0060581A" w:rsidP="00742E58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5D761D" w:rsidRPr="00161E24" w14:paraId="41C50B0E" w14:textId="77777777" w:rsidTr="00DC040C">
        <w:trPr>
          <w:trHeight w:val="20"/>
        </w:trPr>
        <w:tc>
          <w:tcPr>
            <w:tcW w:w="5400" w:type="dxa"/>
          </w:tcPr>
          <w:p w14:paraId="26EAC175" w14:textId="0822B17F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166" w:type="dxa"/>
          </w:tcPr>
          <w:p w14:paraId="53227FCC" w14:textId="7F923118" w:rsidR="005D761D" w:rsidRPr="00C4353B" w:rsidRDefault="0060581A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(24,815)</w:t>
            </w:r>
          </w:p>
        </w:tc>
        <w:tc>
          <w:tcPr>
            <w:tcW w:w="270" w:type="dxa"/>
          </w:tcPr>
          <w:p w14:paraId="6D8DA3ED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D6ADBC" w14:textId="5B33C796" w:rsidR="005D761D" w:rsidRPr="00161E24" w:rsidRDefault="0060581A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  <w:tc>
          <w:tcPr>
            <w:tcW w:w="242" w:type="dxa"/>
          </w:tcPr>
          <w:p w14:paraId="5FD40233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6556EF" w14:textId="3CB84A15" w:rsidR="005D761D" w:rsidRPr="00C4353B" w:rsidRDefault="0060581A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(25,032)</w:t>
            </w:r>
          </w:p>
        </w:tc>
      </w:tr>
      <w:tr w:rsidR="005D761D" w:rsidRPr="00161E24" w14:paraId="1D7E43C9" w14:textId="77777777" w:rsidTr="00DC040C">
        <w:trPr>
          <w:trHeight w:val="20"/>
        </w:trPr>
        <w:tc>
          <w:tcPr>
            <w:tcW w:w="5400" w:type="dxa"/>
          </w:tcPr>
          <w:p w14:paraId="3F45F812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1166" w:type="dxa"/>
          </w:tcPr>
          <w:p w14:paraId="1ABC63FE" w14:textId="2DC20F87" w:rsidR="005D761D" w:rsidRPr="00896C9F" w:rsidRDefault="006E184F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(1,513)</w:t>
            </w:r>
          </w:p>
        </w:tc>
        <w:tc>
          <w:tcPr>
            <w:tcW w:w="270" w:type="dxa"/>
          </w:tcPr>
          <w:p w14:paraId="4854CDEE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86D0850" w14:textId="38517345" w:rsidR="005D761D" w:rsidRPr="00161E24" w:rsidRDefault="006E184F" w:rsidP="00B972D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2" w:type="dxa"/>
          </w:tcPr>
          <w:p w14:paraId="09E4D1A3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4B1556" w14:textId="3FD08BF4" w:rsidR="005D761D" w:rsidRPr="00C4353B" w:rsidRDefault="006E184F" w:rsidP="00742E58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(1,515</w:t>
            </w:r>
            <w:r w:rsidR="001137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D761D" w:rsidRPr="00161E24" w14:paraId="2B01C51C" w14:textId="77777777" w:rsidTr="00E3425E">
        <w:trPr>
          <w:trHeight w:val="20"/>
        </w:trPr>
        <w:tc>
          <w:tcPr>
            <w:tcW w:w="5400" w:type="dxa"/>
          </w:tcPr>
          <w:p w14:paraId="1197BE7F" w14:textId="7E51BF42" w:rsidR="005D761D" w:rsidRPr="00161E24" w:rsidRDefault="00E3425E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D761D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166" w:type="dxa"/>
          </w:tcPr>
          <w:p w14:paraId="0573C36A" w14:textId="65C09C02" w:rsidR="005D761D" w:rsidRPr="00E3425E" w:rsidRDefault="00E3425E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70" w:type="dxa"/>
          </w:tcPr>
          <w:p w14:paraId="451C729A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656784" w14:textId="292DF7BB" w:rsidR="005D761D" w:rsidRDefault="00E3425E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0413089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FEFBBBA" w14:textId="2DF20501" w:rsidR="005D761D" w:rsidRPr="00C4353B" w:rsidRDefault="00E3425E" w:rsidP="00742E58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5D761D" w:rsidRPr="00161E24" w14:paraId="7E55FBBA" w14:textId="77777777" w:rsidTr="00DC040C">
        <w:trPr>
          <w:trHeight w:val="20"/>
        </w:trPr>
        <w:tc>
          <w:tcPr>
            <w:tcW w:w="5400" w:type="dxa"/>
          </w:tcPr>
          <w:p w14:paraId="1EC5BB27" w14:textId="7A8C1021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F704875" w14:textId="74B67DE7" w:rsidR="005D761D" w:rsidRPr="00896C9F" w:rsidRDefault="006E184F" w:rsidP="00B972D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11,041</w:t>
            </w:r>
          </w:p>
        </w:tc>
        <w:tc>
          <w:tcPr>
            <w:tcW w:w="270" w:type="dxa"/>
            <w:vAlign w:val="bottom"/>
          </w:tcPr>
          <w:p w14:paraId="7198AA7C" w14:textId="52B2BBB3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8D14C2A" w14:textId="3142F5BD" w:rsidR="005D761D" w:rsidRPr="00122278" w:rsidRDefault="00DC040C" w:rsidP="00B972D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42" w:type="dxa"/>
          </w:tcPr>
          <w:p w14:paraId="60639723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7A9F62D" w14:textId="744541E9" w:rsidR="005D761D" w:rsidRPr="00161E24" w:rsidRDefault="00DC040C" w:rsidP="005D761D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11,272</w:t>
            </w:r>
          </w:p>
        </w:tc>
      </w:tr>
      <w:tr w:rsidR="005D761D" w:rsidRPr="003415D7" w14:paraId="551412F4" w14:textId="77777777" w:rsidTr="00E3425E">
        <w:trPr>
          <w:trHeight w:val="20"/>
        </w:trPr>
        <w:tc>
          <w:tcPr>
            <w:tcW w:w="5400" w:type="dxa"/>
          </w:tcPr>
          <w:p w14:paraId="0F2D24D4" w14:textId="77777777" w:rsidR="005D761D" w:rsidRPr="005867C2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F757FED" w14:textId="77777777" w:rsidR="005D761D" w:rsidRPr="003415D7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9B984AF" w14:textId="77777777" w:rsidR="005D761D" w:rsidRPr="003415D7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</w:tcPr>
          <w:p w14:paraId="6D240264" w14:textId="77777777" w:rsidR="005D761D" w:rsidRPr="003415D7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2" w:type="dxa"/>
          </w:tcPr>
          <w:p w14:paraId="197CA7D9" w14:textId="77777777" w:rsidR="005D761D" w:rsidRPr="003415D7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5E3FEA80" w14:textId="77777777" w:rsidR="005D761D" w:rsidRPr="003415D7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D761D" w:rsidRPr="00161E24" w14:paraId="6ACD4297" w14:textId="77777777" w:rsidTr="00E3425E">
        <w:trPr>
          <w:trHeight w:val="20"/>
        </w:trPr>
        <w:tc>
          <w:tcPr>
            <w:tcW w:w="5400" w:type="dxa"/>
          </w:tcPr>
          <w:p w14:paraId="3EA9AB1B" w14:textId="267D52FF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2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6" w:type="dxa"/>
          </w:tcPr>
          <w:p w14:paraId="7F55539C" w14:textId="77777777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757DB0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41637FB6" w14:textId="77777777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21273A7E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78FBB149" w14:textId="77777777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2189E" w:rsidRPr="00161E24" w14:paraId="4C2EC6C9" w14:textId="77777777" w:rsidTr="00E3425E">
        <w:trPr>
          <w:trHeight w:val="20"/>
        </w:trPr>
        <w:tc>
          <w:tcPr>
            <w:tcW w:w="5400" w:type="dxa"/>
          </w:tcPr>
          <w:p w14:paraId="5F808B79" w14:textId="77777777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6" w:type="dxa"/>
          </w:tcPr>
          <w:p w14:paraId="26463544" w14:textId="49C20B3C" w:rsidR="00C2189E" w:rsidRPr="00161E24" w:rsidRDefault="00C2189E" w:rsidP="00C218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65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9,248</w:t>
            </w:r>
          </w:p>
        </w:tc>
        <w:tc>
          <w:tcPr>
            <w:tcW w:w="270" w:type="dxa"/>
          </w:tcPr>
          <w:p w14:paraId="6E763A9B" w14:textId="77777777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8B34265" w14:textId="11BFAE26" w:rsidR="00C2189E" w:rsidRPr="00161E24" w:rsidRDefault="00C2189E" w:rsidP="00C218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19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42" w:type="dxa"/>
          </w:tcPr>
          <w:p w14:paraId="200700B9" w14:textId="77777777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7B37F7D" w14:textId="6F3E7BE6" w:rsidR="00C2189E" w:rsidRPr="00161E24" w:rsidRDefault="00C2189E" w:rsidP="00C218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9,453</w:t>
            </w:r>
          </w:p>
        </w:tc>
      </w:tr>
      <w:tr w:rsidR="00C2189E" w:rsidRPr="00161E24" w14:paraId="14CA7832" w14:textId="77777777" w:rsidTr="00E3425E">
        <w:trPr>
          <w:trHeight w:val="20"/>
        </w:trPr>
        <w:tc>
          <w:tcPr>
            <w:tcW w:w="5400" w:type="dxa"/>
          </w:tcPr>
          <w:p w14:paraId="398CE7D5" w14:textId="77777777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F9D9C30" w14:textId="402734DB" w:rsidR="00C2189E" w:rsidRPr="00161E24" w:rsidRDefault="00C2189E" w:rsidP="00C218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2,122</w:t>
            </w:r>
          </w:p>
        </w:tc>
        <w:tc>
          <w:tcPr>
            <w:tcW w:w="270" w:type="dxa"/>
          </w:tcPr>
          <w:p w14:paraId="4C7DB0AF" w14:textId="77777777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CEFFBD9" w14:textId="5DB43410" w:rsidR="00C2189E" w:rsidRPr="00161E24" w:rsidRDefault="00C2189E" w:rsidP="00C218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2" w:type="dxa"/>
          </w:tcPr>
          <w:p w14:paraId="6D9D783D" w14:textId="77777777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D1AB625" w14:textId="1D5D5EA9" w:rsidR="00C2189E" w:rsidRPr="00161E24" w:rsidRDefault="00C2189E" w:rsidP="00C218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2,125</w:t>
            </w:r>
          </w:p>
        </w:tc>
      </w:tr>
      <w:tr w:rsidR="00C2189E" w:rsidRPr="00161E24" w14:paraId="26821A80" w14:textId="77777777" w:rsidTr="00E3425E">
        <w:trPr>
          <w:trHeight w:val="20"/>
        </w:trPr>
        <w:tc>
          <w:tcPr>
            <w:tcW w:w="5400" w:type="dxa"/>
          </w:tcPr>
          <w:p w14:paraId="3671C5F8" w14:textId="77777777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0EBAE00" w14:textId="3C57D005" w:rsidR="00C2189E" w:rsidRPr="00161E24" w:rsidRDefault="00C2189E" w:rsidP="00C218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19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11,370</w:t>
            </w:r>
          </w:p>
        </w:tc>
        <w:tc>
          <w:tcPr>
            <w:tcW w:w="270" w:type="dxa"/>
          </w:tcPr>
          <w:p w14:paraId="0C7EF1DF" w14:textId="77777777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D11B081" w14:textId="581B518A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19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42" w:type="dxa"/>
          </w:tcPr>
          <w:p w14:paraId="2AAD436B" w14:textId="77777777" w:rsidR="00C2189E" w:rsidRPr="00161E24" w:rsidRDefault="00C2189E" w:rsidP="00C2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40031C4" w14:textId="3A6FC630" w:rsidR="00C2189E" w:rsidRPr="00161E24" w:rsidRDefault="00C2189E" w:rsidP="00C218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19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11,578</w:t>
            </w:r>
          </w:p>
        </w:tc>
      </w:tr>
      <w:tr w:rsidR="005D761D" w:rsidRPr="00161E24" w14:paraId="44CDE826" w14:textId="77777777" w:rsidTr="00E3425E">
        <w:trPr>
          <w:trHeight w:val="71"/>
        </w:trPr>
        <w:tc>
          <w:tcPr>
            <w:tcW w:w="5400" w:type="dxa"/>
          </w:tcPr>
          <w:p w14:paraId="683F625C" w14:textId="77777777" w:rsidR="005D761D" w:rsidRPr="00224BF6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2EE2792C" w14:textId="77777777" w:rsidR="005D761D" w:rsidRPr="00224BF6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4F566A" w14:textId="77777777" w:rsidR="005D761D" w:rsidRPr="00224BF6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1BB2FAA6" w14:textId="77777777" w:rsidR="005D761D" w:rsidRPr="00224BF6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3C46797D" w14:textId="77777777" w:rsidR="005D761D" w:rsidRPr="00224BF6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6AF7950" w14:textId="77777777" w:rsidR="005D761D" w:rsidRPr="00224BF6" w:rsidRDefault="005D761D" w:rsidP="005D761D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761D" w:rsidRPr="00161E24" w14:paraId="02E6BC61" w14:textId="77777777" w:rsidTr="00E3425E">
        <w:trPr>
          <w:trHeight w:val="20"/>
        </w:trPr>
        <w:tc>
          <w:tcPr>
            <w:tcW w:w="5400" w:type="dxa"/>
          </w:tcPr>
          <w:p w14:paraId="2A4FDDD6" w14:textId="7A6069FE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2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66" w:type="dxa"/>
          </w:tcPr>
          <w:p w14:paraId="3445CB8E" w14:textId="77777777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9EE165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39E597" w14:textId="77777777" w:rsidR="005D761D" w:rsidRPr="00161E24" w:rsidRDefault="005D761D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5E299C1C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56B83B" w14:textId="77777777" w:rsidR="005D761D" w:rsidRPr="00161E24" w:rsidRDefault="005D761D" w:rsidP="005D761D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761D" w:rsidRPr="00161E24" w14:paraId="7D5E44EA" w14:textId="77777777" w:rsidTr="005E0F60">
        <w:trPr>
          <w:trHeight w:val="20"/>
        </w:trPr>
        <w:tc>
          <w:tcPr>
            <w:tcW w:w="5400" w:type="dxa"/>
          </w:tcPr>
          <w:p w14:paraId="68D57BF9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6" w:type="dxa"/>
          </w:tcPr>
          <w:p w14:paraId="2432C526" w14:textId="1283D134" w:rsidR="005D761D" w:rsidRPr="00161E24" w:rsidRDefault="00A15A87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8,964</w:t>
            </w:r>
          </w:p>
        </w:tc>
        <w:tc>
          <w:tcPr>
            <w:tcW w:w="270" w:type="dxa"/>
          </w:tcPr>
          <w:p w14:paraId="4AC21500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AC84CF" w14:textId="1E04C1F1" w:rsidR="005D761D" w:rsidRPr="00161E24" w:rsidRDefault="00A15A87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42" w:type="dxa"/>
          </w:tcPr>
          <w:p w14:paraId="7F6FAA93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EFBE23" w14:textId="7C2997F9" w:rsidR="005D761D" w:rsidRPr="00161E24" w:rsidRDefault="00A15A87" w:rsidP="005D761D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9,192</w:t>
            </w:r>
          </w:p>
        </w:tc>
      </w:tr>
      <w:tr w:rsidR="005D761D" w:rsidRPr="00161E24" w14:paraId="0151D14D" w14:textId="77777777" w:rsidTr="005E0F60">
        <w:trPr>
          <w:trHeight w:val="20"/>
        </w:trPr>
        <w:tc>
          <w:tcPr>
            <w:tcW w:w="5400" w:type="dxa"/>
          </w:tcPr>
          <w:p w14:paraId="2486BD1F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ED675F4" w14:textId="08D63210" w:rsidR="005D761D" w:rsidRPr="00161E24" w:rsidRDefault="00C47C61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2,077</w:t>
            </w:r>
          </w:p>
        </w:tc>
        <w:tc>
          <w:tcPr>
            <w:tcW w:w="270" w:type="dxa"/>
          </w:tcPr>
          <w:p w14:paraId="7477D9A5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E57E23" w14:textId="1C4B36A1" w:rsidR="005D761D" w:rsidRPr="00161E24" w:rsidRDefault="00C47C61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2" w:type="dxa"/>
          </w:tcPr>
          <w:p w14:paraId="6324CD78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EB5CBF" w14:textId="0F404D46" w:rsidR="005D761D" w:rsidRPr="00161E24" w:rsidRDefault="00C47C61" w:rsidP="005D761D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2,080</w:t>
            </w:r>
          </w:p>
        </w:tc>
      </w:tr>
      <w:tr w:rsidR="005D761D" w:rsidRPr="00161E24" w14:paraId="75FF5E1F" w14:textId="77777777" w:rsidTr="005E0F60">
        <w:trPr>
          <w:trHeight w:val="20"/>
        </w:trPr>
        <w:tc>
          <w:tcPr>
            <w:tcW w:w="5400" w:type="dxa"/>
          </w:tcPr>
          <w:p w14:paraId="3AD71625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15EBB44" w14:textId="3578E982" w:rsidR="005D761D" w:rsidRPr="00161E24" w:rsidRDefault="00C47C61" w:rsidP="005D761D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11,041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270" w:type="dxa"/>
          </w:tcPr>
          <w:p w14:paraId="7A42CD1B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FC387DB" w14:textId="60B89E09" w:rsidR="005D761D" w:rsidRPr="00161E24" w:rsidRDefault="00C47C61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42" w:type="dxa"/>
          </w:tcPr>
          <w:p w14:paraId="3B3FD0EC" w14:textId="77777777" w:rsidR="005D761D" w:rsidRPr="00161E24" w:rsidRDefault="005D761D" w:rsidP="005D7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A3ECB06" w14:textId="7EC74375" w:rsidR="005D761D" w:rsidRPr="00161E24" w:rsidRDefault="00C47C61" w:rsidP="005D761D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11,272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</w:tr>
    </w:tbl>
    <w:p w14:paraId="32417FDD" w14:textId="77777777" w:rsidR="00F32526" w:rsidRDefault="00F32526" w:rsidP="00DF38A5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</w:rPr>
      </w:pPr>
    </w:p>
    <w:p w14:paraId="68A20189" w14:textId="77777777" w:rsidR="00044917" w:rsidRDefault="0004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  <w:lang w:val="th-TH"/>
        </w:rPr>
      </w:pPr>
      <w:r>
        <w:rPr>
          <w:rFonts w:asciiTheme="majorBidi" w:eastAsia="Cordia New" w:hAnsiTheme="majorBidi" w:cstheme="majorBidi"/>
          <w:cs/>
        </w:rPr>
        <w:br w:type="page"/>
      </w:r>
    </w:p>
    <w:p w14:paraId="401CDD7B" w14:textId="329A685A" w:rsidR="003C00C3" w:rsidRPr="003415D7" w:rsidRDefault="0068352B" w:rsidP="00516440">
      <w:pPr>
        <w:pStyle w:val="a"/>
        <w:tabs>
          <w:tab w:val="clear" w:pos="1080"/>
        </w:tabs>
        <w:ind w:left="450"/>
        <w:jc w:val="both"/>
        <w:rPr>
          <w:rFonts w:asciiTheme="majorBidi" w:eastAsia="Cordia New" w:hAnsiTheme="majorBidi" w:cstheme="majorBidi"/>
          <w:cs/>
        </w:rPr>
      </w:pPr>
      <w:r w:rsidRPr="003415D7">
        <w:rPr>
          <w:rFonts w:asciiTheme="majorBidi" w:eastAsia="Cordia New" w:hAnsiTheme="majorBidi" w:cstheme="majorBidi"/>
          <w:cs/>
        </w:rPr>
        <w:lastRenderedPageBreak/>
        <w:t>ป</w:t>
      </w:r>
      <w:r w:rsidR="003C00C3" w:rsidRPr="003415D7">
        <w:rPr>
          <w:rFonts w:asciiTheme="majorBidi" w:eastAsia="Cordia New" w:hAnsiTheme="majorBidi" w:cstheme="majorBidi"/>
          <w:cs/>
        </w:rPr>
        <w:t xml:space="preserve">ระมาณการปริมาณทางกายภาพของสินทรัพย์ชีวภาพแต่ละกลุ่ม ณ วันที่ </w:t>
      </w:r>
      <w:r w:rsidR="000C58DB" w:rsidRPr="003415D7">
        <w:rPr>
          <w:rFonts w:asciiTheme="majorBidi" w:eastAsia="Cordia New" w:hAnsiTheme="majorBidi" w:cstheme="majorBidi"/>
          <w:lang w:val="en-US"/>
        </w:rPr>
        <w:t>31</w:t>
      </w:r>
      <w:r w:rsidR="003C00C3" w:rsidRPr="003415D7">
        <w:rPr>
          <w:rFonts w:asciiTheme="majorBidi" w:eastAsia="Cordia New" w:hAnsiTheme="majorBidi" w:cstheme="majorBidi"/>
          <w:lang w:val="en-US"/>
        </w:rPr>
        <w:t xml:space="preserve"> </w:t>
      </w:r>
      <w:r w:rsidR="003C00C3" w:rsidRPr="003415D7">
        <w:rPr>
          <w:rFonts w:asciiTheme="majorBidi" w:eastAsia="Cordia New" w:hAnsiTheme="majorBidi" w:cstheme="majorBidi"/>
          <w:cs/>
          <w:lang w:val="en-US"/>
        </w:rPr>
        <w:t xml:space="preserve">ธันวาคม </w:t>
      </w:r>
      <w:r w:rsidR="003C00C3" w:rsidRPr="003415D7">
        <w:rPr>
          <w:rFonts w:asciiTheme="majorBidi" w:eastAsia="Cordia New" w:hAnsiTheme="majorBidi" w:cstheme="majorBidi"/>
          <w:cs/>
        </w:rPr>
        <w:t>มีดังนี้</w:t>
      </w:r>
    </w:p>
    <w:p w14:paraId="2E698D7A" w14:textId="77777777" w:rsidR="003C00C3" w:rsidRPr="009A0C03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lang w:val="en-US"/>
        </w:rPr>
      </w:pPr>
    </w:p>
    <w:tbl>
      <w:tblPr>
        <w:tblW w:w="922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750"/>
        <w:gridCol w:w="1071"/>
        <w:gridCol w:w="270"/>
        <w:gridCol w:w="1134"/>
      </w:tblGrid>
      <w:tr w:rsidR="003415D7" w:rsidRPr="003415D7" w14:paraId="675184D5" w14:textId="77777777" w:rsidTr="00516440">
        <w:trPr>
          <w:trHeight w:val="20"/>
        </w:trPr>
        <w:tc>
          <w:tcPr>
            <w:tcW w:w="6750" w:type="dxa"/>
          </w:tcPr>
          <w:p w14:paraId="4E28CD72" w14:textId="77777777" w:rsidR="003415D7" w:rsidRPr="003415D7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42558EBB" w14:textId="622ED7F4" w:rsidR="003415D7" w:rsidRPr="003415D7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B2EC3" w:rsidRPr="003415D7" w14:paraId="5FFBA692" w14:textId="77777777" w:rsidTr="00516440">
        <w:trPr>
          <w:trHeight w:val="20"/>
        </w:trPr>
        <w:tc>
          <w:tcPr>
            <w:tcW w:w="6750" w:type="dxa"/>
          </w:tcPr>
          <w:p w14:paraId="669C95FD" w14:textId="77777777" w:rsidR="002B2EC3" w:rsidRPr="003415D7" w:rsidRDefault="002B2EC3" w:rsidP="002B2EC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F6D16F" w14:textId="3B9AEA2E" w:rsidR="002B2EC3" w:rsidRPr="003415D7" w:rsidRDefault="002B2EC3" w:rsidP="002B2EC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298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CD6678" w14:textId="77777777" w:rsidR="002B2EC3" w:rsidRPr="003415D7" w:rsidRDefault="002B2EC3" w:rsidP="002B2EC3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E0C695" w14:textId="55C02803" w:rsidR="002B2EC3" w:rsidRPr="003415D7" w:rsidRDefault="002B2EC3" w:rsidP="002B2EC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298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415D7" w:rsidRPr="003415D7" w14:paraId="22212E1A" w14:textId="77777777" w:rsidTr="00516440">
        <w:trPr>
          <w:trHeight w:val="20"/>
        </w:trPr>
        <w:tc>
          <w:tcPr>
            <w:tcW w:w="6750" w:type="dxa"/>
          </w:tcPr>
          <w:p w14:paraId="0121ED82" w14:textId="77777777" w:rsidR="003415D7" w:rsidRPr="003415D7" w:rsidRDefault="003415D7" w:rsidP="00516440">
            <w:pPr>
              <w:tabs>
                <w:tab w:val="clear" w:pos="227"/>
                <w:tab w:val="left" w:pos="342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14:paraId="306B5ED0" w14:textId="17DC6BBC" w:rsidR="003415D7" w:rsidRPr="003415D7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(ล้านตัว)</w:t>
            </w:r>
          </w:p>
        </w:tc>
      </w:tr>
      <w:tr w:rsidR="005A2986" w:rsidRPr="003415D7" w14:paraId="64D6F8C4" w14:textId="77777777" w:rsidTr="0040184F">
        <w:trPr>
          <w:trHeight w:val="20"/>
        </w:trPr>
        <w:tc>
          <w:tcPr>
            <w:tcW w:w="6750" w:type="dxa"/>
          </w:tcPr>
          <w:p w14:paraId="5B7840B8" w14:textId="77777777" w:rsidR="005A2986" w:rsidRPr="003415D7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7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71" w:type="dxa"/>
          </w:tcPr>
          <w:p w14:paraId="7D3CE0D8" w14:textId="35BACC9E" w:rsidR="005A2986" w:rsidRPr="003415D7" w:rsidRDefault="00354B19" w:rsidP="005A298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B16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38AC7BD" w14:textId="77777777" w:rsidR="005A2986" w:rsidRPr="003415D7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1D6E83" w14:textId="60ACA749" w:rsidR="005A2986" w:rsidRPr="003415D7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26C5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5A2986" w:rsidRPr="003415D7" w14:paraId="718A596C" w14:textId="77777777" w:rsidTr="0040184F">
        <w:trPr>
          <w:trHeight w:val="20"/>
        </w:trPr>
        <w:tc>
          <w:tcPr>
            <w:tcW w:w="6750" w:type="dxa"/>
          </w:tcPr>
          <w:p w14:paraId="261269EC" w14:textId="77777777" w:rsidR="005A2986" w:rsidRPr="003415D7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7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71" w:type="dxa"/>
          </w:tcPr>
          <w:p w14:paraId="7AE26C21" w14:textId="4025675B" w:rsidR="005A2986" w:rsidRPr="003415D7" w:rsidRDefault="0040184F" w:rsidP="005A298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B5B342F" w14:textId="77777777" w:rsidR="005A2986" w:rsidRPr="003415D7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EDD533" w14:textId="75863A35" w:rsidR="005A2986" w:rsidRPr="003415D7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E4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63957440" w14:textId="77777777" w:rsidR="003C00C3" w:rsidRPr="00D060FA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cs/>
        </w:rPr>
      </w:pPr>
    </w:p>
    <w:p w14:paraId="192719D1" w14:textId="32AC282F" w:rsidR="00A02D63" w:rsidRPr="003415D7" w:rsidRDefault="00A02D63" w:rsidP="00516440">
      <w:pPr>
        <w:pStyle w:val="acctmergecolhdg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สินทรัพย์ชีวภาพประกอบด้วยสินทรัพย์ชีวภาพประเภทสัตว์บก ได้แก่ 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18620E" w:rsidRPr="003415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8620E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พ่อแม่พันธุ์ไก่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C1593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ขุน </w:t>
      </w:r>
      <w:r w:rsidR="001440A9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แ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ละไก่ และสินทรัพย์ชีวภาพประเภทสัตว์น้ำ ได้แก่ ปลา กลุ่มบริษัทแสดงสินทรัพย์ชีวภาพสุกรขุนด้วยมูลค่ายุติธรรมหักต้นทุนในการขาย ซึ่งมูลค่ายุติธรรมกำหนดโดยใช้ราคาที่อ้างอิงราคาตลาด ณ วันสิ้นรอบระยะเวลารายงาน สำหรับสินทรัพย์ชีวภาพประเภท</w:t>
      </w:r>
      <w:r w:rsidR="00F35607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สุกร 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ไก่และปลา</w:t>
      </w:r>
      <w:r w:rsidR="00394288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แสดงด้วยราคาทุนหักค่าเสื่อมราคาสะสมและค่าเผื่อการด้อยค่าสะสมเนื่องจาก</w:t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กำหนดมูลค่ายุติธรรมของประมาณการกระแสเงินสดสุทธิที่คาดว่าจะได้รับจากสินทรัพย์นั้นได้อย่างน่าเชื่อถือ เนื่องจากมีความไม่แน่นอนอันเกิดจากปัจจัยภายนอกต่างๆ</w:t>
      </w:r>
      <w:r w:rsidR="00FE69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เช่น สภาพแวดล้อม ภูมิอากาศ โรคภัย เป็นต้น หรือ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วงจรการเลี้ยงสั้</w:t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น หรือ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</w:p>
    <w:p w14:paraId="53B00E4E" w14:textId="77777777" w:rsidR="003415D7" w:rsidRPr="001440A9" w:rsidRDefault="003415D7" w:rsidP="00516440">
      <w:pPr>
        <w:pStyle w:val="acctmergecolhdg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F92AD6" w14:textId="708EF31D" w:rsidR="00E92BBD" w:rsidRPr="00161E24" w:rsidRDefault="00531E5C" w:rsidP="00516440">
      <w:pPr>
        <w:tabs>
          <w:tab w:val="clear" w:pos="454"/>
        </w:tabs>
        <w:ind w:left="450" w:right="-25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0C58DB" w:rsidRPr="00161E24">
        <w:rPr>
          <w:rFonts w:asciiTheme="majorBidi" w:eastAsia="Cordia New" w:hAnsiTheme="majorBidi" w:cstheme="majorBidi"/>
          <w:sz w:val="30"/>
          <w:szCs w:val="30"/>
        </w:rPr>
        <w:t>31</w:t>
      </w:r>
      <w:r w:rsidRPr="00161E2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0C58DB" w:rsidRPr="00161E24">
        <w:rPr>
          <w:rFonts w:asciiTheme="majorBidi" w:eastAsia="Cordia New" w:hAnsiTheme="majorBidi" w:cstheme="majorBidi"/>
          <w:sz w:val="30"/>
          <w:szCs w:val="30"/>
        </w:rPr>
        <w:t>256</w:t>
      </w:r>
      <w:r w:rsidR="005A2986">
        <w:rPr>
          <w:rFonts w:asciiTheme="majorBidi" w:eastAsia="Cordia New" w:hAnsiTheme="majorBidi" w:cstheme="majorBidi"/>
          <w:sz w:val="30"/>
          <w:szCs w:val="30"/>
        </w:rPr>
        <w:t>8</w:t>
      </w:r>
      <w:r w:rsidRPr="00161E2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กลุ่มบริษัทมี</w:t>
      </w:r>
      <w:r w:rsidR="001447AA" w:rsidRPr="007062FD">
        <w:rPr>
          <w:rFonts w:asciiTheme="majorBidi" w:eastAsia="Cordia New" w:hAnsiTheme="majorBidi" w:cstheme="majorBidi"/>
          <w:sz w:val="30"/>
          <w:szCs w:val="30"/>
          <w:cs/>
        </w:rPr>
        <w:t>ผล</w:t>
      </w:r>
      <w:r w:rsidR="00524758" w:rsidRPr="007062FD">
        <w:rPr>
          <w:rFonts w:asciiTheme="majorBidi" w:eastAsia="Cordia New" w:hAnsiTheme="majorBidi" w:cstheme="majorBidi" w:hint="cs"/>
          <w:sz w:val="30"/>
          <w:szCs w:val="30"/>
          <w:cs/>
        </w:rPr>
        <w:t>ขาดทุน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จากการขายพ่อแม่พันธุ์สุกร</w:t>
      </w:r>
      <w:r w:rsidR="007F4CD4" w:rsidRPr="00161E24">
        <w:rPr>
          <w:rFonts w:asciiTheme="majorBidi" w:eastAsia="Cordia New" w:hAnsiTheme="majorBidi" w:cstheme="majorBidi"/>
          <w:sz w:val="30"/>
          <w:szCs w:val="30"/>
          <w:cs/>
        </w:rPr>
        <w:t>และพ่อแม่พัน</w:t>
      </w:r>
      <w:r w:rsidR="00C52A3D">
        <w:rPr>
          <w:rFonts w:asciiTheme="majorBidi" w:eastAsia="Cordia New" w:hAnsiTheme="majorBidi" w:cstheme="majorBidi" w:hint="cs"/>
          <w:sz w:val="30"/>
          <w:szCs w:val="30"/>
          <w:cs/>
        </w:rPr>
        <w:t>ธุ์</w:t>
      </w:r>
      <w:r w:rsidR="007F4CD4" w:rsidRPr="00161E24">
        <w:rPr>
          <w:rFonts w:asciiTheme="majorBidi" w:eastAsia="Cordia New" w:hAnsiTheme="majorBidi" w:cstheme="majorBidi"/>
          <w:sz w:val="30"/>
          <w:szCs w:val="30"/>
          <w:cs/>
        </w:rPr>
        <w:t>ไก่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ปลดระวางเป็นจำนวน</w:t>
      </w:r>
      <w:r w:rsidR="002056A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E3425E">
        <w:rPr>
          <w:rFonts w:asciiTheme="majorBidi" w:eastAsia="Cordia New" w:hAnsiTheme="majorBidi" w:cstheme="majorBidi"/>
          <w:sz w:val="30"/>
          <w:szCs w:val="30"/>
        </w:rPr>
        <w:t>98</w:t>
      </w:r>
      <w:r w:rsidR="00524758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(</w:t>
      </w:r>
      <w:r w:rsidR="000C58DB"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256</w:t>
      </w:r>
      <w:r w:rsidR="005A2986">
        <w:rPr>
          <w:rFonts w:asciiTheme="majorBidi" w:eastAsia="Cordia New" w:hAnsiTheme="majorBidi" w:cstheme="majorBidi"/>
          <w:i/>
          <w:iCs/>
          <w:sz w:val="30"/>
          <w:szCs w:val="30"/>
        </w:rPr>
        <w:t>7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: </w:t>
      </w:r>
      <w:r w:rsidR="00345636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>ขาดทุน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</w:t>
      </w:r>
      <w:r w:rsidR="005A2986">
        <w:rPr>
          <w:rFonts w:asciiTheme="majorBidi" w:eastAsia="Cordia New" w:hAnsiTheme="majorBidi" w:cstheme="majorBidi"/>
          <w:i/>
          <w:iCs/>
          <w:sz w:val="30"/>
          <w:szCs w:val="30"/>
        </w:rPr>
        <w:t>80</w:t>
      </w:r>
      <w:r w:rsidR="003415D7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ล้านบาท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)</w:t>
      </w:r>
    </w:p>
    <w:p w14:paraId="0F63DC94" w14:textId="77777777" w:rsidR="00531E5C" w:rsidRPr="001440A9" w:rsidRDefault="00531E5C" w:rsidP="00531E5C">
      <w:pPr>
        <w:tabs>
          <w:tab w:val="clear" w:pos="454"/>
        </w:tabs>
        <w:ind w:left="540" w:right="-360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36EF73CE" w14:textId="3A4546B1" w:rsidR="003C00C3" w:rsidRPr="00161E24" w:rsidRDefault="003C00C3" w:rsidP="00F9636C">
      <w:pPr>
        <w:tabs>
          <w:tab w:val="clear" w:pos="454"/>
        </w:tabs>
        <w:ind w:left="477" w:right="-3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3A8167" w14:textId="77777777" w:rsidR="003C00C3" w:rsidRPr="009733B9" w:rsidRDefault="003C00C3" w:rsidP="00C41284">
      <w:pPr>
        <w:pStyle w:val="block"/>
        <w:tabs>
          <w:tab w:val="left" w:pos="540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E82FE8C" w14:textId="0F570571" w:rsidR="003C00C3" w:rsidRPr="00161E24" w:rsidRDefault="003C00C3" w:rsidP="00F9636C">
      <w:pPr>
        <w:pStyle w:val="block"/>
        <w:spacing w:after="0" w:line="240" w:lineRule="atLeast"/>
        <w:ind w:left="477" w:right="-7" w:hanging="9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มูลค่ายุติธรรมของสินทรัพย์ชีวภาพ</w:t>
      </w:r>
      <w:r w:rsidR="004F1235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35CE1" w:rsidRPr="00161E24">
        <w:rPr>
          <w:rFonts w:asciiTheme="majorBidi" w:hAnsiTheme="majorBidi" w:cstheme="majorBidi"/>
          <w:sz w:val="30"/>
          <w:szCs w:val="30"/>
          <w:cs/>
          <w:lang w:bidi="th-TH"/>
        </w:rPr>
        <w:t>(สุกรขุน)</w:t>
      </w:r>
      <w:r w:rsidR="004F1235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รวมถึงมูลค่าตามบัญชีใน</w:t>
      </w:r>
      <w:r w:rsidR="003F216D">
        <w:rPr>
          <w:rFonts w:asciiTheme="majorBidi" w:hAnsiTheme="majorBidi" w:cstheme="majorBidi"/>
          <w:sz w:val="30"/>
          <w:szCs w:val="30"/>
          <w:cs/>
          <w:lang w:bidi="th-TH"/>
        </w:rPr>
        <w:t>งบฐานะการเงิน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รวม มีดังนี้</w:t>
      </w:r>
    </w:p>
    <w:p w14:paraId="726C0830" w14:textId="4F46ED05" w:rsidR="003C00C3" w:rsidRPr="00D060FA" w:rsidRDefault="003C00C3" w:rsidP="003C00C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6"/>
        <w:gridCol w:w="1261"/>
        <w:gridCol w:w="182"/>
        <w:gridCol w:w="986"/>
        <w:gridCol w:w="180"/>
        <w:gridCol w:w="900"/>
        <w:gridCol w:w="180"/>
        <w:gridCol w:w="990"/>
        <w:gridCol w:w="180"/>
        <w:gridCol w:w="915"/>
      </w:tblGrid>
      <w:tr w:rsidR="003C00C3" w:rsidRPr="00161E24" w14:paraId="61E74F42" w14:textId="77777777" w:rsidTr="00516440">
        <w:trPr>
          <w:cantSplit/>
          <w:tblHeader/>
        </w:trPr>
        <w:tc>
          <w:tcPr>
            <w:tcW w:w="3406" w:type="dxa"/>
            <w:vAlign w:val="bottom"/>
            <w:hideMark/>
          </w:tcPr>
          <w:p w14:paraId="0A4ABD97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7057EE7E" w14:textId="77777777" w:rsidR="003C00C3" w:rsidRPr="00161E24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vAlign w:val="bottom"/>
          </w:tcPr>
          <w:p w14:paraId="78655127" w14:textId="77777777" w:rsidR="003C00C3" w:rsidRPr="00161E24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00C3" w:rsidRPr="00161E24" w14:paraId="7BC8C144" w14:textId="77777777" w:rsidTr="00516440">
        <w:trPr>
          <w:cantSplit/>
          <w:tblHeader/>
        </w:trPr>
        <w:tc>
          <w:tcPr>
            <w:tcW w:w="3406" w:type="dxa"/>
            <w:hideMark/>
          </w:tcPr>
          <w:p w14:paraId="01D88E31" w14:textId="77777777" w:rsidR="003C00C3" w:rsidRPr="00161E24" w:rsidRDefault="003C00C3" w:rsidP="00E96A7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6BD3A0E6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0D0931D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89E2B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00C3" w:rsidRPr="00161E24" w14:paraId="54176DD3" w14:textId="77777777" w:rsidTr="00516440">
        <w:trPr>
          <w:cantSplit/>
          <w:tblHeader/>
        </w:trPr>
        <w:tc>
          <w:tcPr>
            <w:tcW w:w="3406" w:type="dxa"/>
            <w:hideMark/>
          </w:tcPr>
          <w:p w14:paraId="5FAB5240" w14:textId="77777777" w:rsidR="003C00C3" w:rsidRPr="00161E24" w:rsidRDefault="003C00C3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A7F4787" w14:textId="77777777" w:rsidR="003C00C3" w:rsidRPr="00161E24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FE7DD90" w14:textId="77777777" w:rsidR="003C00C3" w:rsidRPr="00161E24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D2B96C8" w14:textId="21FE29BB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C445CB6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A574BB" w14:textId="1F9F089E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77BEFC5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AA1722" w14:textId="42966E4C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0464088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265854" w14:textId="77777777" w:rsidR="003C00C3" w:rsidRPr="00161E24" w:rsidRDefault="003C00C3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1F9E" w:rsidRPr="00161E24" w14:paraId="74C879A3" w14:textId="77777777" w:rsidTr="00516440">
        <w:trPr>
          <w:cantSplit/>
          <w:tblHeader/>
        </w:trPr>
        <w:tc>
          <w:tcPr>
            <w:tcW w:w="3406" w:type="dxa"/>
          </w:tcPr>
          <w:p w14:paraId="01433278" w14:textId="77777777" w:rsidR="004A1F9E" w:rsidRPr="00161E24" w:rsidRDefault="004A1F9E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F3D5DA" w14:textId="77777777" w:rsidR="004A1F9E" w:rsidRPr="00161E24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A5FBEC5" w14:textId="77777777" w:rsidR="004A1F9E" w:rsidRPr="00161E24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left w:val="nil"/>
              <w:bottom w:val="nil"/>
              <w:right w:val="nil"/>
            </w:tcBorders>
          </w:tcPr>
          <w:p w14:paraId="25F2F5B2" w14:textId="655EE3EF" w:rsidR="004A1F9E" w:rsidRPr="00161E24" w:rsidRDefault="004A1F9E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42433" w:rsidRPr="00161E24" w14:paraId="398A69AA" w14:textId="77777777" w:rsidTr="00516440">
        <w:trPr>
          <w:cantSplit/>
        </w:trPr>
        <w:tc>
          <w:tcPr>
            <w:tcW w:w="3406" w:type="dxa"/>
            <w:hideMark/>
          </w:tcPr>
          <w:p w14:paraId="21DD134B" w14:textId="26730FAF" w:rsidR="00842433" w:rsidRPr="00161E24" w:rsidRDefault="00842433" w:rsidP="00FC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A2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1" w:type="dxa"/>
          </w:tcPr>
          <w:p w14:paraId="3939DD58" w14:textId="2BEAFACE" w:rsidR="00842433" w:rsidRPr="00846384" w:rsidRDefault="00842433" w:rsidP="0084243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BED3C2D" w14:textId="77777777" w:rsidR="00842433" w:rsidRPr="0084638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72A87ED" w14:textId="70A46DD3" w:rsidR="00842433" w:rsidRPr="00846384" w:rsidRDefault="00842433" w:rsidP="0084243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D796C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17F469" w14:textId="08905ADD" w:rsidR="00842433" w:rsidRPr="00846384" w:rsidRDefault="00842433" w:rsidP="008424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82142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0B4E5" w14:textId="562EFB7A" w:rsidR="00842433" w:rsidRPr="00846384" w:rsidRDefault="00842433" w:rsidP="00842433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589FD0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2F7DA9C" w14:textId="342A4F3F" w:rsidR="00842433" w:rsidRPr="00846384" w:rsidRDefault="00842433" w:rsidP="0084243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433" w:rsidRPr="00161E24" w14:paraId="4BF4793A" w14:textId="77777777" w:rsidTr="00516440">
        <w:trPr>
          <w:cantSplit/>
        </w:trPr>
        <w:tc>
          <w:tcPr>
            <w:tcW w:w="3406" w:type="dxa"/>
            <w:hideMark/>
          </w:tcPr>
          <w:p w14:paraId="0E04742E" w14:textId="77777777" w:rsidR="00842433" w:rsidRPr="00161E24" w:rsidRDefault="00842433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BE9BEE2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14CCA74" w14:textId="77777777" w:rsidR="00842433" w:rsidRPr="0084638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69FFA29F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0EAFD7" w14:textId="77777777" w:rsidR="00842433" w:rsidRPr="0084638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C8B2B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F3D612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686E7E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63BE93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C92EF56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67703" w:rsidRPr="00161E24" w14:paraId="4023C39F" w14:textId="77777777" w:rsidTr="00DC45D7">
        <w:trPr>
          <w:cantSplit/>
        </w:trPr>
        <w:tc>
          <w:tcPr>
            <w:tcW w:w="3406" w:type="dxa"/>
          </w:tcPr>
          <w:p w14:paraId="7CDB8EBE" w14:textId="2C7D4601" w:rsidR="00267703" w:rsidRPr="00161E24" w:rsidRDefault="00267703" w:rsidP="0026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ยุติธรรมหักต้นทุนในการขาย</w:t>
            </w:r>
          </w:p>
        </w:tc>
        <w:tc>
          <w:tcPr>
            <w:tcW w:w="1261" w:type="dxa"/>
          </w:tcPr>
          <w:p w14:paraId="0E0005B7" w14:textId="27260C2D" w:rsidR="00267703" w:rsidRPr="00EE1BA1" w:rsidRDefault="00DC45D7" w:rsidP="002677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82" w:type="dxa"/>
          </w:tcPr>
          <w:p w14:paraId="31E7E62B" w14:textId="77777777" w:rsidR="00267703" w:rsidRPr="00EE1BA1" w:rsidRDefault="00267703" w:rsidP="002677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875CB4D" w14:textId="79ADE01A" w:rsidR="00267703" w:rsidRPr="00EE1BA1" w:rsidRDefault="00DC45D7" w:rsidP="002677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050DFB" w14:textId="77777777" w:rsidR="00267703" w:rsidRPr="00EE1BA1" w:rsidRDefault="00267703" w:rsidP="0026770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F63B30" w14:textId="2D0A49F0" w:rsidR="00267703" w:rsidRPr="00EE1BA1" w:rsidRDefault="00DC45D7" w:rsidP="0026770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80" w:type="dxa"/>
          </w:tcPr>
          <w:p w14:paraId="07497496" w14:textId="77777777" w:rsidR="00267703" w:rsidRPr="00EE1BA1" w:rsidRDefault="00267703" w:rsidP="00267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0A514C" w14:textId="7EC356EC" w:rsidR="00267703" w:rsidRPr="00EE1BA1" w:rsidRDefault="00DC45D7" w:rsidP="00D9186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DD89EE" w14:textId="77777777" w:rsidR="00267703" w:rsidRPr="00EE1BA1" w:rsidRDefault="00267703" w:rsidP="00267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4014795" w14:textId="4E91E3E9" w:rsidR="00267703" w:rsidRPr="00EE1BA1" w:rsidRDefault="00DC45D7" w:rsidP="0026770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</w:tr>
      <w:tr w:rsidR="00FD4919" w:rsidRPr="00161E24" w14:paraId="18584F87" w14:textId="77777777" w:rsidTr="00516440">
        <w:trPr>
          <w:cantSplit/>
        </w:trPr>
        <w:tc>
          <w:tcPr>
            <w:tcW w:w="3406" w:type="dxa"/>
          </w:tcPr>
          <w:p w14:paraId="2B4FB865" w14:textId="77777777" w:rsidR="00FD4919" w:rsidRPr="00161E24" w:rsidRDefault="00FD4919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C61C579" w14:textId="77777777" w:rsidR="00FD4919" w:rsidRDefault="00FD4919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DE17113" w14:textId="77777777" w:rsidR="00FD4919" w:rsidRPr="00846384" w:rsidRDefault="00FD4919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CBBAFA3" w14:textId="77777777" w:rsidR="00FD4919" w:rsidRDefault="00FD4919" w:rsidP="0084243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DA981" w14:textId="77777777" w:rsidR="00FD4919" w:rsidRPr="00846384" w:rsidRDefault="00FD4919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6C7090" w14:textId="77777777" w:rsidR="00FD4919" w:rsidRDefault="00FD4919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270EB7" w14:textId="77777777" w:rsidR="00FD4919" w:rsidRPr="00846384" w:rsidRDefault="00FD4919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C6A7C" w14:textId="77777777" w:rsidR="00FD4919" w:rsidRDefault="00FD4919" w:rsidP="00E454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3DCF05" w14:textId="77777777" w:rsidR="00FD4919" w:rsidRPr="00846384" w:rsidRDefault="00FD4919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D3BC098" w14:textId="77777777" w:rsidR="00FD4919" w:rsidRDefault="00FD4919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2433" w:rsidRPr="00161E24" w14:paraId="711F28ED" w14:textId="77777777" w:rsidTr="00516440">
        <w:trPr>
          <w:cantSplit/>
        </w:trPr>
        <w:tc>
          <w:tcPr>
            <w:tcW w:w="3406" w:type="dxa"/>
          </w:tcPr>
          <w:p w14:paraId="7D023B85" w14:textId="22F1B00E" w:rsidR="00842433" w:rsidRPr="00161E24" w:rsidRDefault="00842433" w:rsidP="00842433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A2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1" w:type="dxa"/>
          </w:tcPr>
          <w:p w14:paraId="59B251E7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8FCFD09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C840E40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2367C5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50C517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5B2A2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2E24A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70313C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</w:tcPr>
          <w:p w14:paraId="341DAA68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42433" w:rsidRPr="00161E24" w14:paraId="44719C7B" w14:textId="77777777" w:rsidTr="00516440">
        <w:trPr>
          <w:cantSplit/>
        </w:trPr>
        <w:tc>
          <w:tcPr>
            <w:tcW w:w="3406" w:type="dxa"/>
          </w:tcPr>
          <w:p w14:paraId="5372016F" w14:textId="3D273041" w:rsidR="00842433" w:rsidRPr="00161E24" w:rsidRDefault="00842433" w:rsidP="008424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ADEA8C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60BD3ED" w14:textId="77777777" w:rsidR="00842433" w:rsidRPr="00161E2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4ECE077C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01F876" w14:textId="77777777" w:rsidR="00842433" w:rsidRPr="00161E2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A5AD98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017B2F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DF812E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6BAA04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B6608EF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2986" w:rsidRPr="00161E24" w14:paraId="429BF25E" w14:textId="77777777" w:rsidTr="00516440">
        <w:trPr>
          <w:cantSplit/>
        </w:trPr>
        <w:tc>
          <w:tcPr>
            <w:tcW w:w="3406" w:type="dxa"/>
          </w:tcPr>
          <w:p w14:paraId="558CE4A3" w14:textId="0D1D33E5" w:rsidR="005A2986" w:rsidRPr="00161E24" w:rsidRDefault="005A2986" w:rsidP="005A2986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192C25C5" w14:textId="4AFBEF4E" w:rsidR="005A2986" w:rsidRPr="00161E24" w:rsidRDefault="005A2986" w:rsidP="005A29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2" w:type="dxa"/>
          </w:tcPr>
          <w:p w14:paraId="4DB1C743" w14:textId="77777777" w:rsidR="005A2986" w:rsidRPr="00161E24" w:rsidRDefault="005A2986" w:rsidP="005A29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3836473B" w14:textId="48E36BB3" w:rsidR="005A2986" w:rsidRPr="00161E24" w:rsidRDefault="005A2986" w:rsidP="005A298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577FDF" w14:textId="77777777" w:rsidR="005A2986" w:rsidRPr="00161E24" w:rsidRDefault="005A2986" w:rsidP="005A298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D154E5" w14:textId="513D7A5D" w:rsidR="005A2986" w:rsidRPr="00161E24" w:rsidRDefault="005A2986" w:rsidP="005A298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80" w:type="dxa"/>
          </w:tcPr>
          <w:p w14:paraId="71B2A895" w14:textId="77777777" w:rsidR="005A2986" w:rsidRPr="00161E24" w:rsidRDefault="005A2986" w:rsidP="005A2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A62B3" w14:textId="21122F08" w:rsidR="005A2986" w:rsidRPr="00161E24" w:rsidRDefault="005A2986" w:rsidP="005A298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A94F8F" w14:textId="77777777" w:rsidR="005A2986" w:rsidRPr="00161E24" w:rsidRDefault="005A2986" w:rsidP="005A298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2F5DF565" w14:textId="757F482D" w:rsidR="005A2986" w:rsidRPr="00161E24" w:rsidRDefault="005A2986" w:rsidP="005A298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</w:tr>
    </w:tbl>
    <w:p w14:paraId="60AAE7F8" w14:textId="77777777" w:rsidR="005466C6" w:rsidRPr="00AA01BA" w:rsidRDefault="005466C6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28"/>
          <w:szCs w:val="28"/>
        </w:rPr>
      </w:pPr>
    </w:p>
    <w:p w14:paraId="1E8DB2FA" w14:textId="0FE07486" w:rsidR="006272FD" w:rsidRPr="00161E24" w:rsidRDefault="003C00C3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</w:t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>ใช้ในการวัดมูลค่ายุติธรรมของสินทรัพย์ชีวภาพที่ถูกจัดอ</w:t>
      </w:r>
      <w:r w:rsidR="007A2161" w:rsidRPr="00161E24">
        <w:rPr>
          <w:rFonts w:asciiTheme="majorBidi" w:hAnsiTheme="majorBidi" w:cstheme="majorBidi"/>
          <w:sz w:val="30"/>
          <w:szCs w:val="30"/>
          <w:cs/>
        </w:rPr>
        <w:t>ยู่</w:t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 xml:space="preserve">ในระดับ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3C30AD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5466C6">
        <w:rPr>
          <w:rFonts w:asciiTheme="majorBidi" w:hAnsiTheme="majorBidi" w:cstheme="majorBidi"/>
          <w:sz w:val="30"/>
          <w:szCs w:val="30"/>
        </w:rPr>
        <w:br/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>คือวิธีเปรียบเทียบข้อมูลตลาดโดยใช้ราคาอ้างอิง ณ วันที่รายงาน</w:t>
      </w:r>
    </w:p>
    <w:p w14:paraId="78650A18" w14:textId="5395FB30" w:rsidR="00256576" w:rsidRPr="00C0297B" w:rsidRDefault="00256576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86893F5" w14:textId="3A80C07B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firstLine="1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การบริหารความเสี่ยงที่เกี่ยวข้องกับกิจกรรมทางการเกษตร</w:t>
      </w:r>
    </w:p>
    <w:p w14:paraId="3C34FCD2" w14:textId="77777777" w:rsidR="00337B3C" w:rsidRPr="00C0297B" w:rsidRDefault="00337B3C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28"/>
          <w:szCs w:val="28"/>
        </w:rPr>
      </w:pPr>
    </w:p>
    <w:p w14:paraId="1411210E" w14:textId="4A58655A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กลุ่มบริษัทมีความเสี่ยงที่เกี่ยวข้องกับการเลี้ยงสินทรัพย์ชีวภาพดังนี้</w:t>
      </w:r>
    </w:p>
    <w:p w14:paraId="702DE0F0" w14:textId="77777777" w:rsidR="00376B85" w:rsidRPr="00C0297B" w:rsidRDefault="00376B85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28"/>
          <w:szCs w:val="28"/>
        </w:rPr>
      </w:pPr>
    </w:p>
    <w:p w14:paraId="2B1B42A3" w14:textId="57D3D6EF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ความเสี่ยงด้านกฎระเบียบและสิ่งแวดล้อม</w:t>
      </w:r>
    </w:p>
    <w:p w14:paraId="74E97613" w14:textId="77777777" w:rsidR="00337B3C" w:rsidRPr="00C0297B" w:rsidRDefault="00337B3C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28"/>
          <w:szCs w:val="28"/>
        </w:rPr>
      </w:pPr>
    </w:p>
    <w:p w14:paraId="4FD82CF9" w14:textId="0C1D511F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อยู่ภายใต้กฎหมายและข้อบังคับในประเทศไทยที่เกี่ยวข้องกับการดำเนินงานเลี้ยงและจำหน่ายสุกร ไก่ และปลา กลุ่มบริษัทได้จัดตั้งหน่วยงานที่เกี่ยวข้อง และกำหนดนโยบายการดำเนินการด้านสิ่งแวดล้อมและอื่น</w:t>
      </w:r>
      <w:r w:rsidR="005466C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  <w:r w:rsidR="000246C1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ที่เกี่ยวข้องกับกฎหมายและข้อบังคับดังกล่าว</w:t>
      </w:r>
    </w:p>
    <w:p w14:paraId="33422A6B" w14:textId="77777777" w:rsidR="00376B85" w:rsidRPr="00C0297B" w:rsidRDefault="00376B85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28"/>
          <w:szCs w:val="28"/>
        </w:rPr>
      </w:pPr>
    </w:p>
    <w:p w14:paraId="0C621C2C" w14:textId="6537DD13" w:rsidR="00376B85" w:rsidRPr="00161E24" w:rsidRDefault="00376B85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ความเสี่ยงด้านอุปสงค์และอุปทาน</w:t>
      </w:r>
    </w:p>
    <w:p w14:paraId="776F46DA" w14:textId="77777777" w:rsidR="00337B3C" w:rsidRPr="00C0297B" w:rsidRDefault="00337B3C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DF7A89" w14:textId="41B7D359" w:rsidR="00376B85" w:rsidRPr="00161E24" w:rsidRDefault="00376B85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กลุ่มบริษัทมีความเสี่ยงจากความผันผวนของราคาและปริมาณการขายสุกร</w:t>
      </w:r>
      <w:r w:rsidR="0002636B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ไก่และปลา กลุ่มบริษัทจัดการความเสี่ยงนี้โดยการปรับปริมาณการเลี้ยงให้สอดคล้องกับอุปสงค์และอุปทานของตลาด โดยฝ่ายบริหารทำการวิเคราะห์แนวโน้มของอุตสาหกรรมอย่างสม่ำเสมอ และขยายช่องทางการจำหน่ายผลิตภัณฑ์แปรรูปจากสินทรัพย์ชีวภาพดังกล่าว</w:t>
      </w:r>
    </w:p>
    <w:p w14:paraId="50E991EC" w14:textId="55733EEF" w:rsidR="00787D22" w:rsidRPr="00AA01BA" w:rsidRDefault="00A454C0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28"/>
          <w:szCs w:val="28"/>
        </w:rPr>
      </w:pPr>
      <w:r w:rsidRPr="00AA01BA">
        <w:rPr>
          <w:rFonts w:asciiTheme="majorBidi" w:hAnsiTheme="majorBidi" w:cstheme="majorBidi"/>
          <w:sz w:val="28"/>
          <w:szCs w:val="28"/>
          <w:cs/>
        </w:rPr>
        <w:tab/>
      </w:r>
      <w:r w:rsidRPr="00AA01BA">
        <w:rPr>
          <w:rFonts w:asciiTheme="majorBidi" w:hAnsiTheme="majorBidi" w:cstheme="majorBidi"/>
          <w:sz w:val="28"/>
          <w:szCs w:val="28"/>
          <w:cs/>
        </w:rPr>
        <w:tab/>
      </w:r>
    </w:p>
    <w:p w14:paraId="12CC6C0B" w14:textId="5EAFE459" w:rsidR="00376B85" w:rsidRPr="00161E24" w:rsidRDefault="00376B85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ความเสี่ยงด้านสภาพอากาศและโรคภัย</w:t>
      </w:r>
    </w:p>
    <w:p w14:paraId="66FC286D" w14:textId="77777777" w:rsidR="00337B3C" w:rsidRPr="00C0297B" w:rsidRDefault="00337B3C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99938" w14:textId="3FEC9BF7" w:rsidR="00376B85" w:rsidRDefault="00376B85" w:rsidP="00AA0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สินทรัพย์ชีวภาพของกลุ่มบริษัทมี</w:t>
      </w:r>
      <w:r w:rsidR="00B030C5">
        <w:rPr>
          <w:rFonts w:asciiTheme="majorBidi" w:hAnsiTheme="majorBidi" w:cstheme="majorBidi" w:hint="cs"/>
          <w:sz w:val="30"/>
          <w:szCs w:val="30"/>
          <w:cs/>
        </w:rPr>
        <w:t>ความ</w:t>
      </w:r>
      <w:r w:rsidRPr="00161E24">
        <w:rPr>
          <w:rFonts w:asciiTheme="majorBidi" w:hAnsiTheme="majorBidi" w:cstheme="majorBidi"/>
          <w:sz w:val="30"/>
          <w:szCs w:val="30"/>
          <w:cs/>
        </w:rPr>
        <w:t>เสี่ยงต่อความเสียหายเนื่องจากการเปลี่ยนแปลงสภาพภูมิอากาศและการ</w:t>
      </w:r>
      <w:r w:rsidR="00B030C5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เกิดโรคภัย กลุ่มบริษัทมีกระบวนการติดตามและบรรเทาความเสี่ยงเหล่านี้โดยการสร้างสิ่งแวดล้อมในการเลี้ยง</w:t>
      </w:r>
      <w:r w:rsidR="00B030C5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ให้เหมาะสม</w:t>
      </w:r>
      <w:r w:rsidR="00272C6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มีการตรวจสุขภาพอย่างสม่ำเสมอและการปฏิบัติตามการควบคุมโรคของอุตสาหกรรมที่เกี่ยวข้อง</w:t>
      </w:r>
    </w:p>
    <w:p w14:paraId="79E48FA7" w14:textId="02518AD7" w:rsidR="007071C0" w:rsidRPr="00161E24" w:rsidRDefault="007071C0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เงินลงทุนในบริษัทร่วมและการร่วมค้า</w:t>
      </w:r>
    </w:p>
    <w:p w14:paraId="1B4682E5" w14:textId="1F695F26" w:rsidR="006603C8" w:rsidRPr="008F6C14" w:rsidRDefault="006603C8" w:rsidP="006603C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D62F10" w:rsidRPr="00C57846" w14:paraId="44B9CB69" w14:textId="77777777" w:rsidTr="00516440">
        <w:trPr>
          <w:tblHeader/>
        </w:trPr>
        <w:tc>
          <w:tcPr>
            <w:tcW w:w="2099" w:type="pct"/>
          </w:tcPr>
          <w:p w14:paraId="349A5FC6" w14:textId="77777777" w:rsidR="00D62F10" w:rsidRPr="00B056C3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21590D31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05BD79B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E6B481A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A2986" w:rsidRPr="00C57846" w14:paraId="2AB57A78" w14:textId="77777777" w:rsidTr="00516440">
        <w:trPr>
          <w:tblHeader/>
        </w:trPr>
        <w:tc>
          <w:tcPr>
            <w:tcW w:w="2099" w:type="pct"/>
          </w:tcPr>
          <w:p w14:paraId="26BD5D4D" w14:textId="77777777" w:rsidR="005A2986" w:rsidRPr="00B056C3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49B12ADD" w14:textId="6ECD1182" w:rsidR="005A2986" w:rsidRPr="00B056C3" w:rsidRDefault="005A2986" w:rsidP="005A298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CC63C99" w14:textId="77777777" w:rsidR="005A2986" w:rsidRPr="00B056C3" w:rsidRDefault="005A2986" w:rsidP="005A298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0F8B07" w14:textId="56D32E4C" w:rsidR="005A2986" w:rsidRPr="00B056C3" w:rsidRDefault="005A2986" w:rsidP="005A298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B557665" w14:textId="77777777" w:rsidR="005A2986" w:rsidRPr="00B056C3" w:rsidRDefault="005A2986" w:rsidP="005A298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8ABB4EA" w14:textId="33AF9CCD" w:rsidR="005A2986" w:rsidRPr="00B056C3" w:rsidRDefault="005A2986" w:rsidP="005A298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1E486601" w14:textId="77777777" w:rsidR="005A2986" w:rsidRPr="00B056C3" w:rsidRDefault="005A2986" w:rsidP="005A298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A7DE48A" w14:textId="1169CBF2" w:rsidR="005A2986" w:rsidRPr="00B056C3" w:rsidRDefault="005A2986" w:rsidP="005A298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2986" w:rsidRPr="00C57846" w14:paraId="142111FE" w14:textId="77777777" w:rsidTr="00516440">
        <w:trPr>
          <w:trHeight w:val="434"/>
          <w:tblHeader/>
        </w:trPr>
        <w:tc>
          <w:tcPr>
            <w:tcW w:w="2099" w:type="pct"/>
          </w:tcPr>
          <w:p w14:paraId="0F281C7F" w14:textId="77777777" w:rsidR="005A2986" w:rsidRPr="00B056C3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10D9F1E1" w14:textId="77777777" w:rsidR="005A2986" w:rsidRPr="00B056C3" w:rsidRDefault="005A2986" w:rsidP="005A298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2986" w:rsidRPr="00927F6F" w14:paraId="578FF325" w14:textId="77777777" w:rsidTr="00516440">
        <w:tc>
          <w:tcPr>
            <w:tcW w:w="2099" w:type="pct"/>
          </w:tcPr>
          <w:p w14:paraId="53BBFB2A" w14:textId="1C55DFAE" w:rsidR="005A2986" w:rsidRPr="00927F6F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</w:tcPr>
          <w:p w14:paraId="6D9F5571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49DD26E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9E7B8A" w14:textId="46AAD1E9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BF60BBD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2D2AC1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4CDE076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9291178" w14:textId="23A6878C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2986" w:rsidRPr="00927F6F" w14:paraId="02BF7BE5" w14:textId="77777777" w:rsidTr="00516440">
        <w:tc>
          <w:tcPr>
            <w:tcW w:w="2099" w:type="pct"/>
          </w:tcPr>
          <w:p w14:paraId="486FC861" w14:textId="2572DB12" w:rsidR="005A2986" w:rsidRPr="00927F6F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9" w:type="pct"/>
          </w:tcPr>
          <w:p w14:paraId="03670756" w14:textId="6DD8148C" w:rsidR="005A2986" w:rsidRPr="005A2986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A2986">
              <w:rPr>
                <w:rFonts w:asciiTheme="majorBidi" w:hAnsiTheme="majorBidi"/>
                <w:sz w:val="30"/>
                <w:szCs w:val="30"/>
                <w:cs/>
              </w:rPr>
              <w:t>285</w:t>
            </w:r>
          </w:p>
        </w:tc>
        <w:tc>
          <w:tcPr>
            <w:tcW w:w="143" w:type="pct"/>
          </w:tcPr>
          <w:p w14:paraId="22911668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15550B" w14:textId="3D8B9F0E" w:rsidR="005A2986" w:rsidRPr="00927F6F" w:rsidRDefault="005A2986" w:rsidP="0092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71AA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1AA8">
              <w:rPr>
                <w:rFonts w:asciiTheme="majorBidi" w:hAnsiTheme="majorBidi" w:cstheme="majorBidi" w:hint="cs"/>
                <w:sz w:val="30"/>
                <w:szCs w:val="30"/>
                <w:cs/>
              </w:rPr>
              <w:t>43</w:t>
            </w:r>
          </w:p>
        </w:tc>
        <w:tc>
          <w:tcPr>
            <w:tcW w:w="143" w:type="pct"/>
          </w:tcPr>
          <w:p w14:paraId="546C68DA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DFF5593" w14:textId="6640ED85" w:rsidR="005A2986" w:rsidRPr="00314A4D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A4D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134" w:type="pct"/>
          </w:tcPr>
          <w:p w14:paraId="2782D533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139D579" w14:textId="75598878" w:rsidR="005A2986" w:rsidRPr="00927F6F" w:rsidRDefault="005A2986" w:rsidP="0092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</w:tr>
      <w:tr w:rsidR="005A2986" w:rsidRPr="00927F6F" w14:paraId="4924E1AB" w14:textId="77777777" w:rsidTr="00516440">
        <w:tc>
          <w:tcPr>
            <w:tcW w:w="2099" w:type="pct"/>
          </w:tcPr>
          <w:p w14:paraId="43453E50" w14:textId="26F23876" w:rsidR="005A2986" w:rsidRPr="00161E24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9" w:type="pct"/>
          </w:tcPr>
          <w:p w14:paraId="52746C30" w14:textId="3CF6BDF0" w:rsidR="005A2986" w:rsidRPr="00927F6F" w:rsidRDefault="00396F38" w:rsidP="002F7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674135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F3D6AF1" w14:textId="2E4E0520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A48C9">
              <w:rPr>
                <w:rFonts w:asciiTheme="majorBidi" w:hAnsiTheme="majorBidi"/>
                <w:sz w:val="30"/>
                <w:szCs w:val="30"/>
                <w:cs/>
              </w:rPr>
              <w:t>12</w:t>
            </w:r>
          </w:p>
        </w:tc>
        <w:tc>
          <w:tcPr>
            <w:tcW w:w="143" w:type="pct"/>
          </w:tcPr>
          <w:p w14:paraId="623C6D79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40B790" w14:textId="2FBC4EBC" w:rsidR="005A2986" w:rsidRPr="00927F6F" w:rsidRDefault="00396F38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CEEBC7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137EA51" w14:textId="6442EAF5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42BB7" w:rsidRPr="00927F6F" w14:paraId="075D6678" w14:textId="77777777" w:rsidTr="00516440">
        <w:tc>
          <w:tcPr>
            <w:tcW w:w="2099" w:type="pct"/>
          </w:tcPr>
          <w:p w14:paraId="2B43344E" w14:textId="35AAC84B" w:rsidR="00042BB7" w:rsidRPr="00161E24" w:rsidRDefault="00042BB7" w:rsidP="00042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</w:tcPr>
          <w:p w14:paraId="4C3A4BDB" w14:textId="35C13921" w:rsidR="00042BB7" w:rsidRPr="00927F6F" w:rsidRDefault="00042BB7" w:rsidP="00042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63</w:t>
            </w:r>
          </w:p>
        </w:tc>
        <w:tc>
          <w:tcPr>
            <w:tcW w:w="143" w:type="pct"/>
          </w:tcPr>
          <w:p w14:paraId="737D013F" w14:textId="77777777" w:rsidR="00042BB7" w:rsidRPr="00927F6F" w:rsidRDefault="00042BB7" w:rsidP="00042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DA5D549" w14:textId="50B98433" w:rsidR="00042BB7" w:rsidRPr="00927F6F" w:rsidRDefault="00042BB7" w:rsidP="00042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A48C9">
              <w:rPr>
                <w:rFonts w:asciiTheme="majorBidi" w:hAnsiTheme="majorBidi"/>
                <w:sz w:val="30"/>
                <w:szCs w:val="30"/>
                <w:cs/>
              </w:rPr>
              <w:t>30</w:t>
            </w:r>
          </w:p>
        </w:tc>
        <w:tc>
          <w:tcPr>
            <w:tcW w:w="143" w:type="pct"/>
          </w:tcPr>
          <w:p w14:paraId="7DF40DAF" w14:textId="77777777" w:rsidR="00042BB7" w:rsidRPr="00927F6F" w:rsidRDefault="00042BB7" w:rsidP="00042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BDED4F" w14:textId="781170DD" w:rsidR="00042BB7" w:rsidRPr="00927F6F" w:rsidRDefault="00042BB7" w:rsidP="00042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F45B78F" w14:textId="77777777" w:rsidR="00042BB7" w:rsidRPr="00927F6F" w:rsidRDefault="00042BB7" w:rsidP="00042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09FA3D9" w14:textId="5023D468" w:rsidR="00042BB7" w:rsidRPr="00927F6F" w:rsidRDefault="00042BB7" w:rsidP="00042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A2986" w:rsidRPr="00927F6F" w14:paraId="6F8597DE" w14:textId="77777777" w:rsidTr="00516440">
        <w:tc>
          <w:tcPr>
            <w:tcW w:w="2099" w:type="pct"/>
          </w:tcPr>
          <w:p w14:paraId="48A4B35B" w14:textId="73201D73" w:rsidR="005A2986" w:rsidRPr="00161E24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1818146" w14:textId="03A017C3" w:rsidR="005A2986" w:rsidRPr="00402890" w:rsidRDefault="00396F38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143" w:type="pct"/>
          </w:tcPr>
          <w:p w14:paraId="104944C2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5DF705C" w14:textId="1742FE8F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A48C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285</w:t>
            </w:r>
          </w:p>
        </w:tc>
        <w:tc>
          <w:tcPr>
            <w:tcW w:w="143" w:type="pct"/>
          </w:tcPr>
          <w:p w14:paraId="47E667DE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2B7F72" w14:textId="553559FE" w:rsidR="005A2986" w:rsidRPr="003E110E" w:rsidRDefault="002F7C2C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34" w:type="pct"/>
          </w:tcPr>
          <w:p w14:paraId="38C5236A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DEC5BAB" w14:textId="123486F1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69</w:t>
            </w:r>
          </w:p>
        </w:tc>
      </w:tr>
      <w:tr w:rsidR="005A2986" w:rsidRPr="00927F6F" w14:paraId="00C1ED04" w14:textId="77777777" w:rsidTr="00516440">
        <w:tc>
          <w:tcPr>
            <w:tcW w:w="2099" w:type="pct"/>
          </w:tcPr>
          <w:p w14:paraId="2D288063" w14:textId="77777777" w:rsidR="005A2986" w:rsidRPr="008F6C14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05D2198E" w14:textId="77777777" w:rsidR="005A2986" w:rsidRPr="008F6C14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14:paraId="682B09EA" w14:textId="77777777" w:rsidR="005A2986" w:rsidRPr="008F6C14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6285217" w14:textId="77777777" w:rsidR="005A2986" w:rsidRPr="008F6C14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63E20E66" w14:textId="77777777" w:rsidR="005A2986" w:rsidRPr="008F6C14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24F5B48" w14:textId="77777777" w:rsidR="005A2986" w:rsidRPr="008F6C14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pct"/>
          </w:tcPr>
          <w:p w14:paraId="696DDF80" w14:textId="77777777" w:rsidR="005A2986" w:rsidRPr="008F6C14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7242591" w14:textId="77777777" w:rsidR="005A2986" w:rsidRPr="008F6C14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A2986" w:rsidRPr="00927F6F" w14:paraId="48D32D31" w14:textId="77777777" w:rsidTr="00516440">
        <w:tc>
          <w:tcPr>
            <w:tcW w:w="2099" w:type="pct"/>
          </w:tcPr>
          <w:p w14:paraId="7FD2D795" w14:textId="687999EC" w:rsidR="005A2986" w:rsidRPr="00161E24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56A56331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1DB3694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1C99531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6D794D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D36C98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08F9D319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3240B52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986" w:rsidRPr="00927F6F" w14:paraId="526C4C94" w14:textId="77777777" w:rsidTr="00516440">
        <w:tc>
          <w:tcPr>
            <w:tcW w:w="2099" w:type="pct"/>
          </w:tcPr>
          <w:p w14:paraId="699F0EFA" w14:textId="1FC2B07F" w:rsidR="005A2986" w:rsidRPr="00161E24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9" w:type="pct"/>
          </w:tcPr>
          <w:p w14:paraId="160E6E28" w14:textId="1A9D3D63" w:rsidR="005A2986" w:rsidRPr="00F71AA8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143" w:type="pct"/>
          </w:tcPr>
          <w:p w14:paraId="42A4A622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8649A2" w14:textId="46F51F51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A8"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  <w:tc>
          <w:tcPr>
            <w:tcW w:w="143" w:type="pct"/>
          </w:tcPr>
          <w:p w14:paraId="57C3992D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D83E93" w14:textId="72394C2B" w:rsidR="005A2986" w:rsidRPr="00314A4D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34" w:type="pct"/>
          </w:tcPr>
          <w:p w14:paraId="53E53E1B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C8C6E33" w14:textId="081D1DBC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976</w:t>
            </w:r>
          </w:p>
        </w:tc>
      </w:tr>
      <w:tr w:rsidR="005A2986" w:rsidRPr="00927F6F" w14:paraId="4F6E6E2D" w14:textId="77777777" w:rsidTr="00516440">
        <w:tc>
          <w:tcPr>
            <w:tcW w:w="2099" w:type="pct"/>
          </w:tcPr>
          <w:p w14:paraId="0BD1D287" w14:textId="1D9AC658" w:rsidR="005A2986" w:rsidRPr="00161E24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ลดทุนในการร่วมค้า</w:t>
            </w:r>
          </w:p>
        </w:tc>
        <w:tc>
          <w:tcPr>
            <w:tcW w:w="609" w:type="pct"/>
          </w:tcPr>
          <w:p w14:paraId="0B862C3A" w14:textId="73EC8E05" w:rsidR="005A2986" w:rsidRPr="00F71AA8" w:rsidRDefault="00122E87" w:rsidP="001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55B5137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B477B00" w14:textId="7622E701" w:rsidR="005A2986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(143)</w:t>
            </w:r>
          </w:p>
        </w:tc>
        <w:tc>
          <w:tcPr>
            <w:tcW w:w="143" w:type="pct"/>
          </w:tcPr>
          <w:p w14:paraId="504652ED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E83ED4" w14:textId="1D60838C" w:rsidR="005A2986" w:rsidRPr="00314A4D" w:rsidRDefault="00122E87" w:rsidP="001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CBF1C63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AB0E5D8" w14:textId="052A3694" w:rsidR="005A2986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BD2">
              <w:rPr>
                <w:rFonts w:asciiTheme="majorBidi" w:hAnsiTheme="majorBidi" w:cstheme="majorBidi"/>
                <w:sz w:val="30"/>
                <w:szCs w:val="30"/>
              </w:rPr>
              <w:t>(143)</w:t>
            </w:r>
          </w:p>
        </w:tc>
      </w:tr>
      <w:tr w:rsidR="005A2986" w:rsidRPr="00927F6F" w14:paraId="6D642FB3" w14:textId="77777777" w:rsidTr="00516440">
        <w:tc>
          <w:tcPr>
            <w:tcW w:w="2099" w:type="pct"/>
          </w:tcPr>
          <w:p w14:paraId="1A623098" w14:textId="02B242D9" w:rsidR="005A298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เปลี่ยนแปลงสถานะเงินลงทุนในการร่วมค้า</w:t>
            </w:r>
          </w:p>
        </w:tc>
        <w:tc>
          <w:tcPr>
            <w:tcW w:w="609" w:type="pct"/>
          </w:tcPr>
          <w:p w14:paraId="43EEEEE4" w14:textId="55114BD4" w:rsidR="005A2986" w:rsidRDefault="00122E87" w:rsidP="001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4F7918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3E56682" w14:textId="3DB42523" w:rsidR="005A2986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143" w:type="pct"/>
          </w:tcPr>
          <w:p w14:paraId="529A6C6E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93EA4B0" w14:textId="1AA34A95" w:rsidR="005A2986" w:rsidRPr="00314A4D" w:rsidRDefault="00122E87" w:rsidP="001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340968E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FDC9C48" w14:textId="24AED045" w:rsidR="005A2986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BD2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</w:tr>
      <w:tr w:rsidR="005A2986" w:rsidRPr="00927F6F" w14:paraId="5B4ABF4B" w14:textId="77777777" w:rsidTr="00516440">
        <w:tc>
          <w:tcPr>
            <w:tcW w:w="2099" w:type="pct"/>
          </w:tcPr>
          <w:p w14:paraId="5359DC36" w14:textId="6E12C06B" w:rsidR="005A298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ลดลงจากการชำระบัญชี</w:t>
            </w:r>
          </w:p>
        </w:tc>
        <w:tc>
          <w:tcPr>
            <w:tcW w:w="609" w:type="pct"/>
          </w:tcPr>
          <w:p w14:paraId="3961DE82" w14:textId="1396E128" w:rsidR="005A2986" w:rsidRDefault="00122E87" w:rsidP="001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AA1E15D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F4F9935" w14:textId="2A0760CA" w:rsidR="005A2986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43" w:type="pct"/>
          </w:tcPr>
          <w:p w14:paraId="1BB559CD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742D542" w14:textId="0570FCDD" w:rsidR="005A2986" w:rsidRPr="00024BD2" w:rsidRDefault="00122E87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9FBF8E6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2888B09" w14:textId="2960FC71" w:rsidR="005A2986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2986" w:rsidRPr="00927F6F" w14:paraId="475D7DE1" w14:textId="77777777" w:rsidTr="00516440">
        <w:tc>
          <w:tcPr>
            <w:tcW w:w="2099" w:type="pct"/>
          </w:tcPr>
          <w:p w14:paraId="17E2A122" w14:textId="68B2E90B" w:rsidR="005A2986" w:rsidRPr="00161E24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09" w:type="pct"/>
          </w:tcPr>
          <w:p w14:paraId="6C4C5377" w14:textId="4687F89E" w:rsidR="005A2986" w:rsidRPr="00927F6F" w:rsidRDefault="00122E87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5AE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3" w:type="pct"/>
          </w:tcPr>
          <w:p w14:paraId="472AEC53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4B8FBCD" w14:textId="701E353B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3" w:type="pct"/>
          </w:tcPr>
          <w:p w14:paraId="57A0C488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A0862C" w14:textId="5AA16FBE" w:rsidR="005A2986" w:rsidRPr="00927F6F" w:rsidRDefault="00122E87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2482DFD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18FAE2" w14:textId="09990EA8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A2986" w:rsidRPr="00927F6F" w14:paraId="10EA98DC" w14:textId="77777777" w:rsidTr="00516440">
        <w:tc>
          <w:tcPr>
            <w:tcW w:w="2099" w:type="pct"/>
          </w:tcPr>
          <w:p w14:paraId="6106F174" w14:textId="12F6D743" w:rsidR="005A2986" w:rsidRPr="00161E24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269EC32" w14:textId="2DD73D7D" w:rsidR="00122E87" w:rsidRPr="00927F6F" w:rsidRDefault="00122E87" w:rsidP="00122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E85A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4971A13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3D01190" w14:textId="10ABAD65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143" w:type="pct"/>
          </w:tcPr>
          <w:p w14:paraId="603E7FCD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8B9C80B" w14:textId="7E48B478" w:rsidR="005A2986" w:rsidRPr="00927F6F" w:rsidRDefault="00122E87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A3C2F67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1F3615B" w14:textId="1490094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A2986" w:rsidRPr="00927F6F" w14:paraId="23B56263" w14:textId="77777777" w:rsidTr="00516440">
        <w:tc>
          <w:tcPr>
            <w:tcW w:w="2099" w:type="pct"/>
          </w:tcPr>
          <w:p w14:paraId="5E7A8876" w14:textId="008C3D98" w:rsidR="005A2986" w:rsidRPr="00161E24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DD20EAE" w14:textId="528F46CD" w:rsidR="005A2986" w:rsidRPr="00402890" w:rsidRDefault="00122E87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994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E89EDB3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C70A041" w14:textId="7FBCA7AD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143" w:type="pct"/>
          </w:tcPr>
          <w:p w14:paraId="77C0A83D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5032911" w14:textId="23781854" w:rsidR="005A2986" w:rsidRPr="003E110E" w:rsidRDefault="00122E87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34" w:type="pct"/>
          </w:tcPr>
          <w:p w14:paraId="554B4339" w14:textId="77777777" w:rsidR="005A2986" w:rsidRPr="00927F6F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35EB793" w14:textId="7BA22824" w:rsidR="005A2986" w:rsidRPr="005A2986" w:rsidRDefault="005A2986" w:rsidP="005A2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2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</w:tr>
    </w:tbl>
    <w:p w14:paraId="349C2E2C" w14:textId="77777777" w:rsidR="00A70561" w:rsidRPr="008F6C14" w:rsidRDefault="00A70561" w:rsidP="009A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0E17AC2" w14:textId="20C0A352" w:rsidR="00C76671" w:rsidRDefault="00B030C5" w:rsidP="00C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</w:rPr>
      </w:pPr>
      <w:r w:rsidRPr="004E161E">
        <w:rPr>
          <w:rFonts w:asciiTheme="majorBidi" w:hAnsiTheme="majorBidi" w:cstheme="majorBidi"/>
          <w:sz w:val="30"/>
          <w:szCs w:val="30"/>
          <w:cs/>
        </w:rPr>
        <w:t>ใน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4E161E">
        <w:rPr>
          <w:rFonts w:asciiTheme="majorBidi" w:hAnsiTheme="majorBidi" w:cstheme="majorBidi"/>
          <w:sz w:val="30"/>
          <w:szCs w:val="30"/>
        </w:rPr>
        <w:t xml:space="preserve">2567 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>ที่ประชุมวิ</w:t>
      </w:r>
      <w:r w:rsidR="007843A6" w:rsidRPr="004E161E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>ามัญผู้ถือหุ้น</w:t>
      </w:r>
      <w:r w:rsidR="007843A6" w:rsidRPr="004E161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843A6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เคอรี่ เอ็กซ์เพรส เบทาโกร จำกัด 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>ได้มี</w:t>
      </w:r>
      <w:r w:rsidRPr="004E161E">
        <w:rPr>
          <w:rFonts w:asciiTheme="majorBidi" w:hAnsiTheme="majorBidi" w:cstheme="majorBidi"/>
          <w:sz w:val="30"/>
          <w:szCs w:val="30"/>
          <w:cs/>
        </w:rPr>
        <w:t>มติ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 xml:space="preserve">อนุมัติการเพิ่มทุนจดทะเบียนบริษัท เคอรี่ เอ็กซ์เพรส เบทาโกร จำกัด ซึ่งเป็นบริษัทร่วม </w:t>
      </w:r>
      <w:r w:rsidR="00834995" w:rsidRPr="004E161E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 w:rsidR="00834995" w:rsidRPr="004E161E">
        <w:rPr>
          <w:rFonts w:asciiTheme="majorBidi" w:hAnsiTheme="majorBidi" w:cstheme="majorBidi"/>
          <w:sz w:val="30"/>
          <w:szCs w:val="30"/>
        </w:rPr>
        <w:t xml:space="preserve">30 </w:t>
      </w:r>
      <w:r w:rsidR="00834995" w:rsidRPr="004E161E">
        <w:rPr>
          <w:rFonts w:asciiTheme="majorBidi" w:hAnsiTheme="majorBidi" w:cstheme="majorBidi" w:hint="cs"/>
          <w:sz w:val="30"/>
          <w:szCs w:val="30"/>
          <w:cs/>
        </w:rPr>
        <w:t>ล้านบาท ในการนี้ บริษัทได้เพิ่มทุนตามสัดส่วนการถือหุ้น</w:t>
      </w:r>
      <w:r w:rsidR="00E67296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="00E67296" w:rsidRPr="004E161E">
        <w:rPr>
          <w:rFonts w:asciiTheme="majorBidi" w:hAnsiTheme="majorBidi" w:cstheme="majorBidi"/>
          <w:spacing w:val="-4"/>
          <w:sz w:val="30"/>
          <w:szCs w:val="30"/>
        </w:rPr>
        <w:t xml:space="preserve">40 </w:t>
      </w:r>
      <w:r w:rsidR="00834995" w:rsidRPr="004E161E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834995" w:rsidRPr="004E161E">
        <w:rPr>
          <w:rFonts w:asciiTheme="majorBidi" w:hAnsiTheme="majorBidi" w:cstheme="majorBidi"/>
          <w:sz w:val="30"/>
          <w:szCs w:val="30"/>
        </w:rPr>
        <w:t>12</w:t>
      </w:r>
      <w:r w:rsidR="00834995" w:rsidRPr="004E161E">
        <w:rPr>
          <w:rFonts w:asciiTheme="majorBidi" w:hAnsiTheme="majorBidi" w:cstheme="majorBidi" w:hint="cs"/>
          <w:sz w:val="30"/>
          <w:szCs w:val="30"/>
          <w:cs/>
        </w:rPr>
        <w:t xml:space="preserve"> ล้านบา</w:t>
      </w:r>
      <w:r w:rsidR="00C5608D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6ADFE447" w14:textId="77777777" w:rsidR="00C5608D" w:rsidRPr="008F6C14" w:rsidRDefault="00C5608D" w:rsidP="00C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z w:val="20"/>
          <w:szCs w:val="20"/>
        </w:rPr>
      </w:pPr>
    </w:p>
    <w:p w14:paraId="3B2C331B" w14:textId="086070A6" w:rsidR="00C5608D" w:rsidRDefault="00C5608D" w:rsidP="00C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D69C1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ในเดือนมีนาคม</w:t>
      </w:r>
      <w:r w:rsidRPr="009D69C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075773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ซึ่งเป็นกิจการร่วมค้า ได้ลดทุนจดทะเบียนซึ่งบริษัทได้ลดเงินลงทุนตามสัดส่วน</w:t>
      </w:r>
      <w:r w:rsidR="00C96186">
        <w:rPr>
          <w:rFonts w:asciiTheme="majorBidi" w:hAnsiTheme="majorBidi" w:cstheme="majorBidi" w:hint="cs"/>
          <w:spacing w:val="-4"/>
          <w:sz w:val="30"/>
          <w:szCs w:val="30"/>
          <w:cs/>
        </w:rPr>
        <w:t>การถือหุ้น</w:t>
      </w:r>
      <w:r w:rsidRPr="009D69C1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Pr="009D69C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cstheme="majorBidi"/>
          <w:spacing w:val="-4"/>
          <w:sz w:val="30"/>
          <w:szCs w:val="30"/>
        </w:rPr>
        <w:t xml:space="preserve">143 </w:t>
      </w:r>
      <w:r w:rsidRPr="009D69C1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1C7AD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ต่อมาบริษัทได้มาซึ่งอำนาจควบคุมในบริษัท เบทาโกร </w:t>
      </w:r>
      <w:r w:rsidR="006E37C0">
        <w:rPr>
          <w:rFonts w:asciiTheme="majorBidi" w:hAnsiTheme="majorBidi" w:cstheme="majorBidi"/>
          <w:spacing w:val="-4"/>
          <w:sz w:val="30"/>
          <w:szCs w:val="30"/>
        </w:rPr>
        <w:br/>
      </w:r>
      <w:r w:rsidR="001C7AD5" w:rsidRPr="009D69C1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C7AD5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C7AD5" w:rsidRPr="009D69C1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1C7AD5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C7AD5" w:rsidRPr="009D69C1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CA1D76">
        <w:rPr>
          <w:rFonts w:asciiTheme="majorBidi" w:hAnsiTheme="majorBidi" w:hint="cs"/>
          <w:spacing w:val="-4"/>
          <w:sz w:val="30"/>
          <w:szCs w:val="30"/>
          <w:cs/>
        </w:rPr>
        <w:t xml:space="preserve"> ตามที่กล่าวไว้ในหมายเหตุ </w:t>
      </w:r>
      <w:r w:rsidR="00CA1D76">
        <w:rPr>
          <w:rFonts w:asciiTheme="majorBidi" w:hAnsiTheme="majorBidi"/>
          <w:spacing w:val="-4"/>
          <w:sz w:val="30"/>
          <w:szCs w:val="30"/>
        </w:rPr>
        <w:t>1</w:t>
      </w:r>
      <w:r w:rsidR="00975D59">
        <w:rPr>
          <w:rFonts w:asciiTheme="majorBidi" w:hAnsiTheme="majorBidi"/>
          <w:spacing w:val="-4"/>
          <w:sz w:val="30"/>
          <w:szCs w:val="30"/>
        </w:rPr>
        <w:t>0</w:t>
      </w:r>
      <w:r w:rsidR="00CA1D7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A1D76">
        <w:rPr>
          <w:rFonts w:asciiTheme="majorBidi" w:hAnsiTheme="majorBidi" w:hint="cs"/>
          <w:spacing w:val="-4"/>
          <w:sz w:val="30"/>
          <w:szCs w:val="30"/>
          <w:cs/>
        </w:rPr>
        <w:t>เป็นผลให้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CA1D76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CA1D76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CA1D76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CA1D76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CA1D76">
        <w:rPr>
          <w:rFonts w:asciiTheme="majorBidi" w:hAnsiTheme="majorBidi" w:hint="cs"/>
          <w:spacing w:val="-4"/>
          <w:sz w:val="30"/>
          <w:szCs w:val="30"/>
          <w:cs/>
        </w:rPr>
        <w:t xml:space="preserve"> เปลี่ยนสถานะจากการร่วมค้าเป็นบริษัทย่อยของบริษัท</w:t>
      </w:r>
    </w:p>
    <w:p w14:paraId="18C6E947" w14:textId="77777777" w:rsidR="00435621" w:rsidRPr="008F6C14" w:rsidRDefault="00435621" w:rsidP="00C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891D10E" w14:textId="4BB66DDB" w:rsidR="00252E19" w:rsidRDefault="00435621" w:rsidP="0025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ในเดือนเมษายน </w:t>
      </w:r>
      <w:r w:rsidRPr="00276010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 เบทาโกร</w:t>
      </w:r>
      <w:r w:rsidRPr="00276010">
        <w:rPr>
          <w:rFonts w:asciiTheme="majorBidi" w:hAnsiTheme="majorBidi" w:cstheme="majorBidi"/>
          <w:spacing w:val="-4"/>
          <w:sz w:val="30"/>
          <w:szCs w:val="30"/>
        </w:rPr>
        <w:t>-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ปอมเม่ ฟู้ด จำกัด ซึ่งเป็นกิจการร่วมค้า ได้จดทะเบียนเสร็จการชำระบัญชี</w:t>
      </w:r>
      <w:r w:rsidR="00CD456D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กับกรมพัฒนาธุรกิจการค้า</w:t>
      </w:r>
    </w:p>
    <w:p w14:paraId="2E9BC956" w14:textId="77777777" w:rsidR="008F6C14" w:rsidRPr="008F6C14" w:rsidRDefault="008F6C14" w:rsidP="0025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043B058C" w14:textId="27B80B11" w:rsidR="00252E19" w:rsidRPr="008F6C14" w:rsidRDefault="00140284" w:rsidP="008F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916EBF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ในการประชุมคณะกรรมการของบริษัท เคอรี่ เอ็กซ์เพรส เบทาโกร จำกัด </w:t>
      </w:r>
      <w:r w:rsidRPr="00916EBF">
        <w:rPr>
          <w:rFonts w:asciiTheme="majorBidi" w:hAnsiTheme="majorBidi" w:cstheme="majorBidi"/>
          <w:sz w:val="30"/>
          <w:szCs w:val="30"/>
        </w:rPr>
        <w:t>(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>ซึ่งเป็นบริษัทร่วมทางอ้อม</w:t>
      </w:r>
      <w:r w:rsidRPr="00916EBF">
        <w:rPr>
          <w:rFonts w:asciiTheme="majorBidi" w:hAnsiTheme="majorBidi" w:cstheme="majorBidi"/>
          <w:sz w:val="30"/>
          <w:szCs w:val="30"/>
        </w:rPr>
        <w:t xml:space="preserve">) </w:t>
      </w:r>
      <w:r w:rsidRPr="00916EB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916EBF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/>
          <w:sz w:val="30"/>
          <w:szCs w:val="30"/>
        </w:rPr>
        <w:t xml:space="preserve">4 </w:t>
      </w:r>
      <w:r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/>
          <w:sz w:val="30"/>
          <w:szCs w:val="30"/>
        </w:rPr>
        <w:t xml:space="preserve">2568 </w:t>
      </w:r>
      <w:r>
        <w:rPr>
          <w:rFonts w:asciiTheme="majorBidi" w:hAnsiTheme="majorBidi" w:hint="cs"/>
          <w:sz w:val="30"/>
          <w:szCs w:val="30"/>
          <w:cs/>
        </w:rPr>
        <w:t>คณะกรรมการของบริษัท มีมติอนุมัติเลิกบริษัท เคอรี่ เอ็กซ์เพรส เบทาโกร จำกัด</w:t>
      </w:r>
    </w:p>
    <w:p w14:paraId="6A87E77B" w14:textId="51FB1CAD" w:rsidR="00252E19" w:rsidRPr="00252E19" w:rsidRDefault="00252E19" w:rsidP="0025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  <w:sectPr w:rsidR="00252E19" w:rsidRPr="00252E19" w:rsidSect="00291A24">
          <w:headerReference w:type="default" r:id="rId11"/>
          <w:footerReference w:type="default" r:id="rId12"/>
          <w:headerReference w:type="first" r:id="rId13"/>
          <w:pgSz w:w="11909" w:h="16834" w:code="9"/>
          <w:pgMar w:top="835" w:right="1109" w:bottom="576" w:left="1152" w:header="720" w:footer="720" w:gutter="0"/>
          <w:pgNumType w:start="18"/>
          <w:cols w:space="720"/>
        </w:sectPr>
      </w:pPr>
    </w:p>
    <w:p w14:paraId="7AC854B6" w14:textId="725C1858" w:rsidR="007071C0" w:rsidRPr="00161E24" w:rsidRDefault="007071C0" w:rsidP="00E96A7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เงินลงทุนในบริษัทร่วมและการร่วมค้า ณ วันที่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และเงินปันผลรับสำหรับแต่ละปี 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6D8E16D1" w14:textId="77777777" w:rsidR="00025A16" w:rsidRPr="000E29F3" w:rsidRDefault="00025A16" w:rsidP="007071C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14657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99"/>
        <w:gridCol w:w="720"/>
        <w:gridCol w:w="718"/>
        <w:gridCol w:w="180"/>
        <w:gridCol w:w="720"/>
        <w:gridCol w:w="180"/>
        <w:gridCol w:w="810"/>
        <w:gridCol w:w="183"/>
        <w:gridCol w:w="807"/>
        <w:gridCol w:w="180"/>
        <w:gridCol w:w="810"/>
        <w:gridCol w:w="180"/>
        <w:gridCol w:w="810"/>
        <w:gridCol w:w="180"/>
        <w:gridCol w:w="810"/>
        <w:gridCol w:w="181"/>
        <w:gridCol w:w="809"/>
        <w:gridCol w:w="180"/>
        <w:gridCol w:w="810"/>
        <w:gridCol w:w="180"/>
        <w:gridCol w:w="810"/>
      </w:tblGrid>
      <w:tr w:rsidR="00964367" w:rsidRPr="00161E24" w14:paraId="56B43830" w14:textId="77777777" w:rsidTr="00025204">
        <w:trPr>
          <w:cantSplit/>
        </w:trPr>
        <w:tc>
          <w:tcPr>
            <w:tcW w:w="2700" w:type="dxa"/>
          </w:tcPr>
          <w:p w14:paraId="7736AF16" w14:textId="77777777" w:rsidR="00964367" w:rsidRPr="00025A16" w:rsidRDefault="00964367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07E7C5B9" w14:textId="77777777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198FEE1" w14:textId="77777777" w:rsidR="00964367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8" w:type="dxa"/>
            <w:gridSpan w:val="19"/>
          </w:tcPr>
          <w:p w14:paraId="7428A7A4" w14:textId="08A30E6C" w:rsidR="00964367" w:rsidRPr="00964367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025A16" w:rsidRPr="00161E24" w14:paraId="23C68512" w14:textId="77777777" w:rsidTr="00025204">
        <w:trPr>
          <w:cantSplit/>
        </w:trPr>
        <w:tc>
          <w:tcPr>
            <w:tcW w:w="2700" w:type="dxa"/>
          </w:tcPr>
          <w:p w14:paraId="288594AC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27A53FFC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994748D" w14:textId="139720C4" w:rsidR="00025A16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</w:t>
            </w:r>
            <w:r w:rsidR="005D32E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ทศ</w:t>
            </w:r>
          </w:p>
        </w:tc>
        <w:tc>
          <w:tcPr>
            <w:tcW w:w="718" w:type="dxa"/>
          </w:tcPr>
          <w:p w14:paraId="1F47FC1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79E16E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6E0957E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0D4083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14C398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6447496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1DD6F29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A24924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80D3D7C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EFC89A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93989B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64CDE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93B049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82BABC8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</w:tcPr>
          <w:p w14:paraId="3E6A07D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4BB005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090FE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7B2F16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6E3948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5A16" w:rsidRPr="00161E24" w14:paraId="4728594C" w14:textId="77777777" w:rsidTr="00025204">
        <w:trPr>
          <w:cantSplit/>
        </w:trPr>
        <w:tc>
          <w:tcPr>
            <w:tcW w:w="2700" w:type="dxa"/>
          </w:tcPr>
          <w:p w14:paraId="208FC2EE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4635D8C3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AC98270" w14:textId="2FCA5ABC" w:rsidR="00025A16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ที่ดำเนิน</w:t>
            </w:r>
          </w:p>
        </w:tc>
        <w:tc>
          <w:tcPr>
            <w:tcW w:w="718" w:type="dxa"/>
          </w:tcPr>
          <w:p w14:paraId="3F9DD51C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05658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B146AB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4DFE2A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01C606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5BAA623F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3287F224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611C7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C8E668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FF828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E3F9E8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B19C4D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DC60817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61315D8E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</w:tcPr>
          <w:p w14:paraId="3DDEEC8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C24A5A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F3AA6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2DCBD68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95B1B0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64367" w:rsidRPr="00161E24" w14:paraId="4AC44284" w14:textId="77777777" w:rsidTr="00025204">
        <w:trPr>
          <w:cantSplit/>
        </w:trPr>
        <w:tc>
          <w:tcPr>
            <w:tcW w:w="2700" w:type="dxa"/>
          </w:tcPr>
          <w:p w14:paraId="70975026" w14:textId="77777777" w:rsidR="00964367" w:rsidRPr="00025A16" w:rsidRDefault="00964367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7EAAE86" w14:textId="72810452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ประเภทธุรกิจ</w:t>
            </w:r>
          </w:p>
        </w:tc>
        <w:tc>
          <w:tcPr>
            <w:tcW w:w="720" w:type="dxa"/>
          </w:tcPr>
          <w:p w14:paraId="01363A1A" w14:textId="7C157FD9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1618" w:type="dxa"/>
            <w:gridSpan w:val="3"/>
          </w:tcPr>
          <w:p w14:paraId="228389FD" w14:textId="54AE6FF4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B5178E7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1E4EA481" w14:textId="5F6539B2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</w:tcPr>
          <w:p w14:paraId="4A09B4D7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70B0B39A" w14:textId="54E962F1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180" w:type="dxa"/>
          </w:tcPr>
          <w:p w14:paraId="45E70C63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3C0B8F2E" w14:textId="42F714E9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2280A783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6ABE02F" w14:textId="5F4BF91B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5A2986" w:rsidRPr="00161E24" w14:paraId="55CDF4B7" w14:textId="365152CD" w:rsidTr="00025204">
        <w:trPr>
          <w:cantSplit/>
        </w:trPr>
        <w:tc>
          <w:tcPr>
            <w:tcW w:w="2700" w:type="dxa"/>
          </w:tcPr>
          <w:p w14:paraId="01462A02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BC63E3A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F4E3D6A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</w:tcPr>
          <w:p w14:paraId="17ABAD98" w14:textId="67E451E1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02F6E5F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6A9F74C" w14:textId="7AE2A90A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180EEB5" w14:textId="6F6D6676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A527643" w14:textId="2D99FEE6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388FC062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</w:tcPr>
          <w:p w14:paraId="7DD4337C" w14:textId="000BE306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8A0F73F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57271B6" w14:textId="7EB01D22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2810745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1B00A5BB" w14:textId="3E9051F4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ABBB367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4CCFEE65" w14:textId="6A4028D4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FF96B1D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</w:tcPr>
          <w:p w14:paraId="7E8F20E1" w14:textId="3E53937C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3ED66C7" w14:textId="413C1155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8CB0B1" w14:textId="246B46C9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1634C52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973AD59" w14:textId="5C90B97A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5A2986" w:rsidRPr="00161E24" w14:paraId="3D6568EF" w14:textId="77777777" w:rsidTr="00025204">
        <w:trPr>
          <w:cantSplit/>
        </w:trPr>
        <w:tc>
          <w:tcPr>
            <w:tcW w:w="2700" w:type="dxa"/>
          </w:tcPr>
          <w:p w14:paraId="7DCB4068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972E39E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931EC2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</w:tcPr>
          <w:p w14:paraId="00993CB0" w14:textId="23915701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11B9D7D9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15"/>
          </w:tcPr>
          <w:p w14:paraId="19506CAA" w14:textId="436133F8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6" w:right="-14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A2986" w:rsidRPr="00161E24" w14:paraId="6D682009" w14:textId="3479FC26" w:rsidTr="00025204">
        <w:trPr>
          <w:cantSplit/>
        </w:trPr>
        <w:tc>
          <w:tcPr>
            <w:tcW w:w="2700" w:type="dxa"/>
          </w:tcPr>
          <w:p w14:paraId="7BBD6004" w14:textId="0F713F02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99" w:type="dxa"/>
            <w:vAlign w:val="bottom"/>
          </w:tcPr>
          <w:p w14:paraId="58E63AD5" w14:textId="5BCB7B38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68BD8C4" w14:textId="70D2A331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535340C7" w14:textId="04B36266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186C838" w14:textId="71ED8CE1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107730" w14:textId="1E9CE96B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B91739" w14:textId="12D066C5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0353A6" w14:textId="04AA9182" w:rsidR="005A2986" w:rsidRPr="00025A16" w:rsidRDefault="005A2986" w:rsidP="005A2986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FE4077D" w14:textId="606EC98E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CAA05EA" w14:textId="61BF5847" w:rsidR="005A2986" w:rsidRPr="00025A16" w:rsidRDefault="005A2986" w:rsidP="005A2986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98E750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BD1D423" w14:textId="7BE38056" w:rsidR="005A2986" w:rsidRPr="00025A16" w:rsidRDefault="005A2986" w:rsidP="005A2986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C4203A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9F6144F" w14:textId="531C3329" w:rsidR="005A2986" w:rsidRPr="00025A16" w:rsidRDefault="005A2986" w:rsidP="005A2986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212220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8D67048" w14:textId="6FC42715" w:rsidR="005A2986" w:rsidRPr="00025A16" w:rsidRDefault="005A2986" w:rsidP="005A2986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59E85E6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65E02883" w14:textId="70225282" w:rsidR="005A2986" w:rsidRPr="00025A16" w:rsidRDefault="005A2986" w:rsidP="005A2986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7F16E9" w14:textId="2973F44C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781B177" w14:textId="2166644B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25821971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560770" w14:textId="174A8894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C15509" w:rsidRPr="00161E24" w14:paraId="45D0F700" w14:textId="77777777" w:rsidTr="00025204">
        <w:trPr>
          <w:cantSplit/>
        </w:trPr>
        <w:tc>
          <w:tcPr>
            <w:tcW w:w="2700" w:type="dxa"/>
          </w:tcPr>
          <w:p w14:paraId="52C4D8D1" w14:textId="1F0C75C3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เอเชี่ยน เบสท์ ชิคเก้น จำกัด</w:t>
            </w:r>
          </w:p>
        </w:tc>
        <w:tc>
          <w:tcPr>
            <w:tcW w:w="1699" w:type="dxa"/>
            <w:vAlign w:val="bottom"/>
          </w:tcPr>
          <w:p w14:paraId="64BEAEED" w14:textId="3C0E6D04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20" w:type="dxa"/>
            <w:vAlign w:val="bottom"/>
          </w:tcPr>
          <w:p w14:paraId="0249B49C" w14:textId="10790E9E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60A27779" w14:textId="5758EE8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25</w:t>
            </w:r>
          </w:p>
        </w:tc>
        <w:tc>
          <w:tcPr>
            <w:tcW w:w="180" w:type="dxa"/>
            <w:vAlign w:val="bottom"/>
          </w:tcPr>
          <w:p w14:paraId="53CE3CA4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F94EB3" w14:textId="48FC521B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vAlign w:val="bottom"/>
          </w:tcPr>
          <w:p w14:paraId="5C4CEAD0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D919D6" w14:textId="2CF6CA6F" w:rsidR="00C15509" w:rsidRPr="00025A16" w:rsidRDefault="00C15509" w:rsidP="00C1550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</w:t>
            </w:r>
            <w:r w:rsidR="0056404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3" w:type="dxa"/>
            <w:vAlign w:val="bottom"/>
          </w:tcPr>
          <w:p w14:paraId="5CC0EC46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03528D8" w14:textId="276F8015" w:rsidR="00C15509" w:rsidRPr="00025A16" w:rsidRDefault="00C15509" w:rsidP="00C1550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1,833</w:t>
            </w:r>
          </w:p>
        </w:tc>
        <w:tc>
          <w:tcPr>
            <w:tcW w:w="180" w:type="dxa"/>
            <w:vAlign w:val="bottom"/>
          </w:tcPr>
          <w:p w14:paraId="426CEA7E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76CBFB5" w14:textId="124EDFE6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458</w:t>
            </w:r>
          </w:p>
        </w:tc>
        <w:tc>
          <w:tcPr>
            <w:tcW w:w="180" w:type="dxa"/>
            <w:vAlign w:val="bottom"/>
          </w:tcPr>
          <w:p w14:paraId="52037E16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B08EB14" w14:textId="7AD31F92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80" w:type="dxa"/>
            <w:vAlign w:val="bottom"/>
          </w:tcPr>
          <w:p w14:paraId="502F5D58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41CD535" w14:textId="5908B272" w:rsidR="00C15509" w:rsidRDefault="00C15509" w:rsidP="00C1550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41</w:t>
            </w:r>
          </w:p>
        </w:tc>
        <w:tc>
          <w:tcPr>
            <w:tcW w:w="181" w:type="dxa"/>
            <w:vAlign w:val="bottom"/>
          </w:tcPr>
          <w:p w14:paraId="212C1CBC" w14:textId="77777777" w:rsidR="00C15509" w:rsidRPr="00025A16" w:rsidRDefault="00C15509" w:rsidP="00C15509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345720E7" w14:textId="460AE840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180" w:type="dxa"/>
            <w:vAlign w:val="bottom"/>
          </w:tcPr>
          <w:p w14:paraId="0D961823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2289E80" w14:textId="1A5FF1C1" w:rsidR="00C15509" w:rsidRPr="00025A16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B557FA5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A0ED368" w14:textId="2DB44DCA" w:rsidR="00C15509" w:rsidRPr="00025A16" w:rsidRDefault="00C15509" w:rsidP="00C15509">
            <w:pPr>
              <w:pStyle w:val="acctfourfigures"/>
              <w:tabs>
                <w:tab w:val="clear" w:pos="765"/>
                <w:tab w:val="decimal" w:pos="400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15509" w:rsidRPr="00161E24" w14:paraId="3EE60AFA" w14:textId="77777777" w:rsidTr="00025204">
        <w:trPr>
          <w:cantSplit/>
        </w:trPr>
        <w:tc>
          <w:tcPr>
            <w:tcW w:w="2700" w:type="dxa"/>
          </w:tcPr>
          <w:p w14:paraId="1C46A68D" w14:textId="46DBF9F4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เคอรี่ เอ็กซ์เพรส เบทาโกร จำกัด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463121" w:rsidRPr="003147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(อยู่ระหว่างการชำระบัญชี)</w:t>
            </w:r>
          </w:p>
        </w:tc>
        <w:tc>
          <w:tcPr>
            <w:tcW w:w="1699" w:type="dxa"/>
          </w:tcPr>
          <w:p w14:paraId="5D703055" w14:textId="0DDA5D30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บริการขนส่งสินค้า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แบบ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ควบคุม อุณหภูมิ</w:t>
            </w:r>
          </w:p>
        </w:tc>
        <w:tc>
          <w:tcPr>
            <w:tcW w:w="720" w:type="dxa"/>
            <w:vAlign w:val="bottom"/>
          </w:tcPr>
          <w:p w14:paraId="33FB272A" w14:textId="55BFEFBF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1A43C601" w14:textId="705C9008" w:rsidR="00C15509" w:rsidRPr="00025A16" w:rsidRDefault="00D21F00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350FC4FE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0519B1" w14:textId="353B3881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5E1DFE34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ADEC9B" w14:textId="1F682387" w:rsidR="00C15509" w:rsidRPr="00025A16" w:rsidRDefault="00D21F00" w:rsidP="00314758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110</w:t>
            </w:r>
          </w:p>
        </w:tc>
        <w:tc>
          <w:tcPr>
            <w:tcW w:w="183" w:type="dxa"/>
            <w:vAlign w:val="bottom"/>
          </w:tcPr>
          <w:p w14:paraId="0E5AC1D7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ACB0C2D" w14:textId="43804E11" w:rsidR="00C15509" w:rsidRPr="0019486B" w:rsidRDefault="00C15509" w:rsidP="00C1550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110</w:t>
            </w:r>
          </w:p>
        </w:tc>
        <w:tc>
          <w:tcPr>
            <w:tcW w:w="180" w:type="dxa"/>
            <w:vAlign w:val="bottom"/>
          </w:tcPr>
          <w:p w14:paraId="17F6D83F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3D2A50D" w14:textId="1AC4BBB0" w:rsidR="00C15509" w:rsidRPr="00025A16" w:rsidRDefault="00314758" w:rsidP="00314758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7312DE74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5ECF65C" w14:textId="0556BE1A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80" w:type="dxa"/>
            <w:vAlign w:val="bottom"/>
          </w:tcPr>
          <w:p w14:paraId="69965E8B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8B5EE2F" w14:textId="3DB2B20E" w:rsidR="00C15509" w:rsidRPr="00025A16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67F6C4D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616A76AD" w14:textId="6D8759FD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E4DB57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9BF99EF" w14:textId="6DCA2EAF" w:rsidR="00C15509" w:rsidRPr="00025A16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812D16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4AB4E81" w14:textId="27BF32B3" w:rsidR="00C15509" w:rsidRPr="00025A16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509" w:rsidRPr="00161E24" w14:paraId="38F24DED" w14:textId="786825D6" w:rsidTr="00650D19">
        <w:trPr>
          <w:cantSplit/>
        </w:trPr>
        <w:tc>
          <w:tcPr>
            <w:tcW w:w="2700" w:type="dxa"/>
          </w:tcPr>
          <w:p w14:paraId="4EA1FCFE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โกเบ-ย่า โชกุน อิน โคเงียว จำกัด</w:t>
            </w:r>
          </w:p>
        </w:tc>
        <w:tc>
          <w:tcPr>
            <w:tcW w:w="1699" w:type="dxa"/>
            <w:vAlign w:val="bottom"/>
          </w:tcPr>
          <w:p w14:paraId="377382B4" w14:textId="497EB770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6569F27A" w14:textId="232DF0E0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3DCABD5E" w14:textId="2ED43A65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30</w:t>
            </w:r>
          </w:p>
        </w:tc>
        <w:tc>
          <w:tcPr>
            <w:tcW w:w="180" w:type="dxa"/>
            <w:vAlign w:val="bottom"/>
          </w:tcPr>
          <w:p w14:paraId="25CF8236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4C31AE6" w14:textId="09B70B3A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6BEBB5C1" w14:textId="7C867799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CA8A2E6" w14:textId="0588876A" w:rsidR="00C15509" w:rsidRPr="00025A16" w:rsidRDefault="00C15509" w:rsidP="00C1550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3" w:type="dxa"/>
            <w:vAlign w:val="bottom"/>
          </w:tcPr>
          <w:p w14:paraId="7C7E4012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14:paraId="126CEFAC" w14:textId="0B2B59F3" w:rsidR="00C15509" w:rsidRPr="00025A16" w:rsidRDefault="00C15509" w:rsidP="00C1550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0" w:type="dxa"/>
            <w:vAlign w:val="bottom"/>
          </w:tcPr>
          <w:p w14:paraId="18C2ECED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5163447" w14:textId="6CCCC4E6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1FE064EE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E8CCFD4" w14:textId="7F0D06D8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97111EC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3797CC2" w14:textId="32A3B4FD" w:rsidR="00C15509" w:rsidRPr="00025A16" w:rsidRDefault="00C15509" w:rsidP="00C1550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254</w:t>
            </w:r>
          </w:p>
        </w:tc>
        <w:tc>
          <w:tcPr>
            <w:tcW w:w="181" w:type="dxa"/>
            <w:vAlign w:val="bottom"/>
          </w:tcPr>
          <w:p w14:paraId="46B41623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05C219A1" w14:textId="59B701C9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025DF1F6" w14:textId="3EBB8F5D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9180DE2" w14:textId="006DEAE9" w:rsidR="00C15509" w:rsidRPr="00025A16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D974B0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35E6FC2" w14:textId="07027601" w:rsidR="00C15509" w:rsidRPr="00025A16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509" w:rsidRPr="00161E24" w14:paraId="7D50DE84" w14:textId="2F667B1E" w:rsidTr="00025204">
        <w:trPr>
          <w:cantSplit/>
        </w:trPr>
        <w:tc>
          <w:tcPr>
            <w:tcW w:w="2700" w:type="dxa"/>
          </w:tcPr>
          <w:p w14:paraId="42A45EE1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บอสตัน เทรดดิ้ง จำกัด</w:t>
            </w:r>
          </w:p>
        </w:tc>
        <w:tc>
          <w:tcPr>
            <w:tcW w:w="1699" w:type="dxa"/>
          </w:tcPr>
          <w:p w14:paraId="36D8B927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3343D7B9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18" w:type="dxa"/>
            <w:vAlign w:val="bottom"/>
          </w:tcPr>
          <w:p w14:paraId="40D06546" w14:textId="7130A89A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30</w:t>
            </w:r>
          </w:p>
        </w:tc>
        <w:tc>
          <w:tcPr>
            <w:tcW w:w="180" w:type="dxa"/>
            <w:vAlign w:val="bottom"/>
          </w:tcPr>
          <w:p w14:paraId="15CA160F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BCF8F2" w14:textId="1A6D02D0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60A717EE" w14:textId="22138A7D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4DF243" w14:textId="6DE10937" w:rsidR="00C15509" w:rsidRPr="00025A16" w:rsidRDefault="00C15509" w:rsidP="00C1550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1A539DED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14DE5FAC" w14:textId="3A355490" w:rsidR="00C15509" w:rsidRPr="00025A16" w:rsidRDefault="00C15509" w:rsidP="00C1550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0322A6C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D46FEB" w14:textId="140E149A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6D65A9E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5F4DD7" w14:textId="0D494ABD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41EC45A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10146C8" w14:textId="6BA61436" w:rsidR="00C15509" w:rsidRPr="00025A16" w:rsidRDefault="00C15509" w:rsidP="00C1550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53</w:t>
            </w:r>
          </w:p>
        </w:tc>
        <w:tc>
          <w:tcPr>
            <w:tcW w:w="181" w:type="dxa"/>
            <w:vAlign w:val="bottom"/>
          </w:tcPr>
          <w:p w14:paraId="29050980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14A38BC" w14:textId="2A8A369B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180" w:type="dxa"/>
            <w:vAlign w:val="bottom"/>
          </w:tcPr>
          <w:p w14:paraId="576F6358" w14:textId="58F39324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742FD6F" w14:textId="13D99F86" w:rsidR="00C15509" w:rsidRPr="00025A16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0017CB2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196553" w14:textId="3553AB2C" w:rsidR="00C15509" w:rsidRPr="00025A16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15509" w:rsidRPr="00161E24" w14:paraId="47F999F9" w14:textId="24900017" w:rsidTr="00025204">
        <w:trPr>
          <w:cantSplit/>
        </w:trPr>
        <w:tc>
          <w:tcPr>
            <w:tcW w:w="2700" w:type="dxa"/>
          </w:tcPr>
          <w:p w14:paraId="22756517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0CB3F601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EF14540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5D173EF7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D7672A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59DA380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965F42" w14:textId="469CA9D0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14730" w14:textId="39697839" w:rsidR="00C15509" w:rsidRPr="00025A16" w:rsidRDefault="00C15509" w:rsidP="00C1550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</w:t>
            </w:r>
            <w:r w:rsidR="004758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961</w:t>
            </w:r>
          </w:p>
        </w:tc>
        <w:tc>
          <w:tcPr>
            <w:tcW w:w="183" w:type="dxa"/>
            <w:vAlign w:val="bottom"/>
          </w:tcPr>
          <w:p w14:paraId="31A4B89B" w14:textId="77777777" w:rsidR="00C15509" w:rsidRPr="00025A16" w:rsidRDefault="00C15509" w:rsidP="00C1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AE6AF" w14:textId="26B54846" w:rsidR="00C15509" w:rsidRPr="00025A16" w:rsidRDefault="00C15509" w:rsidP="00C15509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D08B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</w:t>
            </w:r>
            <w:r w:rsidR="004C79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FD08B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7EFC540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84AFC" w14:textId="007C6A83" w:rsidR="00C15509" w:rsidRPr="00025A16" w:rsidRDefault="00475823" w:rsidP="00C15509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180" w:type="dxa"/>
            <w:vAlign w:val="bottom"/>
          </w:tcPr>
          <w:p w14:paraId="0C21A5FA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2830" w14:textId="712FB7F8" w:rsidR="00C15509" w:rsidRPr="00025A16" w:rsidRDefault="00C15509" w:rsidP="00C1550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180" w:type="dxa"/>
            <w:vAlign w:val="bottom"/>
          </w:tcPr>
          <w:p w14:paraId="6D2FA5F9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53CBE" w14:textId="13621D63" w:rsidR="00C15509" w:rsidRPr="00025A16" w:rsidRDefault="00C15509" w:rsidP="00C15509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348</w:t>
            </w:r>
          </w:p>
        </w:tc>
        <w:tc>
          <w:tcPr>
            <w:tcW w:w="181" w:type="dxa"/>
            <w:vAlign w:val="bottom"/>
          </w:tcPr>
          <w:p w14:paraId="43F81DF7" w14:textId="77777777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25783" w14:textId="0B68BA6A" w:rsidR="00C15509" w:rsidRPr="00025A16" w:rsidRDefault="00C15509" w:rsidP="00C1550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180" w:type="dxa"/>
            <w:vAlign w:val="bottom"/>
          </w:tcPr>
          <w:p w14:paraId="0F03FAB5" w14:textId="7E7C3205" w:rsidR="00C15509" w:rsidRPr="00025A16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5BB7C" w14:textId="1EC997F9" w:rsidR="00C15509" w:rsidRPr="00082795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827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E653B3" w14:textId="77777777" w:rsidR="00C15509" w:rsidRPr="00082795" w:rsidRDefault="00C15509" w:rsidP="00C1550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5B0BA" w14:textId="0B54D2F3" w:rsidR="00C15509" w:rsidRPr="00082795" w:rsidRDefault="00C15509" w:rsidP="00C1550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827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5A2986" w:rsidRPr="00753845" w14:paraId="10627959" w14:textId="5D63EDD9" w:rsidTr="00280E71">
        <w:trPr>
          <w:cantSplit/>
          <w:trHeight w:val="170"/>
        </w:trPr>
        <w:tc>
          <w:tcPr>
            <w:tcW w:w="2700" w:type="dxa"/>
          </w:tcPr>
          <w:p w14:paraId="4D94CD75" w14:textId="13278A1E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609ADFD6" w14:textId="77777777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8A08E2" w14:textId="77777777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31B443AF" w14:textId="77777777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9553DC" w14:textId="77777777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BEFD1B" w14:textId="77777777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00DB15" w14:textId="36470471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E1B281" w14:textId="77777777" w:rsidR="005A2986" w:rsidRPr="00753845" w:rsidRDefault="005A2986" w:rsidP="005A298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88A0510" w14:textId="77777777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1F0F693" w14:textId="77777777" w:rsidR="005A2986" w:rsidRPr="00753845" w:rsidRDefault="005A2986" w:rsidP="005A2986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8D7F94" w14:textId="77777777" w:rsidR="005A2986" w:rsidRPr="00753845" w:rsidRDefault="005A2986" w:rsidP="005A2986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D46F90B" w14:textId="246F0131" w:rsidR="005A2986" w:rsidRPr="00753845" w:rsidRDefault="005A2986" w:rsidP="005A298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CD004C" w14:textId="77777777" w:rsidR="005A2986" w:rsidRPr="00753845" w:rsidRDefault="005A2986" w:rsidP="005A2986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9153A1" w14:textId="77777777" w:rsidR="005A2986" w:rsidRPr="00753845" w:rsidRDefault="005A2986" w:rsidP="005A298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ACFA02" w14:textId="77777777" w:rsidR="005A2986" w:rsidRPr="00753845" w:rsidRDefault="005A2986" w:rsidP="005A2986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7322CD" w14:textId="57FF214A" w:rsidR="005A2986" w:rsidRPr="00753845" w:rsidRDefault="005A2986" w:rsidP="005A298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00B02DF" w14:textId="77777777" w:rsidR="005A2986" w:rsidRPr="00753845" w:rsidRDefault="005A2986" w:rsidP="005A2986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4179C3CF" w14:textId="77777777" w:rsidR="005A2986" w:rsidRPr="00753845" w:rsidRDefault="005A2986" w:rsidP="005A298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59A8C6" w14:textId="49DC7DD6" w:rsidR="005A2986" w:rsidRPr="00753845" w:rsidRDefault="005A2986" w:rsidP="005A2986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ACB3D5" w14:textId="77777777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0D7BCE9E" w14:textId="77777777" w:rsidR="005A2986" w:rsidRPr="00753845" w:rsidRDefault="005A2986" w:rsidP="005A2986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1B24DE0" w14:textId="77777777" w:rsidR="005A2986" w:rsidRPr="00753845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5A2986" w:rsidRPr="00161E24" w14:paraId="5C700EFF" w14:textId="77777777" w:rsidTr="00025204">
        <w:trPr>
          <w:cantSplit/>
          <w:trHeight w:val="244"/>
        </w:trPr>
        <w:tc>
          <w:tcPr>
            <w:tcW w:w="2700" w:type="dxa"/>
          </w:tcPr>
          <w:p w14:paraId="45386295" w14:textId="54E93F20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99" w:type="dxa"/>
          </w:tcPr>
          <w:p w14:paraId="1F2AC07A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26D3B3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5A944986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D58F2C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CE23744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6F12F4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37002B" w14:textId="77777777" w:rsidR="005A2986" w:rsidRPr="00025A16" w:rsidRDefault="005A2986" w:rsidP="005A2986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E0E502D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626D765" w14:textId="77777777" w:rsidR="005A2986" w:rsidRPr="00025A16" w:rsidRDefault="005A2986" w:rsidP="005A2986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21F9B6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175818E" w14:textId="77777777" w:rsidR="005A2986" w:rsidRPr="00025A16" w:rsidRDefault="005A2986" w:rsidP="005A2986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F7CE2D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4AD408F" w14:textId="77777777" w:rsidR="005A2986" w:rsidRPr="00025A16" w:rsidRDefault="005A2986" w:rsidP="005A2986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92735F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E60D54B" w14:textId="77777777" w:rsidR="005A2986" w:rsidRPr="00025A16" w:rsidRDefault="005A2986" w:rsidP="005A2986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3E39545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2CE25368" w14:textId="77777777" w:rsidR="005A2986" w:rsidRPr="00025A16" w:rsidRDefault="005A2986" w:rsidP="005A2986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A6805F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B9769D7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AC45931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99E6406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05EFE" w:rsidRPr="00161E24" w14:paraId="193A5C76" w14:textId="24656340" w:rsidTr="00025204">
        <w:trPr>
          <w:cantSplit/>
        </w:trPr>
        <w:tc>
          <w:tcPr>
            <w:tcW w:w="2700" w:type="dxa"/>
          </w:tcPr>
          <w:p w14:paraId="2CD5FF2F" w14:textId="17668279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right="-7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เบทาโกร 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โฟรเซ่น ฟู้ดส์ (ประเทศไทย) จำกัด</w:t>
            </w:r>
          </w:p>
        </w:tc>
        <w:tc>
          <w:tcPr>
            <w:tcW w:w="1699" w:type="dxa"/>
          </w:tcPr>
          <w:p w14:paraId="55C981DA" w14:textId="4E014951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20" w:type="dxa"/>
            <w:vAlign w:val="bottom"/>
          </w:tcPr>
          <w:p w14:paraId="1F12D38B" w14:textId="77777777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50662999" w14:textId="77393FBA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7A56A620" w14:textId="77777777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2A6EB01" w14:textId="39D1D0A3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0892686C" w14:textId="65B21EAB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8B150FF" w14:textId="0AAFC3BA" w:rsidR="00705EFE" w:rsidRPr="00025A16" w:rsidRDefault="00705EFE" w:rsidP="00705EFE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3" w:type="dxa"/>
            <w:vAlign w:val="bottom"/>
          </w:tcPr>
          <w:p w14:paraId="357D147D" w14:textId="77777777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14:paraId="6710F028" w14:textId="1060DEAA" w:rsidR="00705EFE" w:rsidRPr="00025A16" w:rsidRDefault="00705EFE" w:rsidP="00705EFE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0" w:type="dxa"/>
            <w:vAlign w:val="bottom"/>
          </w:tcPr>
          <w:p w14:paraId="6B5B7B9D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30ECCEC" w14:textId="1F912AA2" w:rsidR="00705EFE" w:rsidRPr="00025A16" w:rsidRDefault="00705EFE" w:rsidP="00705EFE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80" w:type="dxa"/>
            <w:vAlign w:val="bottom"/>
          </w:tcPr>
          <w:p w14:paraId="39D83B72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B7D817F" w14:textId="014A4D5A" w:rsidR="00705EFE" w:rsidRPr="00025A16" w:rsidRDefault="00705EFE" w:rsidP="00705EFE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80" w:type="dxa"/>
            <w:vAlign w:val="bottom"/>
          </w:tcPr>
          <w:p w14:paraId="613F9E58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850DFF6" w14:textId="6546FA98" w:rsidR="00705EFE" w:rsidRPr="00025A16" w:rsidRDefault="00705EFE" w:rsidP="00705EFE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  <w:r w:rsidR="00073A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31ACC3A6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91EFFB7" w14:textId="3DB21211" w:rsidR="00705EFE" w:rsidRPr="00025A16" w:rsidRDefault="00705EFE" w:rsidP="00705EFE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180" w:type="dxa"/>
            <w:vAlign w:val="bottom"/>
          </w:tcPr>
          <w:p w14:paraId="5544C02F" w14:textId="2F75A186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A5E3248" w14:textId="4059C3D9" w:rsidR="00705EFE" w:rsidRPr="00025A16" w:rsidRDefault="00E85AEA" w:rsidP="00705EFE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6ABBDAE1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DEEB249" w14:textId="631F6743" w:rsidR="00705EFE" w:rsidRPr="00025A16" w:rsidRDefault="00705EFE" w:rsidP="00705EFE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0FD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705EFE" w:rsidRPr="00161E24" w14:paraId="28C1F42C" w14:textId="77777777" w:rsidTr="00025204">
        <w:trPr>
          <w:cantSplit/>
        </w:trPr>
        <w:tc>
          <w:tcPr>
            <w:tcW w:w="2700" w:type="dxa"/>
          </w:tcPr>
          <w:p w14:paraId="3AAB0151" w14:textId="69D2780B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อิโตแฮม เบทาโกร ฟู้ดส์ จำกัด</w:t>
            </w:r>
          </w:p>
        </w:tc>
        <w:tc>
          <w:tcPr>
            <w:tcW w:w="1699" w:type="dxa"/>
          </w:tcPr>
          <w:p w14:paraId="4D5E5FA9" w14:textId="4A5426AC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ผลิตและขายอาหาร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แปรรูปแช่แข็ง</w:t>
            </w:r>
          </w:p>
        </w:tc>
        <w:tc>
          <w:tcPr>
            <w:tcW w:w="720" w:type="dxa"/>
            <w:vAlign w:val="bottom"/>
          </w:tcPr>
          <w:p w14:paraId="3888AB10" w14:textId="195C64CF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6E176864" w14:textId="66BBFAD5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0" w:type="dxa"/>
            <w:vAlign w:val="bottom"/>
          </w:tcPr>
          <w:p w14:paraId="130CAD88" w14:textId="77777777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869EEC7" w14:textId="36D8EAEE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0" w:type="dxa"/>
            <w:vAlign w:val="bottom"/>
          </w:tcPr>
          <w:p w14:paraId="42FA4739" w14:textId="77777777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68B2403" w14:textId="24C886AF" w:rsidR="00705EFE" w:rsidRPr="00025A16" w:rsidRDefault="00705EFE" w:rsidP="00705EFE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83" w:type="dxa"/>
            <w:vAlign w:val="bottom"/>
          </w:tcPr>
          <w:p w14:paraId="72F13372" w14:textId="77777777" w:rsidR="00705EFE" w:rsidRPr="00025A16" w:rsidRDefault="00705EFE" w:rsidP="0070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14:paraId="2A4F8AA3" w14:textId="7742ED98" w:rsidR="00705EFE" w:rsidRPr="00025A16" w:rsidRDefault="00705EFE" w:rsidP="00705EFE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80" w:type="dxa"/>
            <w:vAlign w:val="bottom"/>
          </w:tcPr>
          <w:p w14:paraId="48864A2F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2D8C50A" w14:textId="1F1D50C9" w:rsidR="00705EFE" w:rsidRPr="00025A16" w:rsidRDefault="00705EFE" w:rsidP="00705EFE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310BF3EA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2992556" w14:textId="2550EAD0" w:rsidR="00705EFE" w:rsidRPr="00025A16" w:rsidRDefault="00705EFE" w:rsidP="00705EFE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383A191A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7E1D184" w14:textId="3AE2F3BE" w:rsidR="00705EFE" w:rsidRPr="00D86063" w:rsidRDefault="00705EFE" w:rsidP="00705EFE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73A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1" w:type="dxa"/>
            <w:vAlign w:val="bottom"/>
          </w:tcPr>
          <w:p w14:paraId="1D2F6AFB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3F27D13C" w14:textId="0DCFA78B" w:rsidR="00705EFE" w:rsidRDefault="00705EFE" w:rsidP="00705EFE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80" w:type="dxa"/>
            <w:vAlign w:val="bottom"/>
          </w:tcPr>
          <w:p w14:paraId="7592D185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C7CDCA5" w14:textId="44A2B568" w:rsidR="00705EFE" w:rsidRPr="007340FD" w:rsidRDefault="00F304D1" w:rsidP="00705EFE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7D296D32" w14:textId="77777777" w:rsidR="00705EFE" w:rsidRPr="00025A16" w:rsidRDefault="00705EFE" w:rsidP="00705EFE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94F0D67" w14:textId="3705E5D2" w:rsidR="00705EFE" w:rsidRDefault="00705EFE" w:rsidP="00705EFE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5A2986" w:rsidRPr="00161E24" w14:paraId="25EBAC4C" w14:textId="5FBA7269" w:rsidTr="00025204">
        <w:trPr>
          <w:cantSplit/>
        </w:trPr>
        <w:tc>
          <w:tcPr>
            <w:tcW w:w="2700" w:type="dxa"/>
          </w:tcPr>
          <w:p w14:paraId="5BBC5B13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63FEC5EF" w14:textId="77777777" w:rsidR="005A2986" w:rsidRPr="00025A16" w:rsidRDefault="005A2986" w:rsidP="005A2986">
            <w:pPr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FFC6074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1D33097B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FF7CAA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95E5C73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0D87AF" w14:textId="4492E28C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B3198" w14:textId="761A9DCC" w:rsidR="005A2986" w:rsidRPr="00025A16" w:rsidRDefault="00DD3C4A" w:rsidP="005A2986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936</w:t>
            </w:r>
          </w:p>
        </w:tc>
        <w:tc>
          <w:tcPr>
            <w:tcW w:w="183" w:type="dxa"/>
            <w:vAlign w:val="bottom"/>
          </w:tcPr>
          <w:p w14:paraId="0C4A7913" w14:textId="77777777" w:rsidR="005A2986" w:rsidRPr="00025A16" w:rsidRDefault="005A2986" w:rsidP="005A2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39443" w14:textId="03F367D6" w:rsidR="005A2986" w:rsidRPr="00025A16" w:rsidRDefault="00B26F31" w:rsidP="005A2986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936</w:t>
            </w:r>
          </w:p>
        </w:tc>
        <w:tc>
          <w:tcPr>
            <w:tcW w:w="180" w:type="dxa"/>
            <w:vAlign w:val="bottom"/>
          </w:tcPr>
          <w:p w14:paraId="5C7E04C2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8FB7B" w14:textId="0853DE61" w:rsidR="005A2986" w:rsidRPr="00025A16" w:rsidRDefault="00DD3C4A" w:rsidP="005A2986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180" w:type="dxa"/>
            <w:vAlign w:val="bottom"/>
          </w:tcPr>
          <w:p w14:paraId="21B47D98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F6E1" w14:textId="499533F5" w:rsidR="005A2986" w:rsidRPr="00025A16" w:rsidRDefault="005A2986" w:rsidP="005A2986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41A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180" w:type="dxa"/>
            <w:vAlign w:val="bottom"/>
          </w:tcPr>
          <w:p w14:paraId="54AE3751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BA1A4" w14:textId="3095D4BC" w:rsidR="005A2986" w:rsidRPr="00025A16" w:rsidRDefault="00DD3C4A" w:rsidP="005A2986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97</w:t>
            </w:r>
            <w:r w:rsidR="00073AE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1D64F1FD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42F7B" w14:textId="38606756" w:rsidR="005A2986" w:rsidRPr="00025A16" w:rsidRDefault="005A2986" w:rsidP="005A2986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87D4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9BE60D7" w14:textId="1E8F344B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60C2B" w14:textId="7BB9CAA4" w:rsidR="005A2986" w:rsidRPr="00025A16" w:rsidRDefault="000C776E" w:rsidP="005A2986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E85A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625DB552" w14:textId="77777777" w:rsidR="005A2986" w:rsidRPr="00025A16" w:rsidRDefault="005A2986" w:rsidP="005A2986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1F39D" w14:textId="504C5A20" w:rsidR="005A2986" w:rsidRPr="00025A16" w:rsidRDefault="005A2986" w:rsidP="005A2986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340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</w:p>
        </w:tc>
      </w:tr>
    </w:tbl>
    <w:p w14:paraId="2576BD98" w14:textId="77777777" w:rsidR="007071C0" w:rsidRPr="00161E24" w:rsidRDefault="007071C0" w:rsidP="0061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98"/>
        </w:tabs>
        <w:spacing w:before="90"/>
        <w:rPr>
          <w:rFonts w:asciiTheme="majorBidi" w:hAnsiTheme="majorBidi" w:cstheme="majorBidi"/>
          <w:cs/>
        </w:rPr>
        <w:sectPr w:rsidR="007071C0" w:rsidRPr="00161E24" w:rsidSect="00933D8A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6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530"/>
        <w:gridCol w:w="720"/>
        <w:gridCol w:w="630"/>
        <w:gridCol w:w="630"/>
        <w:gridCol w:w="720"/>
        <w:gridCol w:w="180"/>
        <w:gridCol w:w="720"/>
        <w:gridCol w:w="180"/>
        <w:gridCol w:w="720"/>
        <w:gridCol w:w="180"/>
        <w:gridCol w:w="720"/>
        <w:gridCol w:w="182"/>
        <w:gridCol w:w="718"/>
        <w:gridCol w:w="180"/>
        <w:gridCol w:w="720"/>
        <w:gridCol w:w="180"/>
        <w:gridCol w:w="720"/>
        <w:gridCol w:w="180"/>
        <w:gridCol w:w="720"/>
        <w:gridCol w:w="182"/>
        <w:gridCol w:w="718"/>
        <w:gridCol w:w="180"/>
        <w:gridCol w:w="720"/>
      </w:tblGrid>
      <w:tr w:rsidR="00CA05FA" w:rsidRPr="00161E24" w14:paraId="322A5AE1" w14:textId="77777777" w:rsidTr="00CB0CBB">
        <w:trPr>
          <w:cantSplit/>
          <w:tblHeader/>
        </w:trPr>
        <w:tc>
          <w:tcPr>
            <w:tcW w:w="2430" w:type="dxa"/>
          </w:tcPr>
          <w:p w14:paraId="3446355A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47990F2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6BA3FD2" w14:textId="723B3C66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22F460F" w14:textId="77777777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A9FA76F" w14:textId="77777777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20" w:type="dxa"/>
            <w:gridSpan w:val="19"/>
          </w:tcPr>
          <w:p w14:paraId="55BF97AB" w14:textId="697F6014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B0CBB" w:rsidRPr="00161E24" w14:paraId="1F18E669" w14:textId="77777777" w:rsidTr="00CB0CBB">
        <w:trPr>
          <w:cantSplit/>
          <w:tblHeader/>
        </w:trPr>
        <w:tc>
          <w:tcPr>
            <w:tcW w:w="2430" w:type="dxa"/>
          </w:tcPr>
          <w:p w14:paraId="697EF4A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67BB6AE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31C0429" w14:textId="281C3B92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ประเทศ</w:t>
            </w:r>
          </w:p>
        </w:tc>
        <w:tc>
          <w:tcPr>
            <w:tcW w:w="630" w:type="dxa"/>
          </w:tcPr>
          <w:p w14:paraId="34D84F4B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966C52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0FE295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185B0A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D69E4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483F39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25FA12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CF7602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317DC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AB4316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0DD8605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0F593B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31D690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01136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53108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4AD829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772D7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A176BEB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4F93F9B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AE028D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8C8D6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B0CBB" w:rsidRPr="00161E24" w14:paraId="33546D4D" w14:textId="77777777" w:rsidTr="00CB0CBB">
        <w:trPr>
          <w:cantSplit/>
          <w:tblHeader/>
        </w:trPr>
        <w:tc>
          <w:tcPr>
            <w:tcW w:w="2430" w:type="dxa"/>
          </w:tcPr>
          <w:p w14:paraId="1857F120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0CA19E4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44FFB52" w14:textId="24614AB4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ที่ดำเนิน</w:t>
            </w:r>
          </w:p>
        </w:tc>
        <w:tc>
          <w:tcPr>
            <w:tcW w:w="1260" w:type="dxa"/>
            <w:gridSpan w:val="2"/>
          </w:tcPr>
          <w:p w14:paraId="43DB78E2" w14:textId="1C9F072E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สัดส่วนความ</w:t>
            </w:r>
          </w:p>
        </w:tc>
        <w:tc>
          <w:tcPr>
            <w:tcW w:w="720" w:type="dxa"/>
          </w:tcPr>
          <w:p w14:paraId="3E908101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8B1CC1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F0830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E04FA2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5BBF6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CA020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BC577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674BF1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47D45C3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8E2183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C81AA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B41BC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99FB8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953554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FAE8C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0C0A9F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6A44CE0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CA1D5C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94678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B0CBB" w:rsidRPr="00161E24" w14:paraId="0A33DC28" w14:textId="77777777" w:rsidTr="00CB0CBB">
        <w:trPr>
          <w:cantSplit/>
          <w:tblHeader/>
        </w:trPr>
        <w:tc>
          <w:tcPr>
            <w:tcW w:w="2430" w:type="dxa"/>
          </w:tcPr>
          <w:p w14:paraId="6384AE5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4204731" w14:textId="3E53C569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ประเภทธุรกิจ</w:t>
            </w:r>
          </w:p>
        </w:tc>
        <w:tc>
          <w:tcPr>
            <w:tcW w:w="720" w:type="dxa"/>
            <w:vAlign w:val="bottom"/>
          </w:tcPr>
          <w:p w14:paraId="155826FA" w14:textId="0F843321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2132B1DE" w14:textId="718C4E0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เป็นเจ้าของ</w:t>
            </w:r>
          </w:p>
        </w:tc>
        <w:tc>
          <w:tcPr>
            <w:tcW w:w="1620" w:type="dxa"/>
            <w:gridSpan w:val="3"/>
          </w:tcPr>
          <w:p w14:paraId="5B48ABEF" w14:textId="23E8FAA0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</w:tcPr>
          <w:p w14:paraId="0DF8D72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7A5C606A" w14:textId="4BC5F4E6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2" w:type="dxa"/>
          </w:tcPr>
          <w:p w14:paraId="44EBC6E8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</w:tcPr>
          <w:p w14:paraId="09E02E67" w14:textId="0450E61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860EC3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D2C3463" w14:textId="2E988FB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82" w:type="dxa"/>
          </w:tcPr>
          <w:p w14:paraId="13E291D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</w:tcPr>
          <w:p w14:paraId="621CE96D" w14:textId="490E9AE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BC2FDD" w:rsidRPr="00161E24" w14:paraId="1F9D9377" w14:textId="16E65488" w:rsidTr="00CB0CBB">
        <w:trPr>
          <w:cantSplit/>
          <w:tblHeader/>
        </w:trPr>
        <w:tc>
          <w:tcPr>
            <w:tcW w:w="2430" w:type="dxa"/>
          </w:tcPr>
          <w:p w14:paraId="7185AF07" w14:textId="77777777" w:rsidR="00BC2FDD" w:rsidRPr="00161E24" w:rsidRDefault="00BC2FDD" w:rsidP="00BC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098A6B7" w14:textId="77777777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B408807" w14:textId="77777777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5AF74AC" w14:textId="7522E018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630" w:type="dxa"/>
          </w:tcPr>
          <w:p w14:paraId="571BB556" w14:textId="3AD7921B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720" w:type="dxa"/>
          </w:tcPr>
          <w:p w14:paraId="5D088FB0" w14:textId="072568C6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C7D3EE9" w14:textId="77777777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E340AB" w14:textId="16908925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834B9A9" w14:textId="709E18B6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C3648E" w14:textId="2F6976B3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7F58576" w14:textId="77777777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0DCC98" w14:textId="787EE12F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696EBD0E" w14:textId="1ECD6F3D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5857BA1F" w14:textId="6FEF46EE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88C10A7" w14:textId="77777777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67A4E4" w14:textId="7412B7C0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32DB0F1" w14:textId="3B7CCBB3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E9FFF8" w14:textId="0CB028DF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E0D8E95" w14:textId="77777777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23BA88" w14:textId="30C6E897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3AB7A310" w14:textId="09D2D1CD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31F7645F" w14:textId="28135D01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AD255E4" w14:textId="77777777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3613AC" w14:textId="7EC24E90" w:rsidR="00BC2FDD" w:rsidRPr="00161E24" w:rsidRDefault="00BC2FDD" w:rsidP="00BC2FDD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CA05FA" w:rsidRPr="00161E24" w14:paraId="05D9D5AA" w14:textId="77777777" w:rsidTr="00CB0CBB">
        <w:trPr>
          <w:cantSplit/>
          <w:tblHeader/>
        </w:trPr>
        <w:tc>
          <w:tcPr>
            <w:tcW w:w="2430" w:type="dxa"/>
          </w:tcPr>
          <w:p w14:paraId="7B415E69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5CFD743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81D538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D953B38" w14:textId="2E14DCE6" w:rsidR="00CA05FA" w:rsidRPr="00CA05FA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820" w:type="dxa"/>
            <w:gridSpan w:val="19"/>
          </w:tcPr>
          <w:p w14:paraId="0B48E084" w14:textId="5837BFED" w:rsidR="00CA05FA" w:rsidRPr="00161E24" w:rsidRDefault="00CA05FA" w:rsidP="006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B0CBB" w:rsidRPr="00161E24" w14:paraId="0EB188E1" w14:textId="5CE7976C" w:rsidTr="00CB0CBB">
        <w:trPr>
          <w:cantSplit/>
          <w:tblHeader/>
        </w:trPr>
        <w:tc>
          <w:tcPr>
            <w:tcW w:w="2430" w:type="dxa"/>
            <w:vAlign w:val="bottom"/>
          </w:tcPr>
          <w:p w14:paraId="5AABE5B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0F97A034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6E9A9C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D223A2B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51E2A0E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1406242" w14:textId="25685C62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E064B8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8C53CF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C77F6E7" w14:textId="09DC79C5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147D96F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0C6D1ED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143E0D6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2" w:type="dxa"/>
            <w:vAlign w:val="bottom"/>
          </w:tcPr>
          <w:p w14:paraId="34155253" w14:textId="5683F68D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3104192A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46200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E474FC2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CBAD8D" w14:textId="7BEA894B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0CDDF99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07E79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B4B909A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CF71F24" w14:textId="404BD17D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F726E95" w14:textId="77777777" w:rsidR="00CA05FA" w:rsidRPr="00161E24" w:rsidRDefault="00CA05FA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4094768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055598" w14:textId="77777777" w:rsidR="00CA05FA" w:rsidRPr="00161E24" w:rsidRDefault="00CA05FA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3FCA" w:rsidRPr="00161E24" w14:paraId="749C7408" w14:textId="77777777" w:rsidTr="00CB0CBB">
        <w:trPr>
          <w:cantSplit/>
        </w:trPr>
        <w:tc>
          <w:tcPr>
            <w:tcW w:w="2430" w:type="dxa"/>
            <w:vAlign w:val="bottom"/>
          </w:tcPr>
          <w:p w14:paraId="6617933D" w14:textId="3F85F6B2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เอเชี่ยน เบสท์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ชิคเก้น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31788598" w14:textId="726DE9D9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ผลิตอาหารแปรรูปจากเนื้อไก่แช่แข็ง</w:t>
            </w:r>
          </w:p>
        </w:tc>
        <w:tc>
          <w:tcPr>
            <w:tcW w:w="720" w:type="dxa"/>
            <w:vAlign w:val="bottom"/>
          </w:tcPr>
          <w:p w14:paraId="77A9EA69" w14:textId="48F8E5BF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4C92C850" w14:textId="00AE9F2D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630" w:type="dxa"/>
            <w:vAlign w:val="bottom"/>
          </w:tcPr>
          <w:p w14:paraId="361B7CCE" w14:textId="3AB0FF05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0" w:type="dxa"/>
            <w:vAlign w:val="bottom"/>
          </w:tcPr>
          <w:p w14:paraId="578FB936" w14:textId="293FF8C2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  <w:tc>
          <w:tcPr>
            <w:tcW w:w="180" w:type="dxa"/>
            <w:vAlign w:val="bottom"/>
          </w:tcPr>
          <w:p w14:paraId="3FC1264F" w14:textId="77777777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FE7686F" w14:textId="67F2EDDD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  <w:tc>
          <w:tcPr>
            <w:tcW w:w="180" w:type="dxa"/>
            <w:vAlign w:val="bottom"/>
          </w:tcPr>
          <w:p w14:paraId="1B9E4BF5" w14:textId="77777777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2D4C38F" w14:textId="7EB8D1BB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80" w:type="dxa"/>
            <w:vAlign w:val="bottom"/>
          </w:tcPr>
          <w:p w14:paraId="575EF859" w14:textId="77777777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16A5F65" w14:textId="7AA79C25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82" w:type="dxa"/>
            <w:vAlign w:val="bottom"/>
          </w:tcPr>
          <w:p w14:paraId="18DAA991" w14:textId="77777777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17A7ED87" w14:textId="14250667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(399)</w:t>
            </w:r>
          </w:p>
        </w:tc>
        <w:tc>
          <w:tcPr>
            <w:tcW w:w="180" w:type="dxa"/>
            <w:vAlign w:val="bottom"/>
          </w:tcPr>
          <w:p w14:paraId="20502352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D67BB02" w14:textId="65DC8C5B" w:rsidR="00FE3FCA" w:rsidRPr="00455E01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(399)</w:t>
            </w:r>
          </w:p>
        </w:tc>
        <w:tc>
          <w:tcPr>
            <w:tcW w:w="180" w:type="dxa"/>
            <w:vAlign w:val="bottom"/>
          </w:tcPr>
          <w:p w14:paraId="4F7E1ABC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3D4846D" w14:textId="0A1E2A7C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80" w:type="dxa"/>
            <w:vAlign w:val="bottom"/>
          </w:tcPr>
          <w:p w14:paraId="7AE9132D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918D6C" w14:textId="0081A305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82" w:type="dxa"/>
            <w:vAlign w:val="bottom"/>
          </w:tcPr>
          <w:p w14:paraId="1CEB4D9D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0A0D50A9" w14:textId="3F4DACBF" w:rsidR="00FE3FCA" w:rsidRPr="00161E24" w:rsidRDefault="00FE3FCA" w:rsidP="00FE3FC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DC27F4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F59D33" w14:textId="7EB608B9" w:rsidR="00FE3FCA" w:rsidRPr="00161E24" w:rsidRDefault="00FE3FCA" w:rsidP="00FE3FC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E3FCA" w:rsidRPr="00161E24" w14:paraId="314B4A03" w14:textId="267ACC1A" w:rsidTr="0079134E">
        <w:trPr>
          <w:cantSplit/>
        </w:trPr>
        <w:tc>
          <w:tcPr>
            <w:tcW w:w="2430" w:type="dxa"/>
            <w:vAlign w:val="bottom"/>
          </w:tcPr>
          <w:p w14:paraId="0D4A7EFA" w14:textId="408B3E1A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โกเบ-ย่า โชกุนอิน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โคเงียว จำกัด</w:t>
            </w:r>
          </w:p>
        </w:tc>
        <w:tc>
          <w:tcPr>
            <w:tcW w:w="1530" w:type="dxa"/>
          </w:tcPr>
          <w:p w14:paraId="5DA92C70" w14:textId="77777777" w:rsidR="00FE3FCA" w:rsidRPr="00161E24" w:rsidRDefault="00FE3FCA" w:rsidP="00791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22C3FEBA" w14:textId="3D632D0D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540FF7EA" w14:textId="461D2DA1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630" w:type="dxa"/>
            <w:vAlign w:val="bottom"/>
          </w:tcPr>
          <w:p w14:paraId="03A6BDC1" w14:textId="3E50B896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ECA3E40" w14:textId="163702F8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80" w:type="dxa"/>
            <w:vAlign w:val="bottom"/>
          </w:tcPr>
          <w:p w14:paraId="1FC2EC60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3F2F186" w14:textId="2AF2A452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80" w:type="dxa"/>
            <w:vAlign w:val="bottom"/>
          </w:tcPr>
          <w:p w14:paraId="6A286291" w14:textId="3151492C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A5A3A0E" w14:textId="1352F144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6271FBB5" w14:textId="77777777" w:rsidR="00FE3FCA" w:rsidRPr="00CB0CBB" w:rsidRDefault="00FE3FCA" w:rsidP="00FE3FC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9D239AD" w14:textId="227D18ED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  <w:vAlign w:val="bottom"/>
          </w:tcPr>
          <w:p w14:paraId="20FB8368" w14:textId="4EF48B9F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BECF349" w14:textId="6B735251" w:rsidR="00FE3FCA" w:rsidRPr="00161E24" w:rsidRDefault="00FE3FCA" w:rsidP="00FE3FC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3E34CC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97C6AEB" w14:textId="2742D89F" w:rsidR="00FE3FCA" w:rsidRPr="00161E24" w:rsidRDefault="00FE3FCA" w:rsidP="00FE3FC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1EC078" w14:textId="62F979C1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7CA8240" w14:textId="42508B92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2EF3B61B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9DF02A" w14:textId="267D4D4D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  <w:vAlign w:val="bottom"/>
          </w:tcPr>
          <w:p w14:paraId="04136A9B" w14:textId="1E84DD90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7ED6CA2" w14:textId="21E902B7" w:rsidR="00FE3FCA" w:rsidRPr="00161E24" w:rsidRDefault="00FE3FCA" w:rsidP="00FE3FC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6D891F" w14:textId="77777777" w:rsidR="00FE3FCA" w:rsidRPr="00161E24" w:rsidRDefault="00FE3FCA" w:rsidP="00FE3FC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7325749" w14:textId="703D1604" w:rsidR="00FE3FCA" w:rsidRPr="00161E24" w:rsidRDefault="00FE3FCA" w:rsidP="00FE3FC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E3FCA" w:rsidRPr="00161E24" w14:paraId="4FE36A12" w14:textId="7E56DF28" w:rsidTr="00CB0CBB">
        <w:trPr>
          <w:cantSplit/>
        </w:trPr>
        <w:tc>
          <w:tcPr>
            <w:tcW w:w="2430" w:type="dxa"/>
            <w:vAlign w:val="bottom"/>
          </w:tcPr>
          <w:p w14:paraId="30631B4D" w14:textId="77777777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51B1404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DBBC63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AD70120" w14:textId="77777777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552F653" w14:textId="77777777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0B5DB" w14:textId="5779AB6D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1,846</w:t>
            </w:r>
          </w:p>
        </w:tc>
        <w:tc>
          <w:tcPr>
            <w:tcW w:w="180" w:type="dxa"/>
            <w:vAlign w:val="bottom"/>
          </w:tcPr>
          <w:p w14:paraId="0E0D5506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7F14" w14:textId="6BAE8869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1,846</w:t>
            </w:r>
          </w:p>
        </w:tc>
        <w:tc>
          <w:tcPr>
            <w:tcW w:w="180" w:type="dxa"/>
            <w:vAlign w:val="bottom"/>
          </w:tcPr>
          <w:p w14:paraId="3FAEE913" w14:textId="035B7520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04A55" w14:textId="6FFE8628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0" w:type="dxa"/>
            <w:vAlign w:val="bottom"/>
          </w:tcPr>
          <w:p w14:paraId="3BA05CD8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6ACA1" w14:textId="7FAE934C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2" w:type="dxa"/>
            <w:vAlign w:val="bottom"/>
          </w:tcPr>
          <w:p w14:paraId="0AE94E05" w14:textId="2940250A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2CBC4" w14:textId="4229D068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399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02FEFA6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99E26" w14:textId="39D407C3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399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E0518E8" w14:textId="58F63E1F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954ED" w14:textId="2707468B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095BB702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86FF7" w14:textId="3AD128E4" w:rsidR="00FE3FCA" w:rsidRPr="00161E24" w:rsidRDefault="00FE3FCA" w:rsidP="00FE3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82" w:type="dxa"/>
            <w:vAlign w:val="bottom"/>
          </w:tcPr>
          <w:p w14:paraId="733C1EF5" w14:textId="7FA8CFC6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CA11A" w14:textId="0319EC78" w:rsidR="00FE3FCA" w:rsidRPr="00161E24" w:rsidRDefault="00FE3FCA" w:rsidP="00FE3FC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3D4547" w14:textId="77777777" w:rsidR="00FE3FCA" w:rsidRPr="00161E24" w:rsidRDefault="00FE3FCA" w:rsidP="00FE3FC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77EAB" w14:textId="152C4EC9" w:rsidR="00FE3FCA" w:rsidRPr="00161E24" w:rsidRDefault="00FE3FCA" w:rsidP="00FE3FC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CB0CBB" w:rsidRPr="00753845" w14:paraId="6E533217" w14:textId="77777777" w:rsidTr="00CB0CBB">
        <w:trPr>
          <w:cantSplit/>
        </w:trPr>
        <w:tc>
          <w:tcPr>
            <w:tcW w:w="2430" w:type="dxa"/>
            <w:vAlign w:val="bottom"/>
          </w:tcPr>
          <w:p w14:paraId="52186FBA" w14:textId="77777777" w:rsidR="00A92A18" w:rsidRPr="00753845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E831315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57FBE4E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B4A096" w14:textId="77777777" w:rsidR="00A92A18" w:rsidRPr="00753845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C8163B2" w14:textId="77777777" w:rsidR="00A92A18" w:rsidRPr="00753845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ADA8F44" w14:textId="77777777" w:rsidR="00A92A18" w:rsidRPr="00753845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DB6D0E2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9785C3E" w14:textId="77777777" w:rsidR="00A92A18" w:rsidRPr="00753845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977B72E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0BB0E8B" w14:textId="77777777" w:rsidR="00A92A18" w:rsidRPr="00753845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329B221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1A36857" w14:textId="77777777" w:rsidR="00A92A18" w:rsidRPr="00753845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vAlign w:val="bottom"/>
          </w:tcPr>
          <w:p w14:paraId="64E6AEF7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00D32003" w14:textId="77777777" w:rsidR="00A92A18" w:rsidRPr="00753845" w:rsidRDefault="00A92A18" w:rsidP="00A92A1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7FC43E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6985E5C" w14:textId="77777777" w:rsidR="00A92A18" w:rsidRPr="00753845" w:rsidRDefault="00A92A18" w:rsidP="00A92A1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68BA93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2CA7A5B" w14:textId="77777777" w:rsidR="00A92A18" w:rsidRPr="00753845" w:rsidRDefault="00A92A18" w:rsidP="00A92A1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CC4F6E8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B411A3F" w14:textId="77777777" w:rsidR="00A92A18" w:rsidRPr="00753845" w:rsidRDefault="00A92A18" w:rsidP="00A92A1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B988EF1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06B0AC44" w14:textId="77777777" w:rsidR="00A92A18" w:rsidRPr="00753845" w:rsidRDefault="00A92A18" w:rsidP="00A92A1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CD51B8" w14:textId="77777777" w:rsidR="00A92A18" w:rsidRPr="00753845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9C4CF57" w14:textId="77777777" w:rsidR="00A92A18" w:rsidRPr="00753845" w:rsidRDefault="00A92A18" w:rsidP="00A92A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CB0CBB" w:rsidRPr="00161E24" w14:paraId="6C338439" w14:textId="763FB633" w:rsidTr="00CB0CBB">
        <w:trPr>
          <w:cantSplit/>
        </w:trPr>
        <w:tc>
          <w:tcPr>
            <w:tcW w:w="2430" w:type="dxa"/>
            <w:vAlign w:val="bottom"/>
          </w:tcPr>
          <w:p w14:paraId="6269096E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14:paraId="729BB971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B262740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1BC9E2F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1C0D6C69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A04AADF" w14:textId="0C1F4886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01C05BA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148CCF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56AABAE" w14:textId="7DB1E8E3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48FAD1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02CAFE25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84793B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vAlign w:val="bottom"/>
          </w:tcPr>
          <w:p w14:paraId="352B9139" w14:textId="65E6A76B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636EF871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3E04DB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4D1E6C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94FF68" w14:textId="74F4737B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172174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6B55D4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BC87511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43FD8DA" w14:textId="1A78441F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606F0E91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8EB5AE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DCA85B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F6C86" w:rsidRPr="00161E24" w14:paraId="1BF1BD3A" w14:textId="2BD4C395" w:rsidTr="006557F2">
        <w:trPr>
          <w:cantSplit/>
        </w:trPr>
        <w:tc>
          <w:tcPr>
            <w:tcW w:w="2430" w:type="dxa"/>
            <w:vAlign w:val="bottom"/>
          </w:tcPr>
          <w:p w14:paraId="66E89223" w14:textId="255B653A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เบทาโกร โฟรเซ่น ฟู้ดส์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530" w:type="dxa"/>
          </w:tcPr>
          <w:p w14:paraId="1F39F8B1" w14:textId="57E55CAE" w:rsidR="00FF6C86" w:rsidRPr="00161E24" w:rsidRDefault="00FF6C86" w:rsidP="00655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ผลิตอาหารแปรรูปจากเนื้อไก่แช่แข็ง</w:t>
            </w:r>
          </w:p>
        </w:tc>
        <w:tc>
          <w:tcPr>
            <w:tcW w:w="720" w:type="dxa"/>
            <w:vAlign w:val="bottom"/>
          </w:tcPr>
          <w:p w14:paraId="7957420E" w14:textId="77777777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238E122B" w14:textId="3BAA4AA9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0" w:type="dxa"/>
            <w:vAlign w:val="bottom"/>
          </w:tcPr>
          <w:p w14:paraId="1C5BB17F" w14:textId="59FF2FAC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0" w:type="dxa"/>
            <w:vAlign w:val="bottom"/>
          </w:tcPr>
          <w:p w14:paraId="04B51F9F" w14:textId="7996C892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80" w:type="dxa"/>
            <w:vAlign w:val="bottom"/>
          </w:tcPr>
          <w:p w14:paraId="338AB901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BE83593" w14:textId="1621C8A7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80" w:type="dxa"/>
            <w:vAlign w:val="bottom"/>
          </w:tcPr>
          <w:p w14:paraId="465C3CEA" w14:textId="17C7027D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B99C83B" w14:textId="75D0CA06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0" w:type="dxa"/>
            <w:vAlign w:val="bottom"/>
          </w:tcPr>
          <w:p w14:paraId="35A35680" w14:textId="77777777" w:rsidR="00FF6C86" w:rsidRPr="00CB0CBB" w:rsidRDefault="00FF6C86" w:rsidP="00FF6C8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63A48E3" w14:textId="60584A7C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2" w:type="dxa"/>
            <w:vAlign w:val="bottom"/>
          </w:tcPr>
          <w:p w14:paraId="150B04E2" w14:textId="249319E6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62C71277" w14:textId="7A7E4D47" w:rsidR="00FF6C86" w:rsidRPr="00161E24" w:rsidRDefault="00FF6C86" w:rsidP="00FF6C8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1C3A32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F15745" w14:textId="60A63A8E" w:rsidR="00FF6C86" w:rsidRPr="00161E24" w:rsidRDefault="00FF6C86" w:rsidP="00FF6C8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ADDA5F" w14:textId="35900795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9F1BFF" w14:textId="2A468EBD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0" w:type="dxa"/>
            <w:vAlign w:val="bottom"/>
          </w:tcPr>
          <w:p w14:paraId="7B01C2ED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9FF9C5" w14:textId="66FF18FB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2" w:type="dxa"/>
            <w:vAlign w:val="bottom"/>
          </w:tcPr>
          <w:p w14:paraId="4D3DB995" w14:textId="53D3CD10" w:rsidR="00FF6C86" w:rsidRPr="00CB0CBB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7B53790A" w14:textId="33AED634" w:rsidR="00FF6C86" w:rsidRPr="00BC63F2" w:rsidRDefault="00E85AEA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4C5761A7" w14:textId="77777777" w:rsidR="00FF6C86" w:rsidRPr="00CB0CBB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D81E9C4" w14:textId="4F5844D8" w:rsidR="00FF6C86" w:rsidRPr="00CB0CBB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FF6C86" w:rsidRPr="00161E24" w14:paraId="306A5405" w14:textId="77777777" w:rsidTr="00CB0CBB">
        <w:trPr>
          <w:cantSplit/>
        </w:trPr>
        <w:tc>
          <w:tcPr>
            <w:tcW w:w="2430" w:type="dxa"/>
            <w:vAlign w:val="bottom"/>
          </w:tcPr>
          <w:p w14:paraId="77A8A7F9" w14:textId="404ED7B1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อิโตแฮม เบทาโกร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1530" w:type="dxa"/>
            <w:vAlign w:val="bottom"/>
          </w:tcPr>
          <w:p w14:paraId="1C41028E" w14:textId="2BB56869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ผลิตและขายอาหารแปรรูปแช่แข็ง</w:t>
            </w:r>
          </w:p>
        </w:tc>
        <w:tc>
          <w:tcPr>
            <w:tcW w:w="720" w:type="dxa"/>
            <w:vAlign w:val="bottom"/>
          </w:tcPr>
          <w:p w14:paraId="050BC83F" w14:textId="69734614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vAlign w:val="bottom"/>
          </w:tcPr>
          <w:p w14:paraId="300DD761" w14:textId="0EFF1861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630" w:type="dxa"/>
            <w:vAlign w:val="bottom"/>
          </w:tcPr>
          <w:p w14:paraId="1E0C6A73" w14:textId="6F12709C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720" w:type="dxa"/>
            <w:vAlign w:val="bottom"/>
          </w:tcPr>
          <w:p w14:paraId="5D5C78D2" w14:textId="28997264" w:rsidR="00FF6C86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  <w:vAlign w:val="bottom"/>
          </w:tcPr>
          <w:p w14:paraId="3F93EF39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4D3CDE" w14:textId="3D680ECC" w:rsidR="00FF6C86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  <w:vAlign w:val="bottom"/>
          </w:tcPr>
          <w:p w14:paraId="1324DE5A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72E409" w14:textId="65E34AED" w:rsidR="00FF6C86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0" w:type="dxa"/>
            <w:vAlign w:val="bottom"/>
          </w:tcPr>
          <w:p w14:paraId="3AA2EFBB" w14:textId="77777777" w:rsidR="00FF6C86" w:rsidRPr="00CB0CBB" w:rsidRDefault="00FF6C86" w:rsidP="00FF6C8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7D3B732" w14:textId="67CAEE79" w:rsidR="00FF6C86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2" w:type="dxa"/>
            <w:vAlign w:val="bottom"/>
          </w:tcPr>
          <w:p w14:paraId="3027BFF9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FFC7FE1" w14:textId="5A67A77C" w:rsidR="00FF6C86" w:rsidRDefault="00FF6C86" w:rsidP="00FF6C8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C2E56F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E88F32" w14:textId="725FFDC4" w:rsidR="00FF6C86" w:rsidRPr="00161E24" w:rsidRDefault="00FF6C86" w:rsidP="00FF6C8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CA29A9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AD1095" w14:textId="6FDEB370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0" w:type="dxa"/>
            <w:vAlign w:val="bottom"/>
          </w:tcPr>
          <w:p w14:paraId="0B621C51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E51063" w14:textId="32E6C257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2" w:type="dxa"/>
            <w:vAlign w:val="bottom"/>
          </w:tcPr>
          <w:p w14:paraId="67B2924F" w14:textId="77777777" w:rsidR="00FF6C86" w:rsidRPr="00CB0CBB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48A3D390" w14:textId="57CBE630" w:rsidR="00FF6C86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</w:t>
            </w:r>
          </w:p>
        </w:tc>
        <w:tc>
          <w:tcPr>
            <w:tcW w:w="180" w:type="dxa"/>
            <w:vAlign w:val="bottom"/>
          </w:tcPr>
          <w:p w14:paraId="4FF8269C" w14:textId="77777777" w:rsidR="00FF6C86" w:rsidRPr="00CB0CBB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DEE0CB4" w14:textId="62E47502" w:rsidR="00FF6C86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CB0CB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FF6C86" w:rsidRPr="00161E24" w14:paraId="37B913BF" w14:textId="7DD66BE6" w:rsidTr="00CB0CBB">
        <w:trPr>
          <w:cantSplit/>
        </w:trPr>
        <w:tc>
          <w:tcPr>
            <w:tcW w:w="2430" w:type="dxa"/>
            <w:vAlign w:val="bottom"/>
          </w:tcPr>
          <w:p w14:paraId="29D93EB7" w14:textId="77777777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E47BB8A" w14:textId="77777777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0F2546D" w14:textId="77777777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1B9DDBC0" w14:textId="77777777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2041BDC" w14:textId="77777777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D88DC" w14:textId="6B8DE3BA" w:rsidR="00FF6C86" w:rsidRPr="00161E24" w:rsidRDefault="00775E65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936</w:t>
            </w:r>
          </w:p>
        </w:tc>
        <w:tc>
          <w:tcPr>
            <w:tcW w:w="180" w:type="dxa"/>
            <w:vAlign w:val="bottom"/>
          </w:tcPr>
          <w:p w14:paraId="166833C5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6C9DC" w14:textId="301F5414" w:rsidR="00FF6C86" w:rsidRPr="00161E24" w:rsidRDefault="00775E65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936</w:t>
            </w:r>
          </w:p>
        </w:tc>
        <w:tc>
          <w:tcPr>
            <w:tcW w:w="180" w:type="dxa"/>
            <w:vAlign w:val="bottom"/>
          </w:tcPr>
          <w:p w14:paraId="51CAC6BA" w14:textId="1B1A4F9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6A42F" w14:textId="5BBE64F3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7B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</w:p>
        </w:tc>
        <w:tc>
          <w:tcPr>
            <w:tcW w:w="180" w:type="dxa"/>
            <w:vAlign w:val="bottom"/>
          </w:tcPr>
          <w:p w14:paraId="2A459E61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9BA17" w14:textId="0176FDC1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7B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</w:p>
        </w:tc>
        <w:tc>
          <w:tcPr>
            <w:tcW w:w="182" w:type="dxa"/>
            <w:vAlign w:val="bottom"/>
          </w:tcPr>
          <w:p w14:paraId="7AC4EFCD" w14:textId="108B46E6" w:rsidR="00FF6C86" w:rsidRPr="00CB0CBB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07771" w14:textId="55912247" w:rsidR="00FF6C86" w:rsidRPr="00CB0CBB" w:rsidRDefault="00FF6C86" w:rsidP="00FF6C8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0C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E632084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3222D" w14:textId="0A3135B6" w:rsidR="00FF6C86" w:rsidRPr="00161E24" w:rsidRDefault="00FF6C86" w:rsidP="00FF6C8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B0C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3A2D0FF" w14:textId="5661DB6A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88667" w14:textId="4D96B42A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6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</w:p>
        </w:tc>
        <w:tc>
          <w:tcPr>
            <w:tcW w:w="180" w:type="dxa"/>
            <w:vAlign w:val="bottom"/>
          </w:tcPr>
          <w:p w14:paraId="6B88E6FF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2ACB5" w14:textId="2F07E915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6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</w:p>
        </w:tc>
        <w:tc>
          <w:tcPr>
            <w:tcW w:w="182" w:type="dxa"/>
            <w:vAlign w:val="bottom"/>
          </w:tcPr>
          <w:p w14:paraId="2D78A77F" w14:textId="305FCA72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E83D7" w14:textId="5241E8C1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</w:t>
            </w:r>
            <w:r w:rsidR="00E85A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0FD47446" w14:textId="77777777" w:rsidR="00FF6C86" w:rsidRPr="00161E24" w:rsidRDefault="00FF6C86" w:rsidP="00FF6C8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D5880" w14:textId="32B9CB3B" w:rsidR="00FF6C86" w:rsidRPr="00161E24" w:rsidRDefault="00FF6C86" w:rsidP="00FF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</w:p>
        </w:tc>
      </w:tr>
    </w:tbl>
    <w:p w14:paraId="523759C8" w14:textId="77777777" w:rsidR="00DB04F6" w:rsidRPr="00161E24" w:rsidRDefault="00DB04F6" w:rsidP="00DB04F6">
      <w:pPr>
        <w:rPr>
          <w:rFonts w:asciiTheme="majorBidi" w:hAnsiTheme="majorBidi" w:cstheme="majorBidi"/>
          <w:sz w:val="30"/>
          <w:szCs w:val="30"/>
          <w:cs/>
        </w:rPr>
        <w:sectPr w:rsidR="00DB04F6" w:rsidRPr="00161E24" w:rsidSect="00933D8A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13594BD" w14:textId="5D567777" w:rsidR="000172CA" w:rsidRPr="00161E24" w:rsidRDefault="001E2F35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0172CA" w:rsidRPr="00161E24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เงินลงทุนในบริษัทย่อย</w:t>
      </w:r>
      <w:r w:rsidR="003F0511" w:rsidRPr="00161E24">
        <w:rPr>
          <w:rFonts w:asciiTheme="majorBidi" w:hAnsiTheme="majorBidi" w:cstheme="majorBidi"/>
          <w:sz w:val="30"/>
          <w:szCs w:val="30"/>
          <w:u w:val="none"/>
        </w:rPr>
        <w:tab/>
      </w:r>
    </w:p>
    <w:p w14:paraId="5AC9F1CE" w14:textId="545969D0" w:rsidR="006603C8" w:rsidRDefault="006603C8" w:rsidP="00E4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B67DD0" w:rsidRPr="00A57A20" w14:paraId="1231483A" w14:textId="77777777" w:rsidTr="000434D6">
        <w:trPr>
          <w:tblHeader/>
        </w:trPr>
        <w:tc>
          <w:tcPr>
            <w:tcW w:w="6210" w:type="dxa"/>
          </w:tcPr>
          <w:p w14:paraId="534D5BED" w14:textId="77777777" w:rsidR="00B67DD0" w:rsidRPr="00A57A20" w:rsidRDefault="00B67DD0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59CC6AFD" w14:textId="7F763193" w:rsidR="00B67DD0" w:rsidRPr="00A57A20" w:rsidRDefault="00810B87" w:rsidP="00EF12C0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7A20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6B7C" w:rsidRPr="00A57A20" w14:paraId="61E13608" w14:textId="77777777" w:rsidTr="000434D6">
        <w:trPr>
          <w:tblHeader/>
        </w:trPr>
        <w:tc>
          <w:tcPr>
            <w:tcW w:w="6210" w:type="dxa"/>
          </w:tcPr>
          <w:p w14:paraId="07AC8428" w14:textId="77777777" w:rsidR="00196B7C" w:rsidRPr="00A57A20" w:rsidRDefault="00196B7C" w:rsidP="00196B7C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056B705" w14:textId="610EE97B" w:rsidR="00196B7C" w:rsidRPr="00A57A20" w:rsidRDefault="00196B7C" w:rsidP="00196B7C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9B7EF0B" w14:textId="77777777" w:rsidR="00196B7C" w:rsidRPr="00A57A20" w:rsidRDefault="00196B7C" w:rsidP="00196B7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5A43A0" w14:textId="2A7481FF" w:rsidR="00196B7C" w:rsidRPr="00A57A20" w:rsidRDefault="00196B7C" w:rsidP="00196B7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96B7C" w:rsidRPr="00A57A20" w14:paraId="0995EEDC" w14:textId="77777777" w:rsidTr="000434D6">
        <w:trPr>
          <w:trHeight w:val="279"/>
        </w:trPr>
        <w:tc>
          <w:tcPr>
            <w:tcW w:w="6210" w:type="dxa"/>
          </w:tcPr>
          <w:p w14:paraId="17E2CC51" w14:textId="77777777" w:rsidR="00196B7C" w:rsidRPr="00A57A20" w:rsidRDefault="00196B7C" w:rsidP="00196B7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2C4F91E" w14:textId="77777777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A57A20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6B7C" w:rsidRPr="00A57A20" w14:paraId="1AC894FF" w14:textId="77777777" w:rsidTr="000434D6">
        <w:trPr>
          <w:trHeight w:val="279"/>
        </w:trPr>
        <w:tc>
          <w:tcPr>
            <w:tcW w:w="6210" w:type="dxa"/>
          </w:tcPr>
          <w:p w14:paraId="57F9243E" w14:textId="2C857DD1" w:rsidR="00196B7C" w:rsidRPr="00A57A20" w:rsidRDefault="00196B7C" w:rsidP="00196B7C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BF052D1" w14:textId="77777777" w:rsidR="00196B7C" w:rsidRPr="00A57A20" w:rsidRDefault="00196B7C" w:rsidP="00196B7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5CBCF" w14:textId="77777777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887A4B" w14:textId="5D832422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196B7C" w:rsidRPr="00A57A20" w14:paraId="19BB64EB" w14:textId="77777777" w:rsidTr="000434D6">
        <w:trPr>
          <w:trHeight w:val="315"/>
        </w:trPr>
        <w:tc>
          <w:tcPr>
            <w:tcW w:w="6210" w:type="dxa"/>
          </w:tcPr>
          <w:p w14:paraId="1C08B6F5" w14:textId="183890F3" w:rsidR="00196B7C" w:rsidRPr="00A57A20" w:rsidRDefault="00196B7C" w:rsidP="00196B7C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57A2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57A2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155F90F3" w14:textId="40627E3B" w:rsidR="00196B7C" w:rsidRPr="00A57A20" w:rsidRDefault="00196B7C" w:rsidP="00196B7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</w:rPr>
              <w:t>11,635</w:t>
            </w:r>
          </w:p>
        </w:tc>
        <w:tc>
          <w:tcPr>
            <w:tcW w:w="270" w:type="dxa"/>
          </w:tcPr>
          <w:p w14:paraId="0E4879BF" w14:textId="77777777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734219" w14:textId="2B00B90E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</w:rPr>
              <w:t>10,849</w:t>
            </w:r>
          </w:p>
        </w:tc>
      </w:tr>
      <w:tr w:rsidR="00196B7C" w:rsidRPr="00A57A20" w14:paraId="09D2E690" w14:textId="77777777" w:rsidTr="000434D6">
        <w:trPr>
          <w:trHeight w:val="315"/>
        </w:trPr>
        <w:tc>
          <w:tcPr>
            <w:tcW w:w="6210" w:type="dxa"/>
          </w:tcPr>
          <w:p w14:paraId="202EE0BD" w14:textId="0F7E248F" w:rsidR="00196B7C" w:rsidRPr="00A57A20" w:rsidRDefault="00196B7C" w:rsidP="00196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A2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350" w:type="dxa"/>
          </w:tcPr>
          <w:p w14:paraId="41706DA1" w14:textId="563E9F5D" w:rsidR="00196B7C" w:rsidRPr="00A57A20" w:rsidRDefault="00BB5E0F" w:rsidP="00196B7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57A20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A57A20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,133</w:t>
            </w:r>
          </w:p>
        </w:tc>
        <w:tc>
          <w:tcPr>
            <w:tcW w:w="270" w:type="dxa"/>
          </w:tcPr>
          <w:p w14:paraId="112A9175" w14:textId="77777777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1AF26C" w14:textId="7AE15E91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</w:rPr>
              <w:t>659</w:t>
            </w:r>
          </w:p>
        </w:tc>
      </w:tr>
      <w:tr w:rsidR="00196B7C" w:rsidRPr="00A57A20" w14:paraId="55AFA1F8" w14:textId="77777777" w:rsidTr="007941DE">
        <w:trPr>
          <w:trHeight w:val="315"/>
        </w:trPr>
        <w:tc>
          <w:tcPr>
            <w:tcW w:w="6210" w:type="dxa"/>
          </w:tcPr>
          <w:p w14:paraId="22775A31" w14:textId="631FF0FB" w:rsidR="00196B7C" w:rsidRPr="00A57A20" w:rsidRDefault="00196B7C" w:rsidP="00196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A2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350" w:type="dxa"/>
          </w:tcPr>
          <w:p w14:paraId="57CBC79E" w14:textId="3B7483EF" w:rsidR="00196B7C" w:rsidRPr="00A57A20" w:rsidRDefault="00BB5E0F" w:rsidP="00BB5E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B5CC9E" w14:textId="77777777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77A988" w14:textId="1EAF7ED4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</w:rPr>
              <w:t>80</w:t>
            </w:r>
          </w:p>
        </w:tc>
      </w:tr>
      <w:tr w:rsidR="00196B7C" w:rsidRPr="00A57A20" w14:paraId="44CD746B" w14:textId="77777777" w:rsidTr="007941DE">
        <w:trPr>
          <w:trHeight w:val="315"/>
        </w:trPr>
        <w:tc>
          <w:tcPr>
            <w:tcW w:w="6210" w:type="dxa"/>
          </w:tcPr>
          <w:p w14:paraId="7A12F52E" w14:textId="447BC8D9" w:rsidR="00196B7C" w:rsidRPr="00A57A20" w:rsidRDefault="00196B7C" w:rsidP="00196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A20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เปลี่ยนแปลงสถานะเงินลงทุน</w:t>
            </w:r>
          </w:p>
        </w:tc>
        <w:tc>
          <w:tcPr>
            <w:tcW w:w="1350" w:type="dxa"/>
          </w:tcPr>
          <w:p w14:paraId="4454DCD9" w14:textId="7FF636CC" w:rsidR="00196B7C" w:rsidRPr="00A57A20" w:rsidRDefault="00BB5E0F" w:rsidP="00BB5E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9437B" w14:textId="77777777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8E8693" w14:textId="40683C9B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</w:rPr>
              <w:t>48</w:t>
            </w:r>
          </w:p>
        </w:tc>
      </w:tr>
      <w:tr w:rsidR="00196B7C" w:rsidRPr="00A57A20" w14:paraId="33365EC6" w14:textId="77777777" w:rsidTr="00A876B3">
        <w:trPr>
          <w:trHeight w:val="315"/>
        </w:trPr>
        <w:tc>
          <w:tcPr>
            <w:tcW w:w="6210" w:type="dxa"/>
          </w:tcPr>
          <w:p w14:paraId="0A3B165A" w14:textId="53C5B76E" w:rsidR="00196B7C" w:rsidRPr="00A57A20" w:rsidRDefault="00202AB1" w:rsidP="00196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A20">
              <w:rPr>
                <w:rFonts w:asciiTheme="majorBidi" w:hAnsiTheme="majorBidi" w:hint="cs"/>
                <w:sz w:val="30"/>
                <w:szCs w:val="30"/>
                <w:cs/>
              </w:rPr>
              <w:t>ลดลงจากการคืนทุนระหว่างการชำระบัญชี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D520FD" w14:textId="5437BDDF" w:rsidR="00196B7C" w:rsidRPr="00A57A20" w:rsidRDefault="00BB5E0F" w:rsidP="00196B7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270" w:type="dxa"/>
          </w:tcPr>
          <w:p w14:paraId="665F366A" w14:textId="77777777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B77CA9" w14:textId="1C79C148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eastAsia="Calibri" w:hAnsiTheme="majorBidi" w:cstheme="majorBidi"/>
                <w:sz w:val="30"/>
                <w:szCs w:val="30"/>
              </w:rPr>
              <w:t>(1)</w:t>
            </w:r>
          </w:p>
        </w:tc>
      </w:tr>
      <w:tr w:rsidR="00196B7C" w:rsidRPr="00A57A20" w14:paraId="73EA88ED" w14:textId="77777777" w:rsidTr="000434D6">
        <w:trPr>
          <w:trHeight w:val="315"/>
        </w:trPr>
        <w:tc>
          <w:tcPr>
            <w:tcW w:w="6210" w:type="dxa"/>
          </w:tcPr>
          <w:p w14:paraId="26676C7D" w14:textId="0793DFB7" w:rsidR="00196B7C" w:rsidRPr="00A57A20" w:rsidRDefault="00196B7C" w:rsidP="00196B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7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57A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B9CDF3" w14:textId="4F2EF6C8" w:rsidR="00196B7C" w:rsidRPr="00A57A20" w:rsidRDefault="00BB5E0F" w:rsidP="00196B7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A57A2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A57A2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A57A2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A57A20">
              <w:rPr>
                <w:rFonts w:asciiTheme="majorBidi" w:eastAsia="Calibri" w:hAnsiTheme="majorBidi" w:cstheme="majorBidi"/>
                <w:b/>
                <w:bCs/>
                <w:noProof/>
                <w:sz w:val="30"/>
                <w:szCs w:val="30"/>
              </w:rPr>
              <w:t>13,748</w:t>
            </w:r>
            <w:r w:rsidRPr="00A57A2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3B1EDB9D" w14:textId="77777777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DBE4F0" w14:textId="2E427FA9" w:rsidR="00196B7C" w:rsidRPr="00A57A20" w:rsidRDefault="00196B7C" w:rsidP="0019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57A2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11,635</w:t>
            </w:r>
          </w:p>
        </w:tc>
      </w:tr>
    </w:tbl>
    <w:p w14:paraId="37A5F50D" w14:textId="77777777" w:rsidR="00205956" w:rsidRDefault="00205956" w:rsidP="00EE1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5FCD93" w14:textId="77777777" w:rsidR="00832268" w:rsidRDefault="00832268" w:rsidP="008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480562">
        <w:rPr>
          <w:rFonts w:asciiTheme="majorBidi" w:hAnsiTheme="majorBidi" w:cstheme="majorBidi"/>
          <w:sz w:val="30"/>
          <w:szCs w:val="30"/>
        </w:rPr>
        <w:t>2567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บริษัทได้จ่าย</w:t>
      </w:r>
      <w:r w:rsidRPr="00480562">
        <w:rPr>
          <w:rFonts w:asciiTheme="majorBidi" w:hAnsiTheme="majorBidi" w:cstheme="majorBidi"/>
          <w:spacing w:val="-4"/>
          <w:sz w:val="30"/>
          <w:szCs w:val="30"/>
          <w:cs/>
        </w:rPr>
        <w:t>ชำระค่าหุ้นสามัญเพิ่มทุน</w:t>
      </w:r>
      <w:r w:rsidRPr="00480562">
        <w:rPr>
          <w:rFonts w:asciiTheme="majorBidi" w:hAnsiTheme="majorBidi" w:cstheme="majorBidi"/>
          <w:sz w:val="30"/>
          <w:szCs w:val="30"/>
          <w:cs/>
        </w:rPr>
        <w:t>ของบริษัท เบทาโกร เวนเจอร์ส จำกัด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ซึ่งเป็นบริษัทย่อยจำนวน </w:t>
      </w:r>
      <w:r w:rsidRPr="00480562">
        <w:rPr>
          <w:rFonts w:asciiTheme="majorBidi" w:hAnsiTheme="majorBidi" w:cstheme="majorBidi"/>
          <w:sz w:val="30"/>
          <w:szCs w:val="30"/>
        </w:rPr>
        <w:t>210</w:t>
      </w:r>
      <w:r>
        <w:rPr>
          <w:rFonts w:asciiTheme="majorBidi" w:hAnsiTheme="majorBidi" w:cstheme="majorBidi"/>
          <w:sz w:val="30"/>
          <w:szCs w:val="30"/>
        </w:rPr>
        <w:t>.00</w:t>
      </w:r>
      <w:r w:rsidRPr="00480562">
        <w:rPr>
          <w:rFonts w:asciiTheme="majorBidi" w:hAnsiTheme="majorBidi" w:cstheme="majorBidi"/>
          <w:sz w:val="30"/>
          <w:szCs w:val="30"/>
        </w:rPr>
        <w:t xml:space="preserve">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>ล้านบาท ซึ่งต่อมา</w:t>
      </w:r>
      <w:r w:rsidRPr="00480562">
        <w:rPr>
          <w:rFonts w:asciiTheme="majorBidi" w:hAnsiTheme="majorBidi" w:cstheme="majorBidi"/>
          <w:sz w:val="30"/>
          <w:szCs w:val="30"/>
          <w:cs/>
        </w:rPr>
        <w:t>บริษัท เบทาโกร เวนเจอร์ส จำกัด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ได้จ่ายชำระค่าหุ้นสามัญเพิ่มทุนของ</w:t>
      </w:r>
      <w:r w:rsidRPr="0048056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480562">
        <w:rPr>
          <w:rFonts w:asciiTheme="majorBidi" w:hAnsiTheme="majorBidi" w:cstheme="majorBidi"/>
          <w:sz w:val="30"/>
          <w:szCs w:val="30"/>
        </w:rPr>
        <w:br/>
      </w:r>
      <w:r w:rsidRPr="00480562">
        <w:rPr>
          <w:rFonts w:asciiTheme="majorBidi" w:hAnsiTheme="majorBidi" w:cstheme="majorBidi"/>
          <w:sz w:val="30"/>
          <w:szCs w:val="30"/>
          <w:cs/>
        </w:rPr>
        <w:t xml:space="preserve">เบทาโกร เวนเจอร์ส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อินเตอร์เนชั่นแนล </w:t>
      </w:r>
      <w:r w:rsidRPr="00480562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 จำนวน </w:t>
      </w:r>
      <w:r w:rsidRPr="00480562">
        <w:rPr>
          <w:rFonts w:asciiTheme="majorBidi" w:hAnsiTheme="majorBidi" w:cstheme="majorBidi"/>
          <w:sz w:val="30"/>
          <w:szCs w:val="30"/>
        </w:rPr>
        <w:t xml:space="preserve">7.40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Pr="00480562">
        <w:rPr>
          <w:rFonts w:asciiTheme="majorBidi" w:hAnsiTheme="majorBidi" w:cstheme="majorBidi"/>
          <w:sz w:val="30"/>
          <w:szCs w:val="30"/>
        </w:rPr>
        <w:t xml:space="preserve">200.76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62E5977F" w14:textId="77777777" w:rsidR="00975D59" w:rsidRDefault="00975D59" w:rsidP="008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E4484" w14:textId="4034DB54" w:rsidR="00832268" w:rsidRPr="00393F20" w:rsidRDefault="004E567A" w:rsidP="00DA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E567A">
        <w:rPr>
          <w:rFonts w:asciiTheme="majorBidi" w:hAnsiTheme="majorBidi" w:cstheme="majorBidi" w:hint="cs"/>
          <w:sz w:val="30"/>
          <w:szCs w:val="30"/>
          <w:cs/>
        </w:rPr>
        <w:t>ในเดือนมีนาคม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06A3" w:rsidRPr="00D55D37">
        <w:rPr>
          <w:rFonts w:asciiTheme="majorBidi" w:hAnsiTheme="majorBidi" w:cstheme="majorBidi"/>
          <w:sz w:val="30"/>
          <w:szCs w:val="30"/>
        </w:rPr>
        <w:t>2567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บริษัทได้มาซึ่งอำนาจควบคุมในบริษัท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เบทาโกร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สเปเชียลตี้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ฟู้ดส์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โดยคณะกรรมการบริษัท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มีมติอนุมัติให้บริษัทเข้าซื้อหุ้นสามัญเพิ่มเติมจำนวน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304B">
        <w:rPr>
          <w:rFonts w:asciiTheme="majorBidi" w:hAnsiTheme="majorBidi" w:cstheme="majorBidi"/>
          <w:sz w:val="30"/>
          <w:szCs w:val="30"/>
        </w:rPr>
        <w:t>4.97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คิดเป็นร้อยละ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A59">
        <w:rPr>
          <w:rFonts w:asciiTheme="majorBidi" w:hAnsiTheme="majorBidi" w:cstheme="majorBidi"/>
          <w:sz w:val="30"/>
          <w:szCs w:val="30"/>
        </w:rPr>
        <w:t>5</w:t>
      </w:r>
      <w:r w:rsidR="009C304B">
        <w:rPr>
          <w:rFonts w:asciiTheme="majorBidi" w:hAnsiTheme="majorBidi" w:cstheme="majorBidi"/>
          <w:sz w:val="30"/>
          <w:szCs w:val="30"/>
        </w:rPr>
        <w:t>1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ของหุ้นที่ชำระแล้วทั้งหมดของ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ในราคาหุ้นละ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304B">
        <w:rPr>
          <w:rFonts w:asciiTheme="majorBidi" w:hAnsiTheme="majorBidi" w:cstheme="majorBidi"/>
          <w:sz w:val="30"/>
          <w:szCs w:val="30"/>
        </w:rPr>
        <w:t>16.10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361B">
        <w:rPr>
          <w:rFonts w:asciiTheme="majorBidi" w:hAnsiTheme="majorBidi" w:cstheme="majorBidi"/>
          <w:sz w:val="30"/>
          <w:szCs w:val="30"/>
        </w:rPr>
        <w:t>80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มีผลทำให้บริษัทถือหุ้นสามัญของ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C40">
        <w:rPr>
          <w:rFonts w:asciiTheme="majorBidi" w:hAnsiTheme="majorBidi" w:cstheme="majorBidi"/>
          <w:sz w:val="30"/>
          <w:szCs w:val="30"/>
        </w:rPr>
        <w:t>9.</w:t>
      </w:r>
      <w:r w:rsidR="002F4C40" w:rsidRPr="00D55D37">
        <w:rPr>
          <w:rFonts w:asciiTheme="majorBidi" w:hAnsiTheme="majorBidi" w:cstheme="majorBidi"/>
          <w:sz w:val="30"/>
          <w:szCs w:val="30"/>
        </w:rPr>
        <w:t>7</w:t>
      </w:r>
      <w:r w:rsidR="002F4C40">
        <w:rPr>
          <w:rFonts w:asciiTheme="majorBidi" w:hAnsiTheme="majorBidi" w:cstheme="majorBidi"/>
          <w:sz w:val="30"/>
          <w:szCs w:val="30"/>
        </w:rPr>
        <w:t>5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คิดเป็นร้อยละ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56E7">
        <w:rPr>
          <w:rFonts w:asciiTheme="majorBidi" w:hAnsiTheme="majorBidi" w:cstheme="majorBidi"/>
          <w:sz w:val="30"/>
          <w:szCs w:val="30"/>
        </w:rPr>
        <w:t xml:space="preserve">99.9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ทั้งนี้ผู้บริหารได้ประเมินแล้วว่าบริษัทมีอำนาจควบคุมกิจการในบริษัท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และเป็นผลให้บริษัท</w:t>
      </w:r>
      <w:r w:rsidR="00DC2565">
        <w:rPr>
          <w:rFonts w:asciiTheme="majorBidi" w:hAnsiTheme="majorBidi" w:cstheme="majorBidi"/>
          <w:sz w:val="30"/>
          <w:szCs w:val="30"/>
        </w:rPr>
        <w:br/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เปลี่ยนสถานะจากการร่วมค้าเป็นบริษัทย่อยของบริษัท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ในการจัดทำกำไรขาดทุนเบ็ดเสร็จรวมสำหรับปีสิ้นสุดวันที่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4E3C" w:rsidRPr="00393F20">
        <w:rPr>
          <w:rFonts w:asciiTheme="majorBidi" w:hAnsiTheme="majorBidi" w:cstheme="majorBidi"/>
          <w:sz w:val="30"/>
          <w:szCs w:val="30"/>
        </w:rPr>
        <w:t>3</w:t>
      </w:r>
      <w:r w:rsidR="00393F20">
        <w:rPr>
          <w:rFonts w:asciiTheme="majorBidi" w:hAnsiTheme="majorBidi" w:cstheme="majorBidi"/>
          <w:sz w:val="30"/>
          <w:szCs w:val="30"/>
        </w:rPr>
        <w:t>1</w:t>
      </w:r>
      <w:r w:rsidR="00354E3C" w:rsidRPr="00393F20">
        <w:rPr>
          <w:rFonts w:asciiTheme="majorBidi" w:hAnsiTheme="majorBidi" w:cstheme="majorBidi"/>
          <w:sz w:val="30"/>
          <w:szCs w:val="30"/>
        </w:rPr>
        <w:t xml:space="preserve"> </w:t>
      </w:r>
      <w:r w:rsidR="00354E3C" w:rsidRPr="00393F2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5D37" w:rsidRPr="00393F20">
        <w:rPr>
          <w:rFonts w:asciiTheme="majorBidi" w:hAnsiTheme="majorBidi" w:cstheme="majorBidi"/>
          <w:sz w:val="30"/>
          <w:szCs w:val="30"/>
        </w:rPr>
        <w:t>256</w:t>
      </w:r>
      <w:r w:rsidR="00DC2565">
        <w:rPr>
          <w:rFonts w:asciiTheme="majorBidi" w:hAnsiTheme="majorBidi" w:cstheme="majorBidi"/>
          <w:sz w:val="30"/>
          <w:szCs w:val="30"/>
        </w:rPr>
        <w:t>7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กลุ่มบริษัทได้รวมผลดำเนินงานของบริษัท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4294">
        <w:rPr>
          <w:rFonts w:asciiTheme="majorBidi" w:hAnsiTheme="majorBidi" w:cstheme="majorBidi"/>
          <w:sz w:val="30"/>
          <w:szCs w:val="30"/>
          <w:cs/>
        </w:rPr>
        <w:br/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ส</w:t>
      </w:r>
      <w:r w:rsidR="00264294">
        <w:rPr>
          <w:rFonts w:asciiTheme="majorBidi" w:hAnsiTheme="majorBidi" w:cstheme="majorBidi" w:hint="cs"/>
          <w:sz w:val="30"/>
          <w:szCs w:val="30"/>
          <w:cs/>
        </w:rPr>
        <w:t>เป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เชียลตี้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ตั้งแต่วันที่มีอำนาจควบคุม</w:t>
      </w:r>
    </w:p>
    <w:p w14:paraId="18614795" w14:textId="77777777" w:rsidR="004E567A" w:rsidRPr="001A65DB" w:rsidRDefault="004E567A" w:rsidP="008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13310" w14:textId="2E541A3A" w:rsidR="00CF4F09" w:rsidRPr="00393F20" w:rsidRDefault="00CF4F09" w:rsidP="00CF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93F20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Pr="00393F20">
        <w:rPr>
          <w:rFonts w:asciiTheme="majorBidi" w:hAnsiTheme="majorBidi" w:cstheme="majorBidi"/>
          <w:sz w:val="30"/>
          <w:szCs w:val="30"/>
        </w:rPr>
        <w:t>2567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 xml:space="preserve"> บริษัท เบทาโกร ฟู้ดส์ จำกัด ซึ่งเป็นบริษัทย่อย ได้จดทะเบียนเสร็จการชำระบัญชีกับ</w:t>
      </w:r>
      <w:r w:rsidR="00B96ACB">
        <w:rPr>
          <w:rFonts w:asciiTheme="majorBidi" w:hAnsiTheme="majorBidi" w:cstheme="majorBidi"/>
          <w:sz w:val="30"/>
          <w:szCs w:val="30"/>
        </w:rPr>
        <w:br/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กรมพัฒนาธุรกิจการค้า</w:t>
      </w:r>
    </w:p>
    <w:p w14:paraId="1E0190E7" w14:textId="7D3239D0" w:rsidR="009F3630" w:rsidRDefault="009F3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6C1013DC" w14:textId="2CE10475" w:rsidR="00B131FB" w:rsidRDefault="00316D87" w:rsidP="00B13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316D8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ในการประชุมคณะกรรมการของบริษัทเมื่อวันที่ </w:t>
      </w:r>
      <w:r w:rsidRPr="00316D87">
        <w:rPr>
          <w:rFonts w:asciiTheme="majorBidi" w:hAnsiTheme="majorBidi" w:cstheme="majorBidi"/>
          <w:sz w:val="30"/>
          <w:szCs w:val="30"/>
        </w:rPr>
        <w:t xml:space="preserve">9 </w:t>
      </w:r>
      <w:r w:rsidRPr="00316D87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316D87">
        <w:rPr>
          <w:rFonts w:asciiTheme="majorBidi" w:hAnsiTheme="majorBidi" w:cstheme="majorBidi"/>
          <w:sz w:val="30"/>
          <w:szCs w:val="30"/>
        </w:rPr>
        <w:t xml:space="preserve">2567 </w:t>
      </w:r>
      <w:r w:rsidRPr="00316D87">
        <w:rPr>
          <w:rFonts w:asciiTheme="majorBidi" w:hAnsiTheme="majorBidi" w:cstheme="majorBidi"/>
          <w:sz w:val="30"/>
          <w:szCs w:val="30"/>
          <w:cs/>
        </w:rPr>
        <w:t>คณะกรรมการมี</w:t>
      </w:r>
      <w:r w:rsidR="00EC6E55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316D87">
        <w:rPr>
          <w:rFonts w:asciiTheme="majorBidi" w:hAnsiTheme="majorBidi" w:cstheme="majorBidi"/>
          <w:sz w:val="30"/>
          <w:szCs w:val="30"/>
          <w:cs/>
        </w:rPr>
        <w:t>ติอนุมัติจัดตั้ง</w:t>
      </w:r>
      <w:r w:rsidR="00EC6E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16D87">
        <w:rPr>
          <w:rFonts w:asciiTheme="majorBidi" w:hAnsiTheme="majorBidi" w:cstheme="majorBidi"/>
          <w:sz w:val="30"/>
          <w:szCs w:val="30"/>
          <w:cs/>
        </w:rPr>
        <w:t>ในประเทศสิงคโปร์ ซึ่งประกอบด้วย บริษัท เบทาโกร เทรดดิ้ง (สิงคโปร์) จำกัด (ซึ่งเป็นบริษัทย่อยของบริษัท) โดยมี</w:t>
      </w:r>
      <w:r w:rsidR="00B96ACB">
        <w:rPr>
          <w:rFonts w:asciiTheme="majorBidi" w:hAnsiTheme="majorBidi" w:cstheme="majorBidi"/>
          <w:sz w:val="30"/>
          <w:szCs w:val="30"/>
        </w:rPr>
        <w:br/>
      </w:r>
      <w:r w:rsidRPr="00316D87">
        <w:rPr>
          <w:rFonts w:asciiTheme="majorBidi" w:hAnsiTheme="majorBidi" w:cstheme="majorBidi"/>
          <w:sz w:val="30"/>
          <w:szCs w:val="30"/>
          <w:cs/>
        </w:rPr>
        <w:t xml:space="preserve">ทุนจดทะเบียนจำนวน </w:t>
      </w:r>
      <w:r w:rsidRPr="00316D87">
        <w:rPr>
          <w:rFonts w:asciiTheme="majorBidi" w:hAnsiTheme="majorBidi" w:cstheme="majorBidi"/>
          <w:sz w:val="30"/>
          <w:szCs w:val="30"/>
        </w:rPr>
        <w:t xml:space="preserve">100 </w:t>
      </w:r>
      <w:r w:rsidRPr="00316D87">
        <w:rPr>
          <w:rFonts w:asciiTheme="majorBidi" w:hAnsiTheme="majorBidi" w:cstheme="majorBidi"/>
          <w:sz w:val="30"/>
          <w:szCs w:val="30"/>
          <w:cs/>
        </w:rPr>
        <w:t>ดอลลาร์สิงคโปร์ และ บริษัท เบทาโกร ฟู้ดส์ (สิงคโปร์) จำกัด (ซึ่งเป็นบริษัทย่อย</w:t>
      </w:r>
      <w:r w:rsidR="00B96ACB">
        <w:rPr>
          <w:rFonts w:asciiTheme="majorBidi" w:hAnsiTheme="majorBidi" w:cstheme="majorBidi"/>
          <w:sz w:val="30"/>
          <w:szCs w:val="30"/>
        </w:rPr>
        <w:br/>
      </w:r>
      <w:r w:rsidRPr="00316D87">
        <w:rPr>
          <w:rFonts w:asciiTheme="majorBidi" w:hAnsiTheme="majorBidi" w:cstheme="majorBidi"/>
          <w:sz w:val="30"/>
          <w:szCs w:val="30"/>
          <w:cs/>
        </w:rPr>
        <w:t xml:space="preserve">ของบริษัท) โดยมีทุนจดทะเบียน </w:t>
      </w:r>
      <w:r w:rsidRPr="00316D87">
        <w:rPr>
          <w:rFonts w:asciiTheme="majorBidi" w:hAnsiTheme="majorBidi" w:cstheme="majorBidi"/>
          <w:sz w:val="30"/>
          <w:szCs w:val="30"/>
        </w:rPr>
        <w:t xml:space="preserve">100 </w:t>
      </w:r>
      <w:r w:rsidRPr="00316D87">
        <w:rPr>
          <w:rFonts w:asciiTheme="majorBidi" w:hAnsiTheme="majorBidi" w:cstheme="majorBidi"/>
          <w:sz w:val="30"/>
          <w:szCs w:val="30"/>
          <w:cs/>
        </w:rPr>
        <w:t>ดอลลาร์สิงคโปร์</w:t>
      </w:r>
      <w:r w:rsidR="0060781E">
        <w:rPr>
          <w:rFonts w:asciiTheme="majorBidi" w:hAnsiTheme="majorBidi" w:cstheme="majorBidi"/>
          <w:sz w:val="30"/>
          <w:szCs w:val="30"/>
        </w:rPr>
        <w:tab/>
      </w:r>
    </w:p>
    <w:p w14:paraId="1838E11E" w14:textId="77777777" w:rsidR="00B131FB" w:rsidRPr="001A65DB" w:rsidRDefault="00B131FB" w:rsidP="00B13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1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33C49" w14:textId="77777777" w:rsidR="00B131FB" w:rsidRDefault="00B131FB" w:rsidP="00B13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4E567A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คม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D37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บริษัทได้ลงทุนเพิ่มในทุนจดทะเบียน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 xml:space="preserve">เพิ่มทุนของบริษัท เบทาโกร </w:t>
      </w:r>
      <w:r w:rsidR="00D5450A">
        <w:rPr>
          <w:rFonts w:asciiTheme="majorBidi" w:hAnsiTheme="majorBidi" w:cstheme="majorBidi"/>
          <w:sz w:val="30"/>
          <w:szCs w:val="30"/>
        </w:rPr>
        <w:t>(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>กัมพูชา</w:t>
      </w:r>
      <w:r w:rsidR="00D5450A">
        <w:rPr>
          <w:rFonts w:asciiTheme="majorBidi" w:hAnsiTheme="majorBidi" w:cstheme="majorBidi"/>
          <w:sz w:val="30"/>
          <w:szCs w:val="30"/>
        </w:rPr>
        <w:t>)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="00D5450A">
        <w:rPr>
          <w:rFonts w:asciiTheme="majorBidi" w:hAnsiTheme="majorBidi" w:cstheme="majorBidi"/>
          <w:sz w:val="30"/>
          <w:szCs w:val="30"/>
        </w:rPr>
        <w:t>(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ซึ่งเป็นบริษัทย่อยที่บริษัทถือหุ้นทั้งหมด</w:t>
      </w:r>
      <w:r w:rsidR="00D5450A">
        <w:rPr>
          <w:rFonts w:asciiTheme="majorBidi" w:hAnsiTheme="majorBidi" w:cstheme="majorBidi"/>
          <w:sz w:val="30"/>
          <w:szCs w:val="30"/>
        </w:rPr>
        <w:t xml:space="preserve">) 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5450A">
        <w:rPr>
          <w:rFonts w:asciiTheme="majorBidi" w:hAnsiTheme="majorBidi" w:cstheme="majorBidi"/>
          <w:sz w:val="30"/>
          <w:szCs w:val="30"/>
        </w:rPr>
        <w:t xml:space="preserve">13.70 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ล้านดอลลาร์สหรัฐ หรือเทียบเท่าประมาณ </w:t>
      </w:r>
      <w:r w:rsidR="00D5450A">
        <w:rPr>
          <w:rFonts w:asciiTheme="majorBidi" w:hAnsiTheme="majorBidi" w:cstheme="majorBidi"/>
          <w:sz w:val="30"/>
          <w:szCs w:val="30"/>
        </w:rPr>
        <w:t xml:space="preserve">448.68 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8C27423" w14:textId="77777777" w:rsidR="00301E98" w:rsidRPr="001A65DB" w:rsidRDefault="00301E98" w:rsidP="00301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E1F7B" w14:textId="025E7C11" w:rsidR="00301E98" w:rsidRDefault="00301E98" w:rsidP="00301E98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Pr="00916EBF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บริษัทได้เพิ่มทุนจดทะเบียนตามสัดส่วนในบริษัท</w:t>
      </w:r>
      <w:r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เบทาโกร</w:t>
      </w:r>
      <w:r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ฟู้ดส์</w:t>
      </w:r>
      <w:r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สิงคโปร์</w:t>
      </w:r>
      <w:r w:rsidRPr="00916EBF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</w:t>
      </w:r>
      <w:r w:rsidRPr="00916EBF">
        <w:rPr>
          <w:rFonts w:asciiTheme="majorBidi" w:hAnsiTheme="majorBidi" w:cstheme="majorBidi"/>
          <w:spacing w:val="-4"/>
          <w:sz w:val="30"/>
          <w:szCs w:val="30"/>
        </w:rPr>
        <w:br/>
      </w:r>
      <w:r w:rsidRPr="00CF2BB2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 จำนวน </w:t>
      </w:r>
      <w:r w:rsidRPr="00CF2BB2">
        <w:rPr>
          <w:rFonts w:asciiTheme="majorBidi" w:hAnsiTheme="majorBidi" w:cstheme="majorBidi"/>
          <w:sz w:val="30"/>
          <w:szCs w:val="30"/>
        </w:rPr>
        <w:t xml:space="preserve">75.85 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>ล้านดอลลาร์สิงคโปร์ หรือเทียบเท่า</w:t>
      </w: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ประมาณ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2BB2">
        <w:rPr>
          <w:rFonts w:asciiTheme="majorBidi" w:hAnsiTheme="majorBidi"/>
          <w:sz w:val="30"/>
          <w:szCs w:val="30"/>
        </w:rPr>
        <w:t>1,8</w:t>
      </w:r>
      <w:r>
        <w:rPr>
          <w:rFonts w:asciiTheme="majorBidi" w:hAnsiTheme="majorBidi"/>
          <w:sz w:val="30"/>
          <w:szCs w:val="30"/>
        </w:rPr>
        <w:t>8</w:t>
      </w:r>
      <w:r w:rsidRPr="00CF2BB2">
        <w:rPr>
          <w:rFonts w:asciiTheme="majorBidi" w:hAnsiTheme="majorBidi"/>
          <w:sz w:val="30"/>
          <w:szCs w:val="30"/>
        </w:rPr>
        <w:t xml:space="preserve">6 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โดยมีวัตถุประสงค์เพื่อซื้อ</w:t>
      </w:r>
      <w:r w:rsidRPr="00CF2BB2">
        <w:rPr>
          <w:rFonts w:asciiTheme="majorBidi" w:hAnsiTheme="majorBidi"/>
          <w:sz w:val="30"/>
          <w:szCs w:val="30"/>
          <w:cs/>
        </w:rPr>
        <w:t xml:space="preserve"> </w:t>
      </w:r>
      <w:r w:rsidRPr="00AA72EE">
        <w:rPr>
          <w:rFonts w:asciiTheme="majorBidi" w:hAnsiTheme="majorBidi"/>
          <w:spacing w:val="-4"/>
          <w:sz w:val="30"/>
          <w:szCs w:val="30"/>
        </w:rPr>
        <w:t>Eggriculture Foods Limited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F2BB2">
        <w:rPr>
          <w:rFonts w:asciiTheme="majorBidi" w:hAnsiTheme="majorBidi" w:cstheme="majorBidi"/>
          <w:sz w:val="30"/>
          <w:szCs w:val="30"/>
        </w:rPr>
        <w:t xml:space="preserve">100 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Pr="00CF2BB2">
        <w:rPr>
          <w:rFonts w:asciiTheme="majorBidi" w:hAnsiTheme="majorBidi" w:cstheme="majorBidi"/>
          <w:sz w:val="30"/>
          <w:szCs w:val="30"/>
        </w:rPr>
        <w:t xml:space="preserve">2,490 </w:t>
      </w:r>
      <w:r w:rsidRPr="00CF2B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ตามที่</w:t>
      </w:r>
      <w:r w:rsidRPr="00CF2BB2">
        <w:rPr>
          <w:rFonts w:asciiTheme="majorBidi" w:hAnsiTheme="majorBidi" w:hint="cs"/>
          <w:sz w:val="30"/>
          <w:szCs w:val="30"/>
          <w:cs/>
        </w:rPr>
        <w:t xml:space="preserve">ได้อธิบายไว้ในหมายเหตุข้อ </w:t>
      </w:r>
      <w:r w:rsidR="00921EFF">
        <w:rPr>
          <w:rFonts w:asciiTheme="majorBidi" w:hAnsiTheme="majorBidi"/>
          <w:sz w:val="30"/>
          <w:szCs w:val="30"/>
        </w:rPr>
        <w:t>4</w:t>
      </w:r>
    </w:p>
    <w:p w14:paraId="383A9770" w14:textId="77777777" w:rsidR="00301E98" w:rsidRPr="001A65DB" w:rsidRDefault="00301E98" w:rsidP="00301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78534963" w14:textId="1F431C92" w:rsidR="00F25DEF" w:rsidRPr="0080154E" w:rsidRDefault="00301E98" w:rsidP="00301E98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80154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ในเดือนกรกฎาคม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0154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บริษัทได้เพิ่มทุนจดทะเบียนตามสัดส่วนในบริษัท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0154E">
        <w:rPr>
          <w:rFonts w:asciiTheme="majorBidi" w:hAnsiTheme="majorBidi" w:cstheme="majorBidi" w:hint="cs"/>
          <w:spacing w:val="-4"/>
          <w:sz w:val="30"/>
          <w:szCs w:val="30"/>
          <w:cs/>
        </w:rPr>
        <w:t>เบทาโกร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0154E">
        <w:rPr>
          <w:rFonts w:asciiTheme="majorBidi" w:hAnsiTheme="majorBidi" w:cstheme="majorBidi" w:hint="cs"/>
          <w:spacing w:val="-4"/>
          <w:sz w:val="30"/>
          <w:szCs w:val="30"/>
          <w:cs/>
        </w:rPr>
        <w:t>เทรดดิ้ง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80154E">
        <w:rPr>
          <w:rFonts w:asciiTheme="majorBidi" w:hAnsiTheme="majorBidi" w:cstheme="majorBidi" w:hint="cs"/>
          <w:spacing w:val="-4"/>
          <w:sz w:val="30"/>
          <w:szCs w:val="30"/>
          <w:cs/>
        </w:rPr>
        <w:t>สิงคโปร์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80154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จำกัด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br/>
      </w:r>
      <w:r w:rsidRPr="0080154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 จำนวน</w:t>
      </w:r>
      <w:r w:rsidRPr="0080154E">
        <w:rPr>
          <w:rFonts w:asciiTheme="majorBidi" w:hAnsiTheme="majorBidi" w:cstheme="majorBidi"/>
          <w:sz w:val="30"/>
          <w:szCs w:val="30"/>
        </w:rPr>
        <w:t xml:space="preserve"> 0.1 </w:t>
      </w:r>
      <w:r w:rsidRPr="0080154E">
        <w:rPr>
          <w:rFonts w:asciiTheme="majorBidi" w:hAnsiTheme="majorBidi" w:cstheme="majorBidi" w:hint="cs"/>
          <w:sz w:val="30"/>
          <w:szCs w:val="30"/>
          <w:cs/>
        </w:rPr>
        <w:t>ล้านดอลลาร์สิงคโปร์ หรือเทียบเท่า</w:t>
      </w:r>
      <w:r w:rsidRPr="0080154E">
        <w:rPr>
          <w:rFonts w:asciiTheme="majorBidi" w:hAnsiTheme="majorBidi" w:cstheme="majorBidi" w:hint="cs"/>
          <w:spacing w:val="-4"/>
          <w:sz w:val="30"/>
          <w:szCs w:val="30"/>
          <w:cs/>
        </w:rPr>
        <w:t>ประมาณ</w:t>
      </w:r>
      <w:r w:rsidRPr="0080154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0E3F">
        <w:rPr>
          <w:rFonts w:asciiTheme="majorBidi" w:hAnsiTheme="majorBidi"/>
          <w:sz w:val="30"/>
          <w:szCs w:val="30"/>
        </w:rPr>
        <w:t>3</w:t>
      </w:r>
      <w:r w:rsidRPr="0080154E">
        <w:rPr>
          <w:rFonts w:asciiTheme="majorBidi" w:hAnsiTheme="majorBidi"/>
          <w:sz w:val="30"/>
          <w:szCs w:val="30"/>
        </w:rPr>
        <w:t xml:space="preserve"> </w:t>
      </w:r>
      <w:r w:rsidRPr="0080154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5CE141" w14:textId="77777777" w:rsidR="00533881" w:rsidRDefault="00533881" w:rsidP="000635E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5A6682C" w14:textId="087D6D20" w:rsidR="00E436B8" w:rsidRPr="0080154E" w:rsidRDefault="00D52355" w:rsidP="001E205A">
      <w:pPr>
        <w:tabs>
          <w:tab w:val="clear" w:pos="454"/>
          <w:tab w:val="left" w:pos="540"/>
        </w:tabs>
        <w:ind w:left="540" w:right="-27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916EBF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</w:t>
      </w:r>
      <w:r w:rsidR="00E436B8"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ตุลาคม </w:t>
      </w:r>
      <w:r w:rsidR="00E436B8" w:rsidRPr="0080154E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="00E436B8" w:rsidRPr="0080154E">
        <w:rPr>
          <w:rFonts w:asciiTheme="majorBidi" w:hAnsiTheme="majorBidi" w:cstheme="majorBidi"/>
          <w:spacing w:val="-4"/>
          <w:sz w:val="30"/>
          <w:szCs w:val="30"/>
          <w:cs/>
        </w:rPr>
        <w:t>บริษัท บี แอนด์ ซี พูลาสกี้ จำกัด</w:t>
      </w:r>
      <w:r w:rsidR="00E436B8" w:rsidRPr="0080154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436B8"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ซึ่งเป็นบริษัทย่อย ได้ชำระทุนคืนบางส่วน จำนวน </w:t>
      </w:r>
      <w:r w:rsidR="00E436B8" w:rsidRPr="0080154E">
        <w:rPr>
          <w:rFonts w:asciiTheme="majorBidi" w:hAnsiTheme="majorBidi" w:cstheme="majorBidi"/>
          <w:spacing w:val="-4"/>
          <w:sz w:val="30"/>
          <w:szCs w:val="30"/>
        </w:rPr>
        <w:t xml:space="preserve">20 </w:t>
      </w:r>
      <w:r w:rsidR="00E436B8" w:rsidRPr="0080154E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0E275DFF" w14:textId="77777777" w:rsidR="00E436B8" w:rsidRPr="0080154E" w:rsidRDefault="00E436B8" w:rsidP="000635E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4E995BC" w14:textId="691A6BCC" w:rsidR="000635E7" w:rsidRDefault="000635E7" w:rsidP="000635E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ในเดือนตุลาคม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บริษัทได้จ่ายชำระค่าหุ้นสามัญเพิ่มทุนของบริษัท เบทาโกร เวนเจอร์ส จำกัด ซึ่งเป็นบริษัทย่อย จำนวน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135 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2E87BA73" w14:textId="77777777" w:rsidR="00A27951" w:rsidRPr="0080154E" w:rsidRDefault="00A27951" w:rsidP="000635E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C94353C" w14:textId="26231597" w:rsidR="000635E7" w:rsidRPr="0080154E" w:rsidRDefault="000635E7" w:rsidP="000635E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ในเดือนธันวาคม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บริษัทได้จ่ายชำระค่าหุ้นสามัญเพิ่มทุนจดทะเบียนของบริษัท เบทาโกร (ลาว) จำกัดผู้เดียว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br/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(ซึ่งเป็นบริษัทย่อยที่บริษัทถือหุ้นทั้งหมด) จำนวน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75,000 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ล้านกีบ หรือเทียบเท่าประมาณ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109 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4AC26F82" w14:textId="77777777" w:rsidR="00EA553B" w:rsidRPr="0080154E" w:rsidRDefault="00EA553B" w:rsidP="000635E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60FF4F" w14:textId="52E56A8A" w:rsidR="00EA553B" w:rsidRPr="0080154E" w:rsidRDefault="00953FDD" w:rsidP="000635E7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ในเดือนธันวาคม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กลุ่มบริษัทได้ลงนามในสัญญาซื้อหุ้นของบริษัท เบทาโกร ฟู้ดส์ (สิงคโปร์) จำกัด จำนวน 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8B2880" w:rsidRPr="0080154E">
        <w:rPr>
          <w:rFonts w:asciiTheme="majorBidi" w:hAnsiTheme="majorBidi" w:cstheme="majorBidi"/>
          <w:spacing w:val="-4"/>
          <w:sz w:val="30"/>
          <w:szCs w:val="30"/>
        </w:rPr>
        <w:t>4.73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239B0" w:rsidRPr="0080154E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คิดเป็นร้อยละ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25 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ของหุ้นจดทะเบียน จากผู้ถือหุ้นรายย่อยภายในปี </w:t>
      </w:r>
      <w:r w:rsidRPr="0080154E">
        <w:rPr>
          <w:rFonts w:asciiTheme="majorBidi" w:hAnsiTheme="majorBidi" w:cstheme="majorBidi"/>
          <w:spacing w:val="-4"/>
          <w:sz w:val="30"/>
          <w:szCs w:val="30"/>
        </w:rPr>
        <w:t xml:space="preserve">2571 </w:t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>ตามเงื่อนไขและข้อกำหนด</w:t>
      </w:r>
      <w:r w:rsidR="00E87CC5" w:rsidRPr="0080154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0154E">
        <w:rPr>
          <w:rFonts w:asciiTheme="majorBidi" w:hAnsiTheme="majorBidi" w:cstheme="majorBidi"/>
          <w:spacing w:val="-4"/>
          <w:sz w:val="30"/>
          <w:szCs w:val="30"/>
          <w:cs/>
        </w:rPr>
        <w:t>ที่ระบุในสัญญา</w:t>
      </w:r>
    </w:p>
    <w:p w14:paraId="002A7576" w14:textId="4793410A" w:rsidR="00301E98" w:rsidRDefault="00301E98" w:rsidP="00301E98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</w:p>
    <w:p w14:paraId="5EACFF6B" w14:textId="3BC48CAB" w:rsidR="00301E98" w:rsidRPr="00161E24" w:rsidRDefault="00301E98" w:rsidP="00B13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1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E98" w:rsidRPr="00161E24" w:rsidSect="00933D8A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149" w:type="dxa"/>
        <w:tblInd w:w="-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63"/>
        <w:gridCol w:w="795"/>
        <w:gridCol w:w="774"/>
        <w:gridCol w:w="884"/>
        <w:gridCol w:w="224"/>
        <w:gridCol w:w="881"/>
        <w:gridCol w:w="222"/>
        <w:gridCol w:w="882"/>
        <w:gridCol w:w="221"/>
        <w:gridCol w:w="885"/>
        <w:gridCol w:w="221"/>
        <w:gridCol w:w="884"/>
        <w:gridCol w:w="221"/>
        <w:gridCol w:w="884"/>
        <w:gridCol w:w="221"/>
        <w:gridCol w:w="884"/>
        <w:gridCol w:w="221"/>
        <w:gridCol w:w="884"/>
        <w:gridCol w:w="221"/>
        <w:gridCol w:w="881"/>
        <w:gridCol w:w="218"/>
        <w:gridCol w:w="878"/>
      </w:tblGrid>
      <w:tr w:rsidR="00510830" w:rsidRPr="00161E24" w14:paraId="73E5B512" w14:textId="77777777" w:rsidTr="00510830">
        <w:trPr>
          <w:cantSplit/>
          <w:trHeight w:val="144"/>
          <w:tblHeader/>
        </w:trPr>
        <w:tc>
          <w:tcPr>
            <w:tcW w:w="2763" w:type="dxa"/>
          </w:tcPr>
          <w:p w14:paraId="755BA970" w14:textId="77777777" w:rsidR="00510830" w:rsidRPr="0011631A" w:rsidRDefault="00510830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5" w:type="dxa"/>
          </w:tcPr>
          <w:p w14:paraId="0852FA67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3" w:type="dxa"/>
          </w:tcPr>
          <w:p w14:paraId="725CE575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17" w:type="dxa"/>
            <w:gridSpan w:val="19"/>
          </w:tcPr>
          <w:p w14:paraId="68C1F520" w14:textId="66713AA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10830" w:rsidRPr="00161E24" w14:paraId="665B72AB" w14:textId="77777777" w:rsidTr="00510830">
        <w:trPr>
          <w:cantSplit/>
          <w:trHeight w:val="144"/>
          <w:tblHeader/>
        </w:trPr>
        <w:tc>
          <w:tcPr>
            <w:tcW w:w="2763" w:type="dxa"/>
          </w:tcPr>
          <w:p w14:paraId="7FCBD7E1" w14:textId="77777777" w:rsidR="00510830" w:rsidRPr="0011631A" w:rsidRDefault="00510830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69" w:type="dxa"/>
            <w:gridSpan w:val="2"/>
          </w:tcPr>
          <w:p w14:paraId="6B8F3FC3" w14:textId="5DE7CBF9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884" w:type="dxa"/>
          </w:tcPr>
          <w:p w14:paraId="718E1C1D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24" w:type="dxa"/>
          </w:tcPr>
          <w:p w14:paraId="73D98389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0" w:type="dxa"/>
          </w:tcPr>
          <w:p w14:paraId="7A981A79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22" w:type="dxa"/>
          </w:tcPr>
          <w:p w14:paraId="383C8FF7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2" w:type="dxa"/>
          </w:tcPr>
          <w:p w14:paraId="066BC1E3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21" w:type="dxa"/>
          </w:tcPr>
          <w:p w14:paraId="6EF9DC0E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</w:tcPr>
          <w:p w14:paraId="027C06F1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21" w:type="dxa"/>
          </w:tcPr>
          <w:p w14:paraId="6B22F6C8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</w:tcPr>
          <w:p w14:paraId="37624F72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21" w:type="dxa"/>
          </w:tcPr>
          <w:p w14:paraId="518E8B79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</w:tcPr>
          <w:p w14:paraId="64899099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21" w:type="dxa"/>
          </w:tcPr>
          <w:p w14:paraId="0C7D3027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</w:tcPr>
          <w:p w14:paraId="39ACF13B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21" w:type="dxa"/>
          </w:tcPr>
          <w:p w14:paraId="3AAF2C97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</w:tcPr>
          <w:p w14:paraId="6D4E739F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21" w:type="dxa"/>
          </w:tcPr>
          <w:p w14:paraId="75B681A3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1" w:type="dxa"/>
          </w:tcPr>
          <w:p w14:paraId="75983330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18" w:type="dxa"/>
          </w:tcPr>
          <w:p w14:paraId="6AF0A4B5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</w:tcPr>
          <w:p w14:paraId="2CEB9FBA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10830" w:rsidRPr="00161E24" w14:paraId="78BAEF83" w14:textId="77777777" w:rsidTr="00510830">
        <w:trPr>
          <w:cantSplit/>
          <w:trHeight w:val="144"/>
          <w:tblHeader/>
        </w:trPr>
        <w:tc>
          <w:tcPr>
            <w:tcW w:w="2763" w:type="dxa"/>
          </w:tcPr>
          <w:p w14:paraId="0165EF4E" w14:textId="77777777" w:rsidR="00510830" w:rsidRPr="0011631A" w:rsidRDefault="00510830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69" w:type="dxa"/>
            <w:gridSpan w:val="2"/>
          </w:tcPr>
          <w:p w14:paraId="7A96425A" w14:textId="1AE787DC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989" w:type="dxa"/>
            <w:gridSpan w:val="3"/>
          </w:tcPr>
          <w:p w14:paraId="0035082D" w14:textId="6A61F572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22" w:type="dxa"/>
          </w:tcPr>
          <w:p w14:paraId="0D875DF3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88" w:type="dxa"/>
            <w:gridSpan w:val="3"/>
          </w:tcPr>
          <w:p w14:paraId="7C743F17" w14:textId="4B11FF8A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21" w:type="dxa"/>
          </w:tcPr>
          <w:p w14:paraId="12A556C2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989" w:type="dxa"/>
            <w:gridSpan w:val="3"/>
          </w:tcPr>
          <w:p w14:paraId="3A280CAE" w14:textId="0C8524E8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21" w:type="dxa"/>
          </w:tcPr>
          <w:p w14:paraId="2D7B374B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989" w:type="dxa"/>
            <w:gridSpan w:val="3"/>
          </w:tcPr>
          <w:p w14:paraId="4EB890CC" w14:textId="6AE58E9A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ราคาทุน </w:t>
            </w: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 สุทธิ</w:t>
            </w:r>
          </w:p>
        </w:tc>
        <w:tc>
          <w:tcPr>
            <w:tcW w:w="221" w:type="dxa"/>
          </w:tcPr>
          <w:p w14:paraId="1997CADD" w14:textId="77777777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975" w:type="dxa"/>
            <w:gridSpan w:val="3"/>
          </w:tcPr>
          <w:p w14:paraId="3E9517B2" w14:textId="1795AA9D" w:rsidR="00510830" w:rsidRPr="0011631A" w:rsidRDefault="00510830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510830" w:rsidRPr="00161E24" w14:paraId="6A52C757" w14:textId="4373D2F8" w:rsidTr="00510830">
        <w:trPr>
          <w:cantSplit/>
          <w:trHeight w:val="144"/>
          <w:tblHeader/>
        </w:trPr>
        <w:tc>
          <w:tcPr>
            <w:tcW w:w="2763" w:type="dxa"/>
          </w:tcPr>
          <w:p w14:paraId="7DDEDF07" w14:textId="77777777" w:rsidR="00510830" w:rsidRPr="0011631A" w:rsidRDefault="00510830" w:rsidP="0040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5" w:type="dxa"/>
          </w:tcPr>
          <w:p w14:paraId="1380EAFD" w14:textId="51B5FDF9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773" w:type="dxa"/>
          </w:tcPr>
          <w:p w14:paraId="53C3B929" w14:textId="38C6736A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884" w:type="dxa"/>
          </w:tcPr>
          <w:p w14:paraId="16A33E27" w14:textId="1C68FC29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24" w:type="dxa"/>
          </w:tcPr>
          <w:p w14:paraId="0F9412FF" w14:textId="77777777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0" w:type="dxa"/>
          </w:tcPr>
          <w:p w14:paraId="3EA97649" w14:textId="151538CD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22" w:type="dxa"/>
          </w:tcPr>
          <w:p w14:paraId="062BAA76" w14:textId="5742B3E4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2" w:type="dxa"/>
          </w:tcPr>
          <w:p w14:paraId="54371F79" w14:textId="07601576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21" w:type="dxa"/>
          </w:tcPr>
          <w:p w14:paraId="61BF3E0C" w14:textId="77777777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</w:tcPr>
          <w:p w14:paraId="00BC2B14" w14:textId="5E02A8BB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21" w:type="dxa"/>
          </w:tcPr>
          <w:p w14:paraId="597C1019" w14:textId="77777777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</w:tcPr>
          <w:p w14:paraId="5921B38F" w14:textId="0E8D22EC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21" w:type="dxa"/>
          </w:tcPr>
          <w:p w14:paraId="7CF24904" w14:textId="77777777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</w:tcPr>
          <w:p w14:paraId="75E81703" w14:textId="191D9DC3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21" w:type="dxa"/>
          </w:tcPr>
          <w:p w14:paraId="3A7D0601" w14:textId="77777777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</w:tcPr>
          <w:p w14:paraId="7F0355E0" w14:textId="36C36616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21" w:type="dxa"/>
          </w:tcPr>
          <w:p w14:paraId="3E0269F6" w14:textId="77777777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</w:tcPr>
          <w:p w14:paraId="7DA7D84E" w14:textId="31E7FC8D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21" w:type="dxa"/>
          </w:tcPr>
          <w:p w14:paraId="79E023B9" w14:textId="77777777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1" w:type="dxa"/>
          </w:tcPr>
          <w:p w14:paraId="5A711152" w14:textId="14C0B778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18" w:type="dxa"/>
          </w:tcPr>
          <w:p w14:paraId="3EB265D5" w14:textId="77777777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</w:tcPr>
          <w:p w14:paraId="5CF97D8F" w14:textId="1EDEC31C" w:rsidR="00510830" w:rsidRPr="0011631A" w:rsidRDefault="00510830" w:rsidP="004050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</w:tr>
      <w:tr w:rsidR="00510830" w:rsidRPr="00161E24" w14:paraId="0FA894DB" w14:textId="77777777" w:rsidTr="00510830">
        <w:trPr>
          <w:cantSplit/>
          <w:trHeight w:val="144"/>
          <w:tblHeader/>
        </w:trPr>
        <w:tc>
          <w:tcPr>
            <w:tcW w:w="2763" w:type="dxa"/>
          </w:tcPr>
          <w:p w14:paraId="2A796E04" w14:textId="77777777" w:rsidR="00510830" w:rsidRPr="0011631A" w:rsidRDefault="00510830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69" w:type="dxa"/>
            <w:gridSpan w:val="2"/>
          </w:tcPr>
          <w:p w14:paraId="1FE5AA3C" w14:textId="0E6A2A65" w:rsidR="00510830" w:rsidRPr="0011631A" w:rsidRDefault="00510830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17" w:type="dxa"/>
            <w:gridSpan w:val="19"/>
          </w:tcPr>
          <w:p w14:paraId="63E97E8B" w14:textId="186EE78B" w:rsidR="00510830" w:rsidRPr="0011631A" w:rsidRDefault="00510830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510830" w:rsidRPr="00161E24" w14:paraId="2E891A1A" w14:textId="77777777" w:rsidTr="00510830">
        <w:trPr>
          <w:cantSplit/>
          <w:trHeight w:val="144"/>
        </w:trPr>
        <w:tc>
          <w:tcPr>
            <w:tcW w:w="2763" w:type="dxa"/>
          </w:tcPr>
          <w:p w14:paraId="2C73E2E6" w14:textId="6790D1B1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เบทาโกรเกษตรอุตสาหกรรม จำกัด</w:t>
            </w:r>
          </w:p>
        </w:tc>
        <w:tc>
          <w:tcPr>
            <w:tcW w:w="795" w:type="dxa"/>
          </w:tcPr>
          <w:p w14:paraId="7B98C652" w14:textId="2458C935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73" w:type="dxa"/>
          </w:tcPr>
          <w:p w14:paraId="2EFD3AEA" w14:textId="064E0C76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884" w:type="dxa"/>
          </w:tcPr>
          <w:p w14:paraId="43C9F80D" w14:textId="3BB18624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,850</w:t>
            </w:r>
          </w:p>
        </w:tc>
        <w:tc>
          <w:tcPr>
            <w:tcW w:w="224" w:type="dxa"/>
          </w:tcPr>
          <w:p w14:paraId="363DEAC8" w14:textId="77777777" w:rsidR="00510830" w:rsidRPr="0011631A" w:rsidRDefault="00510830" w:rsidP="00A41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</w:tcPr>
          <w:p w14:paraId="0064CF41" w14:textId="6A1A6E41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4,850</w:t>
            </w:r>
          </w:p>
        </w:tc>
        <w:tc>
          <w:tcPr>
            <w:tcW w:w="222" w:type="dxa"/>
          </w:tcPr>
          <w:p w14:paraId="366FA6DD" w14:textId="77777777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</w:tcPr>
          <w:p w14:paraId="7461333E" w14:textId="337471B6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221" w:type="dxa"/>
          </w:tcPr>
          <w:p w14:paraId="4FF7BA46" w14:textId="77777777" w:rsidR="00510830" w:rsidRPr="0011631A" w:rsidRDefault="00510830" w:rsidP="00A41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</w:tcPr>
          <w:p w14:paraId="6DB1E6DE" w14:textId="3EE7F475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221" w:type="dxa"/>
          </w:tcPr>
          <w:p w14:paraId="5CF2D1E0" w14:textId="77777777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6A6A68B2" w14:textId="153B3128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</w:tcPr>
          <w:p w14:paraId="0F3F6B34" w14:textId="77777777" w:rsidR="00510830" w:rsidRPr="0011631A" w:rsidRDefault="00510830" w:rsidP="00A41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</w:tcPr>
          <w:p w14:paraId="0F006B02" w14:textId="28435AEA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21" w:type="dxa"/>
          </w:tcPr>
          <w:p w14:paraId="1E15D949" w14:textId="77777777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</w:tcPr>
          <w:p w14:paraId="473D89C7" w14:textId="140D2296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221" w:type="dxa"/>
          </w:tcPr>
          <w:p w14:paraId="1EDB8358" w14:textId="77777777" w:rsidR="00510830" w:rsidRPr="0011631A" w:rsidRDefault="00510830" w:rsidP="00A41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</w:tcPr>
          <w:p w14:paraId="664A7798" w14:textId="490DC40A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221" w:type="dxa"/>
          </w:tcPr>
          <w:p w14:paraId="51DAFE00" w14:textId="77777777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</w:tcPr>
          <w:p w14:paraId="594F2289" w14:textId="56F484D2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</w:tcPr>
          <w:p w14:paraId="4BECC81F" w14:textId="77777777" w:rsidR="00510830" w:rsidRPr="000E797E" w:rsidRDefault="00510830" w:rsidP="00A41F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</w:tcPr>
          <w:p w14:paraId="55C62BBF" w14:textId="3877F0DB" w:rsidR="00510830" w:rsidRPr="0011631A" w:rsidRDefault="00510830" w:rsidP="00A41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513BA62" w14:textId="77777777" w:rsidTr="00510830">
        <w:trPr>
          <w:cantSplit/>
          <w:trHeight w:val="144"/>
        </w:trPr>
        <w:tc>
          <w:tcPr>
            <w:tcW w:w="2763" w:type="dxa"/>
          </w:tcPr>
          <w:p w14:paraId="644DAB3F" w14:textId="3F8B8E70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01F44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101F44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01F44">
              <w:rPr>
                <w:rFonts w:asciiTheme="majorBidi" w:hAnsiTheme="majorBidi" w:hint="cs"/>
                <w:sz w:val="22"/>
                <w:szCs w:val="22"/>
                <w:cs/>
              </w:rPr>
              <w:t>เบทาโกร</w:t>
            </w:r>
            <w:r w:rsidRPr="00101F44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101F44">
              <w:rPr>
                <w:rFonts w:asciiTheme="majorBidi" w:hAnsiTheme="majorBidi" w:hint="cs"/>
                <w:sz w:val="22"/>
                <w:szCs w:val="22"/>
                <w:cs/>
              </w:rPr>
              <w:t>ฟู้ดส์</w:t>
            </w:r>
            <w:r w:rsidR="0049738D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101F4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101F44">
              <w:rPr>
                <w:rFonts w:asciiTheme="majorBidi" w:hAnsiTheme="majorBidi" w:hint="cs"/>
                <w:sz w:val="22"/>
                <w:szCs w:val="22"/>
                <w:cs/>
              </w:rPr>
              <w:t>สิงคโปร์</w:t>
            </w:r>
            <w:r w:rsidRPr="00101F44">
              <w:rPr>
                <w:rFonts w:asciiTheme="majorBidi" w:hAnsiTheme="majorBidi"/>
                <w:sz w:val="22"/>
                <w:szCs w:val="22"/>
                <w:cs/>
              </w:rPr>
              <w:t xml:space="preserve">) </w:t>
            </w:r>
            <w:r w:rsidRPr="00101F44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95" w:type="dxa"/>
            <w:vAlign w:val="bottom"/>
          </w:tcPr>
          <w:p w14:paraId="608C5D33" w14:textId="5BD69576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75.0</w:t>
            </w:r>
          </w:p>
        </w:tc>
        <w:tc>
          <w:tcPr>
            <w:tcW w:w="773" w:type="dxa"/>
            <w:vAlign w:val="bottom"/>
          </w:tcPr>
          <w:p w14:paraId="03E06A23" w14:textId="6752F431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</w:t>
            </w:r>
          </w:p>
        </w:tc>
        <w:tc>
          <w:tcPr>
            <w:tcW w:w="884" w:type="dxa"/>
            <w:vAlign w:val="bottom"/>
          </w:tcPr>
          <w:p w14:paraId="535476D0" w14:textId="718583FB" w:rsidR="00510830" w:rsidRPr="0011631A" w:rsidRDefault="00510830" w:rsidP="006A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2,490</w:t>
            </w:r>
          </w:p>
        </w:tc>
        <w:tc>
          <w:tcPr>
            <w:tcW w:w="224" w:type="dxa"/>
            <w:vAlign w:val="bottom"/>
          </w:tcPr>
          <w:p w14:paraId="6A5EE8F2" w14:textId="77777777" w:rsidR="00510830" w:rsidRPr="0011631A" w:rsidRDefault="00510830" w:rsidP="00817E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561B6E85" w14:textId="2A25313E" w:rsidR="00510830" w:rsidRPr="0011631A" w:rsidRDefault="00510830" w:rsidP="006A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2" w:type="dxa"/>
            <w:vAlign w:val="bottom"/>
          </w:tcPr>
          <w:p w14:paraId="756BBFA7" w14:textId="7777777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41A4539E" w14:textId="5B1DB064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1,886</w:t>
            </w:r>
          </w:p>
        </w:tc>
        <w:tc>
          <w:tcPr>
            <w:tcW w:w="221" w:type="dxa"/>
            <w:vAlign w:val="bottom"/>
          </w:tcPr>
          <w:p w14:paraId="5828A83E" w14:textId="77777777" w:rsidR="00510830" w:rsidRPr="0011631A" w:rsidRDefault="00510830" w:rsidP="00817E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2ACB362E" w14:textId="1D04D00F" w:rsidR="00510830" w:rsidRPr="0011631A" w:rsidRDefault="00510830" w:rsidP="003C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50EA4C84" w14:textId="7777777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47863A92" w14:textId="59F788D2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381CBFC" w14:textId="77777777" w:rsidR="00510830" w:rsidRPr="0011631A" w:rsidRDefault="00510830" w:rsidP="00817E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57B26F7" w14:textId="0848BE2E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0928FDA" w14:textId="7777777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1A54191" w14:textId="753ABCD2" w:rsidR="00510830" w:rsidRPr="0011631A" w:rsidRDefault="00510830" w:rsidP="00B6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1,886</w:t>
            </w:r>
          </w:p>
        </w:tc>
        <w:tc>
          <w:tcPr>
            <w:tcW w:w="221" w:type="dxa"/>
            <w:vAlign w:val="bottom"/>
          </w:tcPr>
          <w:p w14:paraId="0BD100F7" w14:textId="77777777" w:rsidR="00510830" w:rsidRPr="0011631A" w:rsidRDefault="00510830" w:rsidP="00817E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6C1EC5ED" w14:textId="4ED263E1" w:rsidR="00510830" w:rsidRPr="0011631A" w:rsidRDefault="00510830" w:rsidP="003C6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739C1483" w14:textId="7777777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45CBCE1D" w14:textId="7CEA113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36AF175C" w14:textId="77777777" w:rsidR="00510830" w:rsidRPr="000E797E" w:rsidRDefault="00510830" w:rsidP="00817E1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vAlign w:val="bottom"/>
          </w:tcPr>
          <w:p w14:paraId="762002AE" w14:textId="3AA35D66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1C80EAAF" w14:textId="77777777" w:rsidTr="00510830">
        <w:trPr>
          <w:cantSplit/>
          <w:trHeight w:val="144"/>
        </w:trPr>
        <w:tc>
          <w:tcPr>
            <w:tcW w:w="2763" w:type="dxa"/>
          </w:tcPr>
          <w:p w14:paraId="7B3F3940" w14:textId="489D1954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(กัมพูชา) จำกัด</w:t>
            </w:r>
          </w:p>
        </w:tc>
        <w:tc>
          <w:tcPr>
            <w:tcW w:w="795" w:type="dxa"/>
            <w:vAlign w:val="bottom"/>
          </w:tcPr>
          <w:p w14:paraId="097D6BB0" w14:textId="666F3BA5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73" w:type="dxa"/>
            <w:vAlign w:val="bottom"/>
          </w:tcPr>
          <w:p w14:paraId="2B990140" w14:textId="0EB9A315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884" w:type="dxa"/>
            <w:vAlign w:val="bottom"/>
          </w:tcPr>
          <w:p w14:paraId="27D1C493" w14:textId="2F98E5FE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1,325</w:t>
            </w:r>
          </w:p>
        </w:tc>
        <w:tc>
          <w:tcPr>
            <w:tcW w:w="224" w:type="dxa"/>
            <w:vAlign w:val="bottom"/>
          </w:tcPr>
          <w:p w14:paraId="356F0A74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7FF0CFD1" w14:textId="312F0741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8D5F9C">
              <w:rPr>
                <w:rFonts w:asciiTheme="majorBidi" w:hAnsiTheme="majorBidi" w:cstheme="majorBidi"/>
                <w:sz w:val="22"/>
                <w:szCs w:val="22"/>
              </w:rPr>
              <w:t>1,325</w:t>
            </w:r>
          </w:p>
        </w:tc>
        <w:tc>
          <w:tcPr>
            <w:tcW w:w="222" w:type="dxa"/>
            <w:vAlign w:val="bottom"/>
          </w:tcPr>
          <w:p w14:paraId="5461704C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391DF8B0" w14:textId="6F6F7419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1,325</w:t>
            </w:r>
          </w:p>
        </w:tc>
        <w:tc>
          <w:tcPr>
            <w:tcW w:w="221" w:type="dxa"/>
            <w:vAlign w:val="bottom"/>
          </w:tcPr>
          <w:p w14:paraId="4DDA530D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BB0EEC4" w14:textId="258ADFCF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2E703C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F90F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703C">
              <w:rPr>
                <w:rFonts w:asciiTheme="majorBidi" w:hAnsiTheme="majorBidi" w:cstheme="majorBidi"/>
                <w:sz w:val="22"/>
                <w:szCs w:val="22"/>
                <w:cs/>
              </w:rPr>
              <w:t>325</w:t>
            </w:r>
          </w:p>
        </w:tc>
        <w:tc>
          <w:tcPr>
            <w:tcW w:w="221" w:type="dxa"/>
            <w:vAlign w:val="bottom"/>
          </w:tcPr>
          <w:p w14:paraId="5DC4B542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5E6A9FEF" w14:textId="26318BE9" w:rsidR="00510830" w:rsidRPr="0011631A" w:rsidRDefault="00510830" w:rsidP="0069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3B867070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F943FA5" w14:textId="29A22768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21" w:type="dxa"/>
            <w:vAlign w:val="bottom"/>
          </w:tcPr>
          <w:p w14:paraId="655A774E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A9FC76C" w14:textId="58D8B7D8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1,325</w:t>
            </w:r>
          </w:p>
        </w:tc>
        <w:tc>
          <w:tcPr>
            <w:tcW w:w="221" w:type="dxa"/>
            <w:vAlign w:val="bottom"/>
          </w:tcPr>
          <w:p w14:paraId="3EB25D24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BABFEED" w14:textId="5469E879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8173F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F90F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7461">
              <w:rPr>
                <w:rFonts w:asciiTheme="majorBidi" w:hAnsiTheme="majorBidi" w:cstheme="majorBidi"/>
                <w:sz w:val="22"/>
                <w:szCs w:val="22"/>
                <w:cs/>
              </w:rPr>
              <w:t>325</w:t>
            </w:r>
          </w:p>
        </w:tc>
        <w:tc>
          <w:tcPr>
            <w:tcW w:w="221" w:type="dxa"/>
            <w:vAlign w:val="bottom"/>
          </w:tcPr>
          <w:p w14:paraId="705FA38F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2012A082" w14:textId="3BB9AECC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05A462F0" w14:textId="77777777" w:rsidR="00510830" w:rsidRPr="000E797E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vAlign w:val="bottom"/>
          </w:tcPr>
          <w:p w14:paraId="0E743E26" w14:textId="131CE873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D2102BB" w14:textId="77777777" w:rsidTr="00510830">
        <w:trPr>
          <w:cantSplit/>
          <w:trHeight w:val="144"/>
        </w:trPr>
        <w:tc>
          <w:tcPr>
            <w:tcW w:w="2763" w:type="dxa"/>
          </w:tcPr>
          <w:p w14:paraId="4DB0D0A3" w14:textId="34CE46EF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อาหารเบทเทอร์ จำกัด</w:t>
            </w:r>
          </w:p>
        </w:tc>
        <w:tc>
          <w:tcPr>
            <w:tcW w:w="795" w:type="dxa"/>
            <w:vAlign w:val="bottom"/>
          </w:tcPr>
          <w:p w14:paraId="665C725E" w14:textId="545020C0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039C7258" w14:textId="65A7F02C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23DB468E" w14:textId="1FF45D7B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224" w:type="dxa"/>
            <w:vAlign w:val="bottom"/>
          </w:tcPr>
          <w:p w14:paraId="2E2E6BFC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45F17771" w14:textId="58341795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222" w:type="dxa"/>
            <w:vAlign w:val="bottom"/>
          </w:tcPr>
          <w:p w14:paraId="5B7FFC2C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57FA00D2" w14:textId="2A7A429D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221" w:type="dxa"/>
            <w:vAlign w:val="bottom"/>
          </w:tcPr>
          <w:p w14:paraId="2CFE5427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3EF2A2B" w14:textId="5B68F1F9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221" w:type="dxa"/>
            <w:vAlign w:val="bottom"/>
          </w:tcPr>
          <w:p w14:paraId="793190D4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7D8E13B7" w14:textId="2F5A5734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E9759AD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1F5827FA" w14:textId="3C3FA753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21" w:type="dxa"/>
            <w:vAlign w:val="bottom"/>
          </w:tcPr>
          <w:p w14:paraId="14026B67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BDF1021" w14:textId="38471A86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221" w:type="dxa"/>
            <w:vAlign w:val="bottom"/>
          </w:tcPr>
          <w:p w14:paraId="777AA74A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770B1E7" w14:textId="1F3A4DFB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221" w:type="dxa"/>
            <w:vAlign w:val="bottom"/>
          </w:tcPr>
          <w:p w14:paraId="7965B3AC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4DAAB5A2" w14:textId="793E3AEB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2906F446" w14:textId="77777777" w:rsidR="00510830" w:rsidRPr="000E797E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vAlign w:val="bottom"/>
          </w:tcPr>
          <w:p w14:paraId="0AD5F4E7" w14:textId="3254420A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20421500" w14:textId="77777777" w:rsidTr="00510830">
        <w:trPr>
          <w:cantSplit/>
          <w:trHeight w:val="144"/>
        </w:trPr>
        <w:tc>
          <w:tcPr>
            <w:tcW w:w="2763" w:type="dxa"/>
          </w:tcPr>
          <w:p w14:paraId="0172FE57" w14:textId="6F0FB5DC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เซฟตี้</w:t>
            </w:r>
            <w:r w:rsidR="004973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มีท แพคกิ้ง จำกัด</w:t>
            </w:r>
          </w:p>
        </w:tc>
        <w:tc>
          <w:tcPr>
            <w:tcW w:w="795" w:type="dxa"/>
            <w:vAlign w:val="bottom"/>
          </w:tcPr>
          <w:p w14:paraId="027A9C2D" w14:textId="2105509A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34C612CF" w14:textId="3B225BF8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2DCC6C57" w14:textId="25F645D1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224" w:type="dxa"/>
            <w:vAlign w:val="bottom"/>
          </w:tcPr>
          <w:p w14:paraId="1665079F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3CE21336" w14:textId="127C363F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222" w:type="dxa"/>
            <w:vAlign w:val="bottom"/>
          </w:tcPr>
          <w:p w14:paraId="4807DE27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70E24858" w14:textId="1A91EDC0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221" w:type="dxa"/>
            <w:vAlign w:val="bottom"/>
          </w:tcPr>
          <w:p w14:paraId="33FE516E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E86AD5F" w14:textId="7D7DC92A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221" w:type="dxa"/>
            <w:vAlign w:val="bottom"/>
          </w:tcPr>
          <w:p w14:paraId="4FB5E922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10BD8C1B" w14:textId="07259C82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(684)</w:t>
            </w:r>
          </w:p>
        </w:tc>
        <w:tc>
          <w:tcPr>
            <w:tcW w:w="221" w:type="dxa"/>
            <w:vAlign w:val="bottom"/>
          </w:tcPr>
          <w:p w14:paraId="52B4979D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75293787" w14:textId="57A44CA6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21" w:type="dxa"/>
            <w:vAlign w:val="bottom"/>
          </w:tcPr>
          <w:p w14:paraId="4944198C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494F217" w14:textId="5C36089D" w:rsidR="00510830" w:rsidRPr="0011631A" w:rsidRDefault="00510830" w:rsidP="00DD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71183B36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9A4852C" w14:textId="78F7D28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795BAE2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562F3808" w14:textId="6078EF55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6C857321" w14:textId="77777777" w:rsidR="00510830" w:rsidRPr="000E797E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vAlign w:val="bottom"/>
          </w:tcPr>
          <w:p w14:paraId="569EAC3A" w14:textId="780C786D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65C0F17D" w14:textId="77777777" w:rsidTr="00510830">
        <w:trPr>
          <w:cantSplit/>
          <w:trHeight w:val="144"/>
        </w:trPr>
        <w:tc>
          <w:tcPr>
            <w:tcW w:w="2763" w:type="dxa"/>
          </w:tcPr>
          <w:p w14:paraId="67C3126D" w14:textId="30820AB2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เวนเจอร์ จำกัด</w:t>
            </w:r>
          </w:p>
        </w:tc>
        <w:tc>
          <w:tcPr>
            <w:tcW w:w="795" w:type="dxa"/>
            <w:vAlign w:val="bottom"/>
          </w:tcPr>
          <w:p w14:paraId="25AE192D" w14:textId="63F1D82B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73" w:type="dxa"/>
            <w:vAlign w:val="bottom"/>
          </w:tcPr>
          <w:p w14:paraId="2308A3D3" w14:textId="33FB5492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884" w:type="dxa"/>
            <w:vAlign w:val="bottom"/>
          </w:tcPr>
          <w:p w14:paraId="1D818C47" w14:textId="2146D324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595</w:t>
            </w:r>
          </w:p>
        </w:tc>
        <w:tc>
          <w:tcPr>
            <w:tcW w:w="224" w:type="dxa"/>
            <w:vAlign w:val="bottom"/>
          </w:tcPr>
          <w:p w14:paraId="0DEF433B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2EF2F431" w14:textId="3DE4EFD1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4E49FC">
              <w:rPr>
                <w:rFonts w:asciiTheme="majorBidi" w:hAnsiTheme="majorBidi" w:cstheme="majorBidi"/>
                <w:sz w:val="22"/>
                <w:szCs w:val="22"/>
              </w:rPr>
              <w:t>460</w:t>
            </w:r>
          </w:p>
        </w:tc>
        <w:tc>
          <w:tcPr>
            <w:tcW w:w="222" w:type="dxa"/>
            <w:vAlign w:val="bottom"/>
          </w:tcPr>
          <w:p w14:paraId="398ED9C3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3844DF23" w14:textId="094AC58F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595</w:t>
            </w:r>
          </w:p>
        </w:tc>
        <w:tc>
          <w:tcPr>
            <w:tcW w:w="221" w:type="dxa"/>
            <w:vAlign w:val="bottom"/>
          </w:tcPr>
          <w:p w14:paraId="45311EA0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870C2F6" w14:textId="2AE06B3D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4E49FC">
              <w:rPr>
                <w:rFonts w:asciiTheme="majorBidi" w:hAnsiTheme="majorBidi" w:cstheme="majorBidi"/>
                <w:sz w:val="22"/>
                <w:szCs w:val="22"/>
              </w:rPr>
              <w:t>460</w:t>
            </w:r>
          </w:p>
        </w:tc>
        <w:tc>
          <w:tcPr>
            <w:tcW w:w="221" w:type="dxa"/>
            <w:vAlign w:val="bottom"/>
          </w:tcPr>
          <w:p w14:paraId="68F3FAE2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72EC8DAF" w14:textId="352830ED" w:rsidR="00510830" w:rsidRPr="002119E7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78046DC1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5CF376A1" w14:textId="68380FD6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31ADF86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8FDD3C6" w14:textId="7C04EAD6" w:rsidR="00510830" w:rsidRDefault="00510830" w:rsidP="00902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595</w:t>
            </w:r>
          </w:p>
        </w:tc>
        <w:tc>
          <w:tcPr>
            <w:tcW w:w="221" w:type="dxa"/>
            <w:vAlign w:val="bottom"/>
          </w:tcPr>
          <w:p w14:paraId="7CB22054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88F3FB5" w14:textId="004CB8E2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057D70">
              <w:rPr>
                <w:rFonts w:asciiTheme="majorBidi" w:hAnsiTheme="majorBidi" w:cstheme="majorBidi"/>
                <w:sz w:val="22"/>
                <w:szCs w:val="22"/>
              </w:rPr>
              <w:t>460</w:t>
            </w:r>
          </w:p>
        </w:tc>
        <w:tc>
          <w:tcPr>
            <w:tcW w:w="221" w:type="dxa"/>
            <w:vAlign w:val="bottom"/>
          </w:tcPr>
          <w:p w14:paraId="0A8BF313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35F8DE18" w14:textId="1A82873E" w:rsidR="00510830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276D0F6B" w14:textId="77777777" w:rsidR="00510830" w:rsidRPr="000E797E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vAlign w:val="bottom"/>
          </w:tcPr>
          <w:p w14:paraId="1DF54767" w14:textId="6979F066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D26DF02" w14:textId="77777777" w:rsidTr="00510830">
        <w:trPr>
          <w:cantSplit/>
          <w:trHeight w:val="144"/>
        </w:trPr>
        <w:tc>
          <w:tcPr>
            <w:tcW w:w="2763" w:type="dxa"/>
          </w:tcPr>
          <w:p w14:paraId="40B8DDCC" w14:textId="7CD3C266" w:rsidR="00510830" w:rsidRPr="00536E46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บีทีจี แอลวี จำกัด</w:t>
            </w:r>
          </w:p>
        </w:tc>
        <w:tc>
          <w:tcPr>
            <w:tcW w:w="795" w:type="dxa"/>
            <w:vAlign w:val="bottom"/>
          </w:tcPr>
          <w:p w14:paraId="1368CB57" w14:textId="4FFEDA9D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73" w:type="dxa"/>
            <w:vAlign w:val="bottom"/>
          </w:tcPr>
          <w:p w14:paraId="364D7FFA" w14:textId="7F8FCBA3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884" w:type="dxa"/>
            <w:vAlign w:val="bottom"/>
          </w:tcPr>
          <w:p w14:paraId="56337C93" w14:textId="4922ED56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224" w:type="dxa"/>
            <w:vAlign w:val="bottom"/>
          </w:tcPr>
          <w:p w14:paraId="103EFCAE" w14:textId="77777777" w:rsidR="00510830" w:rsidRPr="00536E46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5B705A8E" w14:textId="78A1E1AA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222" w:type="dxa"/>
            <w:vAlign w:val="bottom"/>
          </w:tcPr>
          <w:p w14:paraId="004ECE09" w14:textId="77777777" w:rsidR="00510830" w:rsidRPr="002E703C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6A42D794" w14:textId="6F7AE474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221" w:type="dxa"/>
            <w:vAlign w:val="bottom"/>
          </w:tcPr>
          <w:p w14:paraId="21553E55" w14:textId="77777777" w:rsidR="00510830" w:rsidRPr="00536E46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E450484" w14:textId="618CD637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221" w:type="dxa"/>
            <w:vAlign w:val="bottom"/>
          </w:tcPr>
          <w:p w14:paraId="18CB1A4A" w14:textId="77777777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42BC56A9" w14:textId="61E9C0BF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E5559B3" w14:textId="77777777" w:rsidR="00510830" w:rsidRPr="00536E46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B5F0CBB" w14:textId="376AC594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8784091" w14:textId="77777777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851E453" w14:textId="5B9ABB7B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221" w:type="dxa"/>
            <w:vAlign w:val="bottom"/>
          </w:tcPr>
          <w:p w14:paraId="08B12257" w14:textId="77777777" w:rsidR="00510830" w:rsidRPr="00536E46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E7F2373" w14:textId="0D463D54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221" w:type="dxa"/>
            <w:vAlign w:val="bottom"/>
          </w:tcPr>
          <w:p w14:paraId="3E7F9CF6" w14:textId="77777777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40B56D52" w14:textId="1C8B1690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0B2FC878" w14:textId="77777777" w:rsidR="00510830" w:rsidRPr="00536E46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432A69BA" w14:textId="4CCB2F1E" w:rsidR="00510830" w:rsidRPr="00536E46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7B57E491" w14:textId="77777777" w:rsidTr="00510830">
        <w:trPr>
          <w:cantSplit/>
          <w:trHeight w:val="144"/>
        </w:trPr>
        <w:tc>
          <w:tcPr>
            <w:tcW w:w="2763" w:type="dxa"/>
          </w:tcPr>
          <w:p w14:paraId="299D11AA" w14:textId="59FCFD22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เพ็ท โฟกัส จำกัด</w:t>
            </w:r>
          </w:p>
        </w:tc>
        <w:tc>
          <w:tcPr>
            <w:tcW w:w="795" w:type="dxa"/>
            <w:vAlign w:val="bottom"/>
          </w:tcPr>
          <w:p w14:paraId="10BA95FF" w14:textId="7F158F93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611912C1" w14:textId="2AFE42B1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19F15C05" w14:textId="4CBC6EDC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224" w:type="dxa"/>
            <w:vAlign w:val="bottom"/>
          </w:tcPr>
          <w:p w14:paraId="5B63E07D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21A80FDA" w14:textId="43BAB6C2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222" w:type="dxa"/>
            <w:vAlign w:val="bottom"/>
          </w:tcPr>
          <w:p w14:paraId="4774DC03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6929334F" w14:textId="48992495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221" w:type="dxa"/>
            <w:vAlign w:val="bottom"/>
          </w:tcPr>
          <w:p w14:paraId="6CA23DD4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272AEFF1" w14:textId="53D3B148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221" w:type="dxa"/>
            <w:vAlign w:val="bottom"/>
          </w:tcPr>
          <w:p w14:paraId="3543C931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048A3213" w14:textId="5F94589E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4AFAB24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2454C50" w14:textId="54760290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21" w:type="dxa"/>
            <w:vAlign w:val="bottom"/>
          </w:tcPr>
          <w:p w14:paraId="578D506F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63539514" w14:textId="51116C7E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221" w:type="dxa"/>
            <w:vAlign w:val="bottom"/>
          </w:tcPr>
          <w:p w14:paraId="188B098B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28F9D4D7" w14:textId="010455D9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221" w:type="dxa"/>
            <w:vAlign w:val="bottom"/>
          </w:tcPr>
          <w:p w14:paraId="1367108D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73F2BFE5" w14:textId="1EED5F44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42B8A9C1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41552ACD" w14:textId="620E9FD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6573BE63" w14:textId="77777777" w:rsidTr="00510830">
        <w:trPr>
          <w:cantSplit/>
          <w:trHeight w:val="144"/>
        </w:trPr>
        <w:tc>
          <w:tcPr>
            <w:tcW w:w="2763" w:type="dxa"/>
          </w:tcPr>
          <w:p w14:paraId="0FC33684" w14:textId="6A3CDD19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เอ็มเอฟเดลี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 จำกัด</w:t>
            </w:r>
          </w:p>
        </w:tc>
        <w:tc>
          <w:tcPr>
            <w:tcW w:w="795" w:type="dxa"/>
            <w:vAlign w:val="bottom"/>
          </w:tcPr>
          <w:p w14:paraId="1C0C5E59" w14:textId="7931F2BC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218C4098" w14:textId="3E07DBF0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1C96CCE8" w14:textId="33F17B81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224" w:type="dxa"/>
            <w:vAlign w:val="bottom"/>
          </w:tcPr>
          <w:p w14:paraId="603F90E8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01A71011" w14:textId="00F3E6E1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222" w:type="dxa"/>
            <w:vAlign w:val="bottom"/>
          </w:tcPr>
          <w:p w14:paraId="0120125A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466CC6AF" w14:textId="49C006C1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221" w:type="dxa"/>
            <w:vAlign w:val="bottom"/>
          </w:tcPr>
          <w:p w14:paraId="560F118F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B216E59" w14:textId="1F513323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221" w:type="dxa"/>
            <w:vAlign w:val="bottom"/>
          </w:tcPr>
          <w:p w14:paraId="6C93062D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5F60CEE0" w14:textId="5918A18E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FED622F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70DC73BF" w14:textId="60E453DD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54515BF3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04152F7" w14:textId="05EFCE90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221" w:type="dxa"/>
            <w:vAlign w:val="bottom"/>
          </w:tcPr>
          <w:p w14:paraId="7518B7D3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05121A6" w14:textId="1C598DBA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221" w:type="dxa"/>
            <w:vAlign w:val="bottom"/>
          </w:tcPr>
          <w:p w14:paraId="5384AADB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239B6D53" w14:textId="70FACC35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</w:t>
            </w:r>
          </w:p>
        </w:tc>
        <w:tc>
          <w:tcPr>
            <w:tcW w:w="218" w:type="dxa"/>
            <w:vAlign w:val="bottom"/>
          </w:tcPr>
          <w:p w14:paraId="1CBDD3DC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39755612" w14:textId="62F27A3F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296E">
              <w:rPr>
                <w:rFonts w:asciiTheme="majorBidi" w:hAnsiTheme="majorBidi"/>
                <w:sz w:val="22"/>
                <w:szCs w:val="22"/>
                <w:cs/>
              </w:rPr>
              <w:t>26</w:t>
            </w:r>
          </w:p>
        </w:tc>
      </w:tr>
      <w:tr w:rsidR="00510830" w:rsidRPr="00161E24" w14:paraId="14FC0B81" w14:textId="77777777" w:rsidTr="00510830">
        <w:trPr>
          <w:cantSplit/>
          <w:trHeight w:val="144"/>
        </w:trPr>
        <w:tc>
          <w:tcPr>
            <w:tcW w:w="2763" w:type="dxa"/>
          </w:tcPr>
          <w:p w14:paraId="6D86C8C7" w14:textId="48C09A54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บี. ฟู้ดส์ โปรดักส์ อินเตอร์เนชั่นแนล จำกัด</w:t>
            </w:r>
          </w:p>
        </w:tc>
        <w:tc>
          <w:tcPr>
            <w:tcW w:w="795" w:type="dxa"/>
            <w:vAlign w:val="bottom"/>
          </w:tcPr>
          <w:p w14:paraId="06251EAD" w14:textId="0C3A0BB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73" w:type="dxa"/>
            <w:vAlign w:val="bottom"/>
          </w:tcPr>
          <w:p w14:paraId="59167AA2" w14:textId="64C59ADD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884" w:type="dxa"/>
            <w:vAlign w:val="bottom"/>
          </w:tcPr>
          <w:p w14:paraId="4E6B8400" w14:textId="332DE0DF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224" w:type="dxa"/>
            <w:vAlign w:val="bottom"/>
          </w:tcPr>
          <w:p w14:paraId="0DB3C41A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4476D397" w14:textId="49AB7E72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222" w:type="dxa"/>
            <w:vAlign w:val="bottom"/>
          </w:tcPr>
          <w:p w14:paraId="1DA01FE6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22F47E71" w14:textId="412C6546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221" w:type="dxa"/>
            <w:vAlign w:val="bottom"/>
          </w:tcPr>
          <w:p w14:paraId="18A37E42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32F6F36" w14:textId="34EC706F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221" w:type="dxa"/>
            <w:vAlign w:val="bottom"/>
          </w:tcPr>
          <w:p w14:paraId="5DCA3E29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32BF990A" w14:textId="20FA9D9A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7B5EEEEB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0400A8DB" w14:textId="46C06E22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21" w:type="dxa"/>
            <w:vAlign w:val="bottom"/>
          </w:tcPr>
          <w:p w14:paraId="285A9A39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6DB4D2E" w14:textId="376FE288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221" w:type="dxa"/>
            <w:vAlign w:val="bottom"/>
          </w:tcPr>
          <w:p w14:paraId="162CBAB3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D032876" w14:textId="12B196D4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221" w:type="dxa"/>
            <w:vAlign w:val="bottom"/>
          </w:tcPr>
          <w:p w14:paraId="0D3422FE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242F21DF" w14:textId="136C7C16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3F33394F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2B2A689D" w14:textId="1ADC8D74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7D9654CF" w14:textId="77777777" w:rsidTr="00510830">
        <w:trPr>
          <w:cantSplit/>
          <w:trHeight w:val="144"/>
        </w:trPr>
        <w:tc>
          <w:tcPr>
            <w:tcW w:w="2763" w:type="dxa"/>
          </w:tcPr>
          <w:p w14:paraId="0B257933" w14:textId="1FED6774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 เอส พี เอฟ โปรดักส์ จำกัด</w:t>
            </w:r>
          </w:p>
        </w:tc>
        <w:tc>
          <w:tcPr>
            <w:tcW w:w="795" w:type="dxa"/>
            <w:vAlign w:val="bottom"/>
          </w:tcPr>
          <w:p w14:paraId="6AD807C2" w14:textId="29E010DF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7CAE8985" w14:textId="4F321E56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4EDEB0D2" w14:textId="7CF9025D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224" w:type="dxa"/>
            <w:vAlign w:val="bottom"/>
          </w:tcPr>
          <w:p w14:paraId="50324BB8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0" w:type="dxa"/>
            <w:vAlign w:val="bottom"/>
          </w:tcPr>
          <w:p w14:paraId="348FAD1C" w14:textId="5CDE579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222" w:type="dxa"/>
            <w:vAlign w:val="bottom"/>
          </w:tcPr>
          <w:p w14:paraId="06F0C7CB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5E2D6832" w14:textId="15202013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221" w:type="dxa"/>
            <w:vAlign w:val="bottom"/>
          </w:tcPr>
          <w:p w14:paraId="0F0341E0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B02DD95" w14:textId="000F69BF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221" w:type="dxa"/>
            <w:vAlign w:val="bottom"/>
          </w:tcPr>
          <w:p w14:paraId="07FB613E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51CE3F45" w14:textId="497CEEB1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705E194C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64FD73A4" w14:textId="095CA434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21" w:type="dxa"/>
            <w:vAlign w:val="bottom"/>
          </w:tcPr>
          <w:p w14:paraId="6A4A3E4E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D452D79" w14:textId="21C5B8C5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221" w:type="dxa"/>
            <w:vAlign w:val="bottom"/>
          </w:tcPr>
          <w:p w14:paraId="21EE4D75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E1E3474" w14:textId="4A591DF2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221" w:type="dxa"/>
            <w:vAlign w:val="bottom"/>
          </w:tcPr>
          <w:p w14:paraId="77CF33C2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63018FB6" w14:textId="43E11D4D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4DF32B3C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04CE68C7" w14:textId="0D5693D6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528C5273" w14:textId="496D531E" w:rsidTr="00510830">
        <w:trPr>
          <w:cantSplit/>
          <w:trHeight w:val="144"/>
        </w:trPr>
        <w:tc>
          <w:tcPr>
            <w:tcW w:w="2763" w:type="dxa"/>
          </w:tcPr>
          <w:p w14:paraId="2C826CC2" w14:textId="5A3264E0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เบทาโกรภาคใต้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จำกัด 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795" w:type="dxa"/>
            <w:vAlign w:val="bottom"/>
          </w:tcPr>
          <w:p w14:paraId="010AD4BA" w14:textId="13F406FE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4C3B2D6A" w14:textId="5D000BA8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3953974C" w14:textId="02DB67A8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224" w:type="dxa"/>
            <w:vAlign w:val="bottom"/>
          </w:tcPr>
          <w:p w14:paraId="56E00C62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13721D34" w14:textId="39B6E881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222" w:type="dxa"/>
            <w:vAlign w:val="bottom"/>
          </w:tcPr>
          <w:p w14:paraId="1BD7172E" w14:textId="2D7C6F7B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1181EB39" w14:textId="19D1D44B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221" w:type="dxa"/>
            <w:vAlign w:val="bottom"/>
          </w:tcPr>
          <w:p w14:paraId="4029A74C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8C550E5" w14:textId="5EB62E10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221" w:type="dxa"/>
            <w:vAlign w:val="bottom"/>
          </w:tcPr>
          <w:p w14:paraId="5CF4BECC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289FC3E2" w14:textId="77E1208D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(268)</w:t>
            </w:r>
          </w:p>
        </w:tc>
        <w:tc>
          <w:tcPr>
            <w:tcW w:w="221" w:type="dxa"/>
            <w:vAlign w:val="bottom"/>
          </w:tcPr>
          <w:p w14:paraId="142A75B1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FDBB9FA" w14:textId="5AEDBCE0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(268)</w:t>
            </w:r>
          </w:p>
        </w:tc>
        <w:tc>
          <w:tcPr>
            <w:tcW w:w="221" w:type="dxa"/>
            <w:vAlign w:val="bottom"/>
          </w:tcPr>
          <w:p w14:paraId="31B0A4ED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656A82F5" w14:textId="386D47CF" w:rsidR="00510830" w:rsidRPr="0011631A" w:rsidRDefault="00510830" w:rsidP="00AB3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22EEA04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3AF8F71" w14:textId="13B2EBA9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2815FA49" w14:textId="77777777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453F50C4" w14:textId="2E2DED7D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290A5B7A" w14:textId="77777777" w:rsidR="00510830" w:rsidRPr="0011631A" w:rsidRDefault="00510830" w:rsidP="00C76594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0FD752B3" w14:textId="3247B8CC" w:rsidR="00510830" w:rsidRPr="0011631A" w:rsidRDefault="00510830" w:rsidP="00C76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3623F073" w14:textId="77777777" w:rsidTr="00510830">
        <w:trPr>
          <w:cantSplit/>
          <w:trHeight w:val="144"/>
        </w:trPr>
        <w:tc>
          <w:tcPr>
            <w:tcW w:w="2763" w:type="dxa"/>
          </w:tcPr>
          <w:p w14:paraId="7B16570E" w14:textId="3695B3D3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(ลาว) จำกัด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ผู้เดียว</w:t>
            </w:r>
          </w:p>
        </w:tc>
        <w:tc>
          <w:tcPr>
            <w:tcW w:w="795" w:type="dxa"/>
            <w:vAlign w:val="bottom"/>
          </w:tcPr>
          <w:p w14:paraId="48CDE901" w14:textId="518D6F89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73" w:type="dxa"/>
            <w:vAlign w:val="bottom"/>
          </w:tcPr>
          <w:p w14:paraId="1E709CAA" w14:textId="39FCB728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84" w:type="dxa"/>
            <w:vAlign w:val="bottom"/>
          </w:tcPr>
          <w:p w14:paraId="6136DC4E" w14:textId="2F0B51F3" w:rsidR="00510830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224" w:type="dxa"/>
            <w:vAlign w:val="bottom"/>
          </w:tcPr>
          <w:p w14:paraId="10AE7F2B" w14:textId="77777777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11515E81" w14:textId="605397A4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222" w:type="dxa"/>
            <w:vAlign w:val="bottom"/>
          </w:tcPr>
          <w:p w14:paraId="79A33215" w14:textId="77777777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04C54AD1" w14:textId="01ED498C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221" w:type="dxa"/>
            <w:vAlign w:val="bottom"/>
          </w:tcPr>
          <w:p w14:paraId="1FD3D8B8" w14:textId="77777777" w:rsidR="00510830" w:rsidRPr="0011631A" w:rsidRDefault="00510830" w:rsidP="00D61B82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D2DC571" w14:textId="072B209B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221" w:type="dxa"/>
            <w:vAlign w:val="bottom"/>
          </w:tcPr>
          <w:p w14:paraId="7FFC352C" w14:textId="1C8E9C40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84" w:type="dxa"/>
            <w:vAlign w:val="bottom"/>
          </w:tcPr>
          <w:p w14:paraId="0990D0E0" w14:textId="260D07BA" w:rsidR="00510830" w:rsidRPr="0011631A" w:rsidRDefault="00510830" w:rsidP="0087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3A9C678" w14:textId="77777777" w:rsidR="00510830" w:rsidRPr="0011631A" w:rsidRDefault="00510830" w:rsidP="00D61B82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732F99B2" w14:textId="5CEE35E9" w:rsidR="00510830" w:rsidRPr="0011631A" w:rsidRDefault="00510830" w:rsidP="00876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4283309" w14:textId="77777777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53A8D01" w14:textId="39970AD7" w:rsidR="00510830" w:rsidRPr="0011631A" w:rsidRDefault="00510830" w:rsidP="00CD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221" w:type="dxa"/>
            <w:vAlign w:val="bottom"/>
          </w:tcPr>
          <w:p w14:paraId="024023B4" w14:textId="77777777" w:rsidR="00510830" w:rsidRPr="0011631A" w:rsidRDefault="00510830" w:rsidP="00D61B82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71A656AD" w14:textId="7287BE82" w:rsidR="00510830" w:rsidRPr="0011631A" w:rsidRDefault="00510830" w:rsidP="00CD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C13176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221" w:type="dxa"/>
            <w:vAlign w:val="bottom"/>
          </w:tcPr>
          <w:p w14:paraId="15582416" w14:textId="77777777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716D267F" w14:textId="5CA46A59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036AD36C" w14:textId="77777777" w:rsidR="00510830" w:rsidRPr="0011631A" w:rsidRDefault="00510830" w:rsidP="00D61B82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343D7E52" w14:textId="2A90D28B" w:rsidR="00510830" w:rsidRPr="0011631A" w:rsidRDefault="00510830" w:rsidP="00D61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C3CAEE1" w14:textId="77777777" w:rsidTr="00510830">
        <w:trPr>
          <w:cantSplit/>
          <w:trHeight w:val="144"/>
        </w:trPr>
        <w:tc>
          <w:tcPr>
            <w:tcW w:w="2763" w:type="dxa"/>
          </w:tcPr>
          <w:p w14:paraId="1464D828" w14:textId="02B0FDE8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เบ็ทเทอร์ฟาร์ม่า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จำกัด</w:t>
            </w:r>
          </w:p>
        </w:tc>
        <w:tc>
          <w:tcPr>
            <w:tcW w:w="795" w:type="dxa"/>
            <w:vAlign w:val="bottom"/>
          </w:tcPr>
          <w:p w14:paraId="4F4D7DBC" w14:textId="13BCF8CC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6ADD6B76" w14:textId="2BC604E8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4B7089B9" w14:textId="6F95EF14" w:rsidR="00510830" w:rsidRPr="0011631A" w:rsidRDefault="00510830" w:rsidP="0057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224" w:type="dxa"/>
            <w:vAlign w:val="bottom"/>
          </w:tcPr>
          <w:p w14:paraId="376061CA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07944539" w14:textId="2B5A8E0D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222" w:type="dxa"/>
            <w:vAlign w:val="bottom"/>
          </w:tcPr>
          <w:p w14:paraId="5E305015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7E7D0E31" w14:textId="255241F1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221" w:type="dxa"/>
            <w:vAlign w:val="bottom"/>
          </w:tcPr>
          <w:p w14:paraId="1E966277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A4C4208" w14:textId="6196DE83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221" w:type="dxa"/>
            <w:vAlign w:val="bottom"/>
          </w:tcPr>
          <w:p w14:paraId="2A8DD55F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E3F5449" w14:textId="5FB88EB2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7E9145E3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6331FB6" w14:textId="5F3F40CF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21" w:type="dxa"/>
            <w:vAlign w:val="bottom"/>
          </w:tcPr>
          <w:p w14:paraId="1254418B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5631C5B" w14:textId="24C5DDB0" w:rsidR="00510830" w:rsidRPr="0011631A" w:rsidRDefault="00510830" w:rsidP="00AB3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221" w:type="dxa"/>
            <w:vAlign w:val="bottom"/>
          </w:tcPr>
          <w:p w14:paraId="0643A501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6C1DD7F3" w14:textId="002C9594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221" w:type="dxa"/>
            <w:vAlign w:val="bottom"/>
          </w:tcPr>
          <w:p w14:paraId="4FF27525" w14:textId="77777777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2384EDA0" w14:textId="3748A2E1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3D9CDD28" w14:textId="77777777" w:rsidR="00510830" w:rsidRPr="0011631A" w:rsidRDefault="00510830" w:rsidP="007D546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45DD0CB1" w14:textId="547CFB9A" w:rsidR="00510830" w:rsidRPr="0011631A" w:rsidRDefault="00510830" w:rsidP="007D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62D72358" w14:textId="77777777" w:rsidTr="00510830">
        <w:trPr>
          <w:cantSplit/>
          <w:trHeight w:val="144"/>
        </w:trPr>
        <w:tc>
          <w:tcPr>
            <w:tcW w:w="2763" w:type="dxa"/>
          </w:tcPr>
          <w:p w14:paraId="16955EEB" w14:textId="71A685EF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ไดนิปปอน เท็กซ์โน เอ็กซ์ จำกัด</w:t>
            </w:r>
          </w:p>
        </w:tc>
        <w:tc>
          <w:tcPr>
            <w:tcW w:w="795" w:type="dxa"/>
            <w:vAlign w:val="bottom"/>
          </w:tcPr>
          <w:p w14:paraId="5157D958" w14:textId="3B30F60A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60.7</w:t>
            </w:r>
          </w:p>
        </w:tc>
        <w:tc>
          <w:tcPr>
            <w:tcW w:w="773" w:type="dxa"/>
            <w:vAlign w:val="bottom"/>
          </w:tcPr>
          <w:p w14:paraId="3239F5D0" w14:textId="55C03ECB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84" w:type="dxa"/>
            <w:vAlign w:val="bottom"/>
          </w:tcPr>
          <w:p w14:paraId="7497F52A" w14:textId="202508CA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224" w:type="dxa"/>
            <w:vAlign w:val="bottom"/>
          </w:tcPr>
          <w:p w14:paraId="04A54CD7" w14:textId="7777777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54817BE4" w14:textId="7ABA1D66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222" w:type="dxa"/>
            <w:vAlign w:val="bottom"/>
          </w:tcPr>
          <w:p w14:paraId="067AC4FB" w14:textId="7777777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2EE37AEC" w14:textId="6B9D9096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221" w:type="dxa"/>
            <w:vAlign w:val="bottom"/>
          </w:tcPr>
          <w:p w14:paraId="67EF69E0" w14:textId="77777777" w:rsidR="00510830" w:rsidRPr="0011631A" w:rsidRDefault="00510830" w:rsidP="00817E1D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66BDB4C7" w14:textId="22B1D51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221" w:type="dxa"/>
            <w:vAlign w:val="bottom"/>
          </w:tcPr>
          <w:p w14:paraId="16CD208B" w14:textId="7777777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6663DB3" w14:textId="16C0BDCF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2B59E7A0" w14:textId="77777777" w:rsidR="00510830" w:rsidRPr="0011631A" w:rsidRDefault="00510830" w:rsidP="00817E1D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317B8AC" w14:textId="28FADA60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30146644" w14:textId="7777777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9A418FF" w14:textId="275CFCD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221" w:type="dxa"/>
            <w:vAlign w:val="bottom"/>
          </w:tcPr>
          <w:p w14:paraId="475F9D64" w14:textId="77777777" w:rsidR="00510830" w:rsidRPr="0011631A" w:rsidRDefault="00510830" w:rsidP="00817E1D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A25EC5B" w14:textId="2D3A99A1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221" w:type="dxa"/>
            <w:vAlign w:val="bottom"/>
          </w:tcPr>
          <w:p w14:paraId="5BE92F88" w14:textId="77777777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1BD15165" w14:textId="576FA14C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218" w:type="dxa"/>
            <w:vAlign w:val="bottom"/>
          </w:tcPr>
          <w:p w14:paraId="482C5320" w14:textId="77777777" w:rsidR="00510830" w:rsidRPr="0011631A" w:rsidRDefault="00510830" w:rsidP="00817E1D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677DDEBF" w14:textId="0250DEF2" w:rsidR="00510830" w:rsidRPr="0011631A" w:rsidRDefault="00510830" w:rsidP="00817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6575AD">
              <w:rPr>
                <w:rFonts w:asciiTheme="majorBidi" w:hAnsiTheme="majorBidi" w:cstheme="majorBidi"/>
                <w:sz w:val="22"/>
                <w:szCs w:val="22"/>
                <w:cs/>
              </w:rPr>
              <w:t>16</w:t>
            </w:r>
          </w:p>
        </w:tc>
      </w:tr>
      <w:tr w:rsidR="00510830" w:rsidRPr="00161E24" w14:paraId="6925323E" w14:textId="77777777" w:rsidTr="00F60BA0">
        <w:trPr>
          <w:cantSplit/>
          <w:trHeight w:val="88"/>
        </w:trPr>
        <w:tc>
          <w:tcPr>
            <w:tcW w:w="2763" w:type="dxa"/>
          </w:tcPr>
          <w:p w14:paraId="5DC17A01" w14:textId="7D5F839B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อินเตอร์เทรด จำกัด</w:t>
            </w:r>
          </w:p>
        </w:tc>
        <w:tc>
          <w:tcPr>
            <w:tcW w:w="795" w:type="dxa"/>
            <w:vAlign w:val="bottom"/>
          </w:tcPr>
          <w:p w14:paraId="5346CAD4" w14:textId="16F5FC93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5DDFF83D" w14:textId="3D7848C9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7443121A" w14:textId="5A116DB5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224" w:type="dxa"/>
            <w:vAlign w:val="bottom"/>
          </w:tcPr>
          <w:p w14:paraId="4C1A5665" w14:textId="77777777" w:rsidR="00510830" w:rsidRPr="00F60BA0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97150B6" w14:textId="4DCC97D0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222" w:type="dxa"/>
            <w:vAlign w:val="bottom"/>
          </w:tcPr>
          <w:p w14:paraId="7B321ECB" w14:textId="77777777" w:rsidR="00510830" w:rsidRPr="00F60BA0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4CD4594A" w14:textId="3F0169A8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221" w:type="dxa"/>
            <w:vAlign w:val="bottom"/>
          </w:tcPr>
          <w:p w14:paraId="09725C5B" w14:textId="77777777" w:rsidR="00510830" w:rsidRPr="00F60BA0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34DB4D4" w14:textId="04CBEA51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221" w:type="dxa"/>
            <w:vAlign w:val="bottom"/>
          </w:tcPr>
          <w:p w14:paraId="571ECB1B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362BD73" w14:textId="343F323D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E0AD22D" w14:textId="77777777" w:rsidR="00510830" w:rsidRPr="00F60BA0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02DC351" w14:textId="7BDC1F88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6AAD265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6256299B" w14:textId="3293CAAC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221" w:type="dxa"/>
            <w:vAlign w:val="bottom"/>
          </w:tcPr>
          <w:p w14:paraId="1E871300" w14:textId="77777777" w:rsidR="00510830" w:rsidRPr="00F60BA0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EF0ABDC" w14:textId="4820AAA8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221" w:type="dxa"/>
            <w:vAlign w:val="bottom"/>
          </w:tcPr>
          <w:p w14:paraId="31FDEDFD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759FDF4B" w14:textId="6AD2F05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11463F07" w14:textId="77777777" w:rsidR="00510830" w:rsidRPr="00F60BA0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5" w:type="dxa"/>
            <w:vAlign w:val="bottom"/>
          </w:tcPr>
          <w:p w14:paraId="4EECAFE8" w14:textId="215EF981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994FAFD" w14:textId="77777777" w:rsidTr="00F60BA0">
        <w:trPr>
          <w:cantSplit/>
          <w:trHeight w:val="88"/>
        </w:trPr>
        <w:tc>
          <w:tcPr>
            <w:tcW w:w="2763" w:type="dxa"/>
          </w:tcPr>
          <w:p w14:paraId="2DA03FC5" w14:textId="5448DF86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ศูนย์วิทยาศาสตร์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เบทาโกร จำกัด</w:t>
            </w:r>
          </w:p>
        </w:tc>
        <w:tc>
          <w:tcPr>
            <w:tcW w:w="795" w:type="dxa"/>
            <w:vAlign w:val="bottom"/>
          </w:tcPr>
          <w:p w14:paraId="4F89365C" w14:textId="75E741A1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5DF73532" w14:textId="1FAED1F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6FC0ADD5" w14:textId="7722616E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224" w:type="dxa"/>
            <w:vAlign w:val="bottom"/>
          </w:tcPr>
          <w:p w14:paraId="4DD9A915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32386944" w14:textId="4E0C748B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222" w:type="dxa"/>
            <w:vAlign w:val="bottom"/>
          </w:tcPr>
          <w:p w14:paraId="392B18FD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456A8018" w14:textId="0693B686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221" w:type="dxa"/>
            <w:vAlign w:val="bottom"/>
          </w:tcPr>
          <w:p w14:paraId="21C0FEEC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4007449" w14:textId="0ADE302F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221" w:type="dxa"/>
            <w:vAlign w:val="bottom"/>
          </w:tcPr>
          <w:p w14:paraId="2079D21D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7C7E61D9" w14:textId="6BCDEFAB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77CAE55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538A6F5" w14:textId="4D74A120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969C1B3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938A873" w14:textId="02D8A402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221" w:type="dxa"/>
            <w:vAlign w:val="bottom"/>
          </w:tcPr>
          <w:p w14:paraId="4DA31500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046976F2" w14:textId="30CAD30A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221" w:type="dxa"/>
            <w:vAlign w:val="bottom"/>
          </w:tcPr>
          <w:p w14:paraId="5D04E280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1F72385F" w14:textId="4C188F1B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7BE94F41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40925A0A" w14:textId="539A7301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5550F017" w14:textId="77777777" w:rsidTr="00F60BA0">
        <w:trPr>
          <w:cantSplit/>
          <w:trHeight w:val="88"/>
        </w:trPr>
        <w:tc>
          <w:tcPr>
            <w:tcW w:w="2763" w:type="dxa"/>
          </w:tcPr>
          <w:p w14:paraId="6BF06D4F" w14:textId="778C14DB" w:rsidR="00510830" w:rsidRPr="002321C8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321C8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บริษัท เบทาโกร</w:t>
            </w:r>
            <w:r w:rsidRPr="002321C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 </w:t>
            </w:r>
            <w:r w:rsidRPr="002321C8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สเปเชียลตี้</w:t>
            </w:r>
            <w:r w:rsidR="0049738D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 xml:space="preserve"> </w:t>
            </w:r>
            <w:r w:rsidRPr="002321C8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 xml:space="preserve">ฟู้ดส์ </w:t>
            </w:r>
            <w:r w:rsidRPr="002321C8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795" w:type="dxa"/>
            <w:vAlign w:val="bottom"/>
          </w:tcPr>
          <w:p w14:paraId="10440F04" w14:textId="43CDC0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99.0</w:t>
            </w:r>
          </w:p>
        </w:tc>
        <w:tc>
          <w:tcPr>
            <w:tcW w:w="773" w:type="dxa"/>
            <w:vAlign w:val="bottom"/>
          </w:tcPr>
          <w:p w14:paraId="1E00BD29" w14:textId="312FE9C0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99.0</w:t>
            </w:r>
          </w:p>
        </w:tc>
        <w:tc>
          <w:tcPr>
            <w:tcW w:w="884" w:type="dxa"/>
            <w:vAlign w:val="bottom"/>
          </w:tcPr>
          <w:p w14:paraId="1D6583EC" w14:textId="3634BE77" w:rsidR="00510830" w:rsidRPr="0011631A" w:rsidRDefault="00510830" w:rsidP="00B42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224" w:type="dxa"/>
            <w:vAlign w:val="bottom"/>
          </w:tcPr>
          <w:p w14:paraId="5A82A6C9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614553BF" w14:textId="3E0D6BCC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222" w:type="dxa"/>
            <w:vAlign w:val="bottom"/>
          </w:tcPr>
          <w:p w14:paraId="3BAAA15A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1BFCC0CE" w14:textId="72E4286C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221" w:type="dxa"/>
            <w:vAlign w:val="bottom"/>
          </w:tcPr>
          <w:p w14:paraId="4A7D60C6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6F65FC6" w14:textId="11352F7D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E46C74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221" w:type="dxa"/>
            <w:vAlign w:val="bottom"/>
          </w:tcPr>
          <w:p w14:paraId="74C51295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766CE4C" w14:textId="35EFB55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E05104D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34F39E2" w14:textId="7BB47228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16C59C3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4BC4C55" w14:textId="2E68F501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221" w:type="dxa"/>
            <w:vAlign w:val="bottom"/>
          </w:tcPr>
          <w:p w14:paraId="36C91F17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5CBA7BE6" w14:textId="261DD1ED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784D20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221" w:type="dxa"/>
            <w:vAlign w:val="bottom"/>
          </w:tcPr>
          <w:p w14:paraId="79301419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447FF25A" w14:textId="0B8BE302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7B81367E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27146AC6" w14:textId="09F31E1B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7E0A4DF3" w14:textId="77777777" w:rsidTr="00510830">
        <w:trPr>
          <w:cantSplit/>
          <w:trHeight w:val="288"/>
        </w:trPr>
        <w:tc>
          <w:tcPr>
            <w:tcW w:w="2763" w:type="dxa"/>
          </w:tcPr>
          <w:p w14:paraId="4BFC62D9" w14:textId="3059D081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(พม่า) จำกัด</w:t>
            </w:r>
          </w:p>
        </w:tc>
        <w:tc>
          <w:tcPr>
            <w:tcW w:w="795" w:type="dxa"/>
            <w:vAlign w:val="bottom"/>
          </w:tcPr>
          <w:p w14:paraId="21EB7675" w14:textId="475D5C30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80.3</w:t>
            </w:r>
          </w:p>
        </w:tc>
        <w:tc>
          <w:tcPr>
            <w:tcW w:w="773" w:type="dxa"/>
            <w:vAlign w:val="bottom"/>
          </w:tcPr>
          <w:p w14:paraId="612C2119" w14:textId="19DCDEE3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80.3</w:t>
            </w:r>
          </w:p>
        </w:tc>
        <w:tc>
          <w:tcPr>
            <w:tcW w:w="884" w:type="dxa"/>
            <w:vAlign w:val="bottom"/>
          </w:tcPr>
          <w:p w14:paraId="74FE9791" w14:textId="149830C5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224" w:type="dxa"/>
            <w:vAlign w:val="bottom"/>
          </w:tcPr>
          <w:p w14:paraId="66098D8F" w14:textId="77777777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178898C5" w14:textId="7ED97947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222" w:type="dxa"/>
            <w:vAlign w:val="bottom"/>
          </w:tcPr>
          <w:p w14:paraId="6E596DAB" w14:textId="77777777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77D12A7C" w14:textId="136A2C73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21" w:type="dxa"/>
            <w:vAlign w:val="bottom"/>
          </w:tcPr>
          <w:p w14:paraId="2E57D082" w14:textId="77777777" w:rsidR="00510830" w:rsidRPr="0011631A" w:rsidRDefault="00510830" w:rsidP="002E70AE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79E6CFA2" w14:textId="4487A4D0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21" w:type="dxa"/>
            <w:vAlign w:val="bottom"/>
          </w:tcPr>
          <w:p w14:paraId="26B873D6" w14:textId="77777777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D40A77F" w14:textId="6B37EED9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46662F2" w14:textId="77777777" w:rsidR="00510830" w:rsidRPr="0011631A" w:rsidRDefault="00510830" w:rsidP="002E70AE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66EE8D0B" w14:textId="1A2A18C2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68A5C280" w14:textId="77777777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A238ABB" w14:textId="451E1AD0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21" w:type="dxa"/>
            <w:vAlign w:val="bottom"/>
          </w:tcPr>
          <w:p w14:paraId="008E06CC" w14:textId="77777777" w:rsidR="00510830" w:rsidRPr="0011631A" w:rsidRDefault="00510830" w:rsidP="002E70AE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63A771EF" w14:textId="0A109974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221" w:type="dxa"/>
            <w:vAlign w:val="bottom"/>
          </w:tcPr>
          <w:p w14:paraId="29CAD603" w14:textId="77777777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6580FD84" w14:textId="342DA731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208A9549" w14:textId="77777777" w:rsidR="00510830" w:rsidRPr="0011631A" w:rsidRDefault="00510830" w:rsidP="002E70AE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7F8DCD4F" w14:textId="5552038D" w:rsidR="00510830" w:rsidRPr="0011631A" w:rsidRDefault="00510830" w:rsidP="002E7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59E0FF4F" w14:textId="77777777" w:rsidTr="00510830">
        <w:trPr>
          <w:cantSplit/>
          <w:trHeight w:val="300"/>
        </w:trPr>
        <w:tc>
          <w:tcPr>
            <w:tcW w:w="2763" w:type="dxa"/>
          </w:tcPr>
          <w:p w14:paraId="1D985394" w14:textId="77777777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เบทาโกรไฮบริด จำกัด</w:t>
            </w:r>
          </w:p>
        </w:tc>
        <w:tc>
          <w:tcPr>
            <w:tcW w:w="795" w:type="dxa"/>
            <w:vAlign w:val="bottom"/>
          </w:tcPr>
          <w:p w14:paraId="2D6F9606" w14:textId="63A677CD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2CDB37A7" w14:textId="77777777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70F2C27A" w14:textId="07583A49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224" w:type="dxa"/>
            <w:vAlign w:val="bottom"/>
          </w:tcPr>
          <w:p w14:paraId="2C1BC718" w14:textId="77777777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40B1B877" w14:textId="6180B248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222" w:type="dxa"/>
            <w:vAlign w:val="bottom"/>
          </w:tcPr>
          <w:p w14:paraId="7CFE7169" w14:textId="77777777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4851D496" w14:textId="734A8E90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221" w:type="dxa"/>
            <w:vAlign w:val="bottom"/>
          </w:tcPr>
          <w:p w14:paraId="065559AF" w14:textId="77777777" w:rsidR="00510830" w:rsidRPr="0011631A" w:rsidRDefault="00510830" w:rsidP="009B74DB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35E443A" w14:textId="5185B4ED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221" w:type="dxa"/>
            <w:vAlign w:val="bottom"/>
          </w:tcPr>
          <w:p w14:paraId="226C1AA5" w14:textId="77777777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284700E9" w14:textId="0E4C2EB7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6FAC3BC" w14:textId="77777777" w:rsidR="00510830" w:rsidRPr="0011631A" w:rsidRDefault="00510830" w:rsidP="009B74DB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1D33DC04" w14:textId="34A59CB3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698C3B53" w14:textId="77777777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3CCCFFF" w14:textId="2BE3A3C9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221" w:type="dxa"/>
            <w:vAlign w:val="bottom"/>
          </w:tcPr>
          <w:p w14:paraId="2354323F" w14:textId="77777777" w:rsidR="00510830" w:rsidRPr="0011631A" w:rsidRDefault="00510830" w:rsidP="009B74DB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70184EBC" w14:textId="3A2A8CB6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221" w:type="dxa"/>
            <w:vAlign w:val="bottom"/>
          </w:tcPr>
          <w:p w14:paraId="6F9176CF" w14:textId="77777777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A87CE6C" w14:textId="5673C928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0706DC61" w14:textId="77777777" w:rsidR="00510830" w:rsidRPr="0011631A" w:rsidRDefault="00510830" w:rsidP="009B74DB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2D41323B" w14:textId="4C0D75E7" w:rsidR="00510830" w:rsidRPr="0011631A" w:rsidRDefault="00510830" w:rsidP="009B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E672D20" w14:textId="74CD559B" w:rsidTr="00510830">
        <w:trPr>
          <w:cantSplit/>
          <w:trHeight w:val="300"/>
        </w:trPr>
        <w:tc>
          <w:tcPr>
            <w:tcW w:w="2763" w:type="dxa"/>
          </w:tcPr>
          <w:p w14:paraId="23CD5DFF" w14:textId="3C36E387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 xml:space="preserve">บริษัท เบทาโกรฟาร์มมิ่ง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จำกัด</w:t>
            </w:r>
          </w:p>
        </w:tc>
        <w:tc>
          <w:tcPr>
            <w:tcW w:w="795" w:type="dxa"/>
            <w:vAlign w:val="bottom"/>
          </w:tcPr>
          <w:p w14:paraId="13A8BD1B" w14:textId="044ECF90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7352E144" w14:textId="570C466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7C7BEB2A" w14:textId="1AD00E8E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24" w:type="dxa"/>
            <w:vAlign w:val="bottom"/>
          </w:tcPr>
          <w:p w14:paraId="38F99D80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5B2EB22D" w14:textId="59BDC444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222" w:type="dxa"/>
            <w:vAlign w:val="bottom"/>
          </w:tcPr>
          <w:p w14:paraId="2976609C" w14:textId="2D8D7968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6807E42B" w14:textId="3D9DE90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221" w:type="dxa"/>
            <w:vAlign w:val="bottom"/>
          </w:tcPr>
          <w:p w14:paraId="11C938DD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7409776" w14:textId="2D8E8470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221" w:type="dxa"/>
            <w:vAlign w:val="bottom"/>
          </w:tcPr>
          <w:p w14:paraId="10368142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F475688" w14:textId="4453F90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2ECF6F22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4D1D6B19" w14:textId="5975B84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63E5CCCF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A5E2FF6" w14:textId="570F2A50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221" w:type="dxa"/>
            <w:vAlign w:val="bottom"/>
          </w:tcPr>
          <w:p w14:paraId="1A62BA8D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5F2F76A2" w14:textId="7428CE6F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221" w:type="dxa"/>
            <w:vAlign w:val="bottom"/>
          </w:tcPr>
          <w:p w14:paraId="1EB7C67D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13BBBAE9" w14:textId="32F8F2E0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23FE336B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382A6B67" w14:textId="76CAAA3E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95F1DBA" w14:textId="0D4C0008" w:rsidTr="007A6D80">
        <w:trPr>
          <w:cantSplit/>
          <w:trHeight w:val="254"/>
        </w:trPr>
        <w:tc>
          <w:tcPr>
            <w:tcW w:w="2763" w:type="dxa"/>
          </w:tcPr>
          <w:p w14:paraId="60AAC596" w14:textId="5409020E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โพรเทค แอนิมัล เฮลธ์ จำกัด</w:t>
            </w:r>
          </w:p>
        </w:tc>
        <w:tc>
          <w:tcPr>
            <w:tcW w:w="795" w:type="dxa"/>
            <w:vAlign w:val="bottom"/>
          </w:tcPr>
          <w:p w14:paraId="736B1ECA" w14:textId="5E7D83DA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79630D61" w14:textId="6757FEFA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2A20D9D6" w14:textId="3ACB1DF3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224" w:type="dxa"/>
            <w:vAlign w:val="bottom"/>
          </w:tcPr>
          <w:p w14:paraId="4951BEB5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157D6B99" w14:textId="2B52D94A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222" w:type="dxa"/>
            <w:vAlign w:val="bottom"/>
          </w:tcPr>
          <w:p w14:paraId="07959172" w14:textId="26FAC05D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6FC22248" w14:textId="6E0197AB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05AA22F0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22AD2930" w14:textId="522DF784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0488CF06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E110ABD" w14:textId="6485AEED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ED5B2B4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169CB9F1" w14:textId="5EFF4852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92154CB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BBF2B38" w14:textId="7BD7262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3FE9B971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49C9BEF" w14:textId="60756BC6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24F9070E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25B39325" w14:textId="138A5212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7520C828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23FD597F" w14:textId="7A21814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12D87066" w14:textId="77777777" w:rsidTr="00510830">
        <w:trPr>
          <w:cantSplit/>
          <w:trHeight w:val="601"/>
        </w:trPr>
        <w:tc>
          <w:tcPr>
            <w:tcW w:w="2763" w:type="dxa"/>
          </w:tcPr>
          <w:p w14:paraId="69FA226B" w14:textId="21669FA0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 บีเชงเฮียง จำกัด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7E60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795" w:type="dxa"/>
            <w:vAlign w:val="bottom"/>
          </w:tcPr>
          <w:p w14:paraId="206BFF8F" w14:textId="1038396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6A37C493" w14:textId="785F281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787D2682" w14:textId="1D48CE3E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24" w:type="dxa"/>
            <w:vAlign w:val="bottom"/>
          </w:tcPr>
          <w:p w14:paraId="743B4F58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225FE891" w14:textId="11BCC9EC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22" w:type="dxa"/>
            <w:vAlign w:val="bottom"/>
          </w:tcPr>
          <w:p w14:paraId="5469D76B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7B7A0E6A" w14:textId="4E246B10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221" w:type="dxa"/>
            <w:vAlign w:val="bottom"/>
          </w:tcPr>
          <w:p w14:paraId="148803F4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10C5C77" w14:textId="0FF2A02B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221" w:type="dxa"/>
            <w:vAlign w:val="bottom"/>
          </w:tcPr>
          <w:p w14:paraId="12441D3F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A22AF76" w14:textId="7794AB8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221" w:type="dxa"/>
            <w:vAlign w:val="bottom"/>
          </w:tcPr>
          <w:p w14:paraId="7FB216D5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6E22E8D4" w14:textId="791822BB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221" w:type="dxa"/>
            <w:vAlign w:val="bottom"/>
          </w:tcPr>
          <w:p w14:paraId="4C4B0C2B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761EB0E6" w14:textId="07DFF0B4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2755B3F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B3A44BF" w14:textId="0A5F8D2F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56C2A74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61A58087" w14:textId="3C7B3616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25409376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3965D63B" w14:textId="5DF23BF4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07D5986" w14:textId="77777777" w:rsidTr="00510830">
        <w:trPr>
          <w:cantSplit/>
          <w:trHeight w:val="589"/>
        </w:trPr>
        <w:tc>
          <w:tcPr>
            <w:tcW w:w="2763" w:type="dxa"/>
          </w:tcPr>
          <w:p w14:paraId="4BD7D8E3" w14:textId="593373DA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 แอนด์ ซี พูลาสกี้ จำกัด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E60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795" w:type="dxa"/>
            <w:vAlign w:val="bottom"/>
          </w:tcPr>
          <w:p w14:paraId="7F871A87" w14:textId="57FF243F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73" w:type="dxa"/>
            <w:vAlign w:val="bottom"/>
          </w:tcPr>
          <w:p w14:paraId="7D11A18E" w14:textId="34312DB8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884" w:type="dxa"/>
            <w:vAlign w:val="bottom"/>
          </w:tcPr>
          <w:p w14:paraId="286FAFCF" w14:textId="6EF8D412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24" w:type="dxa"/>
            <w:vAlign w:val="bottom"/>
          </w:tcPr>
          <w:p w14:paraId="5FB86F57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41943FF6" w14:textId="6403180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22" w:type="dxa"/>
            <w:vAlign w:val="bottom"/>
          </w:tcPr>
          <w:p w14:paraId="6F6694A9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4D61FE7F" w14:textId="40582FFA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436D2594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D4777A1" w14:textId="4C87943F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21" w:type="dxa"/>
            <w:vAlign w:val="bottom"/>
          </w:tcPr>
          <w:p w14:paraId="49C545A9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00E4CFF" w14:textId="1D85A720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221" w:type="dxa"/>
            <w:vAlign w:val="bottom"/>
          </w:tcPr>
          <w:p w14:paraId="2FAC9BFE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0BE93273" w14:textId="4F9A0D9D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221" w:type="dxa"/>
            <w:vAlign w:val="bottom"/>
          </w:tcPr>
          <w:p w14:paraId="0C410AB8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644FD60" w14:textId="4B84A3A2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21" w:type="dxa"/>
            <w:vAlign w:val="bottom"/>
          </w:tcPr>
          <w:p w14:paraId="0FB91F20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4BEBBA88" w14:textId="40536868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21" w:type="dxa"/>
            <w:vAlign w:val="bottom"/>
          </w:tcPr>
          <w:p w14:paraId="2D5FDE2E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51DB5E55" w14:textId="5DD6B0A6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67BEB1A0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19B143A9" w14:textId="70DB865A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02A143EA" w14:textId="77777777" w:rsidTr="007A6D80">
        <w:trPr>
          <w:cantSplit/>
          <w:trHeight w:val="88"/>
        </w:trPr>
        <w:tc>
          <w:tcPr>
            <w:tcW w:w="2763" w:type="dxa"/>
          </w:tcPr>
          <w:p w14:paraId="23ABE27B" w14:textId="78A0AD85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แอนิเทค โทเทิล โซลูชั่น จำกัด</w:t>
            </w:r>
          </w:p>
        </w:tc>
        <w:tc>
          <w:tcPr>
            <w:tcW w:w="795" w:type="dxa"/>
            <w:vAlign w:val="bottom"/>
          </w:tcPr>
          <w:p w14:paraId="0FF73A3C" w14:textId="4A788545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1A81BC9B" w14:textId="12331BDE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7E2D519C" w14:textId="28EEF3CA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24" w:type="dxa"/>
            <w:vAlign w:val="bottom"/>
          </w:tcPr>
          <w:p w14:paraId="2BA0BC91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506ED9EC" w14:textId="383DD295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22" w:type="dxa"/>
            <w:vAlign w:val="bottom"/>
          </w:tcPr>
          <w:p w14:paraId="47AB0501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06EBE224" w14:textId="47C8A582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221" w:type="dxa"/>
            <w:vAlign w:val="bottom"/>
          </w:tcPr>
          <w:p w14:paraId="224F2C56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264ADFE" w14:textId="5DF7501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221" w:type="dxa"/>
            <w:vAlign w:val="bottom"/>
          </w:tcPr>
          <w:p w14:paraId="7B73BF70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2284278C" w14:textId="2B692FF2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2EDE313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B2D391A" w14:textId="4FC76ECB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50F4752F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D4064A4" w14:textId="4E4979B2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221" w:type="dxa"/>
            <w:vAlign w:val="bottom"/>
          </w:tcPr>
          <w:p w14:paraId="3A61B5E1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518B4B75" w14:textId="5A45FFC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221" w:type="dxa"/>
            <w:vAlign w:val="bottom"/>
          </w:tcPr>
          <w:p w14:paraId="67DAB5B9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4C7A5B77" w14:textId="1043B52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0D13B53B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481C5979" w14:textId="07C8EA9A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3646228E" w14:textId="77777777" w:rsidTr="007A6D80">
        <w:trPr>
          <w:cantSplit/>
          <w:trHeight w:val="88"/>
        </w:trPr>
        <w:tc>
          <w:tcPr>
            <w:tcW w:w="2763" w:type="dxa"/>
          </w:tcPr>
          <w:p w14:paraId="4957E024" w14:textId="472DD0BC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เบ็ทเทอร์ฟาร์ม่า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(เวียดนาม) จำกัด</w:t>
            </w:r>
          </w:p>
        </w:tc>
        <w:tc>
          <w:tcPr>
            <w:tcW w:w="795" w:type="dxa"/>
            <w:vAlign w:val="bottom"/>
          </w:tcPr>
          <w:p w14:paraId="1ADE688D" w14:textId="7150A8EB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73" w:type="dxa"/>
            <w:vAlign w:val="bottom"/>
          </w:tcPr>
          <w:p w14:paraId="615DB160" w14:textId="3E6D2F64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884" w:type="dxa"/>
            <w:vAlign w:val="bottom"/>
          </w:tcPr>
          <w:p w14:paraId="626AAD01" w14:textId="7DBFD814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4" w:type="dxa"/>
            <w:vAlign w:val="bottom"/>
          </w:tcPr>
          <w:p w14:paraId="317BE63E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793C9B0E" w14:textId="43D185C8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2" w:type="dxa"/>
            <w:vAlign w:val="bottom"/>
          </w:tcPr>
          <w:p w14:paraId="251573AE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43039CF9" w14:textId="2BE4AD44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7CA9D039" w14:textId="77777777" w:rsidR="00510830" w:rsidRPr="0011631A" w:rsidRDefault="00510830" w:rsidP="00E971A6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9A61DC2" w14:textId="069C0DA6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14D0697B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A6B4A89" w14:textId="38FEFB74" w:rsidR="00510830" w:rsidRPr="0011631A" w:rsidRDefault="00510830" w:rsidP="0037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221" w:type="dxa"/>
            <w:vAlign w:val="bottom"/>
          </w:tcPr>
          <w:p w14:paraId="21171BC0" w14:textId="77777777" w:rsidR="00510830" w:rsidRPr="00376633" w:rsidRDefault="00510830" w:rsidP="0037663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E904E26" w14:textId="29016FA0" w:rsidR="00510830" w:rsidRPr="0011631A" w:rsidRDefault="00510830" w:rsidP="0037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221" w:type="dxa"/>
            <w:vAlign w:val="bottom"/>
          </w:tcPr>
          <w:p w14:paraId="5112C086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770C1C6" w14:textId="372428D7" w:rsidR="00510830" w:rsidRDefault="00510830" w:rsidP="00F9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BC6B4C1" w14:textId="77777777" w:rsidR="00510830" w:rsidRPr="00F90F2A" w:rsidRDefault="00510830" w:rsidP="00F90F2A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1111234" w14:textId="013F802C" w:rsidR="00510830" w:rsidRPr="0011631A" w:rsidRDefault="00510830" w:rsidP="00F90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76F4104E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0C22821D" w14:textId="7C24D712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22E65D17" w14:textId="77777777" w:rsidR="00510830" w:rsidRPr="0011631A" w:rsidRDefault="00510830" w:rsidP="00E971A6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7A8E0AED" w14:textId="2C5BCB7F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6AFC038" w14:textId="77777777" w:rsidTr="007A6D80">
        <w:trPr>
          <w:cantSplit/>
          <w:trHeight w:val="88"/>
        </w:trPr>
        <w:tc>
          <w:tcPr>
            <w:tcW w:w="2763" w:type="dxa"/>
          </w:tcPr>
          <w:p w14:paraId="23EC3FD3" w14:textId="43AD9B3B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ศูนย์บริหารเงิน จำกัด</w:t>
            </w:r>
          </w:p>
        </w:tc>
        <w:tc>
          <w:tcPr>
            <w:tcW w:w="795" w:type="dxa"/>
            <w:vAlign w:val="bottom"/>
          </w:tcPr>
          <w:p w14:paraId="323CCF3D" w14:textId="1693E1CE" w:rsidR="00510830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61E71A4B" w14:textId="424A4EB6" w:rsidR="00510830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79E8A5DB" w14:textId="37BA82C5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10</w:t>
            </w:r>
          </w:p>
        </w:tc>
        <w:tc>
          <w:tcPr>
            <w:tcW w:w="224" w:type="dxa"/>
            <w:vAlign w:val="bottom"/>
          </w:tcPr>
          <w:p w14:paraId="6D2FB100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59A6434F" w14:textId="09379391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10</w:t>
            </w:r>
          </w:p>
        </w:tc>
        <w:tc>
          <w:tcPr>
            <w:tcW w:w="222" w:type="dxa"/>
            <w:vAlign w:val="bottom"/>
          </w:tcPr>
          <w:p w14:paraId="5A7126B5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41E6D501" w14:textId="3424C68B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10</w:t>
            </w:r>
          </w:p>
        </w:tc>
        <w:tc>
          <w:tcPr>
            <w:tcW w:w="221" w:type="dxa"/>
            <w:vAlign w:val="bottom"/>
          </w:tcPr>
          <w:p w14:paraId="4F866CBE" w14:textId="77777777" w:rsidR="00510830" w:rsidRPr="0011631A" w:rsidRDefault="00510830" w:rsidP="00E971A6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730685A5" w14:textId="01E18410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5C41F5DD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698200EA" w14:textId="43940AD1" w:rsidR="00510830" w:rsidRPr="0011631A" w:rsidRDefault="00510830" w:rsidP="00BE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21" w:type="dxa"/>
            <w:vAlign w:val="bottom"/>
          </w:tcPr>
          <w:p w14:paraId="3B6A04D9" w14:textId="77777777" w:rsidR="00510830" w:rsidRPr="00BE0D57" w:rsidRDefault="00510830" w:rsidP="00BE0D5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D48CBA0" w14:textId="216FC5D4" w:rsidR="00510830" w:rsidRPr="0011631A" w:rsidRDefault="00510830" w:rsidP="00BE0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21" w:type="dxa"/>
            <w:vAlign w:val="bottom"/>
          </w:tcPr>
          <w:p w14:paraId="1CB8AE51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74041032" w14:textId="58050E96" w:rsidR="00510830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21" w:type="dxa"/>
            <w:vAlign w:val="bottom"/>
          </w:tcPr>
          <w:p w14:paraId="5AEE45E6" w14:textId="77777777" w:rsidR="00510830" w:rsidRPr="0011631A" w:rsidRDefault="00510830" w:rsidP="00E971A6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01FC6C97" w14:textId="550D6FA6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21" w:type="dxa"/>
            <w:vAlign w:val="bottom"/>
          </w:tcPr>
          <w:p w14:paraId="4BDE7CC6" w14:textId="77777777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165A04F" w14:textId="7F81275D" w:rsidR="00510830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22C3C227" w14:textId="77777777" w:rsidR="00510830" w:rsidRPr="0011631A" w:rsidRDefault="00510830" w:rsidP="00E971A6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4AFC28A3" w14:textId="18D028DA" w:rsidR="00510830" w:rsidRPr="0011631A" w:rsidRDefault="00510830" w:rsidP="00E9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633532B3" w14:textId="50CD7672" w:rsidTr="00510830">
        <w:trPr>
          <w:cantSplit/>
          <w:trHeight w:val="288"/>
        </w:trPr>
        <w:tc>
          <w:tcPr>
            <w:tcW w:w="2763" w:type="dxa"/>
          </w:tcPr>
          <w:p w14:paraId="6B44F31B" w14:textId="77777777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บี. ฟีดมิลล์ จำกัด</w:t>
            </w:r>
          </w:p>
        </w:tc>
        <w:tc>
          <w:tcPr>
            <w:tcW w:w="795" w:type="dxa"/>
            <w:vAlign w:val="bottom"/>
          </w:tcPr>
          <w:p w14:paraId="2E27EF6F" w14:textId="0C9D75FF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4D193CE1" w14:textId="0C6911D8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5C416F7C" w14:textId="720B603A" w:rsidR="00510830" w:rsidRPr="0093363B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4" w:type="dxa"/>
            <w:vAlign w:val="bottom"/>
          </w:tcPr>
          <w:p w14:paraId="555EC987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306625F2" w14:textId="291603F5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2" w:type="dxa"/>
            <w:vAlign w:val="bottom"/>
          </w:tcPr>
          <w:p w14:paraId="59CA8FF3" w14:textId="37A1153D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4B0151B7" w14:textId="77825400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21" w:type="dxa"/>
            <w:vAlign w:val="bottom"/>
          </w:tcPr>
          <w:p w14:paraId="0CA8BDAA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080D09D" w14:textId="6CE3E987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21" w:type="dxa"/>
            <w:vAlign w:val="bottom"/>
          </w:tcPr>
          <w:p w14:paraId="0BA3BA1D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D4A082F" w14:textId="7D612F0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2C28CB91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4164102" w14:textId="5649ADA8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3CBFF45F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34906886" w14:textId="56B1EF83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21" w:type="dxa"/>
            <w:vAlign w:val="bottom"/>
          </w:tcPr>
          <w:p w14:paraId="23069B19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4F78CD52" w14:textId="2C6A1AB9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21" w:type="dxa"/>
            <w:vAlign w:val="bottom"/>
          </w:tcPr>
          <w:p w14:paraId="7FD2C42C" w14:textId="77777777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86B09FC" w14:textId="1089AC1B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7D6AEB39" w14:textId="77777777" w:rsidR="00510830" w:rsidRPr="0011631A" w:rsidRDefault="00510830" w:rsidP="007F728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09CEF261" w14:textId="4F1C5AEA" w:rsidR="00510830" w:rsidRPr="0011631A" w:rsidRDefault="00510830" w:rsidP="007F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637FA013" w14:textId="77777777" w:rsidTr="007A6D80">
        <w:trPr>
          <w:cantSplit/>
          <w:trHeight w:val="88"/>
        </w:trPr>
        <w:tc>
          <w:tcPr>
            <w:tcW w:w="2763" w:type="dxa"/>
          </w:tcPr>
          <w:p w14:paraId="3D518FE7" w14:textId="1EC865EC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เบ็ทเทอร์ฟาร์ม่า </w:t>
            </w:r>
            <w:r w:rsidR="004973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(ฟิลิปปินส์) จำกัด</w:t>
            </w:r>
          </w:p>
        </w:tc>
        <w:tc>
          <w:tcPr>
            <w:tcW w:w="795" w:type="dxa"/>
            <w:vAlign w:val="bottom"/>
          </w:tcPr>
          <w:p w14:paraId="388F6AD7" w14:textId="406E1FAD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73" w:type="dxa"/>
            <w:vAlign w:val="bottom"/>
          </w:tcPr>
          <w:p w14:paraId="710280AF" w14:textId="128749AC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884" w:type="dxa"/>
            <w:vAlign w:val="bottom"/>
          </w:tcPr>
          <w:p w14:paraId="080FBDD4" w14:textId="0BC21369" w:rsidR="00510830" w:rsidRPr="0093363B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24" w:type="dxa"/>
            <w:vAlign w:val="bottom"/>
          </w:tcPr>
          <w:p w14:paraId="5EF2120E" w14:textId="77777777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07AB8B17" w14:textId="7C68CBC7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22" w:type="dxa"/>
            <w:vAlign w:val="bottom"/>
          </w:tcPr>
          <w:p w14:paraId="5B03A953" w14:textId="77777777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3683C94B" w14:textId="4F97B4E4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21" w:type="dxa"/>
            <w:vAlign w:val="bottom"/>
          </w:tcPr>
          <w:p w14:paraId="78CE0A8C" w14:textId="77777777" w:rsidR="00510830" w:rsidRPr="0011631A" w:rsidRDefault="00510830" w:rsidP="00EC64C9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377A7EE" w14:textId="14415D81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21" w:type="dxa"/>
            <w:vAlign w:val="bottom"/>
          </w:tcPr>
          <w:p w14:paraId="70720DBB" w14:textId="77777777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6285A895" w14:textId="02F66B9B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221" w:type="dxa"/>
            <w:vAlign w:val="bottom"/>
          </w:tcPr>
          <w:p w14:paraId="3CA13A77" w14:textId="77777777" w:rsidR="00510830" w:rsidRPr="0011631A" w:rsidRDefault="00510830" w:rsidP="00EC64C9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104CB502" w14:textId="53537F8D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221" w:type="dxa"/>
            <w:vAlign w:val="bottom"/>
          </w:tcPr>
          <w:p w14:paraId="69C8D608" w14:textId="77777777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8C7D59C" w14:textId="6D07E65A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055AA04F" w14:textId="77777777" w:rsidR="00510830" w:rsidRPr="0011631A" w:rsidRDefault="00510830" w:rsidP="00EC64C9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00C4B9FD" w14:textId="735BDFBF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61FD6BC" w14:textId="77777777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5E7DAA23" w14:textId="5FEFE10A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15F4DCC4" w14:textId="77777777" w:rsidR="00510830" w:rsidRPr="0011631A" w:rsidRDefault="00510830" w:rsidP="00EC64C9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6DC6177A" w14:textId="67B58B5D" w:rsidR="00510830" w:rsidRPr="0011631A" w:rsidRDefault="00510830" w:rsidP="00EC6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13062118" w14:textId="77777777" w:rsidTr="007A6D80">
        <w:trPr>
          <w:cantSplit/>
          <w:trHeight w:val="88"/>
        </w:trPr>
        <w:tc>
          <w:tcPr>
            <w:tcW w:w="2763" w:type="dxa"/>
          </w:tcPr>
          <w:p w14:paraId="0D7AE47F" w14:textId="19100B3D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เบ็ทเทอร์ฟาร์ม่า</w:t>
            </w:r>
            <w:r w:rsidR="004973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(อินโดนีเซีย) จำกัด</w:t>
            </w:r>
          </w:p>
        </w:tc>
        <w:tc>
          <w:tcPr>
            <w:tcW w:w="795" w:type="dxa"/>
            <w:vAlign w:val="bottom"/>
          </w:tcPr>
          <w:p w14:paraId="2A3FD2E2" w14:textId="5BC1FED2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773" w:type="dxa"/>
            <w:vAlign w:val="bottom"/>
          </w:tcPr>
          <w:p w14:paraId="6D89F68D" w14:textId="0A91DD32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884" w:type="dxa"/>
            <w:vAlign w:val="bottom"/>
          </w:tcPr>
          <w:p w14:paraId="60C45FE1" w14:textId="3EDE17E5" w:rsidR="00510830" w:rsidRPr="003A445C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3A445C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24" w:type="dxa"/>
            <w:vAlign w:val="bottom"/>
          </w:tcPr>
          <w:p w14:paraId="689F20DD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3BBCAE3B" w14:textId="5257710B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22" w:type="dxa"/>
            <w:vAlign w:val="bottom"/>
          </w:tcPr>
          <w:p w14:paraId="5074CF25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2C3BA3BF" w14:textId="5826BE44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21" w:type="dxa"/>
            <w:vAlign w:val="bottom"/>
          </w:tcPr>
          <w:p w14:paraId="0705A00C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7DD98EAC" w14:textId="418ED7CC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21" w:type="dxa"/>
            <w:vAlign w:val="bottom"/>
          </w:tcPr>
          <w:p w14:paraId="1E436408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1A615103" w14:textId="372710AC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221" w:type="dxa"/>
            <w:vAlign w:val="bottom"/>
          </w:tcPr>
          <w:p w14:paraId="226DAC38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6474A8CC" w14:textId="55067175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221" w:type="dxa"/>
            <w:vAlign w:val="bottom"/>
          </w:tcPr>
          <w:p w14:paraId="6A7C8CBF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47307824" w14:textId="631D0D72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297DE77A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5E260A76" w14:textId="6E5C4FB4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746C3438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761C4300" w14:textId="109918F3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35433E2D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6FB522D4" w14:textId="185A8E3D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5D81D6D0" w14:textId="77777777" w:rsidTr="007A6D80">
        <w:trPr>
          <w:cantSplit/>
          <w:trHeight w:val="227"/>
        </w:trPr>
        <w:tc>
          <w:tcPr>
            <w:tcW w:w="2763" w:type="dxa"/>
          </w:tcPr>
          <w:p w14:paraId="393BB733" w14:textId="6AC17C5E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เบทาโกร เทรดดิ้ง </w:t>
            </w:r>
            <w:r w:rsidR="004973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795" w:type="dxa"/>
            <w:vAlign w:val="bottom"/>
          </w:tcPr>
          <w:p w14:paraId="1BA39617" w14:textId="1B218DA7" w:rsidR="00510830" w:rsidRPr="0011631A" w:rsidRDefault="00510830" w:rsidP="0013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73" w:type="dxa"/>
            <w:vAlign w:val="bottom"/>
          </w:tcPr>
          <w:p w14:paraId="6DC1BFED" w14:textId="461D94E1" w:rsidR="00510830" w:rsidRPr="0011631A" w:rsidRDefault="00510830" w:rsidP="0013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884" w:type="dxa"/>
            <w:vAlign w:val="bottom"/>
          </w:tcPr>
          <w:p w14:paraId="3CECE38E" w14:textId="27574FBF" w:rsidR="00510830" w:rsidRPr="00602352" w:rsidRDefault="00510830" w:rsidP="0013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60235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24" w:type="dxa"/>
            <w:vAlign w:val="bottom"/>
          </w:tcPr>
          <w:p w14:paraId="66E28D2F" w14:textId="77777777" w:rsidR="00510830" w:rsidRPr="0011631A" w:rsidRDefault="00510830" w:rsidP="0013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1C4F32AC" w14:textId="5940882D" w:rsidR="00510830" w:rsidRPr="0011631A" w:rsidRDefault="00510830" w:rsidP="003A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2" w:type="dxa"/>
            <w:vAlign w:val="bottom"/>
          </w:tcPr>
          <w:p w14:paraId="2557A7DC" w14:textId="77777777" w:rsidR="00510830" w:rsidRPr="003A445C" w:rsidRDefault="00510830" w:rsidP="003A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2ECF5F51" w14:textId="5B9B1EBD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21" w:type="dxa"/>
            <w:vAlign w:val="bottom"/>
          </w:tcPr>
          <w:p w14:paraId="64886956" w14:textId="77777777" w:rsidR="00510830" w:rsidRPr="003A445C" w:rsidRDefault="00510830" w:rsidP="003A445C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03DE9F2" w14:textId="1BB51E76" w:rsidR="00510830" w:rsidRPr="0011631A" w:rsidRDefault="00510830" w:rsidP="003A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4244E3B9" w14:textId="77777777" w:rsidR="00510830" w:rsidRPr="0011631A" w:rsidRDefault="00510830" w:rsidP="003A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67E0FEE1" w14:textId="4571843F" w:rsidR="00510830" w:rsidRPr="0011631A" w:rsidRDefault="00510830" w:rsidP="003A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3D9EF34D" w14:textId="77777777" w:rsidR="00510830" w:rsidRPr="003A445C" w:rsidRDefault="00510830" w:rsidP="003A445C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5E8AA97" w14:textId="0E5E4EDD" w:rsidR="00510830" w:rsidRPr="0011631A" w:rsidRDefault="00510830" w:rsidP="003A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9E51FA0" w14:textId="77777777" w:rsidR="00510830" w:rsidRPr="0011631A" w:rsidRDefault="00510830" w:rsidP="0013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5FAFC85" w14:textId="2BC3857A" w:rsidR="00510830" w:rsidRDefault="00510830" w:rsidP="005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21" w:type="dxa"/>
            <w:vAlign w:val="bottom"/>
          </w:tcPr>
          <w:p w14:paraId="08B6210F" w14:textId="77777777" w:rsidR="00510830" w:rsidRPr="0011631A" w:rsidRDefault="00510830" w:rsidP="00130B1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4E1EEC67" w14:textId="53043E63" w:rsidR="00510830" w:rsidRPr="0011631A" w:rsidRDefault="00510830" w:rsidP="0013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3600EDA" w14:textId="77777777" w:rsidR="00510830" w:rsidRPr="0011631A" w:rsidRDefault="00510830" w:rsidP="0013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67267618" w14:textId="5C5ECD5C" w:rsidR="00510830" w:rsidRPr="0011631A" w:rsidRDefault="00510830" w:rsidP="0013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498D59B3" w14:textId="77777777" w:rsidR="00510830" w:rsidRPr="0011631A" w:rsidRDefault="00510830" w:rsidP="00130B1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4EB6FFD8" w14:textId="64DA4E74" w:rsidR="00510830" w:rsidRPr="0011631A" w:rsidRDefault="00510830" w:rsidP="0013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6F5CE2FE" w14:textId="4F8B7761" w:rsidTr="007A6D80">
        <w:trPr>
          <w:cantSplit/>
          <w:trHeight w:val="389"/>
        </w:trPr>
        <w:tc>
          <w:tcPr>
            <w:tcW w:w="2763" w:type="dxa"/>
          </w:tcPr>
          <w:p w14:paraId="5382C569" w14:textId="785095DB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บี. อินเตอร์เนชั่นแนล แอนด์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เทคโนโลยี จำกัด</w:t>
            </w:r>
          </w:p>
        </w:tc>
        <w:tc>
          <w:tcPr>
            <w:tcW w:w="795" w:type="dxa"/>
            <w:vAlign w:val="bottom"/>
          </w:tcPr>
          <w:p w14:paraId="0268DEFC" w14:textId="3C59A95D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73" w:type="dxa"/>
            <w:vAlign w:val="bottom"/>
          </w:tcPr>
          <w:p w14:paraId="2009FE7D" w14:textId="7C06099B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84" w:type="dxa"/>
            <w:vAlign w:val="bottom"/>
          </w:tcPr>
          <w:p w14:paraId="7879E8EB" w14:textId="68F71605" w:rsidR="00510830" w:rsidRPr="00602352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60235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24" w:type="dxa"/>
            <w:vAlign w:val="bottom"/>
          </w:tcPr>
          <w:p w14:paraId="77E96D10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74F20F41" w14:textId="1B7692DF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22" w:type="dxa"/>
            <w:vAlign w:val="bottom"/>
          </w:tcPr>
          <w:p w14:paraId="05403876" w14:textId="2734B632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5D82D641" w14:textId="604B1E01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7F62602A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C1B33CE" w14:textId="4208B1F8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46E03903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6DB05B1B" w14:textId="2EEB38E2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21A41E3C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028AE5A" w14:textId="4A2874C5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F885AE0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5B98167F" w14:textId="038D3178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74A3E811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5BA1811F" w14:textId="23F945BA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221" w:type="dxa"/>
            <w:vAlign w:val="bottom"/>
          </w:tcPr>
          <w:p w14:paraId="3EB48F00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7936C1BF" w14:textId="3BF92D45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44B3C714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3FE92C7F" w14:textId="1E0D1F72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B427DB4" w14:textId="77777777" w:rsidTr="00510830">
        <w:trPr>
          <w:cantSplit/>
          <w:trHeight w:val="601"/>
        </w:trPr>
        <w:tc>
          <w:tcPr>
            <w:tcW w:w="2763" w:type="dxa"/>
          </w:tcPr>
          <w:p w14:paraId="679B7404" w14:textId="5B9DC303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ศูนย์พัฒนาทรัพยากรมนุษย์ </w:t>
            </w:r>
            <w:r w:rsidR="00E50506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เครือเบทาโกร จำกัด</w:t>
            </w:r>
          </w:p>
        </w:tc>
        <w:tc>
          <w:tcPr>
            <w:tcW w:w="795" w:type="dxa"/>
            <w:vAlign w:val="bottom"/>
          </w:tcPr>
          <w:p w14:paraId="32D3322B" w14:textId="56C31DEA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73" w:type="dxa"/>
            <w:vAlign w:val="bottom"/>
          </w:tcPr>
          <w:p w14:paraId="6B386C9E" w14:textId="6E7A30F9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884" w:type="dxa"/>
            <w:vAlign w:val="bottom"/>
          </w:tcPr>
          <w:p w14:paraId="6EABD0CC" w14:textId="3CCB084C" w:rsidR="00510830" w:rsidRPr="00602352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60235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4" w:type="dxa"/>
            <w:vAlign w:val="bottom"/>
          </w:tcPr>
          <w:p w14:paraId="5076156C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5D20BF0D" w14:textId="5E7E6F51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2" w:type="dxa"/>
            <w:vAlign w:val="bottom"/>
          </w:tcPr>
          <w:p w14:paraId="4C4E485D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723AEE2D" w14:textId="540A0FB8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1" w:type="dxa"/>
            <w:vAlign w:val="bottom"/>
          </w:tcPr>
          <w:p w14:paraId="59D01EBF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20385C88" w14:textId="394849C7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1" w:type="dxa"/>
            <w:vAlign w:val="bottom"/>
          </w:tcPr>
          <w:p w14:paraId="2D428A66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6CC43F59" w14:textId="10F20155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3FBF206F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24C19C5" w14:textId="6791B7FC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5C854D11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0EA6F5A" w14:textId="5AAF84FC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1" w:type="dxa"/>
            <w:vAlign w:val="bottom"/>
          </w:tcPr>
          <w:p w14:paraId="3CBE91EF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75F1472D" w14:textId="062DF2BC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1" w:type="dxa"/>
            <w:vAlign w:val="bottom"/>
          </w:tcPr>
          <w:p w14:paraId="44448E58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1515AFB2" w14:textId="614A8AA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7C01FE73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738B8A38" w14:textId="4DD1EE1B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030D76CC" w14:textId="77777777" w:rsidTr="00510830">
        <w:trPr>
          <w:cantSplit/>
          <w:trHeight w:val="288"/>
        </w:trPr>
        <w:tc>
          <w:tcPr>
            <w:tcW w:w="2763" w:type="dxa"/>
          </w:tcPr>
          <w:p w14:paraId="5A399BBC" w14:textId="715A0013" w:rsidR="00510830" w:rsidRPr="0011631A" w:rsidRDefault="00510830" w:rsidP="00FF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ฮอบบี้ฟาร์มเมอร์ส จำกัด</w:t>
            </w:r>
          </w:p>
        </w:tc>
        <w:tc>
          <w:tcPr>
            <w:tcW w:w="795" w:type="dxa"/>
            <w:vAlign w:val="bottom"/>
          </w:tcPr>
          <w:p w14:paraId="32CF37D2" w14:textId="165F7EA4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73" w:type="dxa"/>
            <w:vAlign w:val="bottom"/>
          </w:tcPr>
          <w:p w14:paraId="529D548C" w14:textId="55314862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884" w:type="dxa"/>
            <w:vAlign w:val="bottom"/>
          </w:tcPr>
          <w:p w14:paraId="78C14FDB" w14:textId="137AE6E1" w:rsidR="00510830" w:rsidRPr="00602352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60235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4" w:type="dxa"/>
            <w:vAlign w:val="bottom"/>
          </w:tcPr>
          <w:p w14:paraId="2B216BF6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vAlign w:val="bottom"/>
          </w:tcPr>
          <w:p w14:paraId="3C378952" w14:textId="06832941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2" w:type="dxa"/>
            <w:vAlign w:val="bottom"/>
          </w:tcPr>
          <w:p w14:paraId="399BD72C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2A9A784B" w14:textId="2109E3F5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1" w:type="dxa"/>
            <w:vAlign w:val="bottom"/>
          </w:tcPr>
          <w:p w14:paraId="0305AFC3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C348F81" w14:textId="19DE23C6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1" w:type="dxa"/>
            <w:vAlign w:val="bottom"/>
          </w:tcPr>
          <w:p w14:paraId="5771FC2A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4" w:type="dxa"/>
            <w:vAlign w:val="bottom"/>
          </w:tcPr>
          <w:p w14:paraId="4AE3BFD9" w14:textId="2F29DB71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1E43C844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966A9C7" w14:textId="71DCB6C4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21" w:type="dxa"/>
            <w:vAlign w:val="bottom"/>
          </w:tcPr>
          <w:p w14:paraId="628BFF4C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2FCDF5CE" w14:textId="465F79FF" w:rsidR="00510830" w:rsidRPr="0011631A" w:rsidRDefault="00510830" w:rsidP="004A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1" w:type="dxa"/>
            <w:vAlign w:val="bottom"/>
          </w:tcPr>
          <w:p w14:paraId="0B5BA898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565F9101" w14:textId="5CB26FEC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21" w:type="dxa"/>
            <w:vAlign w:val="bottom"/>
          </w:tcPr>
          <w:p w14:paraId="2B4ABFA3" w14:textId="77777777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1" w:type="dxa"/>
            <w:vAlign w:val="bottom"/>
          </w:tcPr>
          <w:p w14:paraId="6DA695BF" w14:textId="03B619AA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8" w:type="dxa"/>
            <w:vAlign w:val="bottom"/>
          </w:tcPr>
          <w:p w14:paraId="2ACBAFCF" w14:textId="77777777" w:rsidR="00510830" w:rsidRPr="0011631A" w:rsidRDefault="00510830" w:rsidP="005D1FB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5" w:type="dxa"/>
            <w:vAlign w:val="bottom"/>
          </w:tcPr>
          <w:p w14:paraId="63244F92" w14:textId="1C746E19" w:rsidR="00510830" w:rsidRPr="0011631A" w:rsidRDefault="00510830" w:rsidP="005D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0830" w:rsidRPr="00161E24" w14:paraId="44229168" w14:textId="77777777" w:rsidTr="00510830">
        <w:trPr>
          <w:cantSplit/>
          <w:trHeight w:val="300"/>
        </w:trPr>
        <w:tc>
          <w:tcPr>
            <w:tcW w:w="2763" w:type="dxa"/>
          </w:tcPr>
          <w:p w14:paraId="342AA5C3" w14:textId="7D312250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95" w:type="dxa"/>
            <w:vAlign w:val="bottom"/>
          </w:tcPr>
          <w:p w14:paraId="7241D194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2120204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7" w:right="-2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438FB" w14:textId="48173D55" w:rsidR="00510830" w:rsidRPr="00E3390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B2F2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14,220</w:t>
            </w:r>
          </w:p>
        </w:tc>
        <w:tc>
          <w:tcPr>
            <w:tcW w:w="224" w:type="dxa"/>
            <w:vAlign w:val="bottom"/>
          </w:tcPr>
          <w:p w14:paraId="396AD3BE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A02B4" w14:textId="60284022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E08E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11,503</w:t>
            </w:r>
          </w:p>
        </w:tc>
        <w:tc>
          <w:tcPr>
            <w:tcW w:w="222" w:type="dxa"/>
            <w:vAlign w:val="bottom"/>
          </w:tcPr>
          <w:p w14:paraId="7C5695B1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9B37E" w14:textId="69B6DAE6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14,753</w:t>
            </w:r>
          </w:p>
        </w:tc>
        <w:tc>
          <w:tcPr>
            <w:tcW w:w="221" w:type="dxa"/>
            <w:vAlign w:val="bottom"/>
          </w:tcPr>
          <w:p w14:paraId="0F27BCEC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75C8A" w14:textId="1879F083" w:rsidR="00510830" w:rsidRPr="0011631A" w:rsidRDefault="00510830" w:rsidP="00835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C7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12,640</w:t>
            </w:r>
          </w:p>
        </w:tc>
        <w:tc>
          <w:tcPr>
            <w:tcW w:w="221" w:type="dxa"/>
            <w:vAlign w:val="bottom"/>
          </w:tcPr>
          <w:p w14:paraId="1DF5D375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DE141" w14:textId="30F3ECD3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(1,005)</w:t>
            </w:r>
          </w:p>
        </w:tc>
        <w:tc>
          <w:tcPr>
            <w:tcW w:w="221" w:type="dxa"/>
            <w:vAlign w:val="bottom"/>
          </w:tcPr>
          <w:p w14:paraId="617782D5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307E9" w14:textId="40222D3D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5)</w:t>
            </w:r>
          </w:p>
        </w:tc>
        <w:tc>
          <w:tcPr>
            <w:tcW w:w="221" w:type="dxa"/>
            <w:vAlign w:val="bottom"/>
          </w:tcPr>
          <w:p w14:paraId="60B34A03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B4329" w14:textId="38EF0A79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13,748</w:t>
            </w:r>
          </w:p>
        </w:tc>
        <w:tc>
          <w:tcPr>
            <w:tcW w:w="221" w:type="dxa"/>
            <w:vAlign w:val="bottom"/>
          </w:tcPr>
          <w:p w14:paraId="6BBC4F36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7CA39" w14:textId="175444A3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D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11,635</w:t>
            </w:r>
          </w:p>
        </w:tc>
        <w:tc>
          <w:tcPr>
            <w:tcW w:w="221" w:type="dxa"/>
            <w:vAlign w:val="bottom"/>
          </w:tcPr>
          <w:p w14:paraId="2155AD13" w14:textId="77777777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D6680" w14:textId="2D6518D1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218" w:type="dxa"/>
            <w:vAlign w:val="bottom"/>
          </w:tcPr>
          <w:p w14:paraId="3EB229F8" w14:textId="77777777" w:rsidR="00510830" w:rsidRPr="0011631A" w:rsidRDefault="00510830" w:rsidP="00E63B68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0F778" w14:textId="399B81F5" w:rsidR="00510830" w:rsidRPr="0011631A" w:rsidRDefault="00510830" w:rsidP="00E6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</w:tr>
    </w:tbl>
    <w:p w14:paraId="393B1DF1" w14:textId="4B03BDA5" w:rsidR="00673679" w:rsidRPr="00161E24" w:rsidRDefault="00E23E07" w:rsidP="0079184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r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C31D61"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161E24">
        <w:rPr>
          <w:rFonts w:asciiTheme="majorBidi" w:hAnsiTheme="majorBidi" w:cstheme="majorBidi"/>
          <w:sz w:val="2"/>
          <w:szCs w:val="2"/>
          <w:lang w:bidi="th-TH"/>
        </w:rPr>
        <w:tab/>
      </w:r>
    </w:p>
    <w:p w14:paraId="30911D43" w14:textId="77777777" w:rsidR="001C16DC" w:rsidRPr="00161E24" w:rsidRDefault="00745695" w:rsidP="00792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  <w:sectPr w:rsidR="001C16DC" w:rsidRPr="00161E24" w:rsidSect="00C65B61">
          <w:footerReference w:type="defaul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161E24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F55711E" w14:textId="3E2A12C1" w:rsidR="00783249" w:rsidRDefault="001E2F35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83249"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ที่ดิน อาคารและอุปกรณ์ </w:t>
      </w:r>
    </w:p>
    <w:p w14:paraId="6F1E40BD" w14:textId="77777777" w:rsidR="004F10F9" w:rsidRPr="00B618AA" w:rsidRDefault="004F10F9" w:rsidP="004F10F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144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36"/>
        <w:gridCol w:w="1078"/>
        <w:gridCol w:w="236"/>
        <w:gridCol w:w="1079"/>
        <w:gridCol w:w="236"/>
        <w:gridCol w:w="1194"/>
        <w:gridCol w:w="236"/>
        <w:gridCol w:w="1080"/>
        <w:gridCol w:w="241"/>
        <w:gridCol w:w="1075"/>
        <w:gridCol w:w="236"/>
        <w:gridCol w:w="1080"/>
        <w:gridCol w:w="239"/>
        <w:gridCol w:w="1077"/>
        <w:gridCol w:w="236"/>
        <w:gridCol w:w="1080"/>
        <w:gridCol w:w="236"/>
        <w:gridCol w:w="1083"/>
      </w:tblGrid>
      <w:tr w:rsidR="00347DC0" w:rsidRPr="00A31155" w14:paraId="7DA94BA7" w14:textId="77777777" w:rsidTr="00624FDF">
        <w:trPr>
          <w:trHeight w:val="20"/>
          <w:tblHeader/>
        </w:trPr>
        <w:tc>
          <w:tcPr>
            <w:tcW w:w="2736" w:type="dxa"/>
          </w:tcPr>
          <w:p w14:paraId="1493FF85" w14:textId="77777777" w:rsidR="00347DC0" w:rsidRPr="006B6FDD" w:rsidRDefault="00347DC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722" w:type="dxa"/>
            <w:gridSpan w:val="17"/>
          </w:tcPr>
          <w:p w14:paraId="0CBE5AAD" w14:textId="6DC1E612" w:rsidR="00347DC0" w:rsidRPr="006B6FDD" w:rsidRDefault="00347DC0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23585" w:rsidRPr="00A31155" w14:paraId="130C2259" w14:textId="77777777" w:rsidTr="00624FDF">
        <w:trPr>
          <w:trHeight w:val="20"/>
          <w:tblHeader/>
        </w:trPr>
        <w:tc>
          <w:tcPr>
            <w:tcW w:w="2736" w:type="dxa"/>
          </w:tcPr>
          <w:p w14:paraId="62C8375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8" w:type="dxa"/>
          </w:tcPr>
          <w:p w14:paraId="35FFA6D9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2BB0AD0C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9" w:type="dxa"/>
          </w:tcPr>
          <w:p w14:paraId="33EB7383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6ABB2D5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4" w:type="dxa"/>
          </w:tcPr>
          <w:p w14:paraId="29C88BFA" w14:textId="15B05903" w:rsidR="0074150F" w:rsidRPr="006B6FDD" w:rsidRDefault="00F721D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โรงงาน </w:t>
            </w:r>
          </w:p>
        </w:tc>
        <w:tc>
          <w:tcPr>
            <w:tcW w:w="236" w:type="dxa"/>
          </w:tcPr>
          <w:p w14:paraId="0DAEAFF8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1A16EC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1" w:type="dxa"/>
          </w:tcPr>
          <w:p w14:paraId="292365D1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5" w:type="dxa"/>
          </w:tcPr>
          <w:p w14:paraId="4E05CC22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F75051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750FF2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59592CB2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</w:tcPr>
          <w:p w14:paraId="4D1484FA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273E3C4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99AE78E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6B1E6C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51F08431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3585" w:rsidRPr="00A31155" w14:paraId="254E8A5A" w14:textId="77777777" w:rsidTr="00624FDF">
        <w:trPr>
          <w:trHeight w:val="20"/>
          <w:tblHeader/>
        </w:trPr>
        <w:tc>
          <w:tcPr>
            <w:tcW w:w="2736" w:type="dxa"/>
          </w:tcPr>
          <w:p w14:paraId="538E5BF0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8" w:type="dxa"/>
          </w:tcPr>
          <w:p w14:paraId="1769FB74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57E04EE1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9" w:type="dxa"/>
          </w:tcPr>
          <w:p w14:paraId="533F015A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3323BDF3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4" w:type="dxa"/>
          </w:tcPr>
          <w:p w14:paraId="7D3AEE76" w14:textId="01608960" w:rsidR="0074150F" w:rsidRPr="006B6FDD" w:rsidRDefault="00F721D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58DB273E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A7D517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1" w:type="dxa"/>
          </w:tcPr>
          <w:p w14:paraId="64AAF0D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5" w:type="dxa"/>
          </w:tcPr>
          <w:p w14:paraId="0CE61AD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72A03617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74812F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730C0B8E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</w:tcPr>
          <w:p w14:paraId="30243C8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7932B6EB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9A05833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36" w:type="dxa"/>
          </w:tcPr>
          <w:p w14:paraId="076455B4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2F387E3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3585" w:rsidRPr="00A31155" w14:paraId="4B56B6D0" w14:textId="77777777" w:rsidTr="00624FDF">
        <w:trPr>
          <w:trHeight w:val="20"/>
          <w:tblHeader/>
        </w:trPr>
        <w:tc>
          <w:tcPr>
            <w:tcW w:w="2736" w:type="dxa"/>
          </w:tcPr>
          <w:p w14:paraId="511E6307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8" w:type="dxa"/>
          </w:tcPr>
          <w:p w14:paraId="15C9F690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00049ED3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9" w:type="dxa"/>
          </w:tcPr>
          <w:p w14:paraId="4C4DB41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5C0262A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4" w:type="dxa"/>
          </w:tcPr>
          <w:p w14:paraId="628F338C" w14:textId="2A43169A" w:rsidR="0074150F" w:rsidRPr="006B6FDD" w:rsidRDefault="00837B4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โรงงาน</w:t>
            </w:r>
            <w:r w:rsidR="00F721D4"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และส่วน</w:t>
            </w:r>
          </w:p>
        </w:tc>
        <w:tc>
          <w:tcPr>
            <w:tcW w:w="236" w:type="dxa"/>
          </w:tcPr>
          <w:p w14:paraId="2AB9795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872007D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ไซโลและ</w:t>
            </w:r>
          </w:p>
        </w:tc>
        <w:tc>
          <w:tcPr>
            <w:tcW w:w="241" w:type="dxa"/>
          </w:tcPr>
          <w:p w14:paraId="3889801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5" w:type="dxa"/>
          </w:tcPr>
          <w:p w14:paraId="0E04EE6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36" w:type="dxa"/>
          </w:tcPr>
          <w:p w14:paraId="6E3A56F4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F26CCAB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1E86AA0B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</w:tcPr>
          <w:p w14:paraId="2F362D62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ระบบ</w:t>
            </w:r>
          </w:p>
        </w:tc>
        <w:tc>
          <w:tcPr>
            <w:tcW w:w="236" w:type="dxa"/>
          </w:tcPr>
          <w:p w14:paraId="4C77C3B8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99C4FB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236" w:type="dxa"/>
          </w:tcPr>
          <w:p w14:paraId="6CAC2D6C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24577CAD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23585" w:rsidRPr="00A31155" w14:paraId="586130F8" w14:textId="77777777" w:rsidTr="00624FDF">
        <w:trPr>
          <w:trHeight w:val="20"/>
          <w:tblHeader/>
        </w:trPr>
        <w:tc>
          <w:tcPr>
            <w:tcW w:w="2736" w:type="dxa"/>
          </w:tcPr>
          <w:p w14:paraId="58B02BB8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8" w:type="dxa"/>
          </w:tcPr>
          <w:p w14:paraId="798A09BB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FA44D9C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9" w:type="dxa"/>
          </w:tcPr>
          <w:p w14:paraId="1D422B1F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ที่ดินเช่า</w:t>
            </w:r>
          </w:p>
        </w:tc>
        <w:tc>
          <w:tcPr>
            <w:tcW w:w="236" w:type="dxa"/>
          </w:tcPr>
          <w:p w14:paraId="0E7D08C0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4" w:type="dxa"/>
          </w:tcPr>
          <w:p w14:paraId="6DC561F9" w14:textId="6AC6CAAA" w:rsidR="00E3421A" w:rsidRPr="006B6FDD" w:rsidRDefault="00837B4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ปรับปรุง</w:t>
            </w:r>
            <w:r w:rsidR="00F721D4" w:rsidRPr="006B6FD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อาคารเช่า</w:t>
            </w:r>
          </w:p>
        </w:tc>
        <w:tc>
          <w:tcPr>
            <w:tcW w:w="236" w:type="dxa"/>
          </w:tcPr>
          <w:p w14:paraId="484C7E73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99BD852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41" w:type="dxa"/>
          </w:tcPr>
          <w:p w14:paraId="2AC693C3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5" w:type="dxa"/>
          </w:tcPr>
          <w:p w14:paraId="1F1F6EBE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36" w:type="dxa"/>
          </w:tcPr>
          <w:p w14:paraId="13E82CC4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D0A2874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9" w:type="dxa"/>
          </w:tcPr>
          <w:p w14:paraId="19BECE66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</w:tcPr>
          <w:p w14:paraId="4800D3E1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62CD3AC0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653B3AF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04213BE9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0A040C86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1556D" w:rsidRPr="00A31155" w14:paraId="2496382B" w14:textId="77777777" w:rsidTr="00624FDF">
        <w:trPr>
          <w:trHeight w:val="20"/>
          <w:tblHeader/>
        </w:trPr>
        <w:tc>
          <w:tcPr>
            <w:tcW w:w="2736" w:type="dxa"/>
          </w:tcPr>
          <w:p w14:paraId="0A403751" w14:textId="77777777" w:rsidR="0091556D" w:rsidRPr="006B6FDD" w:rsidRDefault="0091556D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722" w:type="dxa"/>
            <w:gridSpan w:val="17"/>
          </w:tcPr>
          <w:p w14:paraId="3E858D9B" w14:textId="7CDF574C" w:rsidR="0091556D" w:rsidRPr="006B6FDD" w:rsidRDefault="0091556D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6B6FDD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ล้านบาท</w:t>
            </w:r>
            <w:r w:rsidRPr="006B6FDD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)</w:t>
            </w:r>
          </w:p>
        </w:tc>
      </w:tr>
      <w:tr w:rsidR="00B23585" w:rsidRPr="00A31155" w14:paraId="0211ABE7" w14:textId="77777777" w:rsidTr="00A761D6">
        <w:trPr>
          <w:trHeight w:val="20"/>
        </w:trPr>
        <w:tc>
          <w:tcPr>
            <w:tcW w:w="2736" w:type="dxa"/>
          </w:tcPr>
          <w:p w14:paraId="239EC774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78" w:type="dxa"/>
          </w:tcPr>
          <w:p w14:paraId="1D567F0A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A546A91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3388FE8A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2999C103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</w:tcPr>
          <w:p w14:paraId="0A8E5181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0D98B4C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4C19664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1" w:type="dxa"/>
          </w:tcPr>
          <w:p w14:paraId="11B31B26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1F2549B6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74899AD7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E060E22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29591B13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A7070E2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26A764CC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ED29FA7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7143B6B0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4DC462DE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3363B" w:rsidRPr="00A31155" w14:paraId="5DD42442" w14:textId="77777777" w:rsidTr="002A5CBF">
        <w:trPr>
          <w:trHeight w:val="20"/>
        </w:trPr>
        <w:tc>
          <w:tcPr>
            <w:tcW w:w="2736" w:type="dxa"/>
          </w:tcPr>
          <w:p w14:paraId="78CB89FC" w14:textId="0C78690F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078" w:type="dxa"/>
            <w:vAlign w:val="bottom"/>
          </w:tcPr>
          <w:p w14:paraId="337986CD" w14:textId="451EBC55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3363B">
              <w:rPr>
                <w:rFonts w:asciiTheme="majorBidi" w:hAnsiTheme="majorBidi" w:cstheme="majorBidi"/>
                <w:sz w:val="23"/>
                <w:szCs w:val="23"/>
              </w:rPr>
              <w:t>4,026</w:t>
            </w:r>
          </w:p>
        </w:tc>
        <w:tc>
          <w:tcPr>
            <w:tcW w:w="236" w:type="dxa"/>
            <w:vAlign w:val="bottom"/>
          </w:tcPr>
          <w:p w14:paraId="583542DC" w14:textId="77777777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vAlign w:val="bottom"/>
          </w:tcPr>
          <w:p w14:paraId="0E52CA57" w14:textId="781030BF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3363B">
              <w:rPr>
                <w:rFonts w:asciiTheme="majorBidi" w:hAnsiTheme="majorBidi" w:cstheme="majorBidi"/>
                <w:sz w:val="23"/>
                <w:szCs w:val="23"/>
              </w:rPr>
              <w:t>74</w:t>
            </w:r>
          </w:p>
        </w:tc>
        <w:tc>
          <w:tcPr>
            <w:tcW w:w="236" w:type="dxa"/>
            <w:vAlign w:val="bottom"/>
          </w:tcPr>
          <w:p w14:paraId="19292BF9" w14:textId="77777777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vAlign w:val="bottom"/>
          </w:tcPr>
          <w:p w14:paraId="5B88A40E" w14:textId="2FC83C9B" w:rsidR="0093363B" w:rsidRPr="0093363B" w:rsidRDefault="0093363B" w:rsidP="00B4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3363B">
              <w:rPr>
                <w:rFonts w:asciiTheme="majorBidi" w:hAnsiTheme="majorBidi" w:cstheme="majorBidi"/>
                <w:sz w:val="23"/>
                <w:szCs w:val="23"/>
              </w:rPr>
              <w:t>15,672</w:t>
            </w:r>
          </w:p>
        </w:tc>
        <w:tc>
          <w:tcPr>
            <w:tcW w:w="236" w:type="dxa"/>
            <w:vAlign w:val="bottom"/>
          </w:tcPr>
          <w:p w14:paraId="240A9A8F" w14:textId="77777777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45D821E3" w14:textId="6C391F8A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3363B">
              <w:rPr>
                <w:rFonts w:asciiTheme="majorBidi" w:hAnsiTheme="majorBidi" w:cstheme="majorBidi"/>
                <w:sz w:val="23"/>
                <w:szCs w:val="23"/>
              </w:rPr>
              <w:t>16,317</w:t>
            </w:r>
          </w:p>
        </w:tc>
        <w:tc>
          <w:tcPr>
            <w:tcW w:w="241" w:type="dxa"/>
            <w:vAlign w:val="bottom"/>
          </w:tcPr>
          <w:p w14:paraId="0F98D550" w14:textId="77777777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vAlign w:val="bottom"/>
          </w:tcPr>
          <w:p w14:paraId="753C1B5A" w14:textId="37DE5058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3363B">
              <w:rPr>
                <w:rFonts w:asciiTheme="majorBidi" w:hAnsiTheme="majorBidi" w:cstheme="majorBidi"/>
                <w:sz w:val="23"/>
                <w:szCs w:val="23"/>
              </w:rPr>
              <w:t>2,681</w:t>
            </w:r>
          </w:p>
        </w:tc>
        <w:tc>
          <w:tcPr>
            <w:tcW w:w="236" w:type="dxa"/>
            <w:vAlign w:val="bottom"/>
          </w:tcPr>
          <w:p w14:paraId="1DF23BDE" w14:textId="77777777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70EF63F9" w14:textId="7D01A97C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3363B">
              <w:rPr>
                <w:rFonts w:asciiTheme="majorBidi" w:hAnsiTheme="majorBidi" w:cstheme="majorBidi"/>
                <w:sz w:val="23"/>
                <w:szCs w:val="23"/>
              </w:rPr>
              <w:t>423</w:t>
            </w:r>
          </w:p>
        </w:tc>
        <w:tc>
          <w:tcPr>
            <w:tcW w:w="239" w:type="dxa"/>
            <w:vAlign w:val="bottom"/>
          </w:tcPr>
          <w:p w14:paraId="2ADB4DBB" w14:textId="77777777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vAlign w:val="bottom"/>
          </w:tcPr>
          <w:p w14:paraId="3A41C597" w14:textId="1A61B636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3363B">
              <w:rPr>
                <w:rFonts w:asciiTheme="majorBidi" w:hAnsiTheme="majorBidi" w:cstheme="majorBidi"/>
                <w:sz w:val="23"/>
                <w:szCs w:val="23"/>
              </w:rPr>
              <w:t>7,384</w:t>
            </w:r>
          </w:p>
        </w:tc>
        <w:tc>
          <w:tcPr>
            <w:tcW w:w="236" w:type="dxa"/>
            <w:vAlign w:val="bottom"/>
          </w:tcPr>
          <w:p w14:paraId="084616B6" w14:textId="77777777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3E20A54" w14:textId="2F990411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3363B">
              <w:rPr>
                <w:rFonts w:asciiTheme="majorBidi" w:hAnsiTheme="majorBidi" w:cstheme="majorBidi"/>
                <w:sz w:val="23"/>
                <w:szCs w:val="23"/>
              </w:rPr>
              <w:t>2,562</w:t>
            </w:r>
          </w:p>
        </w:tc>
        <w:tc>
          <w:tcPr>
            <w:tcW w:w="236" w:type="dxa"/>
            <w:vAlign w:val="bottom"/>
          </w:tcPr>
          <w:p w14:paraId="11B2F390" w14:textId="77777777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14:paraId="193693E3" w14:textId="0BE47D00" w:rsidR="0093363B" w:rsidRPr="0093363B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93363B">
              <w:rPr>
                <w:rFonts w:asciiTheme="majorBidi" w:hAnsiTheme="majorBidi" w:cstheme="majorBidi"/>
                <w:sz w:val="23"/>
                <w:szCs w:val="23"/>
              </w:rPr>
              <w:t>49,139</w:t>
            </w:r>
          </w:p>
        </w:tc>
      </w:tr>
      <w:tr w:rsidR="0093363B" w:rsidRPr="00A31155" w14:paraId="0B9D2A7E" w14:textId="77777777" w:rsidTr="00A761D6">
        <w:trPr>
          <w:trHeight w:val="20"/>
        </w:trPr>
        <w:tc>
          <w:tcPr>
            <w:tcW w:w="2736" w:type="dxa"/>
          </w:tcPr>
          <w:p w14:paraId="33A44B9D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78" w:type="dxa"/>
          </w:tcPr>
          <w:p w14:paraId="40F5A352" w14:textId="4102DDD5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1434B1">
              <w:rPr>
                <w:rFonts w:asciiTheme="majorBidi" w:hAnsiTheme="majorBidi" w:cstheme="majorBidi"/>
                <w:sz w:val="23"/>
                <w:szCs w:val="23"/>
              </w:rPr>
              <w:t xml:space="preserve"> 51 </w:t>
            </w:r>
          </w:p>
        </w:tc>
        <w:tc>
          <w:tcPr>
            <w:tcW w:w="236" w:type="dxa"/>
          </w:tcPr>
          <w:p w14:paraId="2A876019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267E7AB9" w14:textId="2AEB2CEC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1434B1">
              <w:rPr>
                <w:rFonts w:asciiTheme="majorBidi" w:hAnsiTheme="majorBidi" w:cstheme="majorBidi"/>
                <w:sz w:val="23"/>
                <w:szCs w:val="23"/>
              </w:rPr>
              <w:t xml:space="preserve"> 4 </w:t>
            </w:r>
          </w:p>
        </w:tc>
        <w:tc>
          <w:tcPr>
            <w:tcW w:w="236" w:type="dxa"/>
          </w:tcPr>
          <w:p w14:paraId="5D36C44D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194" w:type="dxa"/>
          </w:tcPr>
          <w:p w14:paraId="1915A78D" w14:textId="48741146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E019C">
              <w:rPr>
                <w:rFonts w:asciiTheme="majorBidi" w:hAnsiTheme="majorBidi" w:cstheme="majorBidi"/>
                <w:sz w:val="23"/>
                <w:szCs w:val="23"/>
              </w:rPr>
              <w:t>532</w:t>
            </w:r>
          </w:p>
        </w:tc>
        <w:tc>
          <w:tcPr>
            <w:tcW w:w="236" w:type="dxa"/>
          </w:tcPr>
          <w:p w14:paraId="6EC97D13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42D02C3A" w14:textId="2DBF6A81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5F2000">
              <w:rPr>
                <w:rFonts w:asciiTheme="majorBidi" w:hAnsiTheme="majorBidi" w:cstheme="majorBidi"/>
                <w:sz w:val="23"/>
                <w:szCs w:val="23"/>
              </w:rPr>
              <w:t>1,407</w:t>
            </w:r>
          </w:p>
        </w:tc>
        <w:tc>
          <w:tcPr>
            <w:tcW w:w="241" w:type="dxa"/>
          </w:tcPr>
          <w:p w14:paraId="473D7D52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1CFD7ADF" w14:textId="0E4FE58B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5F2000">
              <w:rPr>
                <w:rFonts w:asciiTheme="majorBidi" w:hAnsiTheme="majorBidi" w:cstheme="majorBidi"/>
                <w:sz w:val="23"/>
                <w:szCs w:val="23"/>
              </w:rPr>
              <w:t>156</w:t>
            </w:r>
          </w:p>
        </w:tc>
        <w:tc>
          <w:tcPr>
            <w:tcW w:w="236" w:type="dxa"/>
          </w:tcPr>
          <w:p w14:paraId="435F8CCF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3A9CC32" w14:textId="026CEEB2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Pr="001434B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9" w:type="dxa"/>
          </w:tcPr>
          <w:p w14:paraId="640B82B0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8A182B0" w14:textId="3641903A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5F2000">
              <w:rPr>
                <w:rFonts w:asciiTheme="majorBidi" w:hAnsiTheme="majorBidi" w:cstheme="majorBidi"/>
                <w:sz w:val="23"/>
                <w:szCs w:val="23"/>
              </w:rPr>
              <w:t>709</w:t>
            </w:r>
          </w:p>
        </w:tc>
        <w:tc>
          <w:tcPr>
            <w:tcW w:w="236" w:type="dxa"/>
          </w:tcPr>
          <w:p w14:paraId="571F713A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C47AF5C" w14:textId="144BF9B3" w:rsidR="0093363B" w:rsidRPr="00D247AE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434B1">
              <w:rPr>
                <w:rFonts w:asciiTheme="majorBidi" w:hAnsiTheme="majorBidi" w:cstheme="majorBidi"/>
                <w:sz w:val="23"/>
                <w:szCs w:val="23"/>
              </w:rPr>
              <w:t xml:space="preserve"> 307 </w:t>
            </w:r>
          </w:p>
        </w:tc>
        <w:tc>
          <w:tcPr>
            <w:tcW w:w="236" w:type="dxa"/>
          </w:tcPr>
          <w:p w14:paraId="151F4ED7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3" w:type="dxa"/>
          </w:tcPr>
          <w:p w14:paraId="6D204FAA" w14:textId="2664F84F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5F2000">
              <w:rPr>
                <w:rFonts w:asciiTheme="majorBidi" w:hAnsiTheme="majorBidi" w:cstheme="majorBidi"/>
                <w:sz w:val="23"/>
                <w:szCs w:val="23"/>
              </w:rPr>
              <w:t>3,170</w:t>
            </w:r>
          </w:p>
        </w:tc>
      </w:tr>
      <w:tr w:rsidR="0093363B" w:rsidRPr="00A31155" w14:paraId="6C8B4F46" w14:textId="77777777" w:rsidTr="00A761D6">
        <w:trPr>
          <w:trHeight w:val="20"/>
        </w:trPr>
        <w:tc>
          <w:tcPr>
            <w:tcW w:w="2736" w:type="dxa"/>
          </w:tcPr>
          <w:p w14:paraId="3090B8E9" w14:textId="544B22C9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85184">
              <w:rPr>
                <w:rFonts w:asciiTheme="majorBidi" w:hAnsiTheme="majorBidi" w:hint="cs"/>
                <w:sz w:val="23"/>
                <w:szCs w:val="23"/>
                <w:cs/>
              </w:rPr>
              <w:t>ได้มาจากการรวมธุรกิจ</w:t>
            </w:r>
          </w:p>
        </w:tc>
        <w:tc>
          <w:tcPr>
            <w:tcW w:w="1078" w:type="dxa"/>
          </w:tcPr>
          <w:p w14:paraId="3B129478" w14:textId="0A96BD74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2D6808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0A0EB3F0" w14:textId="53EEBAF2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119A453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194" w:type="dxa"/>
          </w:tcPr>
          <w:p w14:paraId="7FC1EF72" w14:textId="0886AB69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C84C66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236" w:type="dxa"/>
          </w:tcPr>
          <w:p w14:paraId="4E0BECD0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A88BFE7" w14:textId="316A984A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2F5989">
              <w:rPr>
                <w:rFonts w:asciiTheme="majorBidi" w:hAnsiTheme="majorBidi" w:cstheme="majorBidi"/>
                <w:sz w:val="23"/>
                <w:szCs w:val="23"/>
              </w:rPr>
              <w:t>12</w:t>
            </w:r>
          </w:p>
        </w:tc>
        <w:tc>
          <w:tcPr>
            <w:tcW w:w="241" w:type="dxa"/>
          </w:tcPr>
          <w:p w14:paraId="2B36E0A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73562BEE" w14:textId="61610AC0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4BE0368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399D168" w14:textId="62E6469B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</w:tcPr>
          <w:p w14:paraId="6F036B3B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135985D" w14:textId="372FA6DD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50AD6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30231136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C580DF9" w14:textId="3A213E1C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91CDCA0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3" w:type="dxa"/>
          </w:tcPr>
          <w:p w14:paraId="1348D7CB" w14:textId="28587923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2D1088">
              <w:rPr>
                <w:rFonts w:asciiTheme="majorBidi" w:hAnsiTheme="majorBidi" w:cstheme="majorBidi"/>
                <w:sz w:val="23"/>
                <w:szCs w:val="23"/>
              </w:rPr>
              <w:t>62</w:t>
            </w:r>
          </w:p>
        </w:tc>
      </w:tr>
      <w:tr w:rsidR="0093363B" w:rsidRPr="00A31155" w14:paraId="4785B2A8" w14:textId="77777777" w:rsidTr="00A761D6">
        <w:trPr>
          <w:trHeight w:val="20"/>
        </w:trPr>
        <w:tc>
          <w:tcPr>
            <w:tcW w:w="2736" w:type="dxa"/>
          </w:tcPr>
          <w:p w14:paraId="2773CF75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078" w:type="dxa"/>
          </w:tcPr>
          <w:p w14:paraId="20EA9160" w14:textId="6317148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86 </w:t>
            </w:r>
          </w:p>
        </w:tc>
        <w:tc>
          <w:tcPr>
            <w:tcW w:w="236" w:type="dxa"/>
          </w:tcPr>
          <w:p w14:paraId="61D7C97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2E59DAC4" w14:textId="24AB69A4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51 </w:t>
            </w:r>
          </w:p>
        </w:tc>
        <w:tc>
          <w:tcPr>
            <w:tcW w:w="236" w:type="dxa"/>
          </w:tcPr>
          <w:p w14:paraId="482A4B92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</w:tcPr>
          <w:p w14:paraId="19A20CFD" w14:textId="33C18743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664 </w:t>
            </w:r>
          </w:p>
        </w:tc>
        <w:tc>
          <w:tcPr>
            <w:tcW w:w="236" w:type="dxa"/>
          </w:tcPr>
          <w:p w14:paraId="78D8FD6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77F55A7" w14:textId="10821B6F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661 </w:t>
            </w:r>
          </w:p>
        </w:tc>
        <w:tc>
          <w:tcPr>
            <w:tcW w:w="241" w:type="dxa"/>
          </w:tcPr>
          <w:p w14:paraId="2B05C8B4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17F15D7C" w14:textId="7BC09906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73 </w:t>
            </w:r>
          </w:p>
        </w:tc>
        <w:tc>
          <w:tcPr>
            <w:tcW w:w="236" w:type="dxa"/>
          </w:tcPr>
          <w:p w14:paraId="219C2B73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F3BA69A" w14:textId="026205CD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</w:p>
        </w:tc>
        <w:tc>
          <w:tcPr>
            <w:tcW w:w="239" w:type="dxa"/>
          </w:tcPr>
          <w:p w14:paraId="2E735B41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A80A974" w14:textId="652694F0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486 </w:t>
            </w:r>
          </w:p>
        </w:tc>
        <w:tc>
          <w:tcPr>
            <w:tcW w:w="236" w:type="dxa"/>
          </w:tcPr>
          <w:p w14:paraId="54F17CA3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F476D94" w14:textId="11F26E71" w:rsidR="0093363B" w:rsidRPr="00D247AE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(2,048)</w:t>
            </w:r>
          </w:p>
        </w:tc>
        <w:tc>
          <w:tcPr>
            <w:tcW w:w="236" w:type="dxa"/>
          </w:tcPr>
          <w:p w14:paraId="0243A3FB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77F68628" w14:textId="001A7DBC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(25)</w:t>
            </w:r>
          </w:p>
        </w:tc>
      </w:tr>
      <w:tr w:rsidR="0093363B" w:rsidRPr="00A31155" w14:paraId="1E309565" w14:textId="77777777" w:rsidTr="00A761D6">
        <w:trPr>
          <w:trHeight w:val="20"/>
        </w:trPr>
        <w:tc>
          <w:tcPr>
            <w:tcW w:w="2736" w:type="dxa"/>
          </w:tcPr>
          <w:p w14:paraId="6F23A6D4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78" w:type="dxa"/>
          </w:tcPr>
          <w:p w14:paraId="45C3FE03" w14:textId="7146992F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AF4A19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65E8ECC8" w14:textId="21AE9A28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3D0B250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</w:tcPr>
          <w:p w14:paraId="685571FD" w14:textId="789680AD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54A9">
              <w:rPr>
                <w:rFonts w:asciiTheme="majorBidi" w:hAnsiTheme="majorBidi" w:cstheme="majorBidi"/>
                <w:sz w:val="23"/>
                <w:szCs w:val="23"/>
              </w:rPr>
              <w:t>(60)</w:t>
            </w:r>
          </w:p>
        </w:tc>
        <w:tc>
          <w:tcPr>
            <w:tcW w:w="236" w:type="dxa"/>
          </w:tcPr>
          <w:p w14:paraId="3102E954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57BDFD00" w14:textId="0B9AEB92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  <w:cs/>
              </w:rPr>
            </w:pPr>
            <w:r w:rsidRPr="00B654A9">
              <w:rPr>
                <w:rFonts w:asciiTheme="majorBidi" w:hAnsiTheme="majorBidi" w:cstheme="majorBidi"/>
                <w:sz w:val="23"/>
                <w:szCs w:val="23"/>
              </w:rPr>
              <w:t>(291)</w:t>
            </w:r>
          </w:p>
        </w:tc>
        <w:tc>
          <w:tcPr>
            <w:tcW w:w="241" w:type="dxa"/>
          </w:tcPr>
          <w:p w14:paraId="2E9FDFC3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465811DC" w14:textId="6C33E4D1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  <w:cs/>
              </w:rPr>
            </w:pPr>
            <w:r w:rsidRPr="00A20572">
              <w:rPr>
                <w:rFonts w:asciiTheme="majorBidi" w:hAnsiTheme="majorBidi" w:cstheme="majorBidi"/>
                <w:sz w:val="23"/>
                <w:szCs w:val="23"/>
              </w:rPr>
              <w:t>(98)</w:t>
            </w:r>
          </w:p>
        </w:tc>
        <w:tc>
          <w:tcPr>
            <w:tcW w:w="236" w:type="dxa"/>
          </w:tcPr>
          <w:p w14:paraId="3BB1EC7B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3C9F011" w14:textId="6DCB78C5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(37)</w:t>
            </w:r>
          </w:p>
        </w:tc>
        <w:tc>
          <w:tcPr>
            <w:tcW w:w="239" w:type="dxa"/>
          </w:tcPr>
          <w:p w14:paraId="650B9DA8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9AC1BF0" w14:textId="3D1B873E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065F5">
              <w:rPr>
                <w:rFonts w:asciiTheme="majorBidi" w:hAnsiTheme="majorBidi" w:cstheme="majorBidi"/>
                <w:sz w:val="23"/>
                <w:szCs w:val="23"/>
              </w:rPr>
              <w:t>(46)</w:t>
            </w:r>
          </w:p>
        </w:tc>
        <w:tc>
          <w:tcPr>
            <w:tcW w:w="236" w:type="dxa"/>
          </w:tcPr>
          <w:p w14:paraId="2AB87ADD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24E3E5D" w14:textId="4207F17C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EBB339B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3EB76F2B" w14:textId="21510515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F284C">
              <w:rPr>
                <w:rFonts w:asciiTheme="majorBidi" w:hAnsiTheme="majorBidi" w:cstheme="majorBidi"/>
                <w:sz w:val="23"/>
                <w:szCs w:val="23"/>
              </w:rPr>
              <w:t>(532)</w:t>
            </w:r>
          </w:p>
        </w:tc>
      </w:tr>
      <w:tr w:rsidR="0093363B" w:rsidRPr="00A31155" w14:paraId="707AA603" w14:textId="77777777" w:rsidTr="00A761D6">
        <w:trPr>
          <w:trHeight w:val="20"/>
        </w:trPr>
        <w:tc>
          <w:tcPr>
            <w:tcW w:w="2736" w:type="dxa"/>
          </w:tcPr>
          <w:p w14:paraId="48E01630" w14:textId="77777777" w:rsidR="0093363B" w:rsidRPr="006B6FDD" w:rsidRDefault="0093363B" w:rsidP="0093363B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7C008C0" w14:textId="01561CF4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D1C9B5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D815B63" w14:textId="511A4C44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69BB0B7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DD74ED2" w14:textId="2C2AD83C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(5)</w:t>
            </w:r>
          </w:p>
        </w:tc>
        <w:tc>
          <w:tcPr>
            <w:tcW w:w="236" w:type="dxa"/>
          </w:tcPr>
          <w:p w14:paraId="57F7AF52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DBF3E" w14:textId="25E37FDB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(4)</w:t>
            </w:r>
          </w:p>
        </w:tc>
        <w:tc>
          <w:tcPr>
            <w:tcW w:w="241" w:type="dxa"/>
          </w:tcPr>
          <w:p w14:paraId="2E6EA14A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52E5FB5" w14:textId="351B62E4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612EFF">
              <w:rPr>
                <w:rFonts w:asciiTheme="majorBidi" w:hAnsiTheme="majorBidi" w:cstheme="majorBidi"/>
                <w:sz w:val="23"/>
                <w:szCs w:val="23"/>
              </w:rPr>
              <w:t>(2)</w:t>
            </w:r>
          </w:p>
        </w:tc>
        <w:tc>
          <w:tcPr>
            <w:tcW w:w="236" w:type="dxa"/>
          </w:tcPr>
          <w:p w14:paraId="3F1A9C10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1EE92" w14:textId="79B62571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EF5278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239" w:type="dxa"/>
          </w:tcPr>
          <w:p w14:paraId="488A524C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D83FFCD" w14:textId="0A403550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4BF965A4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BD1C52" w14:textId="1C67E570" w:rsidR="0093363B" w:rsidRPr="00D247AE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(12)</w:t>
            </w:r>
          </w:p>
        </w:tc>
        <w:tc>
          <w:tcPr>
            <w:tcW w:w="236" w:type="dxa"/>
          </w:tcPr>
          <w:p w14:paraId="26F4442A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3E7D8F3" w14:textId="310E9EDB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E07">
              <w:rPr>
                <w:rFonts w:asciiTheme="majorBidi" w:hAnsiTheme="majorBidi" w:cstheme="majorBidi"/>
                <w:sz w:val="23"/>
                <w:szCs w:val="23"/>
              </w:rPr>
              <w:t>(27)</w:t>
            </w:r>
          </w:p>
        </w:tc>
      </w:tr>
      <w:tr w:rsidR="0093363B" w:rsidRPr="00A31155" w14:paraId="0ED844A0" w14:textId="77777777" w:rsidTr="00A761D6">
        <w:trPr>
          <w:trHeight w:val="20"/>
        </w:trPr>
        <w:tc>
          <w:tcPr>
            <w:tcW w:w="2736" w:type="dxa"/>
          </w:tcPr>
          <w:p w14:paraId="2C3FA2B9" w14:textId="2C94480D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05260C3" w14:textId="22558D9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356CC3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3E6313B" w14:textId="62CE6069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0FB5B95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35F530FB" w14:textId="172ADF8A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A64DC76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6A5517" w14:textId="32C6FED4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1" w:type="dxa"/>
          </w:tcPr>
          <w:p w14:paraId="4C4F0C00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F8C4221" w14:textId="28AA929B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2D1B592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2F63C1" w14:textId="2F173720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3F12A20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8DFBCBE" w14:textId="5828C4EA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A588DB4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11393" w14:textId="544AE464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598B86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EE83F7B" w14:textId="56C164F5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3363B" w:rsidRPr="00A31155" w14:paraId="6D97372D" w14:textId="77777777" w:rsidTr="00A761D6">
        <w:trPr>
          <w:trHeight w:val="20"/>
        </w:trPr>
        <w:tc>
          <w:tcPr>
            <w:tcW w:w="2736" w:type="dxa"/>
          </w:tcPr>
          <w:p w14:paraId="19CD7A08" w14:textId="4F7C8DBC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 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ja-JP"/>
              </w:rPr>
              <w:t xml:space="preserve">1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ja-JP"/>
              </w:rPr>
              <w:t xml:space="preserve">มกราคม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ja-JP"/>
              </w:rPr>
              <w:t>8</w:t>
            </w:r>
          </w:p>
        </w:tc>
        <w:tc>
          <w:tcPr>
            <w:tcW w:w="1078" w:type="dxa"/>
          </w:tcPr>
          <w:p w14:paraId="7ACF3874" w14:textId="6C6D2526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247A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4,163 </w:t>
            </w:r>
          </w:p>
        </w:tc>
        <w:tc>
          <w:tcPr>
            <w:tcW w:w="236" w:type="dxa"/>
          </w:tcPr>
          <w:p w14:paraId="7AB5B924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9" w:type="dxa"/>
          </w:tcPr>
          <w:p w14:paraId="288C95C9" w14:textId="05BD32B4" w:rsidR="0093363B" w:rsidRPr="008F085E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247A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129 </w:t>
            </w:r>
          </w:p>
        </w:tc>
        <w:tc>
          <w:tcPr>
            <w:tcW w:w="236" w:type="dxa"/>
          </w:tcPr>
          <w:p w14:paraId="345B15AA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</w:tcPr>
          <w:p w14:paraId="255AE5D7" w14:textId="5C2816B4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32B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16,844</w:t>
            </w:r>
          </w:p>
        </w:tc>
        <w:tc>
          <w:tcPr>
            <w:tcW w:w="236" w:type="dxa"/>
          </w:tcPr>
          <w:p w14:paraId="2B301CBC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FCB118A" w14:textId="41D29C5F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4611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18,102</w:t>
            </w:r>
          </w:p>
        </w:tc>
        <w:tc>
          <w:tcPr>
            <w:tcW w:w="241" w:type="dxa"/>
          </w:tcPr>
          <w:p w14:paraId="5C6CD2A4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</w:tcPr>
          <w:p w14:paraId="55D9D2FD" w14:textId="0681C21B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3E7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2,810</w:t>
            </w:r>
          </w:p>
        </w:tc>
        <w:tc>
          <w:tcPr>
            <w:tcW w:w="236" w:type="dxa"/>
          </w:tcPr>
          <w:p w14:paraId="208025F4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F3CC6A6" w14:textId="14BBFF03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D668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391 </w:t>
            </w:r>
          </w:p>
        </w:tc>
        <w:tc>
          <w:tcPr>
            <w:tcW w:w="239" w:type="dxa"/>
          </w:tcPr>
          <w:p w14:paraId="099DB350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7" w:type="dxa"/>
          </w:tcPr>
          <w:p w14:paraId="01F4B1D9" w14:textId="35D8F7F2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065F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8,539</w:t>
            </w:r>
          </w:p>
        </w:tc>
        <w:tc>
          <w:tcPr>
            <w:tcW w:w="236" w:type="dxa"/>
          </w:tcPr>
          <w:p w14:paraId="235784A3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F881A89" w14:textId="01F37918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D668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809 </w:t>
            </w:r>
          </w:p>
        </w:tc>
        <w:tc>
          <w:tcPr>
            <w:tcW w:w="236" w:type="dxa"/>
          </w:tcPr>
          <w:p w14:paraId="536EE8E3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</w:tcPr>
          <w:p w14:paraId="60E934B0" w14:textId="6C95B804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065F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51,787</w:t>
            </w:r>
          </w:p>
        </w:tc>
      </w:tr>
      <w:tr w:rsidR="0093363B" w:rsidRPr="00A31155" w14:paraId="2FBBD5F0" w14:textId="77777777" w:rsidTr="007E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32397DC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78590E3" w14:textId="6496122E" w:rsidR="0093363B" w:rsidRPr="006B6FDD" w:rsidRDefault="0099426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14369F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48049A7" w14:textId="2600DD1D" w:rsidR="0093363B" w:rsidRPr="006B6FDD" w:rsidRDefault="00B84FDA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9667FB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D1FD9A1" w14:textId="7AE8955E" w:rsidR="0093363B" w:rsidRPr="006B6FDD" w:rsidRDefault="00B677F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C91577">
              <w:rPr>
                <w:rFonts w:asciiTheme="majorBidi" w:hAnsiTheme="majorBidi" w:cstheme="majorBidi"/>
                <w:sz w:val="23"/>
                <w:szCs w:val="23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ECE056" w14:textId="5DB6B0FC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671DFC" w14:textId="24944E0F" w:rsidR="0093363B" w:rsidRPr="006B6FDD" w:rsidRDefault="00B677F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="00C91577">
              <w:rPr>
                <w:rFonts w:asciiTheme="majorBidi" w:hAnsiTheme="majorBidi" w:cstheme="majorBidi"/>
                <w:sz w:val="23"/>
                <w:szCs w:val="23"/>
              </w:rPr>
              <w:t>86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1F5FEC0" w14:textId="44B092DB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53ADA0C" w14:textId="14B8E269" w:rsidR="0093363B" w:rsidRPr="006B6FDD" w:rsidRDefault="00B677F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C91577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CBF772" w14:textId="758ADB6C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E09845" w14:textId="15E47A79" w:rsidR="0093363B" w:rsidRPr="006B6FDD" w:rsidRDefault="00C9157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3E7053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167F127" w14:textId="70D4376B" w:rsidR="0093363B" w:rsidRPr="006B6FDD" w:rsidRDefault="00B677F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34</w:t>
            </w:r>
            <w:r w:rsidR="00C9157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9B2635" w14:textId="73B39B85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58C34" w14:textId="288FCA40" w:rsidR="0093363B" w:rsidRPr="006B6FDD" w:rsidRDefault="00480783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="00F23AE3">
              <w:rPr>
                <w:rFonts w:asciiTheme="majorBidi" w:hAnsiTheme="majorBidi" w:cstheme="majorBidi"/>
                <w:sz w:val="23"/>
                <w:szCs w:val="23"/>
              </w:rPr>
              <w:t>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B095A3" w14:textId="01475950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C6953AD" w14:textId="6A887A89" w:rsidR="0093363B" w:rsidRPr="006B6FDD" w:rsidRDefault="008A4A73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2,421</w:t>
            </w:r>
          </w:p>
        </w:tc>
      </w:tr>
      <w:tr w:rsidR="0093363B" w:rsidRPr="00A31155" w14:paraId="473D4807" w14:textId="77777777" w:rsidTr="007E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F29C60" w14:textId="31A9D7E9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885184">
              <w:rPr>
                <w:rFonts w:asciiTheme="majorBidi" w:hAnsiTheme="majorBidi" w:hint="cs"/>
                <w:sz w:val="23"/>
                <w:szCs w:val="23"/>
                <w:cs/>
              </w:rPr>
              <w:t>ได้มาจากการรวมธุรกิจ</w:t>
            </w:r>
            <w:r w:rsidR="00AC3259">
              <w:rPr>
                <w:rFonts w:asciiTheme="majorBidi" w:hAnsiTheme="majorBidi"/>
                <w:sz w:val="23"/>
                <w:szCs w:val="23"/>
              </w:rPr>
              <w:t xml:space="preserve"> </w:t>
            </w:r>
            <w:r w:rsidR="00AC3259" w:rsidRPr="00D93904">
              <w:rPr>
                <w:rFonts w:asciiTheme="majorBidi" w:hAnsiTheme="majorBidi"/>
                <w:i/>
                <w:iCs/>
                <w:sz w:val="23"/>
                <w:szCs w:val="23"/>
              </w:rPr>
              <w:t>(</w:t>
            </w:r>
            <w:r w:rsidR="00D93904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ดู</w:t>
            </w:r>
            <w:r w:rsidR="00AC3259" w:rsidRPr="00D93904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หมายเหตุ</w:t>
            </w:r>
            <w:r w:rsidR="00D93904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ข้อ</w:t>
            </w:r>
            <w:r w:rsidR="00AC3259" w:rsidRPr="00D93904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 xml:space="preserve"> </w:t>
            </w:r>
            <w:r w:rsidR="00D93904" w:rsidRPr="00D93904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4</w:t>
            </w:r>
            <w:r w:rsidR="00AC3259" w:rsidRPr="00D93904">
              <w:rPr>
                <w:rFonts w:asciiTheme="majorBidi" w:hAnsiTheme="majorBidi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65C1E6" w14:textId="148BA4C8" w:rsidR="0093363B" w:rsidRPr="001434B1" w:rsidRDefault="0099426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CC8925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9B627BC" w14:textId="26C003F7" w:rsidR="0093363B" w:rsidRPr="001434B1" w:rsidRDefault="008A4A73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1F2239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170D71F" w14:textId="47069F57" w:rsidR="0093363B" w:rsidRPr="00634003" w:rsidRDefault="00B677F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F9A82F" w14:textId="77777777" w:rsidR="0093363B" w:rsidRPr="001434B1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610CE" w14:textId="31CF8D26" w:rsidR="0093363B" w:rsidRPr="00366A8B" w:rsidRDefault="00B677F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36</w:t>
            </w:r>
            <w:r w:rsidR="003E4DAE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7AF80E2" w14:textId="77777777" w:rsidR="0093363B" w:rsidRPr="001434B1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2F033F8" w14:textId="6AB02AA4" w:rsidR="0093363B" w:rsidRPr="00FE1BF6" w:rsidRDefault="003E4DAE" w:rsidP="007F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069114" w14:textId="77777777" w:rsidR="0093363B" w:rsidRPr="001434B1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879E4" w14:textId="50B04087" w:rsidR="0093363B" w:rsidRDefault="00B677FC" w:rsidP="007F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690090" w14:textId="77777777" w:rsidR="0093363B" w:rsidRPr="006B6FDD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C475AE6" w14:textId="0412E714" w:rsidR="0093363B" w:rsidRPr="001434B1" w:rsidRDefault="00B677FC" w:rsidP="000C6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76E114" w14:textId="77777777" w:rsidR="0093363B" w:rsidRPr="001434B1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58697" w14:textId="7DC3C3E3" w:rsidR="0093363B" w:rsidRPr="001434B1" w:rsidRDefault="00480783" w:rsidP="007F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295641" w14:textId="77777777" w:rsidR="0093363B" w:rsidRPr="001434B1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CDEB7C8" w14:textId="4C98BB44" w:rsidR="0093363B" w:rsidRPr="001434B1" w:rsidRDefault="008A4A73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1,321</w:t>
            </w:r>
          </w:p>
        </w:tc>
      </w:tr>
      <w:tr w:rsidR="0093363B" w:rsidRPr="00A31155" w14:paraId="77009645" w14:textId="77777777" w:rsidTr="007E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40B139B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7FBFCB9" w14:textId="0795A400" w:rsidR="0093363B" w:rsidRPr="006B6FDD" w:rsidRDefault="0099426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1B0FC3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E387B6B" w14:textId="7F095E06" w:rsidR="0093363B" w:rsidRPr="006B6FDD" w:rsidRDefault="00C9157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E3679A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A0A4D78" w14:textId="4AD33459" w:rsidR="0093363B" w:rsidRPr="006B6FDD" w:rsidRDefault="000E728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C91577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4ADC38" w14:textId="6A55A089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EF3233" w14:textId="74E06C46" w:rsidR="0093363B" w:rsidRPr="006B6FDD" w:rsidRDefault="000E728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C91577">
              <w:rPr>
                <w:rFonts w:asciiTheme="majorBidi" w:hAnsiTheme="majorBidi" w:cstheme="majorBidi"/>
                <w:sz w:val="23"/>
                <w:szCs w:val="23"/>
              </w:rPr>
              <w:t>45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65B0E8" w14:textId="44FEC2A9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940A114" w14:textId="749A0B49" w:rsidR="0093363B" w:rsidRPr="006B6FDD" w:rsidRDefault="00C9157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704C36" w14:textId="6B10A602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28AC8E" w14:textId="7C448142" w:rsidR="0093363B" w:rsidRPr="006B6FDD" w:rsidRDefault="00C91577" w:rsidP="00C9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707DA8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F91671B" w14:textId="3C797113" w:rsidR="0093363B" w:rsidRPr="006B6FDD" w:rsidRDefault="000E728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="00C91577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2D3ED1" w14:textId="4C622FCE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CFA0C1" w14:textId="2B4EB0FD" w:rsidR="0093363B" w:rsidRPr="006B6FDD" w:rsidRDefault="000E728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</w:t>
            </w:r>
            <w:r w:rsidR="00F23AE3">
              <w:rPr>
                <w:rFonts w:asciiTheme="majorBidi" w:hAnsiTheme="majorBidi" w:cstheme="majorBidi"/>
                <w:sz w:val="23"/>
                <w:szCs w:val="23"/>
              </w:rPr>
              <w:t>65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56FB3C" w14:textId="293A023E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F0EEA9" w14:textId="6984D74C" w:rsidR="0093363B" w:rsidRPr="006B6FDD" w:rsidRDefault="0001753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</w:t>
            </w:r>
            <w:r w:rsidR="007E3F2C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3363B" w:rsidRPr="00A31155" w14:paraId="01D6F23C" w14:textId="77777777" w:rsidTr="007E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C91BCD7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E0673FA" w14:textId="691A8ACC" w:rsidR="0093363B" w:rsidRPr="006B6FDD" w:rsidRDefault="0099426B" w:rsidP="0099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BF8A4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29E759C" w14:textId="12D0EDF7" w:rsidR="0093363B" w:rsidRPr="006B6FDD" w:rsidRDefault="00937FB8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2A6D5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A9705F5" w14:textId="661B3B6C" w:rsidR="0093363B" w:rsidRPr="006B6FDD" w:rsidRDefault="0001753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(110)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CC53E9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BBC533" w14:textId="2A9F9640" w:rsidR="0093363B" w:rsidRPr="006B6FDD" w:rsidRDefault="0001753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(364)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188E7CF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C319F1A" w14:textId="414C0A05" w:rsidR="0093363B" w:rsidRPr="006B6FDD" w:rsidRDefault="0001753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19D6A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F098FD" w14:textId="7AA1D339" w:rsidR="0093363B" w:rsidRPr="006B6FDD" w:rsidRDefault="0001753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2A0591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224557B" w14:textId="285F2F27" w:rsidR="0093363B" w:rsidRPr="006B6FDD" w:rsidRDefault="0001753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F0264D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FA30EA" w14:textId="3FC43AB1" w:rsidR="0093363B" w:rsidRPr="006B6FDD" w:rsidRDefault="00F7370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334BC9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CEF427F" w14:textId="0D382F81" w:rsidR="0093363B" w:rsidRPr="006B6FDD" w:rsidRDefault="00F7370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(725)</w:t>
            </w:r>
          </w:p>
        </w:tc>
      </w:tr>
      <w:tr w:rsidR="0093363B" w:rsidRPr="00A31155" w14:paraId="0355D5C1" w14:textId="77777777" w:rsidTr="007E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E179115" w14:textId="77777777" w:rsidR="0093363B" w:rsidRPr="006B6FDD" w:rsidRDefault="0093363B" w:rsidP="0093363B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925AFB1" w14:textId="2BABEF0B" w:rsidR="0093363B" w:rsidRPr="006B6FDD" w:rsidRDefault="007A6733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D1FAB6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38BD0B0" w14:textId="23FE0999" w:rsidR="0093363B" w:rsidRPr="006B6FDD" w:rsidRDefault="00F73707" w:rsidP="008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23E87"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D1CF19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2D02BFC9" w14:textId="31F2045F" w:rsidR="0093363B" w:rsidRPr="006B6FDD" w:rsidRDefault="004D69DD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E4DAE">
              <w:rPr>
                <w:rFonts w:asciiTheme="majorBidi" w:hAnsiTheme="majorBidi" w:cstheme="majorBidi"/>
                <w:sz w:val="23"/>
                <w:szCs w:val="23"/>
              </w:rPr>
              <w:t>95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84435B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18E2E2" w14:textId="7E284688" w:rsidR="0093363B" w:rsidRPr="006B6FDD" w:rsidRDefault="004D69DD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E4DAE">
              <w:rPr>
                <w:rFonts w:asciiTheme="majorBidi" w:hAnsiTheme="majorBidi" w:cstheme="majorBidi"/>
                <w:sz w:val="23"/>
                <w:szCs w:val="23"/>
              </w:rPr>
              <w:t>47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3C4D65C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1607497" w14:textId="5760996A" w:rsidR="0093363B" w:rsidRPr="006B6FDD" w:rsidRDefault="004D69DD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E4DAE">
              <w:rPr>
                <w:rFonts w:asciiTheme="majorBidi" w:hAnsiTheme="majorBidi" w:cstheme="majorBidi"/>
                <w:sz w:val="23"/>
                <w:szCs w:val="23"/>
              </w:rPr>
              <w:t>18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65B7B8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45F923" w14:textId="24C56B5E" w:rsidR="0093363B" w:rsidRPr="006B6FDD" w:rsidRDefault="004D69DD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D264E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73B81E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A6B08E1" w14:textId="5F620972" w:rsidR="0093363B" w:rsidRPr="006B6FDD" w:rsidRDefault="004D69DD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</w:t>
            </w:r>
            <w:r w:rsidR="000F25D0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405922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A84C70" w14:textId="39AD72A8" w:rsidR="0093363B" w:rsidRPr="006B6FDD" w:rsidRDefault="00F20709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DE1401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892B6C" w14:textId="7777777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A5393B1" w14:textId="6C52686B" w:rsidR="0093363B" w:rsidRPr="006B6FDD" w:rsidRDefault="00A87CE4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7E3F2C">
              <w:rPr>
                <w:rFonts w:asciiTheme="majorBidi" w:hAnsiTheme="majorBidi" w:cstheme="majorBidi"/>
                <w:sz w:val="23"/>
                <w:szCs w:val="23"/>
              </w:rPr>
              <w:t>227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3363B" w:rsidRPr="00A31155" w14:paraId="1D54A859" w14:textId="77777777" w:rsidTr="007E3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EF60889" w14:textId="37D2D6D8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224D2" w14:textId="2F82E7A5" w:rsidR="0093363B" w:rsidRPr="00D247AE" w:rsidRDefault="007A6733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3B56D8" w14:textId="77777777" w:rsidR="0093363B" w:rsidRPr="00D247AE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F6C0B" w14:textId="47E0E36B" w:rsidR="0093363B" w:rsidRPr="00D247AE" w:rsidRDefault="00324585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</w:t>
            </w:r>
            <w:r w:rsidR="00A23E8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60B817" w14:textId="77777777" w:rsidR="0093363B" w:rsidRPr="00D247AE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318E2" w14:textId="41775C95" w:rsidR="0093363B" w:rsidRPr="00D247AE" w:rsidRDefault="00A6599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17,808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5E575E" w14:textId="71FC9A85" w:rsidR="0093363B" w:rsidRPr="00D247AE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A6CA5" w14:textId="6CFA70CC" w:rsidR="0093363B" w:rsidRPr="00D247AE" w:rsidRDefault="007F4FA3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19,18</w:t>
            </w:r>
            <w:r w:rsidR="003E4DA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B36B1F5" w14:textId="02C0D44F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5F0CC" w14:textId="4C874643" w:rsidR="0093363B" w:rsidRPr="006B6FDD" w:rsidRDefault="007F4FA3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2,76</w:t>
            </w:r>
            <w:r w:rsidR="003E4DA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03B86D" w14:textId="78BD8A9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6D9E2" w14:textId="61B5D3CC" w:rsidR="0093363B" w:rsidRPr="006B6FDD" w:rsidRDefault="00685D5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</w:t>
            </w:r>
            <w:r w:rsidR="00D264E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A173FE" w14:textId="1A7ACA6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B964B" w14:textId="36584E56" w:rsidR="0093363B" w:rsidRPr="006B6FDD" w:rsidRDefault="00D264E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8,92</w:t>
            </w:r>
            <w:r w:rsidR="00242C4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F16582" w14:textId="6DD0E0A7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FF0CA" w14:textId="0F0F7EE1" w:rsidR="0093363B" w:rsidRPr="006B6FDD" w:rsidRDefault="00DE1401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1,126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553094" w14:textId="3174D67F" w:rsidR="0093363B" w:rsidRPr="006B6FDD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56445" w14:textId="1B3CB311" w:rsidR="0093363B" w:rsidRPr="006B6FDD" w:rsidRDefault="007E3F2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54,564</w:t>
            </w:r>
          </w:p>
        </w:tc>
      </w:tr>
      <w:tr w:rsidR="00A23E87" w:rsidRPr="009F230F" w14:paraId="11BDC5D8" w14:textId="77777777" w:rsidTr="00A23E87">
        <w:trPr>
          <w:trHeight w:val="829"/>
        </w:trPr>
        <w:tc>
          <w:tcPr>
            <w:tcW w:w="2736" w:type="dxa"/>
          </w:tcPr>
          <w:p w14:paraId="557355EA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14:paraId="44B3DB82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F8DA7A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5FE24266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61A3938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3711DDFB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7DA858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6B020B8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6DE40A22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6065ABA4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776A4FF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A48C1F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0CA07807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03295434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8FF015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FA4161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2AAF85C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406BE43" w14:textId="77777777" w:rsidR="00A23E87" w:rsidRPr="00FF376C" w:rsidRDefault="00A23E8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3363B" w:rsidRPr="009F230F" w14:paraId="21483246" w14:textId="77777777" w:rsidTr="00A761D6">
        <w:trPr>
          <w:trHeight w:val="20"/>
        </w:trPr>
        <w:tc>
          <w:tcPr>
            <w:tcW w:w="2736" w:type="dxa"/>
          </w:tcPr>
          <w:p w14:paraId="6E255C77" w14:textId="71EFB99F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2"/>
                <w:szCs w:val="22"/>
                <w:cs/>
              </w:rPr>
            </w:pPr>
            <w:r w:rsidRPr="00FF376C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2"/>
                <w:szCs w:val="22"/>
                <w:cs/>
              </w:rPr>
              <w:lastRenderedPageBreak/>
              <w:t>ค่าเสื่อมราคาสะสมและขาดทุนจากการด้อยค่า</w:t>
            </w:r>
          </w:p>
        </w:tc>
        <w:tc>
          <w:tcPr>
            <w:tcW w:w="1078" w:type="dxa"/>
          </w:tcPr>
          <w:p w14:paraId="2A594375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7DADA8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197BCAD1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208406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2375BAB0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687C9FA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25C6611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3DC489E5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37EAE95D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A076016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FE1AE4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0A5A49B7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44CA9D63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04C9BD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C2B48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3D537E8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5CE9573" w14:textId="77777777" w:rsidR="0093363B" w:rsidRPr="00FF376C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7086F" w:rsidRPr="009F230F" w14:paraId="55FD309D" w14:textId="77777777" w:rsidTr="00A761D6">
        <w:trPr>
          <w:trHeight w:val="20"/>
        </w:trPr>
        <w:tc>
          <w:tcPr>
            <w:tcW w:w="2736" w:type="dxa"/>
          </w:tcPr>
          <w:p w14:paraId="3CCCFDF3" w14:textId="5965CEC0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A39DD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78" w:type="dxa"/>
          </w:tcPr>
          <w:p w14:paraId="1F371824" w14:textId="37A13356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7086F">
              <w:rPr>
                <w:rFonts w:asciiTheme="majorBidi" w:hAnsiTheme="majorBidi" w:cstheme="majorBidi"/>
                <w:sz w:val="22"/>
                <w:szCs w:val="22"/>
              </w:rPr>
              <w:t>434</w:t>
            </w:r>
          </w:p>
        </w:tc>
        <w:tc>
          <w:tcPr>
            <w:tcW w:w="236" w:type="dxa"/>
          </w:tcPr>
          <w:p w14:paraId="1FA5CDC9" w14:textId="77777777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6D44E0B" w14:textId="03A12071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7086F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236" w:type="dxa"/>
          </w:tcPr>
          <w:p w14:paraId="09C2D46A" w14:textId="77777777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125BA6E0" w14:textId="08DF490C" w:rsidR="0047086F" w:rsidRPr="0047086F" w:rsidRDefault="0047086F" w:rsidP="00B4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7086F">
              <w:rPr>
                <w:rFonts w:asciiTheme="majorBidi" w:hAnsiTheme="majorBidi" w:cstheme="majorBidi"/>
                <w:sz w:val="22"/>
                <w:szCs w:val="22"/>
              </w:rPr>
              <w:t>8,507</w:t>
            </w:r>
          </w:p>
        </w:tc>
        <w:tc>
          <w:tcPr>
            <w:tcW w:w="236" w:type="dxa"/>
          </w:tcPr>
          <w:p w14:paraId="611D93F9" w14:textId="77777777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6C2A4ED" w14:textId="5D0D5C96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7086F">
              <w:rPr>
                <w:rFonts w:asciiTheme="majorBidi" w:hAnsiTheme="majorBidi" w:cstheme="majorBidi"/>
                <w:sz w:val="22"/>
                <w:szCs w:val="22"/>
              </w:rPr>
              <w:t>12,011</w:t>
            </w:r>
          </w:p>
        </w:tc>
        <w:tc>
          <w:tcPr>
            <w:tcW w:w="241" w:type="dxa"/>
          </w:tcPr>
          <w:p w14:paraId="343E0066" w14:textId="77777777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49A21CE6" w14:textId="4779BB69" w:rsidR="0047086F" w:rsidRPr="0047086F" w:rsidRDefault="0047086F" w:rsidP="00B4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7086F">
              <w:rPr>
                <w:rFonts w:asciiTheme="majorBidi" w:hAnsiTheme="majorBidi" w:cstheme="majorBidi"/>
                <w:sz w:val="22"/>
                <w:szCs w:val="22"/>
              </w:rPr>
              <w:t>2,172</w:t>
            </w:r>
          </w:p>
        </w:tc>
        <w:tc>
          <w:tcPr>
            <w:tcW w:w="236" w:type="dxa"/>
          </w:tcPr>
          <w:p w14:paraId="6B3B8735" w14:textId="77777777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BEEC6B" w14:textId="35D9C345" w:rsidR="0047086F" w:rsidRPr="0047086F" w:rsidRDefault="0047086F" w:rsidP="00B4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7086F">
              <w:rPr>
                <w:rFonts w:asciiTheme="majorBidi" w:hAnsiTheme="majorBidi" w:cstheme="majorBidi"/>
                <w:sz w:val="22"/>
                <w:szCs w:val="22"/>
              </w:rPr>
              <w:t>397</w:t>
            </w:r>
          </w:p>
        </w:tc>
        <w:tc>
          <w:tcPr>
            <w:tcW w:w="239" w:type="dxa"/>
          </w:tcPr>
          <w:p w14:paraId="6880C1ED" w14:textId="77777777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2E9C8102" w14:textId="6DF21DD9" w:rsidR="0047086F" w:rsidRPr="0047086F" w:rsidRDefault="0047086F" w:rsidP="00B4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7086F">
              <w:rPr>
                <w:rFonts w:asciiTheme="majorBidi" w:hAnsiTheme="majorBidi" w:cstheme="majorBidi"/>
                <w:sz w:val="22"/>
                <w:szCs w:val="22"/>
              </w:rPr>
              <w:t>4,359</w:t>
            </w:r>
          </w:p>
        </w:tc>
        <w:tc>
          <w:tcPr>
            <w:tcW w:w="236" w:type="dxa"/>
          </w:tcPr>
          <w:p w14:paraId="450DF062" w14:textId="77777777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CBC475" w14:textId="6E78E7D0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7086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E3C82B7" w14:textId="77777777" w:rsidR="0047086F" w:rsidRPr="0047086F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26F6187" w14:textId="5D9AD6C8" w:rsidR="0047086F" w:rsidRPr="0047086F" w:rsidRDefault="0047086F" w:rsidP="00B4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7086F">
              <w:rPr>
                <w:rFonts w:asciiTheme="majorBidi" w:hAnsiTheme="majorBidi" w:cstheme="majorBidi"/>
                <w:sz w:val="22"/>
                <w:szCs w:val="22"/>
              </w:rPr>
              <w:t>27,908</w:t>
            </w:r>
          </w:p>
        </w:tc>
      </w:tr>
      <w:tr w:rsidR="0047086F" w:rsidRPr="009F230F" w14:paraId="5E8000CE" w14:textId="77777777" w:rsidTr="00A761D6">
        <w:trPr>
          <w:trHeight w:val="20"/>
        </w:trPr>
        <w:tc>
          <w:tcPr>
            <w:tcW w:w="2736" w:type="dxa"/>
          </w:tcPr>
          <w:p w14:paraId="14E0CA0A" w14:textId="7FB50AC4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</w:tcPr>
          <w:p w14:paraId="0EB3A3CC" w14:textId="021F5705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236" w:type="dxa"/>
          </w:tcPr>
          <w:p w14:paraId="1C9F8B80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FB75E6E" w14:textId="2270811E" w:rsidR="0047086F" w:rsidRPr="00221F12" w:rsidRDefault="0047086F" w:rsidP="00F2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28AE6CE4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469432E1" w14:textId="5660EB2F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A4290">
              <w:rPr>
                <w:rFonts w:asciiTheme="majorBidi" w:hAnsiTheme="majorBidi" w:cstheme="majorBidi"/>
                <w:sz w:val="22"/>
                <w:szCs w:val="22"/>
              </w:rPr>
              <w:t>705</w:t>
            </w:r>
          </w:p>
        </w:tc>
        <w:tc>
          <w:tcPr>
            <w:tcW w:w="236" w:type="dxa"/>
          </w:tcPr>
          <w:p w14:paraId="3E70C997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F27642" w14:textId="1B014C5D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15216">
              <w:rPr>
                <w:rFonts w:asciiTheme="majorBidi" w:hAnsiTheme="majorBidi" w:cstheme="majorBidi"/>
                <w:sz w:val="22"/>
                <w:szCs w:val="22"/>
              </w:rPr>
              <w:t>1,071</w:t>
            </w:r>
          </w:p>
        </w:tc>
        <w:tc>
          <w:tcPr>
            <w:tcW w:w="241" w:type="dxa"/>
          </w:tcPr>
          <w:p w14:paraId="7BAF71A1" w14:textId="77777777" w:rsidR="0047086F" w:rsidRPr="00221F12" w:rsidRDefault="0047086F" w:rsidP="0047086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</w:tcPr>
          <w:p w14:paraId="14A71B69" w14:textId="44A6A40E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1EBD">
              <w:rPr>
                <w:rFonts w:asciiTheme="majorBidi" w:hAnsiTheme="majorBidi" w:cstheme="majorBidi"/>
                <w:sz w:val="22"/>
                <w:szCs w:val="22"/>
              </w:rPr>
              <w:t>163</w:t>
            </w:r>
          </w:p>
        </w:tc>
        <w:tc>
          <w:tcPr>
            <w:tcW w:w="236" w:type="dxa"/>
          </w:tcPr>
          <w:p w14:paraId="69D3509A" w14:textId="77777777" w:rsidR="0047086F" w:rsidRPr="00221F12" w:rsidRDefault="0047086F" w:rsidP="0047086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</w:tcPr>
          <w:p w14:paraId="6AC80C65" w14:textId="727A9800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0459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9" w:type="dxa"/>
          </w:tcPr>
          <w:p w14:paraId="1790607A" w14:textId="77777777" w:rsidR="0047086F" w:rsidRPr="00221F12" w:rsidRDefault="0047086F" w:rsidP="0047086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</w:tcPr>
          <w:p w14:paraId="18D1DD72" w14:textId="24C088AF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34E05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236" w:type="dxa"/>
          </w:tcPr>
          <w:p w14:paraId="46292FF0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20D5A4" w14:textId="388EB2E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7B0CB0C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46A565C" w14:textId="1460D9DA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34E05">
              <w:rPr>
                <w:rFonts w:asciiTheme="majorBidi" w:hAnsiTheme="majorBidi" w:cstheme="majorBidi"/>
                <w:sz w:val="22"/>
                <w:szCs w:val="22"/>
              </w:rPr>
              <w:t>2,586</w:t>
            </w:r>
          </w:p>
        </w:tc>
      </w:tr>
      <w:tr w:rsidR="0047086F" w:rsidRPr="009F230F" w14:paraId="4273648C" w14:textId="77777777" w:rsidTr="00A761D6">
        <w:trPr>
          <w:trHeight w:val="20"/>
        </w:trPr>
        <w:tc>
          <w:tcPr>
            <w:tcW w:w="2736" w:type="dxa"/>
          </w:tcPr>
          <w:p w14:paraId="6FABC290" w14:textId="095B2C04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กลับรายการผล</w:t>
            </w:r>
            <w:r w:rsidRPr="00221F12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1078" w:type="dxa"/>
          </w:tcPr>
          <w:p w14:paraId="2B540573" w14:textId="20BD9DAA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161DF6C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2C5197D" w14:textId="785FC279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E6F8F6D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28DE1939" w14:textId="0705CC29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E363D">
              <w:rPr>
                <w:rFonts w:asciiTheme="majorBidi" w:hAnsiTheme="majorBidi" w:cstheme="majorBidi"/>
                <w:sz w:val="22"/>
                <w:szCs w:val="22"/>
              </w:rPr>
              <w:t>(19)</w:t>
            </w:r>
          </w:p>
        </w:tc>
        <w:tc>
          <w:tcPr>
            <w:tcW w:w="236" w:type="dxa"/>
          </w:tcPr>
          <w:p w14:paraId="6B7A6444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656642" w14:textId="3D494561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0821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41" w:type="dxa"/>
          </w:tcPr>
          <w:p w14:paraId="3A10DEFF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3447C17E" w14:textId="38353D88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0821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236" w:type="dxa"/>
          </w:tcPr>
          <w:p w14:paraId="3FD6C4FB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4FB298" w14:textId="5522D4B1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E363D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239" w:type="dxa"/>
          </w:tcPr>
          <w:p w14:paraId="658329CA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73E7098A" w14:textId="0B994976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0821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236" w:type="dxa"/>
          </w:tcPr>
          <w:p w14:paraId="0165E733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6350F1" w14:textId="34707255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624F6FC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7323E0C9" w14:textId="7C87B765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0821">
              <w:rPr>
                <w:rFonts w:asciiTheme="majorBidi" w:hAnsiTheme="majorBidi" w:cstheme="majorBidi"/>
                <w:sz w:val="22"/>
                <w:szCs w:val="22"/>
              </w:rPr>
              <w:t>(33)</w:t>
            </w:r>
          </w:p>
        </w:tc>
      </w:tr>
      <w:tr w:rsidR="0047086F" w:rsidRPr="009F230F" w14:paraId="00AC7561" w14:textId="77777777" w:rsidTr="00A761D6">
        <w:trPr>
          <w:trHeight w:val="20"/>
        </w:trPr>
        <w:tc>
          <w:tcPr>
            <w:tcW w:w="2736" w:type="dxa"/>
          </w:tcPr>
          <w:p w14:paraId="7CB50DD9" w14:textId="634A0046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078" w:type="dxa"/>
          </w:tcPr>
          <w:p w14:paraId="48E1350B" w14:textId="213A41AB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</w:tcPr>
          <w:p w14:paraId="02BCC08A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1E3323EF" w14:textId="415DE0C5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</w:tcPr>
          <w:p w14:paraId="2AF64B57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45B505F9" w14:textId="04708D4D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E40CC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236" w:type="dxa"/>
          </w:tcPr>
          <w:p w14:paraId="4CB2F23B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0393EF" w14:textId="5577542B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40CC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241" w:type="dxa"/>
          </w:tcPr>
          <w:p w14:paraId="0C4EEAC7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4A919B8D" w14:textId="31BD8816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40CC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236" w:type="dxa"/>
          </w:tcPr>
          <w:p w14:paraId="4F094018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ECCAB0" w14:textId="4824BD09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7287FFB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37C282F2" w14:textId="50F67DCF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30D"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236" w:type="dxa"/>
          </w:tcPr>
          <w:p w14:paraId="3C2651AF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188343" w14:textId="4F4D923F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706F44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C6959F2" w14:textId="3B141108" w:rsidR="0047086F" w:rsidRPr="00221F12" w:rsidRDefault="0047086F" w:rsidP="0028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7086F" w:rsidRPr="009F230F" w14:paraId="77512D74" w14:textId="77777777" w:rsidTr="00A761D6">
        <w:trPr>
          <w:trHeight w:val="20"/>
        </w:trPr>
        <w:tc>
          <w:tcPr>
            <w:tcW w:w="2736" w:type="dxa"/>
          </w:tcPr>
          <w:p w14:paraId="04D10BA6" w14:textId="0386E1DC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78" w:type="dxa"/>
          </w:tcPr>
          <w:p w14:paraId="62B8A4C3" w14:textId="66DBABBF" w:rsidR="0047086F" w:rsidRPr="00221F12" w:rsidRDefault="0047086F" w:rsidP="00B4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095B54A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A58B9A9" w14:textId="29F0CB69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8D78A2B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2FDC848A" w14:textId="59BE2EF2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(53)</w:t>
            </w:r>
          </w:p>
        </w:tc>
        <w:tc>
          <w:tcPr>
            <w:tcW w:w="236" w:type="dxa"/>
          </w:tcPr>
          <w:p w14:paraId="39D571B5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7802D9" w14:textId="76CB2274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6C">
              <w:rPr>
                <w:rFonts w:asciiTheme="majorBidi" w:hAnsiTheme="majorBidi" w:cstheme="majorBidi"/>
                <w:sz w:val="22"/>
                <w:szCs w:val="22"/>
              </w:rPr>
              <w:t>(290)</w:t>
            </w:r>
          </w:p>
        </w:tc>
        <w:tc>
          <w:tcPr>
            <w:tcW w:w="241" w:type="dxa"/>
          </w:tcPr>
          <w:p w14:paraId="33120D5C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569743AF" w14:textId="1397CA19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7C85">
              <w:rPr>
                <w:rFonts w:asciiTheme="majorBidi" w:hAnsiTheme="majorBidi" w:cstheme="majorBidi"/>
                <w:sz w:val="22"/>
                <w:szCs w:val="22"/>
              </w:rPr>
              <w:t>(97)</w:t>
            </w:r>
          </w:p>
        </w:tc>
        <w:tc>
          <w:tcPr>
            <w:tcW w:w="236" w:type="dxa"/>
          </w:tcPr>
          <w:p w14:paraId="040C726F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8EC857" w14:textId="0A45D8E4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(37)</w:t>
            </w:r>
          </w:p>
        </w:tc>
        <w:tc>
          <w:tcPr>
            <w:tcW w:w="239" w:type="dxa"/>
          </w:tcPr>
          <w:p w14:paraId="3CA89E67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2BD1A55E" w14:textId="39CC1B39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130D">
              <w:rPr>
                <w:rFonts w:asciiTheme="majorBidi" w:hAnsiTheme="majorBidi" w:cstheme="majorBidi"/>
                <w:sz w:val="22"/>
                <w:szCs w:val="22"/>
              </w:rPr>
              <w:t>(33)</w:t>
            </w:r>
          </w:p>
        </w:tc>
        <w:tc>
          <w:tcPr>
            <w:tcW w:w="236" w:type="dxa"/>
          </w:tcPr>
          <w:p w14:paraId="24C1D9B9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CA4821" w14:textId="550372A0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A3DDD1F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258E4E0" w14:textId="491ECEC1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47763">
              <w:rPr>
                <w:rFonts w:asciiTheme="majorBidi" w:hAnsiTheme="majorBidi" w:cstheme="majorBidi"/>
                <w:sz w:val="22"/>
                <w:szCs w:val="22"/>
              </w:rPr>
              <w:t>(510)</w:t>
            </w:r>
          </w:p>
        </w:tc>
      </w:tr>
      <w:tr w:rsidR="0047086F" w:rsidRPr="009F230F" w14:paraId="11623CC9" w14:textId="77777777" w:rsidTr="00A761D6">
        <w:trPr>
          <w:trHeight w:val="20"/>
        </w:trPr>
        <w:tc>
          <w:tcPr>
            <w:tcW w:w="2736" w:type="dxa"/>
          </w:tcPr>
          <w:p w14:paraId="63D5C378" w14:textId="7932ED12" w:rsidR="0047086F" w:rsidRPr="00221F12" w:rsidRDefault="0047086F" w:rsidP="0047086F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AB8BEB8" w14:textId="05D36059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</w:tcPr>
          <w:p w14:paraId="3C795071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50FD05A" w14:textId="141AC15D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1AB8C33F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D27045B" w14:textId="7043BE35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</w:tcPr>
          <w:p w14:paraId="1CDEE0F1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6834C6" w14:textId="76E50175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4D29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241" w:type="dxa"/>
          </w:tcPr>
          <w:p w14:paraId="11BD64C0" w14:textId="77777777" w:rsidR="0047086F" w:rsidRPr="00221F12" w:rsidRDefault="0047086F" w:rsidP="0047086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9CEE4E8" w14:textId="29199592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1A26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</w:tcPr>
          <w:p w14:paraId="013052E1" w14:textId="77777777" w:rsidR="0047086F" w:rsidRPr="00221F12" w:rsidRDefault="0047086F" w:rsidP="0047086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E836DD" w14:textId="6E34DE4D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288D8DCF" w14:textId="77777777" w:rsidR="0047086F" w:rsidRPr="00221F12" w:rsidRDefault="0047086F" w:rsidP="0047086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986151D" w14:textId="45CB8396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363D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</w:tcPr>
          <w:p w14:paraId="07E4EE5A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98ACFD" w14:textId="7C360C96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0314BE4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E39258C" w14:textId="1B1F0BAD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</w:tr>
      <w:tr w:rsidR="0093363B" w:rsidRPr="009F230F" w14:paraId="525EB002" w14:textId="77777777" w:rsidTr="00A761D6">
        <w:trPr>
          <w:trHeight w:val="20"/>
        </w:trPr>
        <w:tc>
          <w:tcPr>
            <w:tcW w:w="2736" w:type="dxa"/>
          </w:tcPr>
          <w:p w14:paraId="00C2A518" w14:textId="33F4E71D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0A39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  <w:t xml:space="preserve">และ </w:t>
            </w:r>
          </w:p>
        </w:tc>
        <w:tc>
          <w:tcPr>
            <w:tcW w:w="1078" w:type="dxa"/>
          </w:tcPr>
          <w:p w14:paraId="4644346E" w14:textId="410BC634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9C27F8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1EB62964" w14:textId="49A10363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5EA211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4" w:type="dxa"/>
          </w:tcPr>
          <w:p w14:paraId="427C3D9E" w14:textId="7CEDCB66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54AF44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2D48783" w14:textId="6795E7E3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3E5F9531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</w:tcPr>
          <w:p w14:paraId="73EB4227" w14:textId="7B1ECC70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355CBB4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7483D8" w14:textId="6B35698A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69F2CBEF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22868131" w14:textId="39DCEB23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D1707D3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93E705" w14:textId="3D13C0EC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0127B97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001C225B" w14:textId="770CB1F3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7086F" w:rsidRPr="009F230F" w14:paraId="46205508" w14:textId="77777777" w:rsidTr="00A761D6">
        <w:trPr>
          <w:trHeight w:val="20"/>
        </w:trPr>
        <w:tc>
          <w:tcPr>
            <w:tcW w:w="2736" w:type="dxa"/>
          </w:tcPr>
          <w:p w14:paraId="15932A5A" w14:textId="6EBD9303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  <w:t xml:space="preserve">   1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  <w:t xml:space="preserve">มกราคม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  <w:t>256</w:t>
            </w:r>
            <w:r w:rsidR="000A39DD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  <w:t>8</w:t>
            </w:r>
          </w:p>
        </w:tc>
        <w:tc>
          <w:tcPr>
            <w:tcW w:w="1078" w:type="dxa"/>
          </w:tcPr>
          <w:p w14:paraId="49CC7697" w14:textId="0703BDEA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477</w:t>
            </w:r>
          </w:p>
        </w:tc>
        <w:tc>
          <w:tcPr>
            <w:tcW w:w="236" w:type="dxa"/>
          </w:tcPr>
          <w:p w14:paraId="43EE6C07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2CB314F9" w14:textId="597A462F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36" w:type="dxa"/>
          </w:tcPr>
          <w:p w14:paraId="6D38526C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4" w:type="dxa"/>
          </w:tcPr>
          <w:p w14:paraId="24BEDB64" w14:textId="280194E3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05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9,175</w:t>
            </w:r>
          </w:p>
        </w:tc>
        <w:tc>
          <w:tcPr>
            <w:tcW w:w="236" w:type="dxa"/>
          </w:tcPr>
          <w:p w14:paraId="48F3635E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C37F766" w14:textId="6B1C4F7A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05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12,784</w:t>
            </w:r>
          </w:p>
        </w:tc>
        <w:tc>
          <w:tcPr>
            <w:tcW w:w="241" w:type="dxa"/>
          </w:tcPr>
          <w:p w14:paraId="4A1ACD42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</w:tcPr>
          <w:p w14:paraId="01414894" w14:textId="093FA680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05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2,214</w:t>
            </w:r>
          </w:p>
        </w:tc>
        <w:tc>
          <w:tcPr>
            <w:tcW w:w="236" w:type="dxa"/>
          </w:tcPr>
          <w:p w14:paraId="408A02F3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9FEC10" w14:textId="4DB6E458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26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360</w:t>
            </w:r>
          </w:p>
        </w:tc>
        <w:tc>
          <w:tcPr>
            <w:tcW w:w="239" w:type="dxa"/>
          </w:tcPr>
          <w:p w14:paraId="572FE133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62DF54FD" w14:textId="76828FC6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05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4,901</w:t>
            </w:r>
          </w:p>
        </w:tc>
        <w:tc>
          <w:tcPr>
            <w:tcW w:w="236" w:type="dxa"/>
          </w:tcPr>
          <w:p w14:paraId="2CCC6A98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220649" w14:textId="715A9FA5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957F9C8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6F1650A2" w14:textId="19E9E665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5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29,941</w:t>
            </w:r>
          </w:p>
        </w:tc>
      </w:tr>
      <w:tr w:rsidR="0093363B" w:rsidRPr="009F230F" w14:paraId="045F781A" w14:textId="77777777" w:rsidTr="00094F22">
        <w:trPr>
          <w:trHeight w:val="20"/>
        </w:trPr>
        <w:tc>
          <w:tcPr>
            <w:tcW w:w="2736" w:type="dxa"/>
          </w:tcPr>
          <w:p w14:paraId="3A847D3B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</w:tcPr>
          <w:p w14:paraId="07C50359" w14:textId="6DCE756F" w:rsidR="0093363B" w:rsidRPr="00221F12" w:rsidRDefault="00913590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236" w:type="dxa"/>
          </w:tcPr>
          <w:p w14:paraId="2C1E28AD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1C0B494B" w14:textId="61F45E71" w:rsidR="0093363B" w:rsidRPr="00221F12" w:rsidRDefault="0065799E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780790EB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554F7CEF" w14:textId="0EDEE64F" w:rsidR="0093363B" w:rsidRPr="00221F12" w:rsidRDefault="0065799E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  <w:tc>
          <w:tcPr>
            <w:tcW w:w="236" w:type="dxa"/>
          </w:tcPr>
          <w:p w14:paraId="6578B683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FEA9B0" w14:textId="0BA9D92B" w:rsidR="0093363B" w:rsidRPr="00221F12" w:rsidRDefault="0065799E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1,258</w:t>
            </w:r>
          </w:p>
        </w:tc>
        <w:tc>
          <w:tcPr>
            <w:tcW w:w="241" w:type="dxa"/>
          </w:tcPr>
          <w:p w14:paraId="5EC0A691" w14:textId="77777777" w:rsidR="0093363B" w:rsidRPr="00221F12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</w:tcPr>
          <w:p w14:paraId="1FC2FC84" w14:textId="574B9067" w:rsidR="0093363B" w:rsidRPr="00221F12" w:rsidRDefault="0065799E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180</w:t>
            </w:r>
          </w:p>
        </w:tc>
        <w:tc>
          <w:tcPr>
            <w:tcW w:w="236" w:type="dxa"/>
          </w:tcPr>
          <w:p w14:paraId="165E26C0" w14:textId="77777777" w:rsidR="0093363B" w:rsidRPr="00221F12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</w:tcPr>
          <w:p w14:paraId="35016293" w14:textId="6DF94690" w:rsidR="0093363B" w:rsidRPr="00221F12" w:rsidRDefault="0065799E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239" w:type="dxa"/>
          </w:tcPr>
          <w:p w14:paraId="112F7E8B" w14:textId="77777777" w:rsidR="0093363B" w:rsidRPr="00221F12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</w:tcPr>
          <w:p w14:paraId="66164581" w14:textId="0524B389" w:rsidR="0093363B" w:rsidRPr="00221F12" w:rsidRDefault="0065799E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  <w:tc>
          <w:tcPr>
            <w:tcW w:w="236" w:type="dxa"/>
          </w:tcPr>
          <w:p w14:paraId="7F7549BD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9ADCBB" w14:textId="6C083A00" w:rsidR="0093363B" w:rsidRPr="00221F12" w:rsidRDefault="0065799E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D12E28D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88A154A" w14:textId="5B88CD9E" w:rsidR="0093363B" w:rsidRPr="00221F12" w:rsidRDefault="0065799E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2,928</w:t>
            </w:r>
          </w:p>
        </w:tc>
      </w:tr>
      <w:tr w:rsidR="0093363B" w:rsidRPr="009F230F" w14:paraId="68FFBE6D" w14:textId="77777777" w:rsidTr="00094F22">
        <w:trPr>
          <w:trHeight w:val="20"/>
        </w:trPr>
        <w:tc>
          <w:tcPr>
            <w:tcW w:w="2736" w:type="dxa"/>
          </w:tcPr>
          <w:p w14:paraId="651C6A02" w14:textId="01DDE62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078" w:type="dxa"/>
          </w:tcPr>
          <w:p w14:paraId="0E1BC8A3" w14:textId="596B7948" w:rsidR="0093363B" w:rsidRPr="00221F12" w:rsidRDefault="00913590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5AECDCFF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BE6FCED" w14:textId="5B483C90" w:rsidR="0093363B" w:rsidRPr="00221F12" w:rsidRDefault="00CE4A1D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</w:tcPr>
          <w:p w14:paraId="7781E537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4D435602" w14:textId="7D48367A" w:rsidR="0093363B" w:rsidRPr="00221F12" w:rsidRDefault="00CE4A1D" w:rsidP="00CE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B475B47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857062" w14:textId="565EE22D" w:rsidR="0093363B" w:rsidRPr="00221F12" w:rsidRDefault="00CE4A1D" w:rsidP="00CE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9354547" w14:textId="77777777" w:rsidR="0093363B" w:rsidRPr="00221F12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</w:tcPr>
          <w:p w14:paraId="0BAFA15E" w14:textId="1117BBEE" w:rsidR="0093363B" w:rsidRPr="00221F12" w:rsidRDefault="00CE4A1D" w:rsidP="00CE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BCE4E44" w14:textId="77777777" w:rsidR="0093363B" w:rsidRPr="00221F12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</w:tcPr>
          <w:p w14:paraId="649D6C9B" w14:textId="56915C4C" w:rsidR="0093363B" w:rsidRPr="00221F12" w:rsidRDefault="00CE4A1D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65C515A" w14:textId="77777777" w:rsidR="0093363B" w:rsidRPr="00221F12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</w:tcPr>
          <w:p w14:paraId="1EA99169" w14:textId="218EAA5A" w:rsidR="0093363B" w:rsidRPr="00221F12" w:rsidRDefault="00CE4A1D" w:rsidP="00CE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A3C26F5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AF7F97" w14:textId="7929F0E5" w:rsidR="0093363B" w:rsidRPr="00221F12" w:rsidRDefault="00CE4A1D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7BE7DA1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1E63EB0" w14:textId="590B75DB" w:rsidR="0093363B" w:rsidRPr="00221F12" w:rsidRDefault="00CE4A1D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3363B" w:rsidRPr="009F230F" w14:paraId="58732E58" w14:textId="77777777" w:rsidTr="00094F22">
        <w:trPr>
          <w:trHeight w:val="20"/>
        </w:trPr>
        <w:tc>
          <w:tcPr>
            <w:tcW w:w="2736" w:type="dxa"/>
          </w:tcPr>
          <w:p w14:paraId="4D257E46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78" w:type="dxa"/>
          </w:tcPr>
          <w:p w14:paraId="326A2A4F" w14:textId="12B29E56" w:rsidR="0093363B" w:rsidRPr="00221F12" w:rsidRDefault="008E6E3B" w:rsidP="00E7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</w:tcPr>
          <w:p w14:paraId="2DE5DB3D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6187206" w14:textId="697110B9" w:rsidR="0093363B" w:rsidRPr="00221F12" w:rsidRDefault="008E6E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2DB393A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3F2F593C" w14:textId="7444D35D" w:rsidR="0093363B" w:rsidRPr="00221F12" w:rsidRDefault="008E6E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(102)</w:t>
            </w:r>
          </w:p>
        </w:tc>
        <w:tc>
          <w:tcPr>
            <w:tcW w:w="236" w:type="dxa"/>
          </w:tcPr>
          <w:p w14:paraId="167F339B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B8EDC" w14:textId="53B12EB0" w:rsidR="0093363B" w:rsidRPr="00221F12" w:rsidRDefault="008E6E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(343)</w:t>
            </w:r>
          </w:p>
        </w:tc>
        <w:tc>
          <w:tcPr>
            <w:tcW w:w="241" w:type="dxa"/>
          </w:tcPr>
          <w:p w14:paraId="6FD467AF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429A95A4" w14:textId="2215083E" w:rsidR="0093363B" w:rsidRPr="00221F12" w:rsidRDefault="008E6E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(147)</w:t>
            </w:r>
          </w:p>
        </w:tc>
        <w:tc>
          <w:tcPr>
            <w:tcW w:w="236" w:type="dxa"/>
          </w:tcPr>
          <w:p w14:paraId="3F6B922A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D32A14" w14:textId="09C8B5C1" w:rsidR="0093363B" w:rsidRPr="00221F12" w:rsidRDefault="00E73FA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(43)</w:t>
            </w:r>
          </w:p>
        </w:tc>
        <w:tc>
          <w:tcPr>
            <w:tcW w:w="239" w:type="dxa"/>
          </w:tcPr>
          <w:p w14:paraId="6C020C6B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25A345D5" w14:textId="21A8E234" w:rsidR="0093363B" w:rsidRPr="00221F12" w:rsidRDefault="00E73FA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236" w:type="dxa"/>
          </w:tcPr>
          <w:p w14:paraId="03BAB1A8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3E3321" w14:textId="66FA966B" w:rsidR="0093363B" w:rsidRPr="00221F12" w:rsidRDefault="00E73FA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93C3C32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6DE47BE" w14:textId="4EC14076" w:rsidR="0093363B" w:rsidRPr="00221F12" w:rsidRDefault="00E73FAC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(689)</w:t>
            </w:r>
          </w:p>
        </w:tc>
      </w:tr>
      <w:tr w:rsidR="0093363B" w:rsidRPr="009F230F" w14:paraId="58C7EC7B" w14:textId="77777777" w:rsidTr="00094F22">
        <w:trPr>
          <w:trHeight w:val="20"/>
        </w:trPr>
        <w:tc>
          <w:tcPr>
            <w:tcW w:w="2736" w:type="dxa"/>
          </w:tcPr>
          <w:p w14:paraId="55C5DC81" w14:textId="77777777" w:rsidR="0093363B" w:rsidRPr="00221F12" w:rsidRDefault="0093363B" w:rsidP="0093363B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22A92857" w14:textId="1C5536CF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</w:tcPr>
          <w:p w14:paraId="4E7D6586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BACB04E" w14:textId="085C7A72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</w:tcPr>
          <w:p w14:paraId="6AF46604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3CFAA4CF" w14:textId="53F25387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236" w:type="dxa"/>
          </w:tcPr>
          <w:p w14:paraId="76916EB0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505FCE" w14:textId="78698F58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(39)</w:t>
            </w:r>
          </w:p>
        </w:tc>
        <w:tc>
          <w:tcPr>
            <w:tcW w:w="241" w:type="dxa"/>
          </w:tcPr>
          <w:p w14:paraId="5A784411" w14:textId="77777777" w:rsidR="0093363B" w:rsidRPr="00221F12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</w:tcPr>
          <w:p w14:paraId="52D81F09" w14:textId="00AA73BA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236" w:type="dxa"/>
          </w:tcPr>
          <w:p w14:paraId="482B7476" w14:textId="77777777" w:rsidR="0093363B" w:rsidRPr="00221F12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</w:tcPr>
          <w:p w14:paraId="461FA4B0" w14:textId="604451BA" w:rsidR="0093363B" w:rsidRPr="00221F12" w:rsidRDefault="00094F22" w:rsidP="0009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239" w:type="dxa"/>
          </w:tcPr>
          <w:p w14:paraId="46FDDB43" w14:textId="77777777" w:rsidR="0093363B" w:rsidRPr="00221F12" w:rsidRDefault="0093363B" w:rsidP="009336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</w:tcPr>
          <w:p w14:paraId="13D185B0" w14:textId="4FFA685B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(15)</w:t>
            </w:r>
          </w:p>
        </w:tc>
        <w:tc>
          <w:tcPr>
            <w:tcW w:w="236" w:type="dxa"/>
          </w:tcPr>
          <w:p w14:paraId="68027D70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931CFC" w14:textId="548252FC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0CBCD96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59AA565" w14:textId="064541D9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</w:tr>
      <w:tr w:rsidR="0093363B" w:rsidRPr="009F230F" w14:paraId="068621F7" w14:textId="77777777" w:rsidTr="00094F22">
        <w:trPr>
          <w:trHeight w:val="82"/>
        </w:trPr>
        <w:tc>
          <w:tcPr>
            <w:tcW w:w="2736" w:type="dxa"/>
          </w:tcPr>
          <w:p w14:paraId="08C80DE4" w14:textId="381A8E2D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0A39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DC9AA2F" w14:textId="6465CBD1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521</w:t>
            </w:r>
          </w:p>
        </w:tc>
        <w:tc>
          <w:tcPr>
            <w:tcW w:w="236" w:type="dxa"/>
          </w:tcPr>
          <w:p w14:paraId="3C92BC6B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4532BB6" w14:textId="786EB25B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14:paraId="65C0D2F6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16A0C26" w14:textId="39248635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9,809</w:t>
            </w:r>
          </w:p>
        </w:tc>
        <w:tc>
          <w:tcPr>
            <w:tcW w:w="236" w:type="dxa"/>
          </w:tcPr>
          <w:p w14:paraId="4C60CD0B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A70486" w14:textId="0BD013B1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13,660</w:t>
            </w:r>
          </w:p>
        </w:tc>
        <w:tc>
          <w:tcPr>
            <w:tcW w:w="241" w:type="dxa"/>
          </w:tcPr>
          <w:p w14:paraId="7A65673C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1F3671D8" w14:textId="1AD0216D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2,243</w:t>
            </w:r>
          </w:p>
        </w:tc>
        <w:tc>
          <w:tcPr>
            <w:tcW w:w="236" w:type="dxa"/>
          </w:tcPr>
          <w:p w14:paraId="06BA277D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89ACD8" w14:textId="1FCD9C44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340</w:t>
            </w:r>
          </w:p>
        </w:tc>
        <w:tc>
          <w:tcPr>
            <w:tcW w:w="239" w:type="dxa"/>
          </w:tcPr>
          <w:p w14:paraId="72B8AA6A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16E9D71" w14:textId="6E2239F7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5,488</w:t>
            </w:r>
          </w:p>
        </w:tc>
        <w:tc>
          <w:tcPr>
            <w:tcW w:w="236" w:type="dxa"/>
          </w:tcPr>
          <w:p w14:paraId="7B9AD87B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6FDE1E" w14:textId="3216A29B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4A9136B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55AC6B8" w14:textId="10B6DC8B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32,092</w:t>
            </w:r>
          </w:p>
        </w:tc>
      </w:tr>
      <w:tr w:rsidR="0093363B" w:rsidRPr="009F230F" w14:paraId="15808FD1" w14:textId="77777777" w:rsidTr="00AE1594">
        <w:trPr>
          <w:trHeight w:hRule="exact" w:val="273"/>
        </w:trPr>
        <w:tc>
          <w:tcPr>
            <w:tcW w:w="2736" w:type="dxa"/>
          </w:tcPr>
          <w:p w14:paraId="6C6580B5" w14:textId="77777777" w:rsidR="0047086F" w:rsidRPr="00AE1594" w:rsidRDefault="0047086F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7759D9B7" w14:textId="77777777" w:rsidR="0047086F" w:rsidRPr="00AE1594" w:rsidRDefault="0047086F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694E5786" w14:textId="77777777" w:rsidR="0047086F" w:rsidRPr="00AE1594" w:rsidRDefault="0047086F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79333BFD" w14:textId="2A7CAE4A" w:rsidR="0047086F" w:rsidRPr="00AE1594" w:rsidRDefault="0047086F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14:paraId="3D91549E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B68070C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0E2FC13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ED3EE5" w14:textId="77777777" w:rsidR="0093363B" w:rsidRPr="00AE1594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</w:tcPr>
          <w:p w14:paraId="3E929070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7BBE9D6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0685B8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1" w:type="dxa"/>
          </w:tcPr>
          <w:p w14:paraId="5844A88D" w14:textId="77777777" w:rsidR="0093363B" w:rsidRPr="00AE1594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</w:tcPr>
          <w:p w14:paraId="5D0318B7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AD8091C" w14:textId="77777777" w:rsidR="0093363B" w:rsidRPr="00AE1594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2CE24ED7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00F75584" w14:textId="77777777" w:rsidR="0093363B" w:rsidRPr="00AE1594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77" w:type="dxa"/>
          </w:tcPr>
          <w:p w14:paraId="2B986067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FB712C8" w14:textId="77777777" w:rsidR="0093363B" w:rsidRPr="00AE1594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7D584CF2" w14:textId="77777777" w:rsidR="0093363B" w:rsidRPr="00AE1594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236" w:type="dxa"/>
          </w:tcPr>
          <w:p w14:paraId="3F8CD0A5" w14:textId="77777777" w:rsidR="0093363B" w:rsidRPr="00AE1594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3" w:type="dxa"/>
          </w:tcPr>
          <w:p w14:paraId="182D1B64" w14:textId="77777777" w:rsidR="0093363B" w:rsidRPr="00AE1594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93363B" w:rsidRPr="009F230F" w14:paraId="6BFC5DAA" w14:textId="77777777" w:rsidTr="00A761D6">
        <w:trPr>
          <w:trHeight w:val="20"/>
        </w:trPr>
        <w:tc>
          <w:tcPr>
            <w:tcW w:w="2736" w:type="dxa"/>
          </w:tcPr>
          <w:p w14:paraId="021E9E1E" w14:textId="04138C70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078" w:type="dxa"/>
          </w:tcPr>
          <w:p w14:paraId="6BA48890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217E7D7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A25E053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1B92FC" w14:textId="77777777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</w:tcPr>
          <w:p w14:paraId="3EE2CEA6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1E8EDF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5BCF51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1" w:type="dxa"/>
          </w:tcPr>
          <w:p w14:paraId="7E2D02C8" w14:textId="77777777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</w:tcPr>
          <w:p w14:paraId="1FD0A0E1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B892B6" w14:textId="77777777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40E101B8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130BD320" w14:textId="77777777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77" w:type="dxa"/>
          </w:tcPr>
          <w:p w14:paraId="47AF3FF3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353880" w14:textId="77777777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79C55D90" w14:textId="77777777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236" w:type="dxa"/>
          </w:tcPr>
          <w:p w14:paraId="23A36010" w14:textId="77777777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3" w:type="dxa"/>
          </w:tcPr>
          <w:p w14:paraId="4DA91E4D" w14:textId="77777777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7086F" w:rsidRPr="009F230F" w14:paraId="2EB81793" w14:textId="77777777" w:rsidTr="00A761D6">
        <w:trPr>
          <w:trHeight w:val="20"/>
        </w:trPr>
        <w:tc>
          <w:tcPr>
            <w:tcW w:w="2736" w:type="dxa"/>
          </w:tcPr>
          <w:p w14:paraId="21E8A03B" w14:textId="7310619E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457B971" w14:textId="619B5F61" w:rsidR="0047086F" w:rsidRPr="00221F12" w:rsidRDefault="0047086F" w:rsidP="00B3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3,686</w:t>
            </w:r>
          </w:p>
        </w:tc>
        <w:tc>
          <w:tcPr>
            <w:tcW w:w="236" w:type="dxa"/>
          </w:tcPr>
          <w:p w14:paraId="6472253A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A0B019C" w14:textId="737A2829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236" w:type="dxa"/>
          </w:tcPr>
          <w:p w14:paraId="6349617C" w14:textId="77777777" w:rsidR="0047086F" w:rsidRPr="00221F12" w:rsidRDefault="0047086F" w:rsidP="0047086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12DCB82" w14:textId="01AE8219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7,669</w:t>
            </w:r>
          </w:p>
        </w:tc>
        <w:tc>
          <w:tcPr>
            <w:tcW w:w="236" w:type="dxa"/>
          </w:tcPr>
          <w:p w14:paraId="24E4FE90" w14:textId="7777777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06A6F8" w14:textId="592D4893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8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5,318</w:t>
            </w:r>
          </w:p>
        </w:tc>
        <w:tc>
          <w:tcPr>
            <w:tcW w:w="241" w:type="dxa"/>
          </w:tcPr>
          <w:p w14:paraId="1A40249B" w14:textId="77777777" w:rsidR="0047086F" w:rsidRPr="00221F12" w:rsidRDefault="0047086F" w:rsidP="0047086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29C8FDBE" w14:textId="525E38D8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8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596</w:t>
            </w:r>
          </w:p>
        </w:tc>
        <w:tc>
          <w:tcPr>
            <w:tcW w:w="236" w:type="dxa"/>
          </w:tcPr>
          <w:p w14:paraId="1EBB2255" w14:textId="77777777" w:rsidR="0047086F" w:rsidRPr="00221F12" w:rsidRDefault="0047086F" w:rsidP="0047086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20E302" w14:textId="40030FC8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39" w:type="dxa"/>
          </w:tcPr>
          <w:p w14:paraId="64B18C2E" w14:textId="77777777" w:rsidR="0047086F" w:rsidRPr="00221F12" w:rsidRDefault="0047086F" w:rsidP="0047086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A5BB35B" w14:textId="14C19637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8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3,638</w:t>
            </w:r>
          </w:p>
        </w:tc>
        <w:tc>
          <w:tcPr>
            <w:tcW w:w="236" w:type="dxa"/>
          </w:tcPr>
          <w:p w14:paraId="7AFC5A16" w14:textId="77777777" w:rsidR="0047086F" w:rsidRPr="00221F12" w:rsidRDefault="0047086F" w:rsidP="0047086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18E864" w14:textId="0C705280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809</w:t>
            </w:r>
          </w:p>
        </w:tc>
        <w:tc>
          <w:tcPr>
            <w:tcW w:w="236" w:type="dxa"/>
          </w:tcPr>
          <w:p w14:paraId="5C981B78" w14:textId="77777777" w:rsidR="0047086F" w:rsidRPr="00221F12" w:rsidRDefault="0047086F" w:rsidP="0047086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5262ADF3" w14:textId="10D8DC48" w:rsidR="0047086F" w:rsidRPr="00221F12" w:rsidRDefault="0047086F" w:rsidP="0047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8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21,846</w:t>
            </w:r>
          </w:p>
        </w:tc>
      </w:tr>
      <w:tr w:rsidR="0093363B" w:rsidRPr="009F230F" w14:paraId="7883C7A2" w14:textId="77777777" w:rsidTr="009414D7">
        <w:trPr>
          <w:trHeight w:val="20"/>
        </w:trPr>
        <w:tc>
          <w:tcPr>
            <w:tcW w:w="2736" w:type="dxa"/>
          </w:tcPr>
          <w:p w14:paraId="081206B1" w14:textId="3805630A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47086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36975E09" w14:textId="528E7E42" w:rsidR="0093363B" w:rsidRPr="00221F12" w:rsidRDefault="00094F22" w:rsidP="00B3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3,682</w:t>
            </w:r>
          </w:p>
        </w:tc>
        <w:tc>
          <w:tcPr>
            <w:tcW w:w="236" w:type="dxa"/>
          </w:tcPr>
          <w:p w14:paraId="67FF5FC6" w14:textId="3A9D9512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B0A2D55" w14:textId="599D3803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236" w:type="dxa"/>
          </w:tcPr>
          <w:p w14:paraId="607A0020" w14:textId="4A6C9A20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4363BB31" w14:textId="510BBABF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7,999</w:t>
            </w:r>
          </w:p>
        </w:tc>
        <w:tc>
          <w:tcPr>
            <w:tcW w:w="236" w:type="dxa"/>
          </w:tcPr>
          <w:p w14:paraId="64113265" w14:textId="43618C26" w:rsidR="0093363B" w:rsidRPr="00221F12" w:rsidRDefault="0093363B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C7469B" w14:textId="0940ADE8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5,523</w:t>
            </w:r>
          </w:p>
        </w:tc>
        <w:tc>
          <w:tcPr>
            <w:tcW w:w="241" w:type="dxa"/>
          </w:tcPr>
          <w:p w14:paraId="31EC49BA" w14:textId="104A756F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50D53EDC" w14:textId="0414E4B4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523</w:t>
            </w:r>
          </w:p>
        </w:tc>
        <w:tc>
          <w:tcPr>
            <w:tcW w:w="236" w:type="dxa"/>
          </w:tcPr>
          <w:p w14:paraId="1FD96A0C" w14:textId="1387DED2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C605F4" w14:textId="16C10E82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239" w:type="dxa"/>
          </w:tcPr>
          <w:p w14:paraId="31DF594D" w14:textId="5E7BDA4E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6071BBF5" w14:textId="5CC50396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3,437</w:t>
            </w:r>
          </w:p>
        </w:tc>
        <w:tc>
          <w:tcPr>
            <w:tcW w:w="236" w:type="dxa"/>
          </w:tcPr>
          <w:p w14:paraId="06448FCE" w14:textId="5072CF22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4D9799" w14:textId="685C0EE1" w:rsidR="0093363B" w:rsidRPr="00221F12" w:rsidRDefault="00094F22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</w:t>
            </w:r>
            <w:r w:rsidR="007A3A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236" w:type="dxa"/>
          </w:tcPr>
          <w:p w14:paraId="2EBD802E" w14:textId="5F811B4C" w:rsidR="0093363B" w:rsidRPr="00221F12" w:rsidRDefault="0093363B" w:rsidP="009336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36EB3602" w14:textId="74EA5FE7" w:rsidR="0093363B" w:rsidRPr="00221F12" w:rsidRDefault="007A3AC7" w:rsidP="00933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22,472</w:t>
            </w:r>
          </w:p>
        </w:tc>
      </w:tr>
    </w:tbl>
    <w:p w14:paraId="3EDF3B5E" w14:textId="77777777" w:rsidR="00307C9B" w:rsidRPr="00161E24" w:rsidRDefault="00307C9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7C9B" w:rsidRPr="00161E24" w:rsidSect="00933D8A"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54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6"/>
      </w:tblGrid>
      <w:tr w:rsidR="00A12805" w:rsidRPr="00161E24" w14:paraId="667BC096" w14:textId="77777777" w:rsidTr="00516440">
        <w:trPr>
          <w:tblHeader/>
        </w:trPr>
        <w:tc>
          <w:tcPr>
            <w:tcW w:w="3060" w:type="dxa"/>
          </w:tcPr>
          <w:p w14:paraId="14F56B47" w14:textId="77777777" w:rsidR="00A12805" w:rsidRPr="00161E24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1" w:type="dxa"/>
            <w:gridSpan w:val="15"/>
          </w:tcPr>
          <w:p w14:paraId="26214C60" w14:textId="77777777" w:rsidR="00A12805" w:rsidRPr="00161E24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884" w:rsidRPr="00161E24" w14:paraId="5D9612D6" w14:textId="77777777" w:rsidTr="00516440">
        <w:trPr>
          <w:tblHeader/>
        </w:trPr>
        <w:tc>
          <w:tcPr>
            <w:tcW w:w="3060" w:type="dxa"/>
          </w:tcPr>
          <w:p w14:paraId="34981FCC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B089EC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BF8DE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B2F848" w14:textId="4FA87094" w:rsidR="003D0884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</w:tcPr>
          <w:p w14:paraId="63EBD28C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F9306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C1EC2E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8E6C9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EE99CF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36EEEB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882A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389C2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CC58F2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7CF349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B8E1A47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592D8DB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884" w:rsidRPr="00161E24" w14:paraId="3226E1C2" w14:textId="77777777" w:rsidTr="00516440">
        <w:trPr>
          <w:tblHeader/>
        </w:trPr>
        <w:tc>
          <w:tcPr>
            <w:tcW w:w="3060" w:type="dxa"/>
          </w:tcPr>
          <w:p w14:paraId="615D8E4E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D293C1F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F45FC9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0B526C" w14:textId="6E56977A" w:rsidR="003D0884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65E01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537B1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A546C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98B64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894A86A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A0DCB50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3DAFFA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94E39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EBBC3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9FA7C0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32F34592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</w:tcPr>
          <w:p w14:paraId="39C0BD3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4F61" w:rsidRPr="00161E24" w14:paraId="01073D61" w14:textId="77777777" w:rsidTr="00516440">
        <w:trPr>
          <w:tblHeader/>
        </w:trPr>
        <w:tc>
          <w:tcPr>
            <w:tcW w:w="3060" w:type="dxa"/>
          </w:tcPr>
          <w:p w14:paraId="18AFAAF7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63E974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4A3D641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34B6A5" w14:textId="0AFE21F4" w:rsidR="00D74F61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</w:tcPr>
          <w:p w14:paraId="714FA2F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2AF0F0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</w:tcPr>
          <w:p w14:paraId="6569E48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71EC5C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F8557EA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98AABA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94633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36BC0A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</w:tcPr>
          <w:p w14:paraId="1DD8973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92EBD34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311D36A7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</w:tcPr>
          <w:p w14:paraId="48C67870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F61" w:rsidRPr="00161E24" w14:paraId="6D6C4A9B" w14:textId="77777777" w:rsidTr="00516440">
        <w:trPr>
          <w:tblHeader/>
        </w:trPr>
        <w:tc>
          <w:tcPr>
            <w:tcW w:w="3060" w:type="dxa"/>
          </w:tcPr>
          <w:p w14:paraId="0DCA59CE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6E3E3B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FA3CB72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C09C16" w14:textId="59EF4ADD" w:rsidR="00D74F61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</w:tcPr>
          <w:p w14:paraId="0D30B4A6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8F0C6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2ADC71B3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02B5C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1104A25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9D5D719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BA9C9F4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B55075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55DC88E5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7CA4B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0C7CD0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</w:tcPr>
          <w:p w14:paraId="7C128459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D0884" w:rsidRPr="00161E24" w14:paraId="71BFE86C" w14:textId="77777777" w:rsidTr="00516440">
        <w:trPr>
          <w:tblHeader/>
        </w:trPr>
        <w:tc>
          <w:tcPr>
            <w:tcW w:w="3060" w:type="dxa"/>
          </w:tcPr>
          <w:p w14:paraId="6E771B4F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81" w:type="dxa"/>
            <w:gridSpan w:val="15"/>
          </w:tcPr>
          <w:p w14:paraId="6A5FA167" w14:textId="16F58C58" w:rsidR="003D0884" w:rsidRPr="00161E24" w:rsidRDefault="003D0884" w:rsidP="00B8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9" w:righ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507D1"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0884" w:rsidRPr="00161E24" w14:paraId="4B3B6FBA" w14:textId="77777777" w:rsidTr="00516440">
        <w:tc>
          <w:tcPr>
            <w:tcW w:w="3060" w:type="dxa"/>
          </w:tcPr>
          <w:p w14:paraId="6A4468AC" w14:textId="77777777" w:rsidR="003D0884" w:rsidRPr="00161E24" w:rsidRDefault="003D0884" w:rsidP="0051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D708EFC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A4718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F62C9F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AC5DA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24F9DC" w14:textId="77777777" w:rsidR="003D0884" w:rsidRPr="00161E24" w:rsidRDefault="003D088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925991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830398" w14:textId="77777777" w:rsidR="003D0884" w:rsidRPr="00161E24" w:rsidRDefault="003D088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2D919E" w14:textId="77777777" w:rsidR="003D0884" w:rsidRPr="00161E24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4D384B77" w14:textId="77777777" w:rsidR="003D0884" w:rsidRPr="00161E24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B3F1D2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0B3BF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C718B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6C9C17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CF9D8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6" w:type="dxa"/>
          </w:tcPr>
          <w:p w14:paraId="73F9A4FD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22FEF" w:rsidRPr="00161E24" w14:paraId="207AAC7B" w14:textId="77777777" w:rsidTr="00516440">
        <w:tc>
          <w:tcPr>
            <w:tcW w:w="3060" w:type="dxa"/>
          </w:tcPr>
          <w:p w14:paraId="3C27B451" w14:textId="0B5EAF72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5A3D5799" w14:textId="20BE5310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70" w:type="dxa"/>
          </w:tcPr>
          <w:p w14:paraId="7E56700E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15C35E" w14:textId="5692566E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3,384</w:t>
            </w:r>
          </w:p>
        </w:tc>
        <w:tc>
          <w:tcPr>
            <w:tcW w:w="270" w:type="dxa"/>
          </w:tcPr>
          <w:p w14:paraId="3EF4D7C6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068C9D" w14:textId="7F3BE9F5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3,933</w:t>
            </w:r>
          </w:p>
        </w:tc>
        <w:tc>
          <w:tcPr>
            <w:tcW w:w="270" w:type="dxa"/>
          </w:tcPr>
          <w:p w14:paraId="604D3A06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B7F3F7" w14:textId="5224340B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270" w:type="dxa"/>
          </w:tcPr>
          <w:p w14:paraId="651700E7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E8A8445" w14:textId="1A108672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70" w:type="dxa"/>
          </w:tcPr>
          <w:p w14:paraId="6301298D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A3E1EF" w14:textId="04783BED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1,684</w:t>
            </w:r>
          </w:p>
        </w:tc>
        <w:tc>
          <w:tcPr>
            <w:tcW w:w="270" w:type="dxa"/>
          </w:tcPr>
          <w:p w14:paraId="301F7441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BBA0B4" w14:textId="6FC03BD2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270" w:type="dxa"/>
          </w:tcPr>
          <w:p w14:paraId="5610F0FB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2F9B3FC" w14:textId="4086961D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10,876</w:t>
            </w:r>
          </w:p>
        </w:tc>
      </w:tr>
      <w:tr w:rsidR="00622FEF" w:rsidRPr="00161E24" w14:paraId="20E46FB7" w14:textId="77777777" w:rsidTr="00516440">
        <w:tc>
          <w:tcPr>
            <w:tcW w:w="3060" w:type="dxa"/>
          </w:tcPr>
          <w:p w14:paraId="4E3A4419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C535D7B" w14:textId="3FAAC700" w:rsidR="00622FEF" w:rsidRPr="00161E24" w:rsidRDefault="00622FEF" w:rsidP="0028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360ED4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E39802" w14:textId="5F183FEB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174B5906" w14:textId="77777777" w:rsidR="00622FEF" w:rsidRPr="00161E24" w:rsidRDefault="00622FEF" w:rsidP="00622FE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A2FBEB" w14:textId="319D3645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7A73DD0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FB2D6D" w14:textId="3245F4C0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400A98C5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193A63D" w14:textId="4CE1F816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5D68D9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8C1BE2" w14:textId="0D17BC8F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141678C8" w14:textId="77777777" w:rsidR="00622FEF" w:rsidRPr="00161E24" w:rsidRDefault="00622FEF" w:rsidP="00622FE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2455AA" w14:textId="1700557B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270" w:type="dxa"/>
          </w:tcPr>
          <w:p w14:paraId="35F73FC3" w14:textId="77777777" w:rsidR="00622FEF" w:rsidRPr="00161E24" w:rsidRDefault="00622FEF" w:rsidP="00622FE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955EFFB" w14:textId="50ED257A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1,102</w:t>
            </w:r>
          </w:p>
        </w:tc>
      </w:tr>
      <w:tr w:rsidR="00622FEF" w:rsidRPr="00161E24" w14:paraId="3F981CA3" w14:textId="77777777" w:rsidTr="00516440">
        <w:tc>
          <w:tcPr>
            <w:tcW w:w="3060" w:type="dxa"/>
          </w:tcPr>
          <w:p w14:paraId="769E78CC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14:paraId="388D2897" w14:textId="4C258943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1A5AF3B6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445234" w14:textId="0E80FF65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70" w:type="dxa"/>
          </w:tcPr>
          <w:p w14:paraId="0E125A81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26B085" w14:textId="7853C336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744EDE37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AFE695" w14:textId="5DFB427D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</w:tcPr>
          <w:p w14:paraId="472DACAF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E468526" w14:textId="31884F90" w:rsidR="00622FEF" w:rsidRPr="00161E24" w:rsidRDefault="00622FEF" w:rsidP="0028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6ED8E6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83BE14" w14:textId="0B137D6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</w:tcPr>
          <w:p w14:paraId="161FECE5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CFC8AF" w14:textId="7AE13829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(1,307)</w:t>
            </w:r>
          </w:p>
        </w:tc>
        <w:tc>
          <w:tcPr>
            <w:tcW w:w="270" w:type="dxa"/>
          </w:tcPr>
          <w:p w14:paraId="7B52C3F4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1345470" w14:textId="514B5E48" w:rsidR="00622FEF" w:rsidRPr="00161E24" w:rsidRDefault="00622FEF" w:rsidP="0028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2FEF" w:rsidRPr="00161E24" w14:paraId="3739B3B8" w14:textId="77777777" w:rsidTr="00516440">
        <w:tc>
          <w:tcPr>
            <w:tcW w:w="3060" w:type="dxa"/>
          </w:tcPr>
          <w:p w14:paraId="498F6BC9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26DE4E" w14:textId="0E1B3DFF" w:rsidR="00622FEF" w:rsidRPr="00161E24" w:rsidRDefault="00622FEF" w:rsidP="0028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2B1979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7D0735" w14:textId="3CD4FB6D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270" w:type="dxa"/>
          </w:tcPr>
          <w:p w14:paraId="1B8A4456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C670B" w14:textId="0C34832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(76)</w:t>
            </w:r>
          </w:p>
        </w:tc>
        <w:tc>
          <w:tcPr>
            <w:tcW w:w="270" w:type="dxa"/>
          </w:tcPr>
          <w:p w14:paraId="33B9D5A2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456A03" w14:textId="47CC4D3E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0" w:type="dxa"/>
          </w:tcPr>
          <w:p w14:paraId="3100DDD7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94B588D" w14:textId="649F54DC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2A90CBBA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E46262" w14:textId="1639C848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0" w:type="dxa"/>
          </w:tcPr>
          <w:p w14:paraId="479F0BD7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960076" w14:textId="44FF157A" w:rsidR="00622FEF" w:rsidRPr="00161E24" w:rsidRDefault="00622FEF" w:rsidP="00286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9C820B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33584F1" w14:textId="40281731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(115)</w:t>
            </w:r>
          </w:p>
        </w:tc>
      </w:tr>
      <w:tr w:rsidR="00A43F65" w:rsidRPr="00161E24" w14:paraId="5057C7A8" w14:textId="77777777" w:rsidTr="00516440">
        <w:tc>
          <w:tcPr>
            <w:tcW w:w="3060" w:type="dxa"/>
          </w:tcPr>
          <w:p w14:paraId="3BB06D18" w14:textId="45A5923A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22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55F4A0" w14:textId="4C0A522C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96A632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72A09D" w14:textId="6D4D5D89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884F5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58D888" w14:textId="2707B23C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7B305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1BA9F2" w14:textId="0E211AA4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538EBD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E97E318" w14:textId="03452174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EFE1EB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BAB1CF" w14:textId="032D7DF0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44504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C98ECA" w14:textId="14FE847D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7795A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5B5F3D4" w14:textId="5D9E17A9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2FEF" w:rsidRPr="00161E24" w14:paraId="5743C295" w14:textId="77777777" w:rsidTr="00516440">
        <w:tc>
          <w:tcPr>
            <w:tcW w:w="3060" w:type="dxa"/>
          </w:tcPr>
          <w:p w14:paraId="52936859" w14:textId="7BD5DC82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170" w:type="dxa"/>
          </w:tcPr>
          <w:p w14:paraId="7C1702E2" w14:textId="2346F93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270" w:type="dxa"/>
          </w:tcPr>
          <w:p w14:paraId="19D68F2A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3F09DC" w14:textId="6FF9C68C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3,665</w:t>
            </w:r>
          </w:p>
        </w:tc>
        <w:tc>
          <w:tcPr>
            <w:tcW w:w="270" w:type="dxa"/>
          </w:tcPr>
          <w:p w14:paraId="286A2154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D5648" w14:textId="0E4FD86D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4,524</w:t>
            </w:r>
          </w:p>
        </w:tc>
        <w:tc>
          <w:tcPr>
            <w:tcW w:w="270" w:type="dxa"/>
          </w:tcPr>
          <w:p w14:paraId="6B33B58F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C93200" w14:textId="1990B94B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270" w:type="dxa"/>
          </w:tcPr>
          <w:p w14:paraId="768FF7FF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0C29F537" w14:textId="76BEAD30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40B0F0F5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18C6C3" w14:textId="06639991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2,076</w:t>
            </w:r>
          </w:p>
        </w:tc>
        <w:tc>
          <w:tcPr>
            <w:tcW w:w="270" w:type="dxa"/>
          </w:tcPr>
          <w:p w14:paraId="548E05EC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861BD4" w14:textId="453EEA48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70" w:type="dxa"/>
          </w:tcPr>
          <w:p w14:paraId="1EE67FD7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</w:tcPr>
          <w:p w14:paraId="0BC31D32" w14:textId="5B28E48F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11,863</w:t>
            </w:r>
          </w:p>
        </w:tc>
      </w:tr>
      <w:tr w:rsidR="00A43F65" w:rsidRPr="00161E24" w14:paraId="531101AD" w14:textId="77777777" w:rsidTr="00947226">
        <w:tc>
          <w:tcPr>
            <w:tcW w:w="3060" w:type="dxa"/>
          </w:tcPr>
          <w:p w14:paraId="6CC4D74E" w14:textId="6E801DB5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684C551" w14:textId="666D2A1B" w:rsidR="00A43F65" w:rsidRPr="00161E24" w:rsidRDefault="00E66F2E" w:rsidP="0005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E92A98A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7EE94E" w14:textId="265E8AE0" w:rsidR="00A43F65" w:rsidRPr="00161E24" w:rsidRDefault="00055CAC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</w:p>
        </w:tc>
        <w:tc>
          <w:tcPr>
            <w:tcW w:w="270" w:type="dxa"/>
          </w:tcPr>
          <w:p w14:paraId="6EC90477" w14:textId="77777777" w:rsidR="00A43F65" w:rsidRPr="00161E24" w:rsidRDefault="00A43F65" w:rsidP="00A43F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BD2CBD" w14:textId="3FFD1991" w:rsidR="00A43F65" w:rsidRPr="00161E24" w:rsidRDefault="00055CAC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143</w:t>
            </w:r>
          </w:p>
        </w:tc>
        <w:tc>
          <w:tcPr>
            <w:tcW w:w="270" w:type="dxa"/>
          </w:tcPr>
          <w:p w14:paraId="646A0A87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22BBE7" w14:textId="5685D944" w:rsidR="00A43F65" w:rsidRPr="00161E24" w:rsidRDefault="00055CAC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270" w:type="dxa"/>
          </w:tcPr>
          <w:p w14:paraId="768F651B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626B4FE" w14:textId="6E38FCD9" w:rsidR="00A43F65" w:rsidRPr="00161E24" w:rsidRDefault="00416C7E" w:rsidP="0041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5FA5B9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98E901" w14:textId="4BA735E5" w:rsidR="00A43F65" w:rsidRPr="00161E24" w:rsidRDefault="00416C7E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129</w:t>
            </w:r>
          </w:p>
        </w:tc>
        <w:tc>
          <w:tcPr>
            <w:tcW w:w="270" w:type="dxa"/>
          </w:tcPr>
          <w:p w14:paraId="752F9ED5" w14:textId="77777777" w:rsidR="00A43F65" w:rsidRPr="00161E24" w:rsidRDefault="00A43F65" w:rsidP="00A43F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ED388E" w14:textId="1C24A537" w:rsidR="00A43F65" w:rsidRPr="00161E24" w:rsidRDefault="00314A5E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70" w:type="dxa"/>
          </w:tcPr>
          <w:p w14:paraId="2D9F7E12" w14:textId="77777777" w:rsidR="00A43F65" w:rsidRPr="00161E24" w:rsidRDefault="00A43F65" w:rsidP="00A43F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AB45440" w14:textId="6CCF031E" w:rsidR="00A43F65" w:rsidRPr="00161E24" w:rsidRDefault="00187AC7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A43F65" w:rsidRPr="00161E24" w14:paraId="46A00AFB" w14:textId="77777777" w:rsidTr="00947226">
        <w:tc>
          <w:tcPr>
            <w:tcW w:w="3060" w:type="dxa"/>
          </w:tcPr>
          <w:p w14:paraId="4E7A2F4D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14:paraId="40757490" w14:textId="7EF49B47" w:rsidR="00A43F65" w:rsidRPr="00161E24" w:rsidRDefault="00A86406" w:rsidP="00A8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5059F1C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B5FD77" w14:textId="09AEA97F" w:rsidR="00A43F65" w:rsidRPr="00161E24" w:rsidRDefault="00A86406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</w:tcPr>
          <w:p w14:paraId="27C9A7A8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31A162" w14:textId="314827DF" w:rsidR="00A43F65" w:rsidRPr="00161E24" w:rsidRDefault="003677B6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51092622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08D82A" w14:textId="0ED5A5E2" w:rsidR="00A43F65" w:rsidRPr="00161E24" w:rsidRDefault="00C14E2A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959C016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2AFD5B" w14:textId="75045C2F" w:rsidR="00A43F65" w:rsidRPr="00161E24" w:rsidRDefault="00C14E2A" w:rsidP="00C14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468572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7A23C8" w14:textId="6209EA8F" w:rsidR="00A43F65" w:rsidRPr="00161E24" w:rsidRDefault="00CC37BF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3FBB806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3AE576" w14:textId="7D47D9DA" w:rsidR="00A43F65" w:rsidRPr="00161E24" w:rsidRDefault="00506D09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70" w:type="dxa"/>
          </w:tcPr>
          <w:p w14:paraId="4981B01D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F4E36FC" w14:textId="791655A9" w:rsidR="00A43F65" w:rsidRPr="00161E24" w:rsidRDefault="00947226" w:rsidP="0094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A43F65" w:rsidRPr="00161E24" w14:paraId="1D5C9BFA" w14:textId="77777777" w:rsidTr="00947226">
        <w:tc>
          <w:tcPr>
            <w:tcW w:w="3060" w:type="dxa"/>
          </w:tcPr>
          <w:p w14:paraId="04D22A2F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A90F3D" w14:textId="08F5F5C5" w:rsidR="00A43F65" w:rsidRPr="00161E24" w:rsidRDefault="00A86406" w:rsidP="00A8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9BA598C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0A2726" w14:textId="7656779E" w:rsidR="00A43F65" w:rsidRPr="00161E24" w:rsidRDefault="0047109E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70" w:type="dxa"/>
          </w:tcPr>
          <w:p w14:paraId="398CCE1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CB6122" w14:textId="53B60BE5" w:rsidR="00A43F65" w:rsidRPr="00161E24" w:rsidRDefault="003677B6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(91) </w:t>
            </w:r>
          </w:p>
        </w:tc>
        <w:tc>
          <w:tcPr>
            <w:tcW w:w="270" w:type="dxa"/>
          </w:tcPr>
          <w:p w14:paraId="3A5A3D34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EAC44A" w14:textId="131184AA" w:rsidR="00A43F65" w:rsidRPr="00161E24" w:rsidRDefault="00C14E2A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270" w:type="dxa"/>
          </w:tcPr>
          <w:p w14:paraId="737920E6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8F0057A" w14:textId="292E2ECD" w:rsidR="00A43F65" w:rsidRPr="00161E24" w:rsidRDefault="00CC37BF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7B0EDEC7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8560BF" w14:textId="03C30252" w:rsidR="00A43F65" w:rsidRPr="00161E24" w:rsidRDefault="00CC37BF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270" w:type="dxa"/>
          </w:tcPr>
          <w:p w14:paraId="0BDD3AF5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2B8BFD" w14:textId="487D880A" w:rsidR="00A43F65" w:rsidRPr="00161E24" w:rsidRDefault="00506D09" w:rsidP="00B02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A65196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D94B7D2" w14:textId="325F4019" w:rsidR="00A43F65" w:rsidRPr="00161E24" w:rsidRDefault="00947226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</w:tr>
      <w:tr w:rsidR="00A43F65" w:rsidRPr="00161E24" w14:paraId="7332DBD3" w14:textId="77777777" w:rsidTr="00947226">
        <w:trPr>
          <w:trHeight w:val="325"/>
        </w:trPr>
        <w:tc>
          <w:tcPr>
            <w:tcW w:w="3060" w:type="dxa"/>
          </w:tcPr>
          <w:p w14:paraId="04D89180" w14:textId="0717E00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22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52A083" w14:textId="0F2E97FD" w:rsidR="00A43F65" w:rsidRPr="00161E24" w:rsidRDefault="00114B2C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</w:t>
            </w:r>
          </w:p>
        </w:tc>
        <w:tc>
          <w:tcPr>
            <w:tcW w:w="270" w:type="dxa"/>
          </w:tcPr>
          <w:p w14:paraId="13E4803C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182B95" w14:textId="18B4784C" w:rsidR="00A43F65" w:rsidRPr="00161E24" w:rsidRDefault="003677B6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3,743</w:t>
            </w:r>
          </w:p>
        </w:tc>
        <w:tc>
          <w:tcPr>
            <w:tcW w:w="270" w:type="dxa"/>
          </w:tcPr>
          <w:p w14:paraId="7A4CBCE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F8F370" w14:textId="7453A5F9" w:rsidR="00A43F65" w:rsidRPr="00161E24" w:rsidRDefault="00C14E2A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4,589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</w:tcPr>
          <w:p w14:paraId="25A00EF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6BF121" w14:textId="333E3858" w:rsidR="00A43F65" w:rsidRPr="00161E24" w:rsidRDefault="00C14E2A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642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</w:tcPr>
          <w:p w14:paraId="300E4413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E565283" w14:textId="01A27502" w:rsidR="00A43F65" w:rsidRPr="00E85F11" w:rsidRDefault="00CC37BF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</w:tcPr>
          <w:p w14:paraId="40A83B9D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03CF94" w14:textId="0253799D" w:rsidR="00A43F65" w:rsidRPr="00E85F11" w:rsidRDefault="00CC37BF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2,205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</w:tcPr>
          <w:p w14:paraId="5A3F1690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517C30" w14:textId="1040758A" w:rsidR="00A43F65" w:rsidRPr="00161E24" w:rsidRDefault="00187AC7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</w:instrTex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instrText>=SUM(ABOVE)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</w:tcPr>
          <w:p w14:paraId="6E160A2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E90C718" w14:textId="5F598ACA" w:rsidR="00A43F65" w:rsidRPr="00161E24" w:rsidRDefault="00947226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12,180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01283461" w14:textId="10867BBA" w:rsidR="003D3544" w:rsidRDefault="003D3544" w:rsidP="005B045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12453CBB" w14:textId="77777777" w:rsidR="003D3544" w:rsidRDefault="003D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  <w:r>
        <w:rPr>
          <w:rFonts w:asciiTheme="majorBidi" w:hAnsiTheme="majorBidi" w:cstheme="majorBidi"/>
          <w:sz w:val="10"/>
          <w:szCs w:val="10"/>
        </w:rPr>
        <w:br w:type="page"/>
      </w:r>
    </w:p>
    <w:tbl>
      <w:tblPr>
        <w:tblW w:w="144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0"/>
      </w:tblGrid>
      <w:tr w:rsidR="005F0D49" w:rsidRPr="00161E24" w14:paraId="4AC659D7" w14:textId="77777777" w:rsidTr="00516440">
        <w:trPr>
          <w:tblHeader/>
        </w:trPr>
        <w:tc>
          <w:tcPr>
            <w:tcW w:w="2970" w:type="dxa"/>
          </w:tcPr>
          <w:p w14:paraId="7E6E1120" w14:textId="77777777" w:rsidR="005F0D49" w:rsidRPr="00161E24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</w:tcPr>
          <w:p w14:paraId="5F93F90D" w14:textId="77777777" w:rsidR="005F0D49" w:rsidRPr="00161E24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1BFF" w:rsidRPr="00161E24" w14:paraId="10DB96E7" w14:textId="77777777" w:rsidTr="00516440">
        <w:trPr>
          <w:tblHeader/>
        </w:trPr>
        <w:tc>
          <w:tcPr>
            <w:tcW w:w="2970" w:type="dxa"/>
          </w:tcPr>
          <w:p w14:paraId="3671591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5735B8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A851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2158D0" w14:textId="47B6A831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</w:tcPr>
          <w:p w14:paraId="7059150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7A15B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5D962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B1365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57F0BE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5F8EC1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637A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10C5F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7BAE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1AC4EE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701A61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4DB31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161E24" w14:paraId="40B3CE97" w14:textId="77777777" w:rsidTr="00516440">
        <w:trPr>
          <w:tblHeader/>
        </w:trPr>
        <w:tc>
          <w:tcPr>
            <w:tcW w:w="2970" w:type="dxa"/>
          </w:tcPr>
          <w:p w14:paraId="5338DBD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75651E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09E0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0B323C" w14:textId="6F89AD63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092EA6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3783FB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FCEF2B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437CE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51C6D8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EA2E7A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9DC51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9DD70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4EBD5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C2D3B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6F40683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4EC1A2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11BFF" w:rsidRPr="00161E24" w14:paraId="78344F83" w14:textId="77777777" w:rsidTr="00516440">
        <w:trPr>
          <w:tblHeader/>
        </w:trPr>
        <w:tc>
          <w:tcPr>
            <w:tcW w:w="2970" w:type="dxa"/>
          </w:tcPr>
          <w:p w14:paraId="4D0945D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7C8C11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BA4587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E371AE" w14:textId="601F1DDE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</w:tcPr>
          <w:p w14:paraId="228CD19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515C3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</w:tcPr>
          <w:p w14:paraId="3F4C1D2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06185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12E1630E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BA1DD8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DB01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19F11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</w:tcPr>
          <w:p w14:paraId="394223A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5E3E3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6F84C20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3156E4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161E24" w14:paraId="3F8E6219" w14:textId="77777777" w:rsidTr="00516440">
        <w:trPr>
          <w:tblHeader/>
        </w:trPr>
        <w:tc>
          <w:tcPr>
            <w:tcW w:w="2970" w:type="dxa"/>
          </w:tcPr>
          <w:p w14:paraId="09DB5DD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FAC91C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A610C0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176419" w14:textId="69787D91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</w:tcPr>
          <w:p w14:paraId="1468011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FE289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56912C2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0182E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407BD5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7F8BD1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C7B754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4DD3D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0FC3E24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CC801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85B5C2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EA536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1BFF" w:rsidRPr="00161E24" w14:paraId="0AB7C692" w14:textId="77777777" w:rsidTr="00516440">
        <w:trPr>
          <w:tblHeader/>
        </w:trPr>
        <w:tc>
          <w:tcPr>
            <w:tcW w:w="2970" w:type="dxa"/>
          </w:tcPr>
          <w:p w14:paraId="54561E1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</w:tcPr>
          <w:p w14:paraId="06CD3D5D" w14:textId="05BBC85A" w:rsidR="00511BFF" w:rsidRPr="00161E24" w:rsidRDefault="00511BFF" w:rsidP="00B8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11BFF" w:rsidRPr="00161E24" w14:paraId="79701117" w14:textId="77777777" w:rsidTr="00516440">
        <w:tc>
          <w:tcPr>
            <w:tcW w:w="2970" w:type="dxa"/>
          </w:tcPr>
          <w:p w14:paraId="474981D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6A06F4C9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9C180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B1165A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6625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25F0E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E545C0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189EE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052542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733EDA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EFDEC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02093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E7913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7A74B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9B678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A0BB7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2FEF" w:rsidRPr="00161E24" w14:paraId="18ABBDD0" w14:textId="77777777" w:rsidTr="00516440">
        <w:tc>
          <w:tcPr>
            <w:tcW w:w="2970" w:type="dxa"/>
          </w:tcPr>
          <w:p w14:paraId="68AD4517" w14:textId="632CCAE5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center"/>
          </w:tcPr>
          <w:p w14:paraId="5A4067AF" w14:textId="5D9B9243" w:rsidR="00622FEF" w:rsidRPr="00622FEF" w:rsidRDefault="00622FEF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vAlign w:val="center"/>
          </w:tcPr>
          <w:p w14:paraId="73D686BA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FB8BD4" w14:textId="24341DF5" w:rsidR="00622FEF" w:rsidRPr="00622FEF" w:rsidRDefault="00622FEF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1,631</w:t>
            </w:r>
          </w:p>
        </w:tc>
        <w:tc>
          <w:tcPr>
            <w:tcW w:w="270" w:type="dxa"/>
            <w:vAlign w:val="center"/>
          </w:tcPr>
          <w:p w14:paraId="582FFA0A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3982A0C" w14:textId="5D924B4A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2,664</w:t>
            </w:r>
          </w:p>
        </w:tc>
        <w:tc>
          <w:tcPr>
            <w:tcW w:w="270" w:type="dxa"/>
            <w:vAlign w:val="center"/>
          </w:tcPr>
          <w:p w14:paraId="3F91F516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D7427F4" w14:textId="729EF0DF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70" w:type="dxa"/>
            <w:vAlign w:val="center"/>
          </w:tcPr>
          <w:p w14:paraId="4C2DA91C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EBD7F7A" w14:textId="4289B8DA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70" w:type="dxa"/>
            <w:vAlign w:val="center"/>
          </w:tcPr>
          <w:p w14:paraId="16D018CE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8545421" w14:textId="6E8E5C9B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70" w:type="dxa"/>
            <w:vAlign w:val="center"/>
          </w:tcPr>
          <w:p w14:paraId="662C3FCA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98255D" w14:textId="5EE9175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9DE39BA" w14:textId="77777777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D595F59" w14:textId="100D0364" w:rsidR="00622FEF" w:rsidRPr="00622FEF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2FEF">
              <w:rPr>
                <w:rFonts w:asciiTheme="majorBidi" w:hAnsiTheme="majorBidi" w:cstheme="majorBidi"/>
                <w:sz w:val="28"/>
                <w:szCs w:val="28"/>
              </w:rPr>
              <w:t>5,867</w:t>
            </w:r>
          </w:p>
        </w:tc>
      </w:tr>
      <w:tr w:rsidR="00622FEF" w:rsidRPr="00161E24" w14:paraId="493B9401" w14:textId="77777777" w:rsidTr="00516440">
        <w:tc>
          <w:tcPr>
            <w:tcW w:w="2970" w:type="dxa"/>
          </w:tcPr>
          <w:p w14:paraId="6771E3DC" w14:textId="60647756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73F58CC" w14:textId="5F81AD8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8D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743E56D5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962996" w14:textId="2FB9DA7A" w:rsidR="00622FEF" w:rsidRPr="00161E24" w:rsidRDefault="00622FEF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7A22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19C60AE1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C13BB" w14:textId="669A999A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7A22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70" w:type="dxa"/>
          </w:tcPr>
          <w:p w14:paraId="47ADDD67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13848B" w14:textId="2A29B7BD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7A2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2BD0B751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1156AC8" w14:textId="038A416B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AE31A8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3B9F3" w14:textId="13A89E3A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7A22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70" w:type="dxa"/>
          </w:tcPr>
          <w:p w14:paraId="1FF15BEF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0A7F2" w14:textId="6F361298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17AF04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20236" w14:textId="70283C34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6B9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622FEF" w:rsidRPr="00161E24" w14:paraId="05E11B1A" w14:textId="77777777" w:rsidTr="00516440">
        <w:tc>
          <w:tcPr>
            <w:tcW w:w="2970" w:type="dxa"/>
          </w:tcPr>
          <w:p w14:paraId="3970D58D" w14:textId="4F5CCB88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D6188" w14:textId="0F8F264D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537A0B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7DD775" w14:textId="4AEEBDA6" w:rsidR="00622FEF" w:rsidRPr="00161E24" w:rsidRDefault="00622FEF" w:rsidP="00E7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EAF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</w:tcPr>
          <w:p w14:paraId="73BF66B6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451B3" w14:textId="2CF3B8E2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270" w:type="dxa"/>
          </w:tcPr>
          <w:p w14:paraId="3C4F03FD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58D115" w14:textId="6A423C58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270" w:type="dxa"/>
          </w:tcPr>
          <w:p w14:paraId="7059FA1A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6DCB1BA" w14:textId="6D380A59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1B9B1732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D59ED9" w14:textId="6E1B681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52E0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270" w:type="dxa"/>
          </w:tcPr>
          <w:p w14:paraId="493BC1D3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879113" w14:textId="2577529A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D53C14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E8B42" w14:textId="791034AF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(110)</w:t>
            </w:r>
          </w:p>
        </w:tc>
      </w:tr>
      <w:tr w:rsidR="00CA5054" w:rsidRPr="00161E24" w14:paraId="2BE21A01" w14:textId="77777777" w:rsidTr="00516440">
        <w:tc>
          <w:tcPr>
            <w:tcW w:w="2970" w:type="dxa"/>
          </w:tcPr>
          <w:p w14:paraId="27D969CC" w14:textId="22C227DA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22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BC772C" w14:textId="6D3EBAD8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34B87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0947848" w14:textId="2A3C7AC6" w:rsidR="00CA5054" w:rsidRPr="00161E24" w:rsidRDefault="00CA5054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D7229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A570328" w14:textId="0930A52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720BD9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E17370E" w14:textId="25F6D406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A7FA1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263119D2" w14:textId="7091D72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4B8573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EF7CA13" w14:textId="41B5A54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1031F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F599C56" w14:textId="6D07077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BCF4D4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D4AC48" w14:textId="14ED41EE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FEF" w:rsidRPr="00161E24" w14:paraId="6BBDA70B" w14:textId="77777777" w:rsidTr="00516440">
        <w:tc>
          <w:tcPr>
            <w:tcW w:w="2970" w:type="dxa"/>
          </w:tcPr>
          <w:p w14:paraId="1C0C55A8" w14:textId="763ADED1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170" w:type="dxa"/>
            <w:vAlign w:val="center"/>
          </w:tcPr>
          <w:p w14:paraId="203ED7D6" w14:textId="0A066024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center"/>
          </w:tcPr>
          <w:p w14:paraId="25EB035C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ECB95D" w14:textId="575C4C45" w:rsidR="00622FEF" w:rsidRPr="00161E24" w:rsidRDefault="00622FEF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1,778</w:t>
            </w:r>
          </w:p>
        </w:tc>
        <w:tc>
          <w:tcPr>
            <w:tcW w:w="270" w:type="dxa"/>
            <w:vAlign w:val="center"/>
          </w:tcPr>
          <w:p w14:paraId="6B8FEF90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E64BCB" w14:textId="54D6A05D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2,862</w:t>
            </w:r>
          </w:p>
        </w:tc>
        <w:tc>
          <w:tcPr>
            <w:tcW w:w="270" w:type="dxa"/>
            <w:vAlign w:val="center"/>
          </w:tcPr>
          <w:p w14:paraId="1CF6748E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E21BD7" w14:textId="608717B5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70" w:type="dxa"/>
            <w:vAlign w:val="center"/>
          </w:tcPr>
          <w:p w14:paraId="3E52E00C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C69F724" w14:textId="17859311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70" w:type="dxa"/>
            <w:vAlign w:val="center"/>
          </w:tcPr>
          <w:p w14:paraId="583ADE31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6AEDE4" w14:textId="746E71FA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1,054</w:t>
            </w:r>
          </w:p>
        </w:tc>
        <w:tc>
          <w:tcPr>
            <w:tcW w:w="270" w:type="dxa"/>
            <w:vAlign w:val="center"/>
          </w:tcPr>
          <w:p w14:paraId="523539D7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EF8CA2A" w14:textId="3B36C2B0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709E07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B342E" w14:textId="7488C5EB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6,372</w:t>
            </w:r>
          </w:p>
        </w:tc>
      </w:tr>
      <w:tr w:rsidR="003528A0" w:rsidRPr="00161E24" w14:paraId="0CE58984" w14:textId="77777777" w:rsidTr="00516440">
        <w:tc>
          <w:tcPr>
            <w:tcW w:w="2970" w:type="dxa"/>
          </w:tcPr>
          <w:p w14:paraId="740DDF58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33E2DDA" w14:textId="3D06D588" w:rsidR="003528A0" w:rsidRPr="00161E24" w:rsidRDefault="007A154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1371D9D7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BED830" w14:textId="3304BB9F" w:rsidR="003528A0" w:rsidRPr="00161E24" w:rsidRDefault="00805024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70" w:type="dxa"/>
          </w:tcPr>
          <w:p w14:paraId="61785D1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70E6B" w14:textId="2CD70610" w:rsidR="003528A0" w:rsidRPr="00161E24" w:rsidRDefault="00A8031D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D31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B11166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47C93" w14:textId="2DBD9B22" w:rsidR="003528A0" w:rsidRPr="00161E24" w:rsidRDefault="00363E1B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307BFEA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E41732" w14:textId="4476AFD8" w:rsidR="003528A0" w:rsidRPr="00161E24" w:rsidRDefault="001F5625" w:rsidP="001F5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C5A8F3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33FCDB" w14:textId="16D7A63D" w:rsidR="003528A0" w:rsidRPr="00161E24" w:rsidRDefault="00006137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2A781DE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0C1B2" w14:textId="1B78C80E" w:rsidR="003528A0" w:rsidRPr="00161E24" w:rsidRDefault="00006137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B3B72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57BA7" w14:textId="50FFF697" w:rsidR="003528A0" w:rsidRPr="00161E24" w:rsidRDefault="00006137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</w:tr>
      <w:tr w:rsidR="003528A0" w:rsidRPr="00161E24" w14:paraId="4DA62810" w14:textId="77777777" w:rsidTr="00516440">
        <w:tc>
          <w:tcPr>
            <w:tcW w:w="2970" w:type="dxa"/>
          </w:tcPr>
          <w:p w14:paraId="2FDD76A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CBACE" w14:textId="4A3A95CD" w:rsidR="003528A0" w:rsidRPr="00161E24" w:rsidRDefault="007A154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7532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7D71E8" w14:textId="2F2654C4" w:rsidR="003528A0" w:rsidRPr="00161E24" w:rsidRDefault="00F35334" w:rsidP="007F4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5F87A55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F3FE4" w14:textId="47B30198" w:rsidR="003528A0" w:rsidRPr="00161E24" w:rsidRDefault="00A8031D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270" w:type="dxa"/>
          </w:tcPr>
          <w:p w14:paraId="1CA2F1A3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1CAB98" w14:textId="6D237710" w:rsidR="003528A0" w:rsidRPr="00161E24" w:rsidRDefault="00363E1B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5625">
              <w:rPr>
                <w:rFonts w:asciiTheme="majorBidi" w:hAnsiTheme="majorBidi" w:cstheme="majorBidi"/>
                <w:sz w:val="28"/>
                <w:szCs w:val="28"/>
              </w:rPr>
              <w:t>67)</w:t>
            </w:r>
          </w:p>
        </w:tc>
        <w:tc>
          <w:tcPr>
            <w:tcW w:w="270" w:type="dxa"/>
          </w:tcPr>
          <w:p w14:paraId="10EFB49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6F004E8" w14:textId="4B94B166" w:rsidR="003528A0" w:rsidRPr="00161E24" w:rsidRDefault="001F5625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50F9226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8C4E0" w14:textId="37027ACA" w:rsidR="003528A0" w:rsidRPr="00161E24" w:rsidRDefault="00006137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0" w:type="dxa"/>
          </w:tcPr>
          <w:p w14:paraId="65956C7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FCA35" w14:textId="039F76AA" w:rsidR="003528A0" w:rsidRPr="00161E24" w:rsidRDefault="00006137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AD2D8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B9029D" w14:textId="0A6A1C4E" w:rsidR="003528A0" w:rsidRPr="00161E24" w:rsidRDefault="00006137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</w:tr>
      <w:tr w:rsidR="003528A0" w:rsidRPr="00161E24" w14:paraId="7C21DAA4" w14:textId="77777777" w:rsidTr="00516440">
        <w:tc>
          <w:tcPr>
            <w:tcW w:w="2970" w:type="dxa"/>
          </w:tcPr>
          <w:p w14:paraId="7A5BBE48" w14:textId="7BAC4DC4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22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D382" w14:textId="7608E25A" w:rsidR="003528A0" w:rsidRPr="00161E24" w:rsidRDefault="00805024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0A81E5BE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5063" w14:textId="647793A0" w:rsidR="003528A0" w:rsidRPr="00161E24" w:rsidRDefault="00F35334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1,936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4B3BFCF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1382" w14:textId="09373C21" w:rsidR="003528A0" w:rsidRPr="00161E24" w:rsidRDefault="00DD31F4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3,083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6C433B9D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2EA9F" w14:textId="0180C79E" w:rsidR="003528A0" w:rsidRPr="00161E24" w:rsidRDefault="001F5625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09FFC7E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CEB7" w14:textId="2DCCF358" w:rsidR="003528A0" w:rsidRPr="00161E24" w:rsidRDefault="00006137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0B3E235E" w14:textId="6E9FA459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7B4D" w14:textId="7E83A5B3" w:rsidR="003528A0" w:rsidRPr="00161E24" w:rsidRDefault="00006137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1,203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3D8A34F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4C42" w14:textId="1798065E" w:rsidR="003528A0" w:rsidRPr="00161E24" w:rsidRDefault="00006137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BD805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F634" w14:textId="751248C4" w:rsidR="003528A0" w:rsidRPr="00161E24" w:rsidRDefault="00006137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6,883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3528A0" w:rsidRPr="00161E24" w14:paraId="727A3143" w14:textId="77777777" w:rsidTr="00516440">
        <w:tc>
          <w:tcPr>
            <w:tcW w:w="2970" w:type="dxa"/>
            <w:vAlign w:val="bottom"/>
          </w:tcPr>
          <w:p w14:paraId="11687A5F" w14:textId="68A66CF4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2B376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FA0AD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7DD302" w14:textId="77777777" w:rsidR="003528A0" w:rsidRPr="00161E24" w:rsidRDefault="003528A0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4E0D3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01C41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D4E9F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4E0B8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DAEE8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CCBEB33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AD31A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51628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E16A8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812A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F098E3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61ED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8A0" w:rsidRPr="00161E24" w14:paraId="1BA9FC84" w14:textId="77777777" w:rsidTr="00516440">
        <w:tc>
          <w:tcPr>
            <w:tcW w:w="2970" w:type="dxa"/>
            <w:vAlign w:val="bottom"/>
          </w:tcPr>
          <w:p w14:paraId="5B0CAC4D" w14:textId="53AEB6F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103AF9F7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4331A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793306" w14:textId="77777777" w:rsidR="003528A0" w:rsidRPr="00161E24" w:rsidRDefault="003528A0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7716D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B7535D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5FEC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C435A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80C7D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0C7F250D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D221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09E7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B651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40F50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3C0E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CA886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2FEF" w:rsidRPr="00161E24" w14:paraId="4E995135" w14:textId="77777777" w:rsidTr="00516440">
        <w:tc>
          <w:tcPr>
            <w:tcW w:w="2970" w:type="dxa"/>
          </w:tcPr>
          <w:p w14:paraId="54C0CDA7" w14:textId="66DF1711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9E5251" w14:textId="0127F6BC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270" w:type="dxa"/>
          </w:tcPr>
          <w:p w14:paraId="6BC8AE50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CD41872" w14:textId="7CDC6972" w:rsidR="00622FEF" w:rsidRPr="00161E24" w:rsidRDefault="00622FEF" w:rsidP="008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1,887</w:t>
            </w:r>
          </w:p>
        </w:tc>
        <w:tc>
          <w:tcPr>
            <w:tcW w:w="270" w:type="dxa"/>
          </w:tcPr>
          <w:p w14:paraId="3FBA77C0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90CC46" w14:textId="03C3E82B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1,662</w:t>
            </w:r>
          </w:p>
        </w:tc>
        <w:tc>
          <w:tcPr>
            <w:tcW w:w="270" w:type="dxa"/>
          </w:tcPr>
          <w:p w14:paraId="20F99D3B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11A765" w14:textId="7948767B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70" w:type="dxa"/>
          </w:tcPr>
          <w:p w14:paraId="774F81B0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02F3F63" w14:textId="62D69373" w:rsidR="00622FEF" w:rsidRPr="00161E24" w:rsidRDefault="00622FEF" w:rsidP="006B5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F9F9BF1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2E6ABB" w14:textId="2007F5DD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1,022</w:t>
            </w:r>
          </w:p>
        </w:tc>
        <w:tc>
          <w:tcPr>
            <w:tcW w:w="270" w:type="dxa"/>
          </w:tcPr>
          <w:p w14:paraId="64C15D46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24425C" w14:textId="1B177BF1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70" w:type="dxa"/>
          </w:tcPr>
          <w:p w14:paraId="2F12ADE5" w14:textId="77777777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A6084C" w14:textId="1E6137F0" w:rsidR="00622FEF" w:rsidRPr="00161E24" w:rsidRDefault="00622FEF" w:rsidP="0062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5,491</w:t>
            </w:r>
          </w:p>
        </w:tc>
      </w:tr>
      <w:tr w:rsidR="003528A0" w:rsidRPr="00161E24" w14:paraId="0CF2A7AE" w14:textId="77777777" w:rsidTr="00516440">
        <w:tc>
          <w:tcPr>
            <w:tcW w:w="2970" w:type="dxa"/>
          </w:tcPr>
          <w:p w14:paraId="35E9BA55" w14:textId="5BDC1D64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22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9E1828" w14:textId="4870E417" w:rsidR="003528A0" w:rsidRPr="00161E24" w:rsidRDefault="001763E8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270" w:type="dxa"/>
          </w:tcPr>
          <w:p w14:paraId="6611A918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90F381" w14:textId="7FDCDE25" w:rsidR="003528A0" w:rsidRPr="00161E24" w:rsidRDefault="001763E8" w:rsidP="00982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1,807</w:t>
            </w:r>
          </w:p>
        </w:tc>
        <w:tc>
          <w:tcPr>
            <w:tcW w:w="270" w:type="dxa"/>
          </w:tcPr>
          <w:p w14:paraId="29DA8A6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FBA85E" w14:textId="3E2140E5" w:rsidR="003528A0" w:rsidRPr="00161E24" w:rsidRDefault="001763E8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1,506</w:t>
            </w:r>
          </w:p>
        </w:tc>
        <w:tc>
          <w:tcPr>
            <w:tcW w:w="270" w:type="dxa"/>
          </w:tcPr>
          <w:p w14:paraId="34770507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08A014" w14:textId="60290660" w:rsidR="003528A0" w:rsidRPr="00161E24" w:rsidRDefault="001763E8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70" w:type="dxa"/>
          </w:tcPr>
          <w:p w14:paraId="46F2047E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DA33ED3" w14:textId="02A3B735" w:rsidR="003528A0" w:rsidRPr="00161E24" w:rsidRDefault="001763E8" w:rsidP="009F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AADF17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14CFF3" w14:textId="49B83250" w:rsidR="003528A0" w:rsidRPr="00161E24" w:rsidRDefault="001763E8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1,002</w:t>
            </w:r>
          </w:p>
        </w:tc>
        <w:tc>
          <w:tcPr>
            <w:tcW w:w="270" w:type="dxa"/>
          </w:tcPr>
          <w:p w14:paraId="0F7A6AD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6120C7" w14:textId="07922872" w:rsidR="003528A0" w:rsidRPr="00161E24" w:rsidRDefault="009824B6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70" w:type="dxa"/>
          </w:tcPr>
          <w:p w14:paraId="3733635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779DEF" w14:textId="34C67E09" w:rsidR="003528A0" w:rsidRPr="00161E24" w:rsidRDefault="009824B6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5,297</w:t>
            </w:r>
          </w:p>
        </w:tc>
      </w:tr>
    </w:tbl>
    <w:p w14:paraId="040F6A8C" w14:textId="77777777" w:rsidR="008021BA" w:rsidRPr="00161E24" w:rsidRDefault="008021BA" w:rsidP="0080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021BA" w:rsidRPr="00161E24" w:rsidSect="00933D8A"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p w14:paraId="6FD9D421" w14:textId="200E134A" w:rsidR="0044379F" w:rsidRPr="00161E24" w:rsidRDefault="009B0850" w:rsidP="00ED7AD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="003E167F" w:rsidRPr="00161E24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521E2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="003E167F" w:rsidRPr="00161E24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="00C521E2" w:rsidRPr="00161E24">
        <w:rPr>
          <w:rFonts w:asciiTheme="majorBidi" w:hAnsiTheme="majorBidi" w:cstheme="majorBidi"/>
          <w:sz w:val="30"/>
          <w:szCs w:val="30"/>
          <w:cs/>
        </w:rPr>
        <w:t>สินทรัพย์ระหว่างก่อสร้าง ซึ่งรวมถึง</w:t>
      </w:r>
      <w:r w:rsidR="003E167F" w:rsidRPr="00161E24">
        <w:rPr>
          <w:rFonts w:asciiTheme="majorBidi" w:hAnsiTheme="majorBidi" w:cstheme="majorBidi"/>
          <w:sz w:val="30"/>
          <w:szCs w:val="30"/>
          <w:cs/>
        </w:rPr>
        <w:t>โรงงานใหม่ได้บันทึกเป็นส่วนหนึ่งของต้นทุนสินทรัพย์</w:t>
      </w:r>
      <w:r w:rsidR="0067298D" w:rsidRPr="00161E24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</w:t>
      </w:r>
      <w:r w:rsidR="00C15E0A" w:rsidRPr="00687854">
        <w:rPr>
          <w:rFonts w:asciiTheme="majorBidi" w:hAnsiTheme="majorBidi" w:cstheme="majorBidi"/>
          <w:spacing w:val="-4"/>
          <w:sz w:val="30"/>
          <w:szCs w:val="30"/>
          <w:cs/>
        </w:rPr>
        <w:t>จํานว</w:t>
      </w:r>
      <w:r w:rsidR="00B522B9" w:rsidRPr="00687854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10.8 </w:t>
      </w:r>
      <w:r w:rsidR="003E167F" w:rsidRPr="0068785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826AE" w:rsidRPr="0068785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00E2C" w:rsidRPr="00687854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มีอัตราดอกเบี้ยที่รับรู้</w:t>
      </w:r>
      <w:r w:rsidR="005A2B9D" w:rsidRPr="00687854">
        <w:rPr>
          <w:rFonts w:asciiTheme="majorBidi" w:hAnsiTheme="majorBidi" w:cstheme="majorBidi"/>
          <w:spacing w:val="-2"/>
          <w:sz w:val="30"/>
          <w:szCs w:val="30"/>
          <w:cs/>
        </w:rPr>
        <w:t>ร้อยละ</w:t>
      </w:r>
      <w:r w:rsidR="004E330B" w:rsidRPr="0068785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3.4</w:t>
      </w:r>
      <w:r w:rsidR="001A4005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</w:p>
    <w:p w14:paraId="12ABF7B1" w14:textId="77777777" w:rsidR="00D46DE0" w:rsidRPr="00161E24" w:rsidRDefault="00D46DE0" w:rsidP="007619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A4A04F5" w14:textId="187BB440" w:rsidR="002C1DE2" w:rsidRPr="00161E24" w:rsidRDefault="00CB0FA3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0367F1">
        <w:rPr>
          <w:rFonts w:asciiTheme="majorBidi" w:hAnsiTheme="majorBidi" w:cstheme="majorBidi" w:hint="cs"/>
          <w:sz w:val="30"/>
          <w:szCs w:val="30"/>
          <w:u w:val="none"/>
          <w:cs/>
        </w:rPr>
        <w:t>สัญญาเช่า</w:t>
      </w:r>
    </w:p>
    <w:p w14:paraId="0D43274A" w14:textId="77777777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67"/>
        <w:gridCol w:w="183"/>
        <w:gridCol w:w="1170"/>
        <w:gridCol w:w="180"/>
        <w:gridCol w:w="1170"/>
      </w:tblGrid>
      <w:tr w:rsidR="00012295" w:rsidRPr="00161E24" w14:paraId="27D2889C" w14:textId="77777777" w:rsidTr="0054692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446EDDD" w14:textId="4125095A" w:rsidR="00012295" w:rsidRPr="00161E24" w:rsidRDefault="00012295" w:rsidP="002C1DE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517" w:type="dxa"/>
            <w:gridSpan w:val="3"/>
          </w:tcPr>
          <w:p w14:paraId="5035B605" w14:textId="2CEDF792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06EBC12A" w14:textId="0A934E76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6DA681E8" w14:textId="1163DF36" w:rsidR="00012295" w:rsidRPr="00161E24" w:rsidRDefault="00012295" w:rsidP="002C1DE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0BC3" w:rsidRPr="00161E24" w14:paraId="3718CDD5" w14:textId="77777777" w:rsidTr="0054692C">
        <w:trPr>
          <w:cantSplit/>
          <w:tblHeader/>
        </w:trPr>
        <w:tc>
          <w:tcPr>
            <w:tcW w:w="4140" w:type="dxa"/>
            <w:vAlign w:val="bottom"/>
          </w:tcPr>
          <w:p w14:paraId="7ACF1C65" w14:textId="6B830283" w:rsidR="00E00BC3" w:rsidRPr="00161E24" w:rsidRDefault="00E00BC3" w:rsidP="00E00BC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70" w:type="dxa"/>
          </w:tcPr>
          <w:p w14:paraId="76813B8F" w14:textId="7960B6BC" w:rsidR="00E00BC3" w:rsidRPr="00161E24" w:rsidRDefault="00E00BC3" w:rsidP="00E00BC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6D6DA4E" w14:textId="77777777" w:rsidR="00E00BC3" w:rsidRPr="00161E24" w:rsidRDefault="00E00BC3" w:rsidP="00E00BC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B81B7D5" w14:textId="14B00DD1" w:rsidR="00E00BC3" w:rsidRPr="00161E24" w:rsidRDefault="00E00BC3" w:rsidP="00E00BC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0A762386" w14:textId="77777777" w:rsidR="00E00BC3" w:rsidRPr="00161E24" w:rsidRDefault="00E00BC3" w:rsidP="00E00BC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D878B" w14:textId="1CFFF0C9" w:rsidR="00E00BC3" w:rsidRPr="00161E24" w:rsidRDefault="00E00BC3" w:rsidP="00E00BC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085E4B8" w14:textId="77777777" w:rsidR="00E00BC3" w:rsidRPr="00161E24" w:rsidRDefault="00E00BC3" w:rsidP="00E00BC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43F30" w14:textId="2172EBFA" w:rsidR="00E00BC3" w:rsidRPr="00161E24" w:rsidRDefault="00E00BC3" w:rsidP="00E00BC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012295" w:rsidRPr="00161E24" w14:paraId="3BF5A998" w14:textId="77777777" w:rsidTr="0054692C">
        <w:trPr>
          <w:cantSplit/>
          <w:tblHeader/>
        </w:trPr>
        <w:tc>
          <w:tcPr>
            <w:tcW w:w="4140" w:type="dxa"/>
          </w:tcPr>
          <w:p w14:paraId="52CF8EBB" w14:textId="77777777" w:rsidR="00012295" w:rsidRPr="00161E24" w:rsidRDefault="00012295" w:rsidP="002C1D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FA36F66" w14:textId="1D5E0F00" w:rsidR="00012295" w:rsidRPr="00161E24" w:rsidRDefault="00012295" w:rsidP="00761988">
            <w:pPr>
              <w:pStyle w:val="acctfourfigures"/>
              <w:tabs>
                <w:tab w:val="clear" w:pos="765"/>
              </w:tabs>
              <w:spacing w:line="240" w:lineRule="auto"/>
              <w:ind w:left="-89" w:right="-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00BC3" w:rsidRPr="00161E24" w14:paraId="07315C60" w14:textId="77777777" w:rsidTr="001B7F6D">
        <w:trPr>
          <w:cantSplit/>
        </w:trPr>
        <w:tc>
          <w:tcPr>
            <w:tcW w:w="4140" w:type="dxa"/>
          </w:tcPr>
          <w:p w14:paraId="573BCDEC" w14:textId="461217CC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70" w:type="dxa"/>
          </w:tcPr>
          <w:p w14:paraId="0BC69034" w14:textId="4FABE820" w:rsidR="00E00BC3" w:rsidRPr="00161E24" w:rsidRDefault="001273F6" w:rsidP="00E00BC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0A20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6D3066F" w14:textId="3C650D93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</w:tcPr>
          <w:p w14:paraId="250E440E" w14:textId="1D7A78BB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02A5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330</w:t>
            </w:r>
          </w:p>
        </w:tc>
        <w:tc>
          <w:tcPr>
            <w:tcW w:w="183" w:type="dxa"/>
          </w:tcPr>
          <w:p w14:paraId="2BB95AF6" w14:textId="71E6245F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C57B8AB" w14:textId="29B6D697" w:rsidR="00E00BC3" w:rsidRPr="003D3544" w:rsidRDefault="00E04309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3C543B1C" w14:textId="77777777" w:rsidR="00E00BC3" w:rsidRPr="00161E24" w:rsidRDefault="00E00BC3" w:rsidP="00E00B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66C637D" w14:textId="21CD6D86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11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</w:tr>
      <w:tr w:rsidR="00E00BC3" w:rsidRPr="00161E24" w14:paraId="033F3D5E" w14:textId="77777777" w:rsidTr="001B7F6D">
        <w:trPr>
          <w:cantSplit/>
        </w:trPr>
        <w:tc>
          <w:tcPr>
            <w:tcW w:w="4140" w:type="dxa"/>
          </w:tcPr>
          <w:p w14:paraId="38E888D5" w14:textId="77777777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460A0034" w14:textId="17C79230" w:rsidR="00E00BC3" w:rsidRPr="00F609FE" w:rsidRDefault="001273F6" w:rsidP="00E00BC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853C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567</w:t>
            </w:r>
          </w:p>
        </w:tc>
        <w:tc>
          <w:tcPr>
            <w:tcW w:w="180" w:type="dxa"/>
          </w:tcPr>
          <w:p w14:paraId="72DF4680" w14:textId="5B96DF86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EBBDFC6" w14:textId="1CE731C4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B65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3,703</w:t>
            </w:r>
          </w:p>
        </w:tc>
        <w:tc>
          <w:tcPr>
            <w:tcW w:w="183" w:type="dxa"/>
          </w:tcPr>
          <w:p w14:paraId="2D3F9F56" w14:textId="2F558429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62D11" w14:textId="1E76FB96" w:rsidR="00E00BC3" w:rsidRPr="004477DD" w:rsidRDefault="00E04309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46</w:t>
            </w:r>
          </w:p>
        </w:tc>
        <w:tc>
          <w:tcPr>
            <w:tcW w:w="180" w:type="dxa"/>
          </w:tcPr>
          <w:p w14:paraId="728BCF45" w14:textId="77777777" w:rsidR="00E00BC3" w:rsidRPr="00161E24" w:rsidRDefault="00E00BC3" w:rsidP="00E00B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B920F" w14:textId="5D82A9C4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67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  <w:tr w:rsidR="00E00BC3" w:rsidRPr="00161E24" w14:paraId="6EB7D588" w14:textId="77777777" w:rsidTr="001B7F6D">
        <w:trPr>
          <w:cantSplit/>
        </w:trPr>
        <w:tc>
          <w:tcPr>
            <w:tcW w:w="4140" w:type="dxa"/>
          </w:tcPr>
          <w:p w14:paraId="491761A0" w14:textId="5A1BE282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1170" w:type="dxa"/>
          </w:tcPr>
          <w:p w14:paraId="641671DE" w14:textId="24C256CB" w:rsidR="00E00BC3" w:rsidRPr="00161E24" w:rsidRDefault="001273F6" w:rsidP="00E00BC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180" w:type="dxa"/>
          </w:tcPr>
          <w:p w14:paraId="7DD98072" w14:textId="08B6B3A5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14:paraId="64484838" w14:textId="2A7FC8D9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5E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83" w:type="dxa"/>
          </w:tcPr>
          <w:p w14:paraId="628A086F" w14:textId="0884A8B1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1090FD8" w14:textId="79B15314" w:rsidR="00E00BC3" w:rsidRPr="00161E24" w:rsidRDefault="00E04309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</w:t>
            </w:r>
            <w:r w:rsidR="009C5A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3B18757" w14:textId="77777777" w:rsidR="00E00BC3" w:rsidRPr="00161E24" w:rsidRDefault="00E00BC3" w:rsidP="00E00B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20572" w14:textId="3A6738F1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  <w:tr w:rsidR="00E00BC3" w:rsidRPr="00161E24" w14:paraId="331ABFC2" w14:textId="77777777" w:rsidTr="001B7F6D">
        <w:trPr>
          <w:cantSplit/>
        </w:trPr>
        <w:tc>
          <w:tcPr>
            <w:tcW w:w="4140" w:type="dxa"/>
          </w:tcPr>
          <w:p w14:paraId="2C21F2A0" w14:textId="77777777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</w:tcPr>
          <w:p w14:paraId="4CE3E39A" w14:textId="618F7851" w:rsidR="00E00BC3" w:rsidRPr="002B1354" w:rsidRDefault="001273F6" w:rsidP="00E00BC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0" w:type="dxa"/>
          </w:tcPr>
          <w:p w14:paraId="4EEBA65A" w14:textId="4C1B42F1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</w:tcPr>
          <w:p w14:paraId="6D40AFB7" w14:textId="1F087A68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3C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171CC708" w14:textId="440775D8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D65B5CD" w14:textId="092D8148" w:rsidR="00E00BC3" w:rsidRPr="00161E24" w:rsidRDefault="007714EB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28</w:t>
            </w:r>
          </w:p>
        </w:tc>
        <w:tc>
          <w:tcPr>
            <w:tcW w:w="180" w:type="dxa"/>
          </w:tcPr>
          <w:p w14:paraId="31FC4381" w14:textId="77777777" w:rsidR="00E00BC3" w:rsidRPr="00161E24" w:rsidRDefault="00E00BC3" w:rsidP="00E00B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67106" w14:textId="14FBA325" w:rsidR="00E00BC3" w:rsidRPr="00C1096C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E00BC3" w:rsidRPr="00161E24" w14:paraId="6B6D2C31" w14:textId="77777777" w:rsidTr="001B7F6D">
        <w:trPr>
          <w:cantSplit/>
        </w:trPr>
        <w:tc>
          <w:tcPr>
            <w:tcW w:w="4140" w:type="dxa"/>
          </w:tcPr>
          <w:p w14:paraId="243B4162" w14:textId="77777777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</w:tcPr>
          <w:p w14:paraId="4903CC82" w14:textId="13AC604E" w:rsidR="00E00BC3" w:rsidRPr="002B1354" w:rsidRDefault="001273F6" w:rsidP="00E00BC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D1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28E9F7D8" w14:textId="5D9F72CB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0316D0D" w14:textId="4F26420B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E1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5DDD821E" w14:textId="65A1EDEC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480028" w14:textId="7E6605A9" w:rsidR="00E00BC3" w:rsidRPr="00161E24" w:rsidRDefault="007714EB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55</w:t>
            </w:r>
          </w:p>
        </w:tc>
        <w:tc>
          <w:tcPr>
            <w:tcW w:w="180" w:type="dxa"/>
          </w:tcPr>
          <w:p w14:paraId="353AB0CF" w14:textId="77777777" w:rsidR="00E00BC3" w:rsidRPr="00161E24" w:rsidRDefault="00E00BC3" w:rsidP="00E00B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DCA78" w14:textId="05EE3307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3C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E00BC3" w:rsidRPr="00161E24" w14:paraId="7C0BB058" w14:textId="77777777" w:rsidTr="001B7F6D">
        <w:trPr>
          <w:cantSplit/>
        </w:trPr>
        <w:tc>
          <w:tcPr>
            <w:tcW w:w="4140" w:type="dxa"/>
          </w:tcPr>
          <w:p w14:paraId="582E3D5B" w14:textId="0F6282B7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170" w:type="dxa"/>
          </w:tcPr>
          <w:p w14:paraId="00F4B304" w14:textId="7660AD44" w:rsidR="00E00BC3" w:rsidRPr="00F55EA6" w:rsidRDefault="001273F6" w:rsidP="00E00BC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53C3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32</w:t>
            </w:r>
          </w:p>
        </w:tc>
        <w:tc>
          <w:tcPr>
            <w:tcW w:w="180" w:type="dxa"/>
          </w:tcPr>
          <w:p w14:paraId="46844398" w14:textId="77777777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21FF53" w14:textId="3AD4D879" w:rsidR="00E00BC3" w:rsidRPr="002B135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3" w:type="dxa"/>
          </w:tcPr>
          <w:p w14:paraId="424D080A" w14:textId="77777777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A4F43" w14:textId="2AF432E9" w:rsidR="00E00BC3" w:rsidRPr="001973C6" w:rsidRDefault="007714EB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77FF78D4" w14:textId="77777777" w:rsidR="00E00BC3" w:rsidRPr="00161E24" w:rsidRDefault="00E00BC3" w:rsidP="00E00B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CB65C3" w14:textId="0975E549" w:rsidR="00E00BC3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973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E00BC3" w:rsidRPr="00161E24" w14:paraId="76B496CC" w14:textId="77777777" w:rsidTr="001B7F6D">
        <w:trPr>
          <w:cantSplit/>
        </w:trPr>
        <w:tc>
          <w:tcPr>
            <w:tcW w:w="4140" w:type="dxa"/>
          </w:tcPr>
          <w:p w14:paraId="56454265" w14:textId="00AEF08A" w:rsidR="00E00BC3" w:rsidRPr="00161E24" w:rsidRDefault="007D104E" w:rsidP="00E00BC3">
            <w:pPr>
              <w:spacing w:line="240" w:lineRule="auto"/>
              <w:ind w:left="194" w:hanging="194"/>
              <w:rPr>
                <w:rFonts w:asciiTheme="majorBidi" w:hAnsiTheme="majorBidi" w:cstheme="majorBidi"/>
                <w:sz w:val="30"/>
                <w:szCs w:val="30"/>
              </w:rPr>
            </w:pPr>
            <w:r w:rsidRPr="007D104E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70D172" w14:textId="2BE10C57" w:rsidR="00E00BC3" w:rsidRPr="008F30B6" w:rsidRDefault="00853C33" w:rsidP="00853C3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72</w:t>
            </w:r>
          </w:p>
        </w:tc>
        <w:tc>
          <w:tcPr>
            <w:tcW w:w="180" w:type="dxa"/>
          </w:tcPr>
          <w:p w14:paraId="552BCC23" w14:textId="31C96D3F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23B85BF" w14:textId="226CAC8E" w:rsidR="00E00BC3" w:rsidRPr="00161E24" w:rsidRDefault="00E00BC3" w:rsidP="001866D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1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3" w:type="dxa"/>
          </w:tcPr>
          <w:p w14:paraId="3CCA3593" w14:textId="533137EE" w:rsidR="00E00BC3" w:rsidRPr="00161E24" w:rsidRDefault="00E00BC3" w:rsidP="00E00B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A10FA6D" w14:textId="7551DAB3" w:rsidR="00E00BC3" w:rsidRPr="00161E24" w:rsidRDefault="007714EB" w:rsidP="00E00B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8640A5B" w14:textId="77777777" w:rsidR="00E00BC3" w:rsidRPr="00161E24" w:rsidRDefault="00E00BC3" w:rsidP="00E00B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E07F8" w14:textId="0C3017B1" w:rsidR="00E00BC3" w:rsidRPr="00161E24" w:rsidRDefault="00E00BC3" w:rsidP="00E00B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00BC3" w:rsidRPr="00161E24" w14:paraId="662B8DA5" w14:textId="77777777" w:rsidTr="001B7F6D">
        <w:trPr>
          <w:cantSplit/>
        </w:trPr>
        <w:tc>
          <w:tcPr>
            <w:tcW w:w="4140" w:type="dxa"/>
            <w:hideMark/>
          </w:tcPr>
          <w:p w14:paraId="090A0AEC" w14:textId="77777777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40BE98" w14:textId="06C9D96B" w:rsidR="00E00BC3" w:rsidRPr="002B1354" w:rsidRDefault="00570A41" w:rsidP="00E00BC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5,31</w:t>
            </w:r>
            <w:r w:rsidR="000A20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B018937" w14:textId="5E1FC7CC" w:rsidR="00E00BC3" w:rsidRPr="002B135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AA1EBEE" w14:textId="17D0344C" w:rsidR="00E00BC3" w:rsidRPr="00161E24" w:rsidRDefault="00E00BC3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5E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331235F0" w14:textId="6086B385" w:rsidR="00E00BC3" w:rsidRPr="00161E24" w:rsidRDefault="00E00BC3" w:rsidP="00E00BC3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1A81E" w14:textId="7031106D" w:rsidR="00E00BC3" w:rsidRPr="00161E24" w:rsidRDefault="009C5A10" w:rsidP="00E00BC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370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80" w:type="dxa"/>
          </w:tcPr>
          <w:p w14:paraId="14AB836F" w14:textId="77777777" w:rsidR="00E00BC3" w:rsidRPr="00161E24" w:rsidRDefault="00E00BC3" w:rsidP="00E00B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DE875" w14:textId="078BFD3C" w:rsidR="00E00BC3" w:rsidRPr="00161E24" w:rsidRDefault="00E00BC3" w:rsidP="00E00BC3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0C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2FE5D52C" w14:textId="77777777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1F2FD7D9" w14:textId="3303497A" w:rsidR="002C1DE2" w:rsidRPr="00161E24" w:rsidRDefault="002C1DE2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E00BC3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1C775A" w:rsidRPr="00161E24">
        <w:rPr>
          <w:rFonts w:asciiTheme="majorBidi" w:hAnsiTheme="majorBidi" w:cstheme="majorBidi"/>
          <w:sz w:val="30"/>
          <w:szCs w:val="30"/>
          <w:cs/>
        </w:rPr>
        <w:t>และ</w:t>
      </w:r>
      <w:r w:rsidR="001C775A" w:rsidRPr="00DF280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F2800">
        <w:rPr>
          <w:rFonts w:asciiTheme="majorBidi" w:hAnsiTheme="majorBidi" w:cstheme="majorBidi"/>
          <w:sz w:val="30"/>
          <w:szCs w:val="30"/>
          <w:cs/>
        </w:rPr>
        <w:t>เพิ่มขึ้นเป็น</w:t>
      </w:r>
      <w:r w:rsidRPr="005B5CE0">
        <w:rPr>
          <w:rFonts w:asciiTheme="majorBidi" w:hAnsiTheme="majorBidi" w:cstheme="majorBidi"/>
          <w:sz w:val="30"/>
          <w:szCs w:val="30"/>
          <w:cs/>
        </w:rPr>
        <w:t>จำนวน</w:t>
      </w:r>
      <w:r w:rsidR="00DF2800" w:rsidRPr="005B5CE0">
        <w:rPr>
          <w:rFonts w:asciiTheme="majorBidi" w:hAnsiTheme="majorBidi" w:cstheme="majorBidi"/>
          <w:sz w:val="30"/>
          <w:szCs w:val="30"/>
        </w:rPr>
        <w:t xml:space="preserve"> </w:t>
      </w:r>
      <w:r w:rsidR="00A27E41">
        <w:rPr>
          <w:rFonts w:asciiTheme="majorBidi" w:hAnsiTheme="majorBidi" w:cstheme="majorBidi"/>
          <w:spacing w:val="-4"/>
          <w:sz w:val="30"/>
          <w:szCs w:val="30"/>
        </w:rPr>
        <w:t>617</w:t>
      </w:r>
      <w:r w:rsidR="00B67A5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B5CE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524758" w:rsidRPr="005B5CE0">
        <w:rPr>
          <w:rFonts w:asciiTheme="majorBidi" w:hAnsiTheme="majorBidi" w:cstheme="majorBidi"/>
          <w:sz w:val="30"/>
          <w:szCs w:val="30"/>
        </w:rPr>
        <w:t xml:space="preserve"> </w:t>
      </w:r>
      <w:r w:rsidR="00F63702">
        <w:rPr>
          <w:rFonts w:asciiTheme="majorBidi" w:hAnsiTheme="majorBidi" w:cstheme="majorBidi"/>
          <w:sz w:val="30"/>
          <w:szCs w:val="30"/>
        </w:rPr>
        <w:t>84</w:t>
      </w:r>
      <w:r w:rsidR="00DF2800">
        <w:rPr>
          <w:rFonts w:asciiTheme="majorBidi" w:hAnsiTheme="majorBidi" w:cstheme="majorBidi"/>
          <w:sz w:val="30"/>
          <w:szCs w:val="30"/>
        </w:rPr>
        <w:t xml:space="preserve"> </w:t>
      </w:r>
      <w:r w:rsidRPr="00DF280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DF28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00BC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00BC3" w:rsidRPr="00E00BC3">
        <w:rPr>
          <w:rFonts w:asciiTheme="majorBidi" w:hAnsiTheme="majorBidi" w:cstheme="majorBidi"/>
          <w:i/>
          <w:iCs/>
          <w:sz w:val="30"/>
          <w:szCs w:val="30"/>
        </w:rPr>
        <w:t>1,259</w:t>
      </w:r>
      <w:r w:rsidR="00E00B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A50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00BC3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B67A5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D7324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E88BD20" w14:textId="77777777" w:rsidR="00654743" w:rsidRPr="00161E24" w:rsidRDefault="00654743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E19237" w14:textId="6D183DFF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</w:t>
      </w:r>
      <w:r w:rsidR="009E7723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 และอุปกรณ์ต่าง ๆ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E7723" w:rsidRPr="00161E24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855E85"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6A6E6E4" w14:textId="77777777" w:rsidR="000A269B" w:rsidRDefault="000A2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B14C717" w14:textId="43B15F6E" w:rsidR="002C1DE2" w:rsidRDefault="002C1DE2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66A6A1EC" w14:textId="77777777" w:rsidR="006A1579" w:rsidRPr="00161E24" w:rsidRDefault="006A1579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80B679" w14:textId="4A7615C2" w:rsidR="0067757F" w:rsidRPr="00161E24" w:rsidRDefault="00832BEC" w:rsidP="00E70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6DA8F902" w14:textId="7EA0942E" w:rsidR="00832BEC" w:rsidRDefault="00832BEC" w:rsidP="0083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7"/>
        <w:gridCol w:w="1154"/>
        <w:gridCol w:w="236"/>
        <w:gridCol w:w="1151"/>
        <w:gridCol w:w="9"/>
        <w:gridCol w:w="227"/>
        <w:gridCol w:w="10"/>
        <w:gridCol w:w="1145"/>
        <w:gridCol w:w="236"/>
        <w:gridCol w:w="1151"/>
        <w:gridCol w:w="13"/>
      </w:tblGrid>
      <w:tr w:rsidR="00EA4E55" w:rsidRPr="00C57846" w14:paraId="699DD55A" w14:textId="77777777" w:rsidTr="00492BAC">
        <w:trPr>
          <w:tblHeader/>
        </w:trPr>
        <w:tc>
          <w:tcPr>
            <w:tcW w:w="2136" w:type="pct"/>
          </w:tcPr>
          <w:p w14:paraId="59E49833" w14:textId="77777777" w:rsidR="00FD00C7" w:rsidRPr="00B056C3" w:rsidRDefault="00FD00C7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4"/>
          </w:tcPr>
          <w:p w14:paraId="31AFB41F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3C9DC9B3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4"/>
          </w:tcPr>
          <w:p w14:paraId="0C4FB9F6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00BC3" w:rsidRPr="00C57846" w14:paraId="66A2858D" w14:textId="77777777" w:rsidTr="00EA4E55">
        <w:trPr>
          <w:gridAfter w:val="1"/>
          <w:wAfter w:w="7" w:type="pct"/>
          <w:tblHeader/>
        </w:trPr>
        <w:tc>
          <w:tcPr>
            <w:tcW w:w="2136" w:type="pct"/>
          </w:tcPr>
          <w:p w14:paraId="670EC65E" w14:textId="36C237F3" w:rsidR="00E00BC3" w:rsidRPr="00B056C3" w:rsidRDefault="00E00BC3" w:rsidP="00E00BC3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0" w:type="pct"/>
          </w:tcPr>
          <w:p w14:paraId="3CDCFAD6" w14:textId="65E3975B" w:rsidR="00E00BC3" w:rsidRPr="00B056C3" w:rsidRDefault="00E00BC3" w:rsidP="00E00B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048FB2CC" w14:textId="77777777" w:rsidR="00E00BC3" w:rsidRPr="00B056C3" w:rsidRDefault="00E00BC3" w:rsidP="00E00B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7CAE16D" w14:textId="143FE340" w:rsidR="00E00BC3" w:rsidRPr="00B056C3" w:rsidRDefault="00E00BC3" w:rsidP="00E00B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</w:tcPr>
          <w:p w14:paraId="5D36D79B" w14:textId="77777777" w:rsidR="00E00BC3" w:rsidRPr="00B056C3" w:rsidRDefault="00E00BC3" w:rsidP="00E00B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BFA3A51" w14:textId="4EA8C35A" w:rsidR="00E00BC3" w:rsidRPr="00B056C3" w:rsidRDefault="00E00BC3" w:rsidP="00E00B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99BE334" w14:textId="77777777" w:rsidR="00E00BC3" w:rsidRPr="00B056C3" w:rsidRDefault="00E00BC3" w:rsidP="00E00B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C68416C" w14:textId="366FB59A" w:rsidR="00E00BC3" w:rsidRPr="00B056C3" w:rsidRDefault="00E00BC3" w:rsidP="00E00B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492BAC" w:rsidRPr="00C57846" w14:paraId="227CFB51" w14:textId="77777777" w:rsidTr="00492BAC">
        <w:trPr>
          <w:gridAfter w:val="1"/>
          <w:wAfter w:w="7" w:type="pct"/>
          <w:tblHeader/>
        </w:trPr>
        <w:tc>
          <w:tcPr>
            <w:tcW w:w="2136" w:type="pct"/>
          </w:tcPr>
          <w:p w14:paraId="02D88728" w14:textId="77777777" w:rsidR="00492BAC" w:rsidRPr="00161E24" w:rsidRDefault="00492BAC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9"/>
          </w:tcPr>
          <w:p w14:paraId="330002ED" w14:textId="3EBD7EF9" w:rsidR="00492BAC" w:rsidRPr="00C41662" w:rsidRDefault="00C41662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416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4E55" w:rsidRPr="00927F6F" w14:paraId="759975AD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33226B11" w14:textId="63F5C1C9" w:rsidR="00D962F0" w:rsidRPr="00927F6F" w:rsidRDefault="00D962F0" w:rsidP="00D962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620" w:type="pct"/>
          </w:tcPr>
          <w:p w14:paraId="4A723B33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B55ED12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A748156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14:paraId="7292AA1D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F950D9F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4388CF8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884B17A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E55" w:rsidRPr="00927F6F" w14:paraId="639587DE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1B445E51" w14:textId="6675C34F" w:rsidR="00D962F0" w:rsidRPr="00927F6F" w:rsidRDefault="00D962F0" w:rsidP="00D962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620" w:type="pct"/>
          </w:tcPr>
          <w:p w14:paraId="28E315A1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AC190EA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EE1292A" w14:textId="2BBF8B36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7EF50705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91B580F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90DFA0F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3EFDA5" w14:textId="43A1CCFB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BC3" w:rsidRPr="00927F6F" w14:paraId="08C9F8A0" w14:textId="77777777" w:rsidTr="006E1593">
        <w:trPr>
          <w:gridAfter w:val="1"/>
          <w:wAfter w:w="7" w:type="pct"/>
        </w:trPr>
        <w:tc>
          <w:tcPr>
            <w:tcW w:w="2136" w:type="pct"/>
          </w:tcPr>
          <w:p w14:paraId="62B29556" w14:textId="65BD8787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20" w:type="pct"/>
          </w:tcPr>
          <w:p w14:paraId="7817ECFD" w14:textId="549BAB08" w:rsidR="00E00BC3" w:rsidRPr="00927F6F" w:rsidRDefault="001273F6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27" w:type="pct"/>
          </w:tcPr>
          <w:p w14:paraId="48EBA391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2EEBCAF" w14:textId="598A2A6D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866A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7" w:type="pct"/>
            <w:gridSpan w:val="2"/>
          </w:tcPr>
          <w:p w14:paraId="6BC9323B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2098E52A" w14:textId="7336E717" w:rsidR="00E00BC3" w:rsidRPr="00927F6F" w:rsidRDefault="000B759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27" w:type="pct"/>
          </w:tcPr>
          <w:p w14:paraId="249C4D1C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B46DE47" w14:textId="6E60FC6F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00BC3" w:rsidRPr="00927F6F" w14:paraId="3770CB32" w14:textId="77777777" w:rsidTr="006E1593">
        <w:trPr>
          <w:gridAfter w:val="1"/>
          <w:wAfter w:w="7" w:type="pct"/>
        </w:trPr>
        <w:tc>
          <w:tcPr>
            <w:tcW w:w="2136" w:type="pct"/>
          </w:tcPr>
          <w:p w14:paraId="2D958074" w14:textId="6B79E45D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20" w:type="pct"/>
          </w:tcPr>
          <w:p w14:paraId="5B6DB443" w14:textId="1CD0E58B" w:rsidR="00E00BC3" w:rsidRPr="00927F6F" w:rsidRDefault="00E06A84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391</w:t>
            </w:r>
          </w:p>
        </w:tc>
        <w:tc>
          <w:tcPr>
            <w:tcW w:w="127" w:type="pct"/>
          </w:tcPr>
          <w:p w14:paraId="1AA94B2E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BB5D935" w14:textId="6D937CBA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27" w:type="pct"/>
            <w:gridSpan w:val="2"/>
          </w:tcPr>
          <w:p w14:paraId="3A5ABA9E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45B61CAF" w14:textId="38E7861C" w:rsidR="00E00BC3" w:rsidRPr="00927F6F" w:rsidRDefault="000B759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</w:p>
        </w:tc>
        <w:tc>
          <w:tcPr>
            <w:tcW w:w="127" w:type="pct"/>
          </w:tcPr>
          <w:p w14:paraId="767744E1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89A6DBD" w14:textId="2367BFB0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00BC3" w:rsidRPr="00927F6F" w14:paraId="3E774C8F" w14:textId="77777777" w:rsidTr="006E1593">
        <w:trPr>
          <w:gridAfter w:val="1"/>
          <w:wAfter w:w="7" w:type="pct"/>
        </w:trPr>
        <w:tc>
          <w:tcPr>
            <w:tcW w:w="2136" w:type="pct"/>
          </w:tcPr>
          <w:p w14:paraId="57AAE5BA" w14:textId="6E8BBD78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620" w:type="pct"/>
          </w:tcPr>
          <w:p w14:paraId="523BE8E9" w14:textId="5EECA6D9" w:rsidR="00E00BC3" w:rsidRPr="00927F6F" w:rsidRDefault="001273F6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27" w:type="pct"/>
          </w:tcPr>
          <w:p w14:paraId="5F631267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6C5D880" w14:textId="778772EB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866A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7" w:type="pct"/>
            <w:gridSpan w:val="2"/>
          </w:tcPr>
          <w:p w14:paraId="1F0F9399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339E1A0B" w14:textId="0DDC7558" w:rsidR="00E00BC3" w:rsidRPr="00927F6F" w:rsidRDefault="000B759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</w:p>
        </w:tc>
        <w:tc>
          <w:tcPr>
            <w:tcW w:w="127" w:type="pct"/>
          </w:tcPr>
          <w:p w14:paraId="5359DA15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103969" w14:textId="2DFF8AFF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00BC3" w:rsidRPr="00927F6F" w14:paraId="64FF7F75" w14:textId="77777777" w:rsidTr="006E1593">
        <w:trPr>
          <w:gridAfter w:val="1"/>
          <w:wAfter w:w="7" w:type="pct"/>
        </w:trPr>
        <w:tc>
          <w:tcPr>
            <w:tcW w:w="2136" w:type="pct"/>
          </w:tcPr>
          <w:p w14:paraId="3276FCBF" w14:textId="4D92DC7E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20" w:type="pct"/>
          </w:tcPr>
          <w:p w14:paraId="19CAE8D5" w14:textId="546ACE88" w:rsidR="00E00BC3" w:rsidRPr="00927F6F" w:rsidRDefault="004E3382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7" w:type="pct"/>
          </w:tcPr>
          <w:p w14:paraId="1852E4C2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F1EB4DA" w14:textId="084B0DA3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  <w:gridSpan w:val="2"/>
          </w:tcPr>
          <w:p w14:paraId="180CE8E3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424F1033" w14:textId="5D8E5D06" w:rsidR="00E00BC3" w:rsidRPr="00927F6F" w:rsidRDefault="000B759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6E2D5628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4F305E" w14:textId="4A58491C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0BC3" w:rsidRPr="00927F6F" w14:paraId="591AA111" w14:textId="77777777" w:rsidTr="006E1593">
        <w:trPr>
          <w:gridAfter w:val="1"/>
          <w:wAfter w:w="7" w:type="pct"/>
        </w:trPr>
        <w:tc>
          <w:tcPr>
            <w:tcW w:w="2136" w:type="pct"/>
          </w:tcPr>
          <w:p w14:paraId="5AF4D72F" w14:textId="473FCE59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0" w:type="pct"/>
          </w:tcPr>
          <w:p w14:paraId="7DF0132B" w14:textId="19CC3322" w:rsidR="00E00BC3" w:rsidRPr="00927F6F" w:rsidRDefault="001273F6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33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6A84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27" w:type="pct"/>
          </w:tcPr>
          <w:p w14:paraId="7E1C4470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D7A8B94" w14:textId="17BC5A8E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866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7" w:type="pct"/>
            <w:gridSpan w:val="2"/>
          </w:tcPr>
          <w:p w14:paraId="01496F3B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93CE254" w14:textId="709CA134" w:rsidR="00E00BC3" w:rsidRPr="00927F6F" w:rsidRDefault="000B759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</w:p>
        </w:tc>
        <w:tc>
          <w:tcPr>
            <w:tcW w:w="127" w:type="pct"/>
          </w:tcPr>
          <w:p w14:paraId="2FC39DB0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8540FA" w14:textId="7B319DC9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E00BC3" w:rsidRPr="00927F6F" w14:paraId="632E4B7D" w14:textId="77777777" w:rsidTr="006E1593">
        <w:trPr>
          <w:gridAfter w:val="1"/>
          <w:wAfter w:w="7" w:type="pct"/>
        </w:trPr>
        <w:tc>
          <w:tcPr>
            <w:tcW w:w="2136" w:type="pct"/>
          </w:tcPr>
          <w:p w14:paraId="2993D071" w14:textId="041F0050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620" w:type="pct"/>
          </w:tcPr>
          <w:p w14:paraId="26B04BDB" w14:textId="17EE4EB3" w:rsidR="00E00BC3" w:rsidRPr="00927F6F" w:rsidRDefault="00D80C4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27" w:type="pct"/>
          </w:tcPr>
          <w:p w14:paraId="545ACB00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A2AB2EA" w14:textId="5A87DEC4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gridSpan w:val="2"/>
          </w:tcPr>
          <w:p w14:paraId="131E94C6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73E3AA3" w14:textId="43E13DC1" w:rsidR="00E00BC3" w:rsidRPr="00927F6F" w:rsidRDefault="000B759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7" w:type="pct"/>
          </w:tcPr>
          <w:p w14:paraId="495C365D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19E5BA2" w14:textId="5E1745CD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00BC3" w:rsidRPr="00927F6F" w14:paraId="2C06E300" w14:textId="77777777" w:rsidTr="006E1593">
        <w:trPr>
          <w:gridAfter w:val="1"/>
          <w:wAfter w:w="7" w:type="pct"/>
        </w:trPr>
        <w:tc>
          <w:tcPr>
            <w:tcW w:w="2136" w:type="pct"/>
          </w:tcPr>
          <w:p w14:paraId="5E8352A6" w14:textId="086C795A" w:rsidR="00E00BC3" w:rsidRDefault="007D104E" w:rsidP="00E00BC3">
            <w:pPr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7D104E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620" w:type="pct"/>
          </w:tcPr>
          <w:p w14:paraId="6F06A110" w14:textId="4F6CFEF4" w:rsidR="00E00BC3" w:rsidRPr="00F90E3F" w:rsidRDefault="00D80C4D" w:rsidP="00D80C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  <w:tc>
          <w:tcPr>
            <w:tcW w:w="127" w:type="pct"/>
          </w:tcPr>
          <w:p w14:paraId="6C5DDF31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84848B8" w14:textId="60A04A50" w:rsidR="00E00BC3" w:rsidRDefault="00E00BC3" w:rsidP="00CA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97C3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7" w:type="pct"/>
            <w:gridSpan w:val="2"/>
          </w:tcPr>
          <w:p w14:paraId="381AA6AB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178B035" w14:textId="330AE450" w:rsidR="00E00BC3" w:rsidRPr="0030344B" w:rsidRDefault="000B759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E0CC309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A30BC3" w14:textId="6D09D32C" w:rsidR="00E00BC3" w:rsidRDefault="00E00BC3" w:rsidP="00CA3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0BC3" w:rsidRPr="00927F6F" w14:paraId="355DDF2A" w14:textId="77777777" w:rsidTr="006E1593">
        <w:trPr>
          <w:gridAfter w:val="1"/>
          <w:wAfter w:w="7" w:type="pct"/>
        </w:trPr>
        <w:tc>
          <w:tcPr>
            <w:tcW w:w="2136" w:type="pct"/>
          </w:tcPr>
          <w:p w14:paraId="6E423348" w14:textId="6D471420" w:rsidR="00E00BC3" w:rsidRPr="00161E24" w:rsidRDefault="00E00BC3" w:rsidP="00E00B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20" w:type="pct"/>
          </w:tcPr>
          <w:p w14:paraId="7CB64C69" w14:textId="6E4AA291" w:rsidR="00E00BC3" w:rsidRPr="00927F6F" w:rsidRDefault="00A70EAE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27" w:type="pct"/>
          </w:tcPr>
          <w:p w14:paraId="789E50B3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C8AED45" w14:textId="0DC5C3F9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754ED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27" w:type="pct"/>
            <w:gridSpan w:val="2"/>
          </w:tcPr>
          <w:p w14:paraId="28BD4EDA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186D27F" w14:textId="594EE803" w:rsidR="00E00BC3" w:rsidRPr="00927F6F" w:rsidRDefault="000B759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</w:p>
        </w:tc>
        <w:tc>
          <w:tcPr>
            <w:tcW w:w="127" w:type="pct"/>
          </w:tcPr>
          <w:p w14:paraId="2C4608B0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5C80469" w14:textId="21A50431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00BC3" w:rsidRPr="00927F6F" w14:paraId="0C015549" w14:textId="77777777" w:rsidTr="001B7F6D">
        <w:trPr>
          <w:gridAfter w:val="1"/>
          <w:wAfter w:w="7" w:type="pct"/>
        </w:trPr>
        <w:tc>
          <w:tcPr>
            <w:tcW w:w="2136" w:type="pct"/>
          </w:tcPr>
          <w:p w14:paraId="77B63AA5" w14:textId="2A317D6E" w:rsidR="00E00BC3" w:rsidRPr="00161E24" w:rsidRDefault="00E00BC3" w:rsidP="00E00BC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ค่าใช้จ่ายสัญญาเช่าระยะสั้นและสัญญาเช่าสินทรัพย์ที่มีมูลค่าต่ำ</w:t>
            </w:r>
          </w:p>
        </w:tc>
        <w:tc>
          <w:tcPr>
            <w:tcW w:w="620" w:type="pct"/>
            <w:vAlign w:val="bottom"/>
          </w:tcPr>
          <w:p w14:paraId="24F4C2DB" w14:textId="24A3224E" w:rsidR="00E00BC3" w:rsidRPr="00927F6F" w:rsidRDefault="00A70EAE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27" w:type="pct"/>
          </w:tcPr>
          <w:p w14:paraId="5CE40939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342BC5B" w14:textId="36EE2428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27" w:type="pct"/>
            <w:gridSpan w:val="2"/>
          </w:tcPr>
          <w:p w14:paraId="2240B113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vAlign w:val="bottom"/>
          </w:tcPr>
          <w:p w14:paraId="26D5DA5B" w14:textId="0ECF0F7B" w:rsidR="00E00BC3" w:rsidRPr="00927F6F" w:rsidRDefault="000B759D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C201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75268E3A" w14:textId="77777777" w:rsidR="00E00BC3" w:rsidRPr="00927F6F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32B379C" w14:textId="260CB263" w:rsidR="00E00BC3" w:rsidRPr="00161E24" w:rsidRDefault="00E00BC3" w:rsidP="00E0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</w:tbl>
    <w:p w14:paraId="3AA5D373" w14:textId="77777777" w:rsidR="003464CA" w:rsidRPr="00161E24" w:rsidRDefault="003464CA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63796B96" w14:textId="4E38C87F" w:rsidR="008622E0" w:rsidRPr="001E205A" w:rsidRDefault="002C1DE2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205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C58DB" w:rsidRPr="001E205A">
        <w:rPr>
          <w:rFonts w:asciiTheme="majorBidi" w:hAnsiTheme="majorBidi" w:cstheme="majorBidi"/>
          <w:sz w:val="30"/>
          <w:szCs w:val="30"/>
        </w:rPr>
        <w:t>256</w:t>
      </w:r>
      <w:r w:rsidR="00E00BC3" w:rsidRPr="001E205A">
        <w:rPr>
          <w:rFonts w:asciiTheme="majorBidi" w:hAnsiTheme="majorBidi" w:cstheme="majorBidi"/>
          <w:sz w:val="30"/>
          <w:szCs w:val="30"/>
        </w:rPr>
        <w:t>8</w:t>
      </w:r>
      <w:r w:rsidRPr="001E205A">
        <w:rPr>
          <w:rFonts w:asciiTheme="majorBidi" w:hAnsiTheme="majorBidi" w:cstheme="majorBidi"/>
          <w:sz w:val="30"/>
          <w:szCs w:val="30"/>
        </w:rPr>
        <w:t xml:space="preserve"> </w:t>
      </w:r>
      <w:r w:rsidRPr="001E205A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DE1558" w:rsidRPr="001E205A">
        <w:rPr>
          <w:rFonts w:asciiTheme="majorBidi" w:hAnsiTheme="majorBidi" w:cstheme="majorBidi"/>
          <w:sz w:val="30"/>
          <w:szCs w:val="30"/>
        </w:rPr>
        <w:t xml:space="preserve"> </w:t>
      </w:r>
      <w:r w:rsidR="004E3382" w:rsidRPr="001E205A">
        <w:rPr>
          <w:rFonts w:asciiTheme="majorBidi" w:hAnsiTheme="majorBidi" w:cstheme="majorBidi"/>
          <w:sz w:val="30"/>
          <w:szCs w:val="30"/>
        </w:rPr>
        <w:t>1</w:t>
      </w:r>
      <w:r w:rsidR="005B5E1C" w:rsidRPr="001E205A">
        <w:rPr>
          <w:rFonts w:asciiTheme="majorBidi" w:hAnsiTheme="majorBidi" w:cstheme="majorBidi"/>
          <w:sz w:val="30"/>
          <w:szCs w:val="30"/>
        </w:rPr>
        <w:t>,</w:t>
      </w:r>
      <w:r w:rsidR="0064675F" w:rsidRPr="001E205A">
        <w:rPr>
          <w:rFonts w:asciiTheme="majorBidi" w:hAnsiTheme="majorBidi" w:cstheme="majorBidi"/>
          <w:sz w:val="30"/>
          <w:szCs w:val="30"/>
        </w:rPr>
        <w:t>268</w:t>
      </w:r>
      <w:r w:rsidR="00632BBA" w:rsidRPr="001E205A">
        <w:rPr>
          <w:rFonts w:asciiTheme="majorBidi" w:hAnsiTheme="majorBidi" w:cstheme="majorBidi"/>
          <w:sz w:val="30"/>
          <w:szCs w:val="30"/>
        </w:rPr>
        <w:t xml:space="preserve"> </w:t>
      </w:r>
      <w:r w:rsidRPr="001E205A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52474C" w:rsidRPr="001E20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A7040" w:rsidRPr="001E205A">
        <w:rPr>
          <w:rFonts w:asciiTheme="majorBidi" w:hAnsiTheme="majorBidi" w:cstheme="majorBidi"/>
          <w:sz w:val="30"/>
          <w:szCs w:val="30"/>
        </w:rPr>
        <w:br/>
      </w:r>
      <w:r w:rsidR="004E3382" w:rsidRPr="001E205A">
        <w:rPr>
          <w:rFonts w:asciiTheme="majorBidi" w:hAnsiTheme="majorBidi" w:cstheme="majorBidi"/>
          <w:sz w:val="30"/>
          <w:szCs w:val="30"/>
        </w:rPr>
        <w:t>14</w:t>
      </w:r>
      <w:r w:rsidR="00D72C84" w:rsidRPr="001E205A">
        <w:rPr>
          <w:rFonts w:asciiTheme="majorBidi" w:hAnsiTheme="majorBidi" w:cstheme="majorBidi"/>
          <w:sz w:val="30"/>
          <w:szCs w:val="30"/>
        </w:rPr>
        <w:t>6</w:t>
      </w:r>
      <w:r w:rsidR="00434357" w:rsidRPr="001E205A">
        <w:rPr>
          <w:rFonts w:asciiTheme="majorBidi" w:hAnsiTheme="majorBidi" w:cstheme="majorBidi"/>
          <w:sz w:val="30"/>
          <w:szCs w:val="30"/>
        </w:rPr>
        <w:t xml:space="preserve"> </w:t>
      </w:r>
      <w:r w:rsidRPr="001E205A">
        <w:rPr>
          <w:rFonts w:asciiTheme="majorBidi" w:hAnsiTheme="majorBidi" w:cstheme="majorBidi"/>
          <w:sz w:val="30"/>
          <w:szCs w:val="30"/>
          <w:cs/>
        </w:rPr>
        <w:t>ล้านบาทตามลำดับ</w:t>
      </w:r>
      <w:r w:rsidR="003464CA" w:rsidRPr="001E205A">
        <w:rPr>
          <w:rFonts w:asciiTheme="majorBidi" w:hAnsiTheme="majorBidi" w:cstheme="majorBidi"/>
          <w:sz w:val="30"/>
          <w:szCs w:val="30"/>
        </w:rPr>
        <w:t xml:space="preserve"> </w:t>
      </w:r>
      <w:r w:rsidR="003464CA" w:rsidRPr="001E205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1E205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00BC3" w:rsidRPr="001E205A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464CA" w:rsidRPr="001E205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878" w:rsidRPr="001E205A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B25990" w:rsidRPr="001E205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00BC3" w:rsidRPr="001E205A">
        <w:rPr>
          <w:rFonts w:asciiTheme="majorBidi" w:hAnsiTheme="majorBidi" w:cstheme="majorBidi"/>
          <w:i/>
          <w:iCs/>
          <w:sz w:val="30"/>
          <w:szCs w:val="30"/>
        </w:rPr>
        <w:t>57</w:t>
      </w:r>
      <w:r w:rsidR="00F87878" w:rsidRPr="001E205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464CA" w:rsidRPr="001E205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A5054" w:rsidRPr="001E205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00BC3" w:rsidRPr="001E205A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B25990" w:rsidRPr="001E205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E0A02" w:rsidRPr="001E205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464CA" w:rsidRPr="001E205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3A0CAE0B" w14:textId="77777777" w:rsidR="00CE0A02" w:rsidRDefault="00CE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034700" w14:textId="3BF74939" w:rsidR="00874D6A" w:rsidRDefault="00874D6A" w:rsidP="0023599D">
      <w:pPr>
        <w:pStyle w:val="Heading1"/>
        <w:numPr>
          <w:ilvl w:val="0"/>
          <w:numId w:val="23"/>
        </w:numPr>
        <w:tabs>
          <w:tab w:val="left" w:pos="5400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ค่าความนิยม</w:t>
      </w:r>
    </w:p>
    <w:p w14:paraId="12E00D4B" w14:textId="77777777" w:rsidR="00B30DDB" w:rsidRPr="007E1CC5" w:rsidRDefault="00B30DDB" w:rsidP="00BB15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710"/>
        <w:gridCol w:w="1980"/>
      </w:tblGrid>
      <w:tr w:rsidR="004903D6" w:rsidRPr="00F23A79" w14:paraId="3EB2E178" w14:textId="77777777" w:rsidTr="004903D6">
        <w:trPr>
          <w:tblHeader/>
        </w:trPr>
        <w:tc>
          <w:tcPr>
            <w:tcW w:w="4950" w:type="dxa"/>
          </w:tcPr>
          <w:p w14:paraId="3B7672C1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1710" w:type="dxa"/>
          </w:tcPr>
          <w:p w14:paraId="4A1D2756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B7AE42F" w14:textId="1E16E3EF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2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903D6" w:rsidRPr="00F23A79" w14:paraId="539CFD6F" w14:textId="77777777" w:rsidTr="004903D6">
        <w:trPr>
          <w:tblHeader/>
        </w:trPr>
        <w:tc>
          <w:tcPr>
            <w:tcW w:w="4950" w:type="dxa"/>
          </w:tcPr>
          <w:p w14:paraId="6F807BA7" w14:textId="53944929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14A550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2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980" w:type="dxa"/>
            <w:vAlign w:val="center"/>
          </w:tcPr>
          <w:p w14:paraId="4616BA6A" w14:textId="3E8BD241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2A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903D6" w:rsidRPr="00F23A79" w14:paraId="4B34AE31" w14:textId="77777777" w:rsidTr="004903D6">
        <w:tc>
          <w:tcPr>
            <w:tcW w:w="4950" w:type="dxa"/>
          </w:tcPr>
          <w:p w14:paraId="075FBC77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ECDE1E4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00BAE91" w14:textId="0F3D0B33" w:rsidR="004903D6" w:rsidRPr="00EB52A8" w:rsidRDefault="004903D6" w:rsidP="0023599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52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52A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EB52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903D6" w:rsidRPr="00F23A79" w14:paraId="272A56CC" w14:textId="77777777" w:rsidTr="004903D6">
        <w:tc>
          <w:tcPr>
            <w:tcW w:w="4950" w:type="dxa"/>
          </w:tcPr>
          <w:p w14:paraId="6B551A7E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B52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3AE639D4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D453CC7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03D6" w:rsidRPr="00F23A79" w14:paraId="59D2B862" w14:textId="77777777" w:rsidTr="004903D6">
        <w:tc>
          <w:tcPr>
            <w:tcW w:w="4950" w:type="dxa"/>
          </w:tcPr>
          <w:p w14:paraId="1E50A35B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52A8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EB52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 </w:t>
            </w:r>
            <w:r w:rsidRPr="00EB52A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B52A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710" w:type="dxa"/>
          </w:tcPr>
          <w:p w14:paraId="1697AC55" w14:textId="77777777" w:rsidR="004903D6" w:rsidRPr="00EB52A8" w:rsidRDefault="004903D6" w:rsidP="002A5C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3BAFD4A" w14:textId="2FF53F45" w:rsidR="004903D6" w:rsidRPr="00EB52A8" w:rsidRDefault="004903D6" w:rsidP="00BD52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52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</w:tr>
      <w:tr w:rsidR="0049788E" w:rsidRPr="00F23A79" w14:paraId="10C39D06" w14:textId="77777777" w:rsidTr="004903D6">
        <w:tc>
          <w:tcPr>
            <w:tcW w:w="4950" w:type="dxa"/>
          </w:tcPr>
          <w:p w14:paraId="59B796D3" w14:textId="409C5AB9" w:rsidR="0049788E" w:rsidRPr="00EB52A8" w:rsidRDefault="000204FA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7321FC8F" w14:textId="77777777" w:rsidR="0049788E" w:rsidRPr="00EB52A8" w:rsidRDefault="0049788E" w:rsidP="002A5C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9E2E6F7" w14:textId="2320E030" w:rsidR="0049788E" w:rsidRPr="00EB52A8" w:rsidRDefault="0014061D" w:rsidP="00BD52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</w:tr>
      <w:tr w:rsidR="004903D6" w:rsidRPr="00F23A79" w14:paraId="24436CC6" w14:textId="77777777" w:rsidTr="004903D6">
        <w:tc>
          <w:tcPr>
            <w:tcW w:w="4950" w:type="dxa"/>
          </w:tcPr>
          <w:p w14:paraId="03F8602C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B52A8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710" w:type="dxa"/>
          </w:tcPr>
          <w:p w14:paraId="6A8E1FEB" w14:textId="057BA8AC" w:rsidR="004903D6" w:rsidRPr="00EB52A8" w:rsidRDefault="004903D6" w:rsidP="002A5C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B52A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696B7374" w14:textId="66F0A526" w:rsidR="004903D6" w:rsidRPr="00EB52A8" w:rsidRDefault="004903D6" w:rsidP="00BD52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52A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  <w:r w:rsidR="000204F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03</w:t>
            </w:r>
          </w:p>
        </w:tc>
      </w:tr>
      <w:tr w:rsidR="004903D6" w:rsidRPr="00F23A79" w14:paraId="13FDE4E4" w14:textId="77777777" w:rsidTr="004903D6">
        <w:tc>
          <w:tcPr>
            <w:tcW w:w="4950" w:type="dxa"/>
          </w:tcPr>
          <w:p w14:paraId="79D2B3F0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52A8">
              <w:rPr>
                <w:rFonts w:asciiTheme="majorBidi" w:hAnsi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710" w:type="dxa"/>
          </w:tcPr>
          <w:p w14:paraId="234DE6CA" w14:textId="77777777" w:rsidR="004903D6" w:rsidRPr="00EB52A8" w:rsidRDefault="004903D6" w:rsidP="002A5C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E9B9CBC" w14:textId="646861D4" w:rsidR="004903D6" w:rsidRPr="00EB52A8" w:rsidRDefault="004903D6" w:rsidP="009E4AC0">
            <w:pPr>
              <w:pStyle w:val="acctfourfigures"/>
              <w:tabs>
                <w:tab w:val="clear" w:pos="765"/>
                <w:tab w:val="decimal" w:pos="16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52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4061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28</w:t>
            </w:r>
            <w:r w:rsidRPr="00EB52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903D6" w:rsidRPr="00F23A79" w14:paraId="4D1CB662" w14:textId="77777777" w:rsidTr="00DC7C0C">
        <w:tc>
          <w:tcPr>
            <w:tcW w:w="4950" w:type="dxa"/>
          </w:tcPr>
          <w:p w14:paraId="0E42B1EF" w14:textId="77777777" w:rsidR="004903D6" w:rsidRPr="00EB52A8" w:rsidRDefault="004903D6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2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EB52A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EB52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B52A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B52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2FB0CCA8" w14:textId="77777777" w:rsidR="004903D6" w:rsidRPr="00EB52A8" w:rsidRDefault="004903D6" w:rsidP="002A5C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810AA" w14:textId="6A85D491" w:rsidR="004903D6" w:rsidRPr="00EB52A8" w:rsidRDefault="004903D6" w:rsidP="00BD52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52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</w:t>
            </w:r>
          </w:p>
        </w:tc>
      </w:tr>
    </w:tbl>
    <w:p w14:paraId="35F3A229" w14:textId="77777777" w:rsidR="00D5613F" w:rsidRPr="007E1CC5" w:rsidRDefault="00D5613F" w:rsidP="00D5613F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4DA4A" w14:textId="5EA0E1B9" w:rsidR="00D5613F" w:rsidRPr="00A57A20" w:rsidRDefault="00D5613F" w:rsidP="00C36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9"/>
          <w:szCs w:val="29"/>
        </w:rPr>
      </w:pPr>
      <w:r w:rsidRPr="00A57A20">
        <w:rPr>
          <w:rFonts w:asciiTheme="majorBidi" w:hAnsiTheme="majorBidi" w:cstheme="majorBidi" w:hint="cs"/>
          <w:sz w:val="29"/>
          <w:szCs w:val="29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6ED8918F" w14:textId="77777777" w:rsidR="00B30DDB" w:rsidRPr="007E1CC5" w:rsidRDefault="00B30DDB" w:rsidP="00B30D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980"/>
      </w:tblGrid>
      <w:tr w:rsidR="00610C3B" w:rsidRPr="00F647CE" w14:paraId="24A839FB" w14:textId="77777777" w:rsidTr="00610C3B">
        <w:trPr>
          <w:tblHeader/>
        </w:trPr>
        <w:tc>
          <w:tcPr>
            <w:tcW w:w="6660" w:type="dxa"/>
            <w:vMerge w:val="restart"/>
          </w:tcPr>
          <w:p w14:paraId="3C456AD1" w14:textId="27A10660" w:rsidR="00610C3B" w:rsidRPr="001C6AF2" w:rsidRDefault="00610C3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E1FB735" w14:textId="11554E4A" w:rsidR="00610C3B" w:rsidRPr="001C6AF2" w:rsidRDefault="00610C3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A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0C3B" w:rsidRPr="00F647CE" w14:paraId="6C7E1DA1" w14:textId="77777777" w:rsidTr="00610C3B">
        <w:trPr>
          <w:tblHeader/>
        </w:trPr>
        <w:tc>
          <w:tcPr>
            <w:tcW w:w="6660" w:type="dxa"/>
            <w:vMerge/>
          </w:tcPr>
          <w:p w14:paraId="64C50834" w14:textId="77777777" w:rsidR="00610C3B" w:rsidRPr="001C6AF2" w:rsidRDefault="00610C3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75D8B1AB" w14:textId="77777777" w:rsidR="00610C3B" w:rsidRPr="001C6AF2" w:rsidRDefault="00610C3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AF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10C3B" w:rsidRPr="00C42DDB" w14:paraId="4CB96C8F" w14:textId="77777777" w:rsidTr="00610C3B">
        <w:tc>
          <w:tcPr>
            <w:tcW w:w="6660" w:type="dxa"/>
          </w:tcPr>
          <w:p w14:paraId="3FA19534" w14:textId="47F05B97" w:rsidR="00610C3B" w:rsidRPr="001C6AF2" w:rsidRDefault="00610C3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7022E56" w14:textId="40793882" w:rsidR="00610C3B" w:rsidRPr="00A63990" w:rsidRDefault="00610C3B" w:rsidP="009A2EFA">
            <w:pPr>
              <w:pStyle w:val="acctfourfigures"/>
              <w:tabs>
                <w:tab w:val="clear" w:pos="765"/>
              </w:tabs>
              <w:spacing w:line="240" w:lineRule="atLeas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3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610C3B" w:rsidRPr="00C42DDB" w14:paraId="327EF892" w14:textId="77777777" w:rsidTr="00610C3B">
        <w:tc>
          <w:tcPr>
            <w:tcW w:w="6660" w:type="dxa"/>
          </w:tcPr>
          <w:p w14:paraId="5A58C925" w14:textId="7E42B596" w:rsidR="00610C3B" w:rsidRPr="001C6AF2" w:rsidRDefault="00610C3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6A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0" w:type="dxa"/>
            <w:vAlign w:val="bottom"/>
          </w:tcPr>
          <w:p w14:paraId="1B2978A2" w14:textId="1266E878" w:rsidR="00610C3B" w:rsidRPr="00A63990" w:rsidRDefault="00610C3B" w:rsidP="0021293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39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7.50</w:t>
            </w:r>
          </w:p>
        </w:tc>
      </w:tr>
      <w:tr w:rsidR="00610C3B" w:rsidRPr="00C42DDB" w14:paraId="117667C8" w14:textId="77777777" w:rsidTr="00610C3B">
        <w:tc>
          <w:tcPr>
            <w:tcW w:w="6660" w:type="dxa"/>
          </w:tcPr>
          <w:p w14:paraId="008682D2" w14:textId="54128893" w:rsidR="00610C3B" w:rsidRPr="001C6AF2" w:rsidRDefault="00610C3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C6A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  <w:r w:rsidR="009F108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80" w:type="dxa"/>
            <w:vAlign w:val="bottom"/>
          </w:tcPr>
          <w:p w14:paraId="43554FBC" w14:textId="61257E8B" w:rsidR="00610C3B" w:rsidRPr="00A63990" w:rsidRDefault="00610C3B" w:rsidP="0021293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39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2.27</w:t>
            </w:r>
          </w:p>
        </w:tc>
      </w:tr>
    </w:tbl>
    <w:p w14:paraId="629BEB50" w14:textId="77777777" w:rsidR="00E40B6A" w:rsidRPr="007E1CC5" w:rsidRDefault="00E40B6A" w:rsidP="00B30D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67275C" w14:textId="4373ECF3" w:rsidR="00D5613F" w:rsidRPr="00A57A20" w:rsidRDefault="00E40B6A" w:rsidP="00B30D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A57A20">
        <w:rPr>
          <w:rFonts w:asciiTheme="majorBidi" w:hAnsiTheme="majorBidi" w:cstheme="majorBidi"/>
          <w:sz w:val="29"/>
          <w:szCs w:val="29"/>
          <w:cs/>
        </w:rPr>
        <w:t xml:space="preserve">อัตราคิดลดที่ใช้เป็นอัตราโดยประมาณก่อน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="00A63990" w:rsidRPr="00A57A20">
        <w:rPr>
          <w:rFonts w:asciiTheme="majorBidi" w:hAnsiTheme="majorBidi" w:cstheme="majorBidi"/>
          <w:sz w:val="29"/>
          <w:szCs w:val="29"/>
        </w:rPr>
        <w:t>25</w:t>
      </w:r>
      <w:r w:rsidRPr="00A57A20">
        <w:rPr>
          <w:rFonts w:asciiTheme="majorBidi" w:hAnsiTheme="majorBidi" w:cstheme="majorBidi"/>
          <w:sz w:val="29"/>
          <w:szCs w:val="29"/>
        </w:rPr>
        <w:t xml:space="preserve"> </w:t>
      </w:r>
      <w:r w:rsidRPr="00A57A20">
        <w:rPr>
          <w:rFonts w:asciiTheme="majorBidi" w:hAnsiTheme="majorBidi" w:cstheme="majorBidi"/>
          <w:sz w:val="29"/>
          <w:szCs w:val="29"/>
          <w:cs/>
        </w:rPr>
        <w:t xml:space="preserve">โดยมีอัตราดอกเบี้ยตลาดที่ร้อยละ </w:t>
      </w:r>
      <w:r w:rsidR="00A63990" w:rsidRPr="00A57A20">
        <w:rPr>
          <w:rFonts w:asciiTheme="majorBidi" w:hAnsiTheme="majorBidi" w:cstheme="majorBidi"/>
          <w:sz w:val="29"/>
          <w:szCs w:val="29"/>
        </w:rPr>
        <w:t>5.25</w:t>
      </w:r>
    </w:p>
    <w:p w14:paraId="234E57BE" w14:textId="77777777" w:rsidR="004532E7" w:rsidRPr="00BD0337" w:rsidRDefault="004532E7" w:rsidP="00B30D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CF0EF8" w14:textId="19E5E8FC" w:rsidR="00E40B6A" w:rsidRPr="00A57A20" w:rsidRDefault="004532E7" w:rsidP="00FF7E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29"/>
          <w:szCs w:val="29"/>
        </w:rPr>
      </w:pPr>
      <w:r w:rsidRPr="00A57A20">
        <w:rPr>
          <w:rFonts w:asciiTheme="majorBidi" w:hAnsiTheme="majorBidi" w:cstheme="majorBidi"/>
          <w:sz w:val="29"/>
          <w:szCs w:val="29"/>
          <w:cs/>
        </w:rPr>
        <w:t xml:space="preserve"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 </w:t>
      </w:r>
      <w:r w:rsidR="00D045A7">
        <w:rPr>
          <w:rFonts w:asciiTheme="majorBidi" w:hAnsiTheme="majorBidi" w:cstheme="majorBidi"/>
          <w:sz w:val="29"/>
          <w:szCs w:val="29"/>
        </w:rPr>
        <w:t>626.94</w:t>
      </w:r>
      <w:r w:rsidRPr="00A57A20">
        <w:rPr>
          <w:rFonts w:asciiTheme="majorBidi" w:hAnsiTheme="majorBidi" w:cstheme="majorBidi"/>
          <w:sz w:val="29"/>
          <w:szCs w:val="29"/>
        </w:rPr>
        <w:t xml:space="preserve"> </w:t>
      </w:r>
      <w:r w:rsidR="00D045A7">
        <w:rPr>
          <w:rFonts w:asciiTheme="majorBidi" w:hAnsiTheme="majorBidi" w:cstheme="majorBidi"/>
          <w:sz w:val="29"/>
          <w:szCs w:val="29"/>
        </w:rPr>
        <w:br/>
      </w:r>
      <w:r w:rsidRPr="00A57A20">
        <w:rPr>
          <w:rFonts w:asciiTheme="majorBidi" w:hAnsiTheme="majorBidi" w:cstheme="majorBidi"/>
          <w:sz w:val="29"/>
          <w:szCs w:val="29"/>
          <w:cs/>
        </w:rPr>
        <w:t xml:space="preserve">ล้านบาท </w:t>
      </w:r>
      <w:r w:rsidR="00BE1DF3" w:rsidRPr="00A57A20">
        <w:rPr>
          <w:rFonts w:asciiTheme="majorBidi" w:hAnsiTheme="majorBidi" w:hint="cs"/>
          <w:sz w:val="29"/>
          <w:szCs w:val="29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</w:t>
      </w:r>
      <w:r w:rsidR="00BE1DF3" w:rsidRPr="00A57A20">
        <w:rPr>
          <w:rFonts w:asciiTheme="majorBidi" w:hAnsiTheme="majorBidi"/>
          <w:sz w:val="29"/>
          <w:szCs w:val="29"/>
          <w:cs/>
        </w:rPr>
        <w:t xml:space="preserve"> </w:t>
      </w:r>
      <w:r w:rsidR="000577EB">
        <w:rPr>
          <w:rFonts w:asciiTheme="majorBidi" w:hAnsiTheme="majorBidi"/>
          <w:sz w:val="29"/>
          <w:szCs w:val="29"/>
        </w:rPr>
        <w:t>2</w:t>
      </w:r>
      <w:r w:rsidR="00BE1DF3" w:rsidRPr="00A57A20">
        <w:rPr>
          <w:rFonts w:asciiTheme="majorBidi" w:hAnsiTheme="majorBidi"/>
          <w:sz w:val="29"/>
          <w:szCs w:val="29"/>
          <w:cs/>
        </w:rPr>
        <w:t xml:space="preserve"> </w:t>
      </w:r>
      <w:r w:rsidR="00BE1DF3" w:rsidRPr="00A57A20">
        <w:rPr>
          <w:rFonts w:asciiTheme="majorBidi" w:hAnsiTheme="majorBidi" w:hint="cs"/>
          <w:sz w:val="29"/>
          <w:szCs w:val="29"/>
          <w:cs/>
        </w:rPr>
        <w:t>ข้อ</w:t>
      </w:r>
      <w:r w:rsidR="00BE1DF3" w:rsidRPr="00A57A20">
        <w:rPr>
          <w:rFonts w:asciiTheme="majorBidi" w:hAnsiTheme="majorBidi"/>
          <w:sz w:val="29"/>
          <w:szCs w:val="29"/>
          <w:cs/>
        </w:rPr>
        <w:t xml:space="preserve"> </w:t>
      </w:r>
      <w:r w:rsidR="00BE1DF3" w:rsidRPr="00A57A20">
        <w:rPr>
          <w:rFonts w:asciiTheme="majorBidi" w:hAnsiTheme="majorBidi" w:hint="cs"/>
          <w:sz w:val="29"/>
          <w:szCs w:val="29"/>
          <w:cs/>
        </w:rPr>
        <w:t>ซึ่งจะส่งผลให้มูลค่าตามบัญชีสูงกว่ามูลค่าที่คาดว่าจะได้รับคืน</w:t>
      </w:r>
      <w:r w:rsidR="00BE1DF3" w:rsidRPr="00A57A20">
        <w:rPr>
          <w:rFonts w:asciiTheme="majorBidi" w:hAnsiTheme="majorBidi"/>
          <w:sz w:val="29"/>
          <w:szCs w:val="29"/>
          <w:cs/>
        </w:rPr>
        <w:t xml:space="preserve"> </w:t>
      </w:r>
      <w:r w:rsidR="00BE1DF3" w:rsidRPr="00A57A20">
        <w:rPr>
          <w:rFonts w:asciiTheme="majorBidi" w:hAnsiTheme="majorBidi" w:hint="cs"/>
          <w:sz w:val="29"/>
          <w:szCs w:val="29"/>
          <w:cs/>
        </w:rPr>
        <w:t>ตารางต่อไปนี้แสดงจำนวนที่จะเกิดจากการเปลี่ยนแปลง</w:t>
      </w:r>
      <w:r w:rsidR="00BD74E1">
        <w:rPr>
          <w:rFonts w:asciiTheme="majorBidi" w:hAnsiTheme="majorBidi"/>
          <w:sz w:val="29"/>
          <w:szCs w:val="29"/>
        </w:rPr>
        <w:br/>
      </w:r>
      <w:r w:rsidR="00BE1DF3" w:rsidRPr="00A57A20">
        <w:rPr>
          <w:rFonts w:asciiTheme="majorBidi" w:hAnsiTheme="majorBidi" w:hint="cs"/>
          <w:sz w:val="29"/>
          <w:szCs w:val="29"/>
          <w:cs/>
        </w:rPr>
        <w:t>ข้อสมมติที่มีนัยสำคัญ</w:t>
      </w:r>
      <w:r w:rsidR="00BE1DF3" w:rsidRPr="00A57A20">
        <w:rPr>
          <w:rFonts w:asciiTheme="majorBidi" w:hAnsiTheme="majorBidi"/>
          <w:sz w:val="29"/>
          <w:szCs w:val="29"/>
          <w:cs/>
        </w:rPr>
        <w:t xml:space="preserve"> </w:t>
      </w:r>
      <w:r w:rsidR="000577EB">
        <w:rPr>
          <w:rFonts w:asciiTheme="majorBidi" w:hAnsiTheme="majorBidi"/>
          <w:sz w:val="29"/>
          <w:szCs w:val="29"/>
        </w:rPr>
        <w:t>2</w:t>
      </w:r>
      <w:r w:rsidR="00BE1DF3" w:rsidRPr="00A57A20">
        <w:rPr>
          <w:rFonts w:asciiTheme="majorBidi" w:hAnsiTheme="majorBidi"/>
          <w:sz w:val="29"/>
          <w:szCs w:val="29"/>
          <w:cs/>
        </w:rPr>
        <w:t xml:space="preserve"> </w:t>
      </w:r>
      <w:r w:rsidR="00BE1DF3" w:rsidRPr="00A57A20">
        <w:rPr>
          <w:rFonts w:asciiTheme="majorBidi" w:hAnsiTheme="majorBidi" w:hint="cs"/>
          <w:sz w:val="29"/>
          <w:szCs w:val="29"/>
          <w:cs/>
        </w:rPr>
        <w:t>ข้อแยกต่างหากจากกัน</w:t>
      </w:r>
      <w:r w:rsidR="00BE1DF3" w:rsidRPr="00A57A20">
        <w:rPr>
          <w:rFonts w:asciiTheme="majorBidi" w:hAnsiTheme="majorBidi"/>
          <w:sz w:val="29"/>
          <w:szCs w:val="29"/>
          <w:cs/>
        </w:rPr>
        <w:t xml:space="preserve"> </w:t>
      </w:r>
      <w:r w:rsidR="00BE1DF3" w:rsidRPr="00A57A20">
        <w:rPr>
          <w:rFonts w:asciiTheme="majorBidi" w:hAnsiTheme="majorBidi" w:hint="cs"/>
          <w:sz w:val="29"/>
          <w:szCs w:val="29"/>
          <w:cs/>
        </w:rPr>
        <w:t>ซึ่งทำให้มูลค่าที่คาดว่าจะได้รับคืนเท่ากับมูลค่าตามบัญชี</w:t>
      </w:r>
    </w:p>
    <w:p w14:paraId="0FFE0842" w14:textId="77777777" w:rsidR="00A57A20" w:rsidRPr="00A57A20" w:rsidRDefault="00A57A20" w:rsidP="00FF7E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980"/>
      </w:tblGrid>
      <w:tr w:rsidR="00BB5F90" w:rsidRPr="00A57A20" w14:paraId="48C2BFC6" w14:textId="77777777" w:rsidTr="003A2B25">
        <w:trPr>
          <w:tblHeader/>
        </w:trPr>
        <w:tc>
          <w:tcPr>
            <w:tcW w:w="6660" w:type="dxa"/>
            <w:vMerge w:val="restart"/>
          </w:tcPr>
          <w:p w14:paraId="22CF87E7" w14:textId="77777777" w:rsidR="00BB5F90" w:rsidRPr="00A57A20" w:rsidRDefault="00BB5F90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E9D6F47" w14:textId="77777777" w:rsidR="00BB5F90" w:rsidRPr="00A57A20" w:rsidRDefault="00BB5F90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A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5F90" w:rsidRPr="00A57A20" w14:paraId="1C6D6125" w14:textId="77777777" w:rsidTr="003A2B25">
        <w:trPr>
          <w:tblHeader/>
        </w:trPr>
        <w:tc>
          <w:tcPr>
            <w:tcW w:w="6660" w:type="dxa"/>
            <w:vMerge/>
          </w:tcPr>
          <w:p w14:paraId="7243E59E" w14:textId="77777777" w:rsidR="00BB5F90" w:rsidRPr="00A57A20" w:rsidRDefault="00BB5F90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31CCE4AC" w14:textId="77777777" w:rsidR="00BB5F90" w:rsidRPr="00A57A20" w:rsidRDefault="00BB5F90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A2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B5F90" w:rsidRPr="00A57A20" w14:paraId="5F4A2550" w14:textId="77777777" w:rsidTr="003A2B25">
        <w:tc>
          <w:tcPr>
            <w:tcW w:w="6660" w:type="dxa"/>
          </w:tcPr>
          <w:p w14:paraId="2B3486EF" w14:textId="77777777" w:rsidR="00BB5F90" w:rsidRPr="00A57A20" w:rsidRDefault="00BB5F90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9294509" w14:textId="77777777" w:rsidR="00BB5F90" w:rsidRPr="00A57A20" w:rsidRDefault="00BB5F90" w:rsidP="000907D0">
            <w:pPr>
              <w:pStyle w:val="acctfourfigures"/>
              <w:tabs>
                <w:tab w:val="clear" w:pos="765"/>
              </w:tabs>
              <w:spacing w:line="240" w:lineRule="atLeas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57A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BB5F90" w:rsidRPr="00A57A20" w14:paraId="5F65ACCF" w14:textId="77777777" w:rsidTr="003E564C">
        <w:tc>
          <w:tcPr>
            <w:tcW w:w="6660" w:type="dxa"/>
          </w:tcPr>
          <w:p w14:paraId="3A864CFF" w14:textId="77777777" w:rsidR="00BB5F90" w:rsidRPr="00A57A20" w:rsidRDefault="00BB5F90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A2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0" w:type="dxa"/>
            <w:vAlign w:val="bottom"/>
          </w:tcPr>
          <w:p w14:paraId="4D44B1CC" w14:textId="1A8002F8" w:rsidR="00BB5F90" w:rsidRPr="00A57A20" w:rsidRDefault="00B14AF9" w:rsidP="00212934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8.25</w:t>
            </w:r>
          </w:p>
        </w:tc>
      </w:tr>
      <w:tr w:rsidR="007E1CC5" w:rsidRPr="00A57A20" w14:paraId="0F6F09DC" w14:textId="77777777" w:rsidTr="003E564C">
        <w:tc>
          <w:tcPr>
            <w:tcW w:w="6660" w:type="dxa"/>
          </w:tcPr>
          <w:p w14:paraId="70AC5AD8" w14:textId="79C5B16D" w:rsidR="007E1CC5" w:rsidRPr="00A57A20" w:rsidRDefault="007E1CC5" w:rsidP="007E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A2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  <w:r w:rsidR="009F108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80" w:type="dxa"/>
            <w:vAlign w:val="bottom"/>
          </w:tcPr>
          <w:p w14:paraId="1F25FD31" w14:textId="380257D1" w:rsidR="007E1CC5" w:rsidRPr="00A57A20" w:rsidRDefault="00B14AF9" w:rsidP="007E1CC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1.27</w:t>
            </w:r>
          </w:p>
        </w:tc>
      </w:tr>
    </w:tbl>
    <w:p w14:paraId="4895B73B" w14:textId="76BA33CC" w:rsidR="00E67CF0" w:rsidRPr="00161E24" w:rsidRDefault="00DC5168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สินทรัพย์ไม่มีตัวตน</w:t>
      </w:r>
    </w:p>
    <w:p w14:paraId="32A33B09" w14:textId="77777777" w:rsidR="00ED2D34" w:rsidRPr="0071728C" w:rsidRDefault="00ED2D34" w:rsidP="0071728C">
      <w:pPr>
        <w:tabs>
          <w:tab w:val="clear" w:pos="227"/>
          <w:tab w:val="clear" w:pos="454"/>
          <w:tab w:val="clear" w:pos="680"/>
          <w:tab w:val="left" w:pos="531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86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989"/>
        <w:gridCol w:w="269"/>
        <w:gridCol w:w="1171"/>
        <w:gridCol w:w="269"/>
        <w:gridCol w:w="1076"/>
        <w:gridCol w:w="275"/>
        <w:gridCol w:w="1074"/>
      </w:tblGrid>
      <w:tr w:rsidR="001436DF" w:rsidRPr="005A4AA8" w14:paraId="721BF328" w14:textId="77777777" w:rsidTr="0068753F">
        <w:tc>
          <w:tcPr>
            <w:tcW w:w="2033" w:type="pct"/>
          </w:tcPr>
          <w:p w14:paraId="73E15989" w14:textId="7111DC51" w:rsidR="001436DF" w:rsidRPr="005A4AA8" w:rsidRDefault="001436DF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2" w:name="_Hlk196124890"/>
          </w:p>
        </w:tc>
        <w:tc>
          <w:tcPr>
            <w:tcW w:w="2967" w:type="pct"/>
            <w:gridSpan w:val="7"/>
          </w:tcPr>
          <w:p w14:paraId="146E9A23" w14:textId="381E7BA4" w:rsidR="001436DF" w:rsidRPr="005A4AA8" w:rsidRDefault="001436DF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1146" w:rsidRPr="005A4AA8" w14:paraId="104020E5" w14:textId="77777777" w:rsidTr="00371C49">
        <w:tc>
          <w:tcPr>
            <w:tcW w:w="2033" w:type="pct"/>
          </w:tcPr>
          <w:p w14:paraId="02747FA2" w14:textId="77777777" w:rsidR="008B4508" w:rsidRPr="005A4AA8" w:rsidRDefault="008B4508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3" w:type="pct"/>
          </w:tcPr>
          <w:p w14:paraId="4A511981" w14:textId="77777777" w:rsidR="008B4508" w:rsidRPr="005A4AA8" w:rsidRDefault="008B4508" w:rsidP="00CE0A0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" w:type="pct"/>
          </w:tcPr>
          <w:p w14:paraId="5784603B" w14:textId="77777777" w:rsidR="00D5723B" w:rsidRPr="005A4AA8" w:rsidRDefault="00D5723B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244C57CA" w14:textId="1409D02F" w:rsidR="008B4508" w:rsidRPr="005A4AA8" w:rsidRDefault="008B4508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ค่าสิทธิ์</w:t>
            </w:r>
          </w:p>
        </w:tc>
        <w:tc>
          <w:tcPr>
            <w:tcW w:w="156" w:type="pct"/>
          </w:tcPr>
          <w:p w14:paraId="0E8F40A1" w14:textId="77777777" w:rsidR="00D5723B" w:rsidRPr="005A4AA8" w:rsidRDefault="00D5723B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1FD09669" w14:textId="690C0E58" w:rsidR="008B4508" w:rsidRPr="005A4AA8" w:rsidRDefault="008B4508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727CF0C3" w14:textId="77777777" w:rsidR="00D5723B" w:rsidRPr="005A4AA8" w:rsidRDefault="00D5723B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2026EC33" w14:textId="61436B6C" w:rsidR="008B4508" w:rsidRPr="005A4AA8" w:rsidRDefault="008B4508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1146" w:rsidRPr="005A4AA8" w14:paraId="5E998FCB" w14:textId="77777777" w:rsidTr="00371C49">
        <w:tc>
          <w:tcPr>
            <w:tcW w:w="2033" w:type="pct"/>
          </w:tcPr>
          <w:p w14:paraId="354C2BA4" w14:textId="77777777" w:rsidR="00183165" w:rsidRPr="005A4AA8" w:rsidRDefault="00183165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3" w:type="pct"/>
          </w:tcPr>
          <w:p w14:paraId="46330406" w14:textId="77777777" w:rsidR="00183165" w:rsidRPr="005A4AA8" w:rsidRDefault="00183165" w:rsidP="00CE0A0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" w:type="pct"/>
          </w:tcPr>
          <w:p w14:paraId="3B59B5E5" w14:textId="77777777" w:rsidR="00D5723B" w:rsidRPr="005A4AA8" w:rsidRDefault="00D5723B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401AF822" w14:textId="4DB1DC35" w:rsidR="00183165" w:rsidRPr="005A4AA8" w:rsidRDefault="00183165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ค่าสิทธิบัตร</w:t>
            </w:r>
          </w:p>
        </w:tc>
        <w:tc>
          <w:tcPr>
            <w:tcW w:w="156" w:type="pct"/>
          </w:tcPr>
          <w:p w14:paraId="398A0B51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65ADFAFA" w14:textId="0000CB76" w:rsidR="00183165" w:rsidRPr="005A4AA8" w:rsidRDefault="00183165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0AFBD5F3" w14:textId="77777777" w:rsidR="00D5723B" w:rsidRPr="005A4AA8" w:rsidRDefault="00D5723B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5F691D65" w14:textId="522FB33C" w:rsidR="00183165" w:rsidRPr="005A4AA8" w:rsidRDefault="00183165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AA8" w:rsidRPr="005A4AA8" w14:paraId="25D74BF1" w14:textId="77777777" w:rsidTr="00371C49">
        <w:tc>
          <w:tcPr>
            <w:tcW w:w="2033" w:type="pct"/>
          </w:tcPr>
          <w:p w14:paraId="5E95C975" w14:textId="77777777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3" w:type="pct"/>
          </w:tcPr>
          <w:p w14:paraId="335E7C79" w14:textId="77777777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56" w:type="pct"/>
          </w:tcPr>
          <w:p w14:paraId="7232DB41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29784E23" w14:textId="69FB8BE6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และเครื่องหมาย</w:t>
            </w:r>
          </w:p>
        </w:tc>
        <w:tc>
          <w:tcPr>
            <w:tcW w:w="156" w:type="pct"/>
          </w:tcPr>
          <w:p w14:paraId="6A6B94E2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" w:type="pct"/>
          </w:tcPr>
          <w:p w14:paraId="075A5981" w14:textId="33E16EFC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9" w:type="pct"/>
          </w:tcPr>
          <w:p w14:paraId="5B89EFD6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49964B65" w14:textId="78CC9556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4AA8" w:rsidRPr="005A4AA8" w14:paraId="2AB0C0F0" w14:textId="77777777" w:rsidTr="00371C49">
        <w:tc>
          <w:tcPr>
            <w:tcW w:w="2033" w:type="pct"/>
          </w:tcPr>
          <w:p w14:paraId="4F8925C1" w14:textId="77777777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73" w:type="pct"/>
          </w:tcPr>
          <w:p w14:paraId="5B7A48B5" w14:textId="77777777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156" w:type="pct"/>
          </w:tcPr>
          <w:p w14:paraId="34297AB3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3E97DE8A" w14:textId="217582D9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การค้า</w:t>
            </w:r>
          </w:p>
        </w:tc>
        <w:tc>
          <w:tcPr>
            <w:tcW w:w="156" w:type="pct"/>
          </w:tcPr>
          <w:p w14:paraId="34E54AE7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" w:type="pct"/>
          </w:tcPr>
          <w:p w14:paraId="63412E92" w14:textId="55FBB897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59" w:type="pct"/>
          </w:tcPr>
          <w:p w14:paraId="3C44734B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2" w:type="pct"/>
          </w:tcPr>
          <w:p w14:paraId="5CFB2B16" w14:textId="6A543A10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36DF" w:rsidRPr="005A4AA8" w14:paraId="479E73A0" w14:textId="77777777" w:rsidTr="0068753F">
        <w:tc>
          <w:tcPr>
            <w:tcW w:w="2033" w:type="pct"/>
          </w:tcPr>
          <w:p w14:paraId="69A1DEE0" w14:textId="247FE720" w:rsidR="001436DF" w:rsidRPr="005A4AA8" w:rsidRDefault="001436DF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67" w:type="pct"/>
            <w:gridSpan w:val="7"/>
          </w:tcPr>
          <w:p w14:paraId="6B697445" w14:textId="4CCAF6E7" w:rsidR="001436DF" w:rsidRPr="005A4AA8" w:rsidRDefault="001436DF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bookmarkEnd w:id="2"/>
      <w:tr w:rsidR="006C1146" w:rsidRPr="005A4AA8" w14:paraId="375B30E0" w14:textId="77777777" w:rsidTr="00371C49">
        <w:trPr>
          <w:trHeight w:val="288"/>
        </w:trPr>
        <w:tc>
          <w:tcPr>
            <w:tcW w:w="2033" w:type="pct"/>
          </w:tcPr>
          <w:p w14:paraId="167E5A3B" w14:textId="00CB1599" w:rsidR="00183165" w:rsidRPr="005A4AA8" w:rsidRDefault="00183165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3" w:type="pct"/>
          </w:tcPr>
          <w:p w14:paraId="08585736" w14:textId="77777777" w:rsidR="00183165" w:rsidRPr="005A4AA8" w:rsidRDefault="00183165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</w:tcPr>
          <w:p w14:paraId="2BA9D977" w14:textId="77777777" w:rsidR="00D5723B" w:rsidRPr="005A4AA8" w:rsidRDefault="00D5723B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39769470" w14:textId="10F89647" w:rsidR="00183165" w:rsidRPr="005A4AA8" w:rsidRDefault="00183165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</w:tcPr>
          <w:p w14:paraId="182E9B66" w14:textId="77777777" w:rsidR="00D5723B" w:rsidRPr="005A4AA8" w:rsidRDefault="00D5723B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15296B53" w14:textId="51E6A401" w:rsidR="00183165" w:rsidRPr="005A4AA8" w:rsidRDefault="00183165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0E511C0" w14:textId="77777777" w:rsidR="00D5723B" w:rsidRPr="005A4AA8" w:rsidRDefault="00D5723B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7107126F" w14:textId="19BBB395" w:rsidR="00183165" w:rsidRPr="005A4AA8" w:rsidRDefault="00183165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1146" w:rsidRPr="005A4AA8" w14:paraId="4AECD998" w14:textId="77777777" w:rsidTr="00371C49">
        <w:tc>
          <w:tcPr>
            <w:tcW w:w="2033" w:type="pct"/>
          </w:tcPr>
          <w:p w14:paraId="104CDC64" w14:textId="1A02F2B7" w:rsidR="00183165" w:rsidRPr="005A4AA8" w:rsidRDefault="00183165" w:rsidP="00F4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573" w:type="pct"/>
          </w:tcPr>
          <w:p w14:paraId="6FAF997A" w14:textId="37A5FF2B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1,9</w:t>
            </w:r>
            <w:r w:rsidR="00CC501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56" w:type="pct"/>
          </w:tcPr>
          <w:p w14:paraId="51194BB1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16E82515" w14:textId="1BACD94E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56" w:type="pct"/>
          </w:tcPr>
          <w:p w14:paraId="18CCFC94" w14:textId="77777777" w:rsidR="00D5723B" w:rsidRPr="00B363D4" w:rsidRDefault="00D5723B" w:rsidP="008D0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62E36035" w14:textId="0658D416" w:rsidR="00183165" w:rsidRPr="00B363D4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B363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137BCDB0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7BB431F1" w14:textId="0B70F85F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1,9</w:t>
            </w:r>
            <w:r w:rsidR="00CC5015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6C1146" w:rsidRPr="005A4AA8" w14:paraId="197EE7C5" w14:textId="77777777" w:rsidTr="00371C49">
        <w:tc>
          <w:tcPr>
            <w:tcW w:w="2033" w:type="pct"/>
          </w:tcPr>
          <w:p w14:paraId="76DBD2A9" w14:textId="77777777" w:rsidR="00183165" w:rsidRPr="005A4AA8" w:rsidRDefault="00183165" w:rsidP="00F4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73" w:type="pct"/>
          </w:tcPr>
          <w:p w14:paraId="6A2D8A57" w14:textId="3019D350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156" w:type="pct"/>
          </w:tcPr>
          <w:p w14:paraId="25E5847F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3E7BB0D8" w14:textId="533EA8FB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7D3C9D7D" w14:textId="77777777" w:rsidR="00D5723B" w:rsidRPr="00B363D4" w:rsidRDefault="00D5723B" w:rsidP="008D0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2A3C2769" w14:textId="21315954" w:rsidR="00183165" w:rsidRPr="00B363D4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B363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6CFA4E5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6E60FAB5" w14:textId="694E2ADF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6C1146" w:rsidRPr="005A4AA8" w14:paraId="3316813F" w14:textId="77777777" w:rsidTr="00371C49">
        <w:tc>
          <w:tcPr>
            <w:tcW w:w="2033" w:type="pct"/>
          </w:tcPr>
          <w:p w14:paraId="23E0070E" w14:textId="59DC673C" w:rsidR="00183165" w:rsidRPr="005A4AA8" w:rsidRDefault="00183165" w:rsidP="00F4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hint="cs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573" w:type="pct"/>
          </w:tcPr>
          <w:p w14:paraId="647B7874" w14:textId="1ABE35E9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6" w:type="pct"/>
          </w:tcPr>
          <w:p w14:paraId="32F0E4A7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098132F1" w14:textId="080B4208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49864E77" w14:textId="77777777" w:rsidR="00D5723B" w:rsidRPr="00B363D4" w:rsidRDefault="00D5723B" w:rsidP="008D0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3C8BFA6D" w14:textId="55FC423F" w:rsidR="00183165" w:rsidRPr="00B363D4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B363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277AE1AF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61130E3F" w14:textId="51CFAF0A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6C1146" w:rsidRPr="005A4AA8" w14:paraId="7DF51097" w14:textId="77777777" w:rsidTr="00371C49">
        <w:tc>
          <w:tcPr>
            <w:tcW w:w="2033" w:type="pct"/>
          </w:tcPr>
          <w:p w14:paraId="4ED7147A" w14:textId="7FD5E429" w:rsidR="00183165" w:rsidRPr="005A4AA8" w:rsidRDefault="00183165" w:rsidP="00F4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573" w:type="pct"/>
          </w:tcPr>
          <w:p w14:paraId="2C396A95" w14:textId="782664F5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56" w:type="pct"/>
          </w:tcPr>
          <w:p w14:paraId="0852E0BE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5F236F9D" w14:textId="48F20912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6E869E84" w14:textId="77777777" w:rsidR="00D5723B" w:rsidRPr="00B363D4" w:rsidRDefault="00D5723B" w:rsidP="008D0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6D7DBE5D" w14:textId="358C9D98" w:rsidR="00183165" w:rsidRPr="00B363D4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B363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39FAE759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0BFCD7F2" w14:textId="5D2044C3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6C1146" w:rsidRPr="005A4AA8" w14:paraId="328DBA91" w14:textId="77777777" w:rsidTr="00371C49">
        <w:tc>
          <w:tcPr>
            <w:tcW w:w="2033" w:type="pct"/>
          </w:tcPr>
          <w:p w14:paraId="5621BECE" w14:textId="5AC7407F" w:rsidR="00183165" w:rsidRPr="005A4AA8" w:rsidRDefault="00183165" w:rsidP="00F4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73" w:type="pct"/>
          </w:tcPr>
          <w:p w14:paraId="67A1D646" w14:textId="210A59E1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56" w:type="pct"/>
          </w:tcPr>
          <w:p w14:paraId="01A17C5B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72504743" w14:textId="766E5435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3F4F9F1E" w14:textId="77777777" w:rsidR="00D5723B" w:rsidRPr="00B363D4" w:rsidRDefault="00D5723B" w:rsidP="008D0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0CCACCDB" w14:textId="161F06AC" w:rsidR="00183165" w:rsidRPr="00B363D4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B363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22AF51A3" w14:textId="77777777" w:rsidR="00D5723B" w:rsidRPr="005A4AA8" w:rsidRDefault="00D5723B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5B21963E" w14:textId="6AADA567" w:rsidR="00183165" w:rsidRPr="005A4AA8" w:rsidRDefault="00183165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5A4AA8" w:rsidRPr="005A4AA8" w14:paraId="500D13B1" w14:textId="77777777" w:rsidTr="00371C49">
        <w:tc>
          <w:tcPr>
            <w:tcW w:w="2033" w:type="pct"/>
          </w:tcPr>
          <w:p w14:paraId="7AEE9A96" w14:textId="032BCF2A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573" w:type="pct"/>
          </w:tcPr>
          <w:p w14:paraId="2EAD55C5" w14:textId="3D251C41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56" w:type="pct"/>
          </w:tcPr>
          <w:p w14:paraId="335A388E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47E49BF6" w14:textId="6B3A36EE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589002DD" w14:textId="77777777" w:rsidR="00D5723B" w:rsidRPr="00B363D4" w:rsidRDefault="00D5723B" w:rsidP="008D0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83FF6EC" w14:textId="4088BB8E" w:rsidR="005A4AA8" w:rsidRPr="00B363D4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B363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1F19E7B6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1D25D946" w14:textId="0A84AE28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5A4AA8" w:rsidRPr="005A4AA8" w14:paraId="5907330B" w14:textId="77777777" w:rsidTr="00371C49">
        <w:tc>
          <w:tcPr>
            <w:tcW w:w="2033" w:type="pct"/>
          </w:tcPr>
          <w:p w14:paraId="750AFB1C" w14:textId="42A7DD89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1505323" w14:textId="318BEED3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2,009</w:t>
            </w:r>
          </w:p>
        </w:tc>
        <w:tc>
          <w:tcPr>
            <w:tcW w:w="156" w:type="pct"/>
          </w:tcPr>
          <w:p w14:paraId="29712728" w14:textId="77777777" w:rsidR="00D5723B" w:rsidRPr="005A4AA8" w:rsidRDefault="00D5723B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243529E5" w14:textId="76BC1B53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156" w:type="pct"/>
          </w:tcPr>
          <w:p w14:paraId="30F54CE6" w14:textId="77777777" w:rsidR="00D5723B" w:rsidRPr="00B363D4" w:rsidRDefault="00D5723B" w:rsidP="00B3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269505D8" w14:textId="6EB50107" w:rsidR="005A4AA8" w:rsidRPr="00B363D4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63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079028DC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61AA302E" w14:textId="736512D3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2,060</w:t>
            </w:r>
          </w:p>
        </w:tc>
      </w:tr>
      <w:tr w:rsidR="005A4AA8" w:rsidRPr="005A4AA8" w14:paraId="03C45F34" w14:textId="77777777" w:rsidTr="00371C49">
        <w:tc>
          <w:tcPr>
            <w:tcW w:w="2033" w:type="pct"/>
          </w:tcPr>
          <w:p w14:paraId="043E2124" w14:textId="77777777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573" w:type="pct"/>
          </w:tcPr>
          <w:p w14:paraId="5E8A0405" w14:textId="23A71EAD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42</w:t>
            </w:r>
          </w:p>
        </w:tc>
        <w:tc>
          <w:tcPr>
            <w:tcW w:w="156" w:type="pct"/>
          </w:tcPr>
          <w:p w14:paraId="4A3CA88C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10BE84F4" w14:textId="719A5F08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645037F9" w14:textId="77777777" w:rsidR="00D5723B" w:rsidRDefault="00D5723B" w:rsidP="00B3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77FF4800" w14:textId="08CABA0D" w:rsidR="005A4AA8" w:rsidRPr="005A4AA8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61A216C4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2" w:type="pct"/>
          </w:tcPr>
          <w:p w14:paraId="75F2EEE9" w14:textId="7AB089C4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42</w:t>
            </w:r>
          </w:p>
        </w:tc>
      </w:tr>
      <w:tr w:rsidR="005A4AA8" w:rsidRPr="005A4AA8" w14:paraId="30E22352" w14:textId="77777777" w:rsidTr="00371C49">
        <w:tc>
          <w:tcPr>
            <w:tcW w:w="2033" w:type="pct"/>
          </w:tcPr>
          <w:p w14:paraId="17ACD6CC" w14:textId="6CAC600A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hint="cs"/>
                <w:sz w:val="26"/>
                <w:szCs w:val="26"/>
                <w:cs/>
              </w:rPr>
              <w:t>ได้มาจากการรวมธุรกิจ</w:t>
            </w:r>
            <w:r w:rsidR="00CC51E8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CC51E8" w:rsidRPr="00C3683F">
              <w:rPr>
                <w:rFonts w:asciiTheme="majorBidi" w:hAnsiTheme="majorBidi"/>
                <w:i/>
                <w:iCs/>
                <w:sz w:val="26"/>
                <w:szCs w:val="26"/>
              </w:rPr>
              <w:t>(</w:t>
            </w:r>
            <w:r w:rsidR="00C3683F" w:rsidRPr="00C3683F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ดู</w:t>
            </w:r>
            <w:r w:rsidR="00CC51E8" w:rsidRPr="00C3683F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หมายเหตุ</w:t>
            </w:r>
            <w:r w:rsidR="00C3683F" w:rsidRPr="00C3683F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ข้อ</w:t>
            </w:r>
            <w:r w:rsidR="00CC51E8" w:rsidRPr="00C3683F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 4)</w:t>
            </w:r>
          </w:p>
        </w:tc>
        <w:tc>
          <w:tcPr>
            <w:tcW w:w="573" w:type="pct"/>
          </w:tcPr>
          <w:p w14:paraId="5CB8FD84" w14:textId="3B3A7165" w:rsidR="005A4AA8" w:rsidRPr="005A4AA8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6" w:type="pct"/>
          </w:tcPr>
          <w:p w14:paraId="718A9A2C" w14:textId="77777777" w:rsidR="00D5723B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71609A80" w14:textId="284EC93B" w:rsidR="005A4AA8" w:rsidRPr="005A4AA8" w:rsidRDefault="008D082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56" w:type="pct"/>
          </w:tcPr>
          <w:p w14:paraId="2071EF0C" w14:textId="77777777" w:rsidR="00D5723B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22141D1C" w14:textId="23CA3C24" w:rsidR="005A4AA8" w:rsidRPr="005A4AA8" w:rsidRDefault="008D0827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59" w:type="pct"/>
          </w:tcPr>
          <w:p w14:paraId="604D12B9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2" w:type="pct"/>
          </w:tcPr>
          <w:p w14:paraId="78AD7158" w14:textId="6286969E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5A4AA8" w:rsidRPr="005A4AA8" w14:paraId="137E678A" w14:textId="77777777" w:rsidTr="00371C49">
        <w:tc>
          <w:tcPr>
            <w:tcW w:w="2033" w:type="pct"/>
          </w:tcPr>
          <w:p w14:paraId="7A20AF93" w14:textId="40F6B2D6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573" w:type="pct"/>
          </w:tcPr>
          <w:p w14:paraId="52FC9C2D" w14:textId="7A840618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</w:p>
        </w:tc>
        <w:tc>
          <w:tcPr>
            <w:tcW w:w="156" w:type="pct"/>
          </w:tcPr>
          <w:p w14:paraId="5657163C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68BA0F46" w14:textId="1B34DEE1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38FAD04A" w14:textId="77777777" w:rsidR="00D5723B" w:rsidRDefault="00D5723B" w:rsidP="00B3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44E8ECE3" w14:textId="49BB7EC3" w:rsidR="005A4AA8" w:rsidRPr="005A4AA8" w:rsidRDefault="00B363D4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63888EEA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2" w:type="pct"/>
          </w:tcPr>
          <w:p w14:paraId="36D48EFE" w14:textId="62B5624A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</w:p>
        </w:tc>
      </w:tr>
      <w:tr w:rsidR="005A4AA8" w:rsidRPr="005A4AA8" w14:paraId="35FBDACB" w14:textId="77777777" w:rsidTr="00371C49">
        <w:tc>
          <w:tcPr>
            <w:tcW w:w="2033" w:type="pct"/>
          </w:tcPr>
          <w:p w14:paraId="2E852562" w14:textId="68B463A4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73" w:type="pct"/>
          </w:tcPr>
          <w:p w14:paraId="44F7E8AF" w14:textId="7080BBCC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55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" w:type="pct"/>
          </w:tcPr>
          <w:p w14:paraId="4BCEDB53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088C9483" w14:textId="2CA18743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68AEFD6C" w14:textId="77777777" w:rsidR="00D5723B" w:rsidRDefault="00D5723B" w:rsidP="00B3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142A27C1" w14:textId="3A62504A" w:rsidR="005A4AA8" w:rsidRPr="005A4AA8" w:rsidRDefault="00B363D4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516D1B65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3043D980" w14:textId="2F650492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55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A4AA8" w:rsidRPr="005A4AA8" w14:paraId="4C5078B6" w14:textId="77777777" w:rsidTr="00371C49">
        <w:tc>
          <w:tcPr>
            <w:tcW w:w="2033" w:type="pct"/>
          </w:tcPr>
          <w:p w14:paraId="1F84F96D" w14:textId="29B90B06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573" w:type="pct"/>
          </w:tcPr>
          <w:p w14:paraId="4B619287" w14:textId="54397D23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" w:type="pct"/>
          </w:tcPr>
          <w:p w14:paraId="36C22478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07B87CF2" w14:textId="5CFED1C4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28795080" w14:textId="77777777" w:rsidR="00D5723B" w:rsidRDefault="00D5723B" w:rsidP="00B36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4B9E117A" w14:textId="4D85FE4B" w:rsidR="005A4AA8" w:rsidRPr="005A4AA8" w:rsidRDefault="00B363D4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31995F74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2A6052AD" w14:textId="0FE07947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A4AA8" w:rsidRPr="005A4AA8" w14:paraId="66C682E3" w14:textId="77777777" w:rsidTr="00371C49">
        <w:tc>
          <w:tcPr>
            <w:tcW w:w="2033" w:type="pct"/>
          </w:tcPr>
          <w:p w14:paraId="4633AAFE" w14:textId="0E86980A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4733BA0D" w14:textId="313E9475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1,99</w:t>
            </w:r>
            <w:r w:rsidR="00B363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6" w:type="pct"/>
          </w:tcPr>
          <w:p w14:paraId="35D21FEE" w14:textId="77777777" w:rsidR="00D5723B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D44084E" w14:textId="2F7EFD8F" w:rsidR="005A4AA8" w:rsidRPr="005A4AA8" w:rsidRDefault="00B363D4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</w:t>
            </w:r>
          </w:p>
        </w:tc>
        <w:tc>
          <w:tcPr>
            <w:tcW w:w="156" w:type="pct"/>
          </w:tcPr>
          <w:p w14:paraId="640FD1AA" w14:textId="77777777" w:rsidR="00D5723B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35FF85E2" w14:textId="08529AF8" w:rsidR="005A4AA8" w:rsidRPr="005A4AA8" w:rsidRDefault="00B363D4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</w:p>
        </w:tc>
        <w:tc>
          <w:tcPr>
            <w:tcW w:w="159" w:type="pct"/>
          </w:tcPr>
          <w:p w14:paraId="1022B47F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6C67D796" w14:textId="76F0D4DA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2,334</w:t>
            </w:r>
          </w:p>
        </w:tc>
      </w:tr>
      <w:tr w:rsidR="00371C49" w:rsidRPr="005A4AA8" w14:paraId="7EC9E57D" w14:textId="77777777" w:rsidTr="00D1586B">
        <w:tc>
          <w:tcPr>
            <w:tcW w:w="2033" w:type="pct"/>
          </w:tcPr>
          <w:p w14:paraId="47BCBDA4" w14:textId="77777777" w:rsidR="00371C49" w:rsidRPr="00CC1FA7" w:rsidRDefault="00371C49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2EC41811" w14:textId="77777777" w:rsidR="00371C49" w:rsidRPr="00CC1FA7" w:rsidRDefault="00371C49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</w:tcPr>
          <w:p w14:paraId="33DC15B3" w14:textId="77777777" w:rsidR="00371C49" w:rsidRPr="00CC1FA7" w:rsidRDefault="00371C49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1D393F7C" w14:textId="77777777" w:rsidR="00371C49" w:rsidRPr="00CC1FA7" w:rsidRDefault="00371C49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</w:tcPr>
          <w:p w14:paraId="38452827" w14:textId="77777777" w:rsidR="00371C49" w:rsidRPr="00CC1FA7" w:rsidRDefault="00371C49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50222B2C" w14:textId="77777777" w:rsidR="00371C49" w:rsidRPr="00CC1FA7" w:rsidRDefault="00371C49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9" w:type="pct"/>
          </w:tcPr>
          <w:p w14:paraId="49DF0A01" w14:textId="77777777" w:rsidR="00371C49" w:rsidRPr="00CC1FA7" w:rsidRDefault="00371C49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C8FAC19" w14:textId="77777777" w:rsidR="00371C49" w:rsidRPr="00CC1FA7" w:rsidRDefault="00371C49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A4AA8" w:rsidRPr="005A4AA8" w14:paraId="3BD8F9BF" w14:textId="77777777" w:rsidTr="00371C49">
        <w:tc>
          <w:tcPr>
            <w:tcW w:w="2033" w:type="pct"/>
          </w:tcPr>
          <w:p w14:paraId="1519775B" w14:textId="0A545749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573" w:type="pct"/>
          </w:tcPr>
          <w:p w14:paraId="0D0496DC" w14:textId="77777777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" w:type="pct"/>
          </w:tcPr>
          <w:p w14:paraId="22F9EAF4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</w:tcPr>
          <w:p w14:paraId="041C1D43" w14:textId="67758847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" w:type="pct"/>
          </w:tcPr>
          <w:p w14:paraId="3856F1DD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</w:tcPr>
          <w:p w14:paraId="459B54AD" w14:textId="3F47961F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" w:type="pct"/>
          </w:tcPr>
          <w:p w14:paraId="36FD1044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2" w:type="pct"/>
          </w:tcPr>
          <w:p w14:paraId="730C59AB" w14:textId="67801045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A4AA8" w:rsidRPr="005A4AA8" w14:paraId="3F8B7232" w14:textId="77777777" w:rsidTr="00371C49">
        <w:tc>
          <w:tcPr>
            <w:tcW w:w="2033" w:type="pct"/>
          </w:tcPr>
          <w:p w14:paraId="0E3B52A7" w14:textId="60A5345B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573" w:type="pct"/>
          </w:tcPr>
          <w:p w14:paraId="14DE929C" w14:textId="4D325171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1,15</w:t>
            </w:r>
            <w:r w:rsidR="007E1C0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6" w:type="pct"/>
          </w:tcPr>
          <w:p w14:paraId="4598B128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39AB1827" w14:textId="0725862A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56" w:type="pct"/>
          </w:tcPr>
          <w:p w14:paraId="5D331572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73CA73D2" w14:textId="4B537EC4" w:rsidR="005A4AA8" w:rsidRPr="0013726C" w:rsidRDefault="00DD35E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00BDABF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38CA2F75" w14:textId="13E3A337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1,20</w:t>
            </w:r>
            <w:r w:rsidR="007E1C0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A4AA8" w:rsidRPr="005A4AA8" w14:paraId="739E8121" w14:textId="77777777" w:rsidTr="00371C49">
        <w:tc>
          <w:tcPr>
            <w:tcW w:w="2033" w:type="pct"/>
          </w:tcPr>
          <w:p w14:paraId="68981FCB" w14:textId="0747899E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573" w:type="pct"/>
          </w:tcPr>
          <w:p w14:paraId="2F08AD14" w14:textId="78D21671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56" w:type="pct"/>
          </w:tcPr>
          <w:p w14:paraId="61D9669F" w14:textId="77777777" w:rsidR="00D5723B" w:rsidRPr="005A4AA8" w:rsidRDefault="00D5723B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2E3BF967" w14:textId="73641729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6" w:type="pct"/>
          </w:tcPr>
          <w:p w14:paraId="0D42AF44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4DDBA947" w14:textId="32EEC685" w:rsidR="005A4AA8" w:rsidRPr="0013726C" w:rsidRDefault="00DD35E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44E09A67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5509CA30" w14:textId="20324DD5" w:rsidR="005A4AA8" w:rsidRPr="00110121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</w:tr>
      <w:tr w:rsidR="005A4AA8" w:rsidRPr="005A4AA8" w14:paraId="30FA930F" w14:textId="77777777" w:rsidTr="00371C49">
        <w:tc>
          <w:tcPr>
            <w:tcW w:w="2033" w:type="pct"/>
          </w:tcPr>
          <w:p w14:paraId="673E1380" w14:textId="17E87115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37F13C1" w14:textId="2EB3E397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56" w:type="pct"/>
          </w:tcPr>
          <w:p w14:paraId="22C3F898" w14:textId="77777777" w:rsidR="00D5723B" w:rsidRPr="005A4AA8" w:rsidRDefault="00D5723B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4D25AF6D" w14:textId="7907292F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0247B769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39C7BA0C" w14:textId="0A5537BB" w:rsidR="005A4AA8" w:rsidRPr="0013726C" w:rsidRDefault="00DD35E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0B08DFFC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E3922D8" w14:textId="02D6F1DA" w:rsidR="005A4AA8" w:rsidRPr="00110121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5A4AA8" w:rsidRPr="005A4AA8" w14:paraId="0467ADA4" w14:textId="77777777" w:rsidTr="00371C49">
        <w:tc>
          <w:tcPr>
            <w:tcW w:w="2033" w:type="pct"/>
          </w:tcPr>
          <w:p w14:paraId="5D07BA02" w14:textId="187D31F7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C77BA4B" w14:textId="462ED91E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1,330</w:t>
            </w:r>
          </w:p>
        </w:tc>
        <w:tc>
          <w:tcPr>
            <w:tcW w:w="156" w:type="pct"/>
          </w:tcPr>
          <w:p w14:paraId="12AE0C08" w14:textId="77777777" w:rsidR="00D5723B" w:rsidRPr="005A4AA8" w:rsidRDefault="00D5723B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6832815F" w14:textId="40E0FF47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156" w:type="pct"/>
          </w:tcPr>
          <w:p w14:paraId="7CA8F68C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49A0734" w14:textId="08FD68C5" w:rsidR="005A4AA8" w:rsidRPr="0044002F" w:rsidRDefault="00DD35E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4B98878B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54135318" w14:textId="552D72C3" w:rsidR="005A4AA8" w:rsidRPr="0044002F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1,381</w:t>
            </w:r>
          </w:p>
        </w:tc>
      </w:tr>
      <w:tr w:rsidR="005A4AA8" w:rsidRPr="005A4AA8" w14:paraId="59F34CEC" w14:textId="77777777" w:rsidTr="00371C49">
        <w:tc>
          <w:tcPr>
            <w:tcW w:w="2033" w:type="pct"/>
          </w:tcPr>
          <w:p w14:paraId="71BBEE9A" w14:textId="65DAE82D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573" w:type="pct"/>
          </w:tcPr>
          <w:p w14:paraId="51BD710C" w14:textId="0E4C35C2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156" w:type="pct"/>
          </w:tcPr>
          <w:p w14:paraId="6616C67B" w14:textId="77777777" w:rsidR="00D5723B" w:rsidRPr="001436DF" w:rsidRDefault="00D5723B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6BA6B0CC" w14:textId="2F9E4701" w:rsidR="005A4AA8" w:rsidRPr="001436DF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436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513381AC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74D98156" w14:textId="60A5BC3E" w:rsidR="005A4AA8" w:rsidRPr="0013726C" w:rsidRDefault="00DD35E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2FD61742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5743AA90" w14:textId="3B330866" w:rsidR="005A4AA8" w:rsidRPr="00110121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</w:tr>
      <w:tr w:rsidR="005A4AA8" w:rsidRPr="005A4AA8" w14:paraId="01357DC2" w14:textId="77777777" w:rsidTr="00371C49">
        <w:tc>
          <w:tcPr>
            <w:tcW w:w="2033" w:type="pct"/>
          </w:tcPr>
          <w:p w14:paraId="30C28C27" w14:textId="7C261C5E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73" w:type="pct"/>
          </w:tcPr>
          <w:p w14:paraId="32878731" w14:textId="1CB70F7F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" w:type="pct"/>
          </w:tcPr>
          <w:p w14:paraId="639D1FE7" w14:textId="77777777" w:rsidR="00D5723B" w:rsidRPr="001436DF" w:rsidRDefault="00D5723B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145A202C" w14:textId="3F7416D8" w:rsidR="005A4AA8" w:rsidRPr="001436DF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436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0ACACBDD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6090E264" w14:textId="0E7A7442" w:rsidR="005A4AA8" w:rsidRPr="0013726C" w:rsidRDefault="00DD35E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5940268A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</w:tcPr>
          <w:p w14:paraId="314A0F30" w14:textId="54CD0B87" w:rsidR="005A4AA8" w:rsidRPr="00110121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5A4A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A4AA8" w:rsidRPr="005A4AA8" w14:paraId="03B492CF" w14:textId="77777777" w:rsidTr="00371C49">
        <w:tc>
          <w:tcPr>
            <w:tcW w:w="2033" w:type="pct"/>
          </w:tcPr>
          <w:p w14:paraId="43AC1A86" w14:textId="4170D003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C826E3B" w14:textId="35DA4192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56" w:type="pct"/>
          </w:tcPr>
          <w:p w14:paraId="16DAAC16" w14:textId="77777777" w:rsidR="00D5723B" w:rsidRPr="001436DF" w:rsidRDefault="00D5723B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72CBA852" w14:textId="1C3E233D" w:rsidR="005A4AA8" w:rsidRPr="001436DF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436D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355B4249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A05384B" w14:textId="317A2146" w:rsidR="005A4AA8" w:rsidRPr="0013726C" w:rsidRDefault="00DD35E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5555F316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54D5B4F" w14:textId="54763181" w:rsidR="005A4AA8" w:rsidRPr="00110121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5A4AA8" w:rsidRPr="005A4AA8" w14:paraId="236807D5" w14:textId="77777777" w:rsidTr="00371C49">
        <w:tc>
          <w:tcPr>
            <w:tcW w:w="2033" w:type="pct"/>
          </w:tcPr>
          <w:p w14:paraId="425136A2" w14:textId="69012C1A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40A9C4E9" w14:textId="11124DFE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1,449</w:t>
            </w:r>
          </w:p>
        </w:tc>
        <w:tc>
          <w:tcPr>
            <w:tcW w:w="156" w:type="pct"/>
          </w:tcPr>
          <w:p w14:paraId="52F0F6C9" w14:textId="77777777" w:rsidR="00D5723B" w:rsidRPr="005A4AA8" w:rsidRDefault="00D5723B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4BF3F33D" w14:textId="4C617C78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156" w:type="pct"/>
          </w:tcPr>
          <w:p w14:paraId="5B21F578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68C747C5" w14:textId="541F9848" w:rsidR="005A4AA8" w:rsidRPr="0013726C" w:rsidRDefault="00DD35E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1A0B7938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40193DE3" w14:textId="1793BECD" w:rsidR="005A4AA8" w:rsidRPr="0044002F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0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Pr="0044002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500</w:t>
            </w:r>
          </w:p>
        </w:tc>
      </w:tr>
      <w:tr w:rsidR="00CC1FA7" w:rsidRPr="005A4AA8" w14:paraId="42DCF4FA" w14:textId="77777777" w:rsidTr="00F135EB">
        <w:tc>
          <w:tcPr>
            <w:tcW w:w="2033" w:type="pct"/>
          </w:tcPr>
          <w:p w14:paraId="17CD49BC" w14:textId="77777777" w:rsidR="00CC1FA7" w:rsidRPr="00CC1FA7" w:rsidRDefault="00CC1FA7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9927D93" w14:textId="77777777" w:rsidR="00CC1FA7" w:rsidRPr="00CC1FA7" w:rsidRDefault="00CC1FA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6" w:type="pct"/>
          </w:tcPr>
          <w:p w14:paraId="43E846CB" w14:textId="77777777" w:rsidR="00CC1FA7" w:rsidRPr="00CC1FA7" w:rsidRDefault="00CC1FA7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40F0C425" w14:textId="77777777" w:rsidR="00CC1FA7" w:rsidRPr="00CC1FA7" w:rsidRDefault="00CC1FA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6" w:type="pct"/>
          </w:tcPr>
          <w:p w14:paraId="6FA19695" w14:textId="77777777" w:rsidR="00CC1FA7" w:rsidRPr="00CC1FA7" w:rsidRDefault="00CC1FA7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251AB57C" w14:textId="77777777" w:rsidR="00CC1FA7" w:rsidRPr="00CC1FA7" w:rsidRDefault="00CC1FA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9" w:type="pct"/>
          </w:tcPr>
          <w:p w14:paraId="0CB12A7F" w14:textId="77777777" w:rsidR="00CC1FA7" w:rsidRPr="00CC1FA7" w:rsidRDefault="00CC1FA7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3B7F274" w14:textId="77777777" w:rsidR="00CC1FA7" w:rsidRPr="00CC1FA7" w:rsidRDefault="00CC1FA7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5A4AA8" w:rsidRPr="005A4AA8" w14:paraId="005956EE" w14:textId="77777777" w:rsidTr="00F135EB">
        <w:tc>
          <w:tcPr>
            <w:tcW w:w="2033" w:type="pct"/>
          </w:tcPr>
          <w:p w14:paraId="1179A337" w14:textId="7E68920B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573" w:type="pct"/>
          </w:tcPr>
          <w:p w14:paraId="02772038" w14:textId="77777777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" w:type="pct"/>
          </w:tcPr>
          <w:p w14:paraId="701FD318" w14:textId="77777777" w:rsidR="00D5723B" w:rsidRPr="005A4AA8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2F1BB067" w14:textId="5372A48F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6" w:type="pct"/>
          </w:tcPr>
          <w:p w14:paraId="5B7A8C57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</w:tcPr>
          <w:p w14:paraId="544B31C4" w14:textId="3A3D4486" w:rsidR="005A4AA8" w:rsidRPr="0013726C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0156B5E2" w14:textId="77777777" w:rsidR="00D5723B" w:rsidRPr="005A4AA8" w:rsidRDefault="00D5723B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22" w:type="pct"/>
          </w:tcPr>
          <w:p w14:paraId="63C10E95" w14:textId="589FB103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A4AA8" w:rsidRPr="005A4AA8" w14:paraId="0F9F66A7" w14:textId="77777777" w:rsidTr="00110121">
        <w:tc>
          <w:tcPr>
            <w:tcW w:w="2033" w:type="pct"/>
          </w:tcPr>
          <w:p w14:paraId="485BB524" w14:textId="7131DE65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1410C49" w14:textId="0646B57C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679</w:t>
            </w:r>
          </w:p>
        </w:tc>
        <w:tc>
          <w:tcPr>
            <w:tcW w:w="156" w:type="pct"/>
          </w:tcPr>
          <w:p w14:paraId="25B04197" w14:textId="77777777" w:rsidR="00D5723B" w:rsidRPr="005A4AA8" w:rsidRDefault="00D5723B" w:rsidP="00143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</w:tcPr>
          <w:p w14:paraId="3780F6B4" w14:textId="0B71BEC5" w:rsidR="005A4AA8" w:rsidRPr="005A4AA8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6" w:type="pct"/>
          </w:tcPr>
          <w:p w14:paraId="07FD7B10" w14:textId="77777777" w:rsidR="00D5723B" w:rsidRPr="0013726C" w:rsidRDefault="00D5723B" w:rsidP="00137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69853B58" w14:textId="4DEC942E" w:rsidR="005A4AA8" w:rsidRPr="0013726C" w:rsidRDefault="00DD35E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3ECB34CC" w14:textId="77777777" w:rsidR="00D5723B" w:rsidRPr="005A4AA8" w:rsidRDefault="00D5723B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3742901C" w14:textId="5A7B146B" w:rsidR="005A4AA8" w:rsidRPr="005A4AA8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679</w:t>
            </w:r>
          </w:p>
        </w:tc>
      </w:tr>
      <w:tr w:rsidR="005A4AA8" w:rsidRPr="005A4AA8" w14:paraId="4ADF8D59" w14:textId="77777777" w:rsidTr="00110121">
        <w:tc>
          <w:tcPr>
            <w:tcW w:w="2033" w:type="pct"/>
          </w:tcPr>
          <w:p w14:paraId="51CA1CC1" w14:textId="7D3E7395" w:rsidR="005A4AA8" w:rsidRPr="005A4AA8" w:rsidRDefault="005A4AA8" w:rsidP="005A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A4A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</w:tcPr>
          <w:p w14:paraId="51BDEECE" w14:textId="644EA1EE" w:rsidR="005A4AA8" w:rsidRPr="0013726C" w:rsidRDefault="005A4AA8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  <w:r w:rsidR="0013726C" w:rsidRPr="001372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6" w:type="pct"/>
          </w:tcPr>
          <w:p w14:paraId="1ED4AE2C" w14:textId="77777777" w:rsidR="00D5723B" w:rsidRPr="0013726C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double" w:sz="4" w:space="0" w:color="auto"/>
              <w:bottom w:val="double" w:sz="4" w:space="0" w:color="auto"/>
            </w:tcBorders>
          </w:tcPr>
          <w:p w14:paraId="7E7F34BE" w14:textId="2E12B5C9" w:rsidR="005A4AA8" w:rsidRPr="0013726C" w:rsidRDefault="0013726C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156" w:type="pct"/>
          </w:tcPr>
          <w:p w14:paraId="5F1E7DE9" w14:textId="77777777" w:rsidR="00D5723B" w:rsidRPr="0013726C" w:rsidRDefault="00D5723B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71174A0B" w14:textId="78869C13" w:rsidR="005A4AA8" w:rsidRPr="0013726C" w:rsidRDefault="00DD35E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</w:p>
        </w:tc>
        <w:tc>
          <w:tcPr>
            <w:tcW w:w="159" w:type="pct"/>
          </w:tcPr>
          <w:p w14:paraId="40A04CA8" w14:textId="77777777" w:rsidR="00D5723B" w:rsidRPr="0013726C" w:rsidRDefault="00D5723B" w:rsidP="00110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</w:tcPr>
          <w:p w14:paraId="25806CED" w14:textId="22701347" w:rsidR="005A4AA8" w:rsidRPr="0013726C" w:rsidRDefault="005A4AA8" w:rsidP="005A4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372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834</w:t>
            </w:r>
          </w:p>
        </w:tc>
      </w:tr>
    </w:tbl>
    <w:p w14:paraId="0A5EF533" w14:textId="56E3F604" w:rsidR="00B27D0F" w:rsidRDefault="00B27D0F">
      <w:pPr>
        <w:rPr>
          <w:cs/>
        </w:rPr>
      </w:pPr>
    </w:p>
    <w:p w14:paraId="0261CDC6" w14:textId="77777777" w:rsidR="00B27D0F" w:rsidRDefault="00B27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359"/>
        <w:gridCol w:w="1890"/>
      </w:tblGrid>
      <w:tr w:rsidR="00F404E0" w:rsidRPr="00161E24" w14:paraId="6260CDD6" w14:textId="77777777" w:rsidTr="007E692A">
        <w:tc>
          <w:tcPr>
            <w:tcW w:w="3698" w:type="pct"/>
          </w:tcPr>
          <w:p w14:paraId="6B69F16D" w14:textId="34AC438E" w:rsidR="00F404E0" w:rsidRPr="00161E24" w:rsidRDefault="00F404E0" w:rsidP="00F4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" w:type="pct"/>
          </w:tcPr>
          <w:p w14:paraId="37F66EE1" w14:textId="77777777" w:rsidR="001937C0" w:rsidRPr="00161E24" w:rsidRDefault="001937C0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pct"/>
          </w:tcPr>
          <w:p w14:paraId="3159F034" w14:textId="520F81E1" w:rsidR="00F404E0" w:rsidRPr="00161E24" w:rsidRDefault="00F404E0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4E0" w:rsidRPr="00161E24" w14:paraId="579793AA" w14:textId="77777777" w:rsidTr="007E692A">
        <w:tc>
          <w:tcPr>
            <w:tcW w:w="3698" w:type="pct"/>
          </w:tcPr>
          <w:p w14:paraId="5C8138ED" w14:textId="48385528" w:rsidR="00F404E0" w:rsidRPr="00161E24" w:rsidRDefault="00F404E0" w:rsidP="00F4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" w:type="pct"/>
          </w:tcPr>
          <w:p w14:paraId="0E057F01" w14:textId="77777777" w:rsidR="001937C0" w:rsidRPr="00161E24" w:rsidRDefault="001937C0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pct"/>
          </w:tcPr>
          <w:p w14:paraId="6BEBFEB7" w14:textId="158E454E" w:rsidR="00F404E0" w:rsidRPr="00161E24" w:rsidRDefault="00F404E0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F404E0" w:rsidRPr="00161E24" w14:paraId="6FAD251A" w14:textId="77777777" w:rsidTr="007E692A">
        <w:tc>
          <w:tcPr>
            <w:tcW w:w="3698" w:type="pct"/>
          </w:tcPr>
          <w:p w14:paraId="05DDC4F2" w14:textId="3D563BF4" w:rsidR="00F404E0" w:rsidRPr="00161E24" w:rsidRDefault="00F404E0" w:rsidP="00F4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" w:type="pct"/>
          </w:tcPr>
          <w:p w14:paraId="4C3AC6B1" w14:textId="77777777" w:rsidR="001937C0" w:rsidRPr="00161E24" w:rsidRDefault="001937C0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4" w:type="pct"/>
          </w:tcPr>
          <w:p w14:paraId="00845492" w14:textId="27859F3E" w:rsidR="00F404E0" w:rsidRPr="00161E24" w:rsidRDefault="00F404E0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04E0" w:rsidRPr="00161E24" w14:paraId="74479D4B" w14:textId="77777777" w:rsidTr="007E692A">
        <w:tc>
          <w:tcPr>
            <w:tcW w:w="3698" w:type="pct"/>
          </w:tcPr>
          <w:p w14:paraId="24A7F038" w14:textId="7DCFD152" w:rsidR="00F404E0" w:rsidRPr="00161E24" w:rsidRDefault="00F404E0" w:rsidP="00F4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8" w:type="pct"/>
          </w:tcPr>
          <w:p w14:paraId="17B2CFBF" w14:textId="77777777" w:rsidR="001937C0" w:rsidRPr="00161E24" w:rsidRDefault="001937C0" w:rsidP="00F4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04600FB7" w14:textId="47C2D003" w:rsidR="00F404E0" w:rsidRPr="00161E24" w:rsidRDefault="00F404E0" w:rsidP="00193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71E4" w:rsidRPr="00161E24" w14:paraId="15223468" w14:textId="77777777" w:rsidTr="007E692A">
        <w:tc>
          <w:tcPr>
            <w:tcW w:w="3698" w:type="pct"/>
          </w:tcPr>
          <w:p w14:paraId="4D027BCD" w14:textId="23E94F1E" w:rsidR="00F471E4" w:rsidRPr="00161E24" w:rsidRDefault="00F471E4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8" w:type="pct"/>
          </w:tcPr>
          <w:p w14:paraId="466A5E0F" w14:textId="77777777" w:rsidR="001937C0" w:rsidRPr="00F471E4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216E077E" w14:textId="04F85891" w:rsidR="00F471E4" w:rsidRPr="00F471E4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F471E4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F471E4" w:rsidRPr="00161E24" w14:paraId="4ECEEBAB" w14:textId="77777777" w:rsidTr="007E692A">
        <w:tc>
          <w:tcPr>
            <w:tcW w:w="3698" w:type="pct"/>
          </w:tcPr>
          <w:p w14:paraId="353FC0BC" w14:textId="1DE820B5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8" w:type="pct"/>
          </w:tcPr>
          <w:p w14:paraId="20D3698F" w14:textId="77777777" w:rsidR="001937C0" w:rsidRPr="00A3062C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7EDF1253" w14:textId="7802DC89" w:rsidR="00F471E4" w:rsidRPr="00161E24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A3062C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F471E4" w:rsidRPr="00161E24" w14:paraId="0541C893" w14:textId="77777777" w:rsidTr="007E692A">
        <w:tc>
          <w:tcPr>
            <w:tcW w:w="3698" w:type="pct"/>
          </w:tcPr>
          <w:p w14:paraId="6688D556" w14:textId="528A14EF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8" w:type="pct"/>
          </w:tcPr>
          <w:p w14:paraId="3AEA3BB1" w14:textId="77777777" w:rsidR="001937C0" w:rsidRPr="0092727A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4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</w:tcPr>
          <w:p w14:paraId="0D8A1484" w14:textId="24B47B48" w:rsidR="00F471E4" w:rsidRPr="00161E24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2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766</w:t>
            </w:r>
          </w:p>
        </w:tc>
      </w:tr>
      <w:tr w:rsidR="00F471E4" w:rsidRPr="00161E24" w14:paraId="4E2EC921" w14:textId="77777777" w:rsidTr="007E692A">
        <w:tc>
          <w:tcPr>
            <w:tcW w:w="3698" w:type="pct"/>
          </w:tcPr>
          <w:p w14:paraId="590B587C" w14:textId="14D3F752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8" w:type="pct"/>
          </w:tcPr>
          <w:p w14:paraId="3B010620" w14:textId="77777777" w:rsidR="001937C0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5D84E414" w14:textId="680FA385" w:rsidR="00F471E4" w:rsidRPr="00161E24" w:rsidRDefault="009A244F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FD6A63" w:rsidRPr="00161E24" w14:paraId="51895E76" w14:textId="77777777" w:rsidTr="007E692A">
        <w:tc>
          <w:tcPr>
            <w:tcW w:w="3698" w:type="pct"/>
          </w:tcPr>
          <w:p w14:paraId="140E8F3A" w14:textId="375E9894" w:rsidR="00FD6A63" w:rsidRPr="00161E24" w:rsidRDefault="00FD6A63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08" w:type="pct"/>
          </w:tcPr>
          <w:p w14:paraId="543BF3AB" w14:textId="77777777" w:rsidR="001937C0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pct"/>
          </w:tcPr>
          <w:p w14:paraId="0D996A22" w14:textId="253A9A3E" w:rsidR="00FD6A63" w:rsidRDefault="00FD6A63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FD6A63" w:rsidRPr="00161E24" w14:paraId="0A48D04D" w14:textId="77777777" w:rsidTr="007E692A">
        <w:tc>
          <w:tcPr>
            <w:tcW w:w="3698" w:type="pct"/>
          </w:tcPr>
          <w:p w14:paraId="7060E79F" w14:textId="66F56F99" w:rsidR="00FD6A63" w:rsidRDefault="006D3F99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8" w:type="pct"/>
          </w:tcPr>
          <w:p w14:paraId="479C77C7" w14:textId="77777777" w:rsidR="001937C0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50A2A2B5" w14:textId="40744589" w:rsidR="00FD6A63" w:rsidRDefault="006D3F99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(55)</w:t>
            </w:r>
          </w:p>
        </w:tc>
      </w:tr>
      <w:tr w:rsidR="00F471E4" w:rsidRPr="00161E24" w14:paraId="18CAFC7F" w14:textId="77777777" w:rsidTr="007E692A">
        <w:tc>
          <w:tcPr>
            <w:tcW w:w="3698" w:type="pct"/>
          </w:tcPr>
          <w:p w14:paraId="23285952" w14:textId="0FC978E5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8" w:type="pct"/>
          </w:tcPr>
          <w:p w14:paraId="1404B085" w14:textId="77777777" w:rsidR="001937C0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</w:tcBorders>
          </w:tcPr>
          <w:p w14:paraId="158E8D2F" w14:textId="1FEAF6A4" w:rsidR="00F471E4" w:rsidRPr="00161E24" w:rsidRDefault="006D3F99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</w:t>
            </w:r>
          </w:p>
        </w:tc>
      </w:tr>
      <w:tr w:rsidR="00F471E4" w:rsidRPr="00FA1C99" w14:paraId="20B2328C" w14:textId="77777777" w:rsidTr="007E692A">
        <w:trPr>
          <w:trHeight w:val="432"/>
        </w:trPr>
        <w:tc>
          <w:tcPr>
            <w:tcW w:w="3698" w:type="pct"/>
          </w:tcPr>
          <w:p w14:paraId="2D50AE7A" w14:textId="3CB12895" w:rsidR="00F471E4" w:rsidRPr="00FA1C99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8" w:type="pct"/>
          </w:tcPr>
          <w:p w14:paraId="45686895" w14:textId="77777777" w:rsidR="001937C0" w:rsidRPr="00FA1C99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pct"/>
          </w:tcPr>
          <w:p w14:paraId="5AD10B7A" w14:textId="065D53E7" w:rsidR="00F471E4" w:rsidRPr="00FA1C99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71E4" w:rsidRPr="00161E24" w14:paraId="3187AAC2" w14:textId="77777777" w:rsidTr="007E692A">
        <w:trPr>
          <w:trHeight w:val="406"/>
        </w:trPr>
        <w:tc>
          <w:tcPr>
            <w:tcW w:w="3698" w:type="pct"/>
          </w:tcPr>
          <w:p w14:paraId="074E505E" w14:textId="54BAFC81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08" w:type="pct"/>
          </w:tcPr>
          <w:p w14:paraId="139DB94D" w14:textId="77777777" w:rsidR="001937C0" w:rsidRPr="00161E24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3A8593E6" w14:textId="0E9F62CB" w:rsidR="00F471E4" w:rsidRPr="00161E24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71E4" w:rsidRPr="00161E24" w14:paraId="0416FF26" w14:textId="77777777" w:rsidTr="007E692A">
        <w:tc>
          <w:tcPr>
            <w:tcW w:w="3698" w:type="pct"/>
          </w:tcPr>
          <w:p w14:paraId="2F04FF3C" w14:textId="1F358531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8" w:type="pct"/>
          </w:tcPr>
          <w:p w14:paraId="3BDF4CAD" w14:textId="77777777" w:rsidR="001937C0" w:rsidRPr="00F471E4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1328176A" w14:textId="4A3DB1EA" w:rsidR="00F471E4" w:rsidRPr="00F471E4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F471E4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F471E4" w:rsidRPr="00161E24" w14:paraId="6B9635C7" w14:textId="77777777" w:rsidTr="007E692A">
        <w:tc>
          <w:tcPr>
            <w:tcW w:w="3698" w:type="pct"/>
          </w:tcPr>
          <w:p w14:paraId="1AC861D1" w14:textId="6145E98F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8" w:type="pct"/>
          </w:tcPr>
          <w:p w14:paraId="435321E7" w14:textId="77777777" w:rsidR="001937C0" w:rsidRPr="00F53711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94" w:type="pct"/>
          </w:tcPr>
          <w:p w14:paraId="1C7264EA" w14:textId="2DE4F336" w:rsidR="00F471E4" w:rsidRPr="00161E24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F53711">
              <w:rPr>
                <w:rFonts w:asciiTheme="majorBidi" w:hAnsiTheme="majorBidi"/>
                <w:sz w:val="30"/>
                <w:szCs w:val="30"/>
                <w:cs/>
              </w:rPr>
              <w:t>63</w:t>
            </w:r>
          </w:p>
        </w:tc>
      </w:tr>
      <w:tr w:rsidR="00F471E4" w:rsidRPr="00161E24" w14:paraId="1F6AE4CC" w14:textId="77777777" w:rsidTr="007E692A">
        <w:tc>
          <w:tcPr>
            <w:tcW w:w="3698" w:type="pct"/>
          </w:tcPr>
          <w:p w14:paraId="4ABE531C" w14:textId="1BD26DFB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8" w:type="pct"/>
          </w:tcPr>
          <w:p w14:paraId="08FF3F27" w14:textId="77777777" w:rsidR="001937C0" w:rsidRPr="005D0272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</w:tcPr>
          <w:p w14:paraId="181958A8" w14:textId="4E9D70DA" w:rsidR="00F471E4" w:rsidRPr="00161E24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576</w:t>
            </w:r>
          </w:p>
        </w:tc>
      </w:tr>
      <w:tr w:rsidR="00F471E4" w:rsidRPr="00161E24" w14:paraId="0F8ED589" w14:textId="77777777" w:rsidTr="007E692A">
        <w:tc>
          <w:tcPr>
            <w:tcW w:w="3698" w:type="pct"/>
          </w:tcPr>
          <w:p w14:paraId="62D82FB0" w14:textId="1638CADF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8" w:type="pct"/>
          </w:tcPr>
          <w:p w14:paraId="2376CCDD" w14:textId="77777777" w:rsidR="001937C0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7A00E645" w14:textId="44419826" w:rsidR="00F471E4" w:rsidRPr="00161E24" w:rsidRDefault="003A457F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7E64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3A457F" w:rsidRPr="00161E24" w14:paraId="712DAF19" w14:textId="77777777" w:rsidTr="007E692A">
        <w:tc>
          <w:tcPr>
            <w:tcW w:w="3698" w:type="pct"/>
          </w:tcPr>
          <w:p w14:paraId="5DE88CBC" w14:textId="49D89789" w:rsidR="003A457F" w:rsidRPr="00161E24" w:rsidRDefault="003A457F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8" w:type="pct"/>
          </w:tcPr>
          <w:p w14:paraId="4B68E5CA" w14:textId="77777777" w:rsidR="001937C0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3D6BF1F2" w14:textId="63017EC3" w:rsidR="003A457F" w:rsidRDefault="000C056C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A27E64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71E4" w:rsidRPr="00161E24" w14:paraId="733B7176" w14:textId="77777777" w:rsidTr="007E692A">
        <w:tc>
          <w:tcPr>
            <w:tcW w:w="3698" w:type="pct"/>
          </w:tcPr>
          <w:p w14:paraId="2DD42F91" w14:textId="668F78D2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8" w:type="pct"/>
          </w:tcPr>
          <w:p w14:paraId="24CE7054" w14:textId="77777777" w:rsidR="001937C0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</w:tcBorders>
          </w:tcPr>
          <w:p w14:paraId="37592DB6" w14:textId="39163A7C" w:rsidR="00F471E4" w:rsidRPr="00161E24" w:rsidRDefault="005E4216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A27E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F471E4" w:rsidRPr="00FA1C99" w14:paraId="0C9AF7C5" w14:textId="77777777" w:rsidTr="007E692A">
        <w:trPr>
          <w:trHeight w:hRule="exact" w:val="432"/>
        </w:trPr>
        <w:tc>
          <w:tcPr>
            <w:tcW w:w="3698" w:type="pct"/>
          </w:tcPr>
          <w:p w14:paraId="4A7CAD9C" w14:textId="36DE35E5" w:rsidR="00F471E4" w:rsidRPr="00FA1C99" w:rsidRDefault="00F471E4" w:rsidP="00FA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" w:type="pct"/>
          </w:tcPr>
          <w:p w14:paraId="5FCCF079" w14:textId="77777777" w:rsidR="001937C0" w:rsidRPr="00FA1C99" w:rsidRDefault="001937C0" w:rsidP="00FA1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4B5B6769" w14:textId="691EDB38" w:rsidR="00F471E4" w:rsidRPr="00FA1C99" w:rsidRDefault="00F471E4" w:rsidP="007E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71E4" w:rsidRPr="00161E24" w14:paraId="016CF08A" w14:textId="77777777" w:rsidTr="007E692A">
        <w:tc>
          <w:tcPr>
            <w:tcW w:w="3698" w:type="pct"/>
          </w:tcPr>
          <w:p w14:paraId="30200521" w14:textId="48494E0B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8" w:type="pct"/>
          </w:tcPr>
          <w:p w14:paraId="1461F9DE" w14:textId="77777777" w:rsidR="001937C0" w:rsidRPr="00161E24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pct"/>
          </w:tcPr>
          <w:p w14:paraId="07B68DDC" w14:textId="189E8506" w:rsidR="00F471E4" w:rsidRPr="00161E24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71E4" w:rsidRPr="00161E24" w14:paraId="116688C7" w14:textId="77777777" w:rsidTr="007E692A">
        <w:tc>
          <w:tcPr>
            <w:tcW w:w="3698" w:type="pct"/>
          </w:tcPr>
          <w:p w14:paraId="4B5499C6" w14:textId="74BFC2E1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08" w:type="pct"/>
          </w:tcPr>
          <w:p w14:paraId="543941D6" w14:textId="77777777" w:rsidR="001937C0" w:rsidRPr="005D0272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pct"/>
            <w:tcBorders>
              <w:bottom w:val="double" w:sz="4" w:space="0" w:color="auto"/>
            </w:tcBorders>
          </w:tcPr>
          <w:p w14:paraId="15C3BE41" w14:textId="2165AA0C" w:rsidR="00F471E4" w:rsidRPr="00161E24" w:rsidRDefault="00F471E4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190</w:t>
            </w:r>
          </w:p>
        </w:tc>
      </w:tr>
      <w:tr w:rsidR="00F471E4" w:rsidRPr="00161E24" w14:paraId="6CEDE490" w14:textId="77777777" w:rsidTr="007E692A">
        <w:tc>
          <w:tcPr>
            <w:tcW w:w="3698" w:type="pct"/>
          </w:tcPr>
          <w:p w14:paraId="2599F783" w14:textId="6E2A1806" w:rsidR="00F471E4" w:rsidRPr="00161E24" w:rsidRDefault="00F471E4" w:rsidP="00F47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08" w:type="pct"/>
          </w:tcPr>
          <w:p w14:paraId="22502869" w14:textId="77777777" w:rsidR="001937C0" w:rsidRDefault="001937C0" w:rsidP="00F47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pct"/>
            <w:tcBorders>
              <w:top w:val="double" w:sz="4" w:space="0" w:color="auto"/>
              <w:bottom w:val="double" w:sz="4" w:space="0" w:color="auto"/>
            </w:tcBorders>
          </w:tcPr>
          <w:p w14:paraId="1C4DBA39" w14:textId="021CB4C9" w:rsidR="00F471E4" w:rsidRPr="00161E24" w:rsidRDefault="005E4216" w:rsidP="007E6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A27E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14:paraId="5C8FB984" w14:textId="73AB9F23" w:rsidR="00CE0A02" w:rsidRPr="00161E24" w:rsidRDefault="00CE0A02" w:rsidP="00DD4220">
      <w:pPr>
        <w:rPr>
          <w:rFonts w:asciiTheme="majorBidi" w:hAnsiTheme="majorBidi" w:cstheme="majorBidi"/>
        </w:rPr>
        <w:sectPr w:rsidR="00CE0A02" w:rsidRPr="00161E24" w:rsidSect="00933D8A">
          <w:footerReference w:type="default" r:id="rId22"/>
          <w:footerReference w:type="first" r:id="rId2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D4EFB7E" w14:textId="24892D97" w:rsidR="00007FE1" w:rsidRPr="00C962D8" w:rsidRDefault="00CD72C1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C962D8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D90F2A" w:rsidRPr="00C962D8">
        <w:rPr>
          <w:rFonts w:asciiTheme="majorBidi" w:hAnsiTheme="majorBidi" w:cstheme="majorBidi"/>
          <w:sz w:val="30"/>
          <w:szCs w:val="30"/>
          <w:u w:val="none"/>
          <w:cs/>
        </w:rPr>
        <w:t>หนี้สิน</w:t>
      </w:r>
      <w:r w:rsidR="00007FE1" w:rsidRPr="00C962D8">
        <w:rPr>
          <w:rFonts w:asciiTheme="majorBidi" w:hAnsiTheme="majorBidi" w:cstheme="majorBidi"/>
          <w:sz w:val="30"/>
          <w:szCs w:val="30"/>
          <w:u w:val="none"/>
          <w:cs/>
        </w:rPr>
        <w:t>ที่มีภาระดอกเบี้ย</w:t>
      </w:r>
    </w:p>
    <w:p w14:paraId="14D3A40C" w14:textId="77777777" w:rsidR="00C962D8" w:rsidRPr="00C962D8" w:rsidRDefault="00C962D8" w:rsidP="00C962D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260"/>
        <w:gridCol w:w="270"/>
        <w:gridCol w:w="1233"/>
        <w:gridCol w:w="270"/>
        <w:gridCol w:w="1197"/>
        <w:gridCol w:w="270"/>
        <w:gridCol w:w="1260"/>
        <w:gridCol w:w="270"/>
        <w:gridCol w:w="1260"/>
        <w:gridCol w:w="270"/>
        <w:gridCol w:w="1260"/>
      </w:tblGrid>
      <w:tr w:rsidR="0068349A" w:rsidRPr="00C439F7" w14:paraId="72D95233" w14:textId="77777777" w:rsidTr="00495E77">
        <w:tc>
          <w:tcPr>
            <w:tcW w:w="5220" w:type="dxa"/>
          </w:tcPr>
          <w:p w14:paraId="09E1D15F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0" w:type="dxa"/>
            <w:gridSpan w:val="11"/>
          </w:tcPr>
          <w:p w14:paraId="06A13E22" w14:textId="13D0EF26" w:rsidR="0068349A" w:rsidRPr="00C439F7" w:rsidRDefault="0068349A" w:rsidP="00AB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9F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349A" w:rsidRPr="00C439F7" w14:paraId="3DB96041" w14:textId="4E24EE99" w:rsidTr="00495E77">
        <w:tc>
          <w:tcPr>
            <w:tcW w:w="5220" w:type="dxa"/>
          </w:tcPr>
          <w:p w14:paraId="49DD4648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0" w:type="dxa"/>
            <w:gridSpan w:val="5"/>
          </w:tcPr>
          <w:p w14:paraId="48DE1ECF" w14:textId="552544AE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471E4" w:rsidRPr="00C439F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C50BF33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0" w:type="dxa"/>
            <w:gridSpan w:val="5"/>
          </w:tcPr>
          <w:p w14:paraId="10C3AC65" w14:textId="59C8B688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471E4" w:rsidRPr="00C439F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8349A" w:rsidRPr="00C439F7" w14:paraId="21EBDB2B" w14:textId="78CDF938" w:rsidTr="00495E77">
        <w:tc>
          <w:tcPr>
            <w:tcW w:w="5220" w:type="dxa"/>
          </w:tcPr>
          <w:p w14:paraId="0BAE74FC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CA9315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C79548F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5ADDA2C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997BD4D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D45FB5B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0C8975F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63CBA9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188FC6A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486F89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8EBAC85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46244F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349A" w:rsidRPr="00C439F7" w14:paraId="06DD617E" w14:textId="77777777" w:rsidTr="00495E77">
        <w:tc>
          <w:tcPr>
            <w:tcW w:w="5220" w:type="dxa"/>
          </w:tcPr>
          <w:p w14:paraId="0A9650B3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4DD887C5" w14:textId="694BC1DD" w:rsidR="0068349A" w:rsidRPr="00C439F7" w:rsidRDefault="0068349A" w:rsidP="0068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8349A" w:rsidRPr="00C439F7" w14:paraId="02B20378" w14:textId="716C9303" w:rsidTr="00495E77">
        <w:tc>
          <w:tcPr>
            <w:tcW w:w="5220" w:type="dxa"/>
          </w:tcPr>
          <w:p w14:paraId="45E43ABE" w14:textId="77777777" w:rsidR="0068349A" w:rsidRPr="00C439F7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5FAE7844" w14:textId="3B4D1E20" w:rsidR="0068349A" w:rsidRPr="00C439F7" w:rsidRDefault="0068349A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48C276" w14:textId="77777777" w:rsidR="0068349A" w:rsidRPr="00C439F7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9590913" w14:textId="2050ACF5" w:rsidR="0068349A" w:rsidRPr="00C439F7" w:rsidRDefault="0068349A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7BE006F" w14:textId="77777777" w:rsidR="0068349A" w:rsidRPr="00C439F7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F2376B1" w14:textId="77777777" w:rsidR="0068349A" w:rsidRPr="00C439F7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E8D525E" w14:textId="77777777" w:rsidR="0068349A" w:rsidRPr="00C439F7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9DD9D5" w14:textId="77777777" w:rsidR="0068349A" w:rsidRPr="00C439F7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BA999E" w14:textId="77777777" w:rsidR="0068349A" w:rsidRPr="00C439F7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A4290D" w14:textId="77777777" w:rsidR="0068349A" w:rsidRPr="00C439F7" w:rsidRDefault="0068349A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C7ABB7" w14:textId="77777777" w:rsidR="0068349A" w:rsidRPr="00C439F7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137D13" w14:textId="77777777" w:rsidR="0068349A" w:rsidRPr="00C439F7" w:rsidRDefault="0068349A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455" w:rsidRPr="00C439F7" w14:paraId="237F6808" w14:textId="102E82C8" w:rsidTr="00DB05E7">
        <w:tc>
          <w:tcPr>
            <w:tcW w:w="5220" w:type="dxa"/>
          </w:tcPr>
          <w:p w14:paraId="13823687" w14:textId="77777777" w:rsidR="00215455" w:rsidRPr="00C439F7" w:rsidRDefault="00215455" w:rsidP="00215455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05728CE6" w14:textId="098DCE9C" w:rsidR="00215455" w:rsidRPr="00C439F7" w:rsidRDefault="002C5FEA" w:rsidP="002C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93FB58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61E23C1" w14:textId="09796B85" w:rsidR="00215455" w:rsidRPr="00C439F7" w:rsidRDefault="00F17FD6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435B4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0D4E7337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5A6BF21" w14:textId="0A5991C0" w:rsidR="00215455" w:rsidRPr="00C439F7" w:rsidRDefault="00F17FD6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42B09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38FF06AB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AF9202" w14:textId="383A97FE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C811FEF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B2D90E" w14:textId="1B4F00A4" w:rsidR="00215455" w:rsidRPr="00C439F7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C439F7">
              <w:rPr>
                <w:rFonts w:asciiTheme="majorBidi" w:hAnsiTheme="majorBidi"/>
                <w:sz w:val="26"/>
                <w:szCs w:val="26"/>
              </w:rPr>
              <w:t>,402</w:t>
            </w:r>
          </w:p>
        </w:tc>
        <w:tc>
          <w:tcPr>
            <w:tcW w:w="270" w:type="dxa"/>
            <w:vAlign w:val="bottom"/>
          </w:tcPr>
          <w:p w14:paraId="183DE7FF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F9E97F" w14:textId="470A94A6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C439F7">
              <w:rPr>
                <w:rFonts w:asciiTheme="majorBidi" w:hAnsiTheme="majorBidi"/>
                <w:sz w:val="26"/>
                <w:szCs w:val="26"/>
              </w:rPr>
              <w:t>,402</w:t>
            </w:r>
          </w:p>
        </w:tc>
      </w:tr>
      <w:tr w:rsidR="00F17FD6" w:rsidRPr="00C439F7" w14:paraId="483B3E0D" w14:textId="5B304EA3" w:rsidTr="00DB05E7">
        <w:tc>
          <w:tcPr>
            <w:tcW w:w="5220" w:type="dxa"/>
          </w:tcPr>
          <w:p w14:paraId="0A894453" w14:textId="5CE56444" w:rsidR="00F17FD6" w:rsidRPr="00C439F7" w:rsidRDefault="00F17FD6" w:rsidP="00F17FD6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260" w:type="dxa"/>
          </w:tcPr>
          <w:p w14:paraId="4F0ECABD" w14:textId="5DD92234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84A368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C7D9217" w14:textId="1CB2BA57" w:rsidR="00F17FD6" w:rsidRPr="00C439F7" w:rsidRDefault="00E53342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5A56DF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CC36CAD" w14:textId="0FA367E3" w:rsidR="00F17FD6" w:rsidRPr="00C439F7" w:rsidRDefault="00E53342" w:rsidP="00E5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02CDD26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2CCC68" w14:textId="16C3C2C9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C439F7">
              <w:rPr>
                <w:rFonts w:asciiTheme="majorBidi" w:hAnsiTheme="majorBidi"/>
                <w:sz w:val="26"/>
                <w:szCs w:val="26"/>
              </w:rPr>
              <w:t>,</w:t>
            </w: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981</w:t>
            </w:r>
          </w:p>
        </w:tc>
        <w:tc>
          <w:tcPr>
            <w:tcW w:w="270" w:type="dxa"/>
            <w:vAlign w:val="bottom"/>
          </w:tcPr>
          <w:p w14:paraId="15AA5DD8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DED374" w14:textId="798AED03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62D484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7FC1D1" w14:textId="3E4DFFAF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C439F7">
              <w:rPr>
                <w:rFonts w:asciiTheme="majorBidi" w:hAnsiTheme="majorBidi"/>
                <w:sz w:val="26"/>
                <w:szCs w:val="26"/>
              </w:rPr>
              <w:t>,</w:t>
            </w: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981</w:t>
            </w:r>
          </w:p>
        </w:tc>
      </w:tr>
      <w:tr w:rsidR="00F17FD6" w:rsidRPr="00C439F7" w14:paraId="337204A4" w14:textId="782D8B25" w:rsidTr="008B56C8">
        <w:trPr>
          <w:trHeight w:val="407"/>
        </w:trPr>
        <w:tc>
          <w:tcPr>
            <w:tcW w:w="5220" w:type="dxa"/>
          </w:tcPr>
          <w:p w14:paraId="23C84B5F" w14:textId="77777777" w:rsidR="00F17FD6" w:rsidRPr="00C439F7" w:rsidRDefault="00F17FD6" w:rsidP="00F17FD6">
            <w:pPr>
              <w:pStyle w:val="ListParagraph"/>
              <w:tabs>
                <w:tab w:val="decimal" w:pos="717"/>
              </w:tabs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60" w:type="dxa"/>
          </w:tcPr>
          <w:p w14:paraId="56003C66" w14:textId="6E021654" w:rsidR="00F17FD6" w:rsidRPr="00C439F7" w:rsidRDefault="00F17FD6" w:rsidP="00C4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19FA6E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19A944F3" w14:textId="21B91249" w:rsidR="00F17FD6" w:rsidRPr="00C439F7" w:rsidRDefault="00403637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1,98</w:t>
            </w:r>
            <w:r w:rsidR="00202F9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0DC6E2D7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1F90D4D" w14:textId="03A50022" w:rsidR="00F17FD6" w:rsidRPr="00C439F7" w:rsidRDefault="00403637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1,98</w:t>
            </w:r>
            <w:r w:rsidR="00202F9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6A80097A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F88A9A" w14:textId="08AEDA84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EA0464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B7775A" w14:textId="584CF0C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C439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114</w:t>
            </w:r>
          </w:p>
        </w:tc>
        <w:tc>
          <w:tcPr>
            <w:tcW w:w="270" w:type="dxa"/>
            <w:vAlign w:val="bottom"/>
          </w:tcPr>
          <w:p w14:paraId="726A7775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75B372" w14:textId="7FBE8103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C439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114</w:t>
            </w:r>
          </w:p>
        </w:tc>
      </w:tr>
      <w:tr w:rsidR="003A707A" w:rsidRPr="00C439F7" w14:paraId="1DBAC07C" w14:textId="77777777" w:rsidTr="005F45E5">
        <w:tc>
          <w:tcPr>
            <w:tcW w:w="5220" w:type="dxa"/>
          </w:tcPr>
          <w:p w14:paraId="438D1038" w14:textId="3ED9A95A" w:rsidR="003A707A" w:rsidRPr="00C439F7" w:rsidRDefault="003A707A" w:rsidP="003A707A">
            <w:pPr>
              <w:pStyle w:val="ListParagraph"/>
              <w:tabs>
                <w:tab w:val="decimal" w:pos="717"/>
              </w:tabs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15B40771" w14:textId="3F42B11F" w:rsidR="003A707A" w:rsidRPr="00C439F7" w:rsidRDefault="003A707A" w:rsidP="003A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8E3E63" w14:textId="77777777" w:rsidR="003A707A" w:rsidRPr="00C439F7" w:rsidRDefault="003A707A" w:rsidP="003A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9FC289F" w14:textId="7C91BA6A" w:rsidR="003A707A" w:rsidRPr="00C439F7" w:rsidRDefault="003A707A" w:rsidP="003A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3,5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29AF0845" w14:textId="77777777" w:rsidR="003A707A" w:rsidRPr="00C439F7" w:rsidRDefault="003A707A" w:rsidP="003A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3ADD14DC" w14:textId="7DA971A2" w:rsidR="003A707A" w:rsidRPr="00C439F7" w:rsidRDefault="003A707A" w:rsidP="003A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3,5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4E7614F0" w14:textId="77777777" w:rsidR="003A707A" w:rsidRPr="00C439F7" w:rsidRDefault="003A707A" w:rsidP="003A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0E0CF0" w14:textId="6879613D" w:rsidR="003A707A" w:rsidRPr="00C439F7" w:rsidRDefault="003A707A" w:rsidP="003A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130D2E" w14:textId="77777777" w:rsidR="003A707A" w:rsidRPr="00C439F7" w:rsidRDefault="003A707A" w:rsidP="003A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ED8E2E" w14:textId="13945813" w:rsidR="003A707A" w:rsidRPr="00C439F7" w:rsidRDefault="003A707A" w:rsidP="00D0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5" w:right="-115"/>
              <w:rPr>
                <w:rFonts w:asciiTheme="majorBidi" w:hAnsi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A7446EA" w14:textId="77777777" w:rsidR="003A707A" w:rsidRPr="00C439F7" w:rsidRDefault="003A707A" w:rsidP="003A7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D14E6E" w14:textId="3D038E7E" w:rsidR="003A707A" w:rsidRPr="00C439F7" w:rsidRDefault="003A707A" w:rsidP="00D04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17FD6" w:rsidRPr="00C439F7" w14:paraId="7E8BFB71" w14:textId="77777777" w:rsidTr="005F45E5">
        <w:tc>
          <w:tcPr>
            <w:tcW w:w="5220" w:type="dxa"/>
          </w:tcPr>
          <w:p w14:paraId="7FBADAA8" w14:textId="2E12AC95" w:rsidR="00F17FD6" w:rsidRPr="00C439F7" w:rsidRDefault="00F17FD6" w:rsidP="00F17FD6">
            <w:pPr>
              <w:pStyle w:val="ListParagraph"/>
              <w:tabs>
                <w:tab w:val="decimal" w:pos="717"/>
              </w:tabs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3E636262" w14:textId="611F94DE" w:rsidR="00F17FD6" w:rsidRPr="00C439F7" w:rsidRDefault="00F17FD6" w:rsidP="00C4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C20D1E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07DDE44" w14:textId="186E3540" w:rsidR="00F17FD6" w:rsidRPr="00C439F7" w:rsidRDefault="00403637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70" w:type="dxa"/>
            <w:vAlign w:val="bottom"/>
          </w:tcPr>
          <w:p w14:paraId="77C48A2D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9F5D862" w14:textId="459AEBC2" w:rsidR="00F17FD6" w:rsidRPr="00C439F7" w:rsidRDefault="00403637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70" w:type="dxa"/>
            <w:vAlign w:val="bottom"/>
          </w:tcPr>
          <w:p w14:paraId="777B0C87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9C8A95" w14:textId="1F8C7708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7D5390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FBA88F" w14:textId="43F1816F" w:rsidR="00F17FD6" w:rsidRPr="00C439F7" w:rsidRDefault="00F17FD6" w:rsidP="00F17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C439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200</w:t>
            </w:r>
          </w:p>
        </w:tc>
        <w:tc>
          <w:tcPr>
            <w:tcW w:w="270" w:type="dxa"/>
            <w:vAlign w:val="bottom"/>
          </w:tcPr>
          <w:p w14:paraId="597E497E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D654EB" w14:textId="393D4FBB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C439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200</w:t>
            </w:r>
          </w:p>
        </w:tc>
      </w:tr>
      <w:tr w:rsidR="00F17FD6" w:rsidRPr="00C439F7" w14:paraId="51B4DEB3" w14:textId="77777777" w:rsidTr="0068535D">
        <w:tc>
          <w:tcPr>
            <w:tcW w:w="5220" w:type="dxa"/>
          </w:tcPr>
          <w:p w14:paraId="5A2281E7" w14:textId="77777777" w:rsidR="00F17FD6" w:rsidRPr="00C439F7" w:rsidRDefault="00F17FD6" w:rsidP="00F17FD6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</w:tcPr>
          <w:p w14:paraId="78DE6EC1" w14:textId="139EE856" w:rsidR="00F17FD6" w:rsidRPr="00C439F7" w:rsidRDefault="00F17FD6" w:rsidP="00C4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4BDB47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6127DB54" w14:textId="325DE257" w:rsidR="00F17FD6" w:rsidRPr="00C439F7" w:rsidRDefault="00C754FB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2298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8535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5116099E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57BE603" w14:textId="3075B48A" w:rsidR="00F17FD6" w:rsidRPr="00C439F7" w:rsidRDefault="00C754FB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2298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8535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0D33E559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23C29" w14:textId="30821CDE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9FAA68B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D3FE6E" w14:textId="5C92D8AF" w:rsidR="00F17FD6" w:rsidRPr="00C439F7" w:rsidRDefault="00F17FD6" w:rsidP="00F17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</w:rPr>
              <w:t>625</w:t>
            </w:r>
          </w:p>
        </w:tc>
        <w:tc>
          <w:tcPr>
            <w:tcW w:w="270" w:type="dxa"/>
            <w:vAlign w:val="bottom"/>
          </w:tcPr>
          <w:p w14:paraId="02D4BD4C" w14:textId="77777777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6EBF7D" w14:textId="05405A8E" w:rsidR="00F17FD6" w:rsidRPr="00C439F7" w:rsidRDefault="00F17FD6" w:rsidP="00F17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</w:rPr>
              <w:t>625</w:t>
            </w:r>
          </w:p>
        </w:tc>
      </w:tr>
      <w:tr w:rsidR="00215455" w:rsidRPr="00C439F7" w14:paraId="0EF8B69D" w14:textId="215D1D7B" w:rsidTr="00DE434E">
        <w:tc>
          <w:tcPr>
            <w:tcW w:w="5220" w:type="dxa"/>
          </w:tcPr>
          <w:p w14:paraId="710C1B53" w14:textId="77777777" w:rsidR="00215455" w:rsidRPr="00C439F7" w:rsidRDefault="00215455" w:rsidP="00215455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129C6" w14:textId="6C537D23" w:rsidR="00215455" w:rsidRPr="00DE6EF5" w:rsidRDefault="002C5FEA" w:rsidP="002C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2C7D0E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639C2" w14:textId="119ADD44" w:rsidR="00215455" w:rsidRPr="00C439F7" w:rsidRDefault="00480931" w:rsidP="00C75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</w:t>
            </w:r>
            <w:r w:rsidR="00D435B4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  <w:vAlign w:val="bottom"/>
          </w:tcPr>
          <w:p w14:paraId="5EA29FBE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714D1" w14:textId="748BCB34" w:rsidR="00215455" w:rsidRPr="00C439F7" w:rsidRDefault="00480931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8,4</w:t>
            </w:r>
            <w:r w:rsidR="0068535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56</w:t>
            </w:r>
          </w:p>
        </w:tc>
        <w:tc>
          <w:tcPr>
            <w:tcW w:w="270" w:type="dxa"/>
            <w:vAlign w:val="bottom"/>
          </w:tcPr>
          <w:p w14:paraId="194652C5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215ED" w14:textId="4A45E91D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5</w:t>
            </w:r>
            <w:r w:rsidRPr="00C439F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C439F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981</w:t>
            </w:r>
          </w:p>
        </w:tc>
        <w:tc>
          <w:tcPr>
            <w:tcW w:w="270" w:type="dxa"/>
            <w:vAlign w:val="bottom"/>
          </w:tcPr>
          <w:p w14:paraId="316FEE14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D4BF6" w14:textId="41E8F878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</w:rPr>
              <w:t>11,341</w:t>
            </w:r>
          </w:p>
        </w:tc>
        <w:tc>
          <w:tcPr>
            <w:tcW w:w="270" w:type="dxa"/>
            <w:vAlign w:val="bottom"/>
          </w:tcPr>
          <w:p w14:paraId="4F27D5E9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638AA" w14:textId="5241B25B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17</w:t>
            </w:r>
            <w:r w:rsidRPr="00C439F7">
              <w:rPr>
                <w:rFonts w:asciiTheme="majorBidi" w:hAnsiTheme="majorBidi"/>
                <w:spacing w:val="-4"/>
                <w:sz w:val="26"/>
                <w:szCs w:val="26"/>
              </w:rPr>
              <w:t>,322</w:t>
            </w:r>
          </w:p>
        </w:tc>
      </w:tr>
      <w:tr w:rsidR="00215455" w:rsidRPr="00C439F7" w14:paraId="7BDCFEBD" w14:textId="2AF852C8" w:rsidTr="00495E77">
        <w:trPr>
          <w:trHeight w:val="54"/>
        </w:trPr>
        <w:tc>
          <w:tcPr>
            <w:tcW w:w="5220" w:type="dxa"/>
          </w:tcPr>
          <w:p w14:paraId="76826B3D" w14:textId="28A284B4" w:rsidR="00215455" w:rsidRPr="00C439F7" w:rsidRDefault="00215455" w:rsidP="00215455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590AEF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052B65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C5EA0DA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4D98E5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CEF70E4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CAC3A7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C0BC00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F94023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1E6D62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572D4E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71E7F9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455" w:rsidRPr="00C439F7" w14:paraId="475654A7" w14:textId="77777777" w:rsidTr="00495E77">
        <w:tc>
          <w:tcPr>
            <w:tcW w:w="5220" w:type="dxa"/>
          </w:tcPr>
          <w:p w14:paraId="28A37051" w14:textId="44BD76CC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2118A1BA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012F4A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D80181A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297EB4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0EE9063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260D5E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B9C1A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D0059D4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82DF53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BE4DAA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B65CC8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455" w:rsidRPr="00C439F7" w14:paraId="7FA9193B" w14:textId="77777777" w:rsidTr="00B738B1">
        <w:tc>
          <w:tcPr>
            <w:tcW w:w="5220" w:type="dxa"/>
          </w:tcPr>
          <w:p w14:paraId="1EA304FB" w14:textId="4B9B0FD0" w:rsidR="00215455" w:rsidRPr="00C439F7" w:rsidRDefault="00215455" w:rsidP="00215455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F02E1F5" w14:textId="26880E0D" w:rsidR="00215455" w:rsidRPr="00C439F7" w:rsidRDefault="00C439F7" w:rsidP="00C4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A35D80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246EE1E" w14:textId="423DC181" w:rsidR="00215455" w:rsidRPr="00C439F7" w:rsidRDefault="00C439F7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F6DE8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270" w:type="dxa"/>
            <w:vAlign w:val="bottom"/>
          </w:tcPr>
          <w:p w14:paraId="7629969D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3483FB33" w14:textId="1BD2DBF6" w:rsidR="00215455" w:rsidRPr="00C439F7" w:rsidRDefault="00C439F7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F6DE8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270" w:type="dxa"/>
            <w:vAlign w:val="bottom"/>
          </w:tcPr>
          <w:p w14:paraId="4648AF2A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74BDB7" w14:textId="4566208A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9EFF0E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AB9361" w14:textId="31A11F7F" w:rsidR="00215455" w:rsidRPr="00C439F7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C439F7">
              <w:rPr>
                <w:rFonts w:asciiTheme="majorBidi" w:hAnsiTheme="majorBidi"/>
                <w:sz w:val="26"/>
                <w:szCs w:val="26"/>
              </w:rPr>
              <w:t>,</w:t>
            </w: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298</w:t>
            </w:r>
          </w:p>
        </w:tc>
        <w:tc>
          <w:tcPr>
            <w:tcW w:w="270" w:type="dxa"/>
            <w:vAlign w:val="bottom"/>
          </w:tcPr>
          <w:p w14:paraId="0941BB2C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B62CAD" w14:textId="39360EAC" w:rsidR="00215455" w:rsidRPr="00C439F7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C439F7">
              <w:rPr>
                <w:rFonts w:asciiTheme="majorBidi" w:hAnsiTheme="majorBidi"/>
                <w:sz w:val="26"/>
                <w:szCs w:val="26"/>
              </w:rPr>
              <w:t>,</w:t>
            </w: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298</w:t>
            </w:r>
          </w:p>
        </w:tc>
      </w:tr>
      <w:tr w:rsidR="00215455" w:rsidRPr="00C439F7" w14:paraId="0BD790BD" w14:textId="77777777" w:rsidTr="0068535D">
        <w:tc>
          <w:tcPr>
            <w:tcW w:w="5220" w:type="dxa"/>
          </w:tcPr>
          <w:p w14:paraId="7980D02B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5DBF0498" w14:textId="22077093" w:rsidR="00215455" w:rsidRPr="00C439F7" w:rsidRDefault="00C439F7" w:rsidP="00C4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20288B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60C0107F" w14:textId="7155EA8A" w:rsidR="00215455" w:rsidRPr="00C439F7" w:rsidRDefault="003F6DE8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</w:t>
            </w:r>
            <w:r w:rsidR="0068535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  <w:vAlign w:val="bottom"/>
          </w:tcPr>
          <w:p w14:paraId="4345B439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41FD19C" w14:textId="4105BDB5" w:rsidR="00215455" w:rsidRPr="00C439F7" w:rsidRDefault="003F6DE8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</w:t>
            </w:r>
            <w:r w:rsidR="0068535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  <w:vAlign w:val="bottom"/>
          </w:tcPr>
          <w:p w14:paraId="33B944E2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946B90" w14:textId="77BFB5CE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EF6EDF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7D28A5" w14:textId="17AE60D4" w:rsidR="00215455" w:rsidRPr="00C439F7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</w:rPr>
              <w:t>5,092</w:t>
            </w:r>
          </w:p>
        </w:tc>
        <w:tc>
          <w:tcPr>
            <w:tcW w:w="270" w:type="dxa"/>
            <w:vAlign w:val="bottom"/>
          </w:tcPr>
          <w:p w14:paraId="798D0E4A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6A309C" w14:textId="0B4AAFA5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</w:rPr>
              <w:t>5,092</w:t>
            </w:r>
          </w:p>
        </w:tc>
      </w:tr>
      <w:tr w:rsidR="00215455" w:rsidRPr="00C439F7" w14:paraId="1B85966E" w14:textId="053ED3CC" w:rsidTr="00B738B1">
        <w:tc>
          <w:tcPr>
            <w:tcW w:w="5220" w:type="dxa"/>
          </w:tcPr>
          <w:p w14:paraId="6D62679E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32E15FA" w14:textId="4C8FCEB5" w:rsidR="00215455" w:rsidRPr="00C439F7" w:rsidRDefault="00C439F7" w:rsidP="00C4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A0E0225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167515B1" w14:textId="6921626B" w:rsidR="00215455" w:rsidRPr="00C439F7" w:rsidRDefault="00C439F7" w:rsidP="00C4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4,837</w:t>
            </w:r>
          </w:p>
        </w:tc>
        <w:tc>
          <w:tcPr>
            <w:tcW w:w="270" w:type="dxa"/>
            <w:vAlign w:val="bottom"/>
          </w:tcPr>
          <w:p w14:paraId="24CDEF62" w14:textId="77777777" w:rsidR="00215455" w:rsidRPr="00C439F7" w:rsidRDefault="00215455" w:rsidP="00C4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B655267" w14:textId="0EC2A79F" w:rsidR="00215455" w:rsidRPr="00C439F7" w:rsidRDefault="00C439F7" w:rsidP="00C4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4,837</w:t>
            </w:r>
          </w:p>
        </w:tc>
        <w:tc>
          <w:tcPr>
            <w:tcW w:w="270" w:type="dxa"/>
            <w:vAlign w:val="bottom"/>
          </w:tcPr>
          <w:p w14:paraId="4916FE0D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1D2140" w14:textId="171BC1A9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29156A4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B58282" w14:textId="3D919A8A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5C8027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AD6196" w14:textId="2A998C36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5455" w:rsidRPr="00C439F7" w14:paraId="28046731" w14:textId="77777777" w:rsidTr="0046250C">
        <w:tc>
          <w:tcPr>
            <w:tcW w:w="5220" w:type="dxa"/>
          </w:tcPr>
          <w:p w14:paraId="4C4C6396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45F0" w14:textId="333E6380" w:rsidR="00215455" w:rsidRPr="00C439F7" w:rsidRDefault="00C439F7" w:rsidP="00DB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A8D6DC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7AB7D" w14:textId="71C3956A" w:rsidR="00215455" w:rsidRPr="00C439F7" w:rsidRDefault="00B738B1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</w:t>
            </w:r>
            <w:r w:rsidR="00756025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70" w:type="dxa"/>
            <w:vAlign w:val="bottom"/>
          </w:tcPr>
          <w:p w14:paraId="6E8A8DA9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6F86" w14:textId="4E4489B4" w:rsidR="00215455" w:rsidRPr="00C439F7" w:rsidRDefault="00B738B1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</w:t>
            </w:r>
            <w:r w:rsidR="00756025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70" w:type="dxa"/>
            <w:vAlign w:val="bottom"/>
          </w:tcPr>
          <w:p w14:paraId="6BE84D81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484C" w14:textId="4D881469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C5DF4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D4B62" w14:textId="78BB22C5" w:rsidR="00215455" w:rsidRPr="00C439F7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C439F7">
              <w:rPr>
                <w:rFonts w:asciiTheme="majorBidi" w:hAnsiTheme="majorBidi" w:cstheme="majorBidi"/>
                <w:sz w:val="26"/>
                <w:szCs w:val="26"/>
              </w:rPr>
              <w:t>,390</w:t>
            </w:r>
          </w:p>
        </w:tc>
        <w:tc>
          <w:tcPr>
            <w:tcW w:w="270" w:type="dxa"/>
            <w:vAlign w:val="bottom"/>
          </w:tcPr>
          <w:p w14:paraId="1781BE41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C7A4F" w14:textId="1BAFCB50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C439F7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C439F7">
              <w:rPr>
                <w:rFonts w:asciiTheme="majorBidi" w:hAnsiTheme="majorBidi" w:cstheme="majorBidi"/>
                <w:sz w:val="26"/>
                <w:szCs w:val="26"/>
              </w:rPr>
              <w:t>,390</w:t>
            </w:r>
          </w:p>
        </w:tc>
      </w:tr>
      <w:tr w:rsidR="00215455" w:rsidRPr="00C439F7" w14:paraId="5BE9704B" w14:textId="550B72F4" w:rsidTr="0046250C">
        <w:tc>
          <w:tcPr>
            <w:tcW w:w="5220" w:type="dxa"/>
          </w:tcPr>
          <w:p w14:paraId="6EE8B2C1" w14:textId="77777777" w:rsidR="00215455" w:rsidRPr="00C439F7" w:rsidRDefault="00215455" w:rsidP="00215455">
            <w:pPr>
              <w:pStyle w:val="ListParagraph"/>
              <w:spacing w:line="240" w:lineRule="auto"/>
              <w:ind w:left="162" w:right="-22" w:hanging="162"/>
              <w:contextualSpacing w:val="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C439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E8A2D" w14:textId="44893E34" w:rsidR="00215455" w:rsidRPr="00D435B4" w:rsidRDefault="002C5FEA" w:rsidP="00D4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435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A7C81F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53D21" w14:textId="083F89B4" w:rsidR="00215455" w:rsidRPr="00C439F7" w:rsidRDefault="00B738B1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19,1</w:t>
            </w:r>
            <w:r w:rsidR="00D435B4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57</w:t>
            </w:r>
          </w:p>
        </w:tc>
        <w:tc>
          <w:tcPr>
            <w:tcW w:w="270" w:type="dxa"/>
            <w:vAlign w:val="bottom"/>
          </w:tcPr>
          <w:p w14:paraId="74F6FC18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20E25" w14:textId="5C8B9604" w:rsidR="00215455" w:rsidRPr="00C439F7" w:rsidRDefault="00B738B1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19,1</w:t>
            </w:r>
            <w:r w:rsidR="0075602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57</w:t>
            </w:r>
          </w:p>
        </w:tc>
        <w:tc>
          <w:tcPr>
            <w:tcW w:w="270" w:type="dxa"/>
            <w:vAlign w:val="bottom"/>
          </w:tcPr>
          <w:p w14:paraId="15556ACD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EE749" w14:textId="1C3243DD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439F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5,981</w:t>
            </w:r>
          </w:p>
        </w:tc>
        <w:tc>
          <w:tcPr>
            <w:tcW w:w="270" w:type="dxa"/>
            <w:vAlign w:val="bottom"/>
          </w:tcPr>
          <w:p w14:paraId="502B8075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F766" w14:textId="03B9F2E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21,731</w:t>
            </w:r>
          </w:p>
        </w:tc>
        <w:tc>
          <w:tcPr>
            <w:tcW w:w="270" w:type="dxa"/>
            <w:vAlign w:val="bottom"/>
          </w:tcPr>
          <w:p w14:paraId="0A7ED74E" w14:textId="77777777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6773F" w14:textId="45C46ECD" w:rsidR="00215455" w:rsidRPr="00C439F7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9F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27,712</w:t>
            </w:r>
          </w:p>
        </w:tc>
      </w:tr>
      <w:tr w:rsidR="00B0127E" w:rsidRPr="00C439F7" w14:paraId="296DA56D" w14:textId="77777777" w:rsidTr="0046250C">
        <w:tc>
          <w:tcPr>
            <w:tcW w:w="5220" w:type="dxa"/>
          </w:tcPr>
          <w:p w14:paraId="0D96FB80" w14:textId="77777777" w:rsidR="00B0127E" w:rsidRPr="00C439F7" w:rsidRDefault="00B0127E" w:rsidP="00215455">
            <w:pPr>
              <w:pStyle w:val="ListParagraph"/>
              <w:spacing w:line="240" w:lineRule="auto"/>
              <w:ind w:left="162" w:right="-22" w:hanging="162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43B04AF" w14:textId="77777777" w:rsidR="00B0127E" w:rsidRDefault="00B0127E" w:rsidP="00DB0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2FADB4" w14:textId="77777777" w:rsidR="00B0127E" w:rsidRPr="00C439F7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vAlign w:val="bottom"/>
          </w:tcPr>
          <w:p w14:paraId="1B279D3F" w14:textId="77777777" w:rsidR="00B0127E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C83EF8" w14:textId="77777777" w:rsidR="00B0127E" w:rsidRPr="00C439F7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72249C10" w14:textId="77777777" w:rsidR="00B0127E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840834" w14:textId="77777777" w:rsidR="00B0127E" w:rsidRPr="00C439F7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13B6611" w14:textId="77777777" w:rsidR="00B0127E" w:rsidRPr="00C439F7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C77657" w14:textId="77777777" w:rsidR="00B0127E" w:rsidRPr="00C439F7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13B694" w14:textId="77777777" w:rsidR="00B0127E" w:rsidRPr="00C439F7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5036D7" w14:textId="77777777" w:rsidR="00B0127E" w:rsidRPr="00C439F7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0549F3C" w14:textId="77777777" w:rsidR="00B0127E" w:rsidRPr="00C439F7" w:rsidRDefault="00B012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</w:tr>
      <w:tr w:rsidR="00EE0E1F" w:rsidRPr="00862610" w14:paraId="74C71844" w14:textId="77777777" w:rsidTr="0046250C">
        <w:trPr>
          <w:tblHeader/>
        </w:trPr>
        <w:tc>
          <w:tcPr>
            <w:tcW w:w="5220" w:type="dxa"/>
          </w:tcPr>
          <w:p w14:paraId="2C998A04" w14:textId="77777777" w:rsidR="00EE0E1F" w:rsidRPr="00862610" w:rsidRDefault="00EE0E1F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0" w:type="dxa"/>
            <w:gridSpan w:val="11"/>
          </w:tcPr>
          <w:p w14:paraId="06F4B4C2" w14:textId="1533D5A8" w:rsidR="00EE0E1F" w:rsidRPr="00862610" w:rsidRDefault="00EE0E1F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</w:t>
            </w:r>
            <w:r w:rsidR="007365B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การเงิน</w:t>
            </w:r>
            <w:r w:rsidRPr="008626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25597" w:rsidRPr="00862610" w14:paraId="278DBF0E" w14:textId="77777777" w:rsidTr="00925597">
        <w:trPr>
          <w:tblHeader/>
        </w:trPr>
        <w:tc>
          <w:tcPr>
            <w:tcW w:w="5220" w:type="dxa"/>
          </w:tcPr>
          <w:p w14:paraId="2A8C1758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30" w:type="dxa"/>
            <w:gridSpan w:val="5"/>
          </w:tcPr>
          <w:p w14:paraId="5B685A3E" w14:textId="73135FDE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15455" w:rsidRPr="0086261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D5ADD1B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0" w:type="dxa"/>
            <w:gridSpan w:val="5"/>
          </w:tcPr>
          <w:p w14:paraId="31E133D2" w14:textId="5DE6308D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15455" w:rsidRPr="0086261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25597" w:rsidRPr="00862610" w14:paraId="36EFE88B" w14:textId="77777777" w:rsidTr="00925597">
        <w:trPr>
          <w:tblHeader/>
        </w:trPr>
        <w:tc>
          <w:tcPr>
            <w:tcW w:w="5220" w:type="dxa"/>
          </w:tcPr>
          <w:p w14:paraId="03E745AB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6872D5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40A3AAE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77A153B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18D4131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30AB697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D0B84C4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F118BC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54ED3B8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1CF124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D5BCDDE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F584AF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25597" w:rsidRPr="00862610" w14:paraId="34351D22" w14:textId="77777777" w:rsidTr="00925597">
        <w:trPr>
          <w:tblHeader/>
        </w:trPr>
        <w:tc>
          <w:tcPr>
            <w:tcW w:w="5220" w:type="dxa"/>
          </w:tcPr>
          <w:p w14:paraId="2CB8F477" w14:textId="77777777" w:rsidR="00925597" w:rsidRPr="00862610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4E873626" w14:textId="77777777" w:rsidR="00925597" w:rsidRPr="00862610" w:rsidRDefault="00925597" w:rsidP="00763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25597" w:rsidRPr="00862610" w14:paraId="32209C03" w14:textId="77777777" w:rsidTr="00925597">
        <w:tc>
          <w:tcPr>
            <w:tcW w:w="5220" w:type="dxa"/>
          </w:tcPr>
          <w:p w14:paraId="74AB6635" w14:textId="449A57BF" w:rsidR="00925597" w:rsidRPr="00862610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6E7CFCAE" w14:textId="77777777" w:rsidR="00925597" w:rsidRPr="00862610" w:rsidRDefault="00925597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BF6A21C" w14:textId="77777777" w:rsidR="00925597" w:rsidRPr="00862610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FB5F299" w14:textId="77777777" w:rsidR="00925597" w:rsidRPr="00862610" w:rsidRDefault="00925597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228BD0A" w14:textId="77777777" w:rsidR="00925597" w:rsidRPr="00862610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3FE8D9DC" w14:textId="77777777" w:rsidR="00925597" w:rsidRPr="00862610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2FAB3B9" w14:textId="77777777" w:rsidR="00925597" w:rsidRPr="00862610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CDA223" w14:textId="77777777" w:rsidR="00925597" w:rsidRPr="00862610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D20210" w14:textId="77777777" w:rsidR="00925597" w:rsidRPr="00862610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A6087C" w14:textId="77777777" w:rsidR="00925597" w:rsidRPr="00862610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A073BC" w14:textId="77777777" w:rsidR="00925597" w:rsidRPr="00862610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84C258" w14:textId="77777777" w:rsidR="00925597" w:rsidRPr="00862610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455" w:rsidRPr="00862610" w14:paraId="04959C17" w14:textId="77777777" w:rsidTr="00925597">
        <w:tc>
          <w:tcPr>
            <w:tcW w:w="5220" w:type="dxa"/>
          </w:tcPr>
          <w:p w14:paraId="5B773CE2" w14:textId="7A91E3D0" w:rsidR="00215455" w:rsidRPr="00862610" w:rsidRDefault="00215455" w:rsidP="00215455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08678EBC" w14:textId="3BA612B8" w:rsidR="00215455" w:rsidRPr="00862610" w:rsidRDefault="000A59BA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DB739A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8EEA25B" w14:textId="28C57F01" w:rsidR="00215455" w:rsidRPr="00862610" w:rsidRDefault="000A59BA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70" w:type="dxa"/>
            <w:vAlign w:val="bottom"/>
          </w:tcPr>
          <w:p w14:paraId="45D73481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C062296" w14:textId="568C94C1" w:rsidR="00215455" w:rsidRPr="00862610" w:rsidRDefault="000A59BA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70" w:type="dxa"/>
            <w:vAlign w:val="bottom"/>
          </w:tcPr>
          <w:p w14:paraId="4269B9A5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03D12C" w14:textId="0F5B98BB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7C63D8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0F2DD0" w14:textId="190A6BA2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569</w:t>
            </w:r>
          </w:p>
        </w:tc>
        <w:tc>
          <w:tcPr>
            <w:tcW w:w="270" w:type="dxa"/>
            <w:vAlign w:val="bottom"/>
          </w:tcPr>
          <w:p w14:paraId="3A5D3DF5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1EBF17" w14:textId="238C404B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569</w:t>
            </w:r>
          </w:p>
        </w:tc>
      </w:tr>
      <w:tr w:rsidR="00215455" w:rsidRPr="00862610" w14:paraId="533C6BBC" w14:textId="77777777" w:rsidTr="002A5CBF">
        <w:tc>
          <w:tcPr>
            <w:tcW w:w="5220" w:type="dxa"/>
          </w:tcPr>
          <w:p w14:paraId="52036503" w14:textId="58961EAD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260" w:type="dxa"/>
            <w:vAlign w:val="bottom"/>
          </w:tcPr>
          <w:p w14:paraId="6747154E" w14:textId="10B84473" w:rsidR="00215455" w:rsidRPr="00862610" w:rsidRDefault="00132487" w:rsidP="0013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D093CC9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66DB0A0" w14:textId="0826A282" w:rsidR="00215455" w:rsidRPr="00862610" w:rsidRDefault="00132487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1DE083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A3ADB22" w14:textId="38627192" w:rsidR="00215455" w:rsidRPr="00862610" w:rsidRDefault="00132487" w:rsidP="0013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EF55D26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0364AF" w14:textId="381A9560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925</w:t>
            </w:r>
          </w:p>
        </w:tc>
        <w:tc>
          <w:tcPr>
            <w:tcW w:w="270" w:type="dxa"/>
            <w:vAlign w:val="bottom"/>
          </w:tcPr>
          <w:p w14:paraId="4B3A33F0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E75808" w14:textId="55E39204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28D637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AED55F" w14:textId="4E9B76E2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925</w:t>
            </w:r>
          </w:p>
        </w:tc>
      </w:tr>
      <w:tr w:rsidR="00215455" w:rsidRPr="00862610" w14:paraId="4B315228" w14:textId="77777777" w:rsidTr="002A5CBF">
        <w:tc>
          <w:tcPr>
            <w:tcW w:w="5220" w:type="dxa"/>
          </w:tcPr>
          <w:p w14:paraId="502A0E89" w14:textId="3E299782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60" w:type="dxa"/>
          </w:tcPr>
          <w:p w14:paraId="787C7CC7" w14:textId="6C92D000" w:rsidR="00215455" w:rsidRPr="00862610" w:rsidRDefault="00132487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ACBC46B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63B2CE3" w14:textId="70BEB3CB" w:rsidR="00215455" w:rsidRPr="00862610" w:rsidRDefault="00132487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1,98</w:t>
            </w:r>
            <w:r w:rsidR="003321D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3735EF82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B322F69" w14:textId="48110D94" w:rsidR="00215455" w:rsidRPr="00862610" w:rsidRDefault="00132487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1,98</w:t>
            </w:r>
            <w:r w:rsidR="003321D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3F51992D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6E1882" w14:textId="733EC7AF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AEFFCD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984DBD" w14:textId="18801EC4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862610">
              <w:rPr>
                <w:rFonts w:asciiTheme="majorBidi" w:hAnsi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114</w:t>
            </w:r>
          </w:p>
        </w:tc>
        <w:tc>
          <w:tcPr>
            <w:tcW w:w="270" w:type="dxa"/>
            <w:vAlign w:val="bottom"/>
          </w:tcPr>
          <w:p w14:paraId="73EB25A5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1030EA" w14:textId="71316AD5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862610">
              <w:rPr>
                <w:rFonts w:asciiTheme="majorBidi" w:hAnsi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114</w:t>
            </w:r>
          </w:p>
        </w:tc>
      </w:tr>
      <w:tr w:rsidR="00E0579E" w:rsidRPr="00862610" w14:paraId="0E9E3EC9" w14:textId="77777777" w:rsidTr="003821E3">
        <w:tc>
          <w:tcPr>
            <w:tcW w:w="5220" w:type="dxa"/>
          </w:tcPr>
          <w:p w14:paraId="111BAA7F" w14:textId="4C683289" w:rsidR="00E0579E" w:rsidRPr="00862610" w:rsidRDefault="00E0579E" w:rsidP="00E0579E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862610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6D6878BD" w14:textId="546791D4" w:rsidR="00E0579E" w:rsidRPr="00862610" w:rsidRDefault="00E0579E" w:rsidP="00E0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BECEA1D" w14:textId="77777777" w:rsidR="00E0579E" w:rsidRPr="00862610" w:rsidRDefault="00E0579E" w:rsidP="00E0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2ADE3354" w14:textId="2452469D" w:rsidR="00E0579E" w:rsidRPr="00862610" w:rsidRDefault="00E0579E" w:rsidP="00E0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3,299</w:t>
            </w:r>
          </w:p>
        </w:tc>
        <w:tc>
          <w:tcPr>
            <w:tcW w:w="270" w:type="dxa"/>
            <w:vAlign w:val="bottom"/>
          </w:tcPr>
          <w:p w14:paraId="2963DA5C" w14:textId="77777777" w:rsidR="00E0579E" w:rsidRPr="00862610" w:rsidRDefault="00E0579E" w:rsidP="00E0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6BCC1C7" w14:textId="036BAB4A" w:rsidR="00E0579E" w:rsidRPr="00862610" w:rsidRDefault="00E0579E" w:rsidP="00E0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3,299</w:t>
            </w:r>
          </w:p>
        </w:tc>
        <w:tc>
          <w:tcPr>
            <w:tcW w:w="270" w:type="dxa"/>
            <w:vAlign w:val="bottom"/>
          </w:tcPr>
          <w:p w14:paraId="4262DEA3" w14:textId="77777777" w:rsidR="00E0579E" w:rsidRPr="00862610" w:rsidRDefault="00E0579E" w:rsidP="00E0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03EA0E" w14:textId="5496D67A" w:rsidR="00E0579E" w:rsidRPr="00862610" w:rsidRDefault="00E0579E" w:rsidP="00E0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F3708EE" w14:textId="77777777" w:rsidR="00E0579E" w:rsidRPr="00862610" w:rsidRDefault="00E0579E" w:rsidP="00E0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5E773D" w14:textId="39AEE0AF" w:rsidR="00E0579E" w:rsidRPr="00862610" w:rsidRDefault="00E0579E" w:rsidP="00E0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1144C3" w14:textId="77777777" w:rsidR="00E0579E" w:rsidRPr="00862610" w:rsidRDefault="00E0579E" w:rsidP="00E0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87D25D" w14:textId="04EE75AA" w:rsidR="00E0579E" w:rsidRPr="00862610" w:rsidRDefault="00E0579E" w:rsidP="00E0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</w:tr>
      <w:tr w:rsidR="00215455" w:rsidRPr="00862610" w14:paraId="6623BA32" w14:textId="77777777" w:rsidTr="002A5CBF">
        <w:tc>
          <w:tcPr>
            <w:tcW w:w="5220" w:type="dxa"/>
          </w:tcPr>
          <w:p w14:paraId="64003557" w14:textId="03AB0A14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</w:tcPr>
          <w:p w14:paraId="770B48EE" w14:textId="0251D080" w:rsidR="00215455" w:rsidRPr="00862610" w:rsidRDefault="00132487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F9DC1C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A7DC536" w14:textId="0DE9B155" w:rsidR="00215455" w:rsidRPr="00862610" w:rsidRDefault="00132487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70" w:type="dxa"/>
            <w:vAlign w:val="bottom"/>
          </w:tcPr>
          <w:p w14:paraId="06037473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D970C5C" w14:textId="6B6E5222" w:rsidR="00215455" w:rsidRPr="00862610" w:rsidRDefault="00132487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1,999</w:t>
            </w:r>
          </w:p>
        </w:tc>
        <w:tc>
          <w:tcPr>
            <w:tcW w:w="270" w:type="dxa"/>
            <w:vAlign w:val="bottom"/>
          </w:tcPr>
          <w:p w14:paraId="36C2022F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DA99F8" w14:textId="13094579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C519138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3CC7D2" w14:textId="4EC51AE2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200</w:t>
            </w:r>
          </w:p>
        </w:tc>
        <w:tc>
          <w:tcPr>
            <w:tcW w:w="270" w:type="dxa"/>
            <w:vAlign w:val="bottom"/>
          </w:tcPr>
          <w:p w14:paraId="36CA78CA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88AB63" w14:textId="2DBCAEEC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200</w:t>
            </w:r>
          </w:p>
        </w:tc>
      </w:tr>
      <w:tr w:rsidR="00DD2D30" w:rsidRPr="00862610" w14:paraId="6E0B33B5" w14:textId="77777777" w:rsidTr="002A5CBF">
        <w:tc>
          <w:tcPr>
            <w:tcW w:w="5220" w:type="dxa"/>
          </w:tcPr>
          <w:p w14:paraId="2F038A49" w14:textId="5AE49463" w:rsidR="00DD2D30" w:rsidRPr="00862610" w:rsidRDefault="00DD2D30" w:rsidP="00DD2D30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5DCEAB6" w14:textId="0E1D83FE" w:rsidR="00DD2D30" w:rsidRPr="00862610" w:rsidRDefault="00DD2D30" w:rsidP="00DD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2519F0" w14:textId="77777777" w:rsidR="00DD2D30" w:rsidRPr="00862610" w:rsidRDefault="00DD2D30" w:rsidP="00DD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6560F383" w14:textId="1D5D5B93" w:rsidR="00DD2D30" w:rsidRPr="00862610" w:rsidRDefault="00DD2D30" w:rsidP="00DD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vAlign w:val="bottom"/>
          </w:tcPr>
          <w:p w14:paraId="536AD503" w14:textId="77777777" w:rsidR="00DD2D30" w:rsidRPr="00862610" w:rsidRDefault="00DD2D30" w:rsidP="00DD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47AA78F" w14:textId="218EE800" w:rsidR="00DD2D30" w:rsidRPr="00862610" w:rsidRDefault="00DD2D30" w:rsidP="00DD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vAlign w:val="bottom"/>
          </w:tcPr>
          <w:p w14:paraId="307B0020" w14:textId="77777777" w:rsidR="00DD2D30" w:rsidRPr="00862610" w:rsidRDefault="00DD2D30" w:rsidP="00DD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C0AA08" w14:textId="02671A6D" w:rsidR="00DD2D30" w:rsidRPr="00862610" w:rsidRDefault="00DD2D30" w:rsidP="00DD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F47F003" w14:textId="77777777" w:rsidR="00DD2D30" w:rsidRPr="00862610" w:rsidRDefault="00DD2D30" w:rsidP="00DD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CF8DB7" w14:textId="486D7395" w:rsidR="00DD2D30" w:rsidRPr="00862610" w:rsidRDefault="00DD2D30" w:rsidP="00DD2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56</w:t>
            </w:r>
          </w:p>
        </w:tc>
        <w:tc>
          <w:tcPr>
            <w:tcW w:w="270" w:type="dxa"/>
            <w:vAlign w:val="bottom"/>
          </w:tcPr>
          <w:p w14:paraId="767C6B3C" w14:textId="77777777" w:rsidR="00DD2D30" w:rsidRPr="00862610" w:rsidRDefault="00DD2D30" w:rsidP="00DD2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2AE11F" w14:textId="29F7E683" w:rsidR="00DD2D30" w:rsidRPr="00862610" w:rsidRDefault="00DD2D30" w:rsidP="00DD2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56</w:t>
            </w:r>
          </w:p>
        </w:tc>
      </w:tr>
      <w:tr w:rsidR="00436929" w:rsidRPr="00862610" w14:paraId="165EEBF7" w14:textId="77777777" w:rsidTr="002A5CBF">
        <w:tc>
          <w:tcPr>
            <w:tcW w:w="5220" w:type="dxa"/>
          </w:tcPr>
          <w:p w14:paraId="25C2CAEC" w14:textId="27F6845E" w:rsidR="00436929" w:rsidRPr="00862610" w:rsidRDefault="00436929" w:rsidP="00436929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86261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260" w:type="dxa"/>
          </w:tcPr>
          <w:p w14:paraId="3CEF741C" w14:textId="3740D5C0" w:rsidR="00436929" w:rsidRPr="00862610" w:rsidRDefault="00436929" w:rsidP="004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462EBD" w14:textId="77777777" w:rsidR="00436929" w:rsidRPr="00862610" w:rsidRDefault="00436929" w:rsidP="004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247BD6F6" w14:textId="4D550B27" w:rsidR="00436929" w:rsidRPr="00862610" w:rsidRDefault="00436929" w:rsidP="004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1,136</w:t>
            </w:r>
          </w:p>
        </w:tc>
        <w:tc>
          <w:tcPr>
            <w:tcW w:w="270" w:type="dxa"/>
            <w:vAlign w:val="bottom"/>
          </w:tcPr>
          <w:p w14:paraId="3DF26E17" w14:textId="77777777" w:rsidR="00436929" w:rsidRPr="00862610" w:rsidRDefault="00436929" w:rsidP="004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8763037" w14:textId="5299C04B" w:rsidR="00436929" w:rsidRPr="00862610" w:rsidRDefault="00436929" w:rsidP="004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1,136</w:t>
            </w:r>
          </w:p>
        </w:tc>
        <w:tc>
          <w:tcPr>
            <w:tcW w:w="270" w:type="dxa"/>
            <w:vAlign w:val="bottom"/>
          </w:tcPr>
          <w:p w14:paraId="092468E1" w14:textId="77777777" w:rsidR="00436929" w:rsidRPr="00862610" w:rsidRDefault="00436929" w:rsidP="004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D82A5F" w14:textId="6F72D103" w:rsidR="00436929" w:rsidRPr="00862610" w:rsidRDefault="00436929" w:rsidP="004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3DE65EB" w14:textId="77777777" w:rsidR="00436929" w:rsidRPr="00862610" w:rsidRDefault="00436929" w:rsidP="004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F88EF7" w14:textId="22C96324" w:rsidR="00436929" w:rsidRPr="00862610" w:rsidRDefault="00436929" w:rsidP="00436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449</w:t>
            </w:r>
          </w:p>
        </w:tc>
        <w:tc>
          <w:tcPr>
            <w:tcW w:w="270" w:type="dxa"/>
            <w:vAlign w:val="bottom"/>
          </w:tcPr>
          <w:p w14:paraId="2B913BC0" w14:textId="77777777" w:rsidR="00436929" w:rsidRPr="00862610" w:rsidRDefault="00436929" w:rsidP="004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ADFA0E" w14:textId="22ED2A15" w:rsidR="00436929" w:rsidRPr="00862610" w:rsidRDefault="00436929" w:rsidP="00436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449</w:t>
            </w:r>
          </w:p>
        </w:tc>
      </w:tr>
      <w:tr w:rsidR="00215455" w:rsidRPr="00862610" w14:paraId="1C60F254" w14:textId="77777777" w:rsidTr="00925597">
        <w:tc>
          <w:tcPr>
            <w:tcW w:w="5220" w:type="dxa"/>
          </w:tcPr>
          <w:p w14:paraId="5859053D" w14:textId="77777777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AD5AA" w14:textId="40F07F61" w:rsidR="00215455" w:rsidRPr="00862610" w:rsidRDefault="00234811" w:rsidP="0023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53D92A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EE425" w14:textId="0C489D47" w:rsidR="00215455" w:rsidRPr="00862610" w:rsidRDefault="00234811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8,53</w:t>
            </w:r>
            <w:r w:rsidR="002F19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1D4328A6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2D8A" w14:textId="4E0341C1" w:rsidR="00215455" w:rsidRPr="00862610" w:rsidRDefault="00234811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5E5D97" w:rsidRPr="00862610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2F19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748EDAAD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80CFE" w14:textId="7F372A23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925</w:t>
            </w:r>
          </w:p>
        </w:tc>
        <w:tc>
          <w:tcPr>
            <w:tcW w:w="270" w:type="dxa"/>
            <w:vAlign w:val="bottom"/>
          </w:tcPr>
          <w:p w14:paraId="5DC746B6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0972C" w14:textId="162BC228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862610">
              <w:rPr>
                <w:rFonts w:asciiTheme="majorBidi" w:hAnsi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388</w:t>
            </w:r>
          </w:p>
        </w:tc>
        <w:tc>
          <w:tcPr>
            <w:tcW w:w="270" w:type="dxa"/>
            <w:vAlign w:val="bottom"/>
          </w:tcPr>
          <w:p w14:paraId="68E451C4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1C3CB" w14:textId="2C54CBD8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16</w:t>
            </w:r>
            <w:r w:rsidRPr="00862610">
              <w:rPr>
                <w:rFonts w:asciiTheme="majorBidi" w:hAnsiTheme="majorBidi"/>
                <w:sz w:val="26"/>
                <w:szCs w:val="26"/>
              </w:rPr>
              <w:t>,</w:t>
            </w:r>
            <w:r w:rsidRPr="00862610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862610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</w:tr>
      <w:tr w:rsidR="00215455" w:rsidRPr="00862610" w14:paraId="7B108030" w14:textId="77777777" w:rsidTr="003C5BFB">
        <w:trPr>
          <w:trHeight w:val="73"/>
        </w:trPr>
        <w:tc>
          <w:tcPr>
            <w:tcW w:w="5220" w:type="dxa"/>
          </w:tcPr>
          <w:p w14:paraId="419BA855" w14:textId="77777777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95A670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71EDD33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6189E15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9755A14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60D91EC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A3F0B7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56581F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07F8D95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674B65" w14:textId="77777777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DC4395B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9514C" w14:textId="77777777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5455" w:rsidRPr="00862610" w14:paraId="4BC5E4DB" w14:textId="77777777" w:rsidTr="00925597">
        <w:tc>
          <w:tcPr>
            <w:tcW w:w="5220" w:type="dxa"/>
          </w:tcPr>
          <w:p w14:paraId="2448A6F5" w14:textId="01E9937C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1239D22F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F410BFF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D7614F3" w14:textId="5A4BA615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60E638E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10DF7AE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E3B7C9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0E7150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B1DD4FE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80E054" w14:textId="77777777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52AB802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E1CEC3" w14:textId="77777777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15455" w:rsidRPr="00862610" w14:paraId="2ABF7787" w14:textId="77777777" w:rsidTr="00925597">
        <w:tc>
          <w:tcPr>
            <w:tcW w:w="5220" w:type="dxa"/>
          </w:tcPr>
          <w:p w14:paraId="607FAC2D" w14:textId="0E594E63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1CFD1311" w14:textId="6B5D684E" w:rsidR="00215455" w:rsidRPr="00862610" w:rsidRDefault="00AD51DF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3D1290D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A20A233" w14:textId="6DAE7AF2" w:rsidR="00215455" w:rsidRPr="00862610" w:rsidRDefault="00AD51DF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14:paraId="50FB6D7F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8A47B6D" w14:textId="70F46897" w:rsidR="00215455" w:rsidRPr="00862610" w:rsidRDefault="00AD51DF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14:paraId="391FD9B8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F02882" w14:textId="094C1CCC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94ED3B3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1C5704" w14:textId="45B5AE1D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5,298</w:t>
            </w:r>
          </w:p>
        </w:tc>
        <w:tc>
          <w:tcPr>
            <w:tcW w:w="270" w:type="dxa"/>
            <w:vAlign w:val="bottom"/>
          </w:tcPr>
          <w:p w14:paraId="7A42F7E3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2CAB95" w14:textId="2F20E2AF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5,298</w:t>
            </w:r>
          </w:p>
        </w:tc>
      </w:tr>
      <w:tr w:rsidR="00215455" w:rsidRPr="00862610" w14:paraId="471342AB" w14:textId="77777777" w:rsidTr="00BE37FF">
        <w:tc>
          <w:tcPr>
            <w:tcW w:w="5220" w:type="dxa"/>
          </w:tcPr>
          <w:p w14:paraId="26D49141" w14:textId="77777777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43D53491" w14:textId="7977777C" w:rsidR="00215455" w:rsidRPr="00862610" w:rsidRDefault="00AD51DF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4E833A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100D3F22" w14:textId="6C13867E" w:rsidR="00215455" w:rsidRPr="00862610" w:rsidRDefault="00BE37FF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70" w:type="dxa"/>
            <w:vAlign w:val="bottom"/>
          </w:tcPr>
          <w:p w14:paraId="673BC6E1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B49832C" w14:textId="5A854619" w:rsidR="00215455" w:rsidRPr="00862610" w:rsidRDefault="0063637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317</w:t>
            </w:r>
          </w:p>
        </w:tc>
        <w:tc>
          <w:tcPr>
            <w:tcW w:w="270" w:type="dxa"/>
            <w:vAlign w:val="bottom"/>
          </w:tcPr>
          <w:p w14:paraId="4E3A1C3B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59D6FB" w14:textId="27F1EE08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9922F7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DF3806" w14:textId="0C885B2C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270" w:type="dxa"/>
            <w:vAlign w:val="bottom"/>
          </w:tcPr>
          <w:p w14:paraId="5E74ECEF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B273DA" w14:textId="353675E7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</w:tr>
      <w:tr w:rsidR="00215455" w:rsidRPr="00862610" w14:paraId="77463735" w14:textId="77777777" w:rsidTr="00682702">
        <w:tc>
          <w:tcPr>
            <w:tcW w:w="5220" w:type="dxa"/>
          </w:tcPr>
          <w:p w14:paraId="01D90652" w14:textId="5BC0E244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DD43AC6" w14:textId="6291C020" w:rsidR="00215455" w:rsidRPr="00862610" w:rsidRDefault="00396120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1DFA69B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0C076FA3" w14:textId="053AE4F2" w:rsidR="00215455" w:rsidRPr="00862610" w:rsidRDefault="00AD51DF" w:rsidP="00AD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4,837</w:t>
            </w:r>
          </w:p>
        </w:tc>
        <w:tc>
          <w:tcPr>
            <w:tcW w:w="270" w:type="dxa"/>
            <w:vAlign w:val="bottom"/>
          </w:tcPr>
          <w:p w14:paraId="14528633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3CF31F08" w14:textId="38ACB7EB" w:rsidR="00215455" w:rsidRPr="00862610" w:rsidRDefault="00AD51DF" w:rsidP="00AD5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4,837</w:t>
            </w:r>
          </w:p>
        </w:tc>
        <w:tc>
          <w:tcPr>
            <w:tcW w:w="270" w:type="dxa"/>
            <w:vAlign w:val="bottom"/>
          </w:tcPr>
          <w:p w14:paraId="55FA3AD7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B02823" w14:textId="4CF30AA2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00C558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9F99E9" w14:textId="49B590AE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DE04A6D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93F5B6" w14:textId="19C07316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15455" w:rsidRPr="00862610" w14:paraId="036A84D7" w14:textId="77777777" w:rsidTr="008D705E">
        <w:tc>
          <w:tcPr>
            <w:tcW w:w="5220" w:type="dxa"/>
          </w:tcPr>
          <w:p w14:paraId="469E7D48" w14:textId="77777777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0248" w14:textId="794997A3" w:rsidR="00215455" w:rsidRPr="00862610" w:rsidRDefault="00B55883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B1956CE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DDBA" w14:textId="03C57975" w:rsidR="00215455" w:rsidRPr="00862610" w:rsidRDefault="008D705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5,654</w:t>
            </w:r>
          </w:p>
        </w:tc>
        <w:tc>
          <w:tcPr>
            <w:tcW w:w="270" w:type="dxa"/>
            <w:vAlign w:val="bottom"/>
          </w:tcPr>
          <w:p w14:paraId="28FDE796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A361E" w14:textId="10F1BB0F" w:rsidR="00215455" w:rsidRPr="00862610" w:rsidRDefault="008D705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5,654</w:t>
            </w:r>
          </w:p>
        </w:tc>
        <w:tc>
          <w:tcPr>
            <w:tcW w:w="270" w:type="dxa"/>
            <w:vAlign w:val="bottom"/>
          </w:tcPr>
          <w:p w14:paraId="2FEAE176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8270F" w14:textId="6DE5CBEE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5F5752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5BBB4" w14:textId="1878863C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862610">
              <w:rPr>
                <w:rFonts w:asciiTheme="majorBidi" w:hAnsiTheme="majorBidi" w:cstheme="majorBidi"/>
                <w:noProof/>
                <w:sz w:val="26"/>
                <w:szCs w:val="26"/>
              </w:rPr>
              <w:t>5,623</w:t>
            </w:r>
            <w:r w:rsidRPr="00862610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vAlign w:val="bottom"/>
          </w:tcPr>
          <w:p w14:paraId="5C1EDD34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F48D" w14:textId="570CE3BF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sz w:val="26"/>
                <w:szCs w:val="26"/>
              </w:rPr>
              <w:t>5,623</w:t>
            </w:r>
          </w:p>
        </w:tc>
      </w:tr>
      <w:tr w:rsidR="00215455" w:rsidRPr="00862610" w14:paraId="7A36CCCF" w14:textId="77777777" w:rsidTr="008D705E">
        <w:tc>
          <w:tcPr>
            <w:tcW w:w="5220" w:type="dxa"/>
          </w:tcPr>
          <w:p w14:paraId="1C16F22B" w14:textId="235C186A" w:rsidR="00215455" w:rsidRPr="00862610" w:rsidRDefault="00215455" w:rsidP="0021545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7551265" w14:textId="174B4DE4" w:rsidR="00215455" w:rsidRPr="00862610" w:rsidRDefault="00B55883" w:rsidP="00B5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AF7E10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48840FB1" w14:textId="64A76C10" w:rsidR="00215455" w:rsidRPr="00862610" w:rsidRDefault="008D705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14,19</w:t>
            </w:r>
            <w:r w:rsidR="00D045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0D5AD803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711DB557" w14:textId="5981EC7E" w:rsidR="00215455" w:rsidRPr="00862610" w:rsidRDefault="008D705E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14,19</w:t>
            </w:r>
            <w:r w:rsidR="00D045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BC2CB09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F3D8A3" w14:textId="5B308E79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5,925</w:t>
            </w:r>
          </w:p>
        </w:tc>
        <w:tc>
          <w:tcPr>
            <w:tcW w:w="270" w:type="dxa"/>
            <w:vAlign w:val="bottom"/>
          </w:tcPr>
          <w:p w14:paraId="17CA99D1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27BAE08" w14:textId="7530936C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16,011</w:t>
            </w:r>
          </w:p>
        </w:tc>
        <w:tc>
          <w:tcPr>
            <w:tcW w:w="270" w:type="dxa"/>
            <w:vAlign w:val="bottom"/>
          </w:tcPr>
          <w:p w14:paraId="6DD05134" w14:textId="77777777" w:rsidR="00215455" w:rsidRPr="00862610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C83219" w14:textId="5417728F" w:rsidR="00215455" w:rsidRPr="00862610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6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21,936</w:t>
            </w:r>
          </w:p>
        </w:tc>
      </w:tr>
    </w:tbl>
    <w:p w14:paraId="4CED74E2" w14:textId="7CF4E4E8" w:rsidR="00946C59" w:rsidRPr="00161E24" w:rsidRDefault="00946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  <w:sectPr w:rsidR="00946C59" w:rsidRPr="00161E24" w:rsidSect="00933D8A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91ACB08" w14:textId="557A84FB" w:rsidR="0074714A" w:rsidRPr="00B230DC" w:rsidRDefault="0074714A" w:rsidP="00961248">
      <w:pPr>
        <w:pStyle w:val="block"/>
        <w:spacing w:after="0" w:line="240" w:lineRule="auto"/>
        <w:ind w:left="459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230D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lastRenderedPageBreak/>
        <w:t>หนี้สินที่มีภาระดอกเบี้ยแสดงตามระยะเวลาครบกำหนดการจ่าย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>ชำระ</w:t>
      </w:r>
      <w:r w:rsidR="0009305F"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0C58DB" w:rsidRPr="00B230D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p w14:paraId="33EBC3E1" w14:textId="39DEDB08" w:rsidR="0075172E" w:rsidRPr="00CD4EEE" w:rsidRDefault="0075172E" w:rsidP="00D1440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1154"/>
        <w:gridCol w:w="271"/>
        <w:gridCol w:w="1187"/>
        <w:gridCol w:w="271"/>
        <w:gridCol w:w="1170"/>
        <w:gridCol w:w="254"/>
        <w:gridCol w:w="1187"/>
      </w:tblGrid>
      <w:tr w:rsidR="00B230DC" w:rsidRPr="00C57846" w14:paraId="5D781452" w14:textId="77777777" w:rsidTr="00516440">
        <w:trPr>
          <w:tblHeader/>
        </w:trPr>
        <w:tc>
          <w:tcPr>
            <w:tcW w:w="2038" w:type="pct"/>
          </w:tcPr>
          <w:p w14:paraId="2AA408C9" w14:textId="77777777" w:rsidR="00B230DC" w:rsidRPr="00B056C3" w:rsidRDefault="00B230D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1F1BF10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23BC3EB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29D7F8FF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5455" w:rsidRPr="00C57846" w14:paraId="3E9AAC5D" w14:textId="77777777" w:rsidTr="00516440">
        <w:trPr>
          <w:tblHeader/>
        </w:trPr>
        <w:tc>
          <w:tcPr>
            <w:tcW w:w="2038" w:type="pct"/>
          </w:tcPr>
          <w:p w14:paraId="62B064C7" w14:textId="074907A5" w:rsidR="00215455" w:rsidRPr="00B056C3" w:rsidRDefault="00215455" w:rsidP="00215455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4172214" w14:textId="30A765D2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6830F71" w14:textId="77777777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CF4220B" w14:textId="2E37EA20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CCAB81F" w14:textId="77777777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806329C" w14:textId="72476FCD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00D0711A" w14:textId="77777777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78FB189" w14:textId="3C3FC19A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15455" w:rsidRPr="00C57846" w14:paraId="275467D6" w14:textId="77777777" w:rsidTr="00516440">
        <w:trPr>
          <w:trHeight w:val="434"/>
          <w:tblHeader/>
        </w:trPr>
        <w:tc>
          <w:tcPr>
            <w:tcW w:w="2038" w:type="pct"/>
          </w:tcPr>
          <w:p w14:paraId="4ED337B0" w14:textId="77777777" w:rsidR="00215455" w:rsidRPr="00B056C3" w:rsidRDefault="00215455" w:rsidP="00215455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180C34DB" w14:textId="77777777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5455" w:rsidRPr="00927F6F" w14:paraId="092DEE9F" w14:textId="77777777" w:rsidTr="008E74F3">
        <w:tc>
          <w:tcPr>
            <w:tcW w:w="2038" w:type="pct"/>
          </w:tcPr>
          <w:p w14:paraId="6C205202" w14:textId="1B547063" w:rsidR="00215455" w:rsidRPr="00927F6F" w:rsidRDefault="00215455" w:rsidP="0021545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ครบกำหนดภายในหนึ่งปี </w:t>
            </w:r>
          </w:p>
        </w:tc>
        <w:tc>
          <w:tcPr>
            <w:tcW w:w="622" w:type="pct"/>
          </w:tcPr>
          <w:p w14:paraId="2EF70BB1" w14:textId="7D0AA6C2" w:rsidR="00215455" w:rsidRPr="00927F6F" w:rsidRDefault="008E74F3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D4323C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6" w:type="pct"/>
          </w:tcPr>
          <w:p w14:paraId="56884D9B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161803" w14:textId="0E1923E9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23E">
              <w:rPr>
                <w:rFonts w:asciiTheme="majorBidi" w:hAnsiTheme="majorBidi" w:cstheme="majorBidi"/>
                <w:sz w:val="30"/>
                <w:szCs w:val="30"/>
              </w:rPr>
              <w:t>17,32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8A409B9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5E7DC" w14:textId="37393989" w:rsidR="00215455" w:rsidRPr="00927F6F" w:rsidRDefault="0085106A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8,53</w:t>
            </w:r>
            <w:r w:rsidR="00482D6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6B6C9ABE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079513A" w14:textId="2DF30A71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2C6">
              <w:rPr>
                <w:rFonts w:asciiTheme="majorBidi" w:hAnsiTheme="majorBidi" w:cstheme="majorBidi"/>
                <w:sz w:val="30"/>
                <w:szCs w:val="30"/>
              </w:rPr>
              <w:t>16,313</w:t>
            </w:r>
          </w:p>
        </w:tc>
      </w:tr>
      <w:tr w:rsidR="00215455" w:rsidRPr="00927F6F" w14:paraId="0D0EAE7F" w14:textId="77777777" w:rsidTr="008E74F3">
        <w:tc>
          <w:tcPr>
            <w:tcW w:w="2038" w:type="pct"/>
          </w:tcPr>
          <w:p w14:paraId="4228075A" w14:textId="67480C05" w:rsidR="00215455" w:rsidRPr="00927F6F" w:rsidRDefault="00215455" w:rsidP="002154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622" w:type="pct"/>
          </w:tcPr>
          <w:p w14:paraId="14AEED60" w14:textId="58616BDF" w:rsidR="00215455" w:rsidRPr="00927F6F" w:rsidRDefault="008E74F3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D4323C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46" w:type="pct"/>
          </w:tcPr>
          <w:p w14:paraId="15D54203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152212B" w14:textId="49B04015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7,102</w:t>
            </w:r>
          </w:p>
        </w:tc>
        <w:tc>
          <w:tcPr>
            <w:tcW w:w="146" w:type="pct"/>
          </w:tcPr>
          <w:p w14:paraId="36CF2B50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BD7AD9" w14:textId="6A9ABD48" w:rsidR="00215455" w:rsidRPr="00927F6F" w:rsidRDefault="00431B01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5,475</w:t>
            </w:r>
          </w:p>
        </w:tc>
        <w:tc>
          <w:tcPr>
            <w:tcW w:w="137" w:type="pct"/>
          </w:tcPr>
          <w:p w14:paraId="341EA80E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721F708" w14:textId="56E8B564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F72C6">
              <w:rPr>
                <w:rFonts w:asciiTheme="majorBidi" w:hAnsiTheme="majorBidi" w:cstheme="majorBidi"/>
                <w:sz w:val="30"/>
                <w:szCs w:val="30"/>
              </w:rPr>
              <w:t>5,42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15455" w:rsidRPr="00927F6F" w14:paraId="025E9AA8" w14:textId="77777777" w:rsidTr="008E74F3">
        <w:tc>
          <w:tcPr>
            <w:tcW w:w="2038" w:type="pct"/>
          </w:tcPr>
          <w:p w14:paraId="4EC3FCDB" w14:textId="025FD1E9" w:rsidR="00215455" w:rsidRPr="00B230DC" w:rsidRDefault="00215455" w:rsidP="002154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FC84FC0" w14:textId="00817D7F" w:rsidR="00215455" w:rsidRPr="00927F6F" w:rsidRDefault="008E74F3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</w:t>
            </w:r>
            <w:r w:rsidR="00D432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2A84BB2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D6CC86D" w14:textId="0906404E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845F2">
              <w:rPr>
                <w:rFonts w:asciiTheme="majorBidi" w:hAnsiTheme="majorBidi" w:cstheme="majorBidi"/>
                <w:sz w:val="30"/>
                <w:szCs w:val="30"/>
              </w:rPr>
              <w:t>3,288</w:t>
            </w:r>
          </w:p>
        </w:tc>
        <w:tc>
          <w:tcPr>
            <w:tcW w:w="146" w:type="pct"/>
          </w:tcPr>
          <w:p w14:paraId="7151D27D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B04FDE4" w14:textId="77F42F1F" w:rsidR="00215455" w:rsidRPr="00927F6F" w:rsidRDefault="00431B01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37" w:type="pct"/>
          </w:tcPr>
          <w:p w14:paraId="398D1707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4B9437A" w14:textId="2B4DFE2A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F72C6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215455" w:rsidRPr="00927F6F" w14:paraId="3F996F19" w14:textId="77777777" w:rsidTr="008E74F3">
        <w:tc>
          <w:tcPr>
            <w:tcW w:w="2038" w:type="pct"/>
          </w:tcPr>
          <w:p w14:paraId="4C246AE8" w14:textId="7C47F73B" w:rsidR="00215455" w:rsidRPr="00B230DC" w:rsidRDefault="00215455" w:rsidP="002154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C261542" w14:textId="6D0F4282" w:rsidR="00215455" w:rsidRPr="00776EB7" w:rsidRDefault="00D4323C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19,157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6" w:type="pct"/>
          </w:tcPr>
          <w:p w14:paraId="4C0A49AF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1B9AE11" w14:textId="06A85FCE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16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B57A6CF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CA70481" w14:textId="26F8615F" w:rsidR="00215455" w:rsidRPr="00776EB7" w:rsidRDefault="00482D6B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14,192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37" w:type="pct"/>
          </w:tcPr>
          <w:p w14:paraId="6E649044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2FF84E1" w14:textId="5E9617A4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F7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63A8AFFE" w14:textId="54F2F325" w:rsidR="002F19CF" w:rsidRPr="00CD4EEE" w:rsidRDefault="002F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9749F34" w14:textId="23752F65" w:rsidR="0075172E" w:rsidRPr="00B230DC" w:rsidRDefault="00095C4E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rPr>
          <w:rFonts w:asciiTheme="majorBidi" w:hAnsiTheme="majorBidi" w:cstheme="majorBidi"/>
          <w:spacing w:val="-4"/>
          <w:sz w:val="30"/>
          <w:szCs w:val="30"/>
        </w:rPr>
      </w:pPr>
      <w:r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สินทรัพย์ที่ใช้เป็นหลักประกันหนี้สิน </w:t>
      </w:r>
      <w:r w:rsidR="0075172E"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0C58DB" w:rsidRPr="00B230D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75172E"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</w:t>
      </w:r>
      <w:r w:rsidR="0075172E" w:rsidRPr="00B230D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A0C785D" w14:textId="296D5F09" w:rsidR="006E3615" w:rsidRPr="00CD4EEE" w:rsidRDefault="006E3615" w:rsidP="00C92E8C">
      <w:pPr>
        <w:pStyle w:val="block"/>
        <w:spacing w:after="0" w:line="240" w:lineRule="auto"/>
        <w:ind w:left="540" w:firstLine="1"/>
        <w:jc w:val="both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92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1"/>
        <w:gridCol w:w="884"/>
        <w:gridCol w:w="1150"/>
        <w:gridCol w:w="270"/>
        <w:gridCol w:w="1197"/>
        <w:gridCol w:w="270"/>
        <w:gridCol w:w="1171"/>
        <w:gridCol w:w="256"/>
        <w:gridCol w:w="1184"/>
      </w:tblGrid>
      <w:tr w:rsidR="00AD2B3A" w:rsidRPr="00B056C3" w14:paraId="445DF063" w14:textId="77777777" w:rsidTr="00516440">
        <w:trPr>
          <w:tblHeader/>
        </w:trPr>
        <w:tc>
          <w:tcPr>
            <w:tcW w:w="1555" w:type="pct"/>
          </w:tcPr>
          <w:p w14:paraId="7165E7B6" w14:textId="77777777" w:rsidR="00AD2B3A" w:rsidRPr="00B056C3" w:rsidRDefault="00AD2B3A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502C689F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pct"/>
            <w:gridSpan w:val="3"/>
          </w:tcPr>
          <w:p w14:paraId="6D772720" w14:textId="048DD4E1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F24FA2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189C6F13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5455" w:rsidRPr="00B056C3" w14:paraId="53674EF5" w14:textId="77777777" w:rsidTr="00D962F0">
        <w:trPr>
          <w:tblHeader/>
        </w:trPr>
        <w:tc>
          <w:tcPr>
            <w:tcW w:w="1555" w:type="pct"/>
          </w:tcPr>
          <w:p w14:paraId="62DBE08D" w14:textId="77777777" w:rsidR="00215455" w:rsidRPr="00B056C3" w:rsidRDefault="00215455" w:rsidP="00215455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3BA813AE" w14:textId="7E599D04" w:rsidR="00215455" w:rsidRPr="00AD2B3A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1" w:type="pct"/>
          </w:tcPr>
          <w:p w14:paraId="28427237" w14:textId="7DE58E99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8247E87" w14:textId="77777777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B16ACA7" w14:textId="12951B0B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FEA5191" w14:textId="77777777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B480BC8" w14:textId="4EE3BF93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35F8C4E9" w14:textId="77777777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3A6DC8A" w14:textId="3B1B4343" w:rsidR="00215455" w:rsidRPr="00B056C3" w:rsidRDefault="00215455" w:rsidP="0021545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D2B3A" w:rsidRPr="00B056C3" w14:paraId="2EC5434C" w14:textId="77777777" w:rsidTr="00516440">
        <w:trPr>
          <w:trHeight w:val="434"/>
          <w:tblHeader/>
        </w:trPr>
        <w:tc>
          <w:tcPr>
            <w:tcW w:w="1555" w:type="pct"/>
          </w:tcPr>
          <w:p w14:paraId="3D4CE904" w14:textId="77777777" w:rsidR="00AD2B3A" w:rsidRPr="00B056C3" w:rsidRDefault="00AD2B3A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5870332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4A941A64" w14:textId="3A07CDD5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5455" w:rsidRPr="00927F6F" w14:paraId="29618826" w14:textId="77777777" w:rsidTr="00D962F0">
        <w:tc>
          <w:tcPr>
            <w:tcW w:w="1555" w:type="pct"/>
          </w:tcPr>
          <w:p w14:paraId="7192DBD0" w14:textId="27AA40A5" w:rsidR="00215455" w:rsidRPr="00927F6F" w:rsidRDefault="00215455" w:rsidP="002154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77" w:type="pct"/>
          </w:tcPr>
          <w:p w14:paraId="4B031FCE" w14:textId="26DF0CAE" w:rsidR="00215455" w:rsidRPr="00AD2B3A" w:rsidRDefault="00FC5CE7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21" w:type="pct"/>
          </w:tcPr>
          <w:p w14:paraId="2A07B0BA" w14:textId="7A788B59" w:rsidR="00215455" w:rsidRPr="00927F6F" w:rsidRDefault="0085106A" w:rsidP="00851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4139449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E2C5748" w14:textId="48AC3FB4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01068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5010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1068">
              <w:rPr>
                <w:rFonts w:asciiTheme="majorBidi" w:hAnsiTheme="majorBidi"/>
                <w:sz w:val="30"/>
                <w:szCs w:val="30"/>
                <w:cs/>
              </w:rPr>
              <w:t>981</w:t>
            </w:r>
          </w:p>
        </w:tc>
        <w:tc>
          <w:tcPr>
            <w:tcW w:w="146" w:type="pct"/>
          </w:tcPr>
          <w:p w14:paraId="061D7027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264398C" w14:textId="5C6A70DC" w:rsidR="00215455" w:rsidRPr="00927F6F" w:rsidRDefault="0085106A" w:rsidP="00851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A007E3C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FF79D7D" w14:textId="416E4CC6" w:rsidR="00215455" w:rsidRPr="00927F6F" w:rsidRDefault="00215455" w:rsidP="004E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5,925</w:t>
            </w:r>
          </w:p>
        </w:tc>
      </w:tr>
      <w:tr w:rsidR="00215455" w:rsidRPr="00927F6F" w14:paraId="5E6E0B29" w14:textId="77777777" w:rsidTr="00D962F0">
        <w:tc>
          <w:tcPr>
            <w:tcW w:w="1555" w:type="pct"/>
          </w:tcPr>
          <w:p w14:paraId="0F5939A6" w14:textId="3B2225CA" w:rsidR="00215455" w:rsidRPr="00B230DC" w:rsidRDefault="00215455" w:rsidP="002154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pct"/>
          </w:tcPr>
          <w:p w14:paraId="14E44B91" w14:textId="77777777" w:rsidR="00215455" w:rsidRPr="00927F6F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D0540E9" w14:textId="7D86D6F4" w:rsidR="00215455" w:rsidRPr="00961248" w:rsidRDefault="0085106A" w:rsidP="00851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981FE7" w14:textId="77777777" w:rsidR="00215455" w:rsidRPr="00961248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500CEB76" w14:textId="1B2CF7CB" w:rsidR="00215455" w:rsidRPr="00961248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0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</w:t>
            </w:r>
            <w:r w:rsidRPr="00501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010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981</w:t>
            </w:r>
          </w:p>
        </w:tc>
        <w:tc>
          <w:tcPr>
            <w:tcW w:w="146" w:type="pct"/>
          </w:tcPr>
          <w:p w14:paraId="1AB1E22A" w14:textId="77777777" w:rsidR="00215455" w:rsidRPr="00961248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53E25FF" w14:textId="38F15823" w:rsidR="00215455" w:rsidRPr="00961248" w:rsidRDefault="0085106A" w:rsidP="00851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C447F14" w14:textId="77777777" w:rsidR="00215455" w:rsidRPr="00961248" w:rsidRDefault="00215455" w:rsidP="00215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ACBFB21" w14:textId="48B1CF87" w:rsidR="00215455" w:rsidRPr="004E66A2" w:rsidRDefault="00215455" w:rsidP="004E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6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5,925</w:t>
            </w:r>
          </w:p>
        </w:tc>
      </w:tr>
    </w:tbl>
    <w:p w14:paraId="3D4C73D8" w14:textId="77777777" w:rsidR="000C467E" w:rsidRPr="00CD4EEE" w:rsidRDefault="000C467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7E6211" w14:textId="7C5CF3E4" w:rsidR="00573EF8" w:rsidRPr="00FB35E4" w:rsidRDefault="00573EF8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ภายใต้เงื่อนไขของสัญญาทรัสต์รีซีทส์ที่ทำไว้กับธนาคาร</w:t>
      </w:r>
      <w:r w:rsidRPr="00161E2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บริษัทและบริษัทย่อย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161E24">
        <w:rPr>
          <w:rFonts w:asciiTheme="majorBidi" w:hAnsiTheme="majorBidi" w:cstheme="majorBidi"/>
          <w:sz w:val="30"/>
          <w:szCs w:val="30"/>
          <w:cs/>
        </w:rPr>
        <w:t>ได้ออกวัตถุดิบที่สั่งเข้ามาจากต่างประเทศภายใต้เครดิตของธนาคาร ดังนั้น บริษัทและบริษัทย่อย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161E24">
        <w:rPr>
          <w:rFonts w:asciiTheme="majorBidi" w:hAnsiTheme="majorBidi" w:cstheme="majorBidi"/>
          <w:sz w:val="30"/>
          <w:szCs w:val="30"/>
          <w:cs/>
        </w:rPr>
        <w:t>มีหนี้สินผูกพันต่อธนาคารสำหรับวัตถุดิบดังกล่าวทั้งที่เก็บไว้หรือขายไป</w:t>
      </w:r>
    </w:p>
    <w:p w14:paraId="221CF556" w14:textId="77777777" w:rsidR="00573EF8" w:rsidRDefault="00573EF8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904FD10" w14:textId="400F32CF" w:rsidR="00CE1A9C" w:rsidRPr="00B230DC" w:rsidRDefault="00CE1A9C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B230DC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B230DC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บริษัทมีวงเงินสินเชื่อกับสถาบันการเงินในประเทศหลายแห่งและสาขาของสถาบันการเงินต่างประเทศ</w:t>
      </w:r>
      <w:r w:rsidR="0096124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B230DC">
        <w:rPr>
          <w:rFonts w:asciiTheme="majorBidi" w:hAnsiTheme="majorBidi" w:cstheme="majorBidi"/>
          <w:sz w:val="30"/>
          <w:szCs w:val="30"/>
          <w:cs/>
          <w:lang w:val="th-TH"/>
        </w:rPr>
        <w:t>บางแห่งโดยมีอัตราดอกเบี้ยต่อปีดังนี้</w:t>
      </w:r>
    </w:p>
    <w:p w14:paraId="0F6D0F41" w14:textId="59ACDE46" w:rsidR="00CE1A9C" w:rsidRPr="00CF3369" w:rsidRDefault="00CE1A9C" w:rsidP="00F4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350"/>
      </w:tblGrid>
      <w:tr w:rsidR="00AD2B3A" w:rsidRPr="00161E24" w14:paraId="4532EA1D" w14:textId="77777777" w:rsidTr="00516440">
        <w:trPr>
          <w:tblHeader/>
        </w:trPr>
        <w:tc>
          <w:tcPr>
            <w:tcW w:w="6390" w:type="dxa"/>
          </w:tcPr>
          <w:p w14:paraId="193F79B1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332C4A80" w14:textId="7562EF81" w:rsidR="00AD2B3A" w:rsidRPr="00AD2B3A" w:rsidRDefault="00AD2B3A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162A6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/</w:t>
            </w:r>
            <w:r w:rsidR="002757A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="00DB2079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5455" w:rsidRPr="00161E24" w14:paraId="56860E54" w14:textId="77777777" w:rsidTr="00516440">
        <w:trPr>
          <w:tblHeader/>
        </w:trPr>
        <w:tc>
          <w:tcPr>
            <w:tcW w:w="6390" w:type="dxa"/>
          </w:tcPr>
          <w:p w14:paraId="4D4C3DAA" w14:textId="77777777" w:rsidR="00215455" w:rsidRPr="00161E24" w:rsidRDefault="00215455" w:rsidP="00215455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E68884" w14:textId="7F6FD81E" w:rsidR="00215455" w:rsidRPr="00161E24" w:rsidRDefault="00215455" w:rsidP="00215455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0FD6B1" w14:textId="77777777" w:rsidR="00215455" w:rsidRPr="00161E24" w:rsidRDefault="00215455" w:rsidP="0021545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5AC1A9F" w14:textId="51D95A44" w:rsidR="00215455" w:rsidRPr="00161E24" w:rsidRDefault="00215455" w:rsidP="0021545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D2B3A" w:rsidRPr="00161E24" w14:paraId="5B328315" w14:textId="77777777" w:rsidTr="00516440">
        <w:trPr>
          <w:trHeight w:val="279"/>
        </w:trPr>
        <w:tc>
          <w:tcPr>
            <w:tcW w:w="6390" w:type="dxa"/>
          </w:tcPr>
          <w:p w14:paraId="6FE0966D" w14:textId="77777777" w:rsidR="00AD2B3A" w:rsidRPr="00161E24" w:rsidRDefault="00AD2B3A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5F7B6F5" w14:textId="602C88F8" w:rsidR="00AD2B3A" w:rsidRPr="00B67DD0" w:rsidRDefault="00AD2B3A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</w:tr>
      <w:tr w:rsidR="00215455" w:rsidRPr="00161E24" w14:paraId="622DAAA4" w14:textId="77777777" w:rsidTr="00516440">
        <w:trPr>
          <w:trHeight w:val="315"/>
        </w:trPr>
        <w:tc>
          <w:tcPr>
            <w:tcW w:w="6390" w:type="dxa"/>
          </w:tcPr>
          <w:p w14:paraId="70BA2101" w14:textId="12F173DD" w:rsidR="00215455" w:rsidRPr="00161E24" w:rsidRDefault="00215455" w:rsidP="0021545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เงินกู้ยืมระยะสั้นจากสถาบันการเงินและหนี้สินภายใต้สัญญาทรัสต์รีซีทส์</w:t>
            </w:r>
          </w:p>
        </w:tc>
        <w:tc>
          <w:tcPr>
            <w:tcW w:w="1260" w:type="dxa"/>
          </w:tcPr>
          <w:p w14:paraId="2F911BED" w14:textId="110E1E6D" w:rsidR="00215455" w:rsidRPr="00161E24" w:rsidRDefault="00EB45A8" w:rsidP="002154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1.25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2.60</w:t>
            </w:r>
          </w:p>
        </w:tc>
        <w:tc>
          <w:tcPr>
            <w:tcW w:w="270" w:type="dxa"/>
          </w:tcPr>
          <w:p w14:paraId="6CE9109D" w14:textId="77777777" w:rsidR="00215455" w:rsidRPr="00161E24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2F35BF" w14:textId="6507EDF0" w:rsidR="00215455" w:rsidRPr="00161E24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D1147">
              <w:rPr>
                <w:rFonts w:asciiTheme="majorBidi" w:eastAsia="Calibri" w:hAnsiTheme="majorBidi" w:cstheme="majorBidi"/>
                <w:sz w:val="30"/>
                <w:szCs w:val="30"/>
              </w:rPr>
              <w:t>2.23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</w:rPr>
              <w:t>3.04</w:t>
            </w:r>
          </w:p>
        </w:tc>
      </w:tr>
      <w:tr w:rsidR="00215455" w:rsidRPr="00161E24" w14:paraId="0E063BCB" w14:textId="77777777" w:rsidTr="00516440">
        <w:trPr>
          <w:trHeight w:val="315"/>
        </w:trPr>
        <w:tc>
          <w:tcPr>
            <w:tcW w:w="6390" w:type="dxa"/>
          </w:tcPr>
          <w:p w14:paraId="06499D96" w14:textId="18B5C356" w:rsidR="00215455" w:rsidRPr="00B230DC" w:rsidRDefault="00215455" w:rsidP="00215455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12F3013" w14:textId="18B03002" w:rsidR="00215455" w:rsidRDefault="00EB45A8" w:rsidP="002154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1.99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12725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4.38</w:t>
            </w:r>
          </w:p>
        </w:tc>
        <w:tc>
          <w:tcPr>
            <w:tcW w:w="270" w:type="dxa"/>
          </w:tcPr>
          <w:p w14:paraId="1A5425AB" w14:textId="77777777" w:rsidR="00215455" w:rsidRPr="00161E24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35BFA7" w14:textId="3D2127C6" w:rsidR="00215455" w:rsidRPr="00CF0599" w:rsidRDefault="00215455" w:rsidP="0021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D1147">
              <w:rPr>
                <w:rFonts w:asciiTheme="majorBidi" w:eastAsia="Calibri" w:hAnsiTheme="majorBidi" w:cstheme="majorBidi"/>
                <w:sz w:val="30"/>
                <w:szCs w:val="30"/>
              </w:rPr>
              <w:t>2.85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</w:rPr>
              <w:t>3.01</w:t>
            </w:r>
          </w:p>
        </w:tc>
      </w:tr>
    </w:tbl>
    <w:p w14:paraId="57D81C37" w14:textId="18BF3C54" w:rsidR="00AD2B3A" w:rsidRPr="00CD4EEE" w:rsidRDefault="00AD2B3A" w:rsidP="00F4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A750B5C" w14:textId="24FB35D1" w:rsidR="003755E2" w:rsidRDefault="00151E53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1E53">
        <w:rPr>
          <w:rFonts w:asciiTheme="majorBidi" w:hAnsiTheme="majorBidi" w:hint="cs"/>
          <w:sz w:val="30"/>
          <w:szCs w:val="30"/>
          <w:cs/>
        </w:rPr>
        <w:lastRenderedPageBreak/>
        <w:t>ภายใต้สัญญาเงินกู้กลุ่มบริษัทต้องปฏิบัติตามเงื่อนไขทางการเงินบางประการตามที่ระบุในสัญญา</w:t>
      </w:r>
      <w:r w:rsidRPr="00151E53">
        <w:rPr>
          <w:rFonts w:asciiTheme="majorBidi" w:hAnsiTheme="majorBidi"/>
          <w:sz w:val="30"/>
          <w:szCs w:val="30"/>
          <w:cs/>
        </w:rPr>
        <w:t xml:space="preserve"> </w:t>
      </w:r>
      <w:r w:rsidRPr="00151E53">
        <w:rPr>
          <w:rFonts w:asciiTheme="majorBidi" w:hAnsiTheme="majorBidi" w:hint="cs"/>
          <w:sz w:val="30"/>
          <w:szCs w:val="30"/>
          <w:cs/>
        </w:rPr>
        <w:t>เช่น</w:t>
      </w:r>
      <w:r w:rsidRPr="00151E5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151E53">
        <w:rPr>
          <w:rFonts w:asciiTheme="majorBidi" w:hAnsiTheme="majorBidi" w:hint="cs"/>
          <w:sz w:val="30"/>
          <w:szCs w:val="30"/>
          <w:cs/>
        </w:rPr>
        <w:t>การดำรงอัตราส่วนทางการเงินให้เป็นไปตามสัญญา</w:t>
      </w:r>
      <w:r w:rsidRPr="00151E53">
        <w:rPr>
          <w:rFonts w:asciiTheme="majorBidi" w:hAnsiTheme="majorBidi"/>
          <w:sz w:val="30"/>
          <w:szCs w:val="30"/>
          <w:cs/>
        </w:rPr>
        <w:t xml:space="preserve"> </w:t>
      </w:r>
      <w:r w:rsidRPr="00151E53">
        <w:rPr>
          <w:rFonts w:asciiTheme="majorBidi" w:hAnsiTheme="majorBidi" w:hint="cs"/>
          <w:sz w:val="30"/>
          <w:szCs w:val="30"/>
          <w:cs/>
        </w:rPr>
        <w:t>เป็นต้น</w:t>
      </w:r>
      <w:r w:rsidRPr="00151E53">
        <w:rPr>
          <w:rFonts w:asciiTheme="majorBidi" w:hAnsiTheme="majorBidi"/>
          <w:sz w:val="30"/>
          <w:szCs w:val="30"/>
          <w:cs/>
        </w:rPr>
        <w:t xml:space="preserve"> </w:t>
      </w:r>
      <w:r w:rsidRPr="00151E53">
        <w:rPr>
          <w:rFonts w:asciiTheme="majorBidi" w:hAnsiTheme="majorBidi" w:hint="cs"/>
          <w:sz w:val="30"/>
          <w:szCs w:val="30"/>
          <w:cs/>
        </w:rPr>
        <w:t>ณ</w:t>
      </w:r>
      <w:r w:rsidRPr="00151E53">
        <w:rPr>
          <w:rFonts w:asciiTheme="majorBidi" w:hAnsiTheme="majorBidi"/>
          <w:sz w:val="30"/>
          <w:szCs w:val="30"/>
          <w:cs/>
        </w:rPr>
        <w:t xml:space="preserve"> </w:t>
      </w:r>
      <w:r w:rsidRPr="00151E53">
        <w:rPr>
          <w:rFonts w:asciiTheme="majorBidi" w:hAnsiTheme="majorBidi" w:hint="cs"/>
          <w:sz w:val="30"/>
          <w:szCs w:val="30"/>
          <w:cs/>
        </w:rPr>
        <w:t>วันที่</w:t>
      </w:r>
      <w:r w:rsidRPr="00151E53">
        <w:rPr>
          <w:rFonts w:asciiTheme="majorBidi" w:hAnsiTheme="majorBidi"/>
          <w:sz w:val="30"/>
          <w:szCs w:val="30"/>
          <w:cs/>
        </w:rPr>
        <w:t xml:space="preserve"> </w:t>
      </w:r>
      <w:r w:rsidRPr="00151E53">
        <w:rPr>
          <w:rFonts w:asciiTheme="majorBidi" w:hAnsiTheme="majorBidi" w:cstheme="majorBidi"/>
          <w:sz w:val="30"/>
          <w:szCs w:val="30"/>
        </w:rPr>
        <w:t xml:space="preserve">31 </w:t>
      </w:r>
      <w:r w:rsidRPr="00151E53">
        <w:rPr>
          <w:rFonts w:asciiTheme="majorBidi" w:hAnsiTheme="majorBidi" w:hint="cs"/>
          <w:sz w:val="30"/>
          <w:szCs w:val="30"/>
          <w:cs/>
        </w:rPr>
        <w:t>ธันวาคม</w:t>
      </w:r>
      <w:r w:rsidRPr="00151E53">
        <w:rPr>
          <w:rFonts w:asciiTheme="majorBidi" w:hAnsiTheme="majorBidi"/>
          <w:sz w:val="30"/>
          <w:szCs w:val="30"/>
          <w:cs/>
        </w:rPr>
        <w:t xml:space="preserve"> </w:t>
      </w:r>
      <w:r w:rsidRPr="00151E53">
        <w:rPr>
          <w:rFonts w:asciiTheme="majorBidi" w:hAnsiTheme="majorBidi" w:cstheme="majorBidi"/>
          <w:sz w:val="30"/>
          <w:szCs w:val="30"/>
        </w:rPr>
        <w:t xml:space="preserve">2568 </w:t>
      </w:r>
      <w:r w:rsidRPr="00151E53">
        <w:rPr>
          <w:rFonts w:asciiTheme="majorBidi" w:hAnsiTheme="majorBidi" w:hint="cs"/>
          <w:sz w:val="30"/>
          <w:szCs w:val="30"/>
          <w:cs/>
        </w:rPr>
        <w:t>กลุ่มบริษัทและบริษัทสามารถดำรงอัตราส่วนทางการเงิน</w:t>
      </w:r>
      <w:r w:rsidRPr="00151E53">
        <w:rPr>
          <w:rFonts w:asciiTheme="majorBidi" w:hAnsiTheme="majorBidi"/>
          <w:sz w:val="30"/>
          <w:szCs w:val="30"/>
          <w:cs/>
        </w:rPr>
        <w:t xml:space="preserve"> </w:t>
      </w:r>
      <w:r w:rsidRPr="00151E53">
        <w:rPr>
          <w:rFonts w:asciiTheme="majorBidi" w:hAnsiTheme="majorBidi" w:hint="cs"/>
          <w:sz w:val="30"/>
          <w:szCs w:val="30"/>
          <w:cs/>
        </w:rPr>
        <w:t>ตามที่กำหนดไว้ในสัญญาเงินกู้ได้</w:t>
      </w:r>
    </w:p>
    <w:p w14:paraId="5A9C05CA" w14:textId="77777777" w:rsidR="003755E2" w:rsidRPr="00B96215" w:rsidRDefault="003755E2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8FEFB4" w14:textId="0D3AF927" w:rsidR="00E57D4C" w:rsidRPr="00161E24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215455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มีวงเงินสินเชื่อที่ยังไม่ได้เบิกใช้เป็นจำนวนเงิน </w:t>
      </w:r>
      <w:r w:rsidR="00376398">
        <w:rPr>
          <w:rFonts w:asciiTheme="majorBidi" w:hAnsiTheme="majorBidi" w:cstheme="majorBidi"/>
          <w:sz w:val="30"/>
          <w:szCs w:val="30"/>
        </w:rPr>
        <w:t>60</w:t>
      </w:r>
      <w:r w:rsidR="0098203B">
        <w:rPr>
          <w:rFonts w:asciiTheme="majorBidi" w:hAnsiTheme="majorBidi" w:cstheme="majorBidi"/>
          <w:sz w:val="30"/>
          <w:szCs w:val="30"/>
        </w:rPr>
        <w:t>,</w:t>
      </w:r>
      <w:r w:rsidR="003054BA">
        <w:rPr>
          <w:rFonts w:asciiTheme="majorBidi" w:hAnsiTheme="majorBidi" w:cstheme="majorBidi"/>
          <w:sz w:val="30"/>
          <w:szCs w:val="30"/>
        </w:rPr>
        <w:t>164</w:t>
      </w:r>
      <w:r w:rsidR="000A1702" w:rsidRPr="000A1702">
        <w:rPr>
          <w:rFonts w:asciiTheme="majorBidi" w:hAnsi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และ</w:t>
      </w:r>
      <w:r w:rsidR="00640668" w:rsidRPr="00640668">
        <w:rPr>
          <w:rFonts w:asciiTheme="majorBidi" w:hAnsiTheme="majorBidi"/>
          <w:sz w:val="30"/>
          <w:szCs w:val="30"/>
          <w:cs/>
        </w:rPr>
        <w:t xml:space="preserve"> </w:t>
      </w:r>
      <w:r w:rsidR="0098203B">
        <w:rPr>
          <w:rFonts w:asciiTheme="majorBidi" w:hAnsiTheme="majorBidi" w:cstheme="majorBidi"/>
          <w:sz w:val="30"/>
          <w:szCs w:val="30"/>
        </w:rPr>
        <w:t>5</w:t>
      </w:r>
      <w:r w:rsidR="00C86E18">
        <w:rPr>
          <w:rFonts w:asciiTheme="majorBidi" w:hAnsiTheme="majorBidi" w:cstheme="majorBidi"/>
          <w:sz w:val="30"/>
          <w:szCs w:val="30"/>
        </w:rPr>
        <w:t>7</w:t>
      </w:r>
      <w:r w:rsidR="0098203B">
        <w:rPr>
          <w:rFonts w:asciiTheme="majorBidi" w:hAnsiTheme="majorBidi" w:cstheme="majorBidi"/>
          <w:sz w:val="30"/>
          <w:szCs w:val="30"/>
        </w:rPr>
        <w:t>,</w:t>
      </w:r>
      <w:r w:rsidR="00C86E18">
        <w:rPr>
          <w:rFonts w:asciiTheme="majorBidi" w:hAnsiTheme="majorBidi" w:cstheme="majorBidi"/>
          <w:sz w:val="30"/>
          <w:szCs w:val="30"/>
        </w:rPr>
        <w:t>158</w:t>
      </w:r>
      <w:r w:rsidR="003D0D8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1545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15455" w:rsidRPr="00215455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15455" w:rsidRPr="00215455">
        <w:rPr>
          <w:rFonts w:asciiTheme="majorBidi" w:hAnsiTheme="majorBidi" w:cstheme="majorBidi"/>
          <w:i/>
          <w:iCs/>
          <w:sz w:val="30"/>
          <w:szCs w:val="30"/>
          <w:cs/>
        </w:rPr>
        <w:t>1</w:t>
      </w:r>
      <w:r w:rsidR="00215455" w:rsidRPr="00215455">
        <w:rPr>
          <w:rFonts w:asciiTheme="majorBidi" w:hAnsiTheme="majorBidi" w:cstheme="majorBidi"/>
          <w:i/>
          <w:iCs/>
          <w:sz w:val="30"/>
          <w:szCs w:val="30"/>
        </w:rPr>
        <w:t>,191</w:t>
      </w:r>
      <w:r w:rsidR="00A839C1" w:rsidRPr="00A839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905DFA"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15455" w:rsidRPr="00215455">
        <w:rPr>
          <w:rFonts w:asciiTheme="majorBidi" w:hAnsiTheme="majorBidi" w:cstheme="majorBidi"/>
          <w:i/>
          <w:iCs/>
          <w:sz w:val="30"/>
          <w:szCs w:val="30"/>
        </w:rPr>
        <w:t>39,</w:t>
      </w:r>
      <w:r w:rsidR="00215455" w:rsidRPr="00215455">
        <w:rPr>
          <w:rFonts w:asciiTheme="majorBidi" w:hAnsiTheme="majorBidi" w:cstheme="majorBidi"/>
          <w:i/>
          <w:iCs/>
          <w:sz w:val="30"/>
          <w:szCs w:val="30"/>
          <w:cs/>
        </w:rPr>
        <w:t>589</w:t>
      </w:r>
      <w:r w:rsidR="00A839C1" w:rsidRPr="00A839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0D8C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AD2B3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EDA745" w14:textId="77777777" w:rsidR="00E57D4C" w:rsidRPr="00B96215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80ABB5" w14:textId="12EB9CDE" w:rsidR="00F73B9C" w:rsidRPr="00161E24" w:rsidRDefault="00F73B9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14481AFE" w14:textId="77777777" w:rsidR="00A777AE" w:rsidRPr="00B96215" w:rsidRDefault="00A777AE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404CC1" w14:textId="103B162D" w:rsidR="00916A4B" w:rsidRPr="00161E24" w:rsidRDefault="00916A4B" w:rsidP="00715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225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บริษัทออกจำหน่ายหุ้นกู้สกุลเงินบาทชนิดระบุชื่อผู้ถือ ประเภทไม่ด้อยสิทธิ ไม่มีหลักประกันและไม่มีผู้แทนผู้ถือหุ้น </w:t>
      </w:r>
      <w:r w:rsidR="0080643E" w:rsidRPr="007225D1">
        <w:rPr>
          <w:rFonts w:asciiTheme="majorBidi" w:hAnsiTheme="majorBidi" w:cstheme="majorBidi"/>
          <w:spacing w:val="-2"/>
          <w:sz w:val="30"/>
          <w:szCs w:val="30"/>
          <w:cs/>
        </w:rPr>
        <w:t>หุ้นกู้ดังกล่าวได้จดทะเบียนกับสำนักงานคณะกรรมการกำกับหลักทรัพย์และตลาดหลักทรัพย์แห่งประเทศไทย</w:t>
      </w:r>
    </w:p>
    <w:p w14:paraId="16CD50B9" w14:textId="77777777" w:rsidR="000A047E" w:rsidRPr="00B96215" w:rsidRDefault="000A047E" w:rsidP="00916A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775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530"/>
        <w:gridCol w:w="1980"/>
        <w:gridCol w:w="1980"/>
      </w:tblGrid>
      <w:tr w:rsidR="00CD4EEE" w:rsidRPr="00161E24" w14:paraId="49851994" w14:textId="77777777" w:rsidTr="00516440">
        <w:trPr>
          <w:tblHeader/>
        </w:trPr>
        <w:tc>
          <w:tcPr>
            <w:tcW w:w="2268" w:type="dxa"/>
            <w:vAlign w:val="bottom"/>
          </w:tcPr>
          <w:p w14:paraId="5D9E7D0E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1530" w:type="dxa"/>
            <w:vAlign w:val="bottom"/>
          </w:tcPr>
          <w:p w14:paraId="7242B6BA" w14:textId="39622DEC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1980" w:type="dxa"/>
            <w:vAlign w:val="bottom"/>
          </w:tcPr>
          <w:p w14:paraId="4966B77D" w14:textId="77777777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80" w:type="dxa"/>
            <w:vAlign w:val="bottom"/>
          </w:tcPr>
          <w:p w14:paraId="26349000" w14:textId="24EC84DA" w:rsidR="00CD4EEE" w:rsidRPr="00161E24" w:rsidRDefault="00CD4EEE" w:rsidP="00CD4EEE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CD4EEE" w:rsidRPr="00161E24" w14:paraId="7417B282" w14:textId="77777777" w:rsidTr="00516440">
        <w:trPr>
          <w:tblHeader/>
        </w:trPr>
        <w:tc>
          <w:tcPr>
            <w:tcW w:w="2268" w:type="dxa"/>
            <w:vAlign w:val="bottom"/>
          </w:tcPr>
          <w:p w14:paraId="12332AD8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2FC08CD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(ปี)</w:t>
            </w:r>
          </w:p>
        </w:tc>
        <w:tc>
          <w:tcPr>
            <w:tcW w:w="1980" w:type="dxa"/>
            <w:vAlign w:val="bottom"/>
          </w:tcPr>
          <w:p w14:paraId="60D0DE59" w14:textId="77777777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980" w:type="dxa"/>
            <w:vAlign w:val="bottom"/>
          </w:tcPr>
          <w:p w14:paraId="33FC60BB" w14:textId="77777777" w:rsidR="00CD4EEE" w:rsidRPr="00161E24" w:rsidRDefault="00CD4EEE" w:rsidP="00CD4EEE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F6214" w:rsidRPr="00161E24" w14:paraId="7BAB3C92" w14:textId="77777777" w:rsidTr="002A5CBF">
        <w:trPr>
          <w:tblHeader/>
        </w:trPr>
        <w:tc>
          <w:tcPr>
            <w:tcW w:w="2268" w:type="dxa"/>
          </w:tcPr>
          <w:p w14:paraId="61EE969A" w14:textId="6E013A52" w:rsidR="00EF6214" w:rsidRPr="00EF6214" w:rsidRDefault="00EF6214" w:rsidP="00BD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191482B7" w14:textId="275B1537" w:rsidR="00EF6214" w:rsidRPr="00161E24" w:rsidRDefault="00EF6214" w:rsidP="00EF6214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85A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1.6</w:t>
            </w:r>
          </w:p>
        </w:tc>
        <w:tc>
          <w:tcPr>
            <w:tcW w:w="1980" w:type="dxa"/>
          </w:tcPr>
          <w:p w14:paraId="42E7681E" w14:textId="10ED4BED" w:rsidR="00EF6214" w:rsidRPr="00485A52" w:rsidRDefault="00485A52" w:rsidP="00EF621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85A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2.70</w:t>
            </w:r>
          </w:p>
        </w:tc>
        <w:tc>
          <w:tcPr>
            <w:tcW w:w="1980" w:type="dxa"/>
          </w:tcPr>
          <w:p w14:paraId="4292253C" w14:textId="77C89C25" w:rsidR="00EF6214" w:rsidRPr="00161E24" w:rsidRDefault="00EF6214" w:rsidP="00EF6214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774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0774BD" w:rsidRPr="000774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774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0774BD" w:rsidRPr="00161E24" w14:paraId="15B5D841" w14:textId="77777777" w:rsidTr="002A5CBF">
        <w:trPr>
          <w:tblHeader/>
        </w:trPr>
        <w:tc>
          <w:tcPr>
            <w:tcW w:w="2268" w:type="dxa"/>
          </w:tcPr>
          <w:p w14:paraId="507C0A5E" w14:textId="6A1B4565" w:rsidR="000774BD" w:rsidRDefault="000774BD" w:rsidP="00BD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41A68A1F" w14:textId="334234DE" w:rsidR="000774BD" w:rsidRPr="00485A52" w:rsidRDefault="000774BD" w:rsidP="000774BD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980" w:type="dxa"/>
          </w:tcPr>
          <w:p w14:paraId="2D0D962A" w14:textId="0DF3082F" w:rsidR="000774BD" w:rsidRPr="00485A52" w:rsidRDefault="000774BD" w:rsidP="000774B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80" w:type="dxa"/>
          </w:tcPr>
          <w:p w14:paraId="7D4686FF" w14:textId="3F8DBD41" w:rsidR="000774BD" w:rsidRPr="000774BD" w:rsidRDefault="000774BD" w:rsidP="000774BD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EF6214" w:rsidRPr="00161E24" w14:paraId="07749F5A" w14:textId="77777777" w:rsidTr="00516440">
        <w:trPr>
          <w:tblHeader/>
        </w:trPr>
        <w:tc>
          <w:tcPr>
            <w:tcW w:w="2268" w:type="dxa"/>
            <w:vAlign w:val="bottom"/>
          </w:tcPr>
          <w:p w14:paraId="64B9586B" w14:textId="5C3E38C9" w:rsidR="00EF6214" w:rsidRPr="00161E24" w:rsidRDefault="00080FB9" w:rsidP="00BD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3581DFF5" w14:textId="5A1569F5" w:rsidR="00EF6214" w:rsidRPr="00080FB9" w:rsidRDefault="00080FB9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F1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527980BC" w14:textId="153DC1ED" w:rsidR="00EF6214" w:rsidRPr="00161E24" w:rsidRDefault="00080FB9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F1B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1.91</w:t>
            </w:r>
          </w:p>
        </w:tc>
        <w:tc>
          <w:tcPr>
            <w:tcW w:w="1980" w:type="dxa"/>
            <w:vAlign w:val="bottom"/>
          </w:tcPr>
          <w:p w14:paraId="1A4C981F" w14:textId="1A86A988" w:rsidR="00EF6214" w:rsidRPr="009F1B51" w:rsidRDefault="00080FB9" w:rsidP="00CD4EEE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1B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1,500</w:t>
            </w:r>
          </w:p>
        </w:tc>
      </w:tr>
    </w:tbl>
    <w:p w14:paraId="1E647567" w14:textId="77777777" w:rsidR="001625E7" w:rsidRPr="00B96215" w:rsidRDefault="001625E7" w:rsidP="001625E7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A5642" w14:textId="1E0258E9" w:rsidR="00B461D5" w:rsidRPr="00B461D5" w:rsidRDefault="00B461D5" w:rsidP="00D56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461D5">
        <w:rPr>
          <w:rFonts w:asciiTheme="majorBidi" w:hAnsiTheme="majorBidi" w:cstheme="majorBidi" w:hint="cs"/>
          <w:spacing w:val="-2"/>
          <w:sz w:val="30"/>
          <w:szCs w:val="30"/>
          <w:cs/>
        </w:rPr>
        <w:t>ในเดือนมกราคม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75235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บริษัทออกจำหน่ายหุ้นกู้ระยะยาวจำนวน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75235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ล้านหุ้น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มูลค่าที่ตราไว้หน่วยละ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75235">
        <w:rPr>
          <w:rFonts w:asciiTheme="majorBidi" w:hAnsiTheme="majorBidi" w:cstheme="majorBidi"/>
          <w:spacing w:val="-2"/>
          <w:sz w:val="30"/>
          <w:szCs w:val="30"/>
        </w:rPr>
        <w:t>1,000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562F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562FC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</w:t>
      </w:r>
      <w:r w:rsidRPr="00D562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75235" w:rsidRPr="000774BD">
        <w:rPr>
          <w:rFonts w:asciiTheme="majorBidi" w:hAnsiTheme="majorBidi" w:cstheme="majorBidi"/>
          <w:spacing w:val="-4"/>
          <w:sz w:val="30"/>
          <w:szCs w:val="30"/>
        </w:rPr>
        <w:t>2,000</w:t>
      </w:r>
      <w:r w:rsidRPr="00D562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562FC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D562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562FC">
        <w:rPr>
          <w:rFonts w:asciiTheme="majorBidi" w:hAnsiTheme="majorBidi" w:cstheme="majorBidi" w:hint="cs"/>
          <w:spacing w:val="-4"/>
          <w:sz w:val="30"/>
          <w:szCs w:val="30"/>
          <w:cs/>
        </w:rPr>
        <w:t>โดยมีกำหนดไถ่ถอนในวันที่</w:t>
      </w:r>
      <w:r w:rsidRPr="00D562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75235">
        <w:rPr>
          <w:rFonts w:asciiTheme="majorBidi" w:hAnsiTheme="majorBidi" w:cstheme="majorBidi"/>
          <w:spacing w:val="-4"/>
          <w:sz w:val="30"/>
          <w:szCs w:val="30"/>
        </w:rPr>
        <w:t>29</w:t>
      </w:r>
      <w:r w:rsidRPr="00D562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562FC">
        <w:rPr>
          <w:rFonts w:asciiTheme="majorBidi" w:hAnsiTheme="majorBidi" w:cstheme="majorBidi" w:hint="cs"/>
          <w:spacing w:val="-4"/>
          <w:sz w:val="30"/>
          <w:szCs w:val="30"/>
          <w:cs/>
        </w:rPr>
        <w:t>กรกฎาคม</w:t>
      </w:r>
      <w:r w:rsidRPr="00D562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75235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D562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562FC">
        <w:rPr>
          <w:rFonts w:asciiTheme="majorBidi" w:hAnsiTheme="majorBidi" w:cstheme="majorBidi" w:hint="cs"/>
          <w:spacing w:val="-4"/>
          <w:sz w:val="30"/>
          <w:szCs w:val="30"/>
          <w:cs/>
        </w:rPr>
        <w:t>และมีอัตราดอกเบี้ยคงที่ร้อยละ</w:t>
      </w:r>
      <w:r w:rsidRPr="00D562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75235">
        <w:rPr>
          <w:rFonts w:asciiTheme="majorBidi" w:hAnsiTheme="majorBidi" w:cstheme="majorBidi"/>
          <w:spacing w:val="-4"/>
          <w:sz w:val="30"/>
          <w:szCs w:val="30"/>
        </w:rPr>
        <w:t>2.70</w:t>
      </w:r>
      <w:r w:rsidRPr="00D562F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D562FC">
        <w:rPr>
          <w:rFonts w:asciiTheme="majorBidi" w:hAnsiTheme="majorBidi" w:cstheme="majorBidi" w:hint="cs"/>
          <w:spacing w:val="-4"/>
          <w:sz w:val="30"/>
          <w:szCs w:val="30"/>
          <w:cs/>
        </w:rPr>
        <w:t>ต่</w:t>
      </w:r>
      <w:r w:rsidR="00D562FC" w:rsidRPr="00D562FC">
        <w:rPr>
          <w:rFonts w:asciiTheme="majorBidi" w:hAnsiTheme="majorBidi" w:cstheme="majorBidi" w:hint="cs"/>
          <w:spacing w:val="-4"/>
          <w:sz w:val="30"/>
          <w:szCs w:val="30"/>
          <w:cs/>
        </w:rPr>
        <w:t>อ</w:t>
      </w:r>
      <w:r w:rsidRPr="00B461D5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หุ้นกู้มีกำหนดชำระดอกเบี้ยทุก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7523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B461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cstheme="majorBidi" w:hint="cs"/>
          <w:spacing w:val="-2"/>
          <w:sz w:val="30"/>
          <w:szCs w:val="30"/>
          <w:cs/>
        </w:rPr>
        <w:t>ไม่ด้อยสิทธิและไม่มีหลักประกัน</w:t>
      </w:r>
    </w:p>
    <w:p w14:paraId="145C0F4D" w14:textId="77777777" w:rsidR="00B461D5" w:rsidRPr="00B96215" w:rsidRDefault="00B461D5" w:rsidP="00B46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AC3B0F9" w14:textId="2F8C9B8E" w:rsidR="00B461D5" w:rsidRPr="00B461D5" w:rsidRDefault="00B461D5" w:rsidP="00B461D5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461D5">
        <w:rPr>
          <w:rFonts w:asciiTheme="majorBidi" w:hAnsiTheme="majorBidi" w:hint="cs"/>
          <w:spacing w:val="-2"/>
          <w:sz w:val="30"/>
          <w:szCs w:val="30"/>
          <w:cs/>
        </w:rPr>
        <w:t>ในเดือนกันยายน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4792">
        <w:rPr>
          <w:rFonts w:asciiTheme="majorBidi" w:hAnsiTheme="majorBidi"/>
          <w:spacing w:val="-2"/>
          <w:sz w:val="30"/>
          <w:szCs w:val="30"/>
        </w:rPr>
        <w:t>2568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บริษัทออกจำหน่ายหุ้นกู้ระยะยาว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4792">
        <w:rPr>
          <w:rFonts w:asciiTheme="majorBidi" w:hAnsiTheme="majorBidi"/>
          <w:spacing w:val="-2"/>
          <w:sz w:val="30"/>
          <w:szCs w:val="30"/>
        </w:rPr>
        <w:t>2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ชุด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ดังนี้</w:t>
      </w:r>
    </w:p>
    <w:p w14:paraId="30691C8C" w14:textId="4228B89E" w:rsidR="00B461D5" w:rsidRPr="00B461D5" w:rsidRDefault="00B461D5" w:rsidP="00B461D5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   - 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หุ้นกู้ระยะยาวชนิดไม่มีดอกเบี้ย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E0175">
        <w:rPr>
          <w:rFonts w:asciiTheme="majorBidi" w:hAnsiTheme="majorBidi"/>
          <w:spacing w:val="-2"/>
          <w:sz w:val="30"/>
          <w:szCs w:val="30"/>
        </w:rPr>
        <w:t>3.5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ล้านหุ้น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มูลค่าที่ตราไว้หน่วยละ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4792">
        <w:rPr>
          <w:rFonts w:asciiTheme="majorBidi" w:hAnsiTheme="majorBidi"/>
          <w:spacing w:val="-2"/>
          <w:sz w:val="30"/>
          <w:szCs w:val="30"/>
        </w:rPr>
        <w:t>1,000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เป็นจำนวน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4792">
        <w:rPr>
          <w:rFonts w:asciiTheme="majorBidi" w:hAnsiTheme="majorBidi"/>
          <w:spacing w:val="-2"/>
          <w:sz w:val="30"/>
          <w:szCs w:val="30"/>
        </w:rPr>
        <w:t xml:space="preserve">3,500 </w:t>
      </w:r>
      <w:r w:rsidR="00EF4792">
        <w:rPr>
          <w:rFonts w:asciiTheme="majorBidi" w:hAnsiTheme="majorBidi"/>
          <w:spacing w:val="-2"/>
          <w:sz w:val="30"/>
          <w:szCs w:val="30"/>
        </w:rPr>
        <w:br/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56EC5" w:rsidRPr="00D56EC5">
        <w:rPr>
          <w:rFonts w:asciiTheme="majorBidi" w:hAnsiTheme="majorBidi"/>
          <w:spacing w:val="-2"/>
          <w:sz w:val="30"/>
          <w:szCs w:val="30"/>
          <w:cs/>
        </w:rPr>
        <w:t xml:space="preserve">โดยมีราคาขายต่อหน่วย </w:t>
      </w:r>
      <w:r w:rsidR="00D56EC5" w:rsidRPr="00D56EC5">
        <w:rPr>
          <w:rFonts w:asciiTheme="majorBidi" w:hAnsiTheme="majorBidi"/>
          <w:spacing w:val="-2"/>
          <w:sz w:val="30"/>
          <w:szCs w:val="30"/>
        </w:rPr>
        <w:t xml:space="preserve">950.88 </w:t>
      </w:r>
      <w:r w:rsidR="00D56EC5" w:rsidRPr="00D56EC5">
        <w:rPr>
          <w:rFonts w:asciiTheme="majorBidi" w:hAnsiTheme="majorBidi"/>
          <w:spacing w:val="-2"/>
          <w:sz w:val="30"/>
          <w:szCs w:val="30"/>
          <w:cs/>
        </w:rPr>
        <w:t>บาท ซึ่งเทียบเท่าอัตร</w:t>
      </w:r>
      <w:r w:rsidR="007534C4">
        <w:rPr>
          <w:rFonts w:asciiTheme="majorBidi" w:hAnsiTheme="majorBidi" w:hint="cs"/>
          <w:spacing w:val="-2"/>
          <w:sz w:val="30"/>
          <w:szCs w:val="30"/>
          <w:cs/>
        </w:rPr>
        <w:t>า</w:t>
      </w:r>
      <w:r w:rsidR="00D56EC5" w:rsidRPr="00D56EC5">
        <w:rPr>
          <w:rFonts w:asciiTheme="majorBidi" w:hAnsiTheme="majorBidi"/>
          <w:spacing w:val="-2"/>
          <w:sz w:val="30"/>
          <w:szCs w:val="30"/>
          <w:cs/>
        </w:rPr>
        <w:t xml:space="preserve">ส่วนลดร้อยละ </w:t>
      </w:r>
      <w:r w:rsidR="00D56EC5" w:rsidRPr="00D56EC5">
        <w:rPr>
          <w:rFonts w:asciiTheme="majorBidi" w:hAnsiTheme="majorBidi"/>
          <w:spacing w:val="-2"/>
          <w:sz w:val="30"/>
          <w:szCs w:val="30"/>
        </w:rPr>
        <w:t xml:space="preserve">1.69 </w:t>
      </w:r>
      <w:r w:rsidR="00D56EC5" w:rsidRPr="00D56EC5">
        <w:rPr>
          <w:rFonts w:asciiTheme="majorBidi" w:hAnsiTheme="majorBidi"/>
          <w:spacing w:val="-2"/>
          <w:sz w:val="30"/>
          <w:szCs w:val="30"/>
          <w:cs/>
        </w:rPr>
        <w:t>ต่อปี โดยมีกำหนดไถ่ถอน</w:t>
      </w:r>
      <w:r w:rsidR="0037024F">
        <w:rPr>
          <w:rFonts w:asciiTheme="majorBidi" w:hAnsiTheme="majorBidi"/>
          <w:spacing w:val="-2"/>
          <w:sz w:val="30"/>
          <w:szCs w:val="30"/>
          <w:cs/>
        </w:rPr>
        <w:br/>
      </w:r>
      <w:r w:rsidR="00D56EC5" w:rsidRPr="00D56EC5">
        <w:rPr>
          <w:rFonts w:asciiTheme="majorBidi" w:hAnsiTheme="majorBidi"/>
          <w:spacing w:val="-2"/>
          <w:sz w:val="30"/>
          <w:szCs w:val="30"/>
          <w:cs/>
        </w:rPr>
        <w:t xml:space="preserve">ในวันที่ </w:t>
      </w:r>
      <w:r w:rsidR="00D56EC5" w:rsidRPr="00D56EC5">
        <w:rPr>
          <w:rFonts w:asciiTheme="majorBidi" w:hAnsiTheme="majorBidi"/>
          <w:spacing w:val="-2"/>
          <w:sz w:val="30"/>
          <w:szCs w:val="30"/>
        </w:rPr>
        <w:t xml:space="preserve">29 </w:t>
      </w:r>
      <w:r w:rsidR="00D56EC5" w:rsidRPr="00D56EC5">
        <w:rPr>
          <w:rFonts w:asciiTheme="majorBidi" w:hAnsiTheme="majorBidi"/>
          <w:spacing w:val="-2"/>
          <w:sz w:val="30"/>
          <w:szCs w:val="30"/>
          <w:cs/>
        </w:rPr>
        <w:t xml:space="preserve">กันยายน </w:t>
      </w:r>
      <w:r w:rsidR="00D56EC5" w:rsidRPr="00D56EC5">
        <w:rPr>
          <w:rFonts w:asciiTheme="majorBidi" w:hAnsiTheme="majorBidi"/>
          <w:spacing w:val="-2"/>
          <w:sz w:val="30"/>
          <w:szCs w:val="30"/>
        </w:rPr>
        <w:t xml:space="preserve">2571 </w:t>
      </w:r>
      <w:r w:rsidR="00D56EC5" w:rsidRPr="00D56EC5">
        <w:rPr>
          <w:rFonts w:asciiTheme="majorBidi" w:hAnsiTheme="majorBidi"/>
          <w:spacing w:val="-2"/>
          <w:sz w:val="30"/>
          <w:szCs w:val="30"/>
          <w:cs/>
        </w:rPr>
        <w:t>ไม่ด้อยสิทธิและไม่มีหลักประกัน</w:t>
      </w:r>
      <w:r w:rsidR="00D56EC5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</w:p>
    <w:p w14:paraId="1222AC99" w14:textId="7ADBFB07" w:rsidR="00D562FC" w:rsidRDefault="00B461D5" w:rsidP="00B461D5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   - 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หุ้นกู้ระยะยาวชนิดมีดอกเบี้ย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4792">
        <w:rPr>
          <w:rFonts w:asciiTheme="majorBidi" w:hAnsiTheme="majorBidi"/>
          <w:spacing w:val="-2"/>
          <w:sz w:val="30"/>
          <w:szCs w:val="30"/>
        </w:rPr>
        <w:t>1.5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ล้านหุ้น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มูลค่าที่ตราไว้หน่วยละ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4792">
        <w:rPr>
          <w:rFonts w:asciiTheme="majorBidi" w:hAnsiTheme="majorBidi"/>
          <w:spacing w:val="-2"/>
          <w:sz w:val="30"/>
          <w:szCs w:val="30"/>
        </w:rPr>
        <w:t>1,000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บาท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เป็นจำนวน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4792">
        <w:rPr>
          <w:rFonts w:asciiTheme="majorBidi" w:hAnsiTheme="majorBidi"/>
          <w:spacing w:val="-2"/>
          <w:sz w:val="30"/>
          <w:szCs w:val="30"/>
        </w:rPr>
        <w:t>1,500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โดยมีกำหนดไถ่ถอนในวันที่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4792">
        <w:rPr>
          <w:rFonts w:asciiTheme="majorBidi" w:hAnsiTheme="majorBidi"/>
          <w:spacing w:val="-2"/>
          <w:sz w:val="30"/>
          <w:szCs w:val="30"/>
        </w:rPr>
        <w:t>30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กันยายน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F4792">
        <w:rPr>
          <w:rFonts w:asciiTheme="majorBidi" w:hAnsiTheme="majorBidi"/>
          <w:spacing w:val="-2"/>
          <w:sz w:val="30"/>
          <w:szCs w:val="30"/>
        </w:rPr>
        <w:t>25</w:t>
      </w:r>
      <w:r w:rsidR="00E1059B">
        <w:rPr>
          <w:rFonts w:asciiTheme="majorBidi" w:hAnsiTheme="majorBidi"/>
          <w:spacing w:val="-2"/>
          <w:sz w:val="30"/>
          <w:szCs w:val="30"/>
        </w:rPr>
        <w:t>72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และมีอัตราดอกเบี้ยคงที่ร้อยละ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1059B">
        <w:rPr>
          <w:rFonts w:asciiTheme="majorBidi" w:hAnsiTheme="majorBidi"/>
          <w:spacing w:val="-2"/>
          <w:sz w:val="30"/>
          <w:szCs w:val="30"/>
        </w:rPr>
        <w:t>1.91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ต่อปี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หุ้นกู้มีกำหนดชำระดอกเบี้ยทุก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1059B">
        <w:rPr>
          <w:rFonts w:asciiTheme="majorBidi" w:hAnsiTheme="majorBidi"/>
          <w:spacing w:val="-2"/>
          <w:sz w:val="30"/>
          <w:szCs w:val="30"/>
        </w:rPr>
        <w:t>6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Pr="00B461D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461D5">
        <w:rPr>
          <w:rFonts w:asciiTheme="majorBidi" w:hAnsiTheme="majorBidi" w:hint="cs"/>
          <w:spacing w:val="-2"/>
          <w:sz w:val="30"/>
          <w:szCs w:val="30"/>
          <w:cs/>
        </w:rPr>
        <w:t>ไม่ด้อยสิทธิและไม่มีหลักประกัน</w:t>
      </w:r>
    </w:p>
    <w:p w14:paraId="6F175A4B" w14:textId="77777777" w:rsidR="005356D9" w:rsidRPr="00B96215" w:rsidRDefault="005356D9" w:rsidP="00B461D5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28"/>
          <w:szCs w:val="28"/>
        </w:rPr>
      </w:pPr>
    </w:p>
    <w:p w14:paraId="73550B7D" w14:textId="50F451FF" w:rsidR="005356D9" w:rsidRPr="00FA5153" w:rsidRDefault="005356D9" w:rsidP="00535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A5153">
        <w:rPr>
          <w:rFonts w:asciiTheme="majorBidi" w:hAnsiTheme="majorBidi" w:cstheme="majorBidi"/>
          <w:spacing w:val="-2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FA515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เงื่อนไขตามที่ระบุไว้ เช่น การดำรงอัตราส่วนทางการเงิน เป็นต้น ณ วันที่ </w:t>
      </w:r>
      <w:r w:rsidRPr="00FA515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FA5153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FA5153">
        <w:rPr>
          <w:rFonts w:asciiTheme="majorBidi" w:hAnsiTheme="majorBidi" w:cstheme="majorBidi"/>
          <w:spacing w:val="-2"/>
          <w:sz w:val="30"/>
          <w:szCs w:val="30"/>
        </w:rPr>
        <w:t> 2568 </w:t>
      </w:r>
      <w:r w:rsidRPr="00FA5153">
        <w:rPr>
          <w:rFonts w:asciiTheme="majorBidi" w:hAnsiTheme="majorBidi" w:cstheme="majorBidi"/>
          <w:spacing w:val="-2"/>
          <w:sz w:val="30"/>
          <w:szCs w:val="30"/>
          <w:cs/>
        </w:rPr>
        <w:t>บริษัทสามารถปฏิบัติตามเงื่อนไขดังกล่าวได้</w:t>
      </w:r>
    </w:p>
    <w:p w14:paraId="22CD79AE" w14:textId="0CE3A86D" w:rsidR="00EB40AE" w:rsidRPr="00161E24" w:rsidRDefault="00EB40AE" w:rsidP="00B72E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ตั๋วแลกเงิน</w:t>
      </w:r>
    </w:p>
    <w:p w14:paraId="1F004DC6" w14:textId="77777777" w:rsidR="00AD2B3A" w:rsidRPr="00AD2B3A" w:rsidRDefault="00AD2B3A" w:rsidP="00B72E9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627A22A" w14:textId="53DE8F89" w:rsidR="00B72E99" w:rsidRPr="00AD2B3A" w:rsidRDefault="00FF4BF2" w:rsidP="00B72E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AD2B3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AD2B3A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71E3A"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C58DB" w:rsidRPr="00AD2B3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15455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1264C9" w:rsidRPr="00AD2B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A7C9D" w:rsidRPr="00AD2B3A">
        <w:rPr>
          <w:rFonts w:asciiTheme="majorBidi" w:hAnsiTheme="majorBidi" w:cstheme="majorBidi"/>
          <w:sz w:val="30"/>
          <w:szCs w:val="30"/>
          <w:cs/>
        </w:rPr>
        <w:t>มี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>ตั๋วแลก</w:t>
      </w:r>
      <w:r w:rsidR="00661C17" w:rsidRPr="00AD2B3A">
        <w:rPr>
          <w:rFonts w:asciiTheme="majorBidi" w:hAnsiTheme="majorBidi" w:cstheme="majorBidi"/>
          <w:sz w:val="30"/>
          <w:szCs w:val="30"/>
          <w:cs/>
        </w:rPr>
        <w:t>เงิน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 xml:space="preserve">ในสกุลเงินบาทดังนี้ </w:t>
      </w:r>
    </w:p>
    <w:p w14:paraId="3984E360" w14:textId="77777777" w:rsidR="00B72E99" w:rsidRPr="00AD2B3A" w:rsidRDefault="00B72E99" w:rsidP="00B72E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008"/>
        <w:gridCol w:w="270"/>
        <w:gridCol w:w="1530"/>
        <w:gridCol w:w="270"/>
        <w:gridCol w:w="1260"/>
        <w:gridCol w:w="270"/>
        <w:gridCol w:w="1170"/>
        <w:gridCol w:w="270"/>
        <w:gridCol w:w="1162"/>
      </w:tblGrid>
      <w:tr w:rsidR="00EA7C9D" w:rsidRPr="00161E24" w14:paraId="6D55D315" w14:textId="77777777" w:rsidTr="00501633">
        <w:trPr>
          <w:trHeight w:hRule="exact" w:val="794"/>
          <w:tblHeader/>
        </w:trPr>
        <w:tc>
          <w:tcPr>
            <w:tcW w:w="2088" w:type="dxa"/>
            <w:vAlign w:val="bottom"/>
          </w:tcPr>
          <w:p w14:paraId="3A13A39B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1008" w:type="dxa"/>
            <w:vAlign w:val="bottom"/>
          </w:tcPr>
          <w:p w14:paraId="1E7840F6" w14:textId="77777777" w:rsidR="00EA7C9D" w:rsidRPr="00161E24" w:rsidRDefault="00EA7C9D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270" w:type="dxa"/>
            <w:vAlign w:val="bottom"/>
          </w:tcPr>
          <w:p w14:paraId="0660D412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BB45A94" w14:textId="77777777" w:rsidR="00EA7C9D" w:rsidRPr="00161E24" w:rsidRDefault="00EA7C9D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103C7C4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69E3E9" w14:textId="55570DAF" w:rsidR="00EA7C9D" w:rsidRPr="00161E24" w:rsidRDefault="00EA7C9D" w:rsidP="00766627">
            <w:pPr>
              <w:pStyle w:val="block"/>
              <w:spacing w:after="0" w:line="240" w:lineRule="atLeast"/>
              <w:ind w:left="-74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จำนวนเงิน</w:t>
            </w:r>
            <w:r w:rsidR="0076662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หน้าตั๋ว</w:t>
            </w:r>
          </w:p>
        </w:tc>
        <w:tc>
          <w:tcPr>
            <w:tcW w:w="270" w:type="dxa"/>
          </w:tcPr>
          <w:p w14:paraId="525929F3" w14:textId="77777777" w:rsidR="00EA7C9D" w:rsidRPr="00161E24" w:rsidRDefault="00EA7C9D" w:rsidP="003A6780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FF602D1" w14:textId="5081253B" w:rsidR="00EA7C9D" w:rsidRPr="00161E24" w:rsidRDefault="00EA7C9D" w:rsidP="00766627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ดอกเบี้ย</w:t>
            </w:r>
            <w:r w:rsidR="0076662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รอรับรู้</w:t>
            </w:r>
          </w:p>
        </w:tc>
        <w:tc>
          <w:tcPr>
            <w:tcW w:w="270" w:type="dxa"/>
          </w:tcPr>
          <w:p w14:paraId="7BD6F592" w14:textId="77777777" w:rsidR="00EA7C9D" w:rsidRPr="00161E24" w:rsidRDefault="00EA7C9D" w:rsidP="00702CB2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vAlign w:val="bottom"/>
          </w:tcPr>
          <w:p w14:paraId="5E75EEC5" w14:textId="77777777" w:rsidR="00EA7C9D" w:rsidRPr="00161E24" w:rsidRDefault="00EA7C9D" w:rsidP="00766627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EA7C9D" w:rsidRPr="00161E24" w14:paraId="29EF4E5C" w14:textId="77777777" w:rsidTr="00501633">
        <w:trPr>
          <w:trHeight w:hRule="exact" w:val="360"/>
        </w:trPr>
        <w:tc>
          <w:tcPr>
            <w:tcW w:w="2088" w:type="dxa"/>
          </w:tcPr>
          <w:p w14:paraId="108FB7EE" w14:textId="77777777" w:rsidR="00EA7C9D" w:rsidRPr="00161E24" w:rsidRDefault="00EA7C9D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48FDD21" w14:textId="77777777" w:rsidR="00EA7C9D" w:rsidRPr="00161E24" w:rsidRDefault="00EA7C9D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(วัน)</w:t>
            </w:r>
          </w:p>
        </w:tc>
        <w:tc>
          <w:tcPr>
            <w:tcW w:w="270" w:type="dxa"/>
            <w:vAlign w:val="bottom"/>
          </w:tcPr>
          <w:p w14:paraId="4E23399E" w14:textId="77777777" w:rsidR="00EA7C9D" w:rsidRPr="00161E24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8663B57" w14:textId="77777777" w:rsidR="00EA7C9D" w:rsidRPr="00161E24" w:rsidRDefault="00EA7C9D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270" w:type="dxa"/>
          </w:tcPr>
          <w:p w14:paraId="44FF4362" w14:textId="77777777" w:rsidR="00EA7C9D" w:rsidRPr="00161E24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32" w:type="dxa"/>
            <w:gridSpan w:val="5"/>
          </w:tcPr>
          <w:p w14:paraId="0FC8EB15" w14:textId="302635D5" w:rsidR="00EA7C9D" w:rsidRPr="00161E24" w:rsidRDefault="00EA7C9D" w:rsidP="00766627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10336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2342" w:rsidRPr="00161E24" w14:paraId="0CA0FA2B" w14:textId="77777777" w:rsidTr="00501633">
        <w:trPr>
          <w:trHeight w:hRule="exact" w:val="360"/>
        </w:trPr>
        <w:tc>
          <w:tcPr>
            <w:tcW w:w="2088" w:type="dxa"/>
          </w:tcPr>
          <w:p w14:paraId="48236A28" w14:textId="4035CDBA" w:rsidR="00072342" w:rsidRPr="00161E24" w:rsidRDefault="005542C0" w:rsidP="0007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28</w:t>
            </w:r>
            <w:r w:rsidR="00003D7B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สิงหาคม</w:t>
            </w:r>
            <w:r w:rsidR="00072342" w:rsidRPr="006540C1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072342" w:rsidRPr="006540C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003D7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</w:p>
        </w:tc>
        <w:tc>
          <w:tcPr>
            <w:tcW w:w="1008" w:type="dxa"/>
            <w:vAlign w:val="bottom"/>
          </w:tcPr>
          <w:p w14:paraId="11AC5E45" w14:textId="1F361998" w:rsidR="00072342" w:rsidRPr="00161E24" w:rsidRDefault="005542C0" w:rsidP="00072342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  <w:vAlign w:val="bottom"/>
          </w:tcPr>
          <w:p w14:paraId="1CA93976" w14:textId="77777777" w:rsidR="00072342" w:rsidRPr="00161E24" w:rsidRDefault="00072342" w:rsidP="0007234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0E26C8" w14:textId="58F9410A" w:rsidR="00072342" w:rsidRPr="00161E24" w:rsidRDefault="005542C0" w:rsidP="00072342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1.60</w:t>
            </w:r>
          </w:p>
        </w:tc>
        <w:tc>
          <w:tcPr>
            <w:tcW w:w="270" w:type="dxa"/>
          </w:tcPr>
          <w:p w14:paraId="70F281FF" w14:textId="77777777" w:rsidR="00072342" w:rsidRPr="00161E24" w:rsidRDefault="00072342" w:rsidP="0007234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D6B772" w14:textId="5F0E4BF0" w:rsidR="00072342" w:rsidRPr="00161E24" w:rsidRDefault="005542C0" w:rsidP="0007234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</w:tcPr>
          <w:p w14:paraId="664851F9" w14:textId="77777777" w:rsidR="00072342" w:rsidRPr="00161E24" w:rsidRDefault="00072342" w:rsidP="0007234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7DBB2F" w14:textId="5DEF8CF9" w:rsidR="00072342" w:rsidRPr="00161E24" w:rsidRDefault="005542C0" w:rsidP="0007234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</w:t>
            </w:r>
            <w:r w:rsidR="000F37F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82F256" w14:textId="77777777" w:rsidR="00072342" w:rsidRPr="00161E24" w:rsidRDefault="00072342" w:rsidP="0007234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22720E72" w14:textId="7E43602D" w:rsidR="00072342" w:rsidRPr="00161E24" w:rsidRDefault="005542C0" w:rsidP="0007234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1,98</w:t>
            </w:r>
            <w:r w:rsidR="000F37FF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 w:bidi="th-TH"/>
              </w:rPr>
              <w:t>7</w:t>
            </w:r>
          </w:p>
        </w:tc>
      </w:tr>
    </w:tbl>
    <w:p w14:paraId="2F298AEE" w14:textId="77777777" w:rsidR="00F13733" w:rsidRDefault="00F13733" w:rsidP="00F1373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A4D49" w14:textId="650FEDFA" w:rsidR="0089476D" w:rsidRPr="00DC545D" w:rsidRDefault="002B0AF5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DC545D">
        <w:rPr>
          <w:rFonts w:asciiTheme="majorBidi" w:hAnsiTheme="majorBidi" w:cstheme="majorBidi"/>
          <w:sz w:val="30"/>
          <w:szCs w:val="30"/>
          <w:u w:val="none"/>
          <w:cs/>
        </w:rPr>
        <w:t>เจ้าหนี้</w:t>
      </w:r>
      <w:r w:rsidR="0036682B">
        <w:rPr>
          <w:rFonts w:asciiTheme="majorBidi" w:hAnsiTheme="majorBidi" w:cstheme="majorBidi" w:hint="cs"/>
          <w:sz w:val="30"/>
          <w:szCs w:val="30"/>
          <w:u w:val="none"/>
          <w:cs/>
        </w:rPr>
        <w:t>หมุนเวียน</w:t>
      </w:r>
      <w:r w:rsidR="007E07FB" w:rsidRPr="00DC545D">
        <w:rPr>
          <w:rFonts w:asciiTheme="majorBidi" w:hAnsiTheme="majorBidi" w:cstheme="majorBidi"/>
          <w:sz w:val="30"/>
          <w:szCs w:val="30"/>
          <w:u w:val="none"/>
          <w:cs/>
        </w:rPr>
        <w:t>อื่น</w:t>
      </w:r>
    </w:p>
    <w:p w14:paraId="0DD5EDE5" w14:textId="27D5C435" w:rsidR="00674A7C" w:rsidRDefault="00674A7C" w:rsidP="00674A7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53"/>
        <w:gridCol w:w="272"/>
        <w:gridCol w:w="1187"/>
        <w:gridCol w:w="272"/>
        <w:gridCol w:w="1172"/>
        <w:gridCol w:w="253"/>
        <w:gridCol w:w="1188"/>
      </w:tblGrid>
      <w:tr w:rsidR="00DC545D" w:rsidRPr="00C57846" w14:paraId="04C84124" w14:textId="77777777" w:rsidTr="00B245F5">
        <w:trPr>
          <w:tblHeader/>
        </w:trPr>
        <w:tc>
          <w:tcPr>
            <w:tcW w:w="2026" w:type="pct"/>
          </w:tcPr>
          <w:p w14:paraId="596CAADD" w14:textId="77777777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38E3D2DA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71CC49F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45AFCFEB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03D7B" w:rsidRPr="00C57846" w14:paraId="4B05F38D" w14:textId="77777777" w:rsidTr="00B245F5">
        <w:trPr>
          <w:tblHeader/>
        </w:trPr>
        <w:tc>
          <w:tcPr>
            <w:tcW w:w="2026" w:type="pct"/>
          </w:tcPr>
          <w:p w14:paraId="1177C298" w14:textId="77777777" w:rsidR="00003D7B" w:rsidRPr="00B056C3" w:rsidRDefault="00003D7B" w:rsidP="00003D7B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A7103C1" w14:textId="16A66C56" w:rsidR="00003D7B" w:rsidRPr="00B056C3" w:rsidRDefault="00003D7B" w:rsidP="00003D7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CA9E858" w14:textId="77777777" w:rsidR="00003D7B" w:rsidRPr="00B056C3" w:rsidRDefault="00003D7B" w:rsidP="00003D7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3D433AA8" w14:textId="7E7FD314" w:rsidR="00003D7B" w:rsidRPr="00B056C3" w:rsidRDefault="00003D7B" w:rsidP="00003D7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72E0BD5" w14:textId="77777777" w:rsidR="00003D7B" w:rsidRPr="00B056C3" w:rsidRDefault="00003D7B" w:rsidP="00003D7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C88CB30" w14:textId="516F6816" w:rsidR="00003D7B" w:rsidRPr="00B056C3" w:rsidRDefault="00003D7B" w:rsidP="00003D7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46E7BDFD" w14:textId="77777777" w:rsidR="00003D7B" w:rsidRPr="00B056C3" w:rsidRDefault="00003D7B" w:rsidP="00003D7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3706CAD" w14:textId="1DB796D4" w:rsidR="00003D7B" w:rsidRPr="00B056C3" w:rsidRDefault="00003D7B" w:rsidP="00003D7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C545D" w:rsidRPr="00C57846" w14:paraId="5C3D8014" w14:textId="77777777" w:rsidTr="00B245F5">
        <w:trPr>
          <w:trHeight w:val="434"/>
          <w:tblHeader/>
        </w:trPr>
        <w:tc>
          <w:tcPr>
            <w:tcW w:w="2026" w:type="pct"/>
          </w:tcPr>
          <w:p w14:paraId="3E5D45BC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1B490B26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3D7B" w:rsidRPr="00927F6F" w14:paraId="30446036" w14:textId="77777777" w:rsidTr="00244999">
        <w:tc>
          <w:tcPr>
            <w:tcW w:w="2026" w:type="pct"/>
          </w:tcPr>
          <w:p w14:paraId="3E675FD9" w14:textId="5F91D12F" w:rsidR="00003D7B" w:rsidRPr="00927F6F" w:rsidRDefault="00003D7B" w:rsidP="00003D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ค่าใช้จ่ายผลประโยชน์พนักงานค้างจ่าย</w:t>
            </w:r>
          </w:p>
        </w:tc>
        <w:tc>
          <w:tcPr>
            <w:tcW w:w="624" w:type="pct"/>
          </w:tcPr>
          <w:p w14:paraId="1ED4E6D8" w14:textId="24BAE834" w:rsidR="00003D7B" w:rsidRPr="00927F6F" w:rsidRDefault="003A5152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 w:rsidR="0057305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7" w:type="pct"/>
          </w:tcPr>
          <w:p w14:paraId="68A8AC3B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E44361" w14:textId="67F5F153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>1,81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4F9A1F4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7C6CC94" w14:textId="7AB3BE98" w:rsidR="00003D7B" w:rsidRPr="00927F6F" w:rsidRDefault="006D5028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504B74">
              <w:rPr>
                <w:rFonts w:asciiTheme="majorBidi" w:hAnsiTheme="majorBidi" w:cstheme="majorBidi" w:hint="cs"/>
                <w:sz w:val="30"/>
                <w:szCs w:val="30"/>
                <w:cs/>
              </w:rPr>
              <w:t>62</w:t>
            </w:r>
          </w:p>
        </w:tc>
        <w:tc>
          <w:tcPr>
            <w:tcW w:w="137" w:type="pct"/>
          </w:tcPr>
          <w:p w14:paraId="50A339C8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0EC9CB4" w14:textId="41A9D40B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314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</w:tr>
      <w:tr w:rsidR="00003D7B" w:rsidRPr="00927F6F" w14:paraId="291EFEE5" w14:textId="77777777" w:rsidTr="00244999">
        <w:tc>
          <w:tcPr>
            <w:tcW w:w="2026" w:type="pct"/>
          </w:tcPr>
          <w:p w14:paraId="7E93E07B" w14:textId="7812F4AD" w:rsidR="00003D7B" w:rsidRPr="00B230DC" w:rsidRDefault="00003D7B" w:rsidP="00003D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624" w:type="pct"/>
          </w:tcPr>
          <w:p w14:paraId="0A17BEA1" w14:textId="0044A46A" w:rsidR="00003D7B" w:rsidRPr="00927F6F" w:rsidRDefault="003A5152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7305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7" w:type="pct"/>
          </w:tcPr>
          <w:p w14:paraId="4BF8E85A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26F69193" w14:textId="6137DFC2" w:rsidR="00003D7B" w:rsidRPr="00B230DC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>1,12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C3B75D0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0239C5A" w14:textId="2B2534BB" w:rsidR="00003D7B" w:rsidRPr="00927F6F" w:rsidRDefault="006D5028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105</w:t>
            </w:r>
          </w:p>
        </w:tc>
        <w:tc>
          <w:tcPr>
            <w:tcW w:w="137" w:type="pct"/>
          </w:tcPr>
          <w:p w14:paraId="21322933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C6350C9" w14:textId="300CF299" w:rsidR="00003D7B" w:rsidRPr="00B230DC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46314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003D7B" w:rsidRPr="00927F6F" w14:paraId="73EC63AD" w14:textId="77777777" w:rsidTr="00244999">
        <w:tc>
          <w:tcPr>
            <w:tcW w:w="2026" w:type="pct"/>
          </w:tcPr>
          <w:p w14:paraId="22860E8C" w14:textId="0A4193AD" w:rsidR="00003D7B" w:rsidRPr="00B230DC" w:rsidRDefault="00003D7B" w:rsidP="00003D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624" w:type="pct"/>
          </w:tcPr>
          <w:p w14:paraId="0BE8D02D" w14:textId="77BBEBD3" w:rsidR="00003D7B" w:rsidRPr="00927F6F" w:rsidRDefault="003A5152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47" w:type="pct"/>
          </w:tcPr>
          <w:p w14:paraId="7D87147A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2298D1F" w14:textId="5CD6CBFB" w:rsidR="00003D7B" w:rsidRPr="00B230DC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147" w:type="pct"/>
          </w:tcPr>
          <w:p w14:paraId="4F17C164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D62FF14" w14:textId="50B5757F" w:rsidR="00003D7B" w:rsidRPr="00927F6F" w:rsidRDefault="00244999" w:rsidP="00244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95</w:t>
            </w:r>
          </w:p>
        </w:tc>
        <w:tc>
          <w:tcPr>
            <w:tcW w:w="137" w:type="pct"/>
          </w:tcPr>
          <w:p w14:paraId="39E095BB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7DCFD3F" w14:textId="1DEA68DD" w:rsidR="00003D7B" w:rsidRPr="00B230DC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E2BF2">
              <w:rPr>
                <w:rFonts w:asciiTheme="majorBidi" w:hAnsiTheme="majorBidi"/>
                <w:sz w:val="30"/>
                <w:szCs w:val="30"/>
                <w:cs/>
              </w:rPr>
              <w:t>66</w:t>
            </w:r>
          </w:p>
        </w:tc>
      </w:tr>
      <w:tr w:rsidR="00003D7B" w:rsidRPr="00927F6F" w14:paraId="737AAC02" w14:textId="77777777" w:rsidTr="00244999">
        <w:tc>
          <w:tcPr>
            <w:tcW w:w="2026" w:type="pct"/>
          </w:tcPr>
          <w:p w14:paraId="7DBBB18D" w14:textId="10CB0D05" w:rsidR="00003D7B" w:rsidRPr="00B230DC" w:rsidRDefault="00003D7B" w:rsidP="00003D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624" w:type="pct"/>
          </w:tcPr>
          <w:p w14:paraId="24976C2E" w14:textId="19ABB5A9" w:rsidR="00003D7B" w:rsidRPr="00927F6F" w:rsidRDefault="003A5152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47" w:type="pct"/>
          </w:tcPr>
          <w:p w14:paraId="601DE139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556309B" w14:textId="378FF0D1" w:rsidR="00003D7B" w:rsidRPr="00B230DC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6938F8A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5F663E4" w14:textId="7B77B4E0" w:rsidR="00003D7B" w:rsidRPr="00927F6F" w:rsidRDefault="00244999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81</w:t>
            </w:r>
          </w:p>
        </w:tc>
        <w:tc>
          <w:tcPr>
            <w:tcW w:w="137" w:type="pct"/>
          </w:tcPr>
          <w:p w14:paraId="38631BF6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D34890E" w14:textId="70432A7C" w:rsidR="00003D7B" w:rsidRPr="00B230DC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46314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003D7B" w:rsidRPr="00927F6F" w14:paraId="746FCFA9" w14:textId="77777777" w:rsidTr="00244999">
        <w:tc>
          <w:tcPr>
            <w:tcW w:w="2026" w:type="pct"/>
          </w:tcPr>
          <w:p w14:paraId="4A2BC1A5" w14:textId="3C7A03BC" w:rsidR="00003D7B" w:rsidRPr="00927F6F" w:rsidRDefault="00003D7B" w:rsidP="00003D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4" w:type="pct"/>
          </w:tcPr>
          <w:p w14:paraId="0BB0C278" w14:textId="178D8292" w:rsidR="00003D7B" w:rsidRPr="00927F6F" w:rsidRDefault="003A5152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7" w:type="pct"/>
          </w:tcPr>
          <w:p w14:paraId="17211BCF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C34A019" w14:textId="28164583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47" w:type="pct"/>
          </w:tcPr>
          <w:p w14:paraId="39EEDF5C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BFBA511" w14:textId="02937395" w:rsidR="00003D7B" w:rsidRPr="00927F6F" w:rsidRDefault="00244999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55</w:t>
            </w:r>
          </w:p>
        </w:tc>
        <w:tc>
          <w:tcPr>
            <w:tcW w:w="137" w:type="pct"/>
          </w:tcPr>
          <w:p w14:paraId="1FF82C15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EBFF03B" w14:textId="361B079E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201D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003D7B" w:rsidRPr="00927F6F" w14:paraId="02931E20" w14:textId="77777777" w:rsidTr="00244999">
        <w:tc>
          <w:tcPr>
            <w:tcW w:w="2026" w:type="pct"/>
          </w:tcPr>
          <w:p w14:paraId="007E8A7F" w14:textId="59A79E81" w:rsidR="00003D7B" w:rsidRPr="009C3310" w:rsidRDefault="00003D7B" w:rsidP="00003D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1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1193E69B" w14:textId="7118E0D0" w:rsidR="00003D7B" w:rsidRPr="009C3310" w:rsidRDefault="003A5152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57305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2029230" w14:textId="77777777" w:rsidR="00003D7B" w:rsidRPr="009C3310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7AF2486" w14:textId="79758648" w:rsidR="00003D7B" w:rsidRPr="009C3310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7" w:type="pct"/>
          </w:tcPr>
          <w:p w14:paraId="45190C42" w14:textId="77777777" w:rsidR="00003D7B" w:rsidRPr="009C3310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CF8292C" w14:textId="6D8F7942" w:rsidR="00003D7B" w:rsidRPr="009C3310" w:rsidRDefault="00244999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310</w:t>
            </w:r>
          </w:p>
        </w:tc>
        <w:tc>
          <w:tcPr>
            <w:tcW w:w="137" w:type="pct"/>
          </w:tcPr>
          <w:p w14:paraId="07507E17" w14:textId="77777777" w:rsidR="00003D7B" w:rsidRPr="009C3310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601EAA2" w14:textId="0CCE1411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4406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03D7B" w:rsidRPr="00927F6F" w14:paraId="4D0DEAE3" w14:textId="77777777" w:rsidTr="00244999">
        <w:tc>
          <w:tcPr>
            <w:tcW w:w="2026" w:type="pct"/>
          </w:tcPr>
          <w:p w14:paraId="60F759DC" w14:textId="41E23B17" w:rsidR="00003D7B" w:rsidRPr="00B230DC" w:rsidRDefault="00003D7B" w:rsidP="00003D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C3F3B86" w14:textId="36ECA7C4" w:rsidR="00003D7B" w:rsidRPr="009B4C94" w:rsidRDefault="0057305A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7" w:type="pct"/>
          </w:tcPr>
          <w:p w14:paraId="70DB2BB0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327FEFE" w14:textId="2E6EC0BB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E06E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BE06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06E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506E1A15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AEB803B" w14:textId="0642BDEF" w:rsidR="00003D7B" w:rsidRPr="00CB7B33" w:rsidRDefault="00244999" w:rsidP="007923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008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7" w:type="pct"/>
          </w:tcPr>
          <w:p w14:paraId="27A320CA" w14:textId="77777777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82DB88E" w14:textId="52D4C13E" w:rsidR="00003D7B" w:rsidRPr="00927F6F" w:rsidRDefault="00003D7B" w:rsidP="00003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201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</w:tbl>
    <w:p w14:paraId="08FBEBB8" w14:textId="3E293314" w:rsidR="00DC545D" w:rsidRPr="00BD0337" w:rsidRDefault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74D715" w14:textId="4D9ADCB1" w:rsidR="00763463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9843F8" w:rsidRPr="00161E24">
        <w:rPr>
          <w:rFonts w:asciiTheme="majorBidi" w:hAnsiTheme="majorBidi" w:cstheme="majorBidi"/>
          <w:sz w:val="30"/>
          <w:szCs w:val="30"/>
          <w:u w:val="none"/>
          <w:cs/>
        </w:rPr>
        <w:t>ประมาณการหนี้สิน</w:t>
      </w:r>
      <w:r w:rsidR="009366ED">
        <w:rPr>
          <w:rFonts w:asciiTheme="majorBidi" w:hAnsiTheme="majorBidi" w:cstheme="majorBidi" w:hint="cs"/>
          <w:sz w:val="30"/>
          <w:szCs w:val="30"/>
          <w:u w:val="none"/>
          <w:cs/>
        </w:rPr>
        <w:t>ไม่หมุนเวียน</w:t>
      </w:r>
      <w:r w:rsidR="009843F8" w:rsidRPr="00161E24">
        <w:rPr>
          <w:rFonts w:asciiTheme="majorBidi" w:hAnsiTheme="majorBidi" w:cstheme="majorBidi"/>
          <w:sz w:val="30"/>
          <w:szCs w:val="30"/>
          <w:u w:val="none"/>
          <w:cs/>
        </w:rPr>
        <w:t>สำหรับผลประโยชน์พนักงาน</w:t>
      </w:r>
    </w:p>
    <w:p w14:paraId="216C349F" w14:textId="25DF70FC" w:rsidR="00763463" w:rsidRDefault="00763463" w:rsidP="00ED41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FD63F" w14:textId="0F7C3EFD" w:rsidR="00E6341B" w:rsidRDefault="00CE1464" w:rsidP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4759AC2" w14:textId="77777777" w:rsidR="00CE1464" w:rsidRPr="00CE1464" w:rsidRDefault="00CE1464" w:rsidP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6BB1219" w14:textId="687F54A9" w:rsidR="00BF1EB9" w:rsidRPr="00161E24" w:rsidRDefault="00763463" w:rsidP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กลุ่มบริษัทจัดการโครงการบำเหน็จบำนาญพนักงานตามข้อกำหนดของพระราชบัญญัติคุ้มครองแรงงาน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0C58DB" w:rsidRPr="00161E24">
        <w:rPr>
          <w:rFonts w:asciiTheme="majorBidi" w:hAnsiTheme="majorBidi" w:cstheme="majorBidi"/>
          <w:sz w:val="30"/>
          <w:szCs w:val="30"/>
        </w:rPr>
        <w:t>2541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876D4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</w:t>
      </w:r>
      <w:r w:rsidR="00793237" w:rsidRPr="00161E24">
        <w:rPr>
          <w:rFonts w:asciiTheme="majorBidi" w:hAnsiTheme="majorBidi" w:cstheme="majorBidi"/>
          <w:sz w:val="30"/>
          <w:szCs w:val="30"/>
          <w:cs/>
        </w:rPr>
        <w:t>าณการตามหลักคณิตศาสตร์ประกันภัย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793237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</w:t>
      </w:r>
      <w:r w:rsidR="003250C8" w:rsidRPr="00161E24">
        <w:rPr>
          <w:rFonts w:asciiTheme="majorBidi" w:hAnsiTheme="majorBidi" w:cstheme="majorBidi"/>
          <w:sz w:val="30"/>
          <w:szCs w:val="30"/>
          <w:cs/>
        </w:rPr>
        <w:t>การเพิ่มขึ้น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="003250C8" w:rsidRPr="00161E24">
        <w:rPr>
          <w:rFonts w:asciiTheme="majorBidi" w:hAnsiTheme="majorBidi" w:cstheme="majorBidi"/>
          <w:sz w:val="30"/>
          <w:szCs w:val="30"/>
          <w:cs/>
        </w:rPr>
        <w:t>ของเงินเดือนในอนาคต</w:t>
      </w:r>
    </w:p>
    <w:p w14:paraId="1A1F9F05" w14:textId="77777777" w:rsidR="00341522" w:rsidRDefault="00341522">
      <w:r>
        <w:br w:type="page"/>
      </w: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9"/>
        <w:gridCol w:w="1136"/>
        <w:gridCol w:w="236"/>
        <w:gridCol w:w="1136"/>
        <w:gridCol w:w="236"/>
        <w:gridCol w:w="1138"/>
        <w:gridCol w:w="236"/>
        <w:gridCol w:w="1136"/>
      </w:tblGrid>
      <w:tr w:rsidR="002C7C78" w:rsidRPr="00C57846" w14:paraId="71EFBE3F" w14:textId="77777777" w:rsidTr="002C7C78">
        <w:trPr>
          <w:tblHeader/>
        </w:trPr>
        <w:tc>
          <w:tcPr>
            <w:tcW w:w="2170" w:type="pct"/>
          </w:tcPr>
          <w:p w14:paraId="11C42F62" w14:textId="7C3BB870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14:paraId="2E5A77A7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5FAD0C3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0CBAB649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421A" w:rsidRPr="00C57846" w14:paraId="5E0BACA2" w14:textId="77777777" w:rsidTr="002C7C78">
        <w:trPr>
          <w:tblHeader/>
        </w:trPr>
        <w:tc>
          <w:tcPr>
            <w:tcW w:w="2170" w:type="pct"/>
          </w:tcPr>
          <w:p w14:paraId="15626BC7" w14:textId="77777777" w:rsidR="00BE421A" w:rsidRPr="00B056C3" w:rsidRDefault="00BE421A" w:rsidP="00BE421A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7BCD728D" w14:textId="6FDB38BA" w:rsidR="00BE421A" w:rsidRPr="00B056C3" w:rsidRDefault="00BE421A" w:rsidP="00BE421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13B09372" w14:textId="77777777" w:rsidR="00BE421A" w:rsidRPr="00B056C3" w:rsidRDefault="00BE421A" w:rsidP="00BE421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8153894" w14:textId="7A24E03F" w:rsidR="00BE421A" w:rsidRPr="00B056C3" w:rsidRDefault="00BE421A" w:rsidP="00BE421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6128807F" w14:textId="77777777" w:rsidR="00BE421A" w:rsidRPr="00B056C3" w:rsidRDefault="00BE421A" w:rsidP="00BE421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9D6765B" w14:textId="0262F512" w:rsidR="00BE421A" w:rsidRPr="00B056C3" w:rsidRDefault="00BE421A" w:rsidP="00BE421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3876250" w14:textId="77777777" w:rsidR="00BE421A" w:rsidRPr="00B056C3" w:rsidRDefault="00BE421A" w:rsidP="00BE421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BD38E6C" w14:textId="741D41F3" w:rsidR="00BE421A" w:rsidRPr="00B056C3" w:rsidRDefault="00BE421A" w:rsidP="00BE421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C7C78" w:rsidRPr="00C57846" w14:paraId="07A282EC" w14:textId="77777777" w:rsidTr="002C7C78">
        <w:trPr>
          <w:tblHeader/>
        </w:trPr>
        <w:tc>
          <w:tcPr>
            <w:tcW w:w="2170" w:type="pct"/>
          </w:tcPr>
          <w:p w14:paraId="18034D14" w14:textId="77777777" w:rsidR="002C7C78" w:rsidRPr="00B056C3" w:rsidRDefault="002C7C78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0" w:type="pct"/>
            <w:gridSpan w:val="7"/>
          </w:tcPr>
          <w:p w14:paraId="4F298A11" w14:textId="061024D3" w:rsidR="002C7C78" w:rsidRPr="002C7C78" w:rsidRDefault="002C7C78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7C78" w:rsidRPr="00927F6F" w14:paraId="2E572F4B" w14:textId="77777777" w:rsidTr="002C7C78">
        <w:tc>
          <w:tcPr>
            <w:tcW w:w="2170" w:type="pct"/>
          </w:tcPr>
          <w:p w14:paraId="41A2B7F2" w14:textId="02F1D16E" w:rsidR="00333ABC" w:rsidRPr="00867120" w:rsidRDefault="00333ABC" w:rsidP="0033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hanging="25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86712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612" w:type="pct"/>
            <w:vAlign w:val="bottom"/>
          </w:tcPr>
          <w:p w14:paraId="1A778593" w14:textId="77777777" w:rsidR="00333ABC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64C16E4" w14:textId="77777777" w:rsidR="00333ABC" w:rsidRPr="00927F6F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0171566" w14:textId="77777777" w:rsidR="00333ABC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09CCB89" w14:textId="77777777" w:rsidR="00333ABC" w:rsidRPr="00927F6F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A392CAC" w14:textId="77777777" w:rsidR="00333ABC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E739D87" w14:textId="77777777" w:rsidR="00333ABC" w:rsidRPr="00927F6F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46EEBC2" w14:textId="77777777" w:rsidR="00333ABC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421A" w:rsidRPr="00927F6F" w14:paraId="23ED97C2" w14:textId="77777777" w:rsidTr="00986A77">
        <w:tc>
          <w:tcPr>
            <w:tcW w:w="2170" w:type="pct"/>
          </w:tcPr>
          <w:p w14:paraId="15B86CB2" w14:textId="4DCA4F3D" w:rsidR="00BE421A" w:rsidRPr="00161E24" w:rsidRDefault="00BE421A" w:rsidP="00BE421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2" w:type="pct"/>
            <w:vAlign w:val="bottom"/>
          </w:tcPr>
          <w:p w14:paraId="5F2EB70A" w14:textId="0A548653" w:rsidR="00BE421A" w:rsidRPr="00BE421A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421A">
              <w:rPr>
                <w:rFonts w:asciiTheme="majorBidi" w:hAnsiTheme="majorBidi" w:cstheme="majorBidi"/>
                <w:sz w:val="30"/>
                <w:szCs w:val="30"/>
              </w:rPr>
              <w:t>1,863</w:t>
            </w:r>
          </w:p>
        </w:tc>
        <w:tc>
          <w:tcPr>
            <w:tcW w:w="127" w:type="pct"/>
            <w:vAlign w:val="bottom"/>
          </w:tcPr>
          <w:p w14:paraId="1E30D453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24E37E3" w14:textId="70F61D10" w:rsidR="00BE421A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1,657</w:t>
            </w:r>
          </w:p>
        </w:tc>
        <w:tc>
          <w:tcPr>
            <w:tcW w:w="127" w:type="pct"/>
            <w:vAlign w:val="bottom"/>
          </w:tcPr>
          <w:p w14:paraId="1DC2E119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842498F" w14:textId="6BA03123" w:rsidR="00BE421A" w:rsidRPr="00BE421A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E421A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127" w:type="pct"/>
            <w:vAlign w:val="bottom"/>
          </w:tcPr>
          <w:p w14:paraId="020CC5C0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F0AFF36" w14:textId="55BBC38A" w:rsidR="00BE421A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BE421A" w:rsidRPr="00927F6F" w14:paraId="3A1D2B3E" w14:textId="77777777" w:rsidTr="00986A77">
        <w:tc>
          <w:tcPr>
            <w:tcW w:w="2170" w:type="pct"/>
          </w:tcPr>
          <w:p w14:paraId="1A2A663D" w14:textId="2A0571A4" w:rsidR="00BE421A" w:rsidRPr="00161E24" w:rsidRDefault="00BE421A" w:rsidP="00BE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551A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12" w:type="pct"/>
            <w:vAlign w:val="bottom"/>
          </w:tcPr>
          <w:p w14:paraId="67A0EA0E" w14:textId="58FA16DB" w:rsidR="00BE421A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3400842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A899867" w14:textId="411316C1" w:rsidR="00BE421A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7" w:type="pct"/>
            <w:vAlign w:val="bottom"/>
          </w:tcPr>
          <w:p w14:paraId="3BA88BBF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C06008B" w14:textId="1ADACF9E" w:rsidR="00BE421A" w:rsidRDefault="00FE55EC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D4FAC64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4952E48" w14:textId="5E70F53F" w:rsidR="00BE421A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421A" w:rsidRPr="00484A55" w14:paraId="3D25748E" w14:textId="77777777" w:rsidTr="00986A77">
        <w:trPr>
          <w:trHeight w:val="137"/>
        </w:trPr>
        <w:tc>
          <w:tcPr>
            <w:tcW w:w="2170" w:type="pct"/>
            <w:vAlign w:val="bottom"/>
          </w:tcPr>
          <w:p w14:paraId="721C7F48" w14:textId="3742E3A6" w:rsidR="00BE421A" w:rsidRPr="00484A55" w:rsidRDefault="00BE421A" w:rsidP="00BE42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pct"/>
            <w:vAlign w:val="bottom"/>
          </w:tcPr>
          <w:p w14:paraId="4A4BD48F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5A263EE6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847EC4D" w14:textId="544A08DD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A410B48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C5AA3AC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7C45C124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B0F831B" w14:textId="4CFB005F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421A" w:rsidRPr="00927F6F" w14:paraId="6C4898E5" w14:textId="77777777" w:rsidTr="00986A77">
        <w:tc>
          <w:tcPr>
            <w:tcW w:w="2170" w:type="pct"/>
          </w:tcPr>
          <w:p w14:paraId="25065AD0" w14:textId="3EB2FEF4" w:rsidR="00BE421A" w:rsidRPr="002B0FAB" w:rsidRDefault="00BE421A" w:rsidP="00BE421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20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12" w:type="pct"/>
          </w:tcPr>
          <w:p w14:paraId="7FD6B24E" w14:textId="409DA23D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A8344E2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8F67754" w14:textId="77777777" w:rsidR="00BE421A" w:rsidRPr="00B230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24CBA91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49E197A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0443E22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510458A" w14:textId="77777777" w:rsidR="00BE421A" w:rsidRPr="00B230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421A" w:rsidRPr="00927F6F" w14:paraId="7F75F405" w14:textId="77777777" w:rsidTr="00986A77">
        <w:tc>
          <w:tcPr>
            <w:tcW w:w="2170" w:type="pct"/>
          </w:tcPr>
          <w:p w14:paraId="230FF17C" w14:textId="6B1F56FB" w:rsidR="00BE421A" w:rsidRPr="00161E24" w:rsidRDefault="00BE421A" w:rsidP="00BE42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12" w:type="pct"/>
          </w:tcPr>
          <w:p w14:paraId="35AFEE40" w14:textId="3D5FA691" w:rsidR="00BE421A" w:rsidRPr="00927F6F" w:rsidRDefault="00FE55EC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6C4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7" w:type="pct"/>
          </w:tcPr>
          <w:p w14:paraId="3953DCAD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145A100" w14:textId="450FE23C" w:rsidR="00BE421A" w:rsidRPr="00B230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27" w:type="pct"/>
          </w:tcPr>
          <w:p w14:paraId="473E7A21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2E02ADD" w14:textId="72EDDFE2" w:rsidR="00BE421A" w:rsidRPr="00927F6F" w:rsidRDefault="00FE55EC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7" w:type="pct"/>
          </w:tcPr>
          <w:p w14:paraId="2CD94930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6D9754E" w14:textId="198F5C12" w:rsidR="00BE421A" w:rsidRPr="00B230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BE421A" w:rsidRPr="00927F6F" w14:paraId="6BE9BD99" w14:textId="77777777" w:rsidTr="00986A77">
        <w:tc>
          <w:tcPr>
            <w:tcW w:w="2170" w:type="pct"/>
          </w:tcPr>
          <w:p w14:paraId="779957C2" w14:textId="52E5E590" w:rsidR="00BE421A" w:rsidRPr="00161E24" w:rsidRDefault="00BE421A" w:rsidP="00BE42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612" w:type="pct"/>
          </w:tcPr>
          <w:p w14:paraId="50C8A13D" w14:textId="149773F9" w:rsidR="00BE421A" w:rsidRDefault="00246C4E" w:rsidP="00DD3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BDE936D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4CA9682" w14:textId="439E1160" w:rsidR="00BE421A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7" w:type="pct"/>
          </w:tcPr>
          <w:p w14:paraId="4AFCF83B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5CBC4B3" w14:textId="2AB2E01B" w:rsidR="00BE421A" w:rsidRDefault="00FE55EC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5545FBFD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8E10780" w14:textId="4697E5DD" w:rsidR="00BE421A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E421A" w:rsidRPr="00927F6F" w14:paraId="15456BD9" w14:textId="77777777" w:rsidTr="00986A77">
        <w:tc>
          <w:tcPr>
            <w:tcW w:w="2170" w:type="pct"/>
          </w:tcPr>
          <w:p w14:paraId="10D3BB1F" w14:textId="23471BA8" w:rsidR="00BE421A" w:rsidRPr="00161E24" w:rsidRDefault="00BE421A" w:rsidP="00BE42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12" w:type="pct"/>
          </w:tcPr>
          <w:p w14:paraId="25BE4318" w14:textId="26BE132E" w:rsidR="00BE421A" w:rsidRPr="00927F6F" w:rsidRDefault="00246C4E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27" w:type="pct"/>
          </w:tcPr>
          <w:p w14:paraId="0F20B75A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26C40B" w14:textId="776C8559" w:rsidR="00BE421A" w:rsidRPr="00B230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7" w:type="pct"/>
          </w:tcPr>
          <w:p w14:paraId="6B3BDDB8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2B5C245" w14:textId="2B4C4127" w:rsidR="00BE421A" w:rsidRPr="00927F6F" w:rsidRDefault="00FE55EC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41EAB698" w14:textId="77777777" w:rsidR="00BE421A" w:rsidRPr="00927F6F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46BC3DA" w14:textId="3BB46D9B" w:rsidR="00BE421A" w:rsidRPr="00B230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E421A" w:rsidRPr="00484A55" w14:paraId="1D90795B" w14:textId="77777777" w:rsidTr="00986A77">
        <w:tc>
          <w:tcPr>
            <w:tcW w:w="2170" w:type="pct"/>
          </w:tcPr>
          <w:p w14:paraId="7AA65B82" w14:textId="77777777" w:rsidR="00BE421A" w:rsidRPr="00484A55" w:rsidRDefault="00BE421A" w:rsidP="00BE42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5B1189AE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DBB100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9223034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A0279C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E1C7B05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5A81F25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DBFAE59" w14:textId="77777777" w:rsidR="00BE421A" w:rsidRPr="00484A55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421A" w:rsidRPr="00B84EDC" w14:paraId="071E20F2" w14:textId="77777777" w:rsidTr="00986A77">
        <w:tc>
          <w:tcPr>
            <w:tcW w:w="2170" w:type="pct"/>
          </w:tcPr>
          <w:p w14:paraId="2124FB35" w14:textId="379F5C22" w:rsidR="00BE421A" w:rsidRPr="002B0FAB" w:rsidRDefault="00BE421A" w:rsidP="00BE421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0F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12" w:type="pct"/>
          </w:tcPr>
          <w:p w14:paraId="22C5DD53" w14:textId="77777777" w:rsidR="00BE421A" w:rsidRPr="00B84E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1BC86E0E" w14:textId="77777777" w:rsidR="00BE421A" w:rsidRPr="00B84E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7332CBB3" w14:textId="77777777" w:rsidR="00BE421A" w:rsidRPr="00B84E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EBD9034" w14:textId="77777777" w:rsidR="00BE421A" w:rsidRPr="00B84E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</w:tcPr>
          <w:p w14:paraId="49521699" w14:textId="77777777" w:rsidR="00BE421A" w:rsidRPr="00B84E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6D39C139" w14:textId="77777777" w:rsidR="00BE421A" w:rsidRPr="00B84E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5BB69926" w14:textId="77777777" w:rsidR="00BE421A" w:rsidRPr="00B84EDC" w:rsidRDefault="00BE421A" w:rsidP="00BE42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E55EC" w:rsidRPr="00B84EDC" w14:paraId="6497834F" w14:textId="77777777" w:rsidTr="00986A77">
        <w:tc>
          <w:tcPr>
            <w:tcW w:w="2170" w:type="pct"/>
          </w:tcPr>
          <w:p w14:paraId="0A36CDF7" w14:textId="2DE574F3" w:rsidR="00FE55EC" w:rsidRPr="00046F52" w:rsidRDefault="00FE55EC" w:rsidP="00FE55EC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8A7C69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612" w:type="pct"/>
          </w:tcPr>
          <w:p w14:paraId="6C2C2067" w14:textId="77777777" w:rsidR="00FE55E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882843" w14:textId="549EFC14" w:rsidR="00FE55EC" w:rsidRPr="00B84EDC" w:rsidRDefault="00246C4E" w:rsidP="00246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97D80A2" w14:textId="77777777" w:rsidR="00FE55EC" w:rsidRPr="00B84ED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78CAF0B9" w14:textId="77777777" w:rsidR="00FE55E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BCAF13" w14:textId="1C81F0D4" w:rsidR="00FE55EC" w:rsidRPr="00B84ED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27" w:type="pct"/>
          </w:tcPr>
          <w:p w14:paraId="57955F24" w14:textId="77777777" w:rsidR="00FE55EC" w:rsidRPr="00B84ED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vAlign w:val="bottom"/>
          </w:tcPr>
          <w:p w14:paraId="186FD002" w14:textId="2CAE0819" w:rsidR="00FE55EC" w:rsidRPr="00491260" w:rsidRDefault="00491260" w:rsidP="00491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2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48B8DBC" w14:textId="77777777" w:rsidR="00FE55EC" w:rsidRPr="00B84ED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392329AB" w14:textId="77777777" w:rsidR="00FE55E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C910D4" w14:textId="15025CDD" w:rsidR="00FE55EC" w:rsidRPr="00B84ED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E55EC" w:rsidRPr="00484A55" w14:paraId="6E6A6BA2" w14:textId="77777777" w:rsidTr="00986A77">
        <w:tc>
          <w:tcPr>
            <w:tcW w:w="2170" w:type="pct"/>
          </w:tcPr>
          <w:p w14:paraId="76478180" w14:textId="77777777" w:rsidR="00FE55EC" w:rsidRPr="00484A55" w:rsidRDefault="00FE55EC" w:rsidP="00FE55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pct"/>
          </w:tcPr>
          <w:p w14:paraId="30401140" w14:textId="77777777" w:rsidR="00FE55EC" w:rsidRPr="00484A55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4E28092" w14:textId="77777777" w:rsidR="00FE55EC" w:rsidRPr="00484A55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06B1CFC" w14:textId="77777777" w:rsidR="00FE55EC" w:rsidRPr="00484A55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843AF03" w14:textId="77777777" w:rsidR="00FE55EC" w:rsidRPr="00484A55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79DDA28" w14:textId="77777777" w:rsidR="00FE55EC" w:rsidRPr="00484A55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C72918" w14:textId="77777777" w:rsidR="00FE55EC" w:rsidRPr="00484A55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C803B29" w14:textId="77777777" w:rsidR="00FE55EC" w:rsidRPr="00484A55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5EC" w:rsidRPr="00927F6F" w14:paraId="69E75255" w14:textId="77777777" w:rsidTr="00986A77">
        <w:tc>
          <w:tcPr>
            <w:tcW w:w="2170" w:type="pct"/>
          </w:tcPr>
          <w:p w14:paraId="1EFDA909" w14:textId="6A4E6AE8" w:rsidR="00FE55EC" w:rsidRPr="00161E24" w:rsidRDefault="00FE55EC" w:rsidP="00FE55EC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44A7D10" w14:textId="4E97C57F" w:rsidR="00FE55EC" w:rsidRPr="00927F6F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E4857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8AC8A88" w14:textId="77777777" w:rsidR="00FE55EC" w:rsidRPr="00927F6F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5454" w14:textId="78BF083B" w:rsidR="00FE55EC" w:rsidRPr="00B230D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  <w:tc>
          <w:tcPr>
            <w:tcW w:w="127" w:type="pct"/>
          </w:tcPr>
          <w:p w14:paraId="3AEEFAF3" w14:textId="77777777" w:rsidR="00FE55EC" w:rsidRPr="00927F6F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D1E0D59" w14:textId="225F5A78" w:rsidR="00FE55EC" w:rsidRPr="00927F6F" w:rsidRDefault="00491260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27" w:type="pct"/>
          </w:tcPr>
          <w:p w14:paraId="04F2FDB5" w14:textId="77777777" w:rsidR="00FE55EC" w:rsidRPr="00927F6F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FBAB4B" w14:textId="2CA32516" w:rsidR="00FE55EC" w:rsidRPr="00B230D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</w:tr>
      <w:tr w:rsidR="00FE55EC" w:rsidRPr="00927F6F" w14:paraId="20EAE289" w14:textId="77777777" w:rsidTr="00986A77">
        <w:tc>
          <w:tcPr>
            <w:tcW w:w="2170" w:type="pct"/>
          </w:tcPr>
          <w:p w14:paraId="4C9E3504" w14:textId="6E016F65" w:rsidR="00FE55EC" w:rsidRPr="00161E24" w:rsidRDefault="00FE55EC" w:rsidP="00FE55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C64CAFE" w14:textId="1F8F4224" w:rsidR="00FE55EC" w:rsidRPr="002722A7" w:rsidRDefault="005E4857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1,944</w:t>
            </w:r>
          </w:p>
        </w:tc>
        <w:tc>
          <w:tcPr>
            <w:tcW w:w="127" w:type="pct"/>
          </w:tcPr>
          <w:p w14:paraId="71CC6BBB" w14:textId="77777777" w:rsidR="00FE55EC" w:rsidRPr="002722A7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A4DCFB5" w14:textId="7BB9066E" w:rsidR="00FE55EC" w:rsidRPr="002722A7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1,863</w:t>
            </w:r>
          </w:p>
        </w:tc>
        <w:tc>
          <w:tcPr>
            <w:tcW w:w="127" w:type="pct"/>
          </w:tcPr>
          <w:p w14:paraId="26262673" w14:textId="77777777" w:rsidR="00FE55EC" w:rsidRPr="002722A7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9DDF7F" w14:textId="5F11D4E8" w:rsidR="00FE55EC" w:rsidRPr="002722A7" w:rsidRDefault="00491260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27" w:type="pct"/>
          </w:tcPr>
          <w:p w14:paraId="6393DD2E" w14:textId="77777777" w:rsidR="00FE55EC" w:rsidRPr="00927F6F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A9929F1" w14:textId="6BA14133" w:rsidR="00FE55EC" w:rsidRPr="00B230DC" w:rsidRDefault="00FE55EC" w:rsidP="00FE5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</w:tr>
    </w:tbl>
    <w:p w14:paraId="3B025617" w14:textId="506B445B" w:rsidR="00B84EDC" w:rsidRPr="00484A55" w:rsidRDefault="00B84ED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B84EDC" w:rsidRPr="00C57846" w14:paraId="018E45E6" w14:textId="77777777" w:rsidTr="00B84EDC">
        <w:trPr>
          <w:tblHeader/>
        </w:trPr>
        <w:tc>
          <w:tcPr>
            <w:tcW w:w="2010" w:type="pct"/>
          </w:tcPr>
          <w:p w14:paraId="37D9FE15" w14:textId="089B1D71" w:rsidR="00B84EDC" w:rsidRPr="00B84EDC" w:rsidRDefault="00B84EDC" w:rsidP="00B84E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</w:tc>
        <w:tc>
          <w:tcPr>
            <w:tcW w:w="1422" w:type="pct"/>
            <w:gridSpan w:val="3"/>
          </w:tcPr>
          <w:p w14:paraId="40F53941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AA25359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06443EA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77379" w:rsidRPr="00C57846" w14:paraId="0F872CD0" w14:textId="77777777" w:rsidTr="00B84EDC">
        <w:trPr>
          <w:tblHeader/>
        </w:trPr>
        <w:tc>
          <w:tcPr>
            <w:tcW w:w="2010" w:type="pct"/>
          </w:tcPr>
          <w:p w14:paraId="4A1C2C85" w14:textId="41C53B1D" w:rsidR="00177379" w:rsidRPr="00B056C3" w:rsidRDefault="00177379" w:rsidP="00177379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628" w:type="pct"/>
          </w:tcPr>
          <w:p w14:paraId="35E4CB5A" w14:textId="0B30ADC9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55A0341" w14:textId="77777777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93B9A00" w14:textId="1F412A87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E8FAD1E" w14:textId="77777777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8F13DCC" w14:textId="10FDCD07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59DCBC82" w14:textId="77777777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438BBBE" w14:textId="2581571A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77379" w:rsidRPr="00C57846" w14:paraId="55A923F0" w14:textId="77777777" w:rsidTr="00B84EDC">
        <w:trPr>
          <w:trHeight w:val="434"/>
          <w:tblHeader/>
        </w:trPr>
        <w:tc>
          <w:tcPr>
            <w:tcW w:w="2010" w:type="pct"/>
          </w:tcPr>
          <w:p w14:paraId="4FCED14C" w14:textId="77777777" w:rsidR="00177379" w:rsidRPr="00B056C3" w:rsidRDefault="00177379" w:rsidP="00177379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4C40311E" w14:textId="77D3A60A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F20F3" w:rsidRPr="00927F6F" w14:paraId="3F1E72FF" w14:textId="77777777" w:rsidTr="00B84EDC">
        <w:tc>
          <w:tcPr>
            <w:tcW w:w="2010" w:type="pct"/>
          </w:tcPr>
          <w:p w14:paraId="643DD435" w14:textId="39EC2A95" w:rsidR="007F20F3" w:rsidRPr="00B230DC" w:rsidRDefault="007F20F3" w:rsidP="007F20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28" w:type="pct"/>
          </w:tcPr>
          <w:p w14:paraId="3302DF0E" w14:textId="54BDC21E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  <w:tc>
          <w:tcPr>
            <w:tcW w:w="148" w:type="pct"/>
          </w:tcPr>
          <w:p w14:paraId="1033E1D9" w14:textId="77777777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16BF96E" w14:textId="52F1258A" w:rsidR="007F20F3" w:rsidRPr="00B230DC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  <w:tc>
          <w:tcPr>
            <w:tcW w:w="148" w:type="pct"/>
          </w:tcPr>
          <w:p w14:paraId="164CC243" w14:textId="77777777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9C53AE4" w14:textId="66FECA37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  <w:tc>
          <w:tcPr>
            <w:tcW w:w="138" w:type="pct"/>
          </w:tcPr>
          <w:p w14:paraId="3E70F94C" w14:textId="77777777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F18A27E" w14:textId="1331FA66" w:rsidR="007F20F3" w:rsidRPr="00B230DC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</w:tr>
      <w:tr w:rsidR="007F20F3" w:rsidRPr="00927F6F" w14:paraId="0AB696C6" w14:textId="77777777" w:rsidTr="00B84EDC">
        <w:tc>
          <w:tcPr>
            <w:tcW w:w="2010" w:type="pct"/>
          </w:tcPr>
          <w:p w14:paraId="0E2E7575" w14:textId="58840C61" w:rsidR="007F20F3" w:rsidRPr="00B230DC" w:rsidRDefault="007F20F3" w:rsidP="007F20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28" w:type="pct"/>
          </w:tcPr>
          <w:p w14:paraId="275CD4A9" w14:textId="0ECCE4A6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2.0 - 7.0</w:t>
            </w:r>
          </w:p>
        </w:tc>
        <w:tc>
          <w:tcPr>
            <w:tcW w:w="148" w:type="pct"/>
          </w:tcPr>
          <w:p w14:paraId="2F5711FD" w14:textId="77777777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A59F266" w14:textId="368F31E9" w:rsidR="007F20F3" w:rsidRPr="00B230DC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2.0 - 7.0</w:t>
            </w:r>
          </w:p>
        </w:tc>
        <w:tc>
          <w:tcPr>
            <w:tcW w:w="148" w:type="pct"/>
          </w:tcPr>
          <w:p w14:paraId="27B50494" w14:textId="77777777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67D6D37" w14:textId="57A0A068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2.0 - 7.0</w:t>
            </w:r>
          </w:p>
        </w:tc>
        <w:tc>
          <w:tcPr>
            <w:tcW w:w="138" w:type="pct"/>
          </w:tcPr>
          <w:p w14:paraId="74D3D3CF" w14:textId="77777777" w:rsidR="007F20F3" w:rsidRPr="00927F6F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D719D90" w14:textId="1D09A079" w:rsidR="007F20F3" w:rsidRPr="00B230DC" w:rsidRDefault="007F20F3" w:rsidP="007F2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2.0 - 7.0</w:t>
            </w:r>
          </w:p>
        </w:tc>
      </w:tr>
    </w:tbl>
    <w:p w14:paraId="6235B726" w14:textId="77777777" w:rsidR="00763463" w:rsidRPr="00484A55" w:rsidRDefault="0076346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1C01A0D" w14:textId="402F99E4" w:rsidR="00505D92" w:rsidRPr="00161E24" w:rsidRDefault="00505D92" w:rsidP="000A7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1B4381F" w14:textId="77777777" w:rsidR="00505D92" w:rsidRPr="00484A55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9B71A" w14:textId="559F20B6" w:rsidR="00763463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177379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D51DD2">
        <w:rPr>
          <w:rFonts w:asciiTheme="majorBidi" w:hAnsiTheme="majorBidi" w:cstheme="majorBidi"/>
          <w:sz w:val="30"/>
          <w:szCs w:val="30"/>
        </w:rPr>
        <w:t xml:space="preserve"> </w:t>
      </w:r>
      <w:r w:rsidR="00AB2FBD">
        <w:rPr>
          <w:rFonts w:asciiTheme="majorBidi" w:hAnsiTheme="majorBidi" w:cstheme="majorBidi"/>
          <w:sz w:val="30"/>
          <w:szCs w:val="30"/>
        </w:rPr>
        <w:t>16.0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C810D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10D0" w:rsidRPr="00161E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B0D38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17737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810D0"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B0D38">
        <w:rPr>
          <w:rFonts w:asciiTheme="majorBidi" w:hAnsiTheme="majorBidi" w:cstheme="majorBidi"/>
          <w:i/>
          <w:iCs/>
          <w:sz w:val="30"/>
          <w:szCs w:val="30"/>
        </w:rPr>
        <w:t>16.</w:t>
      </w:r>
      <w:r w:rsidR="00177379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B84E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B84ED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0D5C18C" w14:textId="77777777" w:rsidR="00723D4B" w:rsidRPr="00D74D4B" w:rsidRDefault="00723D4B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1EB6FE" w14:textId="77777777" w:rsidR="00484A55" w:rsidRDefault="0048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4A019FA" w14:textId="3272972F" w:rsidR="00B91872" w:rsidRPr="00161E24" w:rsidRDefault="00B91872" w:rsidP="00B84EDC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61E2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C2D0B82" w14:textId="77777777" w:rsidR="00B84EDC" w:rsidRPr="00D74D4B" w:rsidRDefault="00B84EDC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2222CC" w14:textId="681FDE5D" w:rsidR="00020C5F" w:rsidRDefault="007C68D3" w:rsidP="001A6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อื่น</w:t>
      </w:r>
      <w:r w:rsidR="007B71B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ๆ คงที่</w:t>
      </w:r>
    </w:p>
    <w:p w14:paraId="4BAEB352" w14:textId="77777777" w:rsidR="00484A55" w:rsidRDefault="00484A55" w:rsidP="001A6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9"/>
        <w:gridCol w:w="273"/>
        <w:gridCol w:w="1086"/>
        <w:gridCol w:w="273"/>
        <w:gridCol w:w="985"/>
        <w:gridCol w:w="253"/>
        <w:gridCol w:w="1005"/>
      </w:tblGrid>
      <w:tr w:rsidR="0086199C" w:rsidRPr="00C57846" w14:paraId="50450796" w14:textId="77777777" w:rsidTr="00492152">
        <w:trPr>
          <w:tblHeader/>
        </w:trPr>
        <w:tc>
          <w:tcPr>
            <w:tcW w:w="2303" w:type="pct"/>
          </w:tcPr>
          <w:p w14:paraId="58343F88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2D813117" w14:textId="438A0954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199C" w:rsidRPr="0086199C" w14:paraId="0541978A" w14:textId="77777777" w:rsidTr="00492152">
        <w:trPr>
          <w:tblHeader/>
        </w:trPr>
        <w:tc>
          <w:tcPr>
            <w:tcW w:w="2303" w:type="pct"/>
          </w:tcPr>
          <w:p w14:paraId="4E3EAF77" w14:textId="47372451" w:rsidR="0086199C" w:rsidRPr="0086199C" w:rsidRDefault="0086199C" w:rsidP="0086199C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33" w:type="pct"/>
            <w:gridSpan w:val="3"/>
          </w:tcPr>
          <w:p w14:paraId="55DE36D4" w14:textId="3B063EEE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8EA519C" w14:textId="77777777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6049AB68" w14:textId="667E2C50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77379" w:rsidRPr="00C57846" w14:paraId="595CBD17" w14:textId="77777777" w:rsidTr="00EE64EE">
        <w:trPr>
          <w:tblHeader/>
        </w:trPr>
        <w:tc>
          <w:tcPr>
            <w:tcW w:w="2303" w:type="pct"/>
          </w:tcPr>
          <w:p w14:paraId="405F4C0B" w14:textId="29790787" w:rsidR="00177379" w:rsidRPr="00B056C3" w:rsidRDefault="00177379" w:rsidP="00177379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6" w:type="pct"/>
          </w:tcPr>
          <w:p w14:paraId="22F523B4" w14:textId="50015416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316784D6" w14:textId="77777777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B5FD46A" w14:textId="4D97220D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5664DC12" w14:textId="77777777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765B783A" w14:textId="629022F0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2E20332C" w14:textId="77777777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457DA41" w14:textId="685EB752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6199C" w:rsidRPr="00C57846" w14:paraId="6CCC1968" w14:textId="77777777" w:rsidTr="00492152">
        <w:trPr>
          <w:trHeight w:val="434"/>
          <w:tblHeader/>
        </w:trPr>
        <w:tc>
          <w:tcPr>
            <w:tcW w:w="2303" w:type="pct"/>
          </w:tcPr>
          <w:p w14:paraId="55CEEE26" w14:textId="77777777" w:rsidR="0086199C" w:rsidRPr="00B056C3" w:rsidRDefault="0086199C" w:rsidP="0086199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7E931CFD" w14:textId="77777777" w:rsidR="0086199C" w:rsidRPr="00B056C3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2FBD" w:rsidRPr="00927F6F" w14:paraId="5034EAE7" w14:textId="77777777" w:rsidTr="00EE64EE">
        <w:tc>
          <w:tcPr>
            <w:tcW w:w="2303" w:type="pct"/>
          </w:tcPr>
          <w:p w14:paraId="6CF7A297" w14:textId="72CFAA50" w:rsidR="00AB2FBD" w:rsidRPr="00927F6F" w:rsidRDefault="00AB2FBD" w:rsidP="00AB2F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96" w:type="pct"/>
            <w:vAlign w:val="center"/>
          </w:tcPr>
          <w:p w14:paraId="732565C6" w14:textId="7B6E921E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(175)</w:t>
            </w:r>
          </w:p>
        </w:tc>
        <w:tc>
          <w:tcPr>
            <w:tcW w:w="148" w:type="pct"/>
          </w:tcPr>
          <w:p w14:paraId="7CBE64EC" w14:textId="77777777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F32A5A6" w14:textId="396A0CED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(173)</w:t>
            </w:r>
          </w:p>
        </w:tc>
        <w:tc>
          <w:tcPr>
            <w:tcW w:w="148" w:type="pct"/>
          </w:tcPr>
          <w:p w14:paraId="4509AB25" w14:textId="77777777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1EF77C1E" w14:textId="708AADF9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37" w:type="pct"/>
          </w:tcPr>
          <w:p w14:paraId="17613DED" w14:textId="77777777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08917B54" w14:textId="7ED1E4B6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AB2FBD" w:rsidRPr="00927F6F" w14:paraId="7FC576A2" w14:textId="77777777" w:rsidTr="00EE64EE">
        <w:tc>
          <w:tcPr>
            <w:tcW w:w="2303" w:type="pct"/>
          </w:tcPr>
          <w:p w14:paraId="19249243" w14:textId="461F5E2E" w:rsidR="00AB2FBD" w:rsidRPr="00B230DC" w:rsidRDefault="00AB2FBD" w:rsidP="00AB2F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96" w:type="pct"/>
          </w:tcPr>
          <w:p w14:paraId="2B0BCEDC" w14:textId="6AF6D32A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48" w:type="pct"/>
          </w:tcPr>
          <w:p w14:paraId="7F0BA270" w14:textId="77777777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639EB1" w14:textId="7C232431" w:rsidR="00AB2FBD" w:rsidRPr="00B230DC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8" w:type="pct"/>
          </w:tcPr>
          <w:p w14:paraId="14CBDDD2" w14:textId="77777777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C097BF5" w14:textId="22B35909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55B11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42E54876" w14:textId="77777777" w:rsidR="00AB2FBD" w:rsidRPr="00927F6F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119A46A" w14:textId="16E8516B" w:rsidR="00AB2FBD" w:rsidRPr="00B230DC" w:rsidRDefault="00AB2FBD" w:rsidP="00AB2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</w:tr>
    </w:tbl>
    <w:p w14:paraId="61BCBAC0" w14:textId="04D9CABD" w:rsidR="0086199C" w:rsidRDefault="0086199C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92"/>
        <w:gridCol w:w="275"/>
        <w:gridCol w:w="1078"/>
        <w:gridCol w:w="275"/>
        <w:gridCol w:w="986"/>
        <w:gridCol w:w="253"/>
        <w:gridCol w:w="1002"/>
      </w:tblGrid>
      <w:tr w:rsidR="0086199C" w:rsidRPr="00B056C3" w14:paraId="6013F3BB" w14:textId="77777777" w:rsidTr="00763091">
        <w:trPr>
          <w:tblHeader/>
        </w:trPr>
        <w:tc>
          <w:tcPr>
            <w:tcW w:w="2352" w:type="pct"/>
          </w:tcPr>
          <w:p w14:paraId="5CBFF240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4ABD6D39" w14:textId="6D38F846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99C" w:rsidRPr="0086199C" w14:paraId="2F712228" w14:textId="77777777" w:rsidTr="0086199C">
        <w:trPr>
          <w:tblHeader/>
        </w:trPr>
        <w:tc>
          <w:tcPr>
            <w:tcW w:w="2352" w:type="pct"/>
          </w:tcPr>
          <w:p w14:paraId="787A2678" w14:textId="77777777" w:rsidR="0086199C" w:rsidRPr="0086199C" w:rsidRDefault="0086199C" w:rsidP="00763091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277" w:type="pct"/>
            <w:gridSpan w:val="3"/>
          </w:tcPr>
          <w:p w14:paraId="0122CC1F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2EFD84EC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4EE12C66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77379" w:rsidRPr="00B056C3" w14:paraId="63511412" w14:textId="77777777" w:rsidTr="0086199C">
        <w:trPr>
          <w:tblHeader/>
        </w:trPr>
        <w:tc>
          <w:tcPr>
            <w:tcW w:w="2352" w:type="pct"/>
          </w:tcPr>
          <w:p w14:paraId="22381347" w14:textId="77777777" w:rsidR="00177379" w:rsidRPr="00B056C3" w:rsidRDefault="00177379" w:rsidP="00177379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</w:tcPr>
          <w:p w14:paraId="5C484DDA" w14:textId="69B61FD5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5CDF93D6" w14:textId="77777777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376B50" w14:textId="3A380750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11C851F" w14:textId="77777777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E2BE4C8" w14:textId="17FB8CE1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04F4A36D" w14:textId="77777777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82E4D1D" w14:textId="5E9F6FEB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6199C" w:rsidRPr="00B056C3" w14:paraId="6F10A56A" w14:textId="77777777" w:rsidTr="00763091">
        <w:trPr>
          <w:trHeight w:val="434"/>
          <w:tblHeader/>
        </w:trPr>
        <w:tc>
          <w:tcPr>
            <w:tcW w:w="2352" w:type="pct"/>
          </w:tcPr>
          <w:p w14:paraId="387BDBC5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02AAD742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5B11" w:rsidRPr="00927F6F" w14:paraId="13C22911" w14:textId="77777777" w:rsidTr="001208FE">
        <w:tc>
          <w:tcPr>
            <w:tcW w:w="2352" w:type="pct"/>
          </w:tcPr>
          <w:p w14:paraId="6CA6B451" w14:textId="77777777" w:rsidR="00E55B11" w:rsidRPr="00927F6F" w:rsidRDefault="00E55B11" w:rsidP="00E55B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40" w:type="pct"/>
          </w:tcPr>
          <w:p w14:paraId="52606C0E" w14:textId="47C3E959" w:rsidR="00E55B11" w:rsidRPr="00927F6F" w:rsidRDefault="00E55B11" w:rsidP="00FF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50" w:type="pct"/>
          </w:tcPr>
          <w:p w14:paraId="581E2CD3" w14:textId="77777777" w:rsidR="00E55B11" w:rsidRPr="00927F6F" w:rsidRDefault="00E55B11" w:rsidP="00E55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AA8F65" w14:textId="31D6FA2B" w:rsidR="00E55B11" w:rsidRPr="00927F6F" w:rsidRDefault="00E55B11" w:rsidP="00FF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50" w:type="pct"/>
          </w:tcPr>
          <w:p w14:paraId="624BC904" w14:textId="77777777" w:rsidR="00E55B11" w:rsidRPr="00927F6F" w:rsidRDefault="00E55B11" w:rsidP="00E55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B888E" w14:textId="14E642C4" w:rsidR="00E55B11" w:rsidRPr="00927F6F" w:rsidRDefault="00E55B11" w:rsidP="00FF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8" w:type="pct"/>
          </w:tcPr>
          <w:p w14:paraId="08626ADC" w14:textId="77777777" w:rsidR="00E55B11" w:rsidRPr="00927F6F" w:rsidRDefault="00E55B11" w:rsidP="00E55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2AA2109" w14:textId="71A4CF1D" w:rsidR="00E55B11" w:rsidRPr="00927F6F" w:rsidRDefault="00E55B11" w:rsidP="009B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E55B11" w:rsidRPr="00B230DC" w14:paraId="4648A76C" w14:textId="77777777" w:rsidTr="0086199C">
        <w:tc>
          <w:tcPr>
            <w:tcW w:w="2352" w:type="pct"/>
          </w:tcPr>
          <w:p w14:paraId="1AAE4001" w14:textId="77777777" w:rsidR="00E55B11" w:rsidRPr="00B230DC" w:rsidRDefault="00E55B11" w:rsidP="00E55B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540" w:type="pct"/>
          </w:tcPr>
          <w:p w14:paraId="29DA1D23" w14:textId="5D0B719B" w:rsidR="00E55B11" w:rsidRPr="00927F6F" w:rsidRDefault="00E55B11" w:rsidP="00FF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50" w:type="pct"/>
          </w:tcPr>
          <w:p w14:paraId="2F9C9917" w14:textId="77777777" w:rsidR="00E55B11" w:rsidRPr="00927F6F" w:rsidRDefault="00E55B11" w:rsidP="00E55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5A9C4E0" w14:textId="2901732F" w:rsidR="00E55B11" w:rsidRPr="00B230DC" w:rsidRDefault="00E55B11" w:rsidP="00FF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50" w:type="pct"/>
          </w:tcPr>
          <w:p w14:paraId="7CF27DB8" w14:textId="77777777" w:rsidR="00E55B11" w:rsidRPr="00927F6F" w:rsidRDefault="00E55B11" w:rsidP="00E55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DCDEC75" w14:textId="258DD270" w:rsidR="00E55B11" w:rsidRPr="00927F6F" w:rsidRDefault="00E55B11" w:rsidP="00FF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  <w:tc>
          <w:tcPr>
            <w:tcW w:w="138" w:type="pct"/>
          </w:tcPr>
          <w:p w14:paraId="5FF54501" w14:textId="77777777" w:rsidR="00E55B11" w:rsidRPr="00927F6F" w:rsidRDefault="00E55B11" w:rsidP="00E55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F6524FB" w14:textId="5A9D508B" w:rsidR="00E55B11" w:rsidRPr="00B230DC" w:rsidRDefault="00E55B11" w:rsidP="009B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</w:tbl>
    <w:p w14:paraId="0DAA561B" w14:textId="6E116AF0" w:rsidR="00E4610A" w:rsidRDefault="00E4610A" w:rsidP="00B91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F5A75" w14:textId="204EE371" w:rsidR="007E07FB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7E07FB" w:rsidRPr="00161E24">
        <w:rPr>
          <w:rFonts w:asciiTheme="majorBidi" w:hAnsiTheme="majorBidi" w:cstheme="majorBidi"/>
          <w:sz w:val="30"/>
          <w:szCs w:val="30"/>
          <w:u w:val="none"/>
          <w:cs/>
        </w:rPr>
        <w:t>หนี้สินไม่หมุนเวียนอื่น</w:t>
      </w:r>
    </w:p>
    <w:p w14:paraId="414E10D2" w14:textId="79D1ED1A" w:rsidR="007E07FB" w:rsidRDefault="007E07FB" w:rsidP="00F5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86199C" w:rsidRPr="00C57846" w14:paraId="4DCE500A" w14:textId="77777777" w:rsidTr="0086199C">
        <w:trPr>
          <w:tblHeader/>
        </w:trPr>
        <w:tc>
          <w:tcPr>
            <w:tcW w:w="2010" w:type="pct"/>
          </w:tcPr>
          <w:p w14:paraId="442C6220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75BD393E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749F4A2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B3AE774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77379" w:rsidRPr="00C57846" w14:paraId="2FFD7FDE" w14:textId="77777777" w:rsidTr="0086199C">
        <w:trPr>
          <w:tblHeader/>
        </w:trPr>
        <w:tc>
          <w:tcPr>
            <w:tcW w:w="2010" w:type="pct"/>
          </w:tcPr>
          <w:p w14:paraId="7EE1760E" w14:textId="77777777" w:rsidR="00177379" w:rsidRPr="00B056C3" w:rsidRDefault="00177379" w:rsidP="00177379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2A7B02E7" w14:textId="5FAA0B76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4C2B2FA9" w14:textId="77777777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2FD034C5" w14:textId="5CA5F32B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61854341" w14:textId="77777777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071FEB6" w14:textId="621A3AD1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40456DC0" w14:textId="77777777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2902C3A" w14:textId="3403E2BA" w:rsidR="00177379" w:rsidRPr="00B056C3" w:rsidRDefault="00177379" w:rsidP="0017737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6199C" w:rsidRPr="00C57846" w14:paraId="3F8C7317" w14:textId="77777777" w:rsidTr="0086199C">
        <w:trPr>
          <w:trHeight w:val="434"/>
          <w:tblHeader/>
        </w:trPr>
        <w:tc>
          <w:tcPr>
            <w:tcW w:w="2010" w:type="pct"/>
          </w:tcPr>
          <w:p w14:paraId="2B1F3679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67799D17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7379" w:rsidRPr="00927F6F" w14:paraId="1C734FEE" w14:textId="77777777" w:rsidTr="0086199C">
        <w:tc>
          <w:tcPr>
            <w:tcW w:w="2010" w:type="pct"/>
          </w:tcPr>
          <w:p w14:paraId="0A281D3D" w14:textId="1EF7D2C7" w:rsidR="00177379" w:rsidRPr="00927F6F" w:rsidRDefault="00177379" w:rsidP="001773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เงินประกันรับจากเกษตรกร</w:t>
            </w:r>
          </w:p>
        </w:tc>
        <w:tc>
          <w:tcPr>
            <w:tcW w:w="628" w:type="pct"/>
          </w:tcPr>
          <w:p w14:paraId="3FF66582" w14:textId="4741CE69" w:rsidR="00177379" w:rsidRPr="00927F6F" w:rsidRDefault="00857B55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,348</w:t>
            </w:r>
          </w:p>
        </w:tc>
        <w:tc>
          <w:tcPr>
            <w:tcW w:w="148" w:type="pct"/>
          </w:tcPr>
          <w:p w14:paraId="6AA0F67A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C1CA6BF" w14:textId="66734D0D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F33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  <w:tc>
          <w:tcPr>
            <w:tcW w:w="148" w:type="pct"/>
          </w:tcPr>
          <w:p w14:paraId="3235D3F7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1177C1" w14:textId="66D6FF2D" w:rsidR="00177379" w:rsidRPr="00927F6F" w:rsidRDefault="00857B55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38" w:type="pct"/>
          </w:tcPr>
          <w:p w14:paraId="772C1CD3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25AB233" w14:textId="6B7B53CF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0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77379" w:rsidRPr="00927F6F" w14:paraId="6701637D" w14:textId="77777777" w:rsidTr="0086199C">
        <w:tc>
          <w:tcPr>
            <w:tcW w:w="2010" w:type="pct"/>
          </w:tcPr>
          <w:p w14:paraId="02F47FA1" w14:textId="245DF1DD" w:rsidR="00177379" w:rsidRPr="00161E24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8D0E26E" w14:textId="56BD4809" w:rsidR="00177379" w:rsidRPr="00927F6F" w:rsidRDefault="002E7147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8" w:type="pct"/>
          </w:tcPr>
          <w:p w14:paraId="008B96D8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62690D9" w14:textId="296F45D8" w:rsidR="00177379" w:rsidRPr="00161E2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70A4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48" w:type="pct"/>
          </w:tcPr>
          <w:p w14:paraId="108F870A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D3C3E10" w14:textId="2281BC4D" w:rsidR="00177379" w:rsidRPr="00927F6F" w:rsidRDefault="00857B55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170F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3B25EBEC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8D88F62" w14:textId="5FA88087" w:rsidR="00177379" w:rsidRPr="00161E2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177379" w:rsidRPr="00927F6F" w14:paraId="4D1A4F2B" w14:textId="77777777" w:rsidTr="0086199C">
        <w:tc>
          <w:tcPr>
            <w:tcW w:w="2010" w:type="pct"/>
          </w:tcPr>
          <w:p w14:paraId="0ECE2B9D" w14:textId="020253CE" w:rsidR="00177379" w:rsidRPr="00B230DC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66BEAD2" w14:textId="6FE37B3D" w:rsidR="00177379" w:rsidRPr="00731B2E" w:rsidRDefault="002E7147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1,502</w:t>
            </w:r>
          </w:p>
        </w:tc>
        <w:tc>
          <w:tcPr>
            <w:tcW w:w="148" w:type="pct"/>
          </w:tcPr>
          <w:p w14:paraId="451C4A63" w14:textId="77777777" w:rsidR="00177379" w:rsidRPr="00731B2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95E9878" w14:textId="55616434" w:rsidR="00177379" w:rsidRPr="00731B2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1,459</w:t>
            </w:r>
          </w:p>
        </w:tc>
        <w:tc>
          <w:tcPr>
            <w:tcW w:w="148" w:type="pct"/>
          </w:tcPr>
          <w:p w14:paraId="6D0C31FF" w14:textId="77777777" w:rsidR="00177379" w:rsidRPr="00731B2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7E6EDE4" w14:textId="15B58188" w:rsidR="00177379" w:rsidRPr="00731B2E" w:rsidRDefault="00857B55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34</w:t>
            </w:r>
          </w:p>
        </w:tc>
        <w:tc>
          <w:tcPr>
            <w:tcW w:w="138" w:type="pct"/>
          </w:tcPr>
          <w:p w14:paraId="4140E6D2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1E3D975" w14:textId="60C3B619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B7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</w:tbl>
    <w:p w14:paraId="23B544E3" w14:textId="29E8CBA9" w:rsidR="00CE2B28" w:rsidRDefault="00CE2B28" w:rsidP="002C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9E1D1" w14:textId="77777777" w:rsidR="00CE2B28" w:rsidRDefault="00CE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82F7033" w14:textId="03BBDF86" w:rsidR="007E07FB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444788" w:rsidRPr="00161E24">
        <w:rPr>
          <w:rFonts w:asciiTheme="majorBidi" w:hAnsiTheme="majorBidi" w:cstheme="majorBidi"/>
          <w:sz w:val="30"/>
          <w:szCs w:val="30"/>
          <w:u w:val="none"/>
          <w:cs/>
        </w:rPr>
        <w:t>ทุนเรือนหุ้น</w:t>
      </w:r>
    </w:p>
    <w:p w14:paraId="1281B21A" w14:textId="77777777" w:rsidR="0086199C" w:rsidRPr="00B16BF7" w:rsidRDefault="0086199C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B8B05D" w14:textId="5DC39003" w:rsidR="00444788" w:rsidRPr="00454F96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952D965" w14:textId="77777777" w:rsidR="00444788" w:rsidRPr="00B16BF7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454F96">
        <w:rPr>
          <w:rFonts w:asciiTheme="majorBidi" w:hAnsiTheme="majorBidi" w:cstheme="majorBidi"/>
          <w:sz w:val="30"/>
          <w:szCs w:val="30"/>
        </w:rPr>
        <w:tab/>
      </w:r>
    </w:p>
    <w:p w14:paraId="1E6C0A0E" w14:textId="35BEAC41" w:rsidR="00DD1893" w:rsidRDefault="00444788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454F96">
        <w:rPr>
          <w:rFonts w:asciiTheme="majorBidi" w:hAnsiTheme="majorBidi" w:cstheme="majorBidi"/>
          <w:sz w:val="30"/>
          <w:szCs w:val="30"/>
        </w:rPr>
        <w:t>2535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454F96">
        <w:rPr>
          <w:rFonts w:asciiTheme="majorBidi" w:hAnsiTheme="majorBidi" w:cstheme="majorBidi"/>
          <w:sz w:val="30"/>
          <w:szCs w:val="30"/>
        </w:rPr>
        <w:t>51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E90C309" w14:textId="77777777" w:rsidR="00274607" w:rsidRPr="00B16BF7" w:rsidRDefault="00274607" w:rsidP="00CE2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1662981" w14:textId="47DB3122" w:rsidR="009C4779" w:rsidRDefault="009C4779" w:rsidP="009C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5758F">
        <w:rPr>
          <w:rFonts w:asciiTheme="majorBidi" w:hAnsiTheme="majorBidi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20E1B2AE" w14:textId="77777777" w:rsidR="00A24B70" w:rsidRPr="00B16BF7" w:rsidRDefault="00A24B70" w:rsidP="009C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32728C00" w14:textId="77777777" w:rsidR="00A24B70" w:rsidRDefault="00A24B70" w:rsidP="00A24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E1965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3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3E1965">
        <w:rPr>
          <w:rFonts w:asciiTheme="majorBidi" w:hAnsiTheme="majorBidi" w:cstheme="majorBidi"/>
          <w:sz w:val="30"/>
          <w:szCs w:val="30"/>
        </w:rPr>
        <w:t xml:space="preserve">2568 </w:t>
      </w:r>
      <w:r w:rsidRPr="003E1965">
        <w:rPr>
          <w:rFonts w:asciiTheme="majorBidi" w:hAnsiTheme="majorBidi" w:hint="cs"/>
          <w:sz w:val="30"/>
          <w:szCs w:val="30"/>
          <w:cs/>
        </w:rPr>
        <w:t>คณะกรรมการบริษัท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มีมติอนุมัติโครงการ</w:t>
      </w:r>
      <w:r>
        <w:rPr>
          <w:rFonts w:asciiTheme="majorBidi" w:hAnsiTheme="majorBidi"/>
          <w:sz w:val="30"/>
          <w:szCs w:val="30"/>
        </w:rPr>
        <w:br/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หุ้นทุนซื้อคืนเพื่อการบริหารทางการเงิน จำนวนไม่เกิน</w:t>
      </w:r>
      <w:r w:rsidRPr="00F40E8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40E83">
        <w:rPr>
          <w:rFonts w:asciiTheme="majorBidi" w:hAnsiTheme="majorBidi" w:cstheme="majorBidi"/>
          <w:spacing w:val="-6"/>
          <w:sz w:val="30"/>
          <w:szCs w:val="30"/>
        </w:rPr>
        <w:t xml:space="preserve">85 </w:t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ล้านหุ้น</w:t>
      </w:r>
      <w:r w:rsidRPr="00F40E8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หรือคิดเป็นร้อยละ</w:t>
      </w:r>
      <w:r w:rsidRPr="00F40E8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40E83">
        <w:rPr>
          <w:rFonts w:asciiTheme="majorBidi" w:hAnsiTheme="majorBidi" w:cstheme="majorBidi"/>
          <w:spacing w:val="-6"/>
          <w:sz w:val="30"/>
          <w:szCs w:val="30"/>
        </w:rPr>
        <w:t xml:space="preserve">4.39 </w:t>
      </w:r>
      <w:r w:rsidRPr="00F40E83">
        <w:rPr>
          <w:rFonts w:asciiTheme="majorBidi" w:hAnsiTheme="majorBidi" w:hint="cs"/>
          <w:spacing w:val="-6"/>
          <w:sz w:val="30"/>
          <w:szCs w:val="30"/>
          <w:cs/>
        </w:rPr>
        <w:t>ของหุ้นที่ออกและชำระแล้ว</w:t>
      </w:r>
      <w:r w:rsidRPr="003E1965">
        <w:rPr>
          <w:rFonts w:asciiTheme="majorBidi" w:hAnsiTheme="majorBidi" w:hint="cs"/>
          <w:sz w:val="30"/>
          <w:szCs w:val="30"/>
          <w:cs/>
        </w:rPr>
        <w:t>ทั้งหมด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และมีวงเงินสูงสุดที่จะใช้ในการซื้อหุ้นคืนไม่เกิน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</w:t>
      </w:r>
      <w:r w:rsidRPr="003E1965">
        <w:rPr>
          <w:rFonts w:asciiTheme="majorBidi" w:hAnsiTheme="majorBidi" w:cstheme="majorBidi"/>
          <w:sz w:val="30"/>
          <w:szCs w:val="30"/>
        </w:rPr>
        <w:t xml:space="preserve">,000 </w:t>
      </w:r>
      <w:r w:rsidRPr="003E1965">
        <w:rPr>
          <w:rFonts w:asciiTheme="majorBidi" w:hAnsiTheme="majorBidi" w:hint="cs"/>
          <w:sz w:val="30"/>
          <w:szCs w:val="30"/>
          <w:cs/>
        </w:rPr>
        <w:t>ล้านบาท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โดย</w:t>
      </w:r>
      <w:r>
        <w:rPr>
          <w:rFonts w:asciiTheme="majorBidi" w:hAnsiTheme="majorBidi" w:hint="cs"/>
          <w:sz w:val="30"/>
          <w:szCs w:val="30"/>
          <w:cs/>
        </w:rPr>
        <w:t>วิธีการจับคู่อัตโนมัติผ่านระบบ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>ซื้อขายของ</w:t>
      </w:r>
      <w:r w:rsidRPr="003E1965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ภายในระยะเวลา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cstheme="majorBidi"/>
          <w:sz w:val="30"/>
          <w:szCs w:val="30"/>
        </w:rPr>
        <w:t xml:space="preserve">6 </w:t>
      </w:r>
      <w:r w:rsidRPr="003E1965">
        <w:rPr>
          <w:rFonts w:asciiTheme="majorBidi" w:hAnsiTheme="majorBidi" w:hint="cs"/>
          <w:sz w:val="30"/>
          <w:szCs w:val="30"/>
          <w:cs/>
        </w:rPr>
        <w:t>เดือน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9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3E1965">
        <w:rPr>
          <w:rFonts w:asciiTheme="majorBidi" w:hAnsiTheme="majorBidi" w:cstheme="majorBidi"/>
          <w:sz w:val="30"/>
          <w:szCs w:val="30"/>
        </w:rPr>
        <w:t xml:space="preserve">2568 </w:t>
      </w:r>
      <w:r w:rsidRPr="003E1965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3E1965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7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3E196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โดยหุ้นทุนซื้อคืนต้องจำหน่ายออกไปภายหลัง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</w:t>
      </w:r>
      <w:r w:rsidRPr="003E1965">
        <w:rPr>
          <w:rFonts w:asciiTheme="majorBidi" w:hAnsiTheme="majorBidi" w:cstheme="majorBidi"/>
          <w:sz w:val="30"/>
          <w:szCs w:val="30"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เดือน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แต่ไม่เกิน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cstheme="majorBidi"/>
          <w:sz w:val="30"/>
          <w:szCs w:val="30"/>
        </w:rPr>
        <w:t xml:space="preserve">3 </w:t>
      </w:r>
      <w:r w:rsidRPr="003E1965">
        <w:rPr>
          <w:rFonts w:asciiTheme="majorBidi" w:hAnsiTheme="majorBidi" w:hint="cs"/>
          <w:sz w:val="30"/>
          <w:szCs w:val="30"/>
          <w:cs/>
        </w:rPr>
        <w:t>ปี</w:t>
      </w:r>
      <w:r w:rsidRPr="003E1965">
        <w:rPr>
          <w:rFonts w:asciiTheme="majorBidi" w:hAnsiTheme="majorBidi"/>
          <w:sz w:val="30"/>
          <w:szCs w:val="30"/>
          <w:cs/>
        </w:rPr>
        <w:t xml:space="preserve"> </w:t>
      </w:r>
      <w:r w:rsidRPr="003E1965">
        <w:rPr>
          <w:rFonts w:asciiTheme="majorBidi" w:hAnsiTheme="majorBidi" w:hint="cs"/>
          <w:sz w:val="30"/>
          <w:szCs w:val="30"/>
          <w:cs/>
        </w:rPr>
        <w:t>นับจากวันซื้อหุ้นคืนเสร็จสิ้น</w:t>
      </w:r>
    </w:p>
    <w:p w14:paraId="6F71B4CA" w14:textId="77777777" w:rsidR="00A24B70" w:rsidRPr="00B16BF7" w:rsidRDefault="00A24B70" w:rsidP="00A24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8318C96" w14:textId="408FC861" w:rsidR="00A24B70" w:rsidRPr="005D65D2" w:rsidRDefault="00A24B70" w:rsidP="00A24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6FC2">
        <w:rPr>
          <w:rFonts w:asciiTheme="majorBidi" w:hAnsiTheme="majorBidi" w:hint="cs"/>
          <w:sz w:val="30"/>
          <w:szCs w:val="30"/>
          <w:cs/>
        </w:rPr>
        <w:t>ณ</w:t>
      </w:r>
      <w:r w:rsidRPr="00996FC2">
        <w:rPr>
          <w:rFonts w:asciiTheme="majorBidi" w:hAnsiTheme="majorBidi"/>
          <w:sz w:val="30"/>
          <w:szCs w:val="30"/>
          <w:cs/>
        </w:rPr>
        <w:t xml:space="preserve"> </w:t>
      </w:r>
      <w:r w:rsidRPr="00996FC2">
        <w:rPr>
          <w:rFonts w:asciiTheme="majorBidi" w:hAnsiTheme="majorBidi" w:hint="cs"/>
          <w:sz w:val="30"/>
          <w:szCs w:val="30"/>
          <w:cs/>
        </w:rPr>
        <w:t>วันที่</w:t>
      </w:r>
      <w:r w:rsidRPr="00996FC2">
        <w:rPr>
          <w:rFonts w:asciiTheme="majorBidi" w:hAnsiTheme="majorBidi"/>
          <w:sz w:val="30"/>
          <w:szCs w:val="30"/>
          <w:cs/>
        </w:rPr>
        <w:t xml:space="preserve"> </w:t>
      </w:r>
      <w:r w:rsidRPr="00996FC2">
        <w:rPr>
          <w:rFonts w:asciiTheme="majorBidi" w:hAnsiTheme="majorBidi" w:cstheme="majorBidi"/>
          <w:sz w:val="30"/>
          <w:szCs w:val="30"/>
        </w:rPr>
        <w:t xml:space="preserve">31 </w:t>
      </w:r>
      <w:r w:rsidRPr="00996FC2">
        <w:rPr>
          <w:rFonts w:asciiTheme="majorBidi" w:hAnsiTheme="majorBidi" w:hint="cs"/>
          <w:sz w:val="30"/>
          <w:szCs w:val="30"/>
          <w:cs/>
        </w:rPr>
        <w:t>ธันวาคม</w:t>
      </w:r>
      <w:r w:rsidRPr="00996FC2">
        <w:rPr>
          <w:rFonts w:asciiTheme="majorBidi" w:hAnsiTheme="majorBidi"/>
          <w:sz w:val="30"/>
          <w:szCs w:val="30"/>
          <w:cs/>
        </w:rPr>
        <w:t xml:space="preserve"> </w:t>
      </w:r>
      <w:r w:rsidRPr="00996FC2">
        <w:rPr>
          <w:rFonts w:asciiTheme="majorBidi" w:hAnsiTheme="majorBidi" w:cstheme="majorBidi"/>
          <w:sz w:val="30"/>
          <w:szCs w:val="30"/>
        </w:rPr>
        <w:t xml:space="preserve">2568 </w:t>
      </w:r>
      <w:r w:rsidRPr="00996FC2">
        <w:rPr>
          <w:rFonts w:asciiTheme="majorBidi" w:hAnsiTheme="majorBidi" w:hint="cs"/>
          <w:sz w:val="30"/>
          <w:szCs w:val="30"/>
          <w:cs/>
        </w:rPr>
        <w:t>บริษัทได้ซื้อคืนหุ้นสามัญภายใต้โครงการดังกล่าวเป็นจำนวนรวมทั้งสิ้น</w:t>
      </w:r>
      <w:r w:rsidRPr="00996FC2">
        <w:rPr>
          <w:rFonts w:asciiTheme="majorBidi" w:hAnsiTheme="majorBidi"/>
          <w:sz w:val="30"/>
          <w:szCs w:val="30"/>
          <w:cs/>
        </w:rPr>
        <w:t xml:space="preserve"> </w:t>
      </w:r>
      <w:r w:rsidR="00CE2B28">
        <w:rPr>
          <w:rFonts w:asciiTheme="majorBidi" w:hAnsiTheme="majorBidi" w:cstheme="majorBidi"/>
          <w:sz w:val="30"/>
          <w:szCs w:val="30"/>
        </w:rPr>
        <w:t>18</w:t>
      </w:r>
      <w:r w:rsidR="00C401C3" w:rsidRPr="00996F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96FC2">
        <w:rPr>
          <w:rFonts w:asciiTheme="majorBidi" w:hAnsiTheme="majorBidi" w:hint="cs"/>
          <w:sz w:val="30"/>
          <w:szCs w:val="30"/>
          <w:cs/>
        </w:rPr>
        <w:t>ล้านหุ้น</w:t>
      </w:r>
      <w:r w:rsidRPr="00996FC2">
        <w:rPr>
          <w:rFonts w:asciiTheme="majorBidi" w:hAnsiTheme="majorBidi"/>
          <w:sz w:val="30"/>
          <w:szCs w:val="30"/>
          <w:cs/>
        </w:rPr>
        <w:t xml:space="preserve"> </w:t>
      </w:r>
      <w:r w:rsidRPr="00996FC2">
        <w:rPr>
          <w:rFonts w:asciiTheme="majorBidi" w:hAnsiTheme="majorBidi"/>
          <w:sz w:val="30"/>
          <w:szCs w:val="30"/>
        </w:rPr>
        <w:br/>
      </w:r>
      <w:r w:rsidRPr="00996FC2">
        <w:rPr>
          <w:rFonts w:asciiTheme="majorBidi" w:hAnsiTheme="majorBidi" w:hint="cs"/>
          <w:sz w:val="30"/>
          <w:szCs w:val="30"/>
          <w:cs/>
        </w:rPr>
        <w:t>ซึ่งคิดเป็นร้อยละ</w:t>
      </w:r>
      <w:r w:rsidRPr="00996FC2">
        <w:rPr>
          <w:rFonts w:asciiTheme="majorBidi" w:hAnsiTheme="majorBidi"/>
          <w:sz w:val="30"/>
          <w:szCs w:val="30"/>
          <w:cs/>
        </w:rPr>
        <w:t xml:space="preserve"> </w:t>
      </w:r>
      <w:r w:rsidR="0065758F">
        <w:rPr>
          <w:rFonts w:asciiTheme="majorBidi" w:hAnsiTheme="majorBidi" w:cstheme="majorBidi"/>
          <w:sz w:val="30"/>
          <w:szCs w:val="30"/>
        </w:rPr>
        <w:t>0.95</w:t>
      </w:r>
      <w:r w:rsidRPr="00996FC2">
        <w:rPr>
          <w:rFonts w:asciiTheme="majorBidi" w:hAnsiTheme="majorBidi" w:cstheme="majorBidi"/>
          <w:sz w:val="30"/>
          <w:szCs w:val="30"/>
        </w:rPr>
        <w:t xml:space="preserve"> </w:t>
      </w:r>
      <w:r w:rsidRPr="00996FC2">
        <w:rPr>
          <w:rFonts w:asciiTheme="majorBidi" w:hAnsiTheme="majorBidi" w:hint="cs"/>
          <w:sz w:val="30"/>
          <w:szCs w:val="30"/>
          <w:cs/>
        </w:rPr>
        <w:t>ของหุ้นที่ออกและชำระแล้ว</w:t>
      </w:r>
      <w:r w:rsidRPr="00996FC2">
        <w:rPr>
          <w:rFonts w:asciiTheme="majorBidi" w:hAnsiTheme="majorBidi"/>
          <w:sz w:val="30"/>
          <w:szCs w:val="30"/>
          <w:cs/>
        </w:rPr>
        <w:t xml:space="preserve"> </w:t>
      </w:r>
      <w:r w:rsidRPr="00996FC2">
        <w:rPr>
          <w:rFonts w:asciiTheme="majorBidi" w:hAnsiTheme="majorBidi" w:hint="cs"/>
          <w:sz w:val="30"/>
          <w:szCs w:val="30"/>
          <w:cs/>
        </w:rPr>
        <w:t>รวมเป็นมูลค่า</w:t>
      </w:r>
      <w:r w:rsidRPr="00996FC2">
        <w:rPr>
          <w:rFonts w:asciiTheme="majorBidi" w:hAnsiTheme="majorBidi"/>
          <w:sz w:val="30"/>
          <w:szCs w:val="30"/>
          <w:cs/>
        </w:rPr>
        <w:t xml:space="preserve"> </w:t>
      </w:r>
      <w:r w:rsidR="0065758F">
        <w:rPr>
          <w:rFonts w:asciiTheme="majorBidi" w:hAnsiTheme="majorBidi" w:cstheme="majorBidi"/>
          <w:sz w:val="30"/>
          <w:szCs w:val="30"/>
        </w:rPr>
        <w:t>328</w:t>
      </w:r>
      <w:r w:rsidRPr="00996FC2">
        <w:rPr>
          <w:rFonts w:asciiTheme="majorBidi" w:hAnsiTheme="majorBidi" w:cstheme="majorBidi"/>
          <w:sz w:val="30"/>
          <w:szCs w:val="30"/>
        </w:rPr>
        <w:t xml:space="preserve"> </w:t>
      </w:r>
      <w:r w:rsidRPr="00996FC2">
        <w:rPr>
          <w:rFonts w:asciiTheme="majorBidi" w:hAnsiTheme="majorBidi" w:hint="cs"/>
          <w:sz w:val="30"/>
          <w:szCs w:val="30"/>
          <w:cs/>
        </w:rPr>
        <w:t>ล้านบาท</w:t>
      </w:r>
      <w:r w:rsidRPr="00996FC2">
        <w:rPr>
          <w:rFonts w:asciiTheme="majorBidi" w:hAnsiTheme="majorBidi"/>
          <w:sz w:val="30"/>
          <w:szCs w:val="30"/>
          <w:cs/>
        </w:rPr>
        <w:t xml:space="preserve"> </w:t>
      </w:r>
      <w:r w:rsidRPr="00996FC2">
        <w:rPr>
          <w:rFonts w:asciiTheme="majorBidi" w:hAnsiTheme="majorBidi" w:hint="cs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673EB2CF" w14:textId="77777777" w:rsidR="009C4779" w:rsidRPr="00B16BF7" w:rsidRDefault="009C4779" w:rsidP="00A24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1987762" w14:textId="4A531C01" w:rsidR="00C70195" w:rsidRPr="00454F96" w:rsidRDefault="00CD72C1" w:rsidP="00454F9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454F96">
        <w:rPr>
          <w:rFonts w:asciiTheme="majorBidi" w:hAnsiTheme="majorBidi" w:cstheme="majorBidi"/>
          <w:sz w:val="30"/>
          <w:szCs w:val="30"/>
          <w:u w:val="none"/>
        </w:rPr>
        <w:tab/>
      </w:r>
      <w:r w:rsidR="00BA739E" w:rsidRPr="00454F96">
        <w:rPr>
          <w:rFonts w:asciiTheme="majorBidi" w:hAnsiTheme="majorBidi" w:cstheme="majorBidi"/>
          <w:sz w:val="30"/>
          <w:szCs w:val="30"/>
          <w:u w:val="none"/>
          <w:cs/>
        </w:rPr>
        <w:t>สำรอง</w:t>
      </w:r>
    </w:p>
    <w:p w14:paraId="1128B59C" w14:textId="77777777" w:rsidR="003250C8" w:rsidRPr="00B16BF7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CBCE54" w14:textId="77777777" w:rsidR="003641AF" w:rsidRPr="00454F96" w:rsidRDefault="003641AF" w:rsidP="00454F9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2B7503E" w14:textId="77777777" w:rsidR="003250C8" w:rsidRPr="00B16BF7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8E51A9" w14:textId="77777777" w:rsidR="003641AF" w:rsidRPr="00454F96" w:rsidRDefault="003641AF" w:rsidP="00454F96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47DF92E4" w14:textId="77777777" w:rsidR="003250C8" w:rsidRPr="00B16BF7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130E24" w14:textId="77777777" w:rsidR="000A3E5D" w:rsidRPr="00454F96" w:rsidRDefault="000A3E5D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6546C705" w14:textId="77777777" w:rsidR="00B16BF7" w:rsidRPr="00B16BF7" w:rsidRDefault="00B16BF7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476AE7" w14:textId="4432A092" w:rsidR="000A3E5D" w:rsidRDefault="000A3E5D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454F96">
        <w:rPr>
          <w:rFonts w:asciiTheme="majorBidi" w:hAnsiTheme="majorBidi" w:cstheme="majorBidi"/>
          <w:sz w:val="30"/>
          <w:szCs w:val="30"/>
        </w:rPr>
        <w:t>2535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454F96">
        <w:rPr>
          <w:rFonts w:asciiTheme="majorBidi" w:hAnsiTheme="majorBidi" w:cstheme="majorBidi"/>
          <w:sz w:val="30"/>
          <w:szCs w:val="30"/>
        </w:rPr>
        <w:t>116</w:t>
      </w:r>
      <w:r w:rsidR="00037585"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C58DB" w:rsidRPr="00454F96">
        <w:rPr>
          <w:rFonts w:asciiTheme="majorBidi" w:hAnsiTheme="majorBidi" w:cstheme="majorBidi"/>
          <w:sz w:val="30"/>
          <w:szCs w:val="30"/>
        </w:rPr>
        <w:t>5</w:t>
      </w:r>
      <w:r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C58DB" w:rsidRPr="00454F96">
        <w:rPr>
          <w:rFonts w:asciiTheme="majorBidi" w:hAnsiTheme="majorBidi" w:cstheme="majorBidi"/>
          <w:sz w:val="30"/>
          <w:szCs w:val="30"/>
        </w:rPr>
        <w:t>10</w:t>
      </w:r>
      <w:r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D907C22" w14:textId="77777777" w:rsidR="004B7EC1" w:rsidRPr="00BF0E50" w:rsidRDefault="004B7EC1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FE597F7" w14:textId="6F0B73D5" w:rsidR="009A6826" w:rsidRPr="00CE7F70" w:rsidRDefault="00CE7F70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E7F70">
        <w:rPr>
          <w:rFonts w:asciiTheme="majorBidi" w:hAnsiTheme="majorBidi" w:cstheme="majorBidi" w:hint="cs"/>
          <w:sz w:val="30"/>
          <w:szCs w:val="30"/>
          <w:cs/>
        </w:rPr>
        <w:t>ในปีสิ้นสุดวันที่</w:t>
      </w:r>
      <w:r w:rsidRPr="00CE7F70">
        <w:rPr>
          <w:rFonts w:asciiTheme="majorBidi" w:hAnsiTheme="majorBidi" w:cstheme="majorBidi"/>
          <w:sz w:val="30"/>
          <w:szCs w:val="30"/>
          <w:cs/>
        </w:rPr>
        <w:t xml:space="preserve"> 31 </w:t>
      </w:r>
      <w:r w:rsidRPr="00CE7F7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CE7F70">
        <w:rPr>
          <w:rFonts w:asciiTheme="majorBidi" w:hAnsiTheme="majorBidi" w:cstheme="majorBidi"/>
          <w:sz w:val="30"/>
          <w:szCs w:val="30"/>
          <w:cs/>
        </w:rPr>
        <w:t xml:space="preserve"> 2568 </w:t>
      </w:r>
      <w:r w:rsidRPr="00CE7F70">
        <w:rPr>
          <w:rFonts w:asciiTheme="majorBidi" w:hAnsiTheme="majorBidi" w:cstheme="majorBidi" w:hint="cs"/>
          <w:sz w:val="30"/>
          <w:szCs w:val="30"/>
          <w:cs/>
        </w:rPr>
        <w:t>บริษัทได้จัดสรรกำไรสุทธิเป็นทุนสำรองตามกฎหมายครบตามจำนวนที่กฎหมายกำหนดแล้ว</w:t>
      </w:r>
    </w:p>
    <w:p w14:paraId="6E4347D5" w14:textId="25B51B50" w:rsidR="00DD1893" w:rsidRPr="00454F96" w:rsidRDefault="00DD1893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สำรองอื่น ๆ</w:t>
      </w:r>
    </w:p>
    <w:p w14:paraId="5BC54D30" w14:textId="77777777" w:rsidR="00DD1893" w:rsidRPr="000A429A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78AC755D" w14:textId="66BDC555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i/>
          <w:iCs/>
          <w:sz w:val="30"/>
          <w:szCs w:val="30"/>
          <w:cs/>
        </w:rPr>
        <w:t>ส่วน</w:t>
      </w:r>
      <w:r w:rsidR="00BB652A">
        <w:rPr>
          <w:rFonts w:asciiTheme="majorBidi" w:hAnsiTheme="majorBidi" w:cstheme="majorBidi" w:hint="cs"/>
          <w:i/>
          <w:iCs/>
          <w:sz w:val="30"/>
          <w:szCs w:val="30"/>
          <w:cs/>
        </w:rPr>
        <w:t>ต่างจากการเปลี่ยนแปลงสัดส่วนการถือหุ้นในบริษัทย่อย</w:t>
      </w:r>
    </w:p>
    <w:p w14:paraId="0B1F6C7F" w14:textId="77777777" w:rsidR="00DD1893" w:rsidRPr="000A429A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F91F36A" w14:textId="0B055083" w:rsidR="00DD1893" w:rsidRPr="00394130" w:rsidRDefault="00DD1893" w:rsidP="0039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4130">
        <w:rPr>
          <w:rFonts w:asciiTheme="majorBidi" w:hAnsiTheme="majorBidi" w:cstheme="majorBidi"/>
          <w:sz w:val="30"/>
          <w:szCs w:val="30"/>
          <w:cs/>
        </w:rPr>
        <w:t>ส่วน</w:t>
      </w:r>
      <w:r w:rsidR="00394130" w:rsidRPr="00394130">
        <w:rPr>
          <w:rFonts w:asciiTheme="majorBidi" w:hAnsiTheme="majorBidi" w:cstheme="majorBidi" w:hint="cs"/>
          <w:sz w:val="30"/>
          <w:szCs w:val="30"/>
          <w:cs/>
        </w:rPr>
        <w:t>ต่างจากการเปลี่ยนแปลงสัดส่วนการถือหุ้นในบริษัทย่อย</w:t>
      </w:r>
      <w:r w:rsidRPr="00454F96">
        <w:rPr>
          <w:rFonts w:asciiTheme="majorBidi" w:hAnsiTheme="majorBidi" w:cstheme="majorBidi"/>
          <w:sz w:val="30"/>
          <w:szCs w:val="30"/>
          <w:cs/>
        </w:rPr>
        <w:t>ได้แก่ส่วนต่างระหว่างมูลค่าตามบัญชีของกิจการภายใต้การควบคุมเดียวกัน ณ วันที่ซื้อกิจการ และถูกบันทึกเป็นส่วนต</w:t>
      </w:r>
      <w:r w:rsidR="003030AB">
        <w:rPr>
          <w:rFonts w:asciiTheme="majorBidi" w:hAnsiTheme="majorBidi" w:cstheme="majorBidi" w:hint="cs"/>
          <w:sz w:val="30"/>
          <w:szCs w:val="30"/>
          <w:cs/>
        </w:rPr>
        <w:t>่าง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ซึ่งจะไม่จำหน่ายและจะคงอยู่จนกว่าบริษัทย่อยที่เกี่ยวข้องจะถูกขายหรือจำหน่ายออกไป</w:t>
      </w:r>
    </w:p>
    <w:p w14:paraId="6CE2119B" w14:textId="37CA4C03" w:rsidR="003030AB" w:rsidRPr="000A429A" w:rsidRDefault="003030AB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2814FAE" w14:textId="7CB725EF" w:rsidR="00FB042C" w:rsidRPr="00454F96" w:rsidRDefault="00FB042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54F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AA6225D" w14:textId="77777777" w:rsidR="00FB042C" w:rsidRPr="000A429A" w:rsidRDefault="00FB042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3DE025F0" w14:textId="77F12F07" w:rsidR="003250C8" w:rsidRPr="00454F96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3641AF" w:rsidRPr="00454F96">
        <w:rPr>
          <w:rFonts w:asciiTheme="majorBidi" w:hAnsiTheme="majorBidi" w:cstheme="majorBidi"/>
          <w:b/>
          <w:bCs/>
          <w:sz w:val="30"/>
          <w:szCs w:val="30"/>
          <w:cs/>
        </w:rPr>
        <w:t>การแปลงค่างบการเงิน</w:t>
      </w:r>
    </w:p>
    <w:p w14:paraId="5B1C4BD7" w14:textId="77777777" w:rsidR="00395BEC" w:rsidRPr="000A429A" w:rsidRDefault="00395BE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67966745" w14:textId="53043436" w:rsidR="003641AF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</w:t>
      </w:r>
      <w:r w:rsidR="003641AF" w:rsidRPr="00454F96">
        <w:rPr>
          <w:rFonts w:asciiTheme="majorBidi" w:hAnsiTheme="majorBidi" w:cstheme="majorBidi"/>
          <w:sz w:val="30"/>
          <w:szCs w:val="30"/>
          <w:cs/>
        </w:rPr>
        <w:t>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316C9AF1" w14:textId="24AB0A91" w:rsidR="004B2901" w:rsidRPr="000A429A" w:rsidRDefault="004B2901" w:rsidP="00DE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bookmarkStart w:id="3" w:name="_Hlk54294682"/>
    </w:p>
    <w:p w14:paraId="1C1594A2" w14:textId="207C6CA9" w:rsidR="009B7354" w:rsidRPr="00454F96" w:rsidRDefault="009B7354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สำรองการป้องกันความเสี่ยง</w:t>
      </w:r>
    </w:p>
    <w:p w14:paraId="454FFEDB" w14:textId="77777777" w:rsidR="006750DE" w:rsidRPr="000A429A" w:rsidRDefault="006750DE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02F3C3E0" w14:textId="37CF365F" w:rsidR="009B7354" w:rsidRPr="00454F96" w:rsidRDefault="009B7354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</w:t>
      </w:r>
      <w:r w:rsidR="00410417">
        <w:rPr>
          <w:rFonts w:asciiTheme="majorBidi" w:hAnsiTheme="majorBidi" w:cstheme="majorBidi"/>
          <w:sz w:val="30"/>
          <w:szCs w:val="30"/>
        </w:rPr>
        <w:br/>
      </w:r>
      <w:r w:rsidRPr="00454F96">
        <w:rPr>
          <w:rFonts w:asciiTheme="majorBidi" w:hAnsiTheme="majorBidi" w:cstheme="majorBidi"/>
          <w:sz w:val="30"/>
          <w:szCs w:val="30"/>
          <w:cs/>
        </w:rPr>
        <w:t>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4FA8F28B" w14:textId="4D743FAF" w:rsidR="00DD1893" w:rsidRPr="000A429A" w:rsidRDefault="00DD1893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  <w:cs/>
        </w:rPr>
      </w:pPr>
    </w:p>
    <w:bookmarkEnd w:id="3"/>
    <w:p w14:paraId="52559083" w14:textId="15C3B416" w:rsidR="00944571" w:rsidRPr="00454F96" w:rsidRDefault="005126F7" w:rsidP="00454F9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454F96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="00B92623" w:rsidRPr="00454F96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35A9DDFD" w14:textId="6343C89A" w:rsidR="006446E4" w:rsidRPr="000A429A" w:rsidRDefault="006446E4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6"/>
          <w:sz w:val="26"/>
          <w:szCs w:val="26"/>
        </w:rPr>
      </w:pPr>
    </w:p>
    <w:p w14:paraId="354AFAEB" w14:textId="1888DBCC" w:rsidR="009B2243" w:rsidRDefault="009B2243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ผู้มีอำนาจตัดสินใจสูงสุดด้านการดำเนินงาน</w:t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71CDD19" w14:textId="77777777" w:rsidR="009B2243" w:rsidRPr="000A429A" w:rsidRDefault="009B2243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6"/>
          <w:sz w:val="26"/>
          <w:szCs w:val="26"/>
        </w:rPr>
      </w:pPr>
    </w:p>
    <w:p w14:paraId="7EE8F558" w14:textId="49165FAE" w:rsidR="006C7032" w:rsidRDefault="006C7032" w:rsidP="006C703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A5F5D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ผู้บริหารพิจารณาว่ากลุ่มบริษัทมี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/>
          <w:sz w:val="30"/>
          <w:szCs w:val="30"/>
        </w:rPr>
        <w:t xml:space="preserve">3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ดังรายละเอียดข้างล่าง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</w:t>
      </w:r>
      <w:r w:rsidRPr="003A5F5D">
        <w:rPr>
          <w:rFonts w:asciiTheme="majorBidi" w:hAnsiTheme="majorBidi" w:cstheme="majorBidi"/>
          <w:sz w:val="30"/>
          <w:szCs w:val="30"/>
        </w:rPr>
        <w:br/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ของกลุ่มบริษัทที่มีลักษณะเชิงเศรษฐกิจที่แตกต่างกันและมีการบริหารจัดการแยกต่างหาก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โดยใน</w:t>
      </w:r>
      <w:r w:rsidR="0055067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0670">
        <w:rPr>
          <w:rFonts w:asciiTheme="majorBidi" w:hAnsiTheme="majorBidi" w:cstheme="majorBidi"/>
          <w:sz w:val="30"/>
          <w:szCs w:val="30"/>
          <w:cs/>
        </w:rPr>
        <w:br/>
      </w:r>
      <w:r w:rsidRPr="003A5F5D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/>
          <w:sz w:val="30"/>
          <w:szCs w:val="30"/>
        </w:rPr>
        <w:t>2568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ผู้มีอำนาจตัดสินใจสูงสุดด้านการดำเนินงานได้พิจารณารวมส่วนงานอาหารเพื่อการบริโภค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0670">
        <w:rPr>
          <w:rFonts w:asciiTheme="majorBidi" w:hAnsiTheme="majorBidi" w:cstheme="majorBidi"/>
          <w:sz w:val="30"/>
          <w:szCs w:val="30"/>
          <w:cs/>
        </w:rPr>
        <w:br/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ส่วนงานส่งออก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ส่วนงานผลิตภัณฑ์ร่วมและผลพลอยได้และอาหารอื่นๆ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ส่วนงานปศุสัตว์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และส่วนงานต่างประเทศเข้าด้วยกันเป็นส่วนงานอาหารเพื่อบริโภค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เนื่องจากลักษณะธุรกิจและการจัดสรรทรัพยากร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รวมถึงการประเมิน</w:t>
      </w:r>
      <w:r w:rsidR="003B4471">
        <w:rPr>
          <w:rFonts w:asciiTheme="majorBidi" w:hAnsiTheme="majorBidi" w:cstheme="majorBidi"/>
          <w:sz w:val="30"/>
          <w:szCs w:val="30"/>
          <w:cs/>
        </w:rPr>
        <w:br/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ผลการปฏิบัติงาน</w:t>
      </w:r>
      <w:r w:rsidRPr="003A5F5D">
        <w:rPr>
          <w:rFonts w:asciiTheme="majorBidi" w:hAnsiTheme="majorBidi" w:cstheme="majorBidi"/>
          <w:sz w:val="30"/>
          <w:szCs w:val="30"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และพิจารณาส่วนงานที่รายงานเป็นส่วนงานเกษตร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ส่วนงานอาหารเพื่อการบริโภค</w:t>
      </w:r>
      <w:r w:rsidRPr="003A5F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ส่วนงาน</w:t>
      </w:r>
      <w:r w:rsidR="00076D13">
        <w:rPr>
          <w:rFonts w:asciiTheme="majorBidi" w:hAnsiTheme="majorBidi" w:cstheme="majorBidi"/>
          <w:sz w:val="30"/>
          <w:szCs w:val="30"/>
        </w:rPr>
        <w:br/>
      </w:r>
      <w:r w:rsidRPr="003A5F5D">
        <w:rPr>
          <w:rFonts w:asciiTheme="majorBidi" w:hAnsiTheme="majorBidi" w:cstheme="majorBidi" w:hint="cs"/>
          <w:sz w:val="30"/>
          <w:szCs w:val="30"/>
          <w:cs/>
        </w:rPr>
        <w:t>สัตว์เลี้ยงและส่วนงานอื่น ๆ</w:t>
      </w:r>
    </w:p>
    <w:p w14:paraId="028D738B" w14:textId="449907CB" w:rsidR="00643AF6" w:rsidRDefault="00CE1DAB" w:rsidP="006C703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CE1DAB">
        <w:rPr>
          <w:rFonts w:asciiTheme="majorBidi" w:hAnsiTheme="majorBidi" w:hint="cs"/>
          <w:sz w:val="30"/>
          <w:szCs w:val="30"/>
          <w:cs/>
        </w:rPr>
        <w:lastRenderedPageBreak/>
        <w:t>ผลการดำเนินงานของแต่ละส่วนงานวัดโดยใช้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กำไร</w:t>
      </w:r>
      <w:r w:rsidRPr="00CE1DAB">
        <w:rPr>
          <w:rFonts w:asciiTheme="majorBidi" w:hAnsiTheme="majorBidi"/>
          <w:sz w:val="30"/>
          <w:szCs w:val="30"/>
          <w:cs/>
        </w:rPr>
        <w:t xml:space="preserve"> (</w:t>
      </w:r>
      <w:r w:rsidRPr="00CE1DAB">
        <w:rPr>
          <w:rFonts w:asciiTheme="majorBidi" w:hAnsiTheme="majorBidi" w:hint="cs"/>
          <w:sz w:val="30"/>
          <w:szCs w:val="30"/>
          <w:cs/>
        </w:rPr>
        <w:t>ขาดทุน</w:t>
      </w:r>
      <w:r w:rsidRPr="00CE1DAB">
        <w:rPr>
          <w:rFonts w:asciiTheme="majorBidi" w:hAnsiTheme="majorBidi"/>
          <w:sz w:val="30"/>
          <w:szCs w:val="30"/>
          <w:cs/>
        </w:rPr>
        <w:t xml:space="preserve">) </w:t>
      </w:r>
      <w:r w:rsidRPr="00CE1DAB">
        <w:rPr>
          <w:rFonts w:asciiTheme="majorBidi" w:hAnsiTheme="majorBidi" w:hint="cs"/>
          <w:sz w:val="30"/>
          <w:szCs w:val="30"/>
          <w:cs/>
        </w:rPr>
        <w:t>ตามส่วนงาน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รายได้อื่น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ต้นทุนทางการเงิน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กำไร</w:t>
      </w:r>
      <w:r>
        <w:rPr>
          <w:rFonts w:asciiTheme="majorBidi" w:hAnsiTheme="majorBidi"/>
          <w:sz w:val="30"/>
          <w:szCs w:val="30"/>
        </w:rPr>
        <w:br/>
      </w:r>
      <w:r w:rsidRPr="00CE1DAB">
        <w:rPr>
          <w:rFonts w:asciiTheme="majorBidi" w:hAnsiTheme="majorBidi" w:hint="cs"/>
          <w:sz w:val="30"/>
          <w:szCs w:val="30"/>
          <w:cs/>
        </w:rPr>
        <w:t>จากอัตราแลกเปลี่ยนสุทธิ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กำไรจากตราสารอนุพันธ์สุทธิ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กำไร</w:t>
      </w:r>
      <w:r w:rsidRPr="00CE1DAB">
        <w:rPr>
          <w:rFonts w:asciiTheme="majorBidi" w:hAnsiTheme="majorBidi"/>
          <w:sz w:val="30"/>
          <w:szCs w:val="30"/>
          <w:cs/>
        </w:rPr>
        <w:t xml:space="preserve"> (</w:t>
      </w:r>
      <w:r w:rsidRPr="00CE1DAB">
        <w:rPr>
          <w:rFonts w:asciiTheme="majorBidi" w:hAnsiTheme="majorBidi" w:hint="cs"/>
          <w:sz w:val="30"/>
          <w:szCs w:val="30"/>
          <w:cs/>
        </w:rPr>
        <w:t>ขาดทุน</w:t>
      </w:r>
      <w:r w:rsidRPr="00CE1DAB">
        <w:rPr>
          <w:rFonts w:asciiTheme="majorBidi" w:hAnsiTheme="majorBidi"/>
          <w:sz w:val="30"/>
          <w:szCs w:val="30"/>
          <w:cs/>
        </w:rPr>
        <w:t xml:space="preserve">) </w:t>
      </w:r>
      <w:r w:rsidRPr="00CE1DAB">
        <w:rPr>
          <w:rFonts w:asciiTheme="majorBidi" w:hAnsiTheme="majorBidi" w:hint="cs"/>
          <w:sz w:val="30"/>
          <w:szCs w:val="30"/>
          <w:cs/>
        </w:rPr>
        <w:t>จากการเปลี่ยนแปลงมูลค่ายุติธรรมของสินทรัพย์ชีวภาพ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ส่วนแบ่งกำไรจากเงินลงทุนในบริษัทร่วมและการร่วมค้า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</w:t>
      </w:r>
      <w:r w:rsidRPr="00CE1DAB">
        <w:rPr>
          <w:rFonts w:asciiTheme="majorBidi" w:hAnsiTheme="majorBidi"/>
          <w:sz w:val="30"/>
          <w:szCs w:val="30"/>
          <w:cs/>
        </w:rPr>
        <w:t xml:space="preserve"> (</w:t>
      </w:r>
      <w:r w:rsidRPr="00CE1DAB">
        <w:rPr>
          <w:rFonts w:asciiTheme="majorBidi" w:hAnsiTheme="majorBidi" w:hint="cs"/>
          <w:sz w:val="30"/>
          <w:szCs w:val="30"/>
          <w:cs/>
        </w:rPr>
        <w:t>ขาดทุน</w:t>
      </w:r>
      <w:r w:rsidRPr="00CE1DAB">
        <w:rPr>
          <w:rFonts w:asciiTheme="majorBidi" w:hAnsiTheme="majorBidi"/>
          <w:sz w:val="30"/>
          <w:szCs w:val="30"/>
          <w:cs/>
        </w:rPr>
        <w:t xml:space="preserve">) </w:t>
      </w:r>
      <w:r w:rsidRPr="00CE1DAB">
        <w:rPr>
          <w:rFonts w:asciiTheme="majorBidi" w:hAnsiTheme="majorBidi" w:hint="cs"/>
          <w:sz w:val="30"/>
          <w:szCs w:val="30"/>
          <w:cs/>
        </w:rPr>
        <w:t>จากการดำเนินงานตามส่วนงานนั้นเป็นข้อมูลที่เหมาะสมในการประเมิล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E1DAB">
        <w:rPr>
          <w:rFonts w:asciiTheme="majorBidi" w:hAnsiTheme="majorBidi"/>
          <w:sz w:val="30"/>
          <w:szCs w:val="30"/>
          <w:cs/>
        </w:rPr>
        <w:t xml:space="preserve"> </w:t>
      </w:r>
      <w:r w:rsidRPr="00CE1DAB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0219D37" w14:textId="77777777" w:rsidR="00CE1DAB" w:rsidRPr="003A5F5D" w:rsidRDefault="00CE1DAB" w:rsidP="006C7032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99800" w14:textId="79D89F4F" w:rsidR="00975D84" w:rsidRPr="00EF18C5" w:rsidRDefault="00975D84" w:rsidP="00975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</w:t>
      </w:r>
      <w:r w:rsidR="004E7EB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ปี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สิ้นสุด</w:t>
      </w:r>
      <w:r w:rsidR="00616C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ธันวาคม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</w:p>
    <w:p w14:paraId="3A0AB569" w14:textId="77777777" w:rsidR="0041778A" w:rsidRDefault="0041778A" w:rsidP="0026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3"/>
        <w:gridCol w:w="846"/>
        <w:gridCol w:w="183"/>
        <w:gridCol w:w="864"/>
        <w:gridCol w:w="182"/>
        <w:gridCol w:w="864"/>
        <w:gridCol w:w="178"/>
        <w:gridCol w:w="864"/>
        <w:gridCol w:w="178"/>
        <w:gridCol w:w="864"/>
        <w:gridCol w:w="6"/>
      </w:tblGrid>
      <w:tr w:rsidR="00424F3D" w:rsidRPr="00F6059F" w14:paraId="5FABC485" w14:textId="77777777" w:rsidTr="006B04BB">
        <w:trPr>
          <w:cantSplit/>
          <w:trHeight w:val="299"/>
        </w:trPr>
        <w:tc>
          <w:tcPr>
            <w:tcW w:w="4176" w:type="dxa"/>
          </w:tcPr>
          <w:p w14:paraId="25FEF7E7" w14:textId="77777777" w:rsidR="00424F3D" w:rsidRPr="00916EBF" w:rsidRDefault="00424F3D" w:rsidP="006B04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417925CB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4F3D" w:rsidRPr="00F6059F" w14:paraId="73AB3974" w14:textId="77777777" w:rsidTr="006B04B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5B9F121C" w14:textId="77777777" w:rsidR="00424F3D" w:rsidRPr="00916EBF" w:rsidRDefault="00424F3D" w:rsidP="006B04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00869651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41423F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09733CB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53AACDEF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AAB25D6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72D75EAD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4B580E2E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24D3F4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7BE3F7ED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4F3D" w:rsidRPr="00F6059F" w14:paraId="6A0FBF36" w14:textId="77777777" w:rsidTr="006B04B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0AC808CF" w14:textId="77777777" w:rsidR="00424F3D" w:rsidRPr="00916EBF" w:rsidRDefault="00424F3D" w:rsidP="006B04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3706B5CE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80" w:type="dxa"/>
          </w:tcPr>
          <w:p w14:paraId="17797A0D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4C12E0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</w:tcPr>
          <w:p w14:paraId="437CE029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8B054FF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0FB974C9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58C1F4B2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16EB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23D53AEA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4641EC36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24F3D" w:rsidRPr="00F6059F" w14:paraId="29144718" w14:textId="77777777" w:rsidTr="006B04BB">
        <w:trPr>
          <w:cantSplit/>
          <w:trHeight w:val="299"/>
        </w:trPr>
        <w:tc>
          <w:tcPr>
            <w:tcW w:w="4176" w:type="dxa"/>
          </w:tcPr>
          <w:p w14:paraId="79277486" w14:textId="77777777" w:rsidR="00424F3D" w:rsidRPr="00916EBF" w:rsidRDefault="00424F3D" w:rsidP="006B04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79AE26D2" w14:textId="77777777" w:rsidR="00424F3D" w:rsidRPr="00916EBF" w:rsidRDefault="00424F3D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16EB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16EB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24F3D" w:rsidRPr="00F6059F" w14:paraId="7F3A0FD7" w14:textId="77777777" w:rsidTr="00887EE0">
        <w:trPr>
          <w:gridAfter w:val="1"/>
          <w:wAfter w:w="6" w:type="dxa"/>
          <w:cantSplit/>
        </w:trPr>
        <w:tc>
          <w:tcPr>
            <w:tcW w:w="4176" w:type="dxa"/>
          </w:tcPr>
          <w:p w14:paraId="09F8207D" w14:textId="77777777" w:rsidR="00424F3D" w:rsidRPr="002F387E" w:rsidRDefault="00424F3D" w:rsidP="006B04BB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843" w:type="dxa"/>
            <w:vAlign w:val="bottom"/>
          </w:tcPr>
          <w:p w14:paraId="0F031ACE" w14:textId="38236E4F" w:rsidR="00424F3D" w:rsidRPr="00916EBF" w:rsidRDefault="006A34D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33,342</w:t>
            </w:r>
          </w:p>
        </w:tc>
        <w:tc>
          <w:tcPr>
            <w:tcW w:w="183" w:type="dxa"/>
            <w:vAlign w:val="bottom"/>
          </w:tcPr>
          <w:p w14:paraId="0527F794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98B8" w14:textId="5332C836" w:rsidR="00424F3D" w:rsidRPr="00916EBF" w:rsidRDefault="006A34D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86,274</w:t>
            </w:r>
          </w:p>
        </w:tc>
        <w:tc>
          <w:tcPr>
            <w:tcW w:w="182" w:type="dxa"/>
            <w:vAlign w:val="bottom"/>
          </w:tcPr>
          <w:p w14:paraId="7A5CAE45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50968EB1" w14:textId="4DCAA33A" w:rsidR="00424F3D" w:rsidRPr="00916EBF" w:rsidRDefault="006A34D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2,660</w:t>
            </w:r>
          </w:p>
        </w:tc>
        <w:tc>
          <w:tcPr>
            <w:tcW w:w="178" w:type="dxa"/>
            <w:vAlign w:val="bottom"/>
          </w:tcPr>
          <w:p w14:paraId="3AECFF6E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311004B7" w14:textId="6F3AC176" w:rsidR="00424F3D" w:rsidRPr="00916EBF" w:rsidRDefault="006A34D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78" w:type="dxa"/>
            <w:vAlign w:val="bottom"/>
          </w:tcPr>
          <w:p w14:paraId="4E91AD95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45BD0372" w14:textId="666B2FA5" w:rsidR="00424F3D" w:rsidRPr="00916EBF" w:rsidRDefault="006A34D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122,370</w:t>
            </w:r>
          </w:p>
        </w:tc>
      </w:tr>
      <w:tr w:rsidR="00424F3D" w:rsidRPr="00F6059F" w14:paraId="64353EBA" w14:textId="77777777" w:rsidTr="00887EE0">
        <w:trPr>
          <w:gridAfter w:val="1"/>
          <w:wAfter w:w="6" w:type="dxa"/>
          <w:cantSplit/>
        </w:trPr>
        <w:tc>
          <w:tcPr>
            <w:tcW w:w="4176" w:type="dxa"/>
          </w:tcPr>
          <w:p w14:paraId="717EACBB" w14:textId="77777777" w:rsidR="00424F3D" w:rsidRPr="002F387E" w:rsidRDefault="00424F3D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843" w:type="dxa"/>
            <w:vAlign w:val="bottom"/>
          </w:tcPr>
          <w:p w14:paraId="23B56511" w14:textId="3BED5711" w:rsidR="00424F3D" w:rsidRPr="008F3A14" w:rsidRDefault="004531EF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1,808</w:t>
            </w:r>
          </w:p>
        </w:tc>
        <w:tc>
          <w:tcPr>
            <w:tcW w:w="183" w:type="dxa"/>
            <w:vAlign w:val="bottom"/>
          </w:tcPr>
          <w:p w14:paraId="00F2FCA5" w14:textId="77777777" w:rsidR="00424F3D" w:rsidRPr="008F3A14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F3A7" w14:textId="45577940" w:rsidR="00424F3D" w:rsidRPr="008F3A14" w:rsidRDefault="004531EF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5,736</w:t>
            </w:r>
          </w:p>
        </w:tc>
        <w:tc>
          <w:tcPr>
            <w:tcW w:w="182" w:type="dxa"/>
            <w:vAlign w:val="bottom"/>
          </w:tcPr>
          <w:p w14:paraId="2BD9F981" w14:textId="77777777" w:rsidR="00424F3D" w:rsidRPr="008F3A14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44592CD" w14:textId="1A918BDC" w:rsidR="00424F3D" w:rsidRPr="008F3A14" w:rsidRDefault="004531EF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78" w:type="dxa"/>
            <w:vAlign w:val="bottom"/>
          </w:tcPr>
          <w:p w14:paraId="5C1DA138" w14:textId="77777777" w:rsidR="00424F3D" w:rsidRPr="008F3A14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7BEC24C" w14:textId="72E7F36C" w:rsidR="00424F3D" w:rsidRPr="008F3A14" w:rsidRDefault="004531EF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(93)</w:t>
            </w:r>
          </w:p>
        </w:tc>
        <w:tc>
          <w:tcPr>
            <w:tcW w:w="178" w:type="dxa"/>
            <w:vAlign w:val="bottom"/>
          </w:tcPr>
          <w:p w14:paraId="6C30DF75" w14:textId="77777777" w:rsidR="00424F3D" w:rsidRPr="008F3A14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9F98377" w14:textId="68F6F2E8" w:rsidR="00424F3D" w:rsidRPr="008F3A14" w:rsidRDefault="004531EF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7,776</w:t>
            </w:r>
          </w:p>
        </w:tc>
      </w:tr>
      <w:tr w:rsidR="00424F3D" w:rsidRPr="00F6059F" w14:paraId="72B288DB" w14:textId="77777777" w:rsidTr="00887EE0">
        <w:trPr>
          <w:gridAfter w:val="1"/>
          <w:wAfter w:w="6" w:type="dxa"/>
          <w:cantSplit/>
        </w:trPr>
        <w:tc>
          <w:tcPr>
            <w:tcW w:w="4176" w:type="dxa"/>
          </w:tcPr>
          <w:p w14:paraId="69B43EE2" w14:textId="77777777" w:rsidR="00424F3D" w:rsidRPr="002F387E" w:rsidRDefault="00424F3D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3" w:type="dxa"/>
            <w:vAlign w:val="bottom"/>
          </w:tcPr>
          <w:p w14:paraId="42DD51B9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F94F615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14F3B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D396ED7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F5DF0DD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1EE486B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D5D0D8F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DDF4E1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F080B9D" w14:textId="7F150137" w:rsidR="00424F3D" w:rsidRPr="00916EBF" w:rsidRDefault="00B039B3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</w:tr>
      <w:tr w:rsidR="00424F3D" w:rsidRPr="00F6059F" w14:paraId="73D24DC2" w14:textId="77777777" w:rsidTr="00887EE0">
        <w:trPr>
          <w:gridAfter w:val="1"/>
          <w:wAfter w:w="6" w:type="dxa"/>
          <w:cantSplit/>
        </w:trPr>
        <w:tc>
          <w:tcPr>
            <w:tcW w:w="4176" w:type="dxa"/>
          </w:tcPr>
          <w:p w14:paraId="46393F75" w14:textId="77777777" w:rsidR="00424F3D" w:rsidRPr="002F387E" w:rsidRDefault="00424F3D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843" w:type="dxa"/>
            <w:vAlign w:val="bottom"/>
          </w:tcPr>
          <w:p w14:paraId="1D4435C3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CCF2D8A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EDB6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8362C24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14856CB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F366AEF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5B12DB7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33859F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899EAD1" w14:textId="3C678A99" w:rsidR="00424F3D" w:rsidRPr="00916EBF" w:rsidRDefault="00012567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319CD">
              <w:rPr>
                <w:rFonts w:asciiTheme="majorBidi" w:hAnsiTheme="majorBidi" w:cstheme="majorBidi"/>
                <w:sz w:val="26"/>
                <w:szCs w:val="26"/>
              </w:rPr>
              <w:t>714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24F3D" w:rsidRPr="00F6059F" w14:paraId="15605585" w14:textId="77777777" w:rsidTr="00887EE0">
        <w:trPr>
          <w:gridAfter w:val="1"/>
          <w:wAfter w:w="6" w:type="dxa"/>
          <w:cantSplit/>
        </w:trPr>
        <w:tc>
          <w:tcPr>
            <w:tcW w:w="4176" w:type="dxa"/>
          </w:tcPr>
          <w:p w14:paraId="65FDF2A7" w14:textId="77777777" w:rsidR="00424F3D" w:rsidRPr="002F387E" w:rsidRDefault="00424F3D" w:rsidP="006B04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843" w:type="dxa"/>
            <w:vAlign w:val="bottom"/>
          </w:tcPr>
          <w:p w14:paraId="5A52CF27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5E1E6E2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2C2B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5A22CB7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99A19B6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7D91B8D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F02F884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004C961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2AE5785" w14:textId="0BF3D92F" w:rsidR="00424F3D" w:rsidRPr="00916EBF" w:rsidRDefault="00D472DE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424F3D" w:rsidRPr="00F6059F" w14:paraId="08BC5AB0" w14:textId="77777777" w:rsidTr="00887EE0">
        <w:trPr>
          <w:gridAfter w:val="1"/>
          <w:wAfter w:w="6" w:type="dxa"/>
          <w:cantSplit/>
        </w:trPr>
        <w:tc>
          <w:tcPr>
            <w:tcW w:w="4176" w:type="dxa"/>
          </w:tcPr>
          <w:p w14:paraId="2BBD9EBE" w14:textId="71C2258D" w:rsidR="00424F3D" w:rsidRPr="002F387E" w:rsidRDefault="008B60BA" w:rsidP="006B04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424F3D"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>จากตราสารอนุพันธ์สุทธิ</w:t>
            </w:r>
          </w:p>
        </w:tc>
        <w:tc>
          <w:tcPr>
            <w:tcW w:w="843" w:type="dxa"/>
            <w:vAlign w:val="bottom"/>
          </w:tcPr>
          <w:p w14:paraId="247FA72E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03D667A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3D32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4E59011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5D49B0A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84CB7AE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22F8187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88E07F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5195AC8" w14:textId="00CDE584" w:rsidR="00424F3D" w:rsidRPr="00916EBF" w:rsidRDefault="00C01B7E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424F3D" w:rsidRPr="00F6059F" w14:paraId="4E3B5813" w14:textId="77777777" w:rsidTr="00887EE0">
        <w:trPr>
          <w:gridAfter w:val="1"/>
          <w:wAfter w:w="6" w:type="dxa"/>
          <w:cantSplit/>
        </w:trPr>
        <w:tc>
          <w:tcPr>
            <w:tcW w:w="4176" w:type="dxa"/>
          </w:tcPr>
          <w:p w14:paraId="3CEFD5F9" w14:textId="5000EE45" w:rsidR="00424F3D" w:rsidRPr="002F387E" w:rsidRDefault="00084211" w:rsidP="006B04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424F3D"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จากการเปลี่ยนแปลงมูลค่ายุติธรรม</w:t>
            </w:r>
            <w:r w:rsidR="00424F3D"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ของสินทรัพย์ชีวภาพ</w:t>
            </w:r>
          </w:p>
        </w:tc>
        <w:tc>
          <w:tcPr>
            <w:tcW w:w="843" w:type="dxa"/>
            <w:vAlign w:val="bottom"/>
          </w:tcPr>
          <w:p w14:paraId="57F08899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1B538F0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237B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39C0CC8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4A35275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9F51BC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30F5D42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F797D27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2C30248" w14:textId="016FF37F" w:rsidR="00424F3D" w:rsidRPr="00916EBF" w:rsidRDefault="0066774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424F3D" w:rsidRPr="00F6059F" w14:paraId="157DD10D" w14:textId="77777777" w:rsidTr="00887EE0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55AEBB86" w14:textId="77777777" w:rsidR="00424F3D" w:rsidRPr="002F387E" w:rsidRDefault="00424F3D" w:rsidP="006B04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43" w:type="dxa"/>
            <w:vAlign w:val="bottom"/>
          </w:tcPr>
          <w:p w14:paraId="2B5CEFBA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7658990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D5B2EBA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E1C9879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A121A06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37D1745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0F289A9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97D8D5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366454F" w14:textId="7BC7B624" w:rsidR="00424F3D" w:rsidRPr="00916EBF" w:rsidRDefault="0066774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</w:tr>
      <w:tr w:rsidR="00424F3D" w:rsidRPr="00F6059F" w14:paraId="2A9BA511" w14:textId="77777777" w:rsidTr="00887EE0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16C9A209" w14:textId="77777777" w:rsidR="00424F3D" w:rsidRPr="002F387E" w:rsidRDefault="00424F3D" w:rsidP="006B04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14:paraId="505A0398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848AD45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72BFBBF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D659365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CD46EB1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A776CE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F85BC70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89AFB6B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CABEC79" w14:textId="6A103F6F" w:rsidR="00424F3D" w:rsidRPr="00916EBF" w:rsidRDefault="0004115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6749">
              <w:rPr>
                <w:rFonts w:asciiTheme="majorBidi" w:hAnsiTheme="majorBidi" w:cstheme="majorBidi"/>
                <w:sz w:val="26"/>
                <w:szCs w:val="26"/>
              </w:rPr>
              <w:t>1,028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24F3D" w:rsidRPr="00F6059F" w14:paraId="5E9BDE84" w14:textId="77777777" w:rsidTr="00887EE0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30183F1D" w14:textId="19E22CE9" w:rsidR="00424F3D" w:rsidRPr="002F387E" w:rsidRDefault="00424F3D" w:rsidP="006B04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2F38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2F3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A432F2" w:rsidRPr="002F38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843" w:type="dxa"/>
            <w:vAlign w:val="bottom"/>
          </w:tcPr>
          <w:p w14:paraId="2D3A0F62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76CDFE5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6D61E00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F499641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516148E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1F565E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C411243" w14:textId="77777777" w:rsidR="00424F3D" w:rsidRPr="00916EBF" w:rsidRDefault="00424F3D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766846F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365F9" w14:textId="56EBD69F" w:rsidR="00424F3D" w:rsidRPr="00916EBF" w:rsidRDefault="00D015E7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6,801</w:t>
            </w:r>
          </w:p>
        </w:tc>
      </w:tr>
      <w:tr w:rsidR="00424F3D" w:rsidRPr="00B36864" w14:paraId="5BA5B1D9" w14:textId="77777777" w:rsidTr="00424F3D">
        <w:trPr>
          <w:gridAfter w:val="1"/>
          <w:wAfter w:w="6" w:type="dxa"/>
          <w:cantSplit/>
          <w:trHeight w:val="40"/>
        </w:trPr>
        <w:tc>
          <w:tcPr>
            <w:tcW w:w="4176" w:type="dxa"/>
          </w:tcPr>
          <w:p w14:paraId="1CB45EB9" w14:textId="77777777" w:rsidR="00424F3D" w:rsidRPr="002F387E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4EA2A0D8" w14:textId="77777777" w:rsidR="00424F3D" w:rsidRPr="007E7E1A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50015CCE" w14:textId="77777777" w:rsidR="00424F3D" w:rsidRPr="007E7E1A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F52189C" w14:textId="77777777" w:rsidR="00424F3D" w:rsidRPr="007E7E1A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6B870757" w14:textId="77777777" w:rsidR="00424F3D" w:rsidRPr="007E7E1A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31794F" w14:textId="77777777" w:rsidR="00424F3D" w:rsidRPr="007E7E1A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307AA56" w14:textId="77777777" w:rsidR="00424F3D" w:rsidRPr="007E7E1A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81E6886" w14:textId="77777777" w:rsidR="00424F3D" w:rsidRPr="007E7E1A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19CE13A" w14:textId="77777777" w:rsidR="00424F3D" w:rsidRPr="007E7E1A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795459" w14:textId="77777777" w:rsidR="00424F3D" w:rsidRPr="007E7E1A" w:rsidRDefault="00424F3D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4F3D" w:rsidRPr="00F6059F" w14:paraId="700A7457" w14:textId="77777777" w:rsidTr="00887EE0">
        <w:trPr>
          <w:gridAfter w:val="1"/>
          <w:wAfter w:w="6" w:type="dxa"/>
          <w:cantSplit/>
        </w:trPr>
        <w:tc>
          <w:tcPr>
            <w:tcW w:w="4176" w:type="dxa"/>
          </w:tcPr>
          <w:p w14:paraId="7EA4B1A9" w14:textId="77777777" w:rsidR="00424F3D" w:rsidRPr="002F387E" w:rsidRDefault="00424F3D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38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46" w:type="dxa"/>
            <w:vAlign w:val="bottom"/>
          </w:tcPr>
          <w:p w14:paraId="0F40ACD0" w14:textId="3073207C" w:rsidR="00424F3D" w:rsidRPr="00916EBF" w:rsidRDefault="004531EF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0" w:type="dxa"/>
            <w:vAlign w:val="bottom"/>
          </w:tcPr>
          <w:p w14:paraId="3F326A53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C5ED" w14:textId="6715071A" w:rsidR="00424F3D" w:rsidRPr="00916EBF" w:rsidRDefault="004531EF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4,216</w:t>
            </w:r>
          </w:p>
        </w:tc>
        <w:tc>
          <w:tcPr>
            <w:tcW w:w="182" w:type="dxa"/>
            <w:vAlign w:val="bottom"/>
          </w:tcPr>
          <w:p w14:paraId="2026CB6C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B56BC2A" w14:textId="2551E7FE" w:rsidR="00424F3D" w:rsidRPr="00916EBF" w:rsidRDefault="004531EF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178" w:type="dxa"/>
            <w:vAlign w:val="bottom"/>
          </w:tcPr>
          <w:p w14:paraId="197D4724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61EE62C" w14:textId="5273F27C" w:rsidR="00424F3D" w:rsidRPr="00916EBF" w:rsidRDefault="004531EF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1A712BBC" w14:textId="77777777" w:rsidR="00424F3D" w:rsidRPr="00916EBF" w:rsidRDefault="00424F3D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2A7879E" w14:textId="170F5651" w:rsidR="00424F3D" w:rsidRPr="00916EBF" w:rsidRDefault="00B039B3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5,381</w:t>
            </w:r>
          </w:p>
        </w:tc>
      </w:tr>
    </w:tbl>
    <w:p w14:paraId="548DA4F3" w14:textId="77777777" w:rsidR="00975D84" w:rsidRPr="00975D84" w:rsidRDefault="00975D84" w:rsidP="0026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D39D7C" w14:textId="1D8A9949" w:rsidR="00424F3D" w:rsidRDefault="00424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D01D05" w14:textId="1A8FAF3F" w:rsidR="004E7EBA" w:rsidRPr="00EF18C5" w:rsidRDefault="004E7EBA" w:rsidP="004E7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ข้อมูลเกี่ยวกับส่วนงานที่รายงานสำหรับ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ปี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สิ้นสุด</w:t>
      </w:r>
      <w:r w:rsidR="009366E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ธันวาคม</w:t>
      </w:r>
      <w:r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</w:p>
    <w:p w14:paraId="49F5F181" w14:textId="77777777" w:rsidR="004E7EBA" w:rsidRDefault="004E7EBA" w:rsidP="004E7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73"/>
        <w:gridCol w:w="846"/>
        <w:gridCol w:w="183"/>
        <w:gridCol w:w="864"/>
        <w:gridCol w:w="182"/>
        <w:gridCol w:w="864"/>
        <w:gridCol w:w="178"/>
        <w:gridCol w:w="864"/>
        <w:gridCol w:w="178"/>
        <w:gridCol w:w="864"/>
        <w:gridCol w:w="6"/>
      </w:tblGrid>
      <w:tr w:rsidR="004E7EBA" w:rsidRPr="00F6059F" w14:paraId="0FF9A3F2" w14:textId="77777777" w:rsidTr="006B04BB">
        <w:trPr>
          <w:cantSplit/>
          <w:trHeight w:val="299"/>
        </w:trPr>
        <w:tc>
          <w:tcPr>
            <w:tcW w:w="4176" w:type="dxa"/>
          </w:tcPr>
          <w:p w14:paraId="7B3EAD8A" w14:textId="77777777" w:rsidR="004E7EBA" w:rsidRPr="00916EBF" w:rsidRDefault="004E7EBA" w:rsidP="006B04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2E947282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7EBA" w:rsidRPr="00F6059F" w14:paraId="25FC5CF6" w14:textId="77777777" w:rsidTr="006B04B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77132FA9" w14:textId="77777777" w:rsidR="004E7EBA" w:rsidRPr="00916EBF" w:rsidRDefault="004E7EBA" w:rsidP="006B04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361861CD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6CD59B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4B76DF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4C1C2180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6E3E1931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5F596A01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04449649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4633E7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5E420666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7EBA" w:rsidRPr="00F6059F" w14:paraId="63B94644" w14:textId="77777777" w:rsidTr="006B04BB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5D86FE0A" w14:textId="77777777" w:rsidR="004E7EBA" w:rsidRPr="00916EBF" w:rsidRDefault="004E7EBA" w:rsidP="006B04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1ECCBA13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80" w:type="dxa"/>
          </w:tcPr>
          <w:p w14:paraId="2F0B28B8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A25EF10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</w:tcPr>
          <w:p w14:paraId="7C5118F1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E36D77A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6EB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28F53BF6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630A21A2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16EB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16B938D1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</w:tcPr>
          <w:p w14:paraId="5AC57228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7EBA" w:rsidRPr="00F6059F" w14:paraId="58730A00" w14:textId="77777777" w:rsidTr="006B04BB">
        <w:trPr>
          <w:cantSplit/>
          <w:trHeight w:val="299"/>
        </w:trPr>
        <w:tc>
          <w:tcPr>
            <w:tcW w:w="4176" w:type="dxa"/>
          </w:tcPr>
          <w:p w14:paraId="55C98175" w14:textId="77777777" w:rsidR="004E7EBA" w:rsidRPr="00916EBF" w:rsidRDefault="004E7EBA" w:rsidP="006B04BB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6" w:type="dxa"/>
            <w:gridSpan w:val="10"/>
          </w:tcPr>
          <w:p w14:paraId="2E784EC8" w14:textId="77777777" w:rsidR="004E7EBA" w:rsidRPr="00916EBF" w:rsidRDefault="004E7EB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6EB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16EB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16EB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E7EBA" w:rsidRPr="00F6059F" w14:paraId="5038E156" w14:textId="77777777" w:rsidTr="003151E4">
        <w:trPr>
          <w:gridAfter w:val="1"/>
          <w:wAfter w:w="6" w:type="dxa"/>
          <w:cantSplit/>
        </w:trPr>
        <w:tc>
          <w:tcPr>
            <w:tcW w:w="4176" w:type="dxa"/>
          </w:tcPr>
          <w:p w14:paraId="50537672" w14:textId="77777777" w:rsidR="004E7EBA" w:rsidRPr="00AA6E26" w:rsidRDefault="004E7EBA" w:rsidP="006B04BB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843" w:type="dxa"/>
            <w:vAlign w:val="bottom"/>
          </w:tcPr>
          <w:p w14:paraId="2CF3C217" w14:textId="212B5B99" w:rsidR="004E7EBA" w:rsidRPr="00916EBF" w:rsidRDefault="00961942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33,97</w:t>
            </w:r>
            <w:r w:rsidR="008E440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3" w:type="dxa"/>
            <w:vAlign w:val="bottom"/>
          </w:tcPr>
          <w:p w14:paraId="1E69BB8F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1033" w14:textId="4D7A7F74" w:rsidR="004E7EBA" w:rsidRPr="00916EBF" w:rsidRDefault="00961942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78,125</w:t>
            </w:r>
          </w:p>
        </w:tc>
        <w:tc>
          <w:tcPr>
            <w:tcW w:w="182" w:type="dxa"/>
            <w:vAlign w:val="bottom"/>
          </w:tcPr>
          <w:p w14:paraId="7C7357A7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6FF6ADC8" w14:textId="01B671D8" w:rsidR="004E7EBA" w:rsidRPr="00916EBF" w:rsidRDefault="00961942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2,133</w:t>
            </w:r>
          </w:p>
        </w:tc>
        <w:tc>
          <w:tcPr>
            <w:tcW w:w="178" w:type="dxa"/>
            <w:vAlign w:val="bottom"/>
          </w:tcPr>
          <w:p w14:paraId="6575C545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721DCC65" w14:textId="4F3A1EF2" w:rsidR="004E7EBA" w:rsidRPr="00916EBF" w:rsidRDefault="00961942" w:rsidP="00B3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C3720D8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4" w:type="dxa"/>
            <w:vAlign w:val="bottom"/>
          </w:tcPr>
          <w:p w14:paraId="69F3FCDF" w14:textId="2BCD1B09" w:rsidR="004E7EBA" w:rsidRPr="00916EBF" w:rsidRDefault="00961942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114,23</w:t>
            </w:r>
            <w:r w:rsidR="008E440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E7EBA" w:rsidRPr="00F6059F" w14:paraId="1F3532D0" w14:textId="77777777" w:rsidTr="003151E4">
        <w:trPr>
          <w:gridAfter w:val="1"/>
          <w:wAfter w:w="6" w:type="dxa"/>
          <w:cantSplit/>
        </w:trPr>
        <w:tc>
          <w:tcPr>
            <w:tcW w:w="4176" w:type="dxa"/>
          </w:tcPr>
          <w:p w14:paraId="3129706B" w14:textId="77777777" w:rsidR="004E7EBA" w:rsidRPr="00AA6E26" w:rsidRDefault="004E7EBA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843" w:type="dxa"/>
            <w:vAlign w:val="bottom"/>
          </w:tcPr>
          <w:p w14:paraId="1DCA79FC" w14:textId="152CB07A" w:rsidR="004E7EBA" w:rsidRPr="008F3A14" w:rsidRDefault="00B35423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1,64</w:t>
            </w:r>
            <w:r w:rsidR="000C0AE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14:paraId="7BB68C77" w14:textId="77777777" w:rsidR="004E7EBA" w:rsidRPr="008F3A14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9BDB" w14:textId="055BCD34" w:rsidR="004E7EBA" w:rsidRPr="008F3A14" w:rsidRDefault="00B35423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1,541</w:t>
            </w:r>
          </w:p>
        </w:tc>
        <w:tc>
          <w:tcPr>
            <w:tcW w:w="182" w:type="dxa"/>
            <w:vAlign w:val="bottom"/>
          </w:tcPr>
          <w:p w14:paraId="6162E651" w14:textId="77777777" w:rsidR="004E7EBA" w:rsidRPr="008F3A14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A2A8F63" w14:textId="129896BE" w:rsidR="004E7EBA" w:rsidRPr="008F3A14" w:rsidRDefault="00B35423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78" w:type="dxa"/>
            <w:vAlign w:val="bottom"/>
          </w:tcPr>
          <w:p w14:paraId="3DCB9A43" w14:textId="77777777" w:rsidR="004E7EBA" w:rsidRPr="008F3A14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6E9D940" w14:textId="54DBA31A" w:rsidR="004E7EBA" w:rsidRPr="008F3A14" w:rsidRDefault="00B35423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178" w:type="dxa"/>
            <w:vAlign w:val="bottom"/>
          </w:tcPr>
          <w:p w14:paraId="14404F15" w14:textId="77777777" w:rsidR="004E7EBA" w:rsidRPr="008F3A14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226A283" w14:textId="7BDF5273" w:rsidR="004E7EBA" w:rsidRPr="008F3A14" w:rsidRDefault="00B35423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3,41</w:t>
            </w:r>
            <w:r w:rsidR="00FF2B5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E7EBA" w:rsidRPr="00F6059F" w14:paraId="48B2BBD3" w14:textId="77777777" w:rsidTr="003151E4">
        <w:trPr>
          <w:gridAfter w:val="1"/>
          <w:wAfter w:w="6" w:type="dxa"/>
          <w:cantSplit/>
        </w:trPr>
        <w:tc>
          <w:tcPr>
            <w:tcW w:w="4176" w:type="dxa"/>
          </w:tcPr>
          <w:p w14:paraId="56EB2A62" w14:textId="77777777" w:rsidR="004E7EBA" w:rsidRPr="00AA6E26" w:rsidRDefault="004E7EBA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3" w:type="dxa"/>
            <w:vAlign w:val="bottom"/>
          </w:tcPr>
          <w:p w14:paraId="16C5D3C3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E59915E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9F77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7344351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B073EE8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0054B3C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6240780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409703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BEE1BF2" w14:textId="2F8CEFB9" w:rsidR="004E7EBA" w:rsidRPr="00916EBF" w:rsidRDefault="00E47E8A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3151E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E7EBA" w:rsidRPr="00F6059F" w14:paraId="406FF246" w14:textId="77777777" w:rsidTr="003151E4">
        <w:trPr>
          <w:gridAfter w:val="1"/>
          <w:wAfter w:w="6" w:type="dxa"/>
          <w:cantSplit/>
        </w:trPr>
        <w:tc>
          <w:tcPr>
            <w:tcW w:w="4176" w:type="dxa"/>
          </w:tcPr>
          <w:p w14:paraId="0BDC6E3D" w14:textId="77777777" w:rsidR="004E7EBA" w:rsidRPr="00AA6E26" w:rsidRDefault="004E7EBA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843" w:type="dxa"/>
            <w:vAlign w:val="bottom"/>
          </w:tcPr>
          <w:p w14:paraId="227DD2CF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00D0EF6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3E350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3435C6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DFFD23B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311173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77757E6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73D458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EA5F9E0" w14:textId="1A9D085E" w:rsidR="004E7EBA" w:rsidRPr="00916EBF" w:rsidRDefault="00012567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(802)</w:t>
            </w:r>
          </w:p>
        </w:tc>
      </w:tr>
      <w:tr w:rsidR="004E7EBA" w:rsidRPr="00F6059F" w14:paraId="5C1AADC3" w14:textId="77777777" w:rsidTr="003151E4">
        <w:trPr>
          <w:gridAfter w:val="1"/>
          <w:wAfter w:w="6" w:type="dxa"/>
          <w:cantSplit/>
        </w:trPr>
        <w:tc>
          <w:tcPr>
            <w:tcW w:w="4176" w:type="dxa"/>
          </w:tcPr>
          <w:p w14:paraId="21AE307D" w14:textId="77777777" w:rsidR="004E7EBA" w:rsidRPr="00AA6E26" w:rsidRDefault="004E7EBA" w:rsidP="006B04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843" w:type="dxa"/>
            <w:vAlign w:val="bottom"/>
          </w:tcPr>
          <w:p w14:paraId="3286E2B5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BB4158A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3C87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23DE860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C0882D8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905563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528844A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67F61B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55940E0" w14:textId="40CB38DB" w:rsidR="004E7EBA" w:rsidRPr="00916EBF" w:rsidRDefault="00221158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4E7EBA" w:rsidRPr="00F6059F" w14:paraId="719B247D" w14:textId="77777777" w:rsidTr="003151E4">
        <w:trPr>
          <w:gridAfter w:val="1"/>
          <w:wAfter w:w="6" w:type="dxa"/>
          <w:cantSplit/>
        </w:trPr>
        <w:tc>
          <w:tcPr>
            <w:tcW w:w="4176" w:type="dxa"/>
          </w:tcPr>
          <w:p w14:paraId="0688EA42" w14:textId="6E1199F1" w:rsidR="004E7EBA" w:rsidRPr="00AA6E26" w:rsidRDefault="00041154" w:rsidP="006B04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4E7EBA"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>จากตราสารอนุพันธ์สุทธิ</w:t>
            </w:r>
          </w:p>
        </w:tc>
        <w:tc>
          <w:tcPr>
            <w:tcW w:w="843" w:type="dxa"/>
            <w:vAlign w:val="bottom"/>
          </w:tcPr>
          <w:p w14:paraId="4D8FA657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AED3292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D226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BBFBDBE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5DEF5DE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8B294F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6BC5F4A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3A07E70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F1F5F62" w14:textId="03454E84" w:rsidR="004E7EBA" w:rsidRPr="00916EBF" w:rsidRDefault="0004115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E7EBA" w:rsidRPr="00F6059F" w14:paraId="7E49F613" w14:textId="77777777" w:rsidTr="003151E4">
        <w:trPr>
          <w:gridAfter w:val="1"/>
          <w:wAfter w:w="6" w:type="dxa"/>
          <w:cantSplit/>
        </w:trPr>
        <w:tc>
          <w:tcPr>
            <w:tcW w:w="4176" w:type="dxa"/>
          </w:tcPr>
          <w:p w14:paraId="67D3D335" w14:textId="19F02320" w:rsidR="004E7EBA" w:rsidRPr="00AA6E26" w:rsidRDefault="003F25CA" w:rsidP="006B04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4E7EBA"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จากการเปลี่ยนแปลงมูลค่ายุติธรรม</w:t>
            </w:r>
            <w:r w:rsidR="004E7EBA"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ของสินทรัพย์ชีวภาพ</w:t>
            </w:r>
          </w:p>
        </w:tc>
        <w:tc>
          <w:tcPr>
            <w:tcW w:w="843" w:type="dxa"/>
            <w:vAlign w:val="bottom"/>
          </w:tcPr>
          <w:p w14:paraId="445A8593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FC332C4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654A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85DAAC9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C6DD83C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0D28E6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CE6D4C0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7C9161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BE228F5" w14:textId="193607F0" w:rsidR="004E7EBA" w:rsidRPr="00916EBF" w:rsidRDefault="0004115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23</w:t>
            </w:r>
          </w:p>
        </w:tc>
      </w:tr>
      <w:tr w:rsidR="004E7EBA" w:rsidRPr="00F6059F" w14:paraId="03280E1C" w14:textId="77777777" w:rsidTr="003151E4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76722425" w14:textId="77777777" w:rsidR="004E7EBA" w:rsidRPr="00AA6E26" w:rsidRDefault="004E7EBA" w:rsidP="006B04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43" w:type="dxa"/>
            <w:vAlign w:val="bottom"/>
          </w:tcPr>
          <w:p w14:paraId="13E1995A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0C4D98D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ADAD77B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8895AAF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868AC9D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2B2CFFD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0E1E54B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26338E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594A91A" w14:textId="7B6E4CA4" w:rsidR="004E7EBA" w:rsidRPr="00916EBF" w:rsidRDefault="0004115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157</w:t>
            </w:r>
          </w:p>
        </w:tc>
      </w:tr>
      <w:tr w:rsidR="004E7EBA" w:rsidRPr="00F6059F" w14:paraId="681C8B3E" w14:textId="77777777" w:rsidTr="003151E4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32B1FC79" w14:textId="77777777" w:rsidR="004E7EBA" w:rsidRPr="00AA6E26" w:rsidRDefault="004E7EBA" w:rsidP="006B04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14:paraId="712F7F8E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63D5403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39CCC072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EFFA895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0F34DCC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FC53B8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B246DB1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9113D0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B20953" w14:textId="6B2D4091" w:rsidR="004E7EBA" w:rsidRPr="00916EBF" w:rsidRDefault="00041154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(976)</w:t>
            </w:r>
          </w:p>
        </w:tc>
      </w:tr>
      <w:tr w:rsidR="004E7EBA" w:rsidRPr="00F6059F" w14:paraId="54BECDA7" w14:textId="77777777" w:rsidTr="003151E4">
        <w:trPr>
          <w:gridAfter w:val="1"/>
          <w:wAfter w:w="6" w:type="dxa"/>
          <w:cantSplit/>
          <w:trHeight w:val="299"/>
        </w:trPr>
        <w:tc>
          <w:tcPr>
            <w:tcW w:w="4176" w:type="dxa"/>
          </w:tcPr>
          <w:p w14:paraId="2A16BE6A" w14:textId="0D8493C6" w:rsidR="004E7EBA" w:rsidRPr="00AA6E26" w:rsidRDefault="004E7EBA" w:rsidP="006B04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 w:rsidRPr="00AA6E2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AA6E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A432F2" w:rsidRPr="00AA6E2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843" w:type="dxa"/>
            <w:vAlign w:val="bottom"/>
          </w:tcPr>
          <w:p w14:paraId="4593A9C5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CE4CC6C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00832D9F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379CCD5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2B3D754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588F8D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887EC7D" w14:textId="77777777" w:rsidR="004E7EBA" w:rsidRPr="00916EBF" w:rsidRDefault="004E7EBA" w:rsidP="006B04BB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1885033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997BB" w14:textId="0BDF9CD3" w:rsidR="004E7EBA" w:rsidRPr="00916EBF" w:rsidRDefault="008B0575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2,500</w:t>
            </w:r>
          </w:p>
        </w:tc>
      </w:tr>
      <w:tr w:rsidR="004E7EBA" w:rsidRPr="00B36864" w14:paraId="194635DA" w14:textId="77777777" w:rsidTr="006B04BB">
        <w:trPr>
          <w:gridAfter w:val="1"/>
          <w:wAfter w:w="6" w:type="dxa"/>
          <w:cantSplit/>
          <w:trHeight w:val="40"/>
        </w:trPr>
        <w:tc>
          <w:tcPr>
            <w:tcW w:w="4176" w:type="dxa"/>
          </w:tcPr>
          <w:p w14:paraId="36E46F16" w14:textId="77777777" w:rsidR="004E7EBA" w:rsidRPr="00AA6E26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74867CA6" w14:textId="77777777" w:rsidR="004E7EBA" w:rsidRPr="007E7E1A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6668EE74" w14:textId="77777777" w:rsidR="004E7EBA" w:rsidRPr="007E7E1A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290C59C" w14:textId="77777777" w:rsidR="004E7EBA" w:rsidRPr="007E7E1A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66F9D9F8" w14:textId="77777777" w:rsidR="004E7EBA" w:rsidRPr="007E7E1A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A2BF94E" w14:textId="77777777" w:rsidR="004E7EBA" w:rsidRPr="007E7E1A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07E2A1" w14:textId="77777777" w:rsidR="004E7EBA" w:rsidRPr="007E7E1A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D8E044B" w14:textId="77777777" w:rsidR="004E7EBA" w:rsidRPr="007E7E1A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C4787DD" w14:textId="77777777" w:rsidR="004E7EBA" w:rsidRPr="007E7E1A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F340239" w14:textId="77777777" w:rsidR="004E7EBA" w:rsidRPr="007E7E1A" w:rsidRDefault="004E7EBA" w:rsidP="006B04B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7EBA" w:rsidRPr="00F6059F" w14:paraId="08D28213" w14:textId="77777777" w:rsidTr="003151E4">
        <w:trPr>
          <w:gridAfter w:val="1"/>
          <w:wAfter w:w="6" w:type="dxa"/>
          <w:cantSplit/>
        </w:trPr>
        <w:tc>
          <w:tcPr>
            <w:tcW w:w="4176" w:type="dxa"/>
          </w:tcPr>
          <w:p w14:paraId="358CAA50" w14:textId="77777777" w:rsidR="004E7EBA" w:rsidRPr="00AA6E26" w:rsidRDefault="004E7EBA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6E2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46" w:type="dxa"/>
            <w:vAlign w:val="bottom"/>
          </w:tcPr>
          <w:p w14:paraId="706E88CA" w14:textId="606B7C55" w:rsidR="004E7EBA" w:rsidRPr="00916EBF" w:rsidRDefault="008B0575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926</w:t>
            </w:r>
          </w:p>
        </w:tc>
        <w:tc>
          <w:tcPr>
            <w:tcW w:w="180" w:type="dxa"/>
            <w:vAlign w:val="bottom"/>
          </w:tcPr>
          <w:p w14:paraId="5B82A365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336D4" w14:textId="6F9EAC5C" w:rsidR="004E7EBA" w:rsidRPr="00916EBF" w:rsidRDefault="008B0575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3,908</w:t>
            </w:r>
          </w:p>
        </w:tc>
        <w:tc>
          <w:tcPr>
            <w:tcW w:w="182" w:type="dxa"/>
            <w:vAlign w:val="bottom"/>
          </w:tcPr>
          <w:p w14:paraId="051B3464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FB59DD7" w14:textId="227A8FCF" w:rsidR="004E7EBA" w:rsidRPr="00916EBF" w:rsidRDefault="008B0575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78" w:type="dxa"/>
            <w:vAlign w:val="bottom"/>
          </w:tcPr>
          <w:p w14:paraId="7575462D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F121CF7" w14:textId="52EBC0CE" w:rsidR="004E7EBA" w:rsidRPr="00916EBF" w:rsidRDefault="008B0575" w:rsidP="008B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4EE09DE" w14:textId="77777777" w:rsidR="004E7EBA" w:rsidRPr="00916EBF" w:rsidRDefault="004E7EBA" w:rsidP="006B04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AFD7732" w14:textId="052C06E6" w:rsidR="004E7EBA" w:rsidRPr="00916EBF" w:rsidRDefault="0054140B" w:rsidP="006B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4,972</w:t>
            </w:r>
          </w:p>
        </w:tc>
      </w:tr>
    </w:tbl>
    <w:p w14:paraId="6927347F" w14:textId="77777777" w:rsidR="00417078" w:rsidRDefault="00417078" w:rsidP="0013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E93FC21" w14:textId="0B915A88" w:rsidR="000E436E" w:rsidRPr="00161E24" w:rsidRDefault="000E436E" w:rsidP="004318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624AD5A4" w14:textId="6BF2E44B" w:rsidR="000E436E" w:rsidRPr="00161E24" w:rsidRDefault="000E436E" w:rsidP="004318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650CF3B3" w14:textId="011980DB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2D0AC7" w14:textId="4D040889" w:rsidR="000E436E" w:rsidRDefault="000E436E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00"/>
        <w:gridCol w:w="1368"/>
        <w:gridCol w:w="270"/>
        <w:gridCol w:w="1353"/>
      </w:tblGrid>
      <w:tr w:rsidR="0043184C" w:rsidRPr="00161E24" w14:paraId="6F601935" w14:textId="77777777" w:rsidTr="00516440">
        <w:trPr>
          <w:tblHeader/>
        </w:trPr>
        <w:tc>
          <w:tcPr>
            <w:tcW w:w="6300" w:type="dxa"/>
          </w:tcPr>
          <w:p w14:paraId="271315F7" w14:textId="12EAAC57" w:rsidR="0043184C" w:rsidRPr="008E719F" w:rsidRDefault="0043184C" w:rsidP="00B169EF">
            <w:pPr>
              <w:pStyle w:val="block"/>
              <w:spacing w:after="0"/>
              <w:ind w:left="98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71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ข้อมูลส่วนงานภูมิศาสตร์</w:t>
            </w:r>
          </w:p>
        </w:tc>
        <w:tc>
          <w:tcPr>
            <w:tcW w:w="2991" w:type="dxa"/>
            <w:gridSpan w:val="3"/>
          </w:tcPr>
          <w:p w14:paraId="2FB289E0" w14:textId="20C20D09" w:rsidR="0043184C" w:rsidRPr="0043184C" w:rsidRDefault="0043184C" w:rsidP="004318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85611" w:rsidRPr="00161E24" w14:paraId="36C5409F" w14:textId="77777777" w:rsidTr="00516440">
        <w:trPr>
          <w:tblHeader/>
        </w:trPr>
        <w:tc>
          <w:tcPr>
            <w:tcW w:w="6300" w:type="dxa"/>
          </w:tcPr>
          <w:p w14:paraId="2318197E" w14:textId="77777777" w:rsidR="00185611" w:rsidRPr="008E719F" w:rsidRDefault="00185611" w:rsidP="00185611">
            <w:pPr>
              <w:pStyle w:val="block"/>
              <w:spacing w:after="0"/>
              <w:ind w:left="98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</w:tcPr>
          <w:p w14:paraId="6E96C299" w14:textId="5EC0B246" w:rsidR="00185611" w:rsidRPr="008E719F" w:rsidRDefault="00185611" w:rsidP="0018561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737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8B460E5" w14:textId="77777777" w:rsidR="00185611" w:rsidRPr="00161E24" w:rsidRDefault="00185611" w:rsidP="0018561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</w:tcPr>
          <w:p w14:paraId="2AF5E7AA" w14:textId="6444F6CB" w:rsidR="00185611" w:rsidRPr="00161E24" w:rsidRDefault="00185611" w:rsidP="0018561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737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3184C" w:rsidRPr="00161E24" w14:paraId="1E167211" w14:textId="77777777" w:rsidTr="00516440">
        <w:trPr>
          <w:trHeight w:val="279"/>
        </w:trPr>
        <w:tc>
          <w:tcPr>
            <w:tcW w:w="6300" w:type="dxa"/>
          </w:tcPr>
          <w:p w14:paraId="484CE1C3" w14:textId="77777777" w:rsidR="0043184C" w:rsidRPr="00161E24" w:rsidRDefault="0043184C" w:rsidP="00B169EF">
            <w:pPr>
              <w:ind w:left="9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1" w:type="dxa"/>
            <w:gridSpan w:val="3"/>
          </w:tcPr>
          <w:p w14:paraId="487DD30D" w14:textId="77777777" w:rsidR="0043184C" w:rsidRPr="00B67DD0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7379" w:rsidRPr="00161E24" w14:paraId="0E491B84" w14:textId="77777777" w:rsidTr="001026A1">
        <w:trPr>
          <w:trHeight w:val="315"/>
        </w:trPr>
        <w:tc>
          <w:tcPr>
            <w:tcW w:w="6300" w:type="dxa"/>
          </w:tcPr>
          <w:p w14:paraId="061A4E5F" w14:textId="51E626DE" w:rsidR="00177379" w:rsidRPr="00161E24" w:rsidRDefault="00177379" w:rsidP="00177379">
            <w:pPr>
              <w:ind w:left="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368" w:type="dxa"/>
          </w:tcPr>
          <w:p w14:paraId="3A3D5580" w14:textId="5A2A734B" w:rsidR="00177379" w:rsidRPr="00161E24" w:rsidRDefault="00440DAE" w:rsidP="0017737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97,359</w:t>
            </w:r>
          </w:p>
        </w:tc>
        <w:tc>
          <w:tcPr>
            <w:tcW w:w="270" w:type="dxa"/>
          </w:tcPr>
          <w:p w14:paraId="5E05D1CF" w14:textId="77777777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204EE8E3" w14:textId="3388F438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59C0">
              <w:rPr>
                <w:rFonts w:asciiTheme="majorBidi" w:eastAsia="Calibri" w:hAnsiTheme="majorBidi" w:cstheme="majorBidi"/>
                <w:sz w:val="30"/>
                <w:szCs w:val="30"/>
              </w:rPr>
              <w:t>93,391</w:t>
            </w:r>
          </w:p>
        </w:tc>
      </w:tr>
      <w:tr w:rsidR="00177379" w:rsidRPr="00161E24" w14:paraId="6CB410B0" w14:textId="77777777" w:rsidTr="001026A1">
        <w:trPr>
          <w:trHeight w:val="315"/>
        </w:trPr>
        <w:tc>
          <w:tcPr>
            <w:tcW w:w="6300" w:type="dxa"/>
          </w:tcPr>
          <w:p w14:paraId="25B162A2" w14:textId="68076732" w:rsidR="00177379" w:rsidRPr="00161E24" w:rsidRDefault="00177379" w:rsidP="00177379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368" w:type="dxa"/>
          </w:tcPr>
          <w:p w14:paraId="2121A5DD" w14:textId="2C22BAE9" w:rsidR="00177379" w:rsidRPr="00161E24" w:rsidRDefault="00440DAE" w:rsidP="0017737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10,864</w:t>
            </w:r>
          </w:p>
        </w:tc>
        <w:tc>
          <w:tcPr>
            <w:tcW w:w="270" w:type="dxa"/>
          </w:tcPr>
          <w:p w14:paraId="22E4CDED" w14:textId="77777777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3EBCD13E" w14:textId="360A2980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59C0">
              <w:rPr>
                <w:rFonts w:asciiTheme="majorBidi" w:eastAsia="Calibri" w:hAnsiTheme="majorBidi" w:cstheme="majorBidi"/>
                <w:sz w:val="30"/>
                <w:szCs w:val="30"/>
              </w:rPr>
              <w:t>7,759</w:t>
            </w:r>
          </w:p>
        </w:tc>
      </w:tr>
      <w:tr w:rsidR="00177379" w:rsidRPr="00161E24" w14:paraId="1EBA4A26" w14:textId="77777777" w:rsidTr="001026A1">
        <w:trPr>
          <w:trHeight w:val="315"/>
        </w:trPr>
        <w:tc>
          <w:tcPr>
            <w:tcW w:w="6300" w:type="dxa"/>
          </w:tcPr>
          <w:p w14:paraId="52F10F9F" w14:textId="7935972A" w:rsidR="00177379" w:rsidRPr="00161E24" w:rsidRDefault="00177379" w:rsidP="00177379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368" w:type="dxa"/>
          </w:tcPr>
          <w:p w14:paraId="04F11EF5" w14:textId="2B571801" w:rsidR="00177379" w:rsidRPr="00161E24" w:rsidRDefault="000C244A" w:rsidP="0017737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7,407</w:t>
            </w:r>
          </w:p>
        </w:tc>
        <w:tc>
          <w:tcPr>
            <w:tcW w:w="270" w:type="dxa"/>
          </w:tcPr>
          <w:p w14:paraId="313D4877" w14:textId="77777777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1711BE32" w14:textId="39AAF11E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C6B9D">
              <w:rPr>
                <w:rFonts w:asciiTheme="majorBidi" w:eastAsia="Calibri" w:hAnsiTheme="majorBidi" w:cstheme="majorBidi"/>
                <w:sz w:val="30"/>
                <w:szCs w:val="30"/>
              </w:rPr>
              <w:t>7,526</w:t>
            </w:r>
          </w:p>
        </w:tc>
      </w:tr>
      <w:tr w:rsidR="00177379" w:rsidRPr="00161E24" w14:paraId="60C075B9" w14:textId="77777777" w:rsidTr="001026A1">
        <w:trPr>
          <w:trHeight w:val="315"/>
        </w:trPr>
        <w:tc>
          <w:tcPr>
            <w:tcW w:w="6300" w:type="dxa"/>
          </w:tcPr>
          <w:p w14:paraId="6BBB604E" w14:textId="306FEA08" w:rsidR="00177379" w:rsidRPr="00161E24" w:rsidRDefault="00177379" w:rsidP="00177379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6A7BA3" w14:textId="2CBEE623" w:rsidR="00177379" w:rsidRPr="00161E24" w:rsidRDefault="001026A1" w:rsidP="0017737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6,740</w:t>
            </w:r>
          </w:p>
        </w:tc>
        <w:tc>
          <w:tcPr>
            <w:tcW w:w="270" w:type="dxa"/>
          </w:tcPr>
          <w:p w14:paraId="2615D3E3" w14:textId="77777777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E6E83BB" w14:textId="4D56F915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C6B9D">
              <w:rPr>
                <w:rFonts w:asciiTheme="majorBidi" w:eastAsia="Calibri" w:hAnsiTheme="majorBidi" w:cstheme="majorBidi"/>
                <w:sz w:val="30"/>
                <w:szCs w:val="30"/>
              </w:rPr>
              <w:t>5,556</w:t>
            </w:r>
          </w:p>
        </w:tc>
      </w:tr>
      <w:tr w:rsidR="00177379" w:rsidRPr="00161E24" w14:paraId="51BFA99E" w14:textId="77777777" w:rsidTr="001026A1">
        <w:trPr>
          <w:trHeight w:val="315"/>
        </w:trPr>
        <w:tc>
          <w:tcPr>
            <w:tcW w:w="6300" w:type="dxa"/>
          </w:tcPr>
          <w:p w14:paraId="52711D69" w14:textId="42592ACF" w:rsidR="00177379" w:rsidRPr="00161E24" w:rsidRDefault="00177379" w:rsidP="00177379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88231DD" w14:textId="0D4EB4EC" w:rsidR="00177379" w:rsidRPr="00E33029" w:rsidRDefault="001026A1" w:rsidP="0017737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sz w:val="30"/>
                <w:szCs w:val="30"/>
              </w:rPr>
              <w:t>122,370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</w:tcPr>
          <w:p w14:paraId="15BFDAA2" w14:textId="77777777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7C33292D" w14:textId="06822A49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C6B9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114,232</w:t>
            </w:r>
          </w:p>
        </w:tc>
      </w:tr>
    </w:tbl>
    <w:p w14:paraId="2E7B13DD" w14:textId="1E793106" w:rsidR="00ED088C" w:rsidRDefault="00ED088C" w:rsidP="000E436E">
      <w:pPr>
        <w:tabs>
          <w:tab w:val="clear" w:pos="227"/>
          <w:tab w:val="left" w:pos="405"/>
        </w:tabs>
        <w:ind w:left="333" w:right="-313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</w:p>
    <w:p w14:paraId="41F2E648" w14:textId="6278DD76" w:rsidR="00E630B1" w:rsidRPr="00161E24" w:rsidRDefault="00ED088C" w:rsidP="00ED0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28BFFDC" w14:textId="4293784E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5FE38BD6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77886AE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1E2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กลุ่มบริษัทไม่มีรายได้จากลูกค้ารายหนึ่งที่เป็นสาระสำคัญจากรายได้รวมของกลุ่มบริษัท</w:t>
      </w:r>
    </w:p>
    <w:p w14:paraId="25D3974E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059DC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2864348D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40C0B8" w14:textId="6CE7B86B" w:rsidR="000E436E" w:rsidRDefault="000E436E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>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337E188A" w14:textId="23D5000F" w:rsidR="00C70015" w:rsidRDefault="00C70015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59EC594" w14:textId="77777777" w:rsidR="00C70015" w:rsidRPr="00161E24" w:rsidRDefault="00C70015" w:rsidP="00C700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161E24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670EB992" w14:textId="77777777" w:rsidR="00C70015" w:rsidRPr="00161E24" w:rsidRDefault="00C70015" w:rsidP="00C7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3AF20B27" w14:textId="77777777" w:rsidR="00C70015" w:rsidRPr="00161E24" w:rsidRDefault="00C70015" w:rsidP="00C7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 เกี่ยวกับผลิตอาหารสัตว์ ส่วนผสมอาหารสัตว์ เคมีภัณฑ์สำหรับสัตว์ ปศุสัตว์เพื่อจำหน่ายและอาหารแปรรูปจากเนื้อสัตว์ 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D6FF42C" w14:textId="77777777" w:rsidR="00C70015" w:rsidRPr="003168BF" w:rsidRDefault="00C70015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F9D7BA2" w14:textId="4F9C1CBF" w:rsidR="00763463" w:rsidRPr="00161E24" w:rsidRDefault="00763463" w:rsidP="00C70015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รายได้จากการลงทุน</w:t>
      </w:r>
    </w:p>
    <w:p w14:paraId="479CD05D" w14:textId="437735F2" w:rsidR="002F30C1" w:rsidRPr="00E62417" w:rsidRDefault="002F30C1" w:rsidP="00D144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884"/>
        <w:gridCol w:w="1150"/>
        <w:gridCol w:w="270"/>
        <w:gridCol w:w="1199"/>
        <w:gridCol w:w="270"/>
        <w:gridCol w:w="1171"/>
        <w:gridCol w:w="256"/>
        <w:gridCol w:w="1182"/>
      </w:tblGrid>
      <w:tr w:rsidR="00EF5E0E" w:rsidRPr="00B056C3" w14:paraId="670D2B60" w14:textId="77777777" w:rsidTr="00D5166F">
        <w:trPr>
          <w:tblHeader/>
        </w:trPr>
        <w:tc>
          <w:tcPr>
            <w:tcW w:w="1555" w:type="pct"/>
          </w:tcPr>
          <w:p w14:paraId="4875F1AA" w14:textId="77777777" w:rsidR="00EF5E0E" w:rsidRPr="00B056C3" w:rsidRDefault="00EF5E0E" w:rsidP="00EF5E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6FC4E850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14:paraId="701131EE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B574D0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24F4B6B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77379" w:rsidRPr="00B056C3" w14:paraId="7B5B7E29" w14:textId="77777777" w:rsidTr="00177379">
        <w:trPr>
          <w:tblHeader/>
        </w:trPr>
        <w:tc>
          <w:tcPr>
            <w:tcW w:w="1555" w:type="pct"/>
          </w:tcPr>
          <w:p w14:paraId="7F45E41A" w14:textId="77777777" w:rsidR="00177379" w:rsidRPr="00B056C3" w:rsidRDefault="00177379" w:rsidP="00177379">
            <w:pPr>
              <w:pStyle w:val="BodyText"/>
              <w:spacing w:after="0"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374CBEAB" w14:textId="77777777" w:rsidR="00177379" w:rsidRPr="00AD2B3A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1" w:type="pct"/>
          </w:tcPr>
          <w:p w14:paraId="163B7E77" w14:textId="09D953AE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36F54A1" w14:textId="77777777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10E5D35" w14:textId="520F0731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F1AA759" w14:textId="77777777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92ED28" w14:textId="2149AB76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6BA0D9B1" w14:textId="77777777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4CC440E" w14:textId="134458F4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77379" w:rsidRPr="00B056C3" w14:paraId="09342A10" w14:textId="77777777" w:rsidTr="00D5166F">
        <w:trPr>
          <w:trHeight w:val="434"/>
          <w:tblHeader/>
        </w:trPr>
        <w:tc>
          <w:tcPr>
            <w:tcW w:w="1555" w:type="pct"/>
          </w:tcPr>
          <w:p w14:paraId="0003EA21" w14:textId="77777777" w:rsidR="00177379" w:rsidRPr="00B056C3" w:rsidRDefault="00177379" w:rsidP="00177379">
            <w:pPr>
              <w:pStyle w:val="BodyText"/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31399196" w14:textId="77777777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0892F7AC" w14:textId="77777777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7379" w:rsidRPr="00927F6F" w14:paraId="73438F28" w14:textId="77777777" w:rsidTr="00177379">
        <w:tc>
          <w:tcPr>
            <w:tcW w:w="1555" w:type="pct"/>
          </w:tcPr>
          <w:p w14:paraId="313E55DB" w14:textId="0DC87751" w:rsidR="00177379" w:rsidRPr="00927F6F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77" w:type="pct"/>
          </w:tcPr>
          <w:p w14:paraId="3F7090EE" w14:textId="7611FAD5" w:rsidR="00177379" w:rsidRPr="00AD2B3A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C74DEE7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A981D63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8AC0DCC" w14:textId="24E9102C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9A12BE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CDCF5F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2299733D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3E6AB39" w14:textId="2AD0BCD5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379" w:rsidRPr="00927F6F" w14:paraId="1E5FF561" w14:textId="77777777" w:rsidTr="00177379">
        <w:tc>
          <w:tcPr>
            <w:tcW w:w="1555" w:type="pct"/>
          </w:tcPr>
          <w:p w14:paraId="01D7EFA4" w14:textId="3F534FEB" w:rsidR="00177379" w:rsidRPr="00B230DC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7" w:type="pct"/>
          </w:tcPr>
          <w:p w14:paraId="54110EAA" w14:textId="522A871F" w:rsidR="00177379" w:rsidRPr="00AD2B3A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, 1</w:t>
            </w:r>
            <w:r w:rsidR="00B27D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0</w:t>
            </w:r>
          </w:p>
        </w:tc>
        <w:tc>
          <w:tcPr>
            <w:tcW w:w="621" w:type="pct"/>
          </w:tcPr>
          <w:p w14:paraId="2D6C706B" w14:textId="58B29F56" w:rsidR="00177379" w:rsidRPr="00927F6F" w:rsidRDefault="00F60C4F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4218F7D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68A875B" w14:textId="7FB76AF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B77527A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A3D06F" w14:textId="6C583F3F" w:rsidR="00177379" w:rsidRPr="00927F6F" w:rsidRDefault="00401AA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8" w:type="pct"/>
          </w:tcPr>
          <w:p w14:paraId="5680226A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CB53286" w14:textId="720E225B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B0C28">
              <w:rPr>
                <w:rFonts w:asciiTheme="majorBidi" w:hAnsiTheme="majorBidi" w:cstheme="majorBidi"/>
                <w:sz w:val="30"/>
                <w:szCs w:val="30"/>
              </w:rPr>
              <w:t xml:space="preserve"> 42 </w:t>
            </w:r>
          </w:p>
        </w:tc>
      </w:tr>
      <w:tr w:rsidR="00177379" w:rsidRPr="00927F6F" w14:paraId="4B91D1B8" w14:textId="77777777" w:rsidTr="00177379">
        <w:tc>
          <w:tcPr>
            <w:tcW w:w="1555" w:type="pct"/>
          </w:tcPr>
          <w:p w14:paraId="4BC7BE8A" w14:textId="342751D1" w:rsidR="00177379" w:rsidRPr="00161E24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7" w:type="pct"/>
          </w:tcPr>
          <w:p w14:paraId="48E59876" w14:textId="421E8B94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="00B27D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B16C906" w14:textId="57978CBE" w:rsidR="00177379" w:rsidRPr="00927F6F" w:rsidRDefault="00F60C4F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2AC313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78A65DA" w14:textId="222D1029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3722DA5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E4DD76D" w14:textId="24198D76" w:rsidR="00177379" w:rsidRPr="00927F6F" w:rsidRDefault="00401AA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F11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4B4E4B30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5A73B12" w14:textId="3E127429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C28">
              <w:rPr>
                <w:rFonts w:asciiTheme="majorBidi" w:hAnsiTheme="majorBidi" w:cstheme="majorBidi"/>
                <w:sz w:val="30"/>
                <w:szCs w:val="30"/>
              </w:rPr>
              <w:t xml:space="preserve"> 106 </w:t>
            </w:r>
          </w:p>
        </w:tc>
      </w:tr>
      <w:tr w:rsidR="00177379" w:rsidRPr="00927F6F" w14:paraId="15350DAD" w14:textId="77777777" w:rsidTr="00177379">
        <w:tc>
          <w:tcPr>
            <w:tcW w:w="1555" w:type="pct"/>
          </w:tcPr>
          <w:p w14:paraId="5AD56F1F" w14:textId="77777777" w:rsidR="00177379" w:rsidRPr="00161E24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4914E941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42453928" w14:textId="6BFF4171" w:rsidR="00177379" w:rsidRPr="00EE7AE9" w:rsidRDefault="00F60C4F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AE8580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664474C3" w14:textId="35D1AA52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B404104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1B0B310A" w14:textId="3DBDC12D" w:rsidR="00177379" w:rsidRPr="00EE7AE9" w:rsidRDefault="00401AA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264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17650668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19B378FC" w14:textId="2C73E5FE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5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177379" w:rsidRPr="00EF5E0E" w14:paraId="2AFA99AC" w14:textId="77777777" w:rsidTr="00177379">
        <w:tc>
          <w:tcPr>
            <w:tcW w:w="1555" w:type="pct"/>
          </w:tcPr>
          <w:p w14:paraId="609CE42F" w14:textId="77777777" w:rsidR="00177379" w:rsidRPr="00EF5E0E" w:rsidRDefault="00177379" w:rsidP="00177379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7" w:type="pct"/>
          </w:tcPr>
          <w:p w14:paraId="7DEAD981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35A7226D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67E06D1D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7C6D03F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112FCB25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190FE24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627291A7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604AA721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77379" w:rsidRPr="00927F6F" w14:paraId="7FE96079" w14:textId="77777777" w:rsidTr="00177379">
        <w:tc>
          <w:tcPr>
            <w:tcW w:w="1555" w:type="pct"/>
          </w:tcPr>
          <w:p w14:paraId="2073093C" w14:textId="37270382" w:rsidR="00177379" w:rsidRPr="00161E24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" w:type="pct"/>
          </w:tcPr>
          <w:p w14:paraId="78360FE5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4D0CC0DF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D500E70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346E051" w14:textId="77777777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184031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637D8F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45D494B1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759178E" w14:textId="77777777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7379" w:rsidRPr="00927F6F" w14:paraId="16AE917E" w14:textId="77777777" w:rsidTr="00177379">
        <w:tc>
          <w:tcPr>
            <w:tcW w:w="1555" w:type="pct"/>
          </w:tcPr>
          <w:p w14:paraId="0958A9B4" w14:textId="42104B9E" w:rsidR="00177379" w:rsidRPr="00161E24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7" w:type="pct"/>
          </w:tcPr>
          <w:p w14:paraId="29731038" w14:textId="577CE2DC" w:rsidR="00177379" w:rsidRPr="00C5392B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1" w:type="pct"/>
          </w:tcPr>
          <w:p w14:paraId="3E42062A" w14:textId="3A7E85E3" w:rsidR="00177379" w:rsidRPr="00927F6F" w:rsidRDefault="00F60C4F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F36096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4CD2079" w14:textId="0DC7A3A0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C63B4D3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81CC797" w14:textId="4CC2B1CB" w:rsidR="00177379" w:rsidRPr="00927F6F" w:rsidRDefault="00401AA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38" w:type="pct"/>
          </w:tcPr>
          <w:p w14:paraId="5321A387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C8B4A4F" w14:textId="5DAF5574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401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177379" w:rsidRPr="00927F6F" w14:paraId="70858086" w14:textId="77777777" w:rsidTr="00177379">
        <w:tc>
          <w:tcPr>
            <w:tcW w:w="1555" w:type="pct"/>
          </w:tcPr>
          <w:p w14:paraId="1E43ACDB" w14:textId="4CA093D5" w:rsidR="00177379" w:rsidRPr="00161E24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77" w:type="pct"/>
          </w:tcPr>
          <w:p w14:paraId="254B1B43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D619AAD" w14:textId="7CE03FF1" w:rsidR="00177379" w:rsidRPr="00927F6F" w:rsidRDefault="00F60C4F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14:paraId="3477C7AC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7233EFBE" w14:textId="16EE8652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40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4D813932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17BFFAA" w14:textId="67FFBDD8" w:rsidR="00177379" w:rsidRPr="00927F6F" w:rsidRDefault="00401AA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42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3D0C080E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19DDF20" w14:textId="626260EA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4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77379" w:rsidRPr="00927F6F" w14:paraId="46F51A20" w14:textId="77777777" w:rsidTr="00177379">
        <w:tc>
          <w:tcPr>
            <w:tcW w:w="1555" w:type="pct"/>
          </w:tcPr>
          <w:p w14:paraId="2B0FCFEC" w14:textId="77777777" w:rsidR="00177379" w:rsidRPr="00161E24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18A86495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F27656C" w14:textId="5FE414E1" w:rsidR="00177379" w:rsidRPr="009F1315" w:rsidRDefault="00F60C4F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14:paraId="756AAA09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180A1841" w14:textId="403E1B39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56512830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027FAA95" w14:textId="2C43ED30" w:rsidR="00177379" w:rsidRPr="00EE7AE9" w:rsidRDefault="00401AA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264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76BFD43E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383E3E9F" w14:textId="1D653F58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177379" w:rsidRPr="00EF5E0E" w14:paraId="4CFC9AFE" w14:textId="77777777" w:rsidTr="00177379">
        <w:tc>
          <w:tcPr>
            <w:tcW w:w="1555" w:type="pct"/>
          </w:tcPr>
          <w:p w14:paraId="606E6CE9" w14:textId="77777777" w:rsidR="00177379" w:rsidRPr="002E77D8" w:rsidRDefault="00177379" w:rsidP="00177379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7" w:type="pct"/>
          </w:tcPr>
          <w:p w14:paraId="075516D1" w14:textId="77777777" w:rsidR="00177379" w:rsidRPr="002E77D8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659002D" w14:textId="77777777" w:rsidR="00177379" w:rsidRPr="002E77D8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7F68BDA6" w14:textId="77777777" w:rsidR="00177379" w:rsidRPr="002E77D8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0407A72" w14:textId="77777777" w:rsidR="00177379" w:rsidRPr="002E77D8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74A64C0A" w14:textId="77777777" w:rsidR="00177379" w:rsidRPr="002E77D8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AC019BD" w14:textId="77777777" w:rsidR="00177379" w:rsidRPr="002E77D8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26A8361D" w14:textId="77777777" w:rsidR="00177379" w:rsidRPr="002E77D8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1E30B0D5" w14:textId="77777777" w:rsidR="00177379" w:rsidRPr="002E77D8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77379" w:rsidRPr="00927F6F" w14:paraId="349F8A46" w14:textId="77777777" w:rsidTr="00177379">
        <w:tc>
          <w:tcPr>
            <w:tcW w:w="1555" w:type="pct"/>
          </w:tcPr>
          <w:p w14:paraId="595A16A8" w14:textId="67887AFD" w:rsidR="00177379" w:rsidRPr="00161E24" w:rsidRDefault="00177379" w:rsidP="00177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pct"/>
          </w:tcPr>
          <w:p w14:paraId="7023FF79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00CB9FF" w14:textId="7F17AD2A" w:rsidR="00177379" w:rsidRPr="009F1315" w:rsidRDefault="00F60C4F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46" w:type="pct"/>
          </w:tcPr>
          <w:p w14:paraId="73483AFC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50BBD19" w14:textId="10291FBF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1E62431F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AB5CA56" w14:textId="3C4C5F8E" w:rsidR="00177379" w:rsidRPr="00EE7AE9" w:rsidRDefault="00401AA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138" w:type="pct"/>
          </w:tcPr>
          <w:p w14:paraId="6B20296B" w14:textId="77777777" w:rsidR="00177379" w:rsidRPr="00EE7AE9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4BE1E874" w14:textId="23243377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</w:tr>
    </w:tbl>
    <w:p w14:paraId="4F5D6C2A" w14:textId="4E0B6CA3" w:rsidR="00EF5E0E" w:rsidRPr="00E62417" w:rsidRDefault="00EF5E0E" w:rsidP="00D144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EC3BD9" w14:textId="3D547BD1" w:rsidR="006339C4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ED2A51" w:rsidRPr="00161E24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01C0957B" w14:textId="24B315BA" w:rsidR="002F30C1" w:rsidRPr="00E62417" w:rsidRDefault="002F30C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9"/>
        <w:gridCol w:w="1156"/>
        <w:gridCol w:w="270"/>
        <w:gridCol w:w="1188"/>
        <w:gridCol w:w="270"/>
        <w:gridCol w:w="1171"/>
        <w:gridCol w:w="251"/>
        <w:gridCol w:w="1182"/>
      </w:tblGrid>
      <w:tr w:rsidR="00EF5E0E" w:rsidRPr="00B056C3" w14:paraId="11EDF7A1" w14:textId="77777777" w:rsidTr="00177379">
        <w:trPr>
          <w:tblHeader/>
        </w:trPr>
        <w:tc>
          <w:tcPr>
            <w:tcW w:w="2090" w:type="pct"/>
          </w:tcPr>
          <w:p w14:paraId="1C211150" w14:textId="77777777" w:rsidR="00EF5E0E" w:rsidRPr="00B056C3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3BA1E688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D15B949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5572031B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77379" w:rsidRPr="00B056C3" w14:paraId="67008117" w14:textId="77777777" w:rsidTr="00177379">
        <w:trPr>
          <w:tblHeader/>
        </w:trPr>
        <w:tc>
          <w:tcPr>
            <w:tcW w:w="2090" w:type="pct"/>
          </w:tcPr>
          <w:p w14:paraId="7141A6A4" w14:textId="77777777" w:rsidR="00177379" w:rsidRPr="00B056C3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EA2C288" w14:textId="5420A26C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50DDD68" w14:textId="77777777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FF3BE51" w14:textId="494D4901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4D8F39C" w14:textId="77777777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12065468" w14:textId="6DF4207F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17E0DE1E" w14:textId="77777777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5F18D" w14:textId="26F7C641" w:rsidR="00177379" w:rsidRPr="00B056C3" w:rsidRDefault="00177379" w:rsidP="00177379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F5E0E" w:rsidRPr="00B056C3" w14:paraId="75F3410D" w14:textId="77777777" w:rsidTr="00177379">
        <w:trPr>
          <w:trHeight w:val="434"/>
          <w:tblHeader/>
        </w:trPr>
        <w:tc>
          <w:tcPr>
            <w:tcW w:w="2090" w:type="pct"/>
          </w:tcPr>
          <w:p w14:paraId="19654B84" w14:textId="77777777" w:rsidR="00EF5E0E" w:rsidRPr="00B056C3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0" w:type="pct"/>
            <w:gridSpan w:val="7"/>
          </w:tcPr>
          <w:p w14:paraId="5E0EB99A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5E0E" w:rsidRPr="00927F6F" w14:paraId="25DEB2BC" w14:textId="77777777" w:rsidTr="00177379">
        <w:tc>
          <w:tcPr>
            <w:tcW w:w="2090" w:type="pct"/>
          </w:tcPr>
          <w:p w14:paraId="10139672" w14:textId="4F662542" w:rsidR="00EF5E0E" w:rsidRPr="00927F6F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13" w:type="pct"/>
          </w:tcPr>
          <w:p w14:paraId="5A7F5DAB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339432F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D348A7" w14:textId="6D47817A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296FBB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542AB0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29A779A4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8F26378" w14:textId="3D8332FA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7379" w:rsidRPr="00161E24" w14:paraId="2EE76F2B" w14:textId="77777777" w:rsidTr="00177379">
        <w:tc>
          <w:tcPr>
            <w:tcW w:w="2090" w:type="pct"/>
          </w:tcPr>
          <w:p w14:paraId="6B7B9C5A" w14:textId="1CB03EED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ผลประโยชน์ตอบแทนผู้บริหารประกอบด้วย เงินเดือนและผลประโยชน์ตอบแทนอื่น ๆ ของผู้บริหารและค่าตอบแทนกรรมการ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002A2288" w14:textId="51A0CFC1" w:rsidR="00177379" w:rsidRPr="00927F6F" w:rsidRDefault="0030048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3" w:type="pct"/>
          </w:tcPr>
          <w:p w14:paraId="6B7B7C5E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7B5F0E7E" w14:textId="715F64F4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3159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3" w:type="pct"/>
          </w:tcPr>
          <w:p w14:paraId="08BBF907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2E4D41C2" w14:textId="0D532F64" w:rsidR="00177379" w:rsidRPr="003D3544" w:rsidRDefault="0030048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115</w:t>
            </w:r>
          </w:p>
        </w:tc>
        <w:tc>
          <w:tcPr>
            <w:tcW w:w="133" w:type="pct"/>
          </w:tcPr>
          <w:p w14:paraId="64E07C80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13153037" w14:textId="45A37C3B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3159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177379" w:rsidRPr="00EF5E0E" w14:paraId="17D5D208" w14:textId="77777777" w:rsidTr="00177379">
        <w:tc>
          <w:tcPr>
            <w:tcW w:w="2090" w:type="pct"/>
          </w:tcPr>
          <w:p w14:paraId="12450318" w14:textId="77777777" w:rsidR="00177379" w:rsidRPr="006E22C3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7C94619E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6371E98D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2419A981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07888731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1BB727AA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pct"/>
          </w:tcPr>
          <w:p w14:paraId="5C795576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35D06C41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7379" w:rsidRPr="00B230DC" w14:paraId="628C9EEF" w14:textId="77777777" w:rsidTr="00177379">
        <w:tc>
          <w:tcPr>
            <w:tcW w:w="2090" w:type="pct"/>
          </w:tcPr>
          <w:p w14:paraId="63DD440B" w14:textId="47BA287E" w:rsidR="00177379" w:rsidRPr="00B230DC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613" w:type="pct"/>
          </w:tcPr>
          <w:p w14:paraId="3A883DCD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7B7B937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E49415A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5D19BF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1DB19E90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421CBC8D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37A3693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379" w:rsidRPr="00B230DC" w14:paraId="04456180" w14:textId="77777777" w:rsidTr="00177379">
        <w:tc>
          <w:tcPr>
            <w:tcW w:w="2090" w:type="pct"/>
          </w:tcPr>
          <w:p w14:paraId="49B366F0" w14:textId="74BA30A8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ผลประโยชน์ตอบแทนพนักงานประกอบด้วย เงินเดือน ค่าแรงและผลประโยชน์ตอบแทนอื่น ๆ ของพนักงานที่มิใช่ผู้บริหาร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0280EE64" w14:textId="77016053" w:rsidR="00177379" w:rsidRPr="00927F6F" w:rsidRDefault="00382216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C8396B">
              <w:rPr>
                <w:rFonts w:asciiTheme="majorBidi" w:hAnsiTheme="majorBidi" w:cstheme="majorBidi" w:hint="cs"/>
                <w:sz w:val="30"/>
                <w:szCs w:val="30"/>
                <w:cs/>
              </w:rPr>
              <w:t>587</w:t>
            </w:r>
          </w:p>
        </w:tc>
        <w:tc>
          <w:tcPr>
            <w:tcW w:w="143" w:type="pct"/>
          </w:tcPr>
          <w:p w14:paraId="274626B4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49479FF5" w14:textId="63A4429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93EF3">
              <w:rPr>
                <w:rFonts w:asciiTheme="majorBidi" w:hAnsiTheme="majorBidi" w:cstheme="majorBidi"/>
                <w:sz w:val="30"/>
                <w:szCs w:val="30"/>
              </w:rPr>
              <w:t>11,412</w:t>
            </w:r>
          </w:p>
        </w:tc>
        <w:tc>
          <w:tcPr>
            <w:tcW w:w="143" w:type="pct"/>
          </w:tcPr>
          <w:p w14:paraId="5BD05F4E" w14:textId="77777777" w:rsidR="00177379" w:rsidRPr="00236E7B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3E5235A" w14:textId="29D1B7A9" w:rsidR="00177379" w:rsidRPr="00236E7B" w:rsidRDefault="0030048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691E">
              <w:rPr>
                <w:rFonts w:asciiTheme="majorBidi" w:hAnsiTheme="majorBidi" w:cstheme="majorBidi" w:hint="cs"/>
                <w:sz w:val="30"/>
                <w:szCs w:val="30"/>
                <w:cs/>
              </w:rPr>
              <w:t>740</w:t>
            </w:r>
          </w:p>
        </w:tc>
        <w:tc>
          <w:tcPr>
            <w:tcW w:w="133" w:type="pct"/>
          </w:tcPr>
          <w:p w14:paraId="688A22BD" w14:textId="77777777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16638DD8" w14:textId="10B37ABF" w:rsidR="00177379" w:rsidRPr="003D3544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36E7B"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</w:tr>
      <w:tr w:rsidR="00177379" w:rsidRPr="00EF5E0E" w14:paraId="35A27DB9" w14:textId="77777777" w:rsidTr="00177379">
        <w:tc>
          <w:tcPr>
            <w:tcW w:w="2090" w:type="pct"/>
          </w:tcPr>
          <w:p w14:paraId="47CE6970" w14:textId="77777777" w:rsidR="00177379" w:rsidRPr="006E22C3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4AFD9F6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79498EE7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15FC1A46" w14:textId="60D9E46A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0388A7B4" w14:textId="77777777" w:rsidR="00177379" w:rsidRPr="00236E7B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C9667AE" w14:textId="77777777" w:rsidR="00177379" w:rsidRPr="00236E7B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pct"/>
          </w:tcPr>
          <w:p w14:paraId="21143609" w14:textId="77777777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F69B71C" w14:textId="79755816" w:rsidR="00177379" w:rsidRPr="00EF5E0E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77379" w:rsidRPr="00B230DC" w14:paraId="682D589F" w14:textId="77777777" w:rsidTr="00177379">
        <w:tc>
          <w:tcPr>
            <w:tcW w:w="2090" w:type="pct"/>
          </w:tcPr>
          <w:p w14:paraId="3A8DFE31" w14:textId="314FA3B6" w:rsidR="00177379" w:rsidRPr="00161E24" w:rsidRDefault="00177379" w:rsidP="00177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รวมค่าใช้จ่ายผลประโยชน์ตอบแทนพนักงาน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45D674D" w14:textId="47CB27DB" w:rsidR="00177379" w:rsidRPr="004C770F" w:rsidRDefault="00C8396B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12,702</w:t>
            </w:r>
          </w:p>
        </w:tc>
        <w:tc>
          <w:tcPr>
            <w:tcW w:w="143" w:type="pct"/>
          </w:tcPr>
          <w:p w14:paraId="3E50FC72" w14:textId="77777777" w:rsidR="00177379" w:rsidRPr="00927F6F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43F1647A" w14:textId="7A2EDE74" w:rsidR="00177379" w:rsidRPr="002F188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0B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11,466</w:t>
            </w:r>
          </w:p>
        </w:tc>
        <w:tc>
          <w:tcPr>
            <w:tcW w:w="143" w:type="pct"/>
          </w:tcPr>
          <w:p w14:paraId="1EA8659A" w14:textId="77777777" w:rsidR="00177379" w:rsidRPr="00236E7B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D4E9126" w14:textId="136C7DD4" w:rsidR="00177379" w:rsidRPr="00236E7B" w:rsidRDefault="00300484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B818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55</w:t>
            </w:r>
          </w:p>
        </w:tc>
        <w:tc>
          <w:tcPr>
            <w:tcW w:w="133" w:type="pct"/>
          </w:tcPr>
          <w:p w14:paraId="0A232E3B" w14:textId="77777777" w:rsidR="00177379" w:rsidRPr="008039F7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2B15598" w14:textId="42D1BBFF" w:rsidR="00177379" w:rsidRPr="00B230DC" w:rsidRDefault="00177379" w:rsidP="00177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36E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</w:t>
            </w:r>
          </w:p>
        </w:tc>
      </w:tr>
    </w:tbl>
    <w:p w14:paraId="6F1C5C91" w14:textId="77777777" w:rsidR="0097632F" w:rsidRDefault="0097632F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p w14:paraId="39917F55" w14:textId="4F44C5AB" w:rsidR="00A964D7" w:rsidRDefault="00A964D7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961D4F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="002B0BF9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ถึง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อัตราร้อย</w:t>
      </w:r>
      <w:r w:rsidRPr="00FC5CE7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0C58DB" w:rsidRPr="00FC5CE7">
        <w:rPr>
          <w:rFonts w:asciiTheme="majorBidi" w:hAnsiTheme="majorBidi" w:cstheme="majorBidi"/>
          <w:sz w:val="30"/>
          <w:szCs w:val="30"/>
        </w:rPr>
        <w:t>15</w:t>
      </w:r>
      <w:r w:rsidRPr="00FC5CE7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3B2390" w:rsidRPr="00FC5CE7">
        <w:rPr>
          <w:rFonts w:asciiTheme="majorBidi" w:hAnsiTheme="majorBidi" w:cstheme="majorBidi"/>
          <w:sz w:val="30"/>
          <w:szCs w:val="30"/>
        </w:rPr>
        <w:br/>
      </w:r>
      <w:r w:rsidRPr="00FC5CE7">
        <w:rPr>
          <w:rFonts w:asciiTheme="majorBidi" w:hAnsiTheme="majorBidi" w:cstheme="majorBidi"/>
          <w:sz w:val="30"/>
          <w:szCs w:val="30"/>
          <w:cs/>
        </w:rPr>
        <w:t>ทุกเดือน และ</w:t>
      </w:r>
      <w:r w:rsidR="00B020E8" w:rsidRPr="00FC5CE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C5CE7">
        <w:rPr>
          <w:rFonts w:asciiTheme="majorBidi" w:hAnsiTheme="majorBidi" w:cstheme="majorBidi"/>
          <w:sz w:val="30"/>
          <w:szCs w:val="30"/>
          <w:cs/>
        </w:rPr>
        <w:t xml:space="preserve">บริษัทจ่ายสมทบในอัตราร้อยละ </w:t>
      </w:r>
      <w:r w:rsidR="000C58DB" w:rsidRPr="00FC5CE7">
        <w:rPr>
          <w:rFonts w:asciiTheme="majorBidi" w:hAnsiTheme="majorBidi" w:cstheme="majorBidi"/>
          <w:sz w:val="30"/>
          <w:szCs w:val="30"/>
        </w:rPr>
        <w:t>3</w:t>
      </w:r>
      <w:r w:rsidR="002B0BF9" w:rsidRPr="00FC5CE7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Pr="00FC5CE7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0C58DB" w:rsidRPr="00FC5CE7">
        <w:rPr>
          <w:rFonts w:asciiTheme="majorBidi" w:hAnsiTheme="majorBidi" w:cstheme="majorBidi"/>
          <w:sz w:val="30"/>
          <w:szCs w:val="30"/>
        </w:rPr>
        <w:t>1</w:t>
      </w:r>
      <w:r w:rsidR="00B5423B">
        <w:rPr>
          <w:rFonts w:asciiTheme="majorBidi" w:hAnsiTheme="majorBidi" w:cstheme="majorBidi"/>
          <w:sz w:val="30"/>
          <w:szCs w:val="30"/>
        </w:rPr>
        <w:t>5</w:t>
      </w:r>
      <w:r w:rsidRPr="00FC5CE7">
        <w:rPr>
          <w:rFonts w:asciiTheme="majorBidi" w:hAnsiTheme="majorBidi" w:cstheme="majorBidi"/>
          <w:sz w:val="30"/>
          <w:szCs w:val="30"/>
          <w:cs/>
        </w:rPr>
        <w:t xml:space="preserve"> ของเงิน</w:t>
      </w:r>
      <w:r w:rsidR="00407F72" w:rsidRPr="00FC5CE7">
        <w:rPr>
          <w:rFonts w:asciiTheme="majorBidi" w:hAnsiTheme="majorBidi" w:cstheme="majorBidi"/>
          <w:sz w:val="30"/>
          <w:szCs w:val="30"/>
          <w:cs/>
        </w:rPr>
        <w:t>เดือนของพนักงาน</w:t>
      </w:r>
      <w:r w:rsidR="00407F72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ทุกเดือน ทั้งนี้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ขึ้นอยู่กับระยะเวลาทำงานของพนักงานแต่ละคน กองทุนสำรองเลี้ยงชีพนี้ได้จดทะเบียนเป็นกองทุนสำรองเลี้ยงชีพ</w:t>
      </w:r>
      <w:r w:rsidR="00961D4F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569C0E" w14:textId="74302E96" w:rsidR="0097632F" w:rsidRDefault="00976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>
        <w:rPr>
          <w:rFonts w:asciiTheme="majorBidi" w:hAnsiTheme="majorBidi" w:cstheme="majorBidi"/>
          <w:sz w:val="30"/>
          <w:szCs w:val="30"/>
          <w:shd w:val="clear" w:color="auto" w:fill="FFFFFF"/>
        </w:rPr>
        <w:br w:type="page"/>
      </w:r>
    </w:p>
    <w:p w14:paraId="204167CD" w14:textId="33C3467B" w:rsidR="008E72AE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8E72AE" w:rsidRPr="00161E24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ค่าใช้จ่ายตาม</w:t>
      </w:r>
      <w:r w:rsidR="005F5FE9">
        <w:rPr>
          <w:rFonts w:asciiTheme="majorBidi" w:hAnsiTheme="majorBidi" w:cstheme="majorBidi" w:hint="cs"/>
          <w:sz w:val="30"/>
          <w:szCs w:val="30"/>
          <w:u w:val="none"/>
          <w:cs/>
        </w:rPr>
        <w:t>ธรรมชาติ</w:t>
      </w:r>
    </w:p>
    <w:p w14:paraId="0837E15E" w14:textId="77777777" w:rsidR="008E72AE" w:rsidRPr="00161E24" w:rsidRDefault="008E72A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2CD87F9" w14:textId="090452D7" w:rsidR="00470773" w:rsidRDefault="00C7445C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งบกำไรขาดทุน</w:t>
      </w:r>
      <w:r w:rsidR="008F6408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เบ็ดเสร็จ</w:t>
      </w:r>
      <w:r w:rsidR="008E72AE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ได้รวมการวิเคราะห์ค่าใช้จ่ายตามหน้าที่ ค่าใช้จ่ายตาม</w:t>
      </w:r>
      <w:r w:rsidR="00C34BB0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ธรรมชาติ</w:t>
      </w:r>
      <w:r w:rsidR="008E72AE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76E79109" w14:textId="77777777" w:rsidR="00E442F9" w:rsidRDefault="00E442F9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73"/>
        <w:gridCol w:w="13"/>
        <w:gridCol w:w="1159"/>
        <w:gridCol w:w="252"/>
        <w:gridCol w:w="1181"/>
      </w:tblGrid>
      <w:tr w:rsidR="00E442F9" w:rsidRPr="00C57846" w14:paraId="61D557E2" w14:textId="77777777" w:rsidTr="002A5CBF">
        <w:trPr>
          <w:tblHeader/>
        </w:trPr>
        <w:tc>
          <w:tcPr>
            <w:tcW w:w="2039" w:type="pct"/>
          </w:tcPr>
          <w:p w14:paraId="513BBE94" w14:textId="77777777" w:rsidR="00E442F9" w:rsidRPr="00B056C3" w:rsidRDefault="00E442F9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7C0B07D5" w14:textId="77777777" w:rsidR="00E442F9" w:rsidRPr="00B056C3" w:rsidRDefault="00E442F9" w:rsidP="002A5CB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E386EF0" w14:textId="77777777" w:rsidR="00E442F9" w:rsidRPr="00B056C3" w:rsidRDefault="00E442F9" w:rsidP="002A5CB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6604D111" w14:textId="77777777" w:rsidR="00E442F9" w:rsidRPr="00B056C3" w:rsidRDefault="00E442F9" w:rsidP="002A5CBF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10E01" w:rsidRPr="00C57846" w14:paraId="4C19FC50" w14:textId="77777777" w:rsidTr="002A5CBF">
        <w:trPr>
          <w:tblHeader/>
        </w:trPr>
        <w:tc>
          <w:tcPr>
            <w:tcW w:w="2039" w:type="pct"/>
          </w:tcPr>
          <w:p w14:paraId="509969B8" w14:textId="77777777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87991E9" w14:textId="156F874F" w:rsidR="00910E01" w:rsidRPr="00B056C3" w:rsidRDefault="00910E01" w:rsidP="00910E0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ADF57DB" w14:textId="77777777" w:rsidR="00910E01" w:rsidRPr="00B056C3" w:rsidRDefault="00910E01" w:rsidP="00910E0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53A5FF3" w14:textId="7E509303" w:rsidR="00910E01" w:rsidRPr="00B056C3" w:rsidRDefault="00910E01" w:rsidP="00910E0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B7FBCA0" w14:textId="77777777" w:rsidR="00910E01" w:rsidRPr="00B056C3" w:rsidRDefault="00910E01" w:rsidP="00910E0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E742DAE" w14:textId="73EF3B17" w:rsidR="00910E01" w:rsidRPr="00B056C3" w:rsidRDefault="00910E01" w:rsidP="00910E0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6A0920E2" w14:textId="77777777" w:rsidR="00910E01" w:rsidRPr="00B056C3" w:rsidRDefault="00910E01" w:rsidP="00910E0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B3F7289" w14:textId="09B43BF3" w:rsidR="00910E01" w:rsidRPr="00B056C3" w:rsidRDefault="00910E01" w:rsidP="00910E0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10E01" w:rsidRPr="00C57846" w14:paraId="695E2355" w14:textId="77777777" w:rsidTr="002A5CBF">
        <w:trPr>
          <w:trHeight w:val="434"/>
          <w:tblHeader/>
        </w:trPr>
        <w:tc>
          <w:tcPr>
            <w:tcW w:w="2039" w:type="pct"/>
          </w:tcPr>
          <w:p w14:paraId="1BF15D5C" w14:textId="77777777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8"/>
          </w:tcPr>
          <w:p w14:paraId="1597532A" w14:textId="77777777" w:rsidR="00910E01" w:rsidRPr="00B056C3" w:rsidRDefault="00910E01" w:rsidP="00910E0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0E01" w:rsidRPr="00927F6F" w14:paraId="5ABC897F" w14:textId="77777777" w:rsidTr="0015713A">
        <w:tc>
          <w:tcPr>
            <w:tcW w:w="2039" w:type="pct"/>
          </w:tcPr>
          <w:p w14:paraId="5B7E731B" w14:textId="77777777" w:rsidR="00910E01" w:rsidRPr="00927F6F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22" w:type="pct"/>
            <w:vAlign w:val="bottom"/>
          </w:tcPr>
          <w:p w14:paraId="1D12BCFC" w14:textId="4D58C443" w:rsidR="00910E01" w:rsidRPr="00927F6F" w:rsidRDefault="00D15F09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 w:rsidR="0069547B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47" w:type="pct"/>
            <w:vAlign w:val="bottom"/>
          </w:tcPr>
          <w:p w14:paraId="72E8D1C8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8C4D55F" w14:textId="276D7B01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EA5">
              <w:rPr>
                <w:rFonts w:asciiTheme="majorBidi" w:hAnsiTheme="majorBidi" w:cstheme="majorBidi"/>
                <w:sz w:val="30"/>
                <w:szCs w:val="30"/>
              </w:rPr>
              <w:t>74,664</w:t>
            </w:r>
          </w:p>
        </w:tc>
        <w:tc>
          <w:tcPr>
            <w:tcW w:w="154" w:type="pct"/>
            <w:gridSpan w:val="2"/>
            <w:vAlign w:val="bottom"/>
          </w:tcPr>
          <w:p w14:paraId="623A971E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CC45288" w14:textId="599EFB3E" w:rsidR="00910E01" w:rsidRPr="002F188C" w:rsidRDefault="006667BC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3632F3">
              <w:rPr>
                <w:rFonts w:asciiTheme="majorBidi" w:hAnsiTheme="majorBidi" w:cstheme="majorBidi"/>
                <w:sz w:val="30"/>
                <w:szCs w:val="30"/>
              </w:rPr>
              <w:t>077</w:t>
            </w:r>
          </w:p>
        </w:tc>
        <w:tc>
          <w:tcPr>
            <w:tcW w:w="136" w:type="pct"/>
            <w:vAlign w:val="bottom"/>
          </w:tcPr>
          <w:p w14:paraId="129F162F" w14:textId="77777777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C22B667" w14:textId="7B571D97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B40">
              <w:rPr>
                <w:rFonts w:asciiTheme="majorBidi" w:hAnsiTheme="majorBidi" w:cstheme="majorBidi"/>
                <w:sz w:val="30"/>
                <w:szCs w:val="30"/>
              </w:rPr>
              <w:t>57,3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10E01" w:rsidRPr="00927F6F" w14:paraId="7021F52A" w14:textId="77777777" w:rsidTr="0015713A">
        <w:tc>
          <w:tcPr>
            <w:tcW w:w="2039" w:type="pct"/>
          </w:tcPr>
          <w:p w14:paraId="0DF3C58D" w14:textId="77777777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22" w:type="pct"/>
            <w:vAlign w:val="bottom"/>
          </w:tcPr>
          <w:p w14:paraId="5BEE61BA" w14:textId="0075D0D4" w:rsidR="00910E01" w:rsidRPr="007D50FD" w:rsidRDefault="00D15F09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69547B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147" w:type="pct"/>
            <w:vAlign w:val="bottom"/>
          </w:tcPr>
          <w:p w14:paraId="6327FC8D" w14:textId="77777777" w:rsidR="00910E01" w:rsidRPr="007D50FD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1010A137" w14:textId="65D80602" w:rsidR="00910E01" w:rsidRPr="002167E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D6100">
              <w:rPr>
                <w:rFonts w:asciiTheme="majorBidi" w:hAnsiTheme="majorBidi" w:cstheme="majorBidi"/>
                <w:sz w:val="30"/>
                <w:szCs w:val="30"/>
              </w:rPr>
              <w:t>11,466</w:t>
            </w:r>
          </w:p>
        </w:tc>
        <w:tc>
          <w:tcPr>
            <w:tcW w:w="154" w:type="pct"/>
            <w:gridSpan w:val="2"/>
            <w:vAlign w:val="bottom"/>
          </w:tcPr>
          <w:p w14:paraId="69057559" w14:textId="77777777" w:rsidR="00910E01" w:rsidRPr="007D50FD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173C448" w14:textId="2B251B0C" w:rsidR="00910E01" w:rsidRPr="002F188C" w:rsidRDefault="006667BC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F310E4">
              <w:rPr>
                <w:rFonts w:asciiTheme="majorBidi" w:hAnsiTheme="majorBidi" w:cstheme="majorBidi" w:hint="cs"/>
                <w:sz w:val="30"/>
                <w:szCs w:val="30"/>
                <w:cs/>
              </w:rPr>
              <w:t>55</w:t>
            </w:r>
          </w:p>
        </w:tc>
        <w:tc>
          <w:tcPr>
            <w:tcW w:w="136" w:type="pct"/>
            <w:vAlign w:val="bottom"/>
          </w:tcPr>
          <w:p w14:paraId="213DB5AE" w14:textId="77777777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76F9E8A" w14:textId="0884F7EE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075F6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910E01" w:rsidRPr="00927F6F" w14:paraId="4200267C" w14:textId="77777777" w:rsidTr="0015713A">
        <w:tc>
          <w:tcPr>
            <w:tcW w:w="2039" w:type="pct"/>
          </w:tcPr>
          <w:p w14:paraId="61C72EB6" w14:textId="77777777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2" w:type="pct"/>
            <w:vAlign w:val="bottom"/>
          </w:tcPr>
          <w:p w14:paraId="3157F008" w14:textId="338A8BAD" w:rsidR="00910E01" w:rsidRPr="00927F6F" w:rsidRDefault="000D7CB6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5,381</w:t>
            </w:r>
          </w:p>
        </w:tc>
        <w:tc>
          <w:tcPr>
            <w:tcW w:w="147" w:type="pct"/>
            <w:vAlign w:val="bottom"/>
          </w:tcPr>
          <w:p w14:paraId="15A03CAC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F445D30" w14:textId="50D16240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D6100">
              <w:rPr>
                <w:rFonts w:asciiTheme="majorBidi" w:hAnsiTheme="majorBidi" w:cstheme="majorBidi"/>
                <w:sz w:val="30"/>
                <w:szCs w:val="30"/>
              </w:rPr>
              <w:t>4,972</w:t>
            </w:r>
          </w:p>
        </w:tc>
        <w:tc>
          <w:tcPr>
            <w:tcW w:w="154" w:type="pct"/>
            <w:gridSpan w:val="2"/>
            <w:vAlign w:val="bottom"/>
          </w:tcPr>
          <w:p w14:paraId="3CB7D7F3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3E45320" w14:textId="4026AB5C" w:rsidR="00910E01" w:rsidRPr="002F188C" w:rsidRDefault="006667BC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3632F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  <w:vAlign w:val="bottom"/>
          </w:tcPr>
          <w:p w14:paraId="1955E844" w14:textId="77777777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FBC3313" w14:textId="4B773633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075F6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9C7E07" w:rsidRPr="00927F6F" w14:paraId="4B1D801D" w14:textId="77777777" w:rsidTr="0015713A">
        <w:tc>
          <w:tcPr>
            <w:tcW w:w="2039" w:type="pct"/>
          </w:tcPr>
          <w:p w14:paraId="7881B6B5" w14:textId="77287732" w:rsidR="009C7E07" w:rsidRPr="00161E24" w:rsidRDefault="009C7E07" w:rsidP="009C7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622" w:type="pct"/>
            <w:vAlign w:val="bottom"/>
          </w:tcPr>
          <w:p w14:paraId="234B2BFA" w14:textId="6671AC67" w:rsidR="009C7E07" w:rsidRDefault="009C7E07" w:rsidP="009C7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4,671</w:t>
            </w:r>
          </w:p>
        </w:tc>
        <w:tc>
          <w:tcPr>
            <w:tcW w:w="147" w:type="pct"/>
            <w:vAlign w:val="bottom"/>
          </w:tcPr>
          <w:p w14:paraId="15E2D0CB" w14:textId="77777777" w:rsidR="009C7E07" w:rsidRPr="00927F6F" w:rsidRDefault="009C7E07" w:rsidP="009C7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970AD59" w14:textId="31EFD358" w:rsidR="009C7E07" w:rsidRPr="000D6100" w:rsidRDefault="009C7E07" w:rsidP="009C7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54ECC">
              <w:rPr>
                <w:rFonts w:asciiTheme="majorBidi" w:hAnsiTheme="majorBidi" w:cstheme="majorBidi"/>
                <w:sz w:val="30"/>
                <w:szCs w:val="30"/>
              </w:rPr>
              <w:t>4,554</w:t>
            </w:r>
          </w:p>
        </w:tc>
        <w:tc>
          <w:tcPr>
            <w:tcW w:w="154" w:type="pct"/>
            <w:gridSpan w:val="2"/>
            <w:vAlign w:val="bottom"/>
          </w:tcPr>
          <w:p w14:paraId="32B7129D" w14:textId="77777777" w:rsidR="009C7E07" w:rsidRPr="00927F6F" w:rsidRDefault="009C7E07" w:rsidP="009C7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3451DE5D" w14:textId="588BAE55" w:rsidR="009C7E07" w:rsidRDefault="009C7E07" w:rsidP="009C7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36" w:type="pct"/>
            <w:vAlign w:val="bottom"/>
          </w:tcPr>
          <w:p w14:paraId="43CC5AA5" w14:textId="77777777" w:rsidR="009C7E07" w:rsidRPr="002F188C" w:rsidRDefault="009C7E07" w:rsidP="009C7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1BE4303" w14:textId="01ABEB25" w:rsidR="009C7E07" w:rsidRPr="005075F6" w:rsidRDefault="009C7E07" w:rsidP="009C7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075F6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</w:tr>
      <w:tr w:rsidR="002E1283" w:rsidRPr="00927F6F" w14:paraId="297F0723" w14:textId="77777777" w:rsidTr="003D7842">
        <w:tc>
          <w:tcPr>
            <w:tcW w:w="2039" w:type="pct"/>
          </w:tcPr>
          <w:p w14:paraId="3F493E1E" w14:textId="46676CB3" w:rsidR="002E1283" w:rsidRDefault="002E1283" w:rsidP="002E1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28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ค่าใช้จ่ายเกี่ยวกับการผลิตอื่น</w:t>
            </w:r>
            <w:r w:rsidRPr="002E12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2" w:type="pct"/>
          </w:tcPr>
          <w:p w14:paraId="77E0CFE6" w14:textId="08C1E247" w:rsidR="002E1283" w:rsidRDefault="002E1283" w:rsidP="002E1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E1283">
              <w:rPr>
                <w:rFonts w:asciiTheme="majorBidi" w:hAnsiTheme="majorBidi" w:cstheme="majorBidi"/>
                <w:sz w:val="30"/>
                <w:szCs w:val="30"/>
              </w:rPr>
              <w:t>2,707</w:t>
            </w:r>
          </w:p>
        </w:tc>
        <w:tc>
          <w:tcPr>
            <w:tcW w:w="147" w:type="pct"/>
          </w:tcPr>
          <w:p w14:paraId="0694A3F1" w14:textId="77777777" w:rsidR="002E1283" w:rsidRPr="00927F6F" w:rsidRDefault="002E1283" w:rsidP="002E1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F6211EC" w14:textId="111269B4" w:rsidR="002E1283" w:rsidRPr="00954ECC" w:rsidRDefault="002E1283" w:rsidP="002E1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1283">
              <w:rPr>
                <w:rFonts w:asciiTheme="majorBidi" w:hAnsiTheme="majorBidi" w:cstheme="majorBidi"/>
                <w:sz w:val="30"/>
                <w:szCs w:val="30"/>
              </w:rPr>
              <w:t>2,725</w:t>
            </w:r>
          </w:p>
        </w:tc>
        <w:tc>
          <w:tcPr>
            <w:tcW w:w="154" w:type="pct"/>
            <w:gridSpan w:val="2"/>
          </w:tcPr>
          <w:p w14:paraId="40563525" w14:textId="77777777" w:rsidR="002E1283" w:rsidRPr="00927F6F" w:rsidRDefault="002E1283" w:rsidP="002E1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6419EF0" w14:textId="0A6DE2CE" w:rsidR="002E1283" w:rsidRDefault="002E1283" w:rsidP="002E1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2E1283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36" w:type="pct"/>
          </w:tcPr>
          <w:p w14:paraId="5E7B3680" w14:textId="77777777" w:rsidR="002E1283" w:rsidRPr="002F188C" w:rsidRDefault="002E1283" w:rsidP="002E1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7E6BA1F" w14:textId="34A2A618" w:rsidR="002E1283" w:rsidRPr="005075F6" w:rsidRDefault="002E1283" w:rsidP="002E1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E1283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8034CC" w:rsidRPr="00927F6F" w14:paraId="5519DE8C" w14:textId="77777777" w:rsidTr="003D7842">
        <w:tc>
          <w:tcPr>
            <w:tcW w:w="2039" w:type="pct"/>
          </w:tcPr>
          <w:p w14:paraId="78536FBB" w14:textId="1F612F3A" w:rsidR="008034CC" w:rsidRPr="002E1283" w:rsidRDefault="008034CC" w:rsidP="0080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4C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22" w:type="pct"/>
          </w:tcPr>
          <w:p w14:paraId="33F24CEC" w14:textId="6E5D7D17" w:rsidR="008034CC" w:rsidRPr="002E1283" w:rsidRDefault="008034CC" w:rsidP="00803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34CC">
              <w:rPr>
                <w:rFonts w:asciiTheme="majorBidi" w:hAnsiTheme="majorBidi" w:cstheme="majorBidi"/>
                <w:sz w:val="30"/>
                <w:szCs w:val="30"/>
              </w:rPr>
              <w:t>2,417</w:t>
            </w:r>
          </w:p>
        </w:tc>
        <w:tc>
          <w:tcPr>
            <w:tcW w:w="147" w:type="pct"/>
          </w:tcPr>
          <w:p w14:paraId="717DDA77" w14:textId="77777777" w:rsidR="008034CC" w:rsidRPr="00927F6F" w:rsidRDefault="008034CC" w:rsidP="00803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432F42E" w14:textId="1394BDF7" w:rsidR="008034CC" w:rsidRPr="002E1283" w:rsidRDefault="008034CC" w:rsidP="00803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034CC">
              <w:rPr>
                <w:rFonts w:asciiTheme="majorBidi" w:hAnsiTheme="majorBidi" w:cstheme="majorBidi"/>
                <w:sz w:val="30"/>
                <w:szCs w:val="30"/>
              </w:rPr>
              <w:t>2,433</w:t>
            </w:r>
          </w:p>
        </w:tc>
        <w:tc>
          <w:tcPr>
            <w:tcW w:w="154" w:type="pct"/>
            <w:gridSpan w:val="2"/>
          </w:tcPr>
          <w:p w14:paraId="31CE4062" w14:textId="77777777" w:rsidR="008034CC" w:rsidRPr="00927F6F" w:rsidRDefault="008034CC" w:rsidP="00803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088C7DE" w14:textId="4C4861B4" w:rsidR="008034CC" w:rsidRPr="002E1283" w:rsidRDefault="008034CC" w:rsidP="00803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034CC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36" w:type="pct"/>
          </w:tcPr>
          <w:p w14:paraId="2A686871" w14:textId="77777777" w:rsidR="008034CC" w:rsidRPr="002F188C" w:rsidRDefault="008034CC" w:rsidP="00803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7B73E6" w14:textId="0FD92058" w:rsidR="008034CC" w:rsidRPr="002E1283" w:rsidRDefault="008034CC" w:rsidP="00803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034CC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4F07E0" w:rsidRPr="00927F6F" w14:paraId="5B695CD6" w14:textId="77777777" w:rsidTr="00685082">
        <w:tc>
          <w:tcPr>
            <w:tcW w:w="2039" w:type="pct"/>
          </w:tcPr>
          <w:p w14:paraId="1778FE2A" w14:textId="6450632C" w:rsidR="004F07E0" w:rsidRPr="008034CC" w:rsidRDefault="004F07E0" w:rsidP="004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622" w:type="pct"/>
            <w:vAlign w:val="bottom"/>
          </w:tcPr>
          <w:p w14:paraId="17BB5D17" w14:textId="21EE855D" w:rsidR="004F07E0" w:rsidRPr="008034C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A1043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147" w:type="pct"/>
            <w:vAlign w:val="bottom"/>
          </w:tcPr>
          <w:p w14:paraId="09EEE7F1" w14:textId="77777777" w:rsidR="004F07E0" w:rsidRPr="00927F6F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D44BEF3" w14:textId="52223FAE" w:rsidR="004F07E0" w:rsidRPr="008034C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54EC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54" w:type="pct"/>
            <w:gridSpan w:val="2"/>
            <w:vAlign w:val="bottom"/>
          </w:tcPr>
          <w:p w14:paraId="415E452C" w14:textId="77777777" w:rsidR="004F07E0" w:rsidRPr="00927F6F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8907B1B" w14:textId="06F1CDA8" w:rsidR="004F07E0" w:rsidRPr="008034C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136" w:type="pct"/>
            <w:vAlign w:val="bottom"/>
          </w:tcPr>
          <w:p w14:paraId="39CF97A5" w14:textId="77777777" w:rsidR="004F07E0" w:rsidRPr="002F188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6BF970CD" w14:textId="056B5889" w:rsidR="004F07E0" w:rsidRPr="008034C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490</w:t>
            </w:r>
          </w:p>
        </w:tc>
      </w:tr>
      <w:tr w:rsidR="004F07E0" w:rsidRPr="00927F6F" w14:paraId="7828817E" w14:textId="77777777" w:rsidTr="00685082">
        <w:tc>
          <w:tcPr>
            <w:tcW w:w="2039" w:type="pct"/>
          </w:tcPr>
          <w:p w14:paraId="1A1D8EA4" w14:textId="02304395" w:rsidR="004F07E0" w:rsidRPr="008034CC" w:rsidRDefault="004F07E0" w:rsidP="004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22" w:type="pct"/>
            <w:vAlign w:val="bottom"/>
          </w:tcPr>
          <w:p w14:paraId="7AF5E166" w14:textId="109D6D5E" w:rsidR="004F07E0" w:rsidRPr="008034C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1,111</w:t>
            </w:r>
          </w:p>
        </w:tc>
        <w:tc>
          <w:tcPr>
            <w:tcW w:w="147" w:type="pct"/>
            <w:vAlign w:val="bottom"/>
          </w:tcPr>
          <w:p w14:paraId="45D50343" w14:textId="77777777" w:rsidR="004F07E0" w:rsidRPr="00927F6F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17EAE8E6" w14:textId="02797882" w:rsidR="004F07E0" w:rsidRPr="008034C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54ECC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154" w:type="pct"/>
            <w:gridSpan w:val="2"/>
            <w:vAlign w:val="bottom"/>
          </w:tcPr>
          <w:p w14:paraId="29F584F1" w14:textId="77777777" w:rsidR="004F07E0" w:rsidRPr="00927F6F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AF9CCAB" w14:textId="0910D70A" w:rsidR="004F07E0" w:rsidRPr="008034C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36" w:type="pct"/>
            <w:vAlign w:val="bottom"/>
          </w:tcPr>
          <w:p w14:paraId="6C2DA205" w14:textId="77777777" w:rsidR="004F07E0" w:rsidRPr="002F188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2DAD9B38" w14:textId="66165CDF" w:rsidR="004F07E0" w:rsidRPr="008034CC" w:rsidRDefault="004F07E0" w:rsidP="004F0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83F87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3E4CDA" w:rsidRPr="00927F6F" w14:paraId="30F63323" w14:textId="77777777" w:rsidTr="003D7842">
        <w:tc>
          <w:tcPr>
            <w:tcW w:w="2039" w:type="pct"/>
          </w:tcPr>
          <w:p w14:paraId="77D9D995" w14:textId="1BE1244F" w:rsidR="003E4CDA" w:rsidRPr="008034CC" w:rsidRDefault="003E4CDA" w:rsidP="003E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4CD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622" w:type="pct"/>
          </w:tcPr>
          <w:p w14:paraId="7B7D2F79" w14:textId="273AA6B8" w:rsidR="003E4CDA" w:rsidRPr="008034CC" w:rsidRDefault="003E4CDA" w:rsidP="003E4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E4CDA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47" w:type="pct"/>
          </w:tcPr>
          <w:p w14:paraId="0C932906" w14:textId="77777777" w:rsidR="003E4CDA" w:rsidRPr="00927F6F" w:rsidRDefault="003E4CDA" w:rsidP="003E4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4998C99" w14:textId="101AA748" w:rsidR="003E4CDA" w:rsidRPr="008034CC" w:rsidRDefault="003E4CDA" w:rsidP="003E4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E4CDA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154" w:type="pct"/>
            <w:gridSpan w:val="2"/>
          </w:tcPr>
          <w:p w14:paraId="11B36CA7" w14:textId="77777777" w:rsidR="003E4CDA" w:rsidRPr="00927F6F" w:rsidRDefault="003E4CDA" w:rsidP="003E4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B5BF672" w14:textId="69901EBD" w:rsidR="003E4CDA" w:rsidRPr="008034CC" w:rsidRDefault="003E4CDA" w:rsidP="003E4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E4CDA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36" w:type="pct"/>
          </w:tcPr>
          <w:p w14:paraId="020A3A9A" w14:textId="77777777" w:rsidR="003E4CDA" w:rsidRPr="002F188C" w:rsidRDefault="003E4CDA" w:rsidP="003E4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D76C87C" w14:textId="58F83198" w:rsidR="003E4CDA" w:rsidRPr="008034CC" w:rsidRDefault="003E4CDA" w:rsidP="003E4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3E4CDA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4B2D89" w:rsidRPr="00927F6F" w14:paraId="41E6CC6B" w14:textId="77777777" w:rsidTr="0088039D">
        <w:tc>
          <w:tcPr>
            <w:tcW w:w="2039" w:type="pct"/>
          </w:tcPr>
          <w:p w14:paraId="1C833612" w14:textId="56EC07A9" w:rsidR="004B2D89" w:rsidRPr="003E4CDA" w:rsidRDefault="004B2D89" w:rsidP="004B2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ค่าใช้จ่ายเดินทาง</w:t>
            </w:r>
          </w:p>
        </w:tc>
        <w:tc>
          <w:tcPr>
            <w:tcW w:w="622" w:type="pct"/>
            <w:vAlign w:val="bottom"/>
          </w:tcPr>
          <w:p w14:paraId="70BE1E9D" w14:textId="37EEC8B8" w:rsidR="004B2D89" w:rsidRPr="003E4CDA" w:rsidRDefault="004B2D89" w:rsidP="004B2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47" w:type="pct"/>
            <w:vAlign w:val="bottom"/>
          </w:tcPr>
          <w:p w14:paraId="48A95137" w14:textId="77777777" w:rsidR="004B2D89" w:rsidRPr="00927F6F" w:rsidRDefault="004B2D89" w:rsidP="004B2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29D7F47" w14:textId="5E970B04" w:rsidR="004B2D89" w:rsidRPr="003E4CDA" w:rsidRDefault="004B2D89" w:rsidP="004B2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5F20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54" w:type="pct"/>
            <w:gridSpan w:val="2"/>
            <w:vAlign w:val="bottom"/>
          </w:tcPr>
          <w:p w14:paraId="0F288789" w14:textId="77777777" w:rsidR="004B2D89" w:rsidRPr="00927F6F" w:rsidRDefault="004B2D89" w:rsidP="004B2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0E443DA" w14:textId="638E7FED" w:rsidR="004B2D89" w:rsidRPr="003E4CDA" w:rsidRDefault="004B2D89" w:rsidP="004B2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6" w:type="pct"/>
            <w:vAlign w:val="bottom"/>
          </w:tcPr>
          <w:p w14:paraId="700BB4B2" w14:textId="77777777" w:rsidR="004B2D89" w:rsidRPr="002F188C" w:rsidRDefault="004B2D89" w:rsidP="004B2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C1FFAD7" w14:textId="6CCEA161" w:rsidR="004B2D89" w:rsidRPr="003E4CDA" w:rsidRDefault="004B2D89" w:rsidP="004B2D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83F8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8B351A" w:rsidRPr="00927F6F" w14:paraId="5A16BE4E" w14:textId="77777777" w:rsidTr="0015713A">
        <w:tc>
          <w:tcPr>
            <w:tcW w:w="2039" w:type="pct"/>
          </w:tcPr>
          <w:p w14:paraId="1ADB2586" w14:textId="102B0B54" w:rsidR="008B351A" w:rsidRPr="00161E24" w:rsidRDefault="008B351A" w:rsidP="008B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ค่าเช่าสินทรัพย์</w:t>
            </w:r>
          </w:p>
        </w:tc>
        <w:tc>
          <w:tcPr>
            <w:tcW w:w="622" w:type="pct"/>
            <w:vAlign w:val="bottom"/>
          </w:tcPr>
          <w:p w14:paraId="643B4631" w14:textId="01FAC0C8" w:rsidR="008B351A" w:rsidRDefault="00C334B5" w:rsidP="008B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47" w:type="pct"/>
            <w:vAlign w:val="bottom"/>
          </w:tcPr>
          <w:p w14:paraId="5100AEB3" w14:textId="77777777" w:rsidR="008B351A" w:rsidRPr="00927F6F" w:rsidRDefault="008B351A" w:rsidP="008B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23AEE42" w14:textId="63E375C5" w:rsidR="008B351A" w:rsidRPr="00AA7715" w:rsidRDefault="008B351A" w:rsidP="008B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54" w:type="pct"/>
            <w:gridSpan w:val="2"/>
            <w:vAlign w:val="bottom"/>
          </w:tcPr>
          <w:p w14:paraId="49D31CAA" w14:textId="77777777" w:rsidR="008B351A" w:rsidRPr="00927F6F" w:rsidRDefault="008B351A" w:rsidP="008B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2FF728F" w14:textId="6621F4C1" w:rsidR="008B351A" w:rsidRPr="002F188C" w:rsidRDefault="00D41819" w:rsidP="008B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D74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6" w:type="pct"/>
            <w:vAlign w:val="bottom"/>
          </w:tcPr>
          <w:p w14:paraId="5CDAB8C1" w14:textId="77777777" w:rsidR="008B351A" w:rsidRPr="002F188C" w:rsidRDefault="008B351A" w:rsidP="008B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DEEB807" w14:textId="2829E940" w:rsidR="008B351A" w:rsidRPr="00683F87" w:rsidRDefault="008B351A" w:rsidP="008B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910E01" w:rsidRPr="00927F6F" w14:paraId="0B7FCF00" w14:textId="77777777" w:rsidTr="0015713A">
        <w:tc>
          <w:tcPr>
            <w:tcW w:w="2039" w:type="pct"/>
            <w:vAlign w:val="bottom"/>
          </w:tcPr>
          <w:p w14:paraId="21591AA3" w14:textId="3C959E23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hanging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การเปลี่ยนแปลงในสินทรัพย์ชีวภาพ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50F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สำเร็จรูปและสินค้าระหว่างผลิต</w:t>
            </w:r>
          </w:p>
        </w:tc>
        <w:tc>
          <w:tcPr>
            <w:tcW w:w="622" w:type="pct"/>
            <w:vAlign w:val="bottom"/>
          </w:tcPr>
          <w:p w14:paraId="725FA964" w14:textId="567B1758" w:rsidR="00910E01" w:rsidRDefault="008B351A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797B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5AF25AC9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1E91BBCB" w14:textId="6C80D586" w:rsidR="00910E01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061D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54" w:type="pct"/>
            <w:gridSpan w:val="2"/>
            <w:vAlign w:val="bottom"/>
          </w:tcPr>
          <w:p w14:paraId="57DE2E5D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1A59AE7" w14:textId="525F2B76" w:rsidR="00910E01" w:rsidRDefault="00DC21CB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6" w:type="pct"/>
            <w:vAlign w:val="bottom"/>
          </w:tcPr>
          <w:p w14:paraId="49343FB9" w14:textId="77777777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47D71B3" w14:textId="2D604D18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10E01" w:rsidRPr="00927F6F" w14:paraId="18C1FB38" w14:textId="77777777" w:rsidTr="0015713A">
        <w:tc>
          <w:tcPr>
            <w:tcW w:w="2039" w:type="pct"/>
          </w:tcPr>
          <w:p w14:paraId="4C8F536B" w14:textId="77777777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2" w:type="pct"/>
            <w:vAlign w:val="bottom"/>
          </w:tcPr>
          <w:p w14:paraId="3180201D" w14:textId="0DC83C14" w:rsidR="00910E01" w:rsidRDefault="008B351A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7" w:type="pct"/>
            <w:vAlign w:val="bottom"/>
          </w:tcPr>
          <w:p w14:paraId="1B5CD620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38F3814" w14:textId="139CAA03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85F20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54" w:type="pct"/>
            <w:gridSpan w:val="2"/>
            <w:vAlign w:val="bottom"/>
          </w:tcPr>
          <w:p w14:paraId="386748C8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D60019C" w14:textId="2E80FD24" w:rsidR="00910E01" w:rsidRPr="002F188C" w:rsidRDefault="00BA6339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6" w:type="pct"/>
            <w:vAlign w:val="bottom"/>
          </w:tcPr>
          <w:p w14:paraId="172ABF87" w14:textId="77777777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E024946" w14:textId="09A04B1D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83F8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10E01" w:rsidRPr="00927F6F" w14:paraId="0945FDB2" w14:textId="77777777" w:rsidTr="0015713A">
        <w:tc>
          <w:tcPr>
            <w:tcW w:w="2039" w:type="pct"/>
          </w:tcPr>
          <w:p w14:paraId="64CF3F53" w14:textId="77777777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DBD44E4" w14:textId="6D8AD201" w:rsidR="00910E01" w:rsidRPr="00927F6F" w:rsidRDefault="008B351A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135C42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147" w:type="pct"/>
            <w:vAlign w:val="bottom"/>
          </w:tcPr>
          <w:p w14:paraId="6108D4B0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2AD45980" w14:textId="4BCE0948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061D6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54" w:type="pct"/>
            <w:gridSpan w:val="2"/>
            <w:vAlign w:val="bottom"/>
          </w:tcPr>
          <w:p w14:paraId="2F7A5D1E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045304AB" w14:textId="624EE137" w:rsidR="00910E01" w:rsidRPr="002F188C" w:rsidRDefault="00BA6339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D74E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6" w:type="pct"/>
            <w:vAlign w:val="bottom"/>
          </w:tcPr>
          <w:p w14:paraId="7FE6D382" w14:textId="77777777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554D15B1" w14:textId="52EA47A4" w:rsidR="00910E01" w:rsidRPr="002F188C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910E01" w:rsidRPr="00927F6F" w14:paraId="40078563" w14:textId="77777777" w:rsidTr="0015713A">
        <w:tc>
          <w:tcPr>
            <w:tcW w:w="2039" w:type="pct"/>
          </w:tcPr>
          <w:p w14:paraId="5D2259B3" w14:textId="77777777" w:rsidR="00910E01" w:rsidRPr="00B230DC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รวมต้นทุนขายสินค้าและบริการ ต้นทุนใน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7FF2C" w14:textId="4244C5B4" w:rsidR="00910E01" w:rsidRPr="00570A08" w:rsidRDefault="001D797B" w:rsidP="008B3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114,595</w:t>
            </w:r>
          </w:p>
        </w:tc>
        <w:tc>
          <w:tcPr>
            <w:tcW w:w="147" w:type="pct"/>
            <w:vAlign w:val="bottom"/>
          </w:tcPr>
          <w:p w14:paraId="3E64F7FA" w14:textId="77777777" w:rsidR="00910E01" w:rsidRPr="00570A08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A061D" w14:textId="4EA741D3" w:rsidR="00910E01" w:rsidRPr="00570A08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06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110,821</w:t>
            </w:r>
          </w:p>
        </w:tc>
        <w:tc>
          <w:tcPr>
            <w:tcW w:w="154" w:type="pct"/>
            <w:gridSpan w:val="2"/>
            <w:vAlign w:val="bottom"/>
          </w:tcPr>
          <w:p w14:paraId="44196DA3" w14:textId="77777777" w:rsidR="00910E01" w:rsidRPr="00570A08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FDDA9" w14:textId="26BDC35C" w:rsidR="00910E01" w:rsidRPr="00570A08" w:rsidRDefault="00A80B4D" w:rsidP="00A80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249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36" w:type="pct"/>
            <w:vAlign w:val="bottom"/>
          </w:tcPr>
          <w:p w14:paraId="10374EE6" w14:textId="77777777" w:rsidR="00910E01" w:rsidRPr="00570A08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A915E" w14:textId="1076A494" w:rsidR="00910E01" w:rsidRPr="00570A08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83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</w:tr>
    </w:tbl>
    <w:p w14:paraId="0CB32FC1" w14:textId="77777777" w:rsidR="00E442F9" w:rsidRPr="00161E24" w:rsidRDefault="00E442F9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</w:p>
    <w:p w14:paraId="0354F100" w14:textId="77777777" w:rsidR="009141E8" w:rsidRDefault="0091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BD29C0A" w14:textId="1078BF70" w:rsidR="00B71647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B71647" w:rsidRPr="00161E24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43FF0777" w14:textId="77777777" w:rsidR="002359E7" w:rsidRPr="00F35551" w:rsidRDefault="002359E7" w:rsidP="002359E7">
      <w:pPr>
        <w:rPr>
          <w:rFonts w:asciiTheme="majorBidi" w:hAnsiTheme="majorBidi" w:cstheme="majorBidi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93"/>
        <w:gridCol w:w="246"/>
        <w:gridCol w:w="1190"/>
        <w:gridCol w:w="252"/>
        <w:gridCol w:w="7"/>
        <w:gridCol w:w="1190"/>
        <w:gridCol w:w="252"/>
        <w:gridCol w:w="1205"/>
        <w:gridCol w:w="7"/>
      </w:tblGrid>
      <w:tr w:rsidR="0014530C" w:rsidRPr="00C57846" w14:paraId="6D400FE8" w14:textId="77777777" w:rsidTr="00BE6C63">
        <w:trPr>
          <w:gridAfter w:val="1"/>
          <w:wAfter w:w="4" w:type="pct"/>
          <w:tblHeader/>
        </w:trPr>
        <w:tc>
          <w:tcPr>
            <w:tcW w:w="2028" w:type="pct"/>
            <w:vAlign w:val="bottom"/>
          </w:tcPr>
          <w:p w14:paraId="75EA56B1" w14:textId="58BBBEE0" w:rsidR="00C07624" w:rsidRPr="00B056C3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10" w:type="pct"/>
            <w:gridSpan w:val="3"/>
            <w:vAlign w:val="bottom"/>
          </w:tcPr>
          <w:p w14:paraId="3A0CBF55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  <w:vAlign w:val="bottom"/>
          </w:tcPr>
          <w:p w14:paraId="1615039D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pct"/>
            <w:gridSpan w:val="3"/>
            <w:vAlign w:val="bottom"/>
          </w:tcPr>
          <w:p w14:paraId="3F384872" w14:textId="34008884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E01" w:rsidRPr="00C57846" w14:paraId="4A3FD831" w14:textId="77777777" w:rsidTr="0014530C">
        <w:trPr>
          <w:gridAfter w:val="1"/>
          <w:wAfter w:w="4" w:type="pct"/>
          <w:tblHeader/>
        </w:trPr>
        <w:tc>
          <w:tcPr>
            <w:tcW w:w="2028" w:type="pct"/>
            <w:vAlign w:val="bottom"/>
          </w:tcPr>
          <w:p w14:paraId="4DAF36F5" w14:textId="77777777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55DC429F" w14:textId="62B78FF9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7DF4C3FF" w14:textId="77777777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20FFF9B" w14:textId="2B3C04DD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  <w:vAlign w:val="bottom"/>
          </w:tcPr>
          <w:p w14:paraId="2ACD9B6D" w14:textId="77777777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2CD06E54" w14:textId="1B4AA833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53255C2A" w14:textId="77777777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5B4D9451" w14:textId="5CA7DB32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10E01" w:rsidRPr="00C57846" w14:paraId="04ACFFFB" w14:textId="77777777" w:rsidTr="0014530C">
        <w:trPr>
          <w:trHeight w:val="434"/>
          <w:tblHeader/>
        </w:trPr>
        <w:tc>
          <w:tcPr>
            <w:tcW w:w="2028" w:type="pct"/>
            <w:vAlign w:val="bottom"/>
          </w:tcPr>
          <w:p w14:paraId="0E55B7CE" w14:textId="77777777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2" w:type="pct"/>
            <w:gridSpan w:val="9"/>
            <w:vAlign w:val="bottom"/>
          </w:tcPr>
          <w:p w14:paraId="097911D0" w14:textId="77777777" w:rsidR="00910E01" w:rsidRPr="00B056C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0E01" w:rsidRPr="00927F6F" w14:paraId="58440F89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7BE4E21F" w14:textId="2F516B7E" w:rsidR="00910E01" w:rsidRPr="00927F6F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640" w:type="pct"/>
            <w:vAlign w:val="bottom"/>
          </w:tcPr>
          <w:p w14:paraId="16C3CA55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7035D726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C8BB674" w14:textId="66BF0596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76E35E79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0BAC3C19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698A5389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7AB3A168" w14:textId="671D3675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E01" w:rsidRPr="00927F6F" w14:paraId="0356419A" w14:textId="77777777" w:rsidTr="00FE70F8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4614E53E" w14:textId="61957F69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640" w:type="pct"/>
          </w:tcPr>
          <w:p w14:paraId="2AAB59A3" w14:textId="4B367785" w:rsidR="00910E01" w:rsidRPr="00927F6F" w:rsidRDefault="00F7122E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A233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B2F9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vAlign w:val="bottom"/>
          </w:tcPr>
          <w:p w14:paraId="0A9A7B17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370CFA9" w14:textId="1B486EE2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3798">
              <w:rPr>
                <w:rFonts w:asciiTheme="majorBidi" w:hAnsiTheme="majorBidi" w:cstheme="majorBidi"/>
                <w:sz w:val="30"/>
                <w:szCs w:val="30"/>
              </w:rPr>
              <w:t xml:space="preserve">742 </w:t>
            </w:r>
          </w:p>
        </w:tc>
        <w:tc>
          <w:tcPr>
            <w:tcW w:w="135" w:type="pct"/>
            <w:vAlign w:val="bottom"/>
          </w:tcPr>
          <w:p w14:paraId="79DB69F9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717D5EA7" w14:textId="530C1C7A" w:rsidR="00910E01" w:rsidRPr="00927F6F" w:rsidRDefault="00F7122E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35" w:type="pct"/>
            <w:vAlign w:val="bottom"/>
          </w:tcPr>
          <w:p w14:paraId="71A52DC4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8D9B734" w14:textId="7709B556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6716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767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10E01" w:rsidRPr="00927F6F" w14:paraId="2DADA395" w14:textId="77777777" w:rsidTr="00FE70F8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51437652" w14:textId="0BC2799C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ที่บันทึกต่ำไป</w:t>
            </w:r>
            <w:r w:rsidR="00C04B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04B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4BD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C04B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0" w:type="pct"/>
          </w:tcPr>
          <w:p w14:paraId="241F066D" w14:textId="0A6F56E8" w:rsidR="00910E01" w:rsidRPr="00927F6F" w:rsidRDefault="00CA2330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1FA7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" w:type="pct"/>
            <w:vAlign w:val="bottom"/>
          </w:tcPr>
          <w:p w14:paraId="554646E2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41A2A4A" w14:textId="5D26593C" w:rsidR="00910E01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5379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</w:p>
        </w:tc>
        <w:tc>
          <w:tcPr>
            <w:tcW w:w="135" w:type="pct"/>
            <w:vAlign w:val="bottom"/>
          </w:tcPr>
          <w:p w14:paraId="7AD518B8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5C2241C1" w14:textId="07BCD411" w:rsidR="00910E01" w:rsidRPr="00927F6F" w:rsidRDefault="00F7122E" w:rsidP="00F7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" w:type="pct"/>
            <w:vAlign w:val="bottom"/>
          </w:tcPr>
          <w:p w14:paraId="29416D25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E04EAB9" w14:textId="73DCC4BF" w:rsidR="00910E01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767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10E01" w:rsidRPr="00927F6F" w14:paraId="2532D042" w14:textId="77777777" w:rsidTr="00C04BDF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7E2C3937" w14:textId="2298645E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19BEDF1" w14:textId="153FA20C" w:rsidR="00910E01" w:rsidRPr="00E21FF3" w:rsidRDefault="00F7122E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CC1F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32" w:type="pct"/>
            <w:vAlign w:val="bottom"/>
          </w:tcPr>
          <w:p w14:paraId="5603ECDF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6FA31B4D" w14:textId="0DD72C76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6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135" w:type="pct"/>
            <w:vAlign w:val="bottom"/>
          </w:tcPr>
          <w:p w14:paraId="5F5B3AAD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  <w:vAlign w:val="bottom"/>
          </w:tcPr>
          <w:p w14:paraId="49E6F9A8" w14:textId="6A4CB503" w:rsidR="00910E01" w:rsidRPr="00E21FF3" w:rsidRDefault="00F7122E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35" w:type="pct"/>
            <w:vAlign w:val="bottom"/>
          </w:tcPr>
          <w:p w14:paraId="3D0470B5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14:paraId="6E649EF3" w14:textId="56F1C4AB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6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910E01" w:rsidRPr="00E67293" w14:paraId="4CAFA32E" w14:textId="77777777" w:rsidTr="00C04BDF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296C30BF" w14:textId="6EE4F8CF" w:rsidR="00910E01" w:rsidRPr="00E67293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vAlign w:val="bottom"/>
          </w:tcPr>
          <w:p w14:paraId="3696CEC7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52877565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1AF7A03" w14:textId="350DD65A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3E88228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79D613CA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24C235BA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993F876" w14:textId="4B4F1CBA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E01" w:rsidRPr="00927F6F" w14:paraId="432A809D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0913ED29" w14:textId="75BBB4D4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40" w:type="pct"/>
            <w:vAlign w:val="bottom"/>
          </w:tcPr>
          <w:p w14:paraId="5C7E0261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92E1DD3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293B18A5" w14:textId="254CC5E6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B2D487B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73428F04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5B7581B7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5FE2DA9" w14:textId="612A0D4A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E01" w:rsidRPr="00927F6F" w14:paraId="4E2ADB39" w14:textId="77777777" w:rsidTr="00FE70F8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5094E72B" w14:textId="59F6AB14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B75382E" w14:textId="203C9D00" w:rsidR="00910E01" w:rsidRPr="00927F6F" w:rsidRDefault="00F7122E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23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C1FA7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32" w:type="pct"/>
            <w:vAlign w:val="bottom"/>
          </w:tcPr>
          <w:p w14:paraId="5AF93B90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66EF116" w14:textId="078CEB95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51C33">
              <w:rPr>
                <w:rFonts w:asciiTheme="majorBidi" w:hAnsiTheme="majorBidi" w:cstheme="majorBidi"/>
                <w:sz w:val="30"/>
                <w:szCs w:val="30"/>
              </w:rPr>
              <w:t xml:space="preserve">232 </w:t>
            </w:r>
          </w:p>
        </w:tc>
        <w:tc>
          <w:tcPr>
            <w:tcW w:w="135" w:type="pct"/>
            <w:vAlign w:val="bottom"/>
          </w:tcPr>
          <w:p w14:paraId="09239071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</w:tcPr>
          <w:p w14:paraId="3469026A" w14:textId="51C3D2E9" w:rsidR="00910E01" w:rsidRPr="00927F6F" w:rsidRDefault="000453B2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  <w:vAlign w:val="bottom"/>
          </w:tcPr>
          <w:p w14:paraId="3B8E5B4C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F5154B0" w14:textId="2E7167F8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51C33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</w:p>
        </w:tc>
      </w:tr>
      <w:tr w:rsidR="00910E01" w:rsidRPr="00927F6F" w14:paraId="11E50DAF" w14:textId="77777777" w:rsidTr="00FE70F8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5D28FA23" w14:textId="2BCE3480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8110827" w14:textId="350706BF" w:rsidR="00910E01" w:rsidRPr="00D16030" w:rsidRDefault="008F4E06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</w:t>
            </w:r>
          </w:p>
        </w:tc>
        <w:tc>
          <w:tcPr>
            <w:tcW w:w="132" w:type="pct"/>
            <w:vAlign w:val="bottom"/>
          </w:tcPr>
          <w:p w14:paraId="1072882D" w14:textId="77777777" w:rsidR="00910E01" w:rsidRPr="00E21FF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4DEEF2E" w14:textId="7430CF51" w:rsidR="00910E01" w:rsidRPr="00E21FF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976 </w:t>
            </w:r>
          </w:p>
        </w:tc>
        <w:tc>
          <w:tcPr>
            <w:tcW w:w="135" w:type="pct"/>
            <w:vAlign w:val="bottom"/>
          </w:tcPr>
          <w:p w14:paraId="478A8077" w14:textId="77777777" w:rsidR="00910E01" w:rsidRPr="00E21FF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6F3D62" w14:textId="05D4374A" w:rsidR="00910E01" w:rsidRPr="00D16030" w:rsidRDefault="00F7122E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0453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5" w:type="pct"/>
            <w:vAlign w:val="bottom"/>
          </w:tcPr>
          <w:p w14:paraId="71929E82" w14:textId="77777777" w:rsidR="00910E01" w:rsidRPr="00E21FF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0D7CD20" w14:textId="6E2283B0" w:rsidR="00910E01" w:rsidRPr="00E21FF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910E01" w:rsidRPr="00E67293" w14:paraId="42BFC9A9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1B4AA9E0" w14:textId="06723D07" w:rsidR="00910E01" w:rsidRPr="00E67293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vAlign w:val="bottom"/>
          </w:tcPr>
          <w:p w14:paraId="1A63ABCD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7CC29E80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vAlign w:val="bottom"/>
          </w:tcPr>
          <w:p w14:paraId="51479C32" w14:textId="5ADA5EC3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3400234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vAlign w:val="bottom"/>
          </w:tcPr>
          <w:p w14:paraId="09A16F25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11318149" w14:textId="77777777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  <w:vAlign w:val="bottom"/>
          </w:tcPr>
          <w:p w14:paraId="333992C1" w14:textId="43381DC1" w:rsidR="00910E01" w:rsidRPr="00E67293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E01" w:rsidRPr="00927F6F" w14:paraId="2635475D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52A8202D" w14:textId="5D1F652F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ภาษีเงินได้ที่รับรู้ในกำไรขาดทุนเบ็ดเสร็จอื่น </w:t>
            </w:r>
          </w:p>
        </w:tc>
        <w:tc>
          <w:tcPr>
            <w:tcW w:w="640" w:type="pct"/>
            <w:vAlign w:val="bottom"/>
          </w:tcPr>
          <w:p w14:paraId="16E738A4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3F749A55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775195E7" w14:textId="65218126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FF0B5C2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20798A40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71B98A9F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7607D9A3" w14:textId="679BF561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E01" w:rsidRPr="00927F6F" w14:paraId="12461AE3" w14:textId="77777777" w:rsidTr="00FE70F8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743CF954" w14:textId="3D244E0B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712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640" w:type="pct"/>
            <w:vAlign w:val="bottom"/>
          </w:tcPr>
          <w:p w14:paraId="62360D4A" w14:textId="07111F8B" w:rsidR="00910E01" w:rsidRPr="00927F6F" w:rsidRDefault="006E1D91" w:rsidP="00FE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4EA8C0CD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AF9480C" w14:textId="60F7A32B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" w:type="pct"/>
            <w:vAlign w:val="bottom"/>
          </w:tcPr>
          <w:p w14:paraId="084DCA75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2B5C92AB" w14:textId="36F3CBF2" w:rsidR="00910E01" w:rsidRPr="00927F6F" w:rsidRDefault="006E1D91" w:rsidP="00FE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19736B63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7BEB7074" w14:textId="00AC7AA0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910E01" w:rsidRPr="00927F6F" w14:paraId="40C7B8F4" w14:textId="77777777" w:rsidTr="00FE70F8">
        <w:trPr>
          <w:gridAfter w:val="1"/>
          <w:wAfter w:w="4" w:type="pct"/>
          <w:trHeight w:val="641"/>
        </w:trPr>
        <w:tc>
          <w:tcPr>
            <w:tcW w:w="2028" w:type="pct"/>
            <w:vAlign w:val="bottom"/>
          </w:tcPr>
          <w:p w14:paraId="77C92EEE" w14:textId="291F9F05" w:rsidR="00910E01" w:rsidRPr="00161E24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จากการป้องกัน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7C1A611C" w14:textId="4EF19DE2" w:rsidR="00910E01" w:rsidRPr="00927F6F" w:rsidRDefault="008E31E3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  <w:vAlign w:val="bottom"/>
          </w:tcPr>
          <w:p w14:paraId="1B0C6ABB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46674FA4" w14:textId="6583A6F0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  <w:vAlign w:val="bottom"/>
          </w:tcPr>
          <w:p w14:paraId="046719E7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vAlign w:val="bottom"/>
          </w:tcPr>
          <w:p w14:paraId="025965CC" w14:textId="1E7EBA4D" w:rsidR="00910E01" w:rsidRPr="00927F6F" w:rsidRDefault="00A242CF" w:rsidP="00FE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3AA30366" w14:textId="77777777" w:rsidR="00910E01" w:rsidRPr="00927F6F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1AC6340E" w14:textId="499D4B68" w:rsidR="00910E01" w:rsidRPr="00161E24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10E01" w:rsidRPr="00927F6F" w14:paraId="48747D4C" w14:textId="77777777" w:rsidTr="00FE70F8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31BE2FB8" w14:textId="77777777" w:rsidR="00910E01" w:rsidRDefault="00910E01" w:rsidP="009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97B69" w14:textId="6AB4266D" w:rsidR="00910E01" w:rsidRPr="004B246A" w:rsidRDefault="00A242CF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2" w:type="pct"/>
            <w:vAlign w:val="bottom"/>
          </w:tcPr>
          <w:p w14:paraId="0040559F" w14:textId="77777777" w:rsidR="00910E01" w:rsidRPr="004B246A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16C82" w14:textId="7B75F8CE" w:rsidR="00910E01" w:rsidRPr="004B246A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2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35" w:type="pct"/>
            <w:vAlign w:val="bottom"/>
          </w:tcPr>
          <w:p w14:paraId="004C9677" w14:textId="77777777" w:rsidR="00910E01" w:rsidRPr="004B246A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50FED" w14:textId="7EBDD78A" w:rsidR="00910E01" w:rsidRPr="00FE70F8" w:rsidRDefault="00A242CF" w:rsidP="00FE7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2FB0AF85" w14:textId="77777777" w:rsidR="00910E01" w:rsidRPr="004B246A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A60E8" w14:textId="0FE5CF06" w:rsidR="00910E01" w:rsidRPr="004B246A" w:rsidRDefault="00910E01" w:rsidP="0091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2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</w:tbl>
    <w:p w14:paraId="291624A0" w14:textId="0B05B813" w:rsidR="00760F19" w:rsidRDefault="00760F19"/>
    <w:p w14:paraId="75735876" w14:textId="77777777" w:rsidR="00760F19" w:rsidRDefault="00760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4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6"/>
        <w:gridCol w:w="1035"/>
        <w:gridCol w:w="238"/>
        <w:gridCol w:w="1030"/>
        <w:gridCol w:w="7"/>
        <w:gridCol w:w="236"/>
        <w:gridCol w:w="1035"/>
        <w:gridCol w:w="236"/>
        <w:gridCol w:w="1034"/>
      </w:tblGrid>
      <w:tr w:rsidR="00D92368" w:rsidRPr="00161E24" w14:paraId="32E5981F" w14:textId="77777777" w:rsidTr="00B0616D">
        <w:tc>
          <w:tcPr>
            <w:tcW w:w="2348" w:type="pct"/>
            <w:vAlign w:val="bottom"/>
          </w:tcPr>
          <w:p w14:paraId="495FC100" w14:textId="60D970AA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52" w:type="pct"/>
            <w:gridSpan w:val="8"/>
            <w:vAlign w:val="bottom"/>
          </w:tcPr>
          <w:p w14:paraId="1D326F54" w14:textId="4B1FAFAA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2368" w:rsidRPr="00161E24" w14:paraId="52050FE9" w14:textId="177C4AF3" w:rsidTr="008A014A">
        <w:tc>
          <w:tcPr>
            <w:tcW w:w="2348" w:type="pct"/>
            <w:vAlign w:val="bottom"/>
          </w:tcPr>
          <w:p w14:paraId="2F79C078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pct"/>
            <w:gridSpan w:val="3"/>
            <w:vAlign w:val="bottom"/>
          </w:tcPr>
          <w:p w14:paraId="6CD9785C" w14:textId="1EF8F667" w:rsidR="00D92368" w:rsidRPr="00D92368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61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" w:type="pct"/>
            <w:gridSpan w:val="2"/>
            <w:vAlign w:val="bottom"/>
          </w:tcPr>
          <w:p w14:paraId="6DEB472C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  <w:vAlign w:val="bottom"/>
          </w:tcPr>
          <w:p w14:paraId="76165699" w14:textId="4A14C82A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8561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61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612B7" w:rsidRPr="00161E24" w14:paraId="15E6CE8F" w14:textId="2F36E468" w:rsidTr="008A014A">
        <w:tc>
          <w:tcPr>
            <w:tcW w:w="2348" w:type="pct"/>
            <w:vAlign w:val="bottom"/>
          </w:tcPr>
          <w:p w14:paraId="27403FE1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088FCFD" w14:textId="3535BA10" w:rsidR="00D92368" w:rsidRPr="00161E24" w:rsidRDefault="00D92368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="00F44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0" w:type="pct"/>
            <w:vAlign w:val="bottom"/>
          </w:tcPr>
          <w:p w14:paraId="425E47BB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vAlign w:val="bottom"/>
          </w:tcPr>
          <w:p w14:paraId="3B93A853" w14:textId="558D8D72" w:rsidR="00D92368" w:rsidRPr="00161E24" w:rsidRDefault="00D92368" w:rsidP="000A16CF">
            <w:pPr>
              <w:pStyle w:val="acctfourfigures"/>
              <w:tabs>
                <w:tab w:val="clear" w:pos="765"/>
              </w:tabs>
              <w:spacing w:line="380" w:lineRule="exact"/>
              <w:ind w:left="-66" w:right="-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129" w:type="pct"/>
            <w:vAlign w:val="bottom"/>
          </w:tcPr>
          <w:p w14:paraId="2AAD44A8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2FED2C4" w14:textId="0CE7CF4B" w:rsidR="00D92368" w:rsidRPr="00161E24" w:rsidRDefault="00D92368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="00F44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  <w:vAlign w:val="bottom"/>
          </w:tcPr>
          <w:p w14:paraId="44E88178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0990DFCF" w14:textId="0ED675DC" w:rsidR="00D92368" w:rsidRPr="00161E24" w:rsidRDefault="00D92368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3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0616D" w:rsidRPr="00161E24" w14:paraId="02C2F7F5" w14:textId="615A3CB1" w:rsidTr="00C740F7">
        <w:tc>
          <w:tcPr>
            <w:tcW w:w="2348" w:type="pct"/>
            <w:vAlign w:val="bottom"/>
          </w:tcPr>
          <w:p w14:paraId="528F0CEE" w14:textId="3D9F3168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66" w:type="pct"/>
            <w:vAlign w:val="bottom"/>
          </w:tcPr>
          <w:p w14:paraId="54EFDD27" w14:textId="24B308CA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11040114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double" w:sz="4" w:space="0" w:color="auto"/>
            </w:tcBorders>
            <w:vAlign w:val="bottom"/>
          </w:tcPr>
          <w:p w14:paraId="61AA22EC" w14:textId="16ABC024" w:rsidR="00B0616D" w:rsidRPr="00C740F7" w:rsidRDefault="00C740F7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40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7,829</w:t>
            </w:r>
          </w:p>
        </w:tc>
        <w:tc>
          <w:tcPr>
            <w:tcW w:w="129" w:type="pct"/>
            <w:vAlign w:val="bottom"/>
          </w:tcPr>
          <w:p w14:paraId="570A9C96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D261310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48B62E38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1017F948" w14:textId="7022FF66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7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3,476</w:t>
            </w:r>
          </w:p>
        </w:tc>
      </w:tr>
      <w:tr w:rsidR="00B0616D" w:rsidRPr="00161E24" w14:paraId="2303895C" w14:textId="23F0254D" w:rsidTr="00C740F7">
        <w:tc>
          <w:tcPr>
            <w:tcW w:w="2348" w:type="pct"/>
            <w:vAlign w:val="bottom"/>
          </w:tcPr>
          <w:p w14:paraId="0CAF1958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66" w:type="pct"/>
            <w:vAlign w:val="bottom"/>
          </w:tcPr>
          <w:p w14:paraId="346C064F" w14:textId="6E54C488" w:rsidR="00B0616D" w:rsidRPr="00727981" w:rsidRDefault="00727981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30" w:type="pct"/>
            <w:vAlign w:val="bottom"/>
          </w:tcPr>
          <w:p w14:paraId="2F3ADE28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double" w:sz="4" w:space="0" w:color="auto"/>
            </w:tcBorders>
            <w:vAlign w:val="bottom"/>
          </w:tcPr>
          <w:p w14:paraId="00696A7B" w14:textId="224C727E" w:rsidR="00B0616D" w:rsidRPr="00C740F7" w:rsidRDefault="00C740F7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C740F7"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  <w:tc>
          <w:tcPr>
            <w:tcW w:w="129" w:type="pct"/>
            <w:vAlign w:val="bottom"/>
          </w:tcPr>
          <w:p w14:paraId="6726A684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50CF167E" w14:textId="4877E29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29" w:type="pct"/>
            <w:vAlign w:val="bottom"/>
          </w:tcPr>
          <w:p w14:paraId="339ECBF9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vAlign w:val="bottom"/>
          </w:tcPr>
          <w:p w14:paraId="6E03CE05" w14:textId="417A5E54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518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B0616D" w:rsidRPr="00161E24" w14:paraId="23E0F1D8" w14:textId="4FFD709A" w:rsidTr="00C740F7">
        <w:tc>
          <w:tcPr>
            <w:tcW w:w="2348" w:type="pct"/>
            <w:vAlign w:val="bottom"/>
          </w:tcPr>
          <w:p w14:paraId="2D4C68CD" w14:textId="2E526762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การลดภาษีเงินได้ - กิจการที่ได้รับ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566" w:type="pct"/>
            <w:vAlign w:val="bottom"/>
          </w:tcPr>
          <w:p w14:paraId="675D549D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vAlign w:val="bottom"/>
          </w:tcPr>
          <w:p w14:paraId="02840A91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vAlign w:val="bottom"/>
          </w:tcPr>
          <w:p w14:paraId="1E961600" w14:textId="34050B49" w:rsidR="00B0616D" w:rsidRPr="00C740F7" w:rsidRDefault="00C740F7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40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326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</w:t>
            </w:r>
            <w:r w:rsidRPr="00C740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7ED6AFC0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0D2160F9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  <w:vAlign w:val="bottom"/>
          </w:tcPr>
          <w:p w14:paraId="5491ECA0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D2F8A7E" w14:textId="1A7AE95D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(161)</w:t>
            </w:r>
          </w:p>
        </w:tc>
      </w:tr>
      <w:tr w:rsidR="00B0616D" w:rsidRPr="00161E24" w14:paraId="512D507E" w14:textId="4799E81A" w:rsidTr="00C740F7">
        <w:tc>
          <w:tcPr>
            <w:tcW w:w="2348" w:type="pct"/>
            <w:vAlign w:val="bottom"/>
          </w:tcPr>
          <w:p w14:paraId="07AABEDE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66" w:type="pct"/>
            <w:vAlign w:val="bottom"/>
          </w:tcPr>
          <w:p w14:paraId="3C69047E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3DE384E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vAlign w:val="bottom"/>
          </w:tcPr>
          <w:p w14:paraId="1F22DCB5" w14:textId="7C3EBE91" w:rsidR="00B0616D" w:rsidRPr="00C740F7" w:rsidRDefault="00C740F7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40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  <w:tc>
          <w:tcPr>
            <w:tcW w:w="129" w:type="pct"/>
            <w:vAlign w:val="bottom"/>
          </w:tcPr>
          <w:p w14:paraId="1779D377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7B22930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8E2EFAD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511A680" w14:textId="4C026FE5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B0616D" w:rsidRPr="00161E24" w14:paraId="2589D814" w14:textId="5ED3F41A" w:rsidTr="00C740F7">
        <w:tc>
          <w:tcPr>
            <w:tcW w:w="2348" w:type="pct"/>
            <w:vAlign w:val="bottom"/>
          </w:tcPr>
          <w:p w14:paraId="5275E35D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566" w:type="pct"/>
            <w:vAlign w:val="bottom"/>
          </w:tcPr>
          <w:p w14:paraId="0FA04EB7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vAlign w:val="bottom"/>
          </w:tcPr>
          <w:p w14:paraId="13F8737D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vAlign w:val="bottom"/>
          </w:tcPr>
          <w:p w14:paraId="3D732DF2" w14:textId="1C2B24E9" w:rsidR="00B0616D" w:rsidRPr="00C740F7" w:rsidRDefault="00C740F7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40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129" w:type="pct"/>
            <w:vAlign w:val="bottom"/>
          </w:tcPr>
          <w:p w14:paraId="06B664D9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E479AB2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  <w:vAlign w:val="bottom"/>
          </w:tcPr>
          <w:p w14:paraId="3C066B8B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D5874E8" w14:textId="44B41E7F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55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7955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0616D" w:rsidRPr="00161E24" w14:paraId="48BDFBF5" w14:textId="0043587B" w:rsidTr="00C740F7">
        <w:tc>
          <w:tcPr>
            <w:tcW w:w="2348" w:type="pct"/>
            <w:tcBorders>
              <w:bottom w:val="nil"/>
            </w:tcBorders>
            <w:vAlign w:val="bottom"/>
          </w:tcPr>
          <w:p w14:paraId="738C9190" w14:textId="36F9A0C8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72B935C0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vAlign w:val="bottom"/>
          </w:tcPr>
          <w:p w14:paraId="464FEB14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vAlign w:val="bottom"/>
          </w:tcPr>
          <w:p w14:paraId="02FA4080" w14:textId="519E2EB0" w:rsidR="00B0616D" w:rsidRPr="00C740F7" w:rsidRDefault="00C740F7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40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E06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C740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8)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58926FF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09A9DCD5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48999D7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3DDFAB5E" w14:textId="7C0CB287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60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(31)</w:t>
            </w:r>
          </w:p>
        </w:tc>
      </w:tr>
      <w:tr w:rsidR="00B0616D" w:rsidRPr="00161E24" w14:paraId="74F91531" w14:textId="63B5C29E" w:rsidTr="00C740F7">
        <w:tc>
          <w:tcPr>
            <w:tcW w:w="2348" w:type="pct"/>
            <w:tcBorders>
              <w:bottom w:val="nil"/>
            </w:tcBorders>
            <w:vAlign w:val="bottom"/>
          </w:tcPr>
          <w:p w14:paraId="7A827717" w14:textId="513ED675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7A1FA5FD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vAlign w:val="bottom"/>
          </w:tcPr>
          <w:p w14:paraId="2B2FC5D6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vAlign w:val="bottom"/>
          </w:tcPr>
          <w:p w14:paraId="62C55E02" w14:textId="5E2176C6" w:rsidR="00B0616D" w:rsidRPr="00C740F7" w:rsidRDefault="00EB64D5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48B46691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4BCF9B79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68C3FC7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7D77B8CA" w14:textId="76F942E4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43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B0616D" w:rsidRPr="00161E24" w14:paraId="3AC6C402" w14:textId="6086ADF5" w:rsidTr="00C740F7">
        <w:tc>
          <w:tcPr>
            <w:tcW w:w="2348" w:type="pct"/>
            <w:tcBorders>
              <w:bottom w:val="nil"/>
            </w:tcBorders>
            <w:vAlign w:val="bottom"/>
          </w:tcPr>
          <w:p w14:paraId="2EB790F2" w14:textId="4B7F5D86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ผลขาดทุนทางภาษีที่เดิมไม่ได้บันทึกเป็น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53406DFA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vAlign w:val="bottom"/>
          </w:tcPr>
          <w:p w14:paraId="69C7F665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vAlign w:val="bottom"/>
          </w:tcPr>
          <w:p w14:paraId="37447415" w14:textId="15CEE594" w:rsidR="00B0616D" w:rsidRPr="00C740F7" w:rsidRDefault="00C740F7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40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B64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412</w:t>
            </w:r>
            <w:r w:rsidRPr="00C740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82618FA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4899165F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33FC1567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68CDD08E" w14:textId="281E5FCC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43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1C43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7)</w:t>
            </w:r>
          </w:p>
        </w:tc>
      </w:tr>
      <w:tr w:rsidR="00B0616D" w:rsidRPr="00161E24" w14:paraId="0CAFFE25" w14:textId="77777777" w:rsidTr="00C740F7">
        <w:tc>
          <w:tcPr>
            <w:tcW w:w="2348" w:type="pct"/>
            <w:tcBorders>
              <w:bottom w:val="nil"/>
            </w:tcBorders>
            <w:vAlign w:val="bottom"/>
          </w:tcPr>
          <w:p w14:paraId="2F8FE957" w14:textId="60A08B1F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3EF77B7B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vAlign w:val="bottom"/>
          </w:tcPr>
          <w:p w14:paraId="37490576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vAlign w:val="bottom"/>
          </w:tcPr>
          <w:p w14:paraId="0763494D" w14:textId="5F0220AE" w:rsidR="00B0616D" w:rsidRPr="00C740F7" w:rsidRDefault="00C740F7" w:rsidP="000A16CF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40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06FFC2C0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1CDF06EF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3319C7BB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7F1020A7" w14:textId="35CF74BD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0616D" w:rsidRPr="00161E24" w14:paraId="7BCFCB3C" w14:textId="23A90243" w:rsidTr="00C740F7">
        <w:tc>
          <w:tcPr>
            <w:tcW w:w="2348" w:type="pct"/>
            <w:tcBorders>
              <w:bottom w:val="nil"/>
            </w:tcBorders>
            <w:vAlign w:val="bottom"/>
          </w:tcPr>
          <w:p w14:paraId="765A5432" w14:textId="0F4AB92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ที่บันทึกต่ำไป</w:t>
            </w:r>
            <w:r w:rsidR="001004E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4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004E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="001004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025CE958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vAlign w:val="bottom"/>
          </w:tcPr>
          <w:p w14:paraId="41708D17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vAlign w:val="bottom"/>
          </w:tcPr>
          <w:p w14:paraId="15E18713" w14:textId="5D936858" w:rsidR="00B0616D" w:rsidRPr="00C740F7" w:rsidRDefault="003537B0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270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0807949C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25DCDAB2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24BEB715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nil"/>
            </w:tcBorders>
            <w:vAlign w:val="bottom"/>
          </w:tcPr>
          <w:p w14:paraId="438260FE" w14:textId="097977CE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0616D" w:rsidRPr="00161E24" w14:paraId="1E573100" w14:textId="1869CA6D" w:rsidTr="000E0617">
        <w:tc>
          <w:tcPr>
            <w:tcW w:w="2348" w:type="pct"/>
            <w:tcBorders>
              <w:bottom w:val="nil"/>
            </w:tcBorders>
            <w:vAlign w:val="bottom"/>
          </w:tcPr>
          <w:p w14:paraId="6DB4AA44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46F4DB14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vAlign w:val="bottom"/>
          </w:tcPr>
          <w:p w14:paraId="3A856928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nil"/>
              <w:bottom w:val="nil"/>
            </w:tcBorders>
            <w:vAlign w:val="bottom"/>
          </w:tcPr>
          <w:p w14:paraId="2B1FE3AC" w14:textId="3555F566" w:rsidR="00B0616D" w:rsidRPr="00C740F7" w:rsidRDefault="00DF0BAE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016E038C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single" w:sz="4" w:space="0" w:color="auto"/>
            </w:tcBorders>
            <w:vAlign w:val="bottom"/>
          </w:tcPr>
          <w:p w14:paraId="748ABEF7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09CCF0E9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bottom w:val="nil"/>
            </w:tcBorders>
            <w:vAlign w:val="bottom"/>
          </w:tcPr>
          <w:p w14:paraId="1642DE4F" w14:textId="6565603A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B0616D" w:rsidRPr="00161E24" w14:paraId="098B3E10" w14:textId="4076BA50" w:rsidTr="00C740F7">
        <w:tc>
          <w:tcPr>
            <w:tcW w:w="2348" w:type="pct"/>
            <w:tcBorders>
              <w:bottom w:val="nil"/>
              <w:right w:val="nil"/>
            </w:tcBorders>
            <w:vAlign w:val="bottom"/>
          </w:tcPr>
          <w:p w14:paraId="11FF9E9A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42602" w14:textId="0F0B25A0" w:rsidR="00B0616D" w:rsidRPr="00161E24" w:rsidRDefault="00C740F7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13.1</w:t>
            </w:r>
          </w:p>
        </w:tc>
        <w:tc>
          <w:tcPr>
            <w:tcW w:w="130" w:type="pct"/>
            <w:tcBorders>
              <w:left w:val="nil"/>
              <w:bottom w:val="nil"/>
            </w:tcBorders>
            <w:vAlign w:val="bottom"/>
          </w:tcPr>
          <w:p w14:paraId="00E2C6B7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DFF7F" w14:textId="6F015A87" w:rsidR="00B0616D" w:rsidRPr="00161E24" w:rsidRDefault="00C740F7" w:rsidP="000A16C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66"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1,028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436F7AA3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099D8" w14:textId="3A2DB05A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28.1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45DAAE5D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FF6C8" w14:textId="11C4EFCB" w:rsidR="00B0616D" w:rsidRPr="00161E24" w:rsidRDefault="00B0616D" w:rsidP="000A16C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6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4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</w:tr>
    </w:tbl>
    <w:p w14:paraId="10367B60" w14:textId="7E48034A" w:rsidR="00A40DC0" w:rsidRPr="000A16CF" w:rsidRDefault="00A40DC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64"/>
        <w:gridCol w:w="1077"/>
        <w:gridCol w:w="239"/>
        <w:gridCol w:w="988"/>
        <w:gridCol w:w="270"/>
        <w:gridCol w:w="963"/>
        <w:gridCol w:w="270"/>
        <w:gridCol w:w="981"/>
      </w:tblGrid>
      <w:tr w:rsidR="00D92368" w:rsidRPr="00161E24" w14:paraId="53979A42" w14:textId="77777777" w:rsidTr="006927B1">
        <w:tc>
          <w:tcPr>
            <w:tcW w:w="4464" w:type="dxa"/>
            <w:vAlign w:val="bottom"/>
          </w:tcPr>
          <w:p w14:paraId="5B77FFED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88" w:type="dxa"/>
            <w:gridSpan w:val="7"/>
            <w:vAlign w:val="bottom"/>
          </w:tcPr>
          <w:p w14:paraId="0AB818AF" w14:textId="19D49D26" w:rsidR="00D92368" w:rsidRPr="00D92368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368" w:rsidRPr="00161E24" w14:paraId="11FCFCBD" w14:textId="5DF7FC63" w:rsidTr="006927B1">
        <w:tc>
          <w:tcPr>
            <w:tcW w:w="4464" w:type="dxa"/>
            <w:vAlign w:val="bottom"/>
          </w:tcPr>
          <w:p w14:paraId="50746CA5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1D78D09B" w14:textId="1BF67B2B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616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EE79BE8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5654E5B4" w14:textId="7BE108DA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616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92368" w:rsidRPr="00161E24" w14:paraId="3622E10F" w14:textId="75928A5A" w:rsidTr="006927B1">
        <w:tc>
          <w:tcPr>
            <w:tcW w:w="4464" w:type="dxa"/>
            <w:vAlign w:val="bottom"/>
          </w:tcPr>
          <w:p w14:paraId="3178AA0A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23E147A" w14:textId="4583F95D" w:rsidR="00D92368" w:rsidRPr="00161E24" w:rsidRDefault="00D92368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4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vAlign w:val="bottom"/>
          </w:tcPr>
          <w:p w14:paraId="32A45EF8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3845290" w14:textId="2BB59D6D" w:rsidR="00D92368" w:rsidRPr="00161E24" w:rsidRDefault="00D92368" w:rsidP="000A16CF">
            <w:pPr>
              <w:pStyle w:val="acctfourfigures"/>
              <w:tabs>
                <w:tab w:val="clear" w:pos="765"/>
              </w:tabs>
              <w:spacing w:line="380" w:lineRule="exact"/>
              <w:ind w:left="-75" w:right="-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26602EF0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D198DF2" w14:textId="267DFE0B" w:rsidR="00D92368" w:rsidRPr="00161E24" w:rsidRDefault="00D92368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4867436C" w14:textId="77777777" w:rsidR="00D92368" w:rsidRPr="00161E24" w:rsidRDefault="00D92368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560C6F9E" w14:textId="24F7F492" w:rsidR="00D92368" w:rsidRPr="00161E24" w:rsidRDefault="00D92368" w:rsidP="000A16CF">
            <w:pPr>
              <w:pStyle w:val="acctfourfigures"/>
              <w:tabs>
                <w:tab w:val="clear" w:pos="765"/>
              </w:tabs>
              <w:spacing w:line="380" w:lineRule="exact"/>
              <w:ind w:left="-34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0616D" w:rsidRPr="00161E24" w14:paraId="3137CBB9" w14:textId="573819F6" w:rsidTr="004259B0">
        <w:tc>
          <w:tcPr>
            <w:tcW w:w="4464" w:type="dxa"/>
            <w:vAlign w:val="bottom"/>
          </w:tcPr>
          <w:p w14:paraId="7320BC0F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77" w:type="dxa"/>
            <w:vAlign w:val="bottom"/>
          </w:tcPr>
          <w:p w14:paraId="49DB93D2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07C2A93F" w14:textId="443E57F9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51E39414" w14:textId="152FDABD" w:rsidR="00B0616D" w:rsidRPr="00161E24" w:rsidRDefault="008458C2" w:rsidP="000A16CF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5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2,452</w:t>
            </w:r>
          </w:p>
        </w:tc>
        <w:tc>
          <w:tcPr>
            <w:tcW w:w="270" w:type="dxa"/>
            <w:vAlign w:val="bottom"/>
          </w:tcPr>
          <w:p w14:paraId="22B493F7" w14:textId="77777777" w:rsidR="00B0616D" w:rsidRPr="004960AE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49D3643" w14:textId="77777777" w:rsidR="00B0616D" w:rsidRPr="00D92368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375F6A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14:paraId="4D542C64" w14:textId="60330DA0" w:rsidR="00B0616D" w:rsidRPr="00161E24" w:rsidRDefault="00B0616D" w:rsidP="000A16C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0C24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2,379</w:t>
            </w:r>
          </w:p>
        </w:tc>
      </w:tr>
      <w:tr w:rsidR="00B0616D" w:rsidRPr="00161E24" w14:paraId="0A718A88" w14:textId="69420543" w:rsidTr="004259B0">
        <w:tc>
          <w:tcPr>
            <w:tcW w:w="4464" w:type="dxa"/>
            <w:vAlign w:val="bottom"/>
          </w:tcPr>
          <w:p w14:paraId="448F586A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7" w:type="dxa"/>
            <w:vAlign w:val="bottom"/>
          </w:tcPr>
          <w:p w14:paraId="4A3FBD0A" w14:textId="6F657CC7" w:rsidR="00B0616D" w:rsidRPr="00161E24" w:rsidRDefault="00727981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9" w:type="dxa"/>
            <w:vAlign w:val="bottom"/>
          </w:tcPr>
          <w:p w14:paraId="0A43FD01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6D4DD711" w14:textId="2912DC2A" w:rsidR="00B0616D" w:rsidRPr="00161E24" w:rsidRDefault="008458C2" w:rsidP="000A16CF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270" w:type="dxa"/>
            <w:vAlign w:val="bottom"/>
          </w:tcPr>
          <w:p w14:paraId="5E40A0DC" w14:textId="77777777" w:rsidR="00B0616D" w:rsidRPr="004960AE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7067F129" w14:textId="5A4DB481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1DC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vAlign w:val="bottom"/>
          </w:tcPr>
          <w:p w14:paraId="5E9B988B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12380702" w14:textId="50D46F8F" w:rsidR="00B0616D" w:rsidRPr="00161E24" w:rsidRDefault="00B0616D" w:rsidP="000A16C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0C2466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</w:tr>
      <w:tr w:rsidR="00B0616D" w:rsidRPr="00161E24" w14:paraId="6A98FC48" w14:textId="422B1FCE" w:rsidTr="004259B0">
        <w:tc>
          <w:tcPr>
            <w:tcW w:w="4464" w:type="dxa"/>
            <w:vAlign w:val="bottom"/>
          </w:tcPr>
          <w:p w14:paraId="650A757A" w14:textId="4AA26633" w:rsidR="00B0616D" w:rsidRPr="00A355F0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355F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การลดภาษีเงินได้ - กิจการที่ได้รับการส่งเสริมการลงทุน</w:t>
            </w:r>
          </w:p>
        </w:tc>
        <w:tc>
          <w:tcPr>
            <w:tcW w:w="1077" w:type="dxa"/>
            <w:vAlign w:val="bottom"/>
          </w:tcPr>
          <w:p w14:paraId="5D49B4EA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FAE6EEA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1E1F528" w14:textId="026BB702" w:rsidR="00B0616D" w:rsidRPr="00161E24" w:rsidRDefault="008458C2" w:rsidP="000A16CF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270" w:type="dxa"/>
            <w:vAlign w:val="bottom"/>
          </w:tcPr>
          <w:p w14:paraId="2486B39C" w14:textId="77777777" w:rsidR="00B0616D" w:rsidRPr="004960AE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EA5245D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70E293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05B0CC44" w14:textId="29F593EB" w:rsidR="00B0616D" w:rsidRPr="00161E24" w:rsidRDefault="00B0616D" w:rsidP="000A16C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0C2466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C24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616D" w:rsidRPr="00161E24" w14:paraId="2666140F" w14:textId="62FCE32C" w:rsidTr="004259B0">
        <w:tc>
          <w:tcPr>
            <w:tcW w:w="4464" w:type="dxa"/>
            <w:vAlign w:val="bottom"/>
          </w:tcPr>
          <w:p w14:paraId="0A13489C" w14:textId="33732638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1077" w:type="dxa"/>
            <w:vAlign w:val="bottom"/>
          </w:tcPr>
          <w:p w14:paraId="20D532DC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E0CDF84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EE78A45" w14:textId="5A43EBBF" w:rsidR="00B0616D" w:rsidRPr="00161E24" w:rsidRDefault="008458C2" w:rsidP="000A16CF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270" w:type="dxa"/>
            <w:vAlign w:val="bottom"/>
          </w:tcPr>
          <w:p w14:paraId="53B03F33" w14:textId="77777777" w:rsidR="00B0616D" w:rsidRPr="004960AE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B7561F8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3C23C9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0B35B4CF" w14:textId="0A79CC05" w:rsidR="00B0616D" w:rsidRPr="00161E24" w:rsidRDefault="00B0616D" w:rsidP="000A16C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0C2466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</w:tr>
      <w:tr w:rsidR="00B0616D" w:rsidRPr="00161E24" w14:paraId="3573327A" w14:textId="1F6C5E34" w:rsidTr="004259B0">
        <w:tc>
          <w:tcPr>
            <w:tcW w:w="4464" w:type="dxa"/>
            <w:vAlign w:val="bottom"/>
          </w:tcPr>
          <w:p w14:paraId="351C5965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7" w:type="dxa"/>
            <w:vAlign w:val="bottom"/>
          </w:tcPr>
          <w:p w14:paraId="1B9E3848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FE1EBAA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91A9381" w14:textId="35EA898A" w:rsidR="00B0616D" w:rsidRPr="00161E24" w:rsidRDefault="00B913A3" w:rsidP="000A16CF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B997EEC" w14:textId="77777777" w:rsidR="00B0616D" w:rsidRPr="004960AE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AA71360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9F3C70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35DE8A7A" w14:textId="45B4B427" w:rsidR="00B0616D" w:rsidRPr="00161E24" w:rsidRDefault="00B0616D" w:rsidP="000A16CF">
            <w:pPr>
              <w:pStyle w:val="acctfourfigures"/>
              <w:tabs>
                <w:tab w:val="clear" w:pos="765"/>
                <w:tab w:val="decimal" w:pos="508"/>
              </w:tabs>
              <w:spacing w:line="380" w:lineRule="exact"/>
              <w:ind w:left="-66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616D" w:rsidRPr="00161E24" w14:paraId="4EF505F6" w14:textId="4D65E8AE" w:rsidTr="004259B0">
        <w:tc>
          <w:tcPr>
            <w:tcW w:w="4464" w:type="dxa"/>
            <w:vAlign w:val="bottom"/>
          </w:tcPr>
          <w:p w14:paraId="1F644917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77" w:type="dxa"/>
            <w:vAlign w:val="bottom"/>
          </w:tcPr>
          <w:p w14:paraId="6554B7DE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E1EA88B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934E816" w14:textId="79A4D4A0" w:rsidR="00B0616D" w:rsidRPr="00161E24" w:rsidRDefault="004E317D" w:rsidP="000A16CF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  <w:vAlign w:val="bottom"/>
          </w:tcPr>
          <w:p w14:paraId="7DB87D1D" w14:textId="77777777" w:rsidR="00B0616D" w:rsidRPr="004960AE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9A4BBBF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C34BC1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23DFBE2" w14:textId="27D25359" w:rsidR="00B0616D" w:rsidRPr="00161E24" w:rsidRDefault="00B0616D" w:rsidP="000A16C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D37F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37F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616D" w:rsidRPr="00161E24" w14:paraId="210374CD" w14:textId="6824A3BC" w:rsidTr="004259B0">
        <w:tc>
          <w:tcPr>
            <w:tcW w:w="4464" w:type="dxa"/>
            <w:vAlign w:val="bottom"/>
          </w:tcPr>
          <w:p w14:paraId="432CCC4E" w14:textId="0085FB3B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ภาษีงวดก่อน ๆ ที่บันทึกต่ำไป </w:t>
            </w:r>
          </w:p>
        </w:tc>
        <w:tc>
          <w:tcPr>
            <w:tcW w:w="1077" w:type="dxa"/>
            <w:vAlign w:val="bottom"/>
          </w:tcPr>
          <w:p w14:paraId="28A691A6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192E4CEC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049B561" w14:textId="3CC26A2D" w:rsidR="00B0616D" w:rsidRPr="00161E24" w:rsidRDefault="004E317D" w:rsidP="000A16CF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6C01431" w14:textId="77777777" w:rsidR="00B0616D" w:rsidRPr="004960AE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51D3805B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EFF3C2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45672501" w14:textId="189C184F" w:rsidR="00B0616D" w:rsidRPr="00161E24" w:rsidRDefault="00B0616D" w:rsidP="000A16CF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left="-34" w:right="-5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37F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0616D" w:rsidRPr="00161E24" w14:paraId="275EBB61" w14:textId="77777777" w:rsidTr="004259B0">
        <w:tc>
          <w:tcPr>
            <w:tcW w:w="4464" w:type="dxa"/>
            <w:vAlign w:val="bottom"/>
          </w:tcPr>
          <w:p w14:paraId="70317AF5" w14:textId="142AD846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077" w:type="dxa"/>
            <w:vAlign w:val="bottom"/>
          </w:tcPr>
          <w:p w14:paraId="3546EC96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CEEF966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6E2C61F" w14:textId="2D0D62DD" w:rsidR="00B0616D" w:rsidRDefault="00B118D1" w:rsidP="000A16CF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5" w:right="-5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4D78E11" w14:textId="77777777" w:rsidR="00B0616D" w:rsidRPr="004960AE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C72174B" w14:textId="77777777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F44821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297FD017" w14:textId="659A2CEE" w:rsidR="00B0616D" w:rsidRPr="007A50FA" w:rsidRDefault="00B0616D" w:rsidP="000A16CF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left="-34" w:right="-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44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</w:t>
            </w:r>
          </w:p>
        </w:tc>
      </w:tr>
      <w:tr w:rsidR="00B0616D" w:rsidRPr="00161E24" w14:paraId="6975D1E2" w14:textId="00709CF0" w:rsidTr="004D7DB3">
        <w:tc>
          <w:tcPr>
            <w:tcW w:w="4464" w:type="dxa"/>
            <w:vAlign w:val="bottom"/>
          </w:tcPr>
          <w:p w14:paraId="1CA4A35B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8" w:right="-108" w:hanging="2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BAD73" w14:textId="39AF23D9" w:rsidR="00B0616D" w:rsidRPr="00161E24" w:rsidRDefault="004D7DB3" w:rsidP="000A16CF">
            <w:pPr>
              <w:pStyle w:val="acctfourfigures"/>
              <w:tabs>
                <w:tab w:val="clear" w:pos="765"/>
              </w:tabs>
              <w:spacing w:line="380" w:lineRule="exact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15.3</w:t>
            </w:r>
          </w:p>
        </w:tc>
        <w:tc>
          <w:tcPr>
            <w:tcW w:w="239" w:type="dxa"/>
            <w:vAlign w:val="bottom"/>
          </w:tcPr>
          <w:p w14:paraId="07DA1B5A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807DD" w14:textId="729DFC78" w:rsidR="00B0616D" w:rsidRPr="00161E24" w:rsidRDefault="004259B0" w:rsidP="000A16CF">
            <w:pPr>
              <w:pStyle w:val="acctfourfigures"/>
              <w:tabs>
                <w:tab w:val="clear" w:pos="765"/>
                <w:tab w:val="decimal" w:pos="726"/>
              </w:tabs>
              <w:spacing w:line="380" w:lineRule="exact"/>
              <w:ind w:left="-75"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376</w:t>
            </w:r>
          </w:p>
        </w:tc>
        <w:tc>
          <w:tcPr>
            <w:tcW w:w="270" w:type="dxa"/>
            <w:vAlign w:val="bottom"/>
          </w:tcPr>
          <w:p w14:paraId="2D327DA8" w14:textId="77777777" w:rsidR="00B0616D" w:rsidRPr="004960AE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B5DBE" w14:textId="1DE9C3DA" w:rsidR="00B0616D" w:rsidRPr="00161E24" w:rsidRDefault="00B0616D" w:rsidP="000A16CF">
            <w:pPr>
              <w:pStyle w:val="acctfourfigures"/>
              <w:tabs>
                <w:tab w:val="clear" w:pos="765"/>
              </w:tabs>
              <w:spacing w:line="380" w:lineRule="exact"/>
              <w:ind w:left="-15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15.7</w:t>
            </w:r>
          </w:p>
        </w:tc>
        <w:tc>
          <w:tcPr>
            <w:tcW w:w="270" w:type="dxa"/>
            <w:vAlign w:val="bottom"/>
          </w:tcPr>
          <w:p w14:paraId="2017EEFC" w14:textId="77777777" w:rsidR="00B0616D" w:rsidRPr="00161E24" w:rsidRDefault="00B0616D" w:rsidP="000A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7EC6C" w14:textId="465E8A6A" w:rsidR="00B0616D" w:rsidRPr="00161E24" w:rsidRDefault="00B0616D" w:rsidP="000A16C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34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7F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374</w:t>
            </w:r>
          </w:p>
        </w:tc>
      </w:tr>
    </w:tbl>
    <w:p w14:paraId="755EECA5" w14:textId="3A36E3EB" w:rsidR="00835387" w:rsidRDefault="00835387" w:rsidP="00835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538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กลุ่มบริษัทอยู่ในบังคับของภาษีเงินได้ขั้นต่ำส่วนเพิ่มตามพระราชกำหนดว่าด้วยภาษีส่วนเพิ่ม ซึ่งมีผลบังคับใช้ตั้งแต่วันที่</w:t>
      </w:r>
      <w:r w:rsidRPr="00835387">
        <w:rPr>
          <w:rFonts w:asciiTheme="majorBidi" w:hAnsiTheme="majorBidi" w:cstheme="majorBidi"/>
          <w:sz w:val="30"/>
          <w:szCs w:val="30"/>
        </w:rPr>
        <w:t xml:space="preserve"> 1 </w:t>
      </w:r>
      <w:r w:rsidRPr="00835387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835387">
        <w:rPr>
          <w:rFonts w:asciiTheme="majorBidi" w:hAnsiTheme="majorBidi" w:cstheme="majorBidi"/>
          <w:sz w:val="30"/>
          <w:szCs w:val="30"/>
        </w:rPr>
        <w:t xml:space="preserve"> 2568 </w:t>
      </w:r>
      <w:r w:rsidRPr="00835387">
        <w:rPr>
          <w:rFonts w:asciiTheme="majorBidi" w:hAnsiTheme="majorBidi" w:cstheme="majorBidi"/>
          <w:sz w:val="30"/>
          <w:szCs w:val="30"/>
          <w:cs/>
        </w:rPr>
        <w:t>เป็นต้นไป</w:t>
      </w:r>
      <w:r w:rsidRPr="00835387">
        <w:rPr>
          <w:rFonts w:asciiTheme="majorBidi" w:hAnsiTheme="majorBidi" w:cstheme="majorBidi"/>
          <w:sz w:val="30"/>
          <w:szCs w:val="30"/>
        </w:rPr>
        <w:t> </w:t>
      </w:r>
      <w:r w:rsidRPr="00835387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ประเมินและเห็นว่าผลกระทบจากเรื่องดังกล่าวไม่มีสาระสำคัญต่องบการเงินสำหรับปีสิ้นสุดวันที่ </w:t>
      </w:r>
      <w:r w:rsidRPr="00835387">
        <w:rPr>
          <w:rFonts w:asciiTheme="majorBidi" w:hAnsiTheme="majorBidi" w:cstheme="majorBidi"/>
          <w:sz w:val="30"/>
          <w:szCs w:val="30"/>
        </w:rPr>
        <w:t xml:space="preserve">31 </w:t>
      </w:r>
      <w:r w:rsidRPr="0083538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35387">
        <w:rPr>
          <w:rFonts w:asciiTheme="majorBidi" w:hAnsiTheme="majorBidi" w:cstheme="majorBidi"/>
          <w:sz w:val="30"/>
          <w:szCs w:val="30"/>
        </w:rPr>
        <w:t> 2568</w:t>
      </w:r>
    </w:p>
    <w:p w14:paraId="61263B30" w14:textId="77777777" w:rsidR="00835387" w:rsidRPr="00647863" w:rsidRDefault="00835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54"/>
        <w:gridCol w:w="271"/>
        <w:gridCol w:w="1189"/>
        <w:gridCol w:w="271"/>
        <w:gridCol w:w="1170"/>
        <w:gridCol w:w="251"/>
        <w:gridCol w:w="1179"/>
      </w:tblGrid>
      <w:tr w:rsidR="00D92368" w:rsidRPr="00C57846" w14:paraId="31CD0C9B" w14:textId="77777777" w:rsidTr="006927B1">
        <w:trPr>
          <w:tblHeader/>
        </w:trPr>
        <w:tc>
          <w:tcPr>
            <w:tcW w:w="2028" w:type="pct"/>
          </w:tcPr>
          <w:p w14:paraId="371C63F2" w14:textId="77777777" w:rsidR="00D92368" w:rsidRPr="00161E24" w:rsidRDefault="00D92368" w:rsidP="00763091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2" w:type="pct"/>
            <w:gridSpan w:val="7"/>
          </w:tcPr>
          <w:p w14:paraId="61A27E1D" w14:textId="6E900D9A" w:rsidR="00D92368" w:rsidRPr="00B056C3" w:rsidRDefault="00D9236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2368" w:rsidRPr="00C57846" w14:paraId="482D46D3" w14:textId="77777777" w:rsidTr="006927B1">
        <w:trPr>
          <w:tblHeader/>
        </w:trPr>
        <w:tc>
          <w:tcPr>
            <w:tcW w:w="2028" w:type="pct"/>
          </w:tcPr>
          <w:p w14:paraId="7FCC7A46" w14:textId="5B2801B8" w:rsidR="00D92368" w:rsidRPr="00B056C3" w:rsidRDefault="00D92368" w:rsidP="00D923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6" w:type="pct"/>
            <w:gridSpan w:val="3"/>
          </w:tcPr>
          <w:p w14:paraId="627BB927" w14:textId="5BA76E36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" w:type="pct"/>
          </w:tcPr>
          <w:p w14:paraId="3F7AF265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6AB1F5BD" w14:textId="32F75BFF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0616D" w:rsidRPr="00C57846" w14:paraId="2BE584DE" w14:textId="77777777" w:rsidTr="006927B1">
        <w:trPr>
          <w:tblHeader/>
        </w:trPr>
        <w:tc>
          <w:tcPr>
            <w:tcW w:w="2028" w:type="pct"/>
          </w:tcPr>
          <w:p w14:paraId="0C02ED77" w14:textId="0C1EE8FE" w:rsidR="00B0616D" w:rsidRPr="00B056C3" w:rsidRDefault="00B0616D" w:rsidP="00B0616D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</w:tcPr>
          <w:p w14:paraId="675C956A" w14:textId="6DDE06B9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5DD03A2" w14:textId="7777777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AE14EEB" w14:textId="28AEE07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09D6AE1" w14:textId="7777777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21A2DF5" w14:textId="55F6E901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1161B8EB" w14:textId="7777777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FFC997" w14:textId="006FA25F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0616D" w:rsidRPr="00C57846" w14:paraId="78B36810" w14:textId="77777777" w:rsidTr="006927B1">
        <w:trPr>
          <w:trHeight w:val="434"/>
          <w:tblHeader/>
        </w:trPr>
        <w:tc>
          <w:tcPr>
            <w:tcW w:w="2028" w:type="pct"/>
          </w:tcPr>
          <w:p w14:paraId="1F26F86A" w14:textId="77777777" w:rsidR="00B0616D" w:rsidRPr="00B056C3" w:rsidRDefault="00B0616D" w:rsidP="00B061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2" w:type="pct"/>
            <w:gridSpan w:val="7"/>
          </w:tcPr>
          <w:p w14:paraId="3514C417" w14:textId="7777777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0616D" w:rsidRPr="00927F6F" w14:paraId="61162BBF" w14:textId="77777777" w:rsidTr="001F5925">
        <w:tc>
          <w:tcPr>
            <w:tcW w:w="2028" w:type="pct"/>
          </w:tcPr>
          <w:p w14:paraId="15AC397B" w14:textId="2F9EFE24" w:rsidR="00B0616D" w:rsidRPr="00927F6F" w:rsidRDefault="00B0616D" w:rsidP="00B06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</w:tcPr>
          <w:p w14:paraId="0B25ED57" w14:textId="6F37154A" w:rsidR="00B0616D" w:rsidRPr="00927F6F" w:rsidRDefault="001F5925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510F1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7" w:type="pct"/>
          </w:tcPr>
          <w:p w14:paraId="490EEB49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C6530B3" w14:textId="76016BCA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1AD6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147" w:type="pct"/>
          </w:tcPr>
          <w:p w14:paraId="310A336C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F637B64" w14:textId="2FC63F11" w:rsidR="00B0616D" w:rsidRPr="00927F6F" w:rsidRDefault="005163AC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4443">
              <w:rPr>
                <w:rFonts w:asciiTheme="majorBidi" w:hAnsiTheme="majorBidi" w:cstheme="majorBidi"/>
                <w:sz w:val="30"/>
                <w:szCs w:val="30"/>
              </w:rPr>
              <w:t>1,163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56819E44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5A1891E" w14:textId="529850CA" w:rsidR="00B0616D" w:rsidRPr="00927F6F" w:rsidRDefault="005163AC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16D" w:rsidRPr="00601AD6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616D" w:rsidRPr="00927F6F" w14:paraId="164CBF11" w14:textId="77777777" w:rsidTr="001F5925">
        <w:tc>
          <w:tcPr>
            <w:tcW w:w="2028" w:type="pct"/>
          </w:tcPr>
          <w:p w14:paraId="2A993526" w14:textId="68AB933A" w:rsidR="00B0616D" w:rsidRPr="00161E24" w:rsidRDefault="00B0616D" w:rsidP="00B061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298C8D2" w14:textId="4E096B86" w:rsidR="00B0616D" w:rsidRPr="00927F6F" w:rsidRDefault="001F5925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030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57AF6">
              <w:rPr>
                <w:rFonts w:asciiTheme="majorBidi" w:hAnsiTheme="majorBidi" w:cstheme="majorBidi" w:hint="cs"/>
                <w:sz w:val="30"/>
                <w:szCs w:val="30"/>
                <w:cs/>
              </w:rPr>
              <w:t>054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A5D0E35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EF6F300" w14:textId="6E749D64" w:rsidR="00B0616D" w:rsidRPr="00161E24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1AD6"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  <w:tc>
          <w:tcPr>
            <w:tcW w:w="147" w:type="pct"/>
          </w:tcPr>
          <w:p w14:paraId="12D5287C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67EDCAA" w14:textId="1966EAF4" w:rsidR="00B0616D" w:rsidRPr="00927F6F" w:rsidRDefault="00234443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647FF">
              <w:rPr>
                <w:rFonts w:asciiTheme="majorBidi" w:hAnsiTheme="majorBidi" w:cstheme="majorBidi" w:hint="cs"/>
                <w:sz w:val="30"/>
                <w:szCs w:val="30"/>
                <w:cs/>
              </w:rPr>
              <w:t>054</w:t>
            </w:r>
          </w:p>
        </w:tc>
        <w:tc>
          <w:tcPr>
            <w:tcW w:w="136" w:type="pct"/>
          </w:tcPr>
          <w:p w14:paraId="1BE42167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9E23660" w14:textId="5CC6F1F7" w:rsidR="00B0616D" w:rsidRPr="00161E24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1AD6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B0616D" w:rsidRPr="00927F6F" w14:paraId="3D9BE991" w14:textId="77777777" w:rsidTr="001F5925">
        <w:tc>
          <w:tcPr>
            <w:tcW w:w="2028" w:type="pct"/>
          </w:tcPr>
          <w:p w14:paraId="32F4DC17" w14:textId="0DE8B52D" w:rsidR="00B0616D" w:rsidRPr="00161E24" w:rsidRDefault="00B0616D" w:rsidP="00B061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516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5163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="00516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ภาษีเงินได้รอตัดบัญชี 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6AC20D1" w14:textId="77C824B9" w:rsidR="00B0616D" w:rsidRPr="00E21FF3" w:rsidRDefault="00157AF6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577</w:t>
            </w:r>
          </w:p>
        </w:tc>
        <w:tc>
          <w:tcPr>
            <w:tcW w:w="147" w:type="pct"/>
          </w:tcPr>
          <w:p w14:paraId="4473E730" w14:textId="77777777" w:rsidR="00B0616D" w:rsidRPr="00E21FF3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D79009E" w14:textId="0F0F70E2" w:rsidR="00B0616D" w:rsidRPr="00E21FF3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A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47" w:type="pct"/>
          </w:tcPr>
          <w:p w14:paraId="1619819F" w14:textId="77777777" w:rsidR="00B0616D" w:rsidRPr="00E21FF3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B8E6A87" w14:textId="30C42F4A" w:rsidR="00B0616D" w:rsidRPr="00E21FF3" w:rsidRDefault="009F108C" w:rsidP="00464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647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5199BEF8" w14:textId="77777777" w:rsidR="00B0616D" w:rsidRPr="00E21FF3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24008BD" w14:textId="5C5D27B1" w:rsidR="00B0616D" w:rsidRPr="00E21FF3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7950383" w14:textId="77777777" w:rsidR="00835387" w:rsidRPr="00647863" w:rsidRDefault="00835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54"/>
        <w:gridCol w:w="271"/>
        <w:gridCol w:w="1189"/>
        <w:gridCol w:w="271"/>
        <w:gridCol w:w="1170"/>
        <w:gridCol w:w="251"/>
        <w:gridCol w:w="1179"/>
      </w:tblGrid>
      <w:tr w:rsidR="00562338" w:rsidRPr="00B056C3" w14:paraId="4188BD7C" w14:textId="77777777" w:rsidTr="006927B1">
        <w:trPr>
          <w:tblHeader/>
        </w:trPr>
        <w:tc>
          <w:tcPr>
            <w:tcW w:w="2028" w:type="pct"/>
          </w:tcPr>
          <w:p w14:paraId="727C673B" w14:textId="77777777" w:rsidR="00562338" w:rsidRPr="00161E24" w:rsidRDefault="00562338" w:rsidP="00763091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2" w:type="pct"/>
            <w:gridSpan w:val="7"/>
          </w:tcPr>
          <w:p w14:paraId="29912D6F" w14:textId="4C48AA7B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2338" w:rsidRPr="00B056C3" w14:paraId="33E58E74" w14:textId="77777777" w:rsidTr="006927B1">
        <w:trPr>
          <w:tblHeader/>
        </w:trPr>
        <w:tc>
          <w:tcPr>
            <w:tcW w:w="2028" w:type="pct"/>
          </w:tcPr>
          <w:p w14:paraId="35DA26CC" w14:textId="77777777" w:rsidR="00562338" w:rsidRPr="00B056C3" w:rsidRDefault="00562338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6" w:type="pct"/>
            <w:gridSpan w:val="3"/>
          </w:tcPr>
          <w:p w14:paraId="0D0F3767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" w:type="pct"/>
          </w:tcPr>
          <w:p w14:paraId="1BCD3559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2A846363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0616D" w:rsidRPr="00B056C3" w14:paraId="7D9A80C0" w14:textId="77777777" w:rsidTr="006927B1">
        <w:trPr>
          <w:tblHeader/>
        </w:trPr>
        <w:tc>
          <w:tcPr>
            <w:tcW w:w="2028" w:type="pct"/>
          </w:tcPr>
          <w:p w14:paraId="0896C88B" w14:textId="77777777" w:rsidR="00B0616D" w:rsidRPr="00B056C3" w:rsidRDefault="00B0616D" w:rsidP="00B0616D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</w:tcPr>
          <w:p w14:paraId="1B982C27" w14:textId="6C79B9D0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7E29BBA" w14:textId="7777777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B7CF3F5" w14:textId="18F2CEA0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3A7B91F" w14:textId="7777777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475C02A" w14:textId="753A4CF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1459E64C" w14:textId="7777777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7E4BFAF" w14:textId="31A1064B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0616D" w:rsidRPr="00B056C3" w14:paraId="4F3597A7" w14:textId="77777777" w:rsidTr="006927B1">
        <w:trPr>
          <w:trHeight w:val="434"/>
          <w:tblHeader/>
        </w:trPr>
        <w:tc>
          <w:tcPr>
            <w:tcW w:w="2028" w:type="pct"/>
          </w:tcPr>
          <w:p w14:paraId="2B4A4056" w14:textId="77777777" w:rsidR="00B0616D" w:rsidRPr="00B056C3" w:rsidRDefault="00B0616D" w:rsidP="00B061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2" w:type="pct"/>
            <w:gridSpan w:val="7"/>
          </w:tcPr>
          <w:p w14:paraId="5A92DD03" w14:textId="77777777" w:rsidR="00B0616D" w:rsidRPr="00B056C3" w:rsidRDefault="00B0616D" w:rsidP="00B061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0616D" w:rsidRPr="00927F6F" w14:paraId="438090AF" w14:textId="77777777" w:rsidTr="00A55A1D">
        <w:tc>
          <w:tcPr>
            <w:tcW w:w="2028" w:type="pct"/>
          </w:tcPr>
          <w:p w14:paraId="5607BA28" w14:textId="77777777" w:rsidR="00B0616D" w:rsidRPr="00927F6F" w:rsidRDefault="00B0616D" w:rsidP="00B061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</w:tcPr>
          <w:p w14:paraId="017D7E3B" w14:textId="79302938" w:rsidR="00B0616D" w:rsidRPr="00927F6F" w:rsidRDefault="006E0307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47" w:type="pct"/>
          </w:tcPr>
          <w:p w14:paraId="46604DEA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99D17D" w14:textId="08D0DC18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47" w:type="pct"/>
          </w:tcPr>
          <w:p w14:paraId="630698A7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F1B1C68" w14:textId="6AF76BA8" w:rsidR="00B0616D" w:rsidRPr="00927F6F" w:rsidRDefault="005163AC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4443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1E1D7E2D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7E4742" w14:textId="76F38B82" w:rsidR="00B0616D" w:rsidRPr="00927F6F" w:rsidRDefault="005163AC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16D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616D" w:rsidRPr="00161E24" w14:paraId="32B6E4DC" w14:textId="77777777" w:rsidTr="00A55A1D">
        <w:tc>
          <w:tcPr>
            <w:tcW w:w="2028" w:type="pct"/>
          </w:tcPr>
          <w:p w14:paraId="363B5E05" w14:textId="77777777" w:rsidR="00B0616D" w:rsidRPr="00161E24" w:rsidRDefault="00B0616D" w:rsidP="00B061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E92B47E" w14:textId="3D7FB277" w:rsidR="00B0616D" w:rsidRPr="00927F6F" w:rsidRDefault="006E0307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147" w:type="pct"/>
          </w:tcPr>
          <w:p w14:paraId="7D2314F8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5E86E12" w14:textId="207F4782" w:rsidR="00B0616D" w:rsidRPr="00161E24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47" w:type="pct"/>
          </w:tcPr>
          <w:p w14:paraId="00D38BAC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EA204E0" w14:textId="1AD64EB9" w:rsidR="00B0616D" w:rsidRPr="00927F6F" w:rsidRDefault="00234443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921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38A1D27A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314741A" w14:textId="2DC7195F" w:rsidR="00B0616D" w:rsidRPr="00161E24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B0616D" w:rsidRPr="00161E24" w14:paraId="75496D4D" w14:textId="77777777" w:rsidTr="00A55A1D">
        <w:tc>
          <w:tcPr>
            <w:tcW w:w="2028" w:type="pct"/>
          </w:tcPr>
          <w:p w14:paraId="2D76967A" w14:textId="77777777" w:rsidR="00B0616D" w:rsidRPr="00161E24" w:rsidRDefault="00B0616D" w:rsidP="00B061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97795E5" w14:textId="619D3F6A" w:rsidR="00B0616D" w:rsidRPr="0097534B" w:rsidRDefault="006E0307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3BBE4849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DE7E70C" w14:textId="31C9B745" w:rsidR="00B0616D" w:rsidRPr="00161E24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47" w:type="pct"/>
          </w:tcPr>
          <w:p w14:paraId="149778A0" w14:textId="77777777" w:rsidR="00B0616D" w:rsidRPr="00927F6F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1FB4D9F" w14:textId="7B64C648" w:rsidR="00B0616D" w:rsidRPr="0018369B" w:rsidRDefault="00180B49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0DD88C7" w14:textId="77777777" w:rsidR="00B0616D" w:rsidRPr="0018369B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DD52716" w14:textId="51308C18" w:rsidR="00B0616D" w:rsidRPr="0018369B" w:rsidRDefault="00B0616D" w:rsidP="00B06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3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596BFA8" w14:textId="77777777" w:rsidR="00A4759A" w:rsidRPr="00835387" w:rsidRDefault="00A4759A" w:rsidP="00330FAA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01575EB9" w14:textId="77777777" w:rsidR="000A16CF" w:rsidRDefault="000A16CF" w:rsidP="000A16CF">
      <w:pPr>
        <w:tabs>
          <w:tab w:val="clear" w:pos="227"/>
          <w:tab w:val="clear" w:pos="454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28CD45F6" w14:textId="77777777" w:rsidR="000A16CF" w:rsidRDefault="000A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15FDFE" w14:textId="6601B061" w:rsidR="00CA2C18" w:rsidRDefault="000A16CF" w:rsidP="000A16CF">
      <w:pPr>
        <w:tabs>
          <w:tab w:val="clear" w:pos="227"/>
          <w:tab w:val="clear" w:pos="454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 w:rsidR="00CA2C18" w:rsidRPr="00161E2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1EF411EE" w14:textId="77777777" w:rsidR="000A16CF" w:rsidRDefault="000A16CF" w:rsidP="00330FAA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7"/>
        <w:gridCol w:w="1008"/>
        <w:gridCol w:w="14"/>
        <w:gridCol w:w="222"/>
        <w:gridCol w:w="14"/>
        <w:gridCol w:w="934"/>
        <w:gridCol w:w="236"/>
        <w:gridCol w:w="988"/>
        <w:gridCol w:w="236"/>
        <w:gridCol w:w="1108"/>
        <w:gridCol w:w="241"/>
        <w:gridCol w:w="996"/>
      </w:tblGrid>
      <w:tr w:rsidR="000B2566" w:rsidRPr="00161E24" w14:paraId="317D53BC" w14:textId="77777777" w:rsidTr="00C7477D">
        <w:trPr>
          <w:trHeight w:val="139"/>
          <w:tblHeader/>
        </w:trPr>
        <w:tc>
          <w:tcPr>
            <w:tcW w:w="3327" w:type="dxa"/>
            <w:vAlign w:val="bottom"/>
          </w:tcPr>
          <w:p w14:paraId="6CF0CCAA" w14:textId="1AD039C5" w:rsidR="000B2566" w:rsidRPr="00161E24" w:rsidRDefault="000B2566" w:rsidP="00020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997" w:type="dxa"/>
            <w:gridSpan w:val="11"/>
          </w:tcPr>
          <w:p w14:paraId="6CE893DC" w14:textId="32DCA64F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2566" w:rsidRPr="00161E24" w14:paraId="444912DC" w14:textId="77777777" w:rsidTr="00C7477D">
        <w:trPr>
          <w:trHeight w:val="466"/>
          <w:tblHeader/>
        </w:trPr>
        <w:tc>
          <w:tcPr>
            <w:tcW w:w="3327" w:type="dxa"/>
            <w:vAlign w:val="bottom"/>
          </w:tcPr>
          <w:p w14:paraId="30023408" w14:textId="77777777" w:rsidR="000B2566" w:rsidRPr="00161E24" w:rsidRDefault="000B2566" w:rsidP="00020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047E24C" w14:textId="74E2F4B4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0C147F1" w14:textId="77777777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8" w:type="dxa"/>
            <w:gridSpan w:val="3"/>
            <w:tcBorders>
              <w:bottom w:val="single" w:sz="4" w:space="0" w:color="auto"/>
            </w:tcBorders>
            <w:vAlign w:val="bottom"/>
          </w:tcPr>
          <w:p w14:paraId="28568ED9" w14:textId="77777777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7E0F7DCC" w14:textId="553333C9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3B6507C1" w14:textId="77777777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7C8526D" w14:textId="77777777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DE70F77" w14:textId="04A0617B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4992" w:rsidRPr="00161E24" w14:paraId="52C33D69" w14:textId="77777777" w:rsidTr="00C7477D">
        <w:trPr>
          <w:trHeight w:val="1198"/>
          <w:tblHeader/>
        </w:trPr>
        <w:tc>
          <w:tcPr>
            <w:tcW w:w="3327" w:type="dxa"/>
            <w:vAlign w:val="bottom"/>
          </w:tcPr>
          <w:p w14:paraId="4CF1C5F9" w14:textId="76461724" w:rsidR="00111C90" w:rsidRPr="00AF520B" w:rsidRDefault="00111C90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F52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08" w:type="dxa"/>
            <w:vAlign w:val="bottom"/>
          </w:tcPr>
          <w:p w14:paraId="7244BA8B" w14:textId="278CAC8E" w:rsidR="00111C90" w:rsidRPr="00161E24" w:rsidRDefault="00111C90" w:rsidP="0028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22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51B56593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370694A4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1281220F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F04620D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6328D4C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6C202461" w14:textId="77777777" w:rsidR="005F728F" w:rsidRPr="00DB1AC3" w:rsidRDefault="005F728F" w:rsidP="005F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AC3">
              <w:rPr>
                <w:rFonts w:asciiTheme="majorBidi" w:hAnsiTheme="majorBidi" w:hint="cs"/>
                <w:sz w:val="30"/>
                <w:szCs w:val="30"/>
                <w:cs/>
              </w:rPr>
              <w:t>ได้มาจาก</w:t>
            </w:r>
          </w:p>
          <w:p w14:paraId="1E0C748D" w14:textId="77777777" w:rsidR="00111C90" w:rsidRDefault="005F728F" w:rsidP="005F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B1AC3">
              <w:rPr>
                <w:rFonts w:asciiTheme="majorBidi" w:hAnsiTheme="majorBidi" w:hint="cs"/>
                <w:sz w:val="30"/>
                <w:szCs w:val="30"/>
                <w:cs/>
              </w:rPr>
              <w:t>การรวมธุรกิจ</w:t>
            </w:r>
          </w:p>
          <w:p w14:paraId="54E93462" w14:textId="21BC16E7" w:rsidR="006904B0" w:rsidRPr="00076D13" w:rsidRDefault="006904B0" w:rsidP="005F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6D13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076D13" w:rsidRPr="00076D1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ดู</w:t>
            </w:r>
            <w:r w:rsidRPr="00076D1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หมายเหตุ</w:t>
            </w:r>
            <w:r w:rsidR="00076D13" w:rsidRPr="00076D1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ข้อ</w:t>
            </w:r>
            <w:r w:rsidR="0028442E" w:rsidRPr="00076D13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Pr="00076D1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4</w:t>
            </w:r>
            <w:r w:rsidRPr="00076D13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4075951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</w:tcPr>
          <w:p w14:paraId="3C639120" w14:textId="3F93E16A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22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E8107B" w:rsidRPr="00161E24" w14:paraId="49D1263B" w14:textId="77777777" w:rsidTr="00C7477D">
        <w:trPr>
          <w:trHeight w:val="65"/>
          <w:tblHeader/>
        </w:trPr>
        <w:tc>
          <w:tcPr>
            <w:tcW w:w="3327" w:type="dxa"/>
            <w:vAlign w:val="bottom"/>
          </w:tcPr>
          <w:p w14:paraId="37915226" w14:textId="77777777" w:rsidR="00E8107B" w:rsidRPr="00E8107B" w:rsidRDefault="00E8107B" w:rsidP="006705D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7" w:type="dxa"/>
            <w:gridSpan w:val="11"/>
            <w:vAlign w:val="bottom"/>
          </w:tcPr>
          <w:p w14:paraId="2710C7E3" w14:textId="189371CF" w:rsidR="00E8107B" w:rsidRPr="00E8107B" w:rsidRDefault="00E8107B" w:rsidP="00E8107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8107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8107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E8107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24992" w:rsidRPr="00161E24" w14:paraId="0DF9F061" w14:textId="77777777" w:rsidTr="00091762">
        <w:trPr>
          <w:trHeight w:val="254"/>
        </w:trPr>
        <w:tc>
          <w:tcPr>
            <w:tcW w:w="3327" w:type="dxa"/>
            <w:vAlign w:val="bottom"/>
          </w:tcPr>
          <w:p w14:paraId="33CC1C2A" w14:textId="77777777" w:rsidR="00111C90" w:rsidRPr="00161E24" w:rsidRDefault="00111C90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008" w:type="dxa"/>
            <w:vAlign w:val="bottom"/>
          </w:tcPr>
          <w:p w14:paraId="3861409D" w14:textId="3D46FAF9" w:rsidR="00111C90" w:rsidRPr="00161E24" w:rsidRDefault="00111C90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F89A36" w14:textId="77777777" w:rsidR="00111C90" w:rsidRPr="00161E24" w:rsidRDefault="00111C90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2D40AE8F" w14:textId="77777777" w:rsidR="00111C90" w:rsidRPr="00161E24" w:rsidRDefault="00111C90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5756C7B" w14:textId="77777777" w:rsidR="00111C90" w:rsidRPr="00161E24" w:rsidRDefault="00111C90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24CF7DEE" w14:textId="77777777" w:rsidR="00111C90" w:rsidRPr="00161E24" w:rsidRDefault="00111C90" w:rsidP="000207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71EE5BB" w14:textId="77777777" w:rsidR="00111C90" w:rsidRPr="00161E24" w:rsidRDefault="00111C90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4A140CD5" w14:textId="77777777" w:rsidR="00111C90" w:rsidRPr="00161E24" w:rsidRDefault="00111C90" w:rsidP="00E8107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E4EC7F7" w14:textId="77777777" w:rsidR="00111C90" w:rsidRPr="00161E24" w:rsidRDefault="00111C90" w:rsidP="00E8107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76021B6" w14:textId="2C492CF7" w:rsidR="00111C90" w:rsidRPr="00161E24" w:rsidRDefault="00111C90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24992" w:rsidRPr="00161E24" w14:paraId="2DDD9162" w14:textId="77777777" w:rsidTr="00E8107B">
        <w:trPr>
          <w:trHeight w:val="139"/>
        </w:trPr>
        <w:tc>
          <w:tcPr>
            <w:tcW w:w="3327" w:type="dxa"/>
            <w:vAlign w:val="bottom"/>
          </w:tcPr>
          <w:p w14:paraId="488761A0" w14:textId="186599AA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ด้านเครดิตที่คาดว่าจะเกิดขึ้น)</w:t>
            </w:r>
          </w:p>
        </w:tc>
        <w:tc>
          <w:tcPr>
            <w:tcW w:w="1008" w:type="dxa"/>
            <w:vAlign w:val="bottom"/>
          </w:tcPr>
          <w:p w14:paraId="0CB90D4C" w14:textId="6737EEC4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74 </w:t>
            </w:r>
          </w:p>
        </w:tc>
        <w:tc>
          <w:tcPr>
            <w:tcW w:w="236" w:type="dxa"/>
            <w:gridSpan w:val="2"/>
            <w:vAlign w:val="bottom"/>
          </w:tcPr>
          <w:p w14:paraId="323FCBBE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5477F52A" w14:textId="2179148E" w:rsidR="00F223B1" w:rsidRPr="00B3006C" w:rsidRDefault="00234443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36" w:type="dxa"/>
            <w:vAlign w:val="bottom"/>
          </w:tcPr>
          <w:p w14:paraId="19052E7E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76D55044" w14:textId="40E58359" w:rsidR="00F223B1" w:rsidRPr="00161E24" w:rsidRDefault="009C4597" w:rsidP="00F223B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753F41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26C5628B" w14:textId="5B1054FB" w:rsidR="00F223B1" w:rsidRPr="001C7D17" w:rsidRDefault="00004402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1DDDB8EC" w14:textId="77777777" w:rsidR="00F223B1" w:rsidRPr="001C7D17" w:rsidRDefault="00F223B1" w:rsidP="00F223B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5D0898DF" w14:textId="1BF73A82" w:rsidR="00F223B1" w:rsidRPr="00161E24" w:rsidRDefault="00A435B1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</w:tr>
      <w:tr w:rsidR="00C24992" w:rsidRPr="00161E24" w14:paraId="08284CA1" w14:textId="77777777" w:rsidTr="00E8107B">
        <w:trPr>
          <w:trHeight w:val="139"/>
        </w:trPr>
        <w:tc>
          <w:tcPr>
            <w:tcW w:w="3327" w:type="dxa"/>
            <w:vAlign w:val="bottom"/>
          </w:tcPr>
          <w:p w14:paraId="281F256F" w14:textId="317B5E64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870EC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และสินทรัพย์ชีวภาพ</w:t>
            </w:r>
            <w:r w:rsidR="00870EC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0E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008" w:type="dxa"/>
            <w:vAlign w:val="bottom"/>
          </w:tcPr>
          <w:p w14:paraId="4DEBDC14" w14:textId="6D1E0809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36" w:type="dxa"/>
            <w:gridSpan w:val="2"/>
            <w:vAlign w:val="bottom"/>
          </w:tcPr>
          <w:p w14:paraId="6C66D36A" w14:textId="77777777" w:rsidR="00F223B1" w:rsidRPr="00161E24" w:rsidRDefault="00F223B1" w:rsidP="00D16C3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3FC975C8" w14:textId="1DF34725" w:rsidR="00F223B1" w:rsidRPr="00B3006C" w:rsidRDefault="00234443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  <w:vAlign w:val="bottom"/>
          </w:tcPr>
          <w:p w14:paraId="2EB83F44" w14:textId="77777777" w:rsidR="00F223B1" w:rsidRPr="00161E24" w:rsidRDefault="00F223B1" w:rsidP="00D16C3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6D5FE3B9" w14:textId="3FECC500" w:rsidR="00F223B1" w:rsidRPr="00161E24" w:rsidRDefault="009C4597" w:rsidP="00D16C3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B0301D" w14:textId="77777777" w:rsidR="00F223B1" w:rsidRPr="00161E24" w:rsidRDefault="00F223B1" w:rsidP="00D16C3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261F9C8B" w14:textId="1C990FA1" w:rsidR="00F223B1" w:rsidRPr="001C7D17" w:rsidRDefault="00004402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A7C5C91" w14:textId="77777777" w:rsidR="00F223B1" w:rsidRPr="001C7D17" w:rsidRDefault="00F223B1" w:rsidP="00D16C33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C327E69" w14:textId="7CC654A1" w:rsidR="00F223B1" w:rsidRPr="00161E24" w:rsidRDefault="00A435B1" w:rsidP="0045154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</w:p>
        </w:tc>
      </w:tr>
      <w:tr w:rsidR="00C24992" w:rsidRPr="00161E24" w14:paraId="76422143" w14:textId="77777777" w:rsidTr="00E8107B">
        <w:trPr>
          <w:trHeight w:val="139"/>
        </w:trPr>
        <w:tc>
          <w:tcPr>
            <w:tcW w:w="3327" w:type="dxa"/>
            <w:vAlign w:val="bottom"/>
          </w:tcPr>
          <w:p w14:paraId="0D105EBC" w14:textId="5C0F26DB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5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(การจ้างเลี้ยง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ประกันราคา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08" w:type="dxa"/>
            <w:vAlign w:val="bottom"/>
          </w:tcPr>
          <w:p w14:paraId="480F0626" w14:textId="5B25C495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62 </w:t>
            </w:r>
          </w:p>
        </w:tc>
        <w:tc>
          <w:tcPr>
            <w:tcW w:w="236" w:type="dxa"/>
            <w:gridSpan w:val="2"/>
            <w:vAlign w:val="bottom"/>
          </w:tcPr>
          <w:p w14:paraId="036BADF5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54FD54CA" w14:textId="40695769" w:rsidR="00F223B1" w:rsidRPr="00B3006C" w:rsidRDefault="00234443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6" w:type="dxa"/>
            <w:vAlign w:val="bottom"/>
          </w:tcPr>
          <w:p w14:paraId="15AA997C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4CCEE431" w14:textId="794E5867" w:rsidR="00F223B1" w:rsidRPr="00161E24" w:rsidRDefault="009C4597" w:rsidP="00F223B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1503D8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2972DE40" w14:textId="36F9634A" w:rsidR="00F223B1" w:rsidRPr="001C7D17" w:rsidRDefault="00004402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2F5D4B5A" w14:textId="77777777" w:rsidR="00F223B1" w:rsidRPr="001C7D17" w:rsidRDefault="00F223B1" w:rsidP="00F223B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1941395B" w14:textId="09C3F031" w:rsidR="00F223B1" w:rsidRPr="00161E24" w:rsidRDefault="00A435B1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</w:t>
            </w:r>
          </w:p>
        </w:tc>
      </w:tr>
      <w:tr w:rsidR="00C24992" w:rsidRPr="00161E24" w14:paraId="4B4B0452" w14:textId="77777777" w:rsidTr="00E8107B">
        <w:trPr>
          <w:trHeight w:val="139"/>
        </w:trPr>
        <w:tc>
          <w:tcPr>
            <w:tcW w:w="3327" w:type="dxa"/>
            <w:vAlign w:val="bottom"/>
          </w:tcPr>
          <w:p w14:paraId="30C29EE7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008" w:type="dxa"/>
          </w:tcPr>
          <w:p w14:paraId="3556DEBB" w14:textId="629FA39C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61 </w:t>
            </w:r>
          </w:p>
        </w:tc>
        <w:tc>
          <w:tcPr>
            <w:tcW w:w="236" w:type="dxa"/>
            <w:gridSpan w:val="2"/>
            <w:vAlign w:val="bottom"/>
          </w:tcPr>
          <w:p w14:paraId="60AB8B77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8" w:type="dxa"/>
            <w:gridSpan w:val="2"/>
          </w:tcPr>
          <w:p w14:paraId="301244C6" w14:textId="244B3841" w:rsidR="00F223B1" w:rsidRPr="00B3006C" w:rsidRDefault="00234443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47E53306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3EE357E1" w14:textId="4DA26B97" w:rsidR="00F223B1" w:rsidRPr="00161E24" w:rsidRDefault="009C4597" w:rsidP="00F223B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AF1F64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29DC62EC" w14:textId="1862D285" w:rsidR="00F223B1" w:rsidRPr="001C7D17" w:rsidRDefault="00004402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172D3D03" w14:textId="77777777" w:rsidR="00F223B1" w:rsidRPr="001C7D17" w:rsidRDefault="00F223B1" w:rsidP="00F223B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</w:tcPr>
          <w:p w14:paraId="03541234" w14:textId="4BC71E75" w:rsidR="00F223B1" w:rsidRPr="00161E24" w:rsidRDefault="00A435B1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</w:t>
            </w:r>
          </w:p>
        </w:tc>
      </w:tr>
      <w:tr w:rsidR="00C24992" w:rsidRPr="00161E24" w14:paraId="2DF7B03D" w14:textId="77777777" w:rsidTr="00E8107B">
        <w:trPr>
          <w:trHeight w:val="139"/>
        </w:trPr>
        <w:tc>
          <w:tcPr>
            <w:tcW w:w="3327" w:type="dxa"/>
            <w:vAlign w:val="bottom"/>
          </w:tcPr>
          <w:p w14:paraId="71A1B1C1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</w:tcPr>
          <w:p w14:paraId="632D3604" w14:textId="2F5D3226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302 </w:t>
            </w:r>
          </w:p>
        </w:tc>
        <w:tc>
          <w:tcPr>
            <w:tcW w:w="236" w:type="dxa"/>
            <w:gridSpan w:val="2"/>
            <w:vAlign w:val="bottom"/>
          </w:tcPr>
          <w:p w14:paraId="587E2FDD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8" w:type="dxa"/>
            <w:gridSpan w:val="2"/>
          </w:tcPr>
          <w:p w14:paraId="7BFF0726" w14:textId="39887457" w:rsidR="00F223B1" w:rsidRPr="00066B79" w:rsidRDefault="00234443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  <w:vAlign w:val="bottom"/>
          </w:tcPr>
          <w:p w14:paraId="01C24328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1496FCDF" w14:textId="700D37EB" w:rsidR="00F223B1" w:rsidRPr="00161E24" w:rsidRDefault="009C4597" w:rsidP="0045063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6FB859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0E6BBF8A" w14:textId="18C00313" w:rsidR="00F223B1" w:rsidRPr="001C7D17" w:rsidRDefault="00004402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707AF050" w14:textId="77777777" w:rsidR="00F223B1" w:rsidRPr="001C7D17" w:rsidRDefault="00F223B1" w:rsidP="00F223B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</w:tcPr>
          <w:p w14:paraId="7C002E28" w14:textId="2AACA323" w:rsidR="00F223B1" w:rsidRPr="00161E24" w:rsidRDefault="00A435B1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314</w:t>
            </w:r>
          </w:p>
        </w:tc>
      </w:tr>
      <w:tr w:rsidR="00C24992" w:rsidRPr="00161E24" w14:paraId="2F33DB88" w14:textId="77777777" w:rsidTr="00E8107B">
        <w:trPr>
          <w:trHeight w:val="139"/>
        </w:trPr>
        <w:tc>
          <w:tcPr>
            <w:tcW w:w="3327" w:type="dxa"/>
            <w:vAlign w:val="bottom"/>
          </w:tcPr>
          <w:p w14:paraId="1FA03C30" w14:textId="4DFF5BF1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664"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6705D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FF5664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008" w:type="dxa"/>
          </w:tcPr>
          <w:p w14:paraId="6131C18C" w14:textId="794D5E24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1,073 </w:t>
            </w:r>
          </w:p>
        </w:tc>
        <w:tc>
          <w:tcPr>
            <w:tcW w:w="236" w:type="dxa"/>
            <w:gridSpan w:val="2"/>
            <w:vAlign w:val="bottom"/>
          </w:tcPr>
          <w:p w14:paraId="4CDAF5F8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8" w:type="dxa"/>
            <w:gridSpan w:val="2"/>
          </w:tcPr>
          <w:p w14:paraId="071B0A55" w14:textId="0C30DA26" w:rsidR="00F223B1" w:rsidRPr="005D4859" w:rsidRDefault="00234443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36" w:type="dxa"/>
            <w:vAlign w:val="bottom"/>
          </w:tcPr>
          <w:p w14:paraId="33680D30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39CEA7A8" w14:textId="4627149A" w:rsidR="00F223B1" w:rsidRPr="00161E24" w:rsidRDefault="009C4597" w:rsidP="00F223B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029ADE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54839F21" w14:textId="72B34094" w:rsidR="00F223B1" w:rsidRPr="001C7D17" w:rsidRDefault="00004402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15AA0AB5" w14:textId="77777777" w:rsidR="00F223B1" w:rsidRPr="001C7D17" w:rsidRDefault="00F223B1" w:rsidP="00F223B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</w:tcPr>
          <w:p w14:paraId="26FC1163" w14:textId="0A4620D8" w:rsidR="00F223B1" w:rsidRPr="00161E24" w:rsidRDefault="00A435B1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1,044</w:t>
            </w:r>
          </w:p>
        </w:tc>
      </w:tr>
      <w:tr w:rsidR="00C24992" w:rsidRPr="00161E24" w14:paraId="20929852" w14:textId="77777777" w:rsidTr="00E8107B">
        <w:trPr>
          <w:trHeight w:val="139"/>
        </w:trPr>
        <w:tc>
          <w:tcPr>
            <w:tcW w:w="3327" w:type="dxa"/>
            <w:vAlign w:val="bottom"/>
          </w:tcPr>
          <w:p w14:paraId="1DFF14AB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08" w:type="dxa"/>
          </w:tcPr>
          <w:p w14:paraId="5DC8A83B" w14:textId="39830560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215 </w:t>
            </w:r>
          </w:p>
        </w:tc>
        <w:tc>
          <w:tcPr>
            <w:tcW w:w="236" w:type="dxa"/>
            <w:gridSpan w:val="2"/>
            <w:vAlign w:val="bottom"/>
          </w:tcPr>
          <w:p w14:paraId="75EAD48B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8" w:type="dxa"/>
            <w:gridSpan w:val="2"/>
          </w:tcPr>
          <w:p w14:paraId="4CE8D507" w14:textId="260DD487" w:rsidR="00F223B1" w:rsidRPr="00066B79" w:rsidRDefault="00234443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(215)</w:t>
            </w:r>
          </w:p>
        </w:tc>
        <w:tc>
          <w:tcPr>
            <w:tcW w:w="236" w:type="dxa"/>
            <w:vAlign w:val="bottom"/>
          </w:tcPr>
          <w:p w14:paraId="1B414330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31BB5384" w14:textId="279C34E6" w:rsidR="00F223B1" w:rsidRPr="00161E24" w:rsidRDefault="009C4597" w:rsidP="00F223B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7FC8F0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</w:tcPr>
          <w:p w14:paraId="134CA52A" w14:textId="61C14F9F" w:rsidR="00F223B1" w:rsidRPr="001C7D17" w:rsidRDefault="00004402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7E68E70A" w14:textId="77777777" w:rsidR="00F223B1" w:rsidRPr="001C7D17" w:rsidRDefault="00F223B1" w:rsidP="00F223B1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</w:tcPr>
          <w:p w14:paraId="19745FF9" w14:textId="506D34D0" w:rsidR="00F223B1" w:rsidRPr="00161E24" w:rsidRDefault="00A435B1" w:rsidP="00A435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24992" w:rsidRPr="00161E24" w14:paraId="222C3C43" w14:textId="77777777" w:rsidTr="00E8107B">
        <w:trPr>
          <w:trHeight w:val="139"/>
        </w:trPr>
        <w:tc>
          <w:tcPr>
            <w:tcW w:w="3327" w:type="dxa"/>
            <w:vAlign w:val="bottom"/>
          </w:tcPr>
          <w:p w14:paraId="24C54A9F" w14:textId="7B821808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08" w:type="dxa"/>
            <w:vAlign w:val="bottom"/>
          </w:tcPr>
          <w:p w14:paraId="3FCC712E" w14:textId="05C498D5" w:rsidR="00F223B1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8115E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211ECD20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35B00F2E" w14:textId="14C7AF96" w:rsidR="00F223B1" w:rsidRPr="00514418" w:rsidRDefault="008115E4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51441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3E432749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3146F19D" w14:textId="2EA62942" w:rsidR="00F223B1" w:rsidRPr="00161E24" w:rsidRDefault="009C4597" w:rsidP="000044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AFE290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39635A4" w14:textId="62BB1D58" w:rsidR="00F223B1" w:rsidRDefault="00004402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164132A0" w14:textId="77777777" w:rsidR="00F223B1" w:rsidRDefault="00F223B1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3B936F93" w14:textId="14EAA09D" w:rsidR="00F223B1" w:rsidRPr="00161E24" w:rsidRDefault="008115E4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27</w:t>
            </w:r>
          </w:p>
        </w:tc>
      </w:tr>
      <w:tr w:rsidR="00C24992" w:rsidRPr="00161E24" w14:paraId="42A535F2" w14:textId="77777777" w:rsidTr="00E8107B">
        <w:trPr>
          <w:trHeight w:val="334"/>
        </w:trPr>
        <w:tc>
          <w:tcPr>
            <w:tcW w:w="3327" w:type="dxa"/>
            <w:vAlign w:val="bottom"/>
          </w:tcPr>
          <w:p w14:paraId="6BE82A2B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AEE1" w14:textId="45F27457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3E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1,815</w:t>
            </w:r>
          </w:p>
        </w:tc>
        <w:tc>
          <w:tcPr>
            <w:tcW w:w="236" w:type="dxa"/>
            <w:gridSpan w:val="2"/>
            <w:vAlign w:val="bottom"/>
          </w:tcPr>
          <w:p w14:paraId="498FBFEF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317A1" w14:textId="45CE3B19" w:rsidR="00F223B1" w:rsidRPr="00161E24" w:rsidRDefault="000F6AE5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(184)</w:t>
            </w:r>
          </w:p>
        </w:tc>
        <w:tc>
          <w:tcPr>
            <w:tcW w:w="236" w:type="dxa"/>
            <w:vAlign w:val="bottom"/>
          </w:tcPr>
          <w:p w14:paraId="196E533B" w14:textId="77777777" w:rsidR="00F223B1" w:rsidRPr="00DC49C5" w:rsidRDefault="00F223B1" w:rsidP="00F223B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BCCCF" w14:textId="37898A51" w:rsidR="00F223B1" w:rsidRPr="00161E24" w:rsidRDefault="009C4597" w:rsidP="000044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6CFAE5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F41998E" w14:textId="538C369D" w:rsidR="00F223B1" w:rsidRPr="00093EB9" w:rsidRDefault="00004402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37D47D8E" w14:textId="77777777" w:rsidR="00F223B1" w:rsidRPr="00093EB9" w:rsidRDefault="00F223B1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C090" w14:textId="337844F6" w:rsidR="00F223B1" w:rsidRPr="00161E24" w:rsidRDefault="00A435B1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1,631</w:t>
            </w:r>
          </w:p>
        </w:tc>
      </w:tr>
      <w:tr w:rsidR="00703FE9" w:rsidRPr="00161E24" w14:paraId="660D99CD" w14:textId="77777777" w:rsidTr="00074F4C">
        <w:trPr>
          <w:trHeight w:val="334"/>
        </w:trPr>
        <w:tc>
          <w:tcPr>
            <w:tcW w:w="3327" w:type="dxa"/>
            <w:vAlign w:val="bottom"/>
          </w:tcPr>
          <w:p w14:paraId="599D614B" w14:textId="77777777" w:rsidR="00703FE9" w:rsidRPr="00161E24" w:rsidRDefault="00703FE9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AA6BC4" w14:textId="77777777" w:rsidR="00703FE9" w:rsidRPr="00093EB9" w:rsidRDefault="00703FE9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5F4F8CB" w14:textId="77777777" w:rsidR="00703FE9" w:rsidRPr="00161E24" w:rsidRDefault="00703FE9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</w:tcBorders>
            <w:vAlign w:val="bottom"/>
          </w:tcPr>
          <w:p w14:paraId="51F98599" w14:textId="77777777" w:rsidR="00703FE9" w:rsidRDefault="00703FE9" w:rsidP="0051441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C87102D" w14:textId="77777777" w:rsidR="00703FE9" w:rsidRPr="00DC49C5" w:rsidRDefault="00703FE9" w:rsidP="00F223B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14848723" w14:textId="77777777" w:rsidR="00703FE9" w:rsidRDefault="00703FE9" w:rsidP="000044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B40F5B3" w14:textId="77777777" w:rsidR="00703FE9" w:rsidRPr="00161E24" w:rsidRDefault="00703FE9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461E9F68" w14:textId="77777777" w:rsidR="00703FE9" w:rsidRDefault="00703FE9" w:rsidP="00A435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</w:tcPr>
          <w:p w14:paraId="1FD62848" w14:textId="77777777" w:rsidR="00703FE9" w:rsidRPr="00093EB9" w:rsidRDefault="00703FE9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75D42147" w14:textId="77777777" w:rsidR="00703FE9" w:rsidRDefault="00703FE9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24992" w:rsidRPr="00161E24" w14:paraId="33B90771" w14:textId="77777777" w:rsidTr="00E8107B">
        <w:trPr>
          <w:trHeight w:val="389"/>
        </w:trPr>
        <w:tc>
          <w:tcPr>
            <w:tcW w:w="3327" w:type="dxa"/>
            <w:vAlign w:val="bottom"/>
          </w:tcPr>
          <w:p w14:paraId="6756844B" w14:textId="3570C911" w:rsidR="00F223B1" w:rsidRPr="00161E24" w:rsidRDefault="00F223B1" w:rsidP="00F2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vAlign w:val="bottom"/>
          </w:tcPr>
          <w:p w14:paraId="07D237AE" w14:textId="77777777" w:rsidR="00F223B1" w:rsidRDefault="00F223B1" w:rsidP="00F223B1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38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AECBE1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1AD03D06" w14:textId="77777777" w:rsidR="00F223B1" w:rsidRPr="00161E24" w:rsidRDefault="00F223B1" w:rsidP="00F223B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C1D131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3831F9D" w14:textId="77777777" w:rsidR="00F223B1" w:rsidRPr="00161E24" w:rsidRDefault="00F223B1" w:rsidP="00F223B1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60A992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E1ECC99" w14:textId="77777777" w:rsidR="00F223B1" w:rsidRPr="00161E24" w:rsidRDefault="00F223B1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5B2E868" w14:textId="77777777" w:rsidR="00F223B1" w:rsidRPr="00161E24" w:rsidRDefault="00F223B1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F561038" w14:textId="5DEE2FF6" w:rsidR="00F223B1" w:rsidRPr="00161E24" w:rsidRDefault="00F223B1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4992" w:rsidRPr="00161E24" w14:paraId="2BA35481" w14:textId="77777777" w:rsidTr="00E8107B">
        <w:trPr>
          <w:trHeight w:val="389"/>
        </w:trPr>
        <w:tc>
          <w:tcPr>
            <w:tcW w:w="3327" w:type="dxa"/>
            <w:vAlign w:val="bottom"/>
          </w:tcPr>
          <w:p w14:paraId="03D7F42C" w14:textId="67471FAE" w:rsidR="00F223B1" w:rsidRPr="00330FAA" w:rsidRDefault="00F223B1" w:rsidP="00F2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F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08" w:type="dxa"/>
            <w:vAlign w:val="bottom"/>
          </w:tcPr>
          <w:p w14:paraId="0EBEDC0F" w14:textId="04266B4A" w:rsidR="00F223B1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4606F">
              <w:rPr>
                <w:rFonts w:asciiTheme="majorBidi" w:hAnsiTheme="majorBidi" w:cstheme="majorBidi"/>
                <w:sz w:val="30"/>
                <w:szCs w:val="30"/>
              </w:rPr>
              <w:t>(1,058)</w:t>
            </w:r>
          </w:p>
        </w:tc>
        <w:tc>
          <w:tcPr>
            <w:tcW w:w="236" w:type="dxa"/>
            <w:gridSpan w:val="2"/>
            <w:vAlign w:val="bottom"/>
          </w:tcPr>
          <w:p w14:paraId="4B0CD509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46558CD7" w14:textId="4C897C33" w:rsidR="00F223B1" w:rsidRPr="00161E24" w:rsidRDefault="00523108" w:rsidP="00F223B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  <w:vAlign w:val="bottom"/>
          </w:tcPr>
          <w:p w14:paraId="5B08F463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1946378" w14:textId="69B3AC3F" w:rsidR="00F223B1" w:rsidRPr="00161E24" w:rsidRDefault="008D6DC7" w:rsidP="00577E3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B89C7B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1EB5E8C" w14:textId="591E095D" w:rsidR="00F223B1" w:rsidRPr="00161E24" w:rsidRDefault="009F70A8" w:rsidP="00074F4C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</w:tcPr>
          <w:p w14:paraId="7FC36847" w14:textId="77777777" w:rsidR="00F223B1" w:rsidRPr="00161E24" w:rsidRDefault="00F223B1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2957E2C4" w14:textId="3BFE67B9" w:rsidR="00F223B1" w:rsidRPr="00161E24" w:rsidRDefault="009F70A8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(1,018)</w:t>
            </w:r>
          </w:p>
        </w:tc>
      </w:tr>
      <w:tr w:rsidR="00C24992" w:rsidRPr="00161E24" w14:paraId="71B541C5" w14:textId="77777777" w:rsidTr="00E8107B">
        <w:trPr>
          <w:trHeight w:val="425"/>
        </w:trPr>
        <w:tc>
          <w:tcPr>
            <w:tcW w:w="3327" w:type="dxa"/>
            <w:vAlign w:val="bottom"/>
          </w:tcPr>
          <w:p w14:paraId="05FFAF98" w14:textId="713A5784" w:rsidR="00523108" w:rsidRPr="00161E24" w:rsidRDefault="00523108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08" w:type="dxa"/>
            <w:vAlign w:val="bottom"/>
          </w:tcPr>
          <w:p w14:paraId="3D001C62" w14:textId="21F1A352" w:rsidR="00523108" w:rsidRPr="00D4606F" w:rsidRDefault="00516EE3" w:rsidP="00215A2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(42)</w:t>
            </w:r>
          </w:p>
        </w:tc>
        <w:tc>
          <w:tcPr>
            <w:tcW w:w="236" w:type="dxa"/>
            <w:gridSpan w:val="2"/>
            <w:vAlign w:val="bottom"/>
          </w:tcPr>
          <w:p w14:paraId="484D9DFD" w14:textId="77777777" w:rsidR="00523108" w:rsidRPr="00161E24" w:rsidRDefault="00523108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64B2CA33" w14:textId="666C63EC" w:rsidR="00523108" w:rsidRPr="00523108" w:rsidRDefault="00523108" w:rsidP="00F223B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36" w:type="dxa"/>
            <w:vAlign w:val="bottom"/>
          </w:tcPr>
          <w:p w14:paraId="3A03F7D2" w14:textId="77777777" w:rsidR="00523108" w:rsidRPr="00161E24" w:rsidRDefault="00523108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546FF57" w14:textId="5C520EEF" w:rsidR="00523108" w:rsidRPr="00161E24" w:rsidRDefault="00954359" w:rsidP="0095435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4FBE9475" w14:textId="77777777" w:rsidR="00523108" w:rsidRPr="00161E24" w:rsidRDefault="00523108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vAlign w:val="bottom"/>
          </w:tcPr>
          <w:p w14:paraId="5D521CE7" w14:textId="2B163A6A" w:rsidR="00523108" w:rsidRPr="003C478D" w:rsidRDefault="00FF665D" w:rsidP="00FF665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(103)</w:t>
            </w:r>
          </w:p>
        </w:tc>
        <w:tc>
          <w:tcPr>
            <w:tcW w:w="241" w:type="dxa"/>
          </w:tcPr>
          <w:p w14:paraId="322B9FF0" w14:textId="77777777" w:rsidR="00523108" w:rsidRPr="00161E24" w:rsidRDefault="00523108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4EA381BE" w14:textId="370FC887" w:rsidR="00523108" w:rsidRPr="00161E24" w:rsidRDefault="009F70A8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35FF1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4992" w:rsidRPr="00161E24" w14:paraId="2F7FCBDC" w14:textId="77777777" w:rsidTr="00E8107B">
        <w:trPr>
          <w:trHeight w:val="389"/>
        </w:trPr>
        <w:tc>
          <w:tcPr>
            <w:tcW w:w="3327" w:type="dxa"/>
            <w:vAlign w:val="bottom"/>
          </w:tcPr>
          <w:p w14:paraId="218FDCE3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9AC69" w14:textId="0C347D5A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60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Pr="0038698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</w:t>
            </w:r>
            <w:r w:rsidRPr="00D460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EF7F79C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2EFBE" w14:textId="62ABAD88" w:rsidR="00F223B1" w:rsidRPr="00161E24" w:rsidRDefault="00523108" w:rsidP="00F223B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47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02141E39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82E26" w14:textId="19D0EF48" w:rsidR="00F223B1" w:rsidRPr="002A121B" w:rsidRDefault="009F70A8" w:rsidP="005D4FD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86F3F8C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BB29D" w14:textId="5EA965E4" w:rsidR="00F223B1" w:rsidRPr="00AE425A" w:rsidRDefault="009F70A8" w:rsidP="009F70A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</w:t>
            </w:r>
            <w:r w:rsidR="00B235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</w:tcPr>
          <w:p w14:paraId="438792C8" w14:textId="77777777" w:rsidR="00F223B1" w:rsidRPr="00161E24" w:rsidRDefault="00F223B1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5C33C" w14:textId="5C17BDEA" w:rsidR="00F223B1" w:rsidRPr="00161E24" w:rsidRDefault="009F70A8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(1,163)</w:t>
            </w:r>
          </w:p>
        </w:tc>
      </w:tr>
      <w:tr w:rsidR="00C24992" w:rsidRPr="00161E24" w14:paraId="04884DB8" w14:textId="77777777" w:rsidTr="00E8107B">
        <w:trPr>
          <w:trHeight w:val="389"/>
        </w:trPr>
        <w:tc>
          <w:tcPr>
            <w:tcW w:w="3327" w:type="dxa"/>
            <w:vAlign w:val="bottom"/>
          </w:tcPr>
          <w:p w14:paraId="54BC8273" w14:textId="77777777" w:rsidR="00F223B1" w:rsidRPr="00161E24" w:rsidRDefault="00F223B1" w:rsidP="00F2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55336" w14:textId="7132C7C3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0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715</w:t>
            </w:r>
          </w:p>
        </w:tc>
        <w:tc>
          <w:tcPr>
            <w:tcW w:w="236" w:type="dxa"/>
            <w:gridSpan w:val="2"/>
            <w:vAlign w:val="bottom"/>
          </w:tcPr>
          <w:p w14:paraId="1EB62BDD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D90AE" w14:textId="3145F15A" w:rsidR="00F223B1" w:rsidRPr="00161E24" w:rsidRDefault="008D6DC7" w:rsidP="00F223B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(14</w:t>
            </w:r>
            <w:r w:rsidR="0004755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C64436A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4267" w14:textId="7F784CCF" w:rsidR="00F223B1" w:rsidRPr="00161E24" w:rsidRDefault="009F70A8" w:rsidP="005D4FD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CAF3DDC" w14:textId="77777777" w:rsidR="00F223B1" w:rsidRPr="00161E24" w:rsidRDefault="00F223B1" w:rsidP="00F223B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ADBC0" w14:textId="354FBCAE" w:rsidR="00F223B1" w:rsidRPr="00AE425A" w:rsidRDefault="009F70A8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</w:t>
            </w:r>
            <w:r w:rsidR="00B235F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</w:tcPr>
          <w:p w14:paraId="63683D36" w14:textId="77777777" w:rsidR="00F223B1" w:rsidRPr="00161E24" w:rsidRDefault="00F223B1" w:rsidP="00F223B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515F6" w14:textId="5335B7F2" w:rsidR="00F223B1" w:rsidRPr="00161E24" w:rsidRDefault="005D4FDD" w:rsidP="00F223B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468</w:t>
            </w:r>
          </w:p>
        </w:tc>
      </w:tr>
    </w:tbl>
    <w:p w14:paraId="652EA206" w14:textId="63EF6CB2" w:rsidR="00FF0307" w:rsidRDefault="00FF030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6"/>
        <w:gridCol w:w="994"/>
        <w:gridCol w:w="236"/>
        <w:gridCol w:w="961"/>
        <w:gridCol w:w="236"/>
        <w:gridCol w:w="997"/>
        <w:gridCol w:w="236"/>
        <w:gridCol w:w="1094"/>
        <w:gridCol w:w="236"/>
        <w:gridCol w:w="1017"/>
      </w:tblGrid>
      <w:tr w:rsidR="00F223B1" w:rsidRPr="00161E24" w14:paraId="013C6E8C" w14:textId="77777777" w:rsidTr="00AA3B90">
        <w:trPr>
          <w:trHeight w:val="139"/>
          <w:tblHeader/>
        </w:trPr>
        <w:tc>
          <w:tcPr>
            <w:tcW w:w="3326" w:type="dxa"/>
            <w:vAlign w:val="bottom"/>
          </w:tcPr>
          <w:p w14:paraId="03B98EAA" w14:textId="77777777" w:rsidR="00F223B1" w:rsidRPr="00161E24" w:rsidRDefault="00F223B1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007" w:type="dxa"/>
            <w:gridSpan w:val="9"/>
          </w:tcPr>
          <w:p w14:paraId="00A2D119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23B1" w:rsidRPr="00161E24" w14:paraId="10CC3498" w14:textId="77777777" w:rsidTr="000F5CC9">
        <w:trPr>
          <w:trHeight w:val="466"/>
          <w:tblHeader/>
        </w:trPr>
        <w:tc>
          <w:tcPr>
            <w:tcW w:w="3326" w:type="dxa"/>
            <w:vAlign w:val="bottom"/>
          </w:tcPr>
          <w:p w14:paraId="0669A8C3" w14:textId="77777777" w:rsidR="00F223B1" w:rsidRPr="00161E24" w:rsidRDefault="00F223B1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94" w:type="dxa"/>
            <w:vAlign w:val="bottom"/>
          </w:tcPr>
          <w:p w14:paraId="1E7BECC9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379F1B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  <w:vAlign w:val="bottom"/>
          </w:tcPr>
          <w:p w14:paraId="57DF7F23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341D41A0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616B5DC8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9A682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A75B5CB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23B1" w:rsidRPr="00161E24" w14:paraId="48776E6B" w14:textId="77777777" w:rsidTr="000F5CC9">
        <w:trPr>
          <w:trHeight w:val="139"/>
          <w:tblHeader/>
        </w:trPr>
        <w:tc>
          <w:tcPr>
            <w:tcW w:w="3326" w:type="dxa"/>
            <w:vAlign w:val="bottom"/>
          </w:tcPr>
          <w:p w14:paraId="050A6AD6" w14:textId="77777777" w:rsidR="00F223B1" w:rsidRPr="00AF520B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F52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4" w:type="dxa"/>
            <w:vAlign w:val="bottom"/>
          </w:tcPr>
          <w:p w14:paraId="7BB14F62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5C3F52EB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045CE601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AF065AA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73791886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7AED0EF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589204DD" w14:textId="77777777" w:rsidR="00F223B1" w:rsidRPr="00DB1AC3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AC3">
              <w:rPr>
                <w:rFonts w:asciiTheme="majorBidi" w:hAnsiTheme="majorBidi" w:hint="cs"/>
                <w:sz w:val="30"/>
                <w:szCs w:val="30"/>
                <w:cs/>
              </w:rPr>
              <w:t>ได้มาจาก</w:t>
            </w:r>
          </w:p>
          <w:p w14:paraId="74D17A48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1AC3">
              <w:rPr>
                <w:rFonts w:asciiTheme="majorBidi" w:hAnsiTheme="majorBidi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36" w:type="dxa"/>
          </w:tcPr>
          <w:p w14:paraId="234D20DB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  <w:vAlign w:val="bottom"/>
          </w:tcPr>
          <w:p w14:paraId="60F23F68" w14:textId="77777777" w:rsidR="00F223B1" w:rsidRPr="00161E24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F223B1" w:rsidRPr="00161E24" w14:paraId="4DB34BEE" w14:textId="77777777" w:rsidTr="00AA3B90">
        <w:trPr>
          <w:trHeight w:val="139"/>
          <w:tblHeader/>
        </w:trPr>
        <w:tc>
          <w:tcPr>
            <w:tcW w:w="3326" w:type="dxa"/>
            <w:vAlign w:val="bottom"/>
          </w:tcPr>
          <w:p w14:paraId="28D3DF75" w14:textId="77777777" w:rsidR="00F223B1" w:rsidRPr="00AF520B" w:rsidRDefault="00F223B1" w:rsidP="002A5C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7" w:type="dxa"/>
            <w:gridSpan w:val="9"/>
            <w:vAlign w:val="bottom"/>
          </w:tcPr>
          <w:p w14:paraId="63304426" w14:textId="77777777" w:rsidR="00F223B1" w:rsidRPr="006D12AF" w:rsidRDefault="00F223B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23B1" w:rsidRPr="00161E24" w14:paraId="6929F307" w14:textId="77777777" w:rsidTr="000F5CC9">
        <w:trPr>
          <w:trHeight w:val="497"/>
        </w:trPr>
        <w:tc>
          <w:tcPr>
            <w:tcW w:w="3326" w:type="dxa"/>
            <w:vAlign w:val="bottom"/>
          </w:tcPr>
          <w:p w14:paraId="7274D967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94" w:type="dxa"/>
            <w:vAlign w:val="bottom"/>
          </w:tcPr>
          <w:p w14:paraId="07C52C7F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248C327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1" w:type="dxa"/>
            <w:vAlign w:val="bottom"/>
          </w:tcPr>
          <w:p w14:paraId="2C737FCB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FA534E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4F5AB8E4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673EFB2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</w:tcPr>
          <w:p w14:paraId="08BF7CF3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5291E5D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057EB672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223B1" w:rsidRPr="00161E24" w14:paraId="56FBD3C6" w14:textId="77777777" w:rsidTr="000F5CC9">
        <w:trPr>
          <w:trHeight w:val="139"/>
        </w:trPr>
        <w:tc>
          <w:tcPr>
            <w:tcW w:w="3326" w:type="dxa"/>
            <w:vAlign w:val="bottom"/>
          </w:tcPr>
          <w:p w14:paraId="095D358E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ด้านเครดิตที่คาดว่าจะเกิดขึ้น)</w:t>
            </w:r>
          </w:p>
        </w:tc>
        <w:tc>
          <w:tcPr>
            <w:tcW w:w="994" w:type="dxa"/>
            <w:vAlign w:val="bottom"/>
          </w:tcPr>
          <w:p w14:paraId="57DC2C2D" w14:textId="77777777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65</w:t>
            </w:r>
          </w:p>
        </w:tc>
        <w:tc>
          <w:tcPr>
            <w:tcW w:w="236" w:type="dxa"/>
            <w:vAlign w:val="bottom"/>
          </w:tcPr>
          <w:p w14:paraId="34979EE7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1" w:type="dxa"/>
            <w:vAlign w:val="bottom"/>
          </w:tcPr>
          <w:p w14:paraId="37B7D49E" w14:textId="77777777" w:rsidR="00F223B1" w:rsidRPr="00B3006C" w:rsidRDefault="00F223B1" w:rsidP="006411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</w:p>
        </w:tc>
        <w:tc>
          <w:tcPr>
            <w:tcW w:w="236" w:type="dxa"/>
            <w:vAlign w:val="bottom"/>
          </w:tcPr>
          <w:p w14:paraId="22647CEE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04196D8A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8BE7A6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3842C510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48ED704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26DBBD59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74 </w:t>
            </w:r>
          </w:p>
        </w:tc>
      </w:tr>
      <w:tr w:rsidR="00F223B1" w:rsidRPr="00161E24" w14:paraId="332EDEEE" w14:textId="77777777" w:rsidTr="000F5CC9">
        <w:trPr>
          <w:trHeight w:val="139"/>
        </w:trPr>
        <w:tc>
          <w:tcPr>
            <w:tcW w:w="3326" w:type="dxa"/>
            <w:vAlign w:val="bottom"/>
          </w:tcPr>
          <w:p w14:paraId="15F847F8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94" w:type="dxa"/>
            <w:vAlign w:val="bottom"/>
          </w:tcPr>
          <w:p w14:paraId="70EDC44A" w14:textId="77777777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6" w:type="dxa"/>
            <w:vAlign w:val="bottom"/>
          </w:tcPr>
          <w:p w14:paraId="6C904ADC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1" w:type="dxa"/>
          </w:tcPr>
          <w:p w14:paraId="7694BD0D" w14:textId="77777777" w:rsidR="00F223B1" w:rsidRPr="00B3006C" w:rsidRDefault="00F223B1" w:rsidP="006411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36" w:type="dxa"/>
            <w:vAlign w:val="bottom"/>
          </w:tcPr>
          <w:p w14:paraId="4325818D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10E7D25F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7E3951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</w:tcPr>
          <w:p w14:paraId="0D6991C0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6092481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14:paraId="47CA33B7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14 </w:t>
            </w:r>
          </w:p>
        </w:tc>
      </w:tr>
      <w:tr w:rsidR="00F223B1" w:rsidRPr="00161E24" w14:paraId="6CC3E9BD" w14:textId="77777777" w:rsidTr="000F5CC9">
        <w:trPr>
          <w:trHeight w:val="139"/>
        </w:trPr>
        <w:tc>
          <w:tcPr>
            <w:tcW w:w="3326" w:type="dxa"/>
            <w:vAlign w:val="bottom"/>
          </w:tcPr>
          <w:p w14:paraId="282B1612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5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(การจ้างเลี้ยง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ประกันราคา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4" w:type="dxa"/>
            <w:vAlign w:val="bottom"/>
          </w:tcPr>
          <w:p w14:paraId="17FA8091" w14:textId="77777777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vAlign w:val="bottom"/>
          </w:tcPr>
          <w:p w14:paraId="0022EDDB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1" w:type="dxa"/>
            <w:vAlign w:val="bottom"/>
          </w:tcPr>
          <w:p w14:paraId="570BA05B" w14:textId="77777777" w:rsidR="00F223B1" w:rsidRPr="00B3006C" w:rsidRDefault="00F223B1" w:rsidP="006411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vAlign w:val="bottom"/>
          </w:tcPr>
          <w:p w14:paraId="7413ACEE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31DE27F0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AEF73B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7D4F727D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BE8205D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432E92D6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62 </w:t>
            </w:r>
          </w:p>
        </w:tc>
      </w:tr>
      <w:tr w:rsidR="00F223B1" w:rsidRPr="00161E24" w14:paraId="68A7BAAD" w14:textId="77777777" w:rsidTr="000F5CC9">
        <w:trPr>
          <w:trHeight w:val="139"/>
        </w:trPr>
        <w:tc>
          <w:tcPr>
            <w:tcW w:w="3326" w:type="dxa"/>
            <w:vAlign w:val="bottom"/>
          </w:tcPr>
          <w:p w14:paraId="32EAFB3C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994" w:type="dxa"/>
            <w:vAlign w:val="bottom"/>
          </w:tcPr>
          <w:p w14:paraId="7BB50522" w14:textId="77777777" w:rsidR="00F223B1" w:rsidRPr="00B4725D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  <w:vAlign w:val="bottom"/>
          </w:tcPr>
          <w:p w14:paraId="6A92EF79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1" w:type="dxa"/>
          </w:tcPr>
          <w:p w14:paraId="21F9D431" w14:textId="77777777" w:rsidR="00F223B1" w:rsidRPr="00B3006C" w:rsidRDefault="00F223B1" w:rsidP="006411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36" w:type="dxa"/>
            <w:vAlign w:val="bottom"/>
          </w:tcPr>
          <w:p w14:paraId="084E3079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3AA64F2D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383430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</w:tcPr>
          <w:p w14:paraId="1C36C9D1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CE90920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14:paraId="1310054B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61 </w:t>
            </w:r>
          </w:p>
        </w:tc>
      </w:tr>
      <w:tr w:rsidR="00F223B1" w:rsidRPr="00161E24" w14:paraId="27E3F0B1" w14:textId="77777777" w:rsidTr="000F5CC9">
        <w:trPr>
          <w:trHeight w:val="139"/>
        </w:trPr>
        <w:tc>
          <w:tcPr>
            <w:tcW w:w="3326" w:type="dxa"/>
            <w:vAlign w:val="bottom"/>
          </w:tcPr>
          <w:p w14:paraId="0B512BE0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94" w:type="dxa"/>
            <w:vAlign w:val="bottom"/>
          </w:tcPr>
          <w:p w14:paraId="440CF4A2" w14:textId="77777777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301</w:t>
            </w:r>
          </w:p>
        </w:tc>
        <w:tc>
          <w:tcPr>
            <w:tcW w:w="236" w:type="dxa"/>
            <w:vAlign w:val="bottom"/>
          </w:tcPr>
          <w:p w14:paraId="4011D6E6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1" w:type="dxa"/>
          </w:tcPr>
          <w:p w14:paraId="076E0C8D" w14:textId="77777777" w:rsidR="00F223B1" w:rsidRPr="00066B79" w:rsidRDefault="00F223B1" w:rsidP="006411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36" w:type="dxa"/>
            <w:vAlign w:val="bottom"/>
          </w:tcPr>
          <w:p w14:paraId="23E42C48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03837C55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D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  <w:tc>
          <w:tcPr>
            <w:tcW w:w="236" w:type="dxa"/>
            <w:vAlign w:val="bottom"/>
          </w:tcPr>
          <w:p w14:paraId="664588DE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</w:tcPr>
          <w:p w14:paraId="14A08B23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6E067310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14:paraId="0879133E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302 </w:t>
            </w:r>
          </w:p>
        </w:tc>
      </w:tr>
      <w:tr w:rsidR="00F223B1" w:rsidRPr="00161E24" w14:paraId="238B0C91" w14:textId="77777777" w:rsidTr="000F5CC9">
        <w:trPr>
          <w:trHeight w:val="139"/>
        </w:trPr>
        <w:tc>
          <w:tcPr>
            <w:tcW w:w="3326" w:type="dxa"/>
            <w:vAlign w:val="bottom"/>
          </w:tcPr>
          <w:p w14:paraId="6E956E7F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CC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Pr="006705D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F90CC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94" w:type="dxa"/>
            <w:vAlign w:val="bottom"/>
          </w:tcPr>
          <w:p w14:paraId="75BCE0D0" w14:textId="77777777" w:rsidR="00F223B1" w:rsidRPr="00B4725D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4725D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236" w:type="dxa"/>
            <w:vAlign w:val="bottom"/>
          </w:tcPr>
          <w:p w14:paraId="6A09944E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1" w:type="dxa"/>
          </w:tcPr>
          <w:p w14:paraId="0C8B6136" w14:textId="77777777" w:rsidR="00F223B1" w:rsidRPr="005D4859" w:rsidRDefault="00F223B1" w:rsidP="004D7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</w:p>
        </w:tc>
        <w:tc>
          <w:tcPr>
            <w:tcW w:w="236" w:type="dxa"/>
            <w:vAlign w:val="bottom"/>
          </w:tcPr>
          <w:p w14:paraId="5A1D052B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265C3770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C77DFB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</w:tcPr>
          <w:p w14:paraId="1238EC2A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CC8C2E7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14:paraId="2CE9E1E0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1,073 </w:t>
            </w:r>
          </w:p>
        </w:tc>
      </w:tr>
      <w:tr w:rsidR="00F223B1" w:rsidRPr="00161E24" w14:paraId="0BECD2FF" w14:textId="77777777" w:rsidTr="000F5CC9">
        <w:trPr>
          <w:trHeight w:val="139"/>
        </w:trPr>
        <w:tc>
          <w:tcPr>
            <w:tcW w:w="3326" w:type="dxa"/>
            <w:vAlign w:val="bottom"/>
          </w:tcPr>
          <w:p w14:paraId="39F98221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4" w:type="dxa"/>
            <w:vAlign w:val="bottom"/>
          </w:tcPr>
          <w:p w14:paraId="3401F8F1" w14:textId="77777777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36" w:type="dxa"/>
            <w:vAlign w:val="bottom"/>
          </w:tcPr>
          <w:p w14:paraId="4AB7FDEE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1" w:type="dxa"/>
          </w:tcPr>
          <w:p w14:paraId="0F957F23" w14:textId="77777777" w:rsidR="00F223B1" w:rsidRPr="00066B79" w:rsidRDefault="00F223B1" w:rsidP="004D7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236" w:type="dxa"/>
            <w:vAlign w:val="bottom"/>
          </w:tcPr>
          <w:p w14:paraId="753B15DD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76C2A94E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E61670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</w:tcPr>
          <w:p w14:paraId="29F79F54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BA82EC9" w14:textId="77777777" w:rsidR="00F223B1" w:rsidRPr="001C7D17" w:rsidRDefault="00F223B1" w:rsidP="002A5C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14:paraId="1E17A39F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215 </w:t>
            </w:r>
          </w:p>
        </w:tc>
      </w:tr>
      <w:tr w:rsidR="00F223B1" w:rsidRPr="00161E24" w14:paraId="5D976B45" w14:textId="77777777" w:rsidTr="000F5CC9">
        <w:trPr>
          <w:trHeight w:val="139"/>
        </w:trPr>
        <w:tc>
          <w:tcPr>
            <w:tcW w:w="3326" w:type="dxa"/>
            <w:vAlign w:val="bottom"/>
          </w:tcPr>
          <w:p w14:paraId="17673803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4" w:type="dxa"/>
            <w:vAlign w:val="bottom"/>
          </w:tcPr>
          <w:p w14:paraId="6DDC877B" w14:textId="424D9923" w:rsidR="00F223B1" w:rsidRDefault="002B78CE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  <w:tc>
          <w:tcPr>
            <w:tcW w:w="236" w:type="dxa"/>
            <w:vAlign w:val="bottom"/>
          </w:tcPr>
          <w:p w14:paraId="404662F5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1" w:type="dxa"/>
            <w:vAlign w:val="bottom"/>
          </w:tcPr>
          <w:p w14:paraId="674F32C9" w14:textId="204F3073" w:rsidR="00F223B1" w:rsidRPr="004D77F8" w:rsidRDefault="00F223B1" w:rsidP="004D7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D77F8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2B78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4D77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45C246E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vAlign w:val="bottom"/>
          </w:tcPr>
          <w:p w14:paraId="3DEE80E1" w14:textId="0DD5F237" w:rsidR="00F223B1" w:rsidRPr="00161E24" w:rsidRDefault="002B78CE" w:rsidP="002A5CB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1D30751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7CC5E28" w14:textId="77777777" w:rsidR="00F223B1" w:rsidRDefault="00F223B1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644F310" w14:textId="77777777" w:rsidR="00F223B1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6E2D5EB6" w14:textId="6976C97D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270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F223B1" w:rsidRPr="00161E24" w14:paraId="25E2B6C9" w14:textId="77777777" w:rsidTr="000F5CC9">
        <w:trPr>
          <w:trHeight w:val="334"/>
        </w:trPr>
        <w:tc>
          <w:tcPr>
            <w:tcW w:w="3326" w:type="dxa"/>
            <w:vAlign w:val="bottom"/>
          </w:tcPr>
          <w:p w14:paraId="14FB1959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38AA" w14:textId="77777777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1,987</w:t>
            </w:r>
          </w:p>
        </w:tc>
        <w:tc>
          <w:tcPr>
            <w:tcW w:w="236" w:type="dxa"/>
            <w:vAlign w:val="bottom"/>
          </w:tcPr>
          <w:p w14:paraId="56727041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944AE" w14:textId="77777777" w:rsidR="00F223B1" w:rsidRPr="00161E24" w:rsidRDefault="00F223B1" w:rsidP="004D7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42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(199)</w:t>
            </w:r>
          </w:p>
        </w:tc>
        <w:tc>
          <w:tcPr>
            <w:tcW w:w="236" w:type="dxa"/>
            <w:vAlign w:val="bottom"/>
          </w:tcPr>
          <w:p w14:paraId="38DCB13C" w14:textId="77777777" w:rsidR="00F223B1" w:rsidRPr="00DC49C5" w:rsidRDefault="00F223B1" w:rsidP="002A5C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8258A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76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</w:p>
        </w:tc>
        <w:tc>
          <w:tcPr>
            <w:tcW w:w="236" w:type="dxa"/>
            <w:vAlign w:val="bottom"/>
          </w:tcPr>
          <w:p w14:paraId="5314D155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0AF9E8A" w14:textId="77777777" w:rsidR="00F223B1" w:rsidRPr="00093EB9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4C620D37" w14:textId="77777777" w:rsidR="00F223B1" w:rsidRPr="00093EB9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1E533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93E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1,815</w:t>
            </w:r>
          </w:p>
        </w:tc>
      </w:tr>
      <w:tr w:rsidR="00F223B1" w:rsidRPr="00835387" w14:paraId="6E577858" w14:textId="77777777" w:rsidTr="000F5CC9">
        <w:trPr>
          <w:trHeight w:val="316"/>
        </w:trPr>
        <w:tc>
          <w:tcPr>
            <w:tcW w:w="3326" w:type="dxa"/>
            <w:vAlign w:val="bottom"/>
          </w:tcPr>
          <w:p w14:paraId="058B0E05" w14:textId="77777777" w:rsidR="00F223B1" w:rsidRPr="00835387" w:rsidRDefault="00F223B1" w:rsidP="00F2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4" w:type="dxa"/>
            <w:vAlign w:val="bottom"/>
          </w:tcPr>
          <w:p w14:paraId="42A596DB" w14:textId="77777777" w:rsidR="00F223B1" w:rsidRPr="00835387" w:rsidRDefault="00F223B1" w:rsidP="002A5C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5991C82" w14:textId="77777777" w:rsidR="00F223B1" w:rsidRPr="00835387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1" w:type="dxa"/>
            <w:vAlign w:val="bottom"/>
          </w:tcPr>
          <w:p w14:paraId="3DE795F9" w14:textId="77777777" w:rsidR="00F223B1" w:rsidRPr="00835387" w:rsidRDefault="00F223B1" w:rsidP="002A5C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87136C3" w14:textId="77777777" w:rsidR="00F223B1" w:rsidRPr="00835387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7" w:type="dxa"/>
            <w:vAlign w:val="bottom"/>
          </w:tcPr>
          <w:p w14:paraId="2A4ED7B8" w14:textId="77777777" w:rsidR="00F223B1" w:rsidRPr="00835387" w:rsidRDefault="00F223B1" w:rsidP="002A5C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DB67181" w14:textId="77777777" w:rsidR="00F223B1" w:rsidRPr="00835387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4" w:type="dxa"/>
          </w:tcPr>
          <w:p w14:paraId="4B2D3C87" w14:textId="77777777" w:rsidR="00F223B1" w:rsidRPr="00835387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177D8A4" w14:textId="77777777" w:rsidR="00F223B1" w:rsidRPr="00835387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17" w:type="dxa"/>
            <w:vAlign w:val="bottom"/>
          </w:tcPr>
          <w:p w14:paraId="0DBEDE01" w14:textId="77777777" w:rsidR="00F223B1" w:rsidRPr="00835387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</w:tr>
      <w:tr w:rsidR="00F223B1" w:rsidRPr="00161E24" w14:paraId="322BE8D5" w14:textId="77777777" w:rsidTr="000F5CC9">
        <w:trPr>
          <w:trHeight w:val="389"/>
        </w:trPr>
        <w:tc>
          <w:tcPr>
            <w:tcW w:w="3326" w:type="dxa"/>
            <w:vAlign w:val="bottom"/>
          </w:tcPr>
          <w:p w14:paraId="2CB0B9B6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4" w:type="dxa"/>
            <w:vAlign w:val="bottom"/>
          </w:tcPr>
          <w:p w14:paraId="12D14AC5" w14:textId="77777777" w:rsidR="00F223B1" w:rsidRDefault="00F223B1" w:rsidP="002A5CB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38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22E1E45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E4BE11B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07B0D1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4216EA8A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3074D9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51FF593C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F39AC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F246461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3B1" w:rsidRPr="00161E24" w14:paraId="2664BFB9" w14:textId="77777777" w:rsidTr="000F5CC9">
        <w:trPr>
          <w:trHeight w:val="389"/>
        </w:trPr>
        <w:tc>
          <w:tcPr>
            <w:tcW w:w="3326" w:type="dxa"/>
            <w:vAlign w:val="bottom"/>
          </w:tcPr>
          <w:p w14:paraId="6B9DEE1E" w14:textId="77777777" w:rsidR="00F223B1" w:rsidRPr="00330FAA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F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4" w:type="dxa"/>
            <w:vAlign w:val="bottom"/>
          </w:tcPr>
          <w:p w14:paraId="24C4DB8D" w14:textId="77777777" w:rsidR="00F223B1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7C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(1,040)</w:t>
            </w:r>
          </w:p>
        </w:tc>
        <w:tc>
          <w:tcPr>
            <w:tcW w:w="236" w:type="dxa"/>
            <w:vAlign w:val="bottom"/>
          </w:tcPr>
          <w:p w14:paraId="2F27845E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1A0DE351" w14:textId="77777777" w:rsidR="00F223B1" w:rsidRPr="004D77F8" w:rsidRDefault="00F223B1" w:rsidP="004D7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D77F8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36" w:type="dxa"/>
            <w:vAlign w:val="bottom"/>
          </w:tcPr>
          <w:p w14:paraId="21D653C0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36579E81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6885B7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6DEA8ED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7037811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B221AA3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4606F">
              <w:rPr>
                <w:rFonts w:asciiTheme="majorBidi" w:hAnsiTheme="majorBidi" w:cstheme="majorBidi"/>
                <w:sz w:val="30"/>
                <w:szCs w:val="30"/>
              </w:rPr>
              <w:t>(1,058)</w:t>
            </w:r>
          </w:p>
        </w:tc>
      </w:tr>
      <w:tr w:rsidR="00305533" w:rsidRPr="00161E24" w14:paraId="4143113C" w14:textId="77777777" w:rsidTr="000F5CC9">
        <w:trPr>
          <w:trHeight w:val="425"/>
        </w:trPr>
        <w:tc>
          <w:tcPr>
            <w:tcW w:w="3326" w:type="dxa"/>
            <w:vAlign w:val="bottom"/>
          </w:tcPr>
          <w:p w14:paraId="3D1A103C" w14:textId="06330D80" w:rsidR="00305533" w:rsidRPr="00161E24" w:rsidRDefault="00305533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4" w:type="dxa"/>
            <w:vAlign w:val="bottom"/>
          </w:tcPr>
          <w:p w14:paraId="2BEDA1A5" w14:textId="404CE548" w:rsidR="00305533" w:rsidRDefault="00535BAA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(23)</w:t>
            </w:r>
          </w:p>
        </w:tc>
        <w:tc>
          <w:tcPr>
            <w:tcW w:w="236" w:type="dxa"/>
            <w:vAlign w:val="bottom"/>
          </w:tcPr>
          <w:p w14:paraId="565EF43B" w14:textId="77777777" w:rsidR="00305533" w:rsidRPr="00161E24" w:rsidRDefault="00305533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13CC6B9B" w14:textId="55931AB2" w:rsidR="00305533" w:rsidRPr="00535BAA" w:rsidRDefault="00535BAA" w:rsidP="004D7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36" w:type="dxa"/>
            <w:vAlign w:val="bottom"/>
          </w:tcPr>
          <w:p w14:paraId="2448C990" w14:textId="77777777" w:rsidR="00305533" w:rsidRPr="00161E24" w:rsidRDefault="00305533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17697241" w14:textId="0D372304" w:rsidR="00305533" w:rsidRDefault="00043ED0" w:rsidP="002A5C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50F264" w14:textId="77777777" w:rsidR="00305533" w:rsidRPr="00161E24" w:rsidRDefault="00305533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136FCACF" w14:textId="17470C06" w:rsidR="00305533" w:rsidRDefault="00043ED0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2C430EE" w14:textId="77777777" w:rsidR="00305533" w:rsidRPr="00161E24" w:rsidRDefault="00305533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7B95EA1B" w14:textId="7D0DBFE0" w:rsidR="00305533" w:rsidRPr="00D4606F" w:rsidRDefault="00043ED0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</w:tr>
      <w:tr w:rsidR="00F223B1" w:rsidRPr="00161E24" w14:paraId="63B73210" w14:textId="77777777" w:rsidTr="000F5CC9">
        <w:trPr>
          <w:trHeight w:val="389"/>
        </w:trPr>
        <w:tc>
          <w:tcPr>
            <w:tcW w:w="3326" w:type="dxa"/>
            <w:vAlign w:val="bottom"/>
          </w:tcPr>
          <w:p w14:paraId="63D74266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B3BFD" w14:textId="77777777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(1,063)</w:t>
            </w:r>
          </w:p>
        </w:tc>
        <w:tc>
          <w:tcPr>
            <w:tcW w:w="236" w:type="dxa"/>
            <w:vAlign w:val="bottom"/>
          </w:tcPr>
          <w:p w14:paraId="33D93932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3F64D" w14:textId="77777777" w:rsidR="00F223B1" w:rsidRPr="007545E2" w:rsidRDefault="00F223B1" w:rsidP="004D7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36" w:type="dxa"/>
            <w:vAlign w:val="bottom"/>
          </w:tcPr>
          <w:p w14:paraId="0EBCB839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42AC9" w14:textId="77777777" w:rsidR="00F223B1" w:rsidRPr="002A121B" w:rsidRDefault="00F223B1" w:rsidP="002A5CB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2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1A572E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F6AC8" w14:textId="77777777" w:rsidR="00F223B1" w:rsidRPr="00AE425A" w:rsidRDefault="00F223B1" w:rsidP="002A5CBF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2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C006A26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5186E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60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Pr="0038698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</w:t>
            </w:r>
            <w:r w:rsidRPr="00D460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223B1" w:rsidRPr="00161E24" w14:paraId="6E2ACDE7" w14:textId="77777777" w:rsidTr="000F5CC9">
        <w:trPr>
          <w:trHeight w:val="389"/>
        </w:trPr>
        <w:tc>
          <w:tcPr>
            <w:tcW w:w="3326" w:type="dxa"/>
            <w:vAlign w:val="bottom"/>
          </w:tcPr>
          <w:p w14:paraId="0608848E" w14:textId="77777777" w:rsidR="00F223B1" w:rsidRPr="00161E24" w:rsidRDefault="00F223B1" w:rsidP="00F9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1EEEA" w14:textId="77777777" w:rsidR="00F223B1" w:rsidRPr="00161E24" w:rsidRDefault="00F223B1" w:rsidP="00B4725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</w:t>
            </w:r>
          </w:p>
        </w:tc>
        <w:tc>
          <w:tcPr>
            <w:tcW w:w="236" w:type="dxa"/>
            <w:vAlign w:val="bottom"/>
          </w:tcPr>
          <w:p w14:paraId="03C74ABF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B3CA9" w14:textId="77777777" w:rsidR="00F223B1" w:rsidRPr="007545E2" w:rsidRDefault="00F223B1" w:rsidP="004D77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4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(236)</w:t>
            </w:r>
          </w:p>
        </w:tc>
        <w:tc>
          <w:tcPr>
            <w:tcW w:w="236" w:type="dxa"/>
            <w:vAlign w:val="bottom"/>
          </w:tcPr>
          <w:p w14:paraId="6BA2C681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63C05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6B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</w:p>
        </w:tc>
        <w:tc>
          <w:tcPr>
            <w:tcW w:w="236" w:type="dxa"/>
            <w:vAlign w:val="bottom"/>
          </w:tcPr>
          <w:p w14:paraId="2A598115" w14:textId="77777777" w:rsidR="00F223B1" w:rsidRPr="00161E24" w:rsidRDefault="00F223B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9C05F" w14:textId="77777777" w:rsidR="00F223B1" w:rsidRPr="00AE425A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42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5F15C9C3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A2218" w14:textId="77777777" w:rsidR="00F223B1" w:rsidRPr="00161E24" w:rsidRDefault="00F223B1" w:rsidP="002A5CB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60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715</w:t>
            </w:r>
          </w:p>
        </w:tc>
      </w:tr>
    </w:tbl>
    <w:p w14:paraId="100DA84E" w14:textId="734E33F9" w:rsidR="009A49E0" w:rsidRDefault="009A49E0">
      <w:r>
        <w:br/>
      </w:r>
    </w:p>
    <w:p w14:paraId="2B1D5642" w14:textId="77777777" w:rsidR="000A16CF" w:rsidRDefault="000A16CF"/>
    <w:p w14:paraId="7CAA8DA0" w14:textId="77777777" w:rsidR="000A16CF" w:rsidRDefault="000A16CF"/>
    <w:p w14:paraId="706CF44D" w14:textId="77777777" w:rsidR="000A16CF" w:rsidRDefault="000A16CF"/>
    <w:p w14:paraId="581DF232" w14:textId="77777777" w:rsidR="000A16CF" w:rsidRDefault="000A16CF"/>
    <w:p w14:paraId="51A4FB67" w14:textId="77777777" w:rsidR="000A16CF" w:rsidRDefault="000A16CF"/>
    <w:p w14:paraId="5522211A" w14:textId="77777777" w:rsidR="000A16CF" w:rsidRDefault="000A16CF"/>
    <w:p w14:paraId="18F4888F" w14:textId="77777777" w:rsidR="000A16CF" w:rsidRDefault="000A16CF"/>
    <w:p w14:paraId="24001C08" w14:textId="77777777" w:rsidR="000A16CF" w:rsidRDefault="000A16CF"/>
    <w:p w14:paraId="415ACE3B" w14:textId="77777777" w:rsidR="000A16CF" w:rsidRDefault="000A16CF"/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4"/>
        <w:gridCol w:w="1260"/>
        <w:gridCol w:w="270"/>
        <w:gridCol w:w="1188"/>
        <w:gridCol w:w="270"/>
        <w:gridCol w:w="1131"/>
        <w:gridCol w:w="236"/>
        <w:gridCol w:w="1117"/>
      </w:tblGrid>
      <w:tr w:rsidR="00700251" w:rsidRPr="00161E24" w14:paraId="2D3742DA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0CCE5FCB" w14:textId="6A6717EC" w:rsidR="00700251" w:rsidRPr="00161E24" w:rsidRDefault="00700251" w:rsidP="00756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643DAD8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251" w:rsidRPr="00161E24" w14:paraId="7D9CA77E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3C0C761E" w14:textId="77777777" w:rsidR="00700251" w:rsidRPr="00161E24" w:rsidRDefault="00700251" w:rsidP="00756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6769B6F3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9C76A5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56808722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1BCD127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254A6DB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2B086F25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0251" w:rsidRPr="00161E24" w14:paraId="6B083F57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7DD290CB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28883C" w14:textId="02600B12" w:rsidR="00060029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209BE0D" w14:textId="7E837443" w:rsidR="00700251" w:rsidRPr="00161E24" w:rsidRDefault="000C58D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C1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ACCA768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3EFA7A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31BEEEA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1A9639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A5F91B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5F661A35" w14:textId="4A15F06B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C1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700251" w:rsidRPr="00161E24" w14:paraId="3ACA9327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3672CF83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6D8FA56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0251" w:rsidRPr="00161E24" w14:paraId="331C52D0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087C1484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B2BBB29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B7D800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2E67C79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420D31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6400E578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70102D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13295130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C1B71" w:rsidRPr="00161E24" w14:paraId="1EBA2367" w14:textId="77777777" w:rsidTr="003E1AF5">
        <w:trPr>
          <w:trHeight w:val="139"/>
        </w:trPr>
        <w:tc>
          <w:tcPr>
            <w:tcW w:w="3744" w:type="dxa"/>
            <w:vAlign w:val="bottom"/>
          </w:tcPr>
          <w:p w14:paraId="60A1CE20" w14:textId="4F485C31" w:rsidR="005C1B71" w:rsidRPr="00161E24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3A6D964A" w14:textId="7C248F44" w:rsidR="005C1B71" w:rsidRPr="00161E24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  <w:vAlign w:val="bottom"/>
          </w:tcPr>
          <w:p w14:paraId="192B679B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1326D2B" w14:textId="6EAED501" w:rsidR="005C1B71" w:rsidRPr="00161E24" w:rsidRDefault="007030A6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  <w:vAlign w:val="bottom"/>
          </w:tcPr>
          <w:p w14:paraId="7692C583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77B029F3" w14:textId="05FE58E7" w:rsidR="005C1B71" w:rsidRPr="00161E24" w:rsidRDefault="00901637" w:rsidP="005C1B7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4636C1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6CAF5E1B" w14:textId="0AA5F0B5" w:rsidR="005C1B71" w:rsidRPr="00161E24" w:rsidRDefault="002E691B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</w:p>
        </w:tc>
      </w:tr>
      <w:tr w:rsidR="005C1B71" w:rsidRPr="00161E24" w14:paraId="56836209" w14:textId="77777777" w:rsidTr="003E1AF5">
        <w:trPr>
          <w:trHeight w:val="334"/>
        </w:trPr>
        <w:tc>
          <w:tcPr>
            <w:tcW w:w="3744" w:type="dxa"/>
            <w:vAlign w:val="bottom"/>
          </w:tcPr>
          <w:p w14:paraId="2F25DADF" w14:textId="77777777" w:rsidR="005C1B71" w:rsidRPr="00161E24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  <w:vAlign w:val="bottom"/>
          </w:tcPr>
          <w:p w14:paraId="5A4A65EA" w14:textId="08544BDE" w:rsidR="005C1B71" w:rsidRPr="00161E24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3C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</w:p>
        </w:tc>
        <w:tc>
          <w:tcPr>
            <w:tcW w:w="270" w:type="dxa"/>
            <w:vAlign w:val="bottom"/>
          </w:tcPr>
          <w:p w14:paraId="7334B818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88754BF" w14:textId="49339311" w:rsidR="005C1B71" w:rsidRPr="00161E24" w:rsidRDefault="00CB5C17" w:rsidP="00CB5C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CB101C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2B35CB27" w14:textId="25ACD17A" w:rsidR="005C1B71" w:rsidRPr="00161E24" w:rsidRDefault="00901637" w:rsidP="005C1B7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BF6DDC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4FE670D4" w14:textId="05F8AD66" w:rsidR="005C1B71" w:rsidRPr="00161E24" w:rsidRDefault="002E691B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</w:p>
        </w:tc>
      </w:tr>
      <w:tr w:rsidR="005C1B71" w:rsidRPr="00161E24" w14:paraId="041ACF45" w14:textId="77777777" w:rsidTr="003E1AF5">
        <w:trPr>
          <w:trHeight w:val="348"/>
        </w:trPr>
        <w:tc>
          <w:tcPr>
            <w:tcW w:w="3744" w:type="dxa"/>
            <w:vAlign w:val="bottom"/>
          </w:tcPr>
          <w:p w14:paraId="45D12290" w14:textId="77777777" w:rsidR="005C1B71" w:rsidRPr="00161E24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327B92B" w14:textId="65F246D0" w:rsidR="005C1B71" w:rsidRPr="00161E24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  <w:tc>
          <w:tcPr>
            <w:tcW w:w="270" w:type="dxa"/>
            <w:vAlign w:val="bottom"/>
          </w:tcPr>
          <w:p w14:paraId="25F76BB5" w14:textId="12281A93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EBC45E" w14:textId="669837BD" w:rsidR="005C1B71" w:rsidRPr="00161E24" w:rsidRDefault="00432076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bottom"/>
          </w:tcPr>
          <w:p w14:paraId="32D90AD0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B809E09" w14:textId="6C402EBC" w:rsidR="005C1B71" w:rsidRPr="00161E24" w:rsidRDefault="00901637" w:rsidP="002E691B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3B9C42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29E6536A" w14:textId="7191389E" w:rsidR="005C1B71" w:rsidRPr="00161E24" w:rsidRDefault="002E691B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</w:tr>
      <w:tr w:rsidR="005C1B71" w:rsidRPr="00161E24" w14:paraId="7102F433" w14:textId="77777777" w:rsidTr="003E1AF5">
        <w:trPr>
          <w:trHeight w:val="348"/>
        </w:trPr>
        <w:tc>
          <w:tcPr>
            <w:tcW w:w="3744" w:type="dxa"/>
            <w:vAlign w:val="bottom"/>
          </w:tcPr>
          <w:p w14:paraId="26BAD8FE" w14:textId="5E82429F" w:rsidR="005C1B71" w:rsidRPr="00161E24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9233D8C" w14:textId="29FAC5B9" w:rsidR="005C1B71" w:rsidRPr="00161E24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4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  <w:vAlign w:val="bottom"/>
          </w:tcPr>
          <w:p w14:paraId="07FD0352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0752401" w14:textId="4F73838B" w:rsidR="005C1B71" w:rsidRPr="00161E24" w:rsidRDefault="00432076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  <w:vAlign w:val="bottom"/>
          </w:tcPr>
          <w:p w14:paraId="78F2EB37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A36874E" w14:textId="484A766C" w:rsidR="005C1B71" w:rsidRPr="00161E24" w:rsidRDefault="00901637" w:rsidP="005C1B7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F18B96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2584C193" w14:textId="087C2AF4" w:rsidR="005C1B71" w:rsidRPr="00161E24" w:rsidRDefault="002E691B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</w:tr>
      <w:tr w:rsidR="00046A35" w:rsidRPr="00161E24" w14:paraId="3EC24FF9" w14:textId="77777777" w:rsidTr="003E1AF5">
        <w:trPr>
          <w:trHeight w:val="348"/>
        </w:trPr>
        <w:tc>
          <w:tcPr>
            <w:tcW w:w="3744" w:type="dxa"/>
            <w:vAlign w:val="bottom"/>
          </w:tcPr>
          <w:p w14:paraId="25889693" w14:textId="0FD2F6F2" w:rsidR="00046A35" w:rsidRDefault="00046A35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04054E16" w14:textId="2B585338" w:rsidR="00046A35" w:rsidRPr="00B440A6" w:rsidRDefault="00046A35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A915CCF" w14:textId="77777777" w:rsidR="00046A35" w:rsidRPr="00161E24" w:rsidRDefault="00046A35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A26198" w14:textId="62249F9B" w:rsidR="00046A35" w:rsidRDefault="00192B78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186C961" w14:textId="77777777" w:rsidR="00046A35" w:rsidRPr="00161E24" w:rsidRDefault="00046A35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AE85AD0" w14:textId="320BF964" w:rsidR="00046A35" w:rsidRDefault="00192B78" w:rsidP="005C1B7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F0CFD4" w14:textId="77777777" w:rsidR="00046A35" w:rsidRPr="00161E24" w:rsidRDefault="00046A35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3761D201" w14:textId="106B4361" w:rsidR="00046A35" w:rsidRDefault="00192B78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5C1B71" w:rsidRPr="00161E24" w14:paraId="34B51FB9" w14:textId="77777777" w:rsidTr="003E1AF5">
        <w:trPr>
          <w:trHeight w:val="334"/>
        </w:trPr>
        <w:tc>
          <w:tcPr>
            <w:tcW w:w="3744" w:type="dxa"/>
            <w:vAlign w:val="bottom"/>
          </w:tcPr>
          <w:p w14:paraId="138E41AB" w14:textId="77777777" w:rsidR="005C1B71" w:rsidRPr="00161E24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9E80E" w14:textId="6ED97DEF" w:rsidR="005C1B71" w:rsidRPr="00161E24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215</w:t>
            </w:r>
          </w:p>
        </w:tc>
        <w:tc>
          <w:tcPr>
            <w:tcW w:w="270" w:type="dxa"/>
            <w:vAlign w:val="bottom"/>
          </w:tcPr>
          <w:p w14:paraId="06C83E00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4277" w14:textId="6C9F19E7" w:rsidR="005C1B71" w:rsidRPr="00161E24" w:rsidRDefault="002E691B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  <w:vAlign w:val="bottom"/>
          </w:tcPr>
          <w:p w14:paraId="3DA5BF79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F628C" w14:textId="6BADE247" w:rsidR="005C1B71" w:rsidRPr="00161E24" w:rsidRDefault="00901637" w:rsidP="002E691B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644350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4595" w14:textId="676EBA8F" w:rsidR="005C1B71" w:rsidRPr="00161E24" w:rsidRDefault="002E691B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</w:t>
            </w:r>
          </w:p>
        </w:tc>
      </w:tr>
      <w:tr w:rsidR="005C1B71" w:rsidRPr="00161E24" w14:paraId="11E40FC3" w14:textId="77777777" w:rsidTr="003E1AF5">
        <w:trPr>
          <w:trHeight w:val="334"/>
        </w:trPr>
        <w:tc>
          <w:tcPr>
            <w:tcW w:w="3744" w:type="dxa"/>
            <w:vAlign w:val="bottom"/>
          </w:tcPr>
          <w:p w14:paraId="55E6EE55" w14:textId="77777777" w:rsidR="005C1B71" w:rsidRPr="00161E24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520E4B" w14:textId="77777777" w:rsidR="005C1B71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1FB1DCD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9B3110C" w14:textId="77777777" w:rsidR="005C1B71" w:rsidRPr="00161E24" w:rsidRDefault="005C1B71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A1CF74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6BA063AA" w14:textId="77777777" w:rsidR="005C1B71" w:rsidRPr="00161E24" w:rsidRDefault="005C1B71" w:rsidP="005C1B7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31C5863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71778988" w14:textId="77777777" w:rsidR="005C1B71" w:rsidRPr="00161E24" w:rsidRDefault="005C1B71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C1B71" w:rsidRPr="00161E24" w14:paraId="7BFE3032" w14:textId="77777777" w:rsidTr="003E1AF5">
        <w:trPr>
          <w:trHeight w:val="334"/>
        </w:trPr>
        <w:tc>
          <w:tcPr>
            <w:tcW w:w="3744" w:type="dxa"/>
            <w:vAlign w:val="bottom"/>
          </w:tcPr>
          <w:p w14:paraId="520BAB94" w14:textId="1E644C9F" w:rsidR="005C1B71" w:rsidRPr="00161E24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4C22C60" w14:textId="77777777" w:rsidR="005C1B71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2D3006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8982528" w14:textId="77777777" w:rsidR="005C1B71" w:rsidRPr="00161E24" w:rsidRDefault="005C1B71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D6343D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79EF7A7" w14:textId="4AC91061" w:rsidR="005C1B71" w:rsidRPr="00161E24" w:rsidRDefault="005C1B71" w:rsidP="005C1B7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88FA64C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19EB8947" w14:textId="77777777" w:rsidR="005C1B71" w:rsidRPr="00161E24" w:rsidRDefault="005C1B71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C1B71" w:rsidRPr="00161E24" w14:paraId="1A9757FB" w14:textId="77777777" w:rsidTr="00192B78">
        <w:trPr>
          <w:trHeight w:val="334"/>
        </w:trPr>
        <w:tc>
          <w:tcPr>
            <w:tcW w:w="3744" w:type="dxa"/>
            <w:vAlign w:val="bottom"/>
          </w:tcPr>
          <w:p w14:paraId="241490D4" w14:textId="3A96BE1E" w:rsidR="005C1B71" w:rsidRPr="00161E24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0F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404DDC5" w14:textId="1739222A" w:rsidR="005C1B71" w:rsidRPr="00BF7F21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2F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  <w:tc>
          <w:tcPr>
            <w:tcW w:w="270" w:type="dxa"/>
            <w:vAlign w:val="bottom"/>
          </w:tcPr>
          <w:p w14:paraId="09BCB6B8" w14:textId="77777777" w:rsidR="005C1B71" w:rsidRPr="00BF7F21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7BA76C1" w14:textId="1B0DAD66" w:rsidR="005C1B71" w:rsidRPr="00BF7F21" w:rsidRDefault="00FD3851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76A8FA6" w14:textId="77777777" w:rsidR="005C1B71" w:rsidRPr="00BF7F21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E159C5D" w14:textId="52B449BC" w:rsidR="005C1B71" w:rsidRPr="00BF7F21" w:rsidRDefault="00901637" w:rsidP="005C1B7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1C5314" w14:textId="77777777" w:rsidR="005C1B71" w:rsidRPr="00BF7F21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4FAC286A" w14:textId="08249763" w:rsidR="005C1B71" w:rsidRPr="00BF7F21" w:rsidRDefault="00FD3851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(72)</w:t>
            </w:r>
          </w:p>
        </w:tc>
      </w:tr>
      <w:tr w:rsidR="00192B78" w:rsidRPr="00161E24" w14:paraId="1B5ABEEB" w14:textId="77777777" w:rsidTr="00192B78">
        <w:trPr>
          <w:trHeight w:val="334"/>
        </w:trPr>
        <w:tc>
          <w:tcPr>
            <w:tcW w:w="3744" w:type="dxa"/>
            <w:vAlign w:val="bottom"/>
          </w:tcPr>
          <w:p w14:paraId="666B43F5" w14:textId="439A1EF2" w:rsidR="00192B78" w:rsidRPr="00330FAA" w:rsidRDefault="00192B78" w:rsidP="00192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1B0B5C" w14:textId="54BB0E9B" w:rsidR="00192B78" w:rsidRPr="00BD2F13" w:rsidRDefault="00192B78" w:rsidP="00192B78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1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748F9DD6" w14:textId="77777777" w:rsidR="00192B78" w:rsidRPr="00BF7F21" w:rsidRDefault="00192B78" w:rsidP="00192B7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4A71DA4" w14:textId="272C3AA2" w:rsidR="00192B78" w:rsidRDefault="00192B78" w:rsidP="00192B7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A290301" w14:textId="77777777" w:rsidR="00192B78" w:rsidRPr="00BF7F21" w:rsidRDefault="00192B78" w:rsidP="00192B78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6522D0" w14:textId="66D22906" w:rsidR="00192B78" w:rsidRDefault="00192B78" w:rsidP="00192B7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CF58385" w14:textId="77777777" w:rsidR="00192B78" w:rsidRPr="00BF7F21" w:rsidRDefault="00192B78" w:rsidP="00192B78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61C345D4" w14:textId="277CB2A8" w:rsidR="00192B78" w:rsidRDefault="00192B78" w:rsidP="0020685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C1B71" w:rsidRPr="007B724C" w14:paraId="72CBC046" w14:textId="77777777" w:rsidTr="003E1AF5">
        <w:trPr>
          <w:trHeight w:val="334"/>
        </w:trPr>
        <w:tc>
          <w:tcPr>
            <w:tcW w:w="3744" w:type="dxa"/>
            <w:vAlign w:val="bottom"/>
          </w:tcPr>
          <w:p w14:paraId="62362753" w14:textId="2DA6E7C0" w:rsidR="005C1B71" w:rsidRPr="00330FAA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8F7657" w14:textId="0ED226C5" w:rsidR="005C1B71" w:rsidRPr="007B724C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72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(76)</w:t>
            </w:r>
          </w:p>
        </w:tc>
        <w:tc>
          <w:tcPr>
            <w:tcW w:w="270" w:type="dxa"/>
            <w:vAlign w:val="bottom"/>
          </w:tcPr>
          <w:p w14:paraId="64BBDA9E" w14:textId="77777777" w:rsidR="005C1B71" w:rsidRPr="007B724C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5BED8A3" w14:textId="76C1D5D4" w:rsidR="005C1B71" w:rsidRPr="007B724C" w:rsidRDefault="00FD3851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58994A5" w14:textId="77777777" w:rsidR="005C1B71" w:rsidRPr="007B724C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A1856F5" w14:textId="697D9686" w:rsidR="005C1B71" w:rsidRPr="007B724C" w:rsidRDefault="00901637" w:rsidP="005C1B7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CCC6C0" w14:textId="77777777" w:rsidR="005C1B71" w:rsidRPr="007B724C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74F1941B" w14:textId="04080327" w:rsidR="005C1B71" w:rsidRPr="007B724C" w:rsidRDefault="00BF30EA" w:rsidP="005C1B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(72)</w:t>
            </w:r>
          </w:p>
        </w:tc>
      </w:tr>
      <w:tr w:rsidR="005C1B71" w:rsidRPr="00161E24" w14:paraId="06C5F4B2" w14:textId="77777777" w:rsidTr="003E1AF5">
        <w:trPr>
          <w:trHeight w:val="334"/>
        </w:trPr>
        <w:tc>
          <w:tcPr>
            <w:tcW w:w="3744" w:type="dxa"/>
            <w:vAlign w:val="bottom"/>
          </w:tcPr>
          <w:p w14:paraId="61137ED1" w14:textId="62126D50" w:rsidR="005C1B71" w:rsidRPr="00161E24" w:rsidRDefault="005C1B71" w:rsidP="005C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508D8" w14:textId="5FA43148" w:rsidR="005C1B71" w:rsidRPr="00330FAA" w:rsidRDefault="005C1B71" w:rsidP="005C1B7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139</w:t>
            </w:r>
          </w:p>
        </w:tc>
        <w:tc>
          <w:tcPr>
            <w:tcW w:w="270" w:type="dxa"/>
            <w:vAlign w:val="bottom"/>
          </w:tcPr>
          <w:p w14:paraId="2A61160B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77A16" w14:textId="27C4FA75" w:rsidR="005C1B71" w:rsidRPr="00161E24" w:rsidRDefault="00FD3851" w:rsidP="005C1B7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733392E1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6A95E" w14:textId="12047BBB" w:rsidR="005C1B71" w:rsidRPr="00161E24" w:rsidRDefault="00901637" w:rsidP="00BF30EA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EC36B7" w14:textId="77777777" w:rsidR="005C1B71" w:rsidRPr="00161E24" w:rsidRDefault="005C1B71" w:rsidP="005C1B71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BF3D5" w14:textId="6066CD39" w:rsidR="005C1B71" w:rsidRPr="00161E24" w:rsidRDefault="000E02F8" w:rsidP="000E02F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134</w:t>
            </w:r>
          </w:p>
        </w:tc>
      </w:tr>
    </w:tbl>
    <w:p w14:paraId="44221941" w14:textId="4AFD3C0D" w:rsidR="00FF0307" w:rsidRDefault="00FF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F5AE4A" w14:textId="77777777" w:rsidR="00FF0307" w:rsidRDefault="00FF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4"/>
        <w:gridCol w:w="1260"/>
        <w:gridCol w:w="270"/>
        <w:gridCol w:w="1188"/>
        <w:gridCol w:w="270"/>
        <w:gridCol w:w="1131"/>
        <w:gridCol w:w="236"/>
        <w:gridCol w:w="1117"/>
      </w:tblGrid>
      <w:tr w:rsidR="005C1B71" w:rsidRPr="00A62286" w14:paraId="41B22003" w14:textId="77777777" w:rsidTr="002A5CBF">
        <w:trPr>
          <w:trHeight w:val="139"/>
        </w:trPr>
        <w:tc>
          <w:tcPr>
            <w:tcW w:w="3744" w:type="dxa"/>
            <w:vAlign w:val="bottom"/>
          </w:tcPr>
          <w:p w14:paraId="467B6532" w14:textId="77777777" w:rsidR="005C1B71" w:rsidRPr="00A62286" w:rsidRDefault="005C1B71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06E60749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1B71" w:rsidRPr="00A62286" w14:paraId="4921436F" w14:textId="77777777" w:rsidTr="002A5CBF">
        <w:trPr>
          <w:trHeight w:val="139"/>
        </w:trPr>
        <w:tc>
          <w:tcPr>
            <w:tcW w:w="3744" w:type="dxa"/>
            <w:vAlign w:val="bottom"/>
          </w:tcPr>
          <w:p w14:paraId="6982D82C" w14:textId="77777777" w:rsidR="005C1B71" w:rsidRPr="00A62286" w:rsidRDefault="005C1B71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5BABFBF4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EDB606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0D6D0416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  <w:p w14:paraId="2A4275DE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52B09020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A960A98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1B71" w:rsidRPr="00A62286" w14:paraId="3BD7DD06" w14:textId="77777777" w:rsidTr="002A5CBF">
        <w:trPr>
          <w:trHeight w:val="139"/>
        </w:trPr>
        <w:tc>
          <w:tcPr>
            <w:tcW w:w="3744" w:type="dxa"/>
            <w:vAlign w:val="bottom"/>
          </w:tcPr>
          <w:p w14:paraId="1C24C77A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05581B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  <w:p w14:paraId="4A11D3E8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28FB4BCA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B975C6C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08C1857D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032AAF41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79215DA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A5CF961" w14:textId="0BAC7943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6A6E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5C1B71" w:rsidRPr="00A62286" w14:paraId="045CC161" w14:textId="77777777" w:rsidTr="002A5CBF">
        <w:trPr>
          <w:trHeight w:val="139"/>
        </w:trPr>
        <w:tc>
          <w:tcPr>
            <w:tcW w:w="3744" w:type="dxa"/>
            <w:vAlign w:val="bottom"/>
          </w:tcPr>
          <w:p w14:paraId="63470066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35E7455D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C1B71" w:rsidRPr="00A62286" w14:paraId="408AB13D" w14:textId="77777777" w:rsidTr="002A5CBF">
        <w:trPr>
          <w:trHeight w:val="139"/>
        </w:trPr>
        <w:tc>
          <w:tcPr>
            <w:tcW w:w="3744" w:type="dxa"/>
            <w:vAlign w:val="bottom"/>
          </w:tcPr>
          <w:p w14:paraId="75734960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2D2EF58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134EC64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765DA7F8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01C7AA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19556DE5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65B951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42834213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C1B71" w:rsidRPr="00A62286" w14:paraId="4280918C" w14:textId="77777777" w:rsidTr="002A5CBF">
        <w:trPr>
          <w:trHeight w:val="139"/>
        </w:trPr>
        <w:tc>
          <w:tcPr>
            <w:tcW w:w="3744" w:type="dxa"/>
            <w:vAlign w:val="bottom"/>
          </w:tcPr>
          <w:p w14:paraId="23BE3EF0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A622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(ค่าเผื่อผลขาดทุนด้านเครดิต</w:t>
            </w:r>
            <w:r w:rsidRPr="00A622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  <w:t>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5481457E" w14:textId="77777777" w:rsidR="005C1B71" w:rsidRPr="00A62286" w:rsidRDefault="005C1B71" w:rsidP="00DE2981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</w:t>
            </w:r>
          </w:p>
        </w:tc>
        <w:tc>
          <w:tcPr>
            <w:tcW w:w="270" w:type="dxa"/>
            <w:vAlign w:val="bottom"/>
          </w:tcPr>
          <w:p w14:paraId="7E53D779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717E41F4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3B5175E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254E3004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94CC24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3E684DE1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</w:tr>
      <w:tr w:rsidR="005C1B71" w:rsidRPr="00A62286" w14:paraId="575F2727" w14:textId="77777777" w:rsidTr="002A5CBF">
        <w:trPr>
          <w:trHeight w:val="334"/>
        </w:trPr>
        <w:tc>
          <w:tcPr>
            <w:tcW w:w="3744" w:type="dxa"/>
            <w:vAlign w:val="bottom"/>
          </w:tcPr>
          <w:p w14:paraId="595C7569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  <w:r w:rsidRPr="00A622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60" w:type="dxa"/>
            <w:vAlign w:val="bottom"/>
          </w:tcPr>
          <w:p w14:paraId="4B1116E9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69A8B359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07F53AD9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(9)</w:t>
            </w:r>
          </w:p>
        </w:tc>
        <w:tc>
          <w:tcPr>
            <w:tcW w:w="270" w:type="dxa"/>
            <w:vAlign w:val="bottom"/>
          </w:tcPr>
          <w:p w14:paraId="65DF3E51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40669F10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F10965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290246B4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</w:t>
            </w:r>
          </w:p>
        </w:tc>
      </w:tr>
      <w:tr w:rsidR="005C1B71" w:rsidRPr="00A62286" w14:paraId="251EE620" w14:textId="77777777" w:rsidTr="002A5CBF">
        <w:trPr>
          <w:trHeight w:val="348"/>
        </w:trPr>
        <w:tc>
          <w:tcPr>
            <w:tcW w:w="3744" w:type="dxa"/>
            <w:vAlign w:val="bottom"/>
          </w:tcPr>
          <w:p w14:paraId="78248F8E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2DA4255C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41</w:t>
            </w:r>
          </w:p>
        </w:tc>
        <w:tc>
          <w:tcPr>
            <w:tcW w:w="270" w:type="dxa"/>
            <w:vAlign w:val="bottom"/>
          </w:tcPr>
          <w:p w14:paraId="0D3A0E1F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73C6A9F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(2)</w:t>
            </w:r>
          </w:p>
        </w:tc>
        <w:tc>
          <w:tcPr>
            <w:tcW w:w="270" w:type="dxa"/>
            <w:vAlign w:val="bottom"/>
          </w:tcPr>
          <w:p w14:paraId="33D30172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40EB4848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236" w:type="dxa"/>
            <w:vAlign w:val="bottom"/>
          </w:tcPr>
          <w:p w14:paraId="1D40D224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5ACA7CB4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</w:p>
        </w:tc>
      </w:tr>
      <w:tr w:rsidR="005C1B71" w:rsidRPr="00A62286" w14:paraId="2C82D84C" w14:textId="77777777" w:rsidTr="0046152E">
        <w:trPr>
          <w:trHeight w:val="348"/>
        </w:trPr>
        <w:tc>
          <w:tcPr>
            <w:tcW w:w="3744" w:type="dxa"/>
            <w:vAlign w:val="bottom"/>
          </w:tcPr>
          <w:p w14:paraId="2D6F2035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28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1B336F24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1F3B8269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906B0D0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0B9FE05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1A52D338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7DD72B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54B485EE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</w:tr>
      <w:tr w:rsidR="0046152E" w:rsidRPr="00A62286" w14:paraId="3C104FE9" w14:textId="77777777" w:rsidTr="0046152E">
        <w:trPr>
          <w:trHeight w:val="348"/>
        </w:trPr>
        <w:tc>
          <w:tcPr>
            <w:tcW w:w="3744" w:type="dxa"/>
            <w:vAlign w:val="bottom"/>
          </w:tcPr>
          <w:p w14:paraId="47A6A951" w14:textId="51FFAE3C" w:rsidR="0046152E" w:rsidRPr="00A62286" w:rsidRDefault="0046152E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28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BA7405" w14:textId="5A72617C" w:rsidR="0046152E" w:rsidRPr="00A62286" w:rsidRDefault="004A63E0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270" w:type="dxa"/>
            <w:vAlign w:val="bottom"/>
          </w:tcPr>
          <w:p w14:paraId="0F01DDBA" w14:textId="77777777" w:rsidR="0046152E" w:rsidRPr="00A62286" w:rsidRDefault="0046152E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5A3F05A" w14:textId="1E606CC4" w:rsidR="0046152E" w:rsidRPr="00A62286" w:rsidRDefault="00AE7BFB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(12)</w:t>
            </w:r>
          </w:p>
        </w:tc>
        <w:tc>
          <w:tcPr>
            <w:tcW w:w="270" w:type="dxa"/>
            <w:vAlign w:val="bottom"/>
          </w:tcPr>
          <w:p w14:paraId="0D4886FD" w14:textId="77777777" w:rsidR="0046152E" w:rsidRPr="00A62286" w:rsidRDefault="0046152E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26F46AB" w14:textId="74395964" w:rsidR="0046152E" w:rsidRPr="00A62286" w:rsidRDefault="00AE7BFB" w:rsidP="002A5C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1F6CEC8" w14:textId="77777777" w:rsidR="0046152E" w:rsidRPr="00A62286" w:rsidRDefault="0046152E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2467C57F" w14:textId="57274863" w:rsidR="0046152E" w:rsidRPr="00A62286" w:rsidRDefault="00AE7BFB" w:rsidP="00E979A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5C1B71" w:rsidRPr="00A62286" w14:paraId="3F775E07" w14:textId="77777777" w:rsidTr="002A5CBF">
        <w:trPr>
          <w:trHeight w:val="334"/>
        </w:trPr>
        <w:tc>
          <w:tcPr>
            <w:tcW w:w="3744" w:type="dxa"/>
            <w:vAlign w:val="bottom"/>
          </w:tcPr>
          <w:p w14:paraId="22CF16DE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D1A89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213</w:t>
            </w:r>
          </w:p>
        </w:tc>
        <w:tc>
          <w:tcPr>
            <w:tcW w:w="270" w:type="dxa"/>
            <w:vAlign w:val="bottom"/>
          </w:tcPr>
          <w:p w14:paraId="74DFFC71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72DC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(12)</w:t>
            </w:r>
          </w:p>
        </w:tc>
        <w:tc>
          <w:tcPr>
            <w:tcW w:w="270" w:type="dxa"/>
            <w:vAlign w:val="bottom"/>
          </w:tcPr>
          <w:p w14:paraId="0A174CD9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BDC07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236" w:type="dxa"/>
            <w:vAlign w:val="bottom"/>
          </w:tcPr>
          <w:p w14:paraId="0564BF0E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22CA5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215</w:t>
            </w:r>
          </w:p>
        </w:tc>
      </w:tr>
      <w:tr w:rsidR="005C1B71" w:rsidRPr="00A62286" w14:paraId="38F48E11" w14:textId="77777777" w:rsidTr="002A5CBF">
        <w:trPr>
          <w:trHeight w:val="334"/>
        </w:trPr>
        <w:tc>
          <w:tcPr>
            <w:tcW w:w="3744" w:type="dxa"/>
            <w:vAlign w:val="bottom"/>
          </w:tcPr>
          <w:p w14:paraId="615F1333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707182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BF43DE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79B8BF6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556749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58682C5E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7AEB9D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19ADBB3B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C1B71" w:rsidRPr="00A62286" w14:paraId="28FF523D" w14:textId="77777777" w:rsidTr="002A5CBF">
        <w:trPr>
          <w:trHeight w:val="334"/>
        </w:trPr>
        <w:tc>
          <w:tcPr>
            <w:tcW w:w="3744" w:type="dxa"/>
            <w:vAlign w:val="bottom"/>
          </w:tcPr>
          <w:p w14:paraId="18FAEE88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2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D9D8E67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6CEBB2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D9AE340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D1B6A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23E19371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FE2190A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3FE756F2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C1B71" w:rsidRPr="00A62286" w14:paraId="3D1B17CA" w14:textId="77777777" w:rsidTr="00581B7B">
        <w:trPr>
          <w:trHeight w:val="334"/>
        </w:trPr>
        <w:tc>
          <w:tcPr>
            <w:tcW w:w="3744" w:type="dxa"/>
            <w:vAlign w:val="bottom"/>
          </w:tcPr>
          <w:p w14:paraId="1737CF97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2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32384DC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(66)</w:t>
            </w:r>
          </w:p>
        </w:tc>
        <w:tc>
          <w:tcPr>
            <w:tcW w:w="270" w:type="dxa"/>
            <w:vAlign w:val="bottom"/>
          </w:tcPr>
          <w:p w14:paraId="14ACBDD2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1FAE938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(9)</w:t>
            </w:r>
          </w:p>
        </w:tc>
        <w:tc>
          <w:tcPr>
            <w:tcW w:w="270" w:type="dxa"/>
            <w:vAlign w:val="bottom"/>
          </w:tcPr>
          <w:p w14:paraId="51D1F191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7E2D3AE9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3A0AC9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55BC8A86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(75)</w:t>
            </w:r>
          </w:p>
        </w:tc>
      </w:tr>
      <w:tr w:rsidR="00581B7B" w:rsidRPr="00A62286" w14:paraId="6C17D7DC" w14:textId="77777777" w:rsidTr="00581B7B">
        <w:trPr>
          <w:trHeight w:val="334"/>
        </w:trPr>
        <w:tc>
          <w:tcPr>
            <w:tcW w:w="3744" w:type="dxa"/>
            <w:vAlign w:val="bottom"/>
          </w:tcPr>
          <w:p w14:paraId="2FAAF528" w14:textId="05E2E212" w:rsidR="00581B7B" w:rsidRPr="00A62286" w:rsidRDefault="00581B7B" w:rsidP="0058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A6228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8BD493" w14:textId="2DEC9227" w:rsidR="00581B7B" w:rsidRPr="00A62286" w:rsidRDefault="00581B7B" w:rsidP="0020685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66EB76" w14:textId="77777777" w:rsidR="00581B7B" w:rsidRPr="00A62286" w:rsidRDefault="00581B7B" w:rsidP="00581B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663E277" w14:textId="67AFB5C9" w:rsidR="00581B7B" w:rsidRPr="00A62286" w:rsidRDefault="00581B7B" w:rsidP="00581B7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60F3A57A" w14:textId="77777777" w:rsidR="00581B7B" w:rsidRPr="00A62286" w:rsidRDefault="00581B7B" w:rsidP="00581B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E2026A3" w14:textId="5ADDD522" w:rsidR="00581B7B" w:rsidRPr="00A62286" w:rsidRDefault="00581B7B" w:rsidP="00581B7B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773BF1" w14:textId="77777777" w:rsidR="00581B7B" w:rsidRPr="00A62286" w:rsidRDefault="00581B7B" w:rsidP="00581B7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234368CA" w14:textId="0B464F86" w:rsidR="00581B7B" w:rsidRPr="00A62286" w:rsidRDefault="00581B7B" w:rsidP="00581B7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(1)</w:t>
            </w:r>
          </w:p>
        </w:tc>
      </w:tr>
      <w:tr w:rsidR="005C1B71" w:rsidRPr="00A62286" w14:paraId="5B855E94" w14:textId="77777777" w:rsidTr="002A5CBF">
        <w:trPr>
          <w:trHeight w:val="334"/>
        </w:trPr>
        <w:tc>
          <w:tcPr>
            <w:tcW w:w="3744" w:type="dxa"/>
            <w:vAlign w:val="bottom"/>
          </w:tcPr>
          <w:p w14:paraId="536C6371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2FD5B3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(66)</w:t>
            </w:r>
          </w:p>
        </w:tc>
        <w:tc>
          <w:tcPr>
            <w:tcW w:w="270" w:type="dxa"/>
            <w:vAlign w:val="bottom"/>
          </w:tcPr>
          <w:p w14:paraId="4625D9DE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523E913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(10)</w:t>
            </w:r>
          </w:p>
        </w:tc>
        <w:tc>
          <w:tcPr>
            <w:tcW w:w="270" w:type="dxa"/>
            <w:vAlign w:val="bottom"/>
          </w:tcPr>
          <w:p w14:paraId="3DB15472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7016B62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8183DD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3FAC9964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(76)</w:t>
            </w:r>
          </w:p>
        </w:tc>
      </w:tr>
      <w:tr w:rsidR="005C1B71" w:rsidRPr="00A62286" w14:paraId="1BC000CE" w14:textId="77777777" w:rsidTr="002A5CBF">
        <w:trPr>
          <w:trHeight w:val="334"/>
        </w:trPr>
        <w:tc>
          <w:tcPr>
            <w:tcW w:w="3744" w:type="dxa"/>
            <w:vAlign w:val="bottom"/>
          </w:tcPr>
          <w:p w14:paraId="268A3806" w14:textId="77777777" w:rsidR="005C1B71" w:rsidRPr="00A62286" w:rsidRDefault="005C1B71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22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3F302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09DE4961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1C3D0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(22)</w:t>
            </w:r>
          </w:p>
        </w:tc>
        <w:tc>
          <w:tcPr>
            <w:tcW w:w="270" w:type="dxa"/>
            <w:vAlign w:val="bottom"/>
          </w:tcPr>
          <w:p w14:paraId="51B1D788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6557F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236" w:type="dxa"/>
            <w:vAlign w:val="bottom"/>
          </w:tcPr>
          <w:p w14:paraId="3E2AC1DA" w14:textId="77777777" w:rsidR="005C1B71" w:rsidRPr="00A62286" w:rsidRDefault="005C1B71" w:rsidP="002A5CB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BA470" w14:textId="77777777" w:rsidR="005C1B71" w:rsidRPr="00A62286" w:rsidRDefault="005C1B71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622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139</w:t>
            </w:r>
          </w:p>
        </w:tc>
      </w:tr>
    </w:tbl>
    <w:p w14:paraId="48CE31D7" w14:textId="2CCF5AED" w:rsidR="007A3FED" w:rsidRPr="00715A4A" w:rsidRDefault="007A3FED" w:rsidP="008A5A30">
      <w:pPr>
        <w:rPr>
          <w:rFonts w:asciiTheme="majorBidi" w:hAnsiTheme="majorBidi" w:cstheme="majorBidi"/>
          <w:sz w:val="20"/>
          <w:szCs w:val="20"/>
        </w:rPr>
      </w:pPr>
    </w:p>
    <w:p w14:paraId="6E550590" w14:textId="69465BC2" w:rsidR="008A5A30" w:rsidRPr="00161E24" w:rsidRDefault="008A5A30" w:rsidP="008A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14:paraId="4EC35794" w14:textId="434DFCBD" w:rsidR="008A5A30" w:rsidRPr="0092684C" w:rsidRDefault="008A5A30" w:rsidP="008A5A30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</w:rPr>
      </w:pPr>
    </w:p>
    <w:tbl>
      <w:tblPr>
        <w:tblW w:w="92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73"/>
        <w:gridCol w:w="1170"/>
        <w:gridCol w:w="252"/>
        <w:gridCol w:w="1183"/>
      </w:tblGrid>
      <w:tr w:rsidR="00060029" w:rsidRPr="0092684C" w14:paraId="4C15AAFB" w14:textId="77777777" w:rsidTr="00516440">
        <w:trPr>
          <w:tblHeader/>
        </w:trPr>
        <w:tc>
          <w:tcPr>
            <w:tcW w:w="2039" w:type="pct"/>
          </w:tcPr>
          <w:p w14:paraId="59E10372" w14:textId="2F198004" w:rsidR="00060029" w:rsidRPr="0092684C" w:rsidRDefault="00060029" w:rsidP="006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9" w:type="pct"/>
            <w:gridSpan w:val="3"/>
          </w:tcPr>
          <w:p w14:paraId="284E0941" w14:textId="77777777" w:rsidR="00060029" w:rsidRPr="0092684C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4C5B81C" w14:textId="77777777" w:rsidR="00060029" w:rsidRPr="0092684C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5" w:type="pct"/>
            <w:gridSpan w:val="3"/>
          </w:tcPr>
          <w:p w14:paraId="4034FE89" w14:textId="77777777" w:rsidR="00060029" w:rsidRPr="0092684C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A27A5" w:rsidRPr="0092684C" w14:paraId="4D85A88F" w14:textId="77777777" w:rsidTr="00516440">
        <w:trPr>
          <w:tblHeader/>
        </w:trPr>
        <w:tc>
          <w:tcPr>
            <w:tcW w:w="2039" w:type="pct"/>
          </w:tcPr>
          <w:p w14:paraId="764D3785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0B57EF71" w14:textId="259065F6" w:rsidR="00BA27A5" w:rsidRPr="0092684C" w:rsidRDefault="00BA27A5" w:rsidP="00BA27A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47897AEC" w14:textId="77777777" w:rsidR="00BA27A5" w:rsidRPr="0092684C" w:rsidRDefault="00BA27A5" w:rsidP="00BA27A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14:paraId="003D8468" w14:textId="50D14FD7" w:rsidR="00BA27A5" w:rsidRPr="0092684C" w:rsidRDefault="00BA27A5" w:rsidP="00BA27A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530D46FF" w14:textId="77777777" w:rsidR="00BA27A5" w:rsidRPr="0092684C" w:rsidRDefault="00BA27A5" w:rsidP="00BA27A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F698DD6" w14:textId="77C27A90" w:rsidR="00BA27A5" w:rsidRPr="0092684C" w:rsidRDefault="00BA27A5" w:rsidP="00BA27A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" w:type="pct"/>
          </w:tcPr>
          <w:p w14:paraId="4F7333DE" w14:textId="77777777" w:rsidR="00BA27A5" w:rsidRPr="0092684C" w:rsidRDefault="00BA27A5" w:rsidP="00BA27A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1999F6C" w14:textId="37F3C427" w:rsidR="00BA27A5" w:rsidRPr="0092684C" w:rsidRDefault="00BA27A5" w:rsidP="00BA27A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A27A5" w:rsidRPr="0092684C" w14:paraId="5D958FDC" w14:textId="77777777" w:rsidTr="00516440">
        <w:trPr>
          <w:trHeight w:val="434"/>
          <w:tblHeader/>
        </w:trPr>
        <w:tc>
          <w:tcPr>
            <w:tcW w:w="2039" w:type="pct"/>
          </w:tcPr>
          <w:p w14:paraId="1BA043E1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1" w:type="pct"/>
            <w:gridSpan w:val="7"/>
          </w:tcPr>
          <w:p w14:paraId="6E58BE9D" w14:textId="77777777" w:rsidR="00BA27A5" w:rsidRPr="0092684C" w:rsidRDefault="00BA27A5" w:rsidP="00BA27A5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92684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9268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A27A5" w:rsidRPr="0092684C" w14:paraId="582643B2" w14:textId="77777777" w:rsidTr="001461C6">
        <w:tc>
          <w:tcPr>
            <w:tcW w:w="2039" w:type="pct"/>
          </w:tcPr>
          <w:p w14:paraId="4DBCCA74" w14:textId="6AC12402" w:rsidR="00BA27A5" w:rsidRPr="0092684C" w:rsidRDefault="00BA27A5" w:rsidP="00BA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  <w:r w:rsidRPr="009268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622" w:type="pct"/>
          </w:tcPr>
          <w:p w14:paraId="5EAFB4AE" w14:textId="634DA05D" w:rsidR="00BA27A5" w:rsidRPr="0092684C" w:rsidRDefault="005B79DB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5B370AC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</w:tcPr>
          <w:p w14:paraId="1FF63AD2" w14:textId="2CB5557F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3B56F1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3832E6C" w14:textId="5815069B" w:rsidR="00BA27A5" w:rsidRPr="0092684C" w:rsidRDefault="001461C6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36" w:type="pct"/>
          </w:tcPr>
          <w:p w14:paraId="4A98BB07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04BD48E" w14:textId="647262CD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BA27A5" w:rsidRPr="0092684C" w14:paraId="26B5FF8D" w14:textId="77777777" w:rsidTr="001461C6">
        <w:tc>
          <w:tcPr>
            <w:tcW w:w="2039" w:type="pct"/>
          </w:tcPr>
          <w:p w14:paraId="4EFFE405" w14:textId="2AFCB95D" w:rsidR="00BA27A5" w:rsidRPr="0092684C" w:rsidRDefault="00BA27A5" w:rsidP="00BA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9DB8449" w14:textId="7BB490E4" w:rsidR="00BA27A5" w:rsidRPr="0092684C" w:rsidRDefault="001461C6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1,354</w:t>
            </w:r>
          </w:p>
        </w:tc>
        <w:tc>
          <w:tcPr>
            <w:tcW w:w="147" w:type="pct"/>
          </w:tcPr>
          <w:p w14:paraId="056EB0A7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27B98C4" w14:textId="3D1CA471" w:rsidR="00BA27A5" w:rsidRPr="0092684C" w:rsidRDefault="00514C5B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B9432B" w:rsidRPr="0092684C">
              <w:rPr>
                <w:rFonts w:asciiTheme="majorBidi" w:hAnsiTheme="majorBidi" w:cstheme="majorBidi"/>
                <w:sz w:val="28"/>
                <w:szCs w:val="28"/>
              </w:rPr>
              <w:t>,408</w:t>
            </w:r>
          </w:p>
        </w:tc>
        <w:tc>
          <w:tcPr>
            <w:tcW w:w="147" w:type="pct"/>
          </w:tcPr>
          <w:p w14:paraId="5AA03D1E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0557E4B" w14:textId="39AB3EA0" w:rsidR="00BA27A5" w:rsidRPr="0092684C" w:rsidRDefault="001461C6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14:paraId="7ADADE48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98E6498" w14:textId="613D39A9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27A5" w:rsidRPr="0092684C" w14:paraId="70F8EAE5" w14:textId="77777777" w:rsidTr="001461C6">
        <w:tc>
          <w:tcPr>
            <w:tcW w:w="2039" w:type="pct"/>
          </w:tcPr>
          <w:p w14:paraId="5EFC36D8" w14:textId="18584B61" w:rsidR="00BA27A5" w:rsidRPr="0092684C" w:rsidRDefault="00BA27A5" w:rsidP="00BA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CD0F675" w14:textId="4173707F" w:rsidR="00BA27A5" w:rsidRPr="0092684C" w:rsidRDefault="001461C6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1,354</w:t>
            </w:r>
          </w:p>
        </w:tc>
        <w:tc>
          <w:tcPr>
            <w:tcW w:w="147" w:type="pct"/>
          </w:tcPr>
          <w:p w14:paraId="478B8EE4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FF596FF" w14:textId="2B84746B" w:rsidR="00BA27A5" w:rsidRPr="0092684C" w:rsidRDefault="00B9432B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1,408</w:t>
            </w:r>
          </w:p>
        </w:tc>
        <w:tc>
          <w:tcPr>
            <w:tcW w:w="147" w:type="pct"/>
          </w:tcPr>
          <w:p w14:paraId="1BAE8A22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1F5F77F" w14:textId="74827CF6" w:rsidR="00BA27A5" w:rsidRPr="0092684C" w:rsidRDefault="001461C6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6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  <w:tc>
          <w:tcPr>
            <w:tcW w:w="136" w:type="pct"/>
          </w:tcPr>
          <w:p w14:paraId="24247F02" w14:textId="77777777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7292839" w14:textId="3A6EF3EE" w:rsidR="00BA27A5" w:rsidRPr="0092684C" w:rsidRDefault="00BA27A5" w:rsidP="00BA2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26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219</w:t>
            </w:r>
          </w:p>
        </w:tc>
      </w:tr>
    </w:tbl>
    <w:p w14:paraId="609D1C4D" w14:textId="77777777" w:rsidR="00727981" w:rsidRPr="0092684C" w:rsidRDefault="00727981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3C43BA0" w14:textId="55E22B1F" w:rsidR="008A5A30" w:rsidRPr="00161E24" w:rsidRDefault="008A5A30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ขาดทุนทางภาษีจะสิ้นอายุใน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อีก 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C1248" w:rsidRPr="00161E24">
        <w:rPr>
          <w:rFonts w:asciiTheme="majorBidi" w:hAnsiTheme="majorBidi" w:cstheme="majorBidi"/>
          <w:spacing w:val="-4"/>
          <w:sz w:val="30"/>
          <w:szCs w:val="30"/>
          <w:cs/>
        </w:rPr>
        <w:t>ตาม</w:t>
      </w:r>
      <w:r w:rsidR="00FF3CC3" w:rsidRPr="00161E24">
        <w:rPr>
          <w:rFonts w:asciiTheme="majorBidi" w:hAnsiTheme="majorBidi" w:cstheme="majorBidi"/>
          <w:spacing w:val="-4"/>
          <w:sz w:val="30"/>
          <w:szCs w:val="30"/>
          <w:cs/>
        </w:rPr>
        <w:t>ประมวลรัษฎากร</w:t>
      </w:r>
      <w:r w:rsidR="00B92D2D" w:rsidRPr="00161E2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4218EE" w:rsidRPr="00161E24">
        <w:rPr>
          <w:rFonts w:asciiTheme="majorBidi" w:hAnsiTheme="majorBidi" w:cstheme="majorBidi"/>
          <w:spacing w:val="-4"/>
          <w:sz w:val="30"/>
          <w:szCs w:val="30"/>
          <w:cs/>
        </w:rPr>
        <w:t>สิทธิประโยชน์ทางภาษีจากการส่งเสริมการลงทุน</w:t>
      </w:r>
      <w:r w:rsidR="006B0AE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161E24">
        <w:rPr>
          <w:rFonts w:asciiTheme="majorBidi" w:hAnsiTheme="majorBidi" w:cstheme="majorBidi"/>
          <w:sz w:val="30"/>
          <w:szCs w:val="30"/>
          <w:cs/>
        </w:rPr>
        <w:t>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8023709" w14:textId="0A397E13" w:rsidR="00000232" w:rsidRPr="00B73205" w:rsidRDefault="00000232" w:rsidP="00000232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กำไรต่อหุ้น</w:t>
      </w:r>
    </w:p>
    <w:p w14:paraId="68D9D661" w14:textId="77777777" w:rsidR="00000232" w:rsidRPr="0092684C" w:rsidRDefault="00000232" w:rsidP="006C47C3">
      <w:pPr>
        <w:ind w:left="540" w:right="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48"/>
        <w:gridCol w:w="976"/>
        <w:gridCol w:w="237"/>
        <w:gridCol w:w="988"/>
        <w:gridCol w:w="242"/>
        <w:gridCol w:w="975"/>
        <w:gridCol w:w="239"/>
        <w:gridCol w:w="973"/>
      </w:tblGrid>
      <w:tr w:rsidR="00CA0CBD" w:rsidRPr="00B95DF1" w14:paraId="73065048" w14:textId="77777777" w:rsidTr="002A5CBF">
        <w:trPr>
          <w:trHeight w:val="393"/>
        </w:trPr>
        <w:tc>
          <w:tcPr>
            <w:tcW w:w="2478" w:type="pct"/>
            <w:vAlign w:val="bottom"/>
          </w:tcPr>
          <w:p w14:paraId="21BA1720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5DF1"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199" w:type="pct"/>
            <w:gridSpan w:val="3"/>
          </w:tcPr>
          <w:p w14:paraId="7B15DAFF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107F6792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pct"/>
            <w:gridSpan w:val="3"/>
          </w:tcPr>
          <w:p w14:paraId="02B4F421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A0CBD" w:rsidRPr="00B95DF1" w14:paraId="1719EA70" w14:textId="77777777" w:rsidTr="002A5CBF">
        <w:trPr>
          <w:trHeight w:val="402"/>
        </w:trPr>
        <w:tc>
          <w:tcPr>
            <w:tcW w:w="2478" w:type="pct"/>
            <w:vAlign w:val="bottom"/>
          </w:tcPr>
          <w:p w14:paraId="5442C023" w14:textId="122C7542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26117A" w:rsidRPr="00B95D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B95D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B95D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26117A" w:rsidRPr="00B95DF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2" w:type="pct"/>
          </w:tcPr>
          <w:p w14:paraId="1FD1D15D" w14:textId="50B08CBD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" w:type="pct"/>
          </w:tcPr>
          <w:p w14:paraId="4F599DAC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3C02B4DD" w14:textId="42DC27E9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" w:type="pct"/>
          </w:tcPr>
          <w:p w14:paraId="4EE152E8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</w:tcPr>
          <w:p w14:paraId="35367934" w14:textId="02792ED4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" w:type="pct"/>
          </w:tcPr>
          <w:p w14:paraId="05D4A173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14:paraId="49427F49" w14:textId="34A7292B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A0CBD" w:rsidRPr="00B95DF1" w14:paraId="7D52867C" w14:textId="77777777" w:rsidTr="002A5CBF">
        <w:trPr>
          <w:trHeight w:val="393"/>
        </w:trPr>
        <w:tc>
          <w:tcPr>
            <w:tcW w:w="2478" w:type="pct"/>
            <w:vAlign w:val="bottom"/>
          </w:tcPr>
          <w:p w14:paraId="58439923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2" w:type="pct"/>
            <w:gridSpan w:val="7"/>
          </w:tcPr>
          <w:p w14:paraId="3456B460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</w:t>
            </w:r>
            <w:r w:rsidRPr="00B95DF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/</w:t>
            </w:r>
            <w:r w:rsidRPr="00B95DF1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ล้านหุ้น)</w:t>
            </w:r>
          </w:p>
        </w:tc>
      </w:tr>
      <w:tr w:rsidR="00CA0CBD" w:rsidRPr="00B95DF1" w14:paraId="294B6D74" w14:textId="77777777" w:rsidTr="00FD3179">
        <w:trPr>
          <w:trHeight w:val="393"/>
        </w:trPr>
        <w:tc>
          <w:tcPr>
            <w:tcW w:w="2478" w:type="pct"/>
            <w:vAlign w:val="bottom"/>
          </w:tcPr>
          <w:p w14:paraId="61FE4B6A" w14:textId="7171ADA1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73A011D3" w14:textId="5E360B89" w:rsidR="00CA0CBD" w:rsidRPr="00B95DF1" w:rsidRDefault="00A57179" w:rsidP="0066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</w:t>
            </w:r>
            <w:r w:rsidR="00387F8D" w:rsidRPr="00B95D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85</w:t>
            </w:r>
          </w:p>
        </w:tc>
        <w:tc>
          <w:tcPr>
            <w:tcW w:w="129" w:type="pct"/>
            <w:vAlign w:val="bottom"/>
          </w:tcPr>
          <w:p w14:paraId="5ED8B034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39ECB21A" w14:textId="53944349" w:rsidR="00CA0CBD" w:rsidRPr="00B95DF1" w:rsidRDefault="00A57179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2,466</w:t>
            </w:r>
          </w:p>
        </w:tc>
        <w:tc>
          <w:tcPr>
            <w:tcW w:w="132" w:type="pct"/>
            <w:vAlign w:val="bottom"/>
          </w:tcPr>
          <w:p w14:paraId="487968E9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74BA87D6" w14:textId="7993A25E" w:rsidR="00CA0CBD" w:rsidRPr="00B95DF1" w:rsidRDefault="00A57179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 w:rsidR="00387F8D" w:rsidRPr="00B95D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76</w:t>
            </w:r>
          </w:p>
        </w:tc>
        <w:tc>
          <w:tcPr>
            <w:tcW w:w="130" w:type="pct"/>
            <w:vAlign w:val="bottom"/>
          </w:tcPr>
          <w:p w14:paraId="32FA0ABD" w14:textId="77777777" w:rsidR="00CA0CBD" w:rsidRPr="00B95DF1" w:rsidRDefault="00CA0CBD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3D7AC103" w14:textId="59A85FAB" w:rsidR="00CA0CBD" w:rsidRPr="00B95DF1" w:rsidRDefault="00A57179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2,005</w:t>
            </w:r>
          </w:p>
        </w:tc>
      </w:tr>
      <w:tr w:rsidR="00496F97" w:rsidRPr="00B95DF1" w14:paraId="5110E55A" w14:textId="77777777" w:rsidTr="00496F97">
        <w:trPr>
          <w:trHeight w:val="393"/>
        </w:trPr>
        <w:tc>
          <w:tcPr>
            <w:tcW w:w="2478" w:type="pct"/>
            <w:vAlign w:val="bottom"/>
          </w:tcPr>
          <w:p w14:paraId="0D93C8AA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2" w:type="pct"/>
            <w:vAlign w:val="bottom"/>
          </w:tcPr>
          <w:p w14:paraId="7985C75E" w14:textId="77777777" w:rsidR="00496F97" w:rsidRPr="00B95DF1" w:rsidRDefault="00496F97" w:rsidP="0066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1C3E6866" w14:textId="77777777" w:rsidR="00496F97" w:rsidRPr="00B95DF1" w:rsidRDefault="00496F97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vAlign w:val="bottom"/>
          </w:tcPr>
          <w:p w14:paraId="2137BF4A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72B23021" w14:textId="77777777" w:rsidR="00496F97" w:rsidRPr="00B95DF1" w:rsidRDefault="00496F97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38ED4F4F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03086424" w14:textId="77777777" w:rsidR="00496F97" w:rsidRPr="00B95DF1" w:rsidRDefault="00496F97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73F675C4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2F8B" w:rsidRPr="00B95DF1" w14:paraId="6B718412" w14:textId="77777777" w:rsidTr="00E909C6">
        <w:trPr>
          <w:trHeight w:val="393"/>
        </w:trPr>
        <w:tc>
          <w:tcPr>
            <w:tcW w:w="2478" w:type="pct"/>
            <w:vAlign w:val="bottom"/>
          </w:tcPr>
          <w:p w14:paraId="2C286F03" w14:textId="7B19BCD6" w:rsidR="00DD2F8B" w:rsidRPr="00B95DF1" w:rsidRDefault="006A5A4A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จำนวนหุ้นสามัญที่ออก</w:t>
            </w:r>
            <w:r w:rsidRPr="00B95DF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B95DF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  <w:r w:rsidRPr="00B95DF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532" w:type="pct"/>
            <w:vAlign w:val="bottom"/>
          </w:tcPr>
          <w:p w14:paraId="26378482" w14:textId="2ABC2839" w:rsidR="00DD2F8B" w:rsidRPr="00B95DF1" w:rsidRDefault="006A5A4A" w:rsidP="0066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29" w:type="pct"/>
            <w:vAlign w:val="bottom"/>
          </w:tcPr>
          <w:p w14:paraId="3AE32E77" w14:textId="77777777" w:rsidR="00DD2F8B" w:rsidRPr="00B95DF1" w:rsidRDefault="00DD2F8B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vAlign w:val="bottom"/>
          </w:tcPr>
          <w:p w14:paraId="387A70C2" w14:textId="5902F249" w:rsidR="00DD2F8B" w:rsidRPr="00B95DF1" w:rsidRDefault="006A5A4A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32" w:type="pct"/>
            <w:vAlign w:val="bottom"/>
          </w:tcPr>
          <w:p w14:paraId="4C44A109" w14:textId="77777777" w:rsidR="00DD2F8B" w:rsidRPr="00B95DF1" w:rsidRDefault="00DD2F8B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  <w:vAlign w:val="bottom"/>
          </w:tcPr>
          <w:p w14:paraId="7FE2B8F2" w14:textId="0DC43761" w:rsidR="00DD2F8B" w:rsidRPr="00B95DF1" w:rsidRDefault="006A5A4A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30" w:type="pct"/>
            <w:vAlign w:val="bottom"/>
          </w:tcPr>
          <w:p w14:paraId="37DE2496" w14:textId="77777777" w:rsidR="00DD2F8B" w:rsidRPr="00B95DF1" w:rsidRDefault="00DD2F8B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602E4DF4" w14:textId="125CA5AD" w:rsidR="00DD2F8B" w:rsidRPr="00B95DF1" w:rsidRDefault="006A5A4A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</w:tr>
      <w:tr w:rsidR="006A5A4A" w:rsidRPr="00B95DF1" w14:paraId="2AD349CD" w14:textId="77777777" w:rsidTr="00E909C6">
        <w:trPr>
          <w:trHeight w:val="393"/>
        </w:trPr>
        <w:tc>
          <w:tcPr>
            <w:tcW w:w="2478" w:type="pct"/>
            <w:vAlign w:val="bottom"/>
          </w:tcPr>
          <w:p w14:paraId="1A6B6AE9" w14:textId="3B04E5AB" w:rsidR="006A5A4A" w:rsidRPr="00B95DF1" w:rsidRDefault="0049299C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hint="cs"/>
                <w:sz w:val="28"/>
                <w:szCs w:val="28"/>
                <w:cs/>
              </w:rPr>
              <w:t>ผลกระทบจากการซื้อคืนหุ้นทุน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25F12717" w14:textId="7F6AE53C" w:rsidR="006A5A4A" w:rsidRPr="00B95DF1" w:rsidRDefault="00166431" w:rsidP="001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09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95D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" w:type="pct"/>
            <w:vAlign w:val="bottom"/>
          </w:tcPr>
          <w:p w14:paraId="2F756AE8" w14:textId="77777777" w:rsidR="006A5A4A" w:rsidRPr="00B95DF1" w:rsidRDefault="006A5A4A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4693200C" w14:textId="225DF37E" w:rsidR="006A5A4A" w:rsidRPr="00B95DF1" w:rsidRDefault="00166431" w:rsidP="00166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15413711" w14:textId="77777777" w:rsidR="006A5A4A" w:rsidRPr="00B95DF1" w:rsidRDefault="006A5A4A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01EA3E54" w14:textId="2F49F064" w:rsidR="006A5A4A" w:rsidRPr="00B95DF1" w:rsidRDefault="00166431" w:rsidP="001B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09C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95DF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pct"/>
            <w:vAlign w:val="bottom"/>
          </w:tcPr>
          <w:p w14:paraId="1265C402" w14:textId="77777777" w:rsidR="006A5A4A" w:rsidRPr="00B95DF1" w:rsidRDefault="006A5A4A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vAlign w:val="bottom"/>
          </w:tcPr>
          <w:p w14:paraId="651D29A3" w14:textId="01A412CF" w:rsidR="006A5A4A" w:rsidRPr="00B95DF1" w:rsidRDefault="00166431" w:rsidP="00166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0CBD" w:rsidRPr="00B95DF1" w14:paraId="3537386F" w14:textId="77777777" w:rsidTr="00E909C6">
        <w:trPr>
          <w:trHeight w:val="393"/>
        </w:trPr>
        <w:tc>
          <w:tcPr>
            <w:tcW w:w="2478" w:type="pct"/>
            <w:vAlign w:val="bottom"/>
          </w:tcPr>
          <w:p w14:paraId="4DB2BB0E" w14:textId="5A295436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</w:t>
            </w:r>
            <w:r w:rsidR="00B95D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ำ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หนัก 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="00E52E76" w:rsidRPr="00B95DF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EDF9A" w14:textId="7ED4F9C2" w:rsidR="00CA0CBD" w:rsidRPr="00B95DF1" w:rsidRDefault="00CA0CBD" w:rsidP="0066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11A92"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129" w:type="pct"/>
            <w:vAlign w:val="bottom"/>
          </w:tcPr>
          <w:p w14:paraId="2194F6C8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C1658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935</w:t>
            </w:r>
          </w:p>
        </w:tc>
        <w:tc>
          <w:tcPr>
            <w:tcW w:w="132" w:type="pct"/>
            <w:vAlign w:val="bottom"/>
          </w:tcPr>
          <w:p w14:paraId="328216F2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707D2" w14:textId="242E5052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E34CB7"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130" w:type="pct"/>
            <w:vAlign w:val="bottom"/>
          </w:tcPr>
          <w:p w14:paraId="5FB3EF2F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BCD7F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1,935</w:t>
            </w:r>
          </w:p>
        </w:tc>
      </w:tr>
      <w:tr w:rsidR="00496F97" w:rsidRPr="00B95DF1" w14:paraId="764AB919" w14:textId="77777777" w:rsidTr="00496F97">
        <w:trPr>
          <w:trHeight w:val="393"/>
        </w:trPr>
        <w:tc>
          <w:tcPr>
            <w:tcW w:w="2478" w:type="pct"/>
            <w:vAlign w:val="bottom"/>
          </w:tcPr>
          <w:p w14:paraId="75472284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hanging="1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4504230E" w14:textId="77777777" w:rsidR="00496F97" w:rsidRPr="00B95DF1" w:rsidRDefault="00496F97" w:rsidP="00665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  <w:vAlign w:val="bottom"/>
          </w:tcPr>
          <w:p w14:paraId="4AC1A8BA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0272BCD8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" w:type="pct"/>
            <w:vAlign w:val="bottom"/>
          </w:tcPr>
          <w:p w14:paraId="06C352B6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0E48B1FE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15E10547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vAlign w:val="bottom"/>
          </w:tcPr>
          <w:p w14:paraId="74943F3B" w14:textId="77777777" w:rsidR="00496F97" w:rsidRPr="00B95DF1" w:rsidRDefault="00496F97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0CBD" w:rsidRPr="00B95DF1" w14:paraId="4398F995" w14:textId="77777777" w:rsidTr="00496F97">
        <w:trPr>
          <w:trHeight w:val="393"/>
        </w:trPr>
        <w:tc>
          <w:tcPr>
            <w:tcW w:w="2478" w:type="pct"/>
            <w:vAlign w:val="bottom"/>
          </w:tcPr>
          <w:p w14:paraId="227CD61D" w14:textId="1B9B5ECD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</w:t>
            </w:r>
            <w:r w:rsidR="00CD4AA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และปรับลด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95DF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B95D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B95DF1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2A2EDD92" w14:textId="7296D622" w:rsidR="00CA0CBD" w:rsidRPr="00B95DF1" w:rsidRDefault="00521452" w:rsidP="00521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3.4</w:t>
            </w:r>
            <w:r w:rsidR="00CC2DB9"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9" w:type="pct"/>
            <w:vAlign w:val="bottom"/>
          </w:tcPr>
          <w:p w14:paraId="62F6E501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vAlign w:val="bottom"/>
          </w:tcPr>
          <w:p w14:paraId="34BC55B2" w14:textId="6D80BED1" w:rsidR="00CA0CBD" w:rsidRPr="00B95DF1" w:rsidRDefault="009E7635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1.27</w:t>
            </w:r>
          </w:p>
        </w:tc>
        <w:tc>
          <w:tcPr>
            <w:tcW w:w="132" w:type="pct"/>
            <w:vAlign w:val="bottom"/>
          </w:tcPr>
          <w:p w14:paraId="38304A95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vAlign w:val="bottom"/>
          </w:tcPr>
          <w:p w14:paraId="2FAA0375" w14:textId="4283093B" w:rsidR="00CA0CBD" w:rsidRPr="00B95DF1" w:rsidRDefault="009E7635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</w:t>
            </w:r>
            <w:r w:rsidR="00E34CB7"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87F8D" w:rsidRPr="00B95D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30" w:type="pct"/>
            <w:vAlign w:val="bottom"/>
          </w:tcPr>
          <w:p w14:paraId="2853645D" w14:textId="77777777" w:rsidR="00CA0CBD" w:rsidRPr="00B95DF1" w:rsidRDefault="00CA0CBD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  <w:vAlign w:val="bottom"/>
          </w:tcPr>
          <w:p w14:paraId="223E1ADB" w14:textId="50F81584" w:rsidR="00CA0CBD" w:rsidRPr="00B95DF1" w:rsidRDefault="009E7635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5D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1.04</w:t>
            </w:r>
          </w:p>
        </w:tc>
      </w:tr>
    </w:tbl>
    <w:p w14:paraId="248AF92C" w14:textId="77777777" w:rsidR="00C315B0" w:rsidRDefault="00C315B0" w:rsidP="00C315B0">
      <w:pPr>
        <w:pStyle w:val="Heading1"/>
        <w:spacing w:line="240" w:lineRule="auto"/>
        <w:rPr>
          <w:rFonts w:asciiTheme="majorBidi" w:hAnsiTheme="majorBidi" w:cstheme="majorBidi"/>
          <w:sz w:val="30"/>
          <w:szCs w:val="30"/>
          <w:u w:val="none"/>
        </w:rPr>
      </w:pPr>
    </w:p>
    <w:p w14:paraId="35CA62AD" w14:textId="641213B5" w:rsidR="00914613" w:rsidRPr="00B73205" w:rsidRDefault="00914613" w:rsidP="00B73205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73205">
        <w:rPr>
          <w:rFonts w:asciiTheme="majorBidi" w:hAnsiTheme="majorBidi" w:cstheme="majorBidi"/>
          <w:sz w:val="30"/>
          <w:szCs w:val="30"/>
          <w:u w:val="none"/>
          <w:cs/>
        </w:rPr>
        <w:t>เงินปันผล</w:t>
      </w:r>
    </w:p>
    <w:p w14:paraId="30385081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752D8A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3205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9610EAD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2070"/>
        <w:gridCol w:w="1278"/>
        <w:gridCol w:w="236"/>
        <w:gridCol w:w="1294"/>
      </w:tblGrid>
      <w:tr w:rsidR="00914613" w:rsidRPr="00B73205" w14:paraId="17C696B3" w14:textId="77777777" w:rsidTr="00516440">
        <w:tc>
          <w:tcPr>
            <w:tcW w:w="2340" w:type="dxa"/>
            <w:vAlign w:val="bottom"/>
          </w:tcPr>
          <w:p w14:paraId="7B7CF350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38F368F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282CAE0B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51DA846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CD5BD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A4871AF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83E4414" w14:textId="77777777" w:rsidR="00914613" w:rsidRPr="00B73205" w:rsidDel="00D43E7A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14613" w:rsidRPr="00B73205" w14:paraId="7B214B84" w14:textId="77777777" w:rsidTr="00516440">
        <w:tc>
          <w:tcPr>
            <w:tcW w:w="2340" w:type="dxa"/>
          </w:tcPr>
          <w:p w14:paraId="389005ED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8403815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B42F15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7F0DF8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647DF07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E43D3CE" w14:textId="41C21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B5067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4613" w:rsidRPr="00B73205" w14:paraId="34A0F831" w14:textId="77777777" w:rsidTr="00516440">
        <w:tc>
          <w:tcPr>
            <w:tcW w:w="2340" w:type="dxa"/>
          </w:tcPr>
          <w:p w14:paraId="475B044F" w14:textId="0123D4E5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62C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09C1203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0FCDB4E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F76219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29689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85DDF7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73205" w14:paraId="0DDF8D7A" w14:textId="77777777" w:rsidTr="00516440">
        <w:tc>
          <w:tcPr>
            <w:tcW w:w="2340" w:type="dxa"/>
          </w:tcPr>
          <w:p w14:paraId="5A3366FA" w14:textId="3C212FBA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</w:tcPr>
          <w:p w14:paraId="010272E5" w14:textId="619AFB26" w:rsidR="00700251" w:rsidRPr="00B73205" w:rsidRDefault="000E68B1" w:rsidP="00E82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2C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55FE6826" w14:textId="553E64DB" w:rsidR="00700251" w:rsidRPr="00B73205" w:rsidRDefault="004206A8" w:rsidP="00E82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2C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8" w:type="dxa"/>
          </w:tcPr>
          <w:p w14:paraId="1BEE530C" w14:textId="600894FD" w:rsidR="00700251" w:rsidRPr="00B73205" w:rsidRDefault="000E68B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36" w:type="dxa"/>
          </w:tcPr>
          <w:p w14:paraId="20F4BF1D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548783" w14:textId="18DA5BA1" w:rsidR="00700251" w:rsidRPr="00B73205" w:rsidRDefault="000E68B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700251" w:rsidRPr="00B73205" w14:paraId="6B435E98" w14:textId="77777777" w:rsidTr="00516440">
        <w:tc>
          <w:tcPr>
            <w:tcW w:w="2340" w:type="dxa"/>
          </w:tcPr>
          <w:p w14:paraId="5EDFBF5B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8BCEE95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319B2E2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F03907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8B2D6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8187CC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73205" w14:paraId="758A7BB6" w14:textId="77777777" w:rsidTr="00516440">
        <w:tc>
          <w:tcPr>
            <w:tcW w:w="2340" w:type="dxa"/>
          </w:tcPr>
          <w:p w14:paraId="1A7211DF" w14:textId="770DA385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162C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2524583A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597618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9146C6E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09F97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471F59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CB8" w:rsidRPr="00B73205" w14:paraId="122845FC" w14:textId="77777777" w:rsidTr="00516440">
        <w:tc>
          <w:tcPr>
            <w:tcW w:w="2340" w:type="dxa"/>
          </w:tcPr>
          <w:p w14:paraId="1E5E30C4" w14:textId="2255EB0C" w:rsidR="00162CB8" w:rsidRPr="00B73205" w:rsidRDefault="00162CB8" w:rsidP="0016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980" w:type="dxa"/>
          </w:tcPr>
          <w:p w14:paraId="1E819530" w14:textId="77679D19" w:rsidR="00162CB8" w:rsidRPr="00B73205" w:rsidRDefault="00162CB8" w:rsidP="0016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6C451EF0" w14:textId="4C9143DF" w:rsidR="00162CB8" w:rsidRPr="00B73205" w:rsidRDefault="00162CB8" w:rsidP="0016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</w:tcPr>
          <w:p w14:paraId="32C0C87C" w14:textId="0CB1254E" w:rsidR="00162CB8" w:rsidRPr="00B73205" w:rsidRDefault="00162CB8" w:rsidP="0016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28D81B15" w14:textId="77777777" w:rsidR="00162CB8" w:rsidRPr="00B73205" w:rsidRDefault="00162CB8" w:rsidP="0016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93CCE6" w14:textId="6C65FE21" w:rsidR="00162CB8" w:rsidRPr="00B73205" w:rsidRDefault="00162CB8" w:rsidP="0016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</w:tbl>
    <w:p w14:paraId="30754FB0" w14:textId="78ADB882" w:rsidR="00DB3C7C" w:rsidRDefault="00DB3C7C" w:rsidP="00DC7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</w:p>
    <w:p w14:paraId="3B8C56CD" w14:textId="77777777" w:rsidR="00DB3C7C" w:rsidRDefault="00DB3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3036FAF" w14:textId="5D5A6490" w:rsidR="00C75BD8" w:rsidRPr="00B73205" w:rsidRDefault="0091358E" w:rsidP="00B73205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7320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C75BD8" w:rsidRPr="00B73205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65E07BEA" w14:textId="77777777" w:rsidR="00C75BD8" w:rsidRPr="00B73205" w:rsidRDefault="00C75BD8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FEBD36" w14:textId="41378098" w:rsidR="00D40951" w:rsidRPr="00B73205" w:rsidRDefault="00503952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   </w:t>
      </w:r>
      <w:r w:rsidR="00D40951" w:rsidRPr="00B732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94D1513" w14:textId="77777777" w:rsidR="00307A0B" w:rsidRPr="00B73205" w:rsidRDefault="00307A0B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0AC9CC" w14:textId="1B8FBF98" w:rsidR="00D40951" w:rsidRDefault="00D40951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320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CD2A7EE" w14:textId="0DF3281E" w:rsidR="004A5DC1" w:rsidRPr="00B73205" w:rsidRDefault="004A5DC1" w:rsidP="00B0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721" w:type="dxa"/>
        <w:tblLayout w:type="fixed"/>
        <w:tblLook w:val="04A0" w:firstRow="1" w:lastRow="0" w:firstColumn="1" w:lastColumn="0" w:noHBand="0" w:noVBand="1"/>
      </w:tblPr>
      <w:tblGrid>
        <w:gridCol w:w="1746"/>
        <w:gridCol w:w="1008"/>
        <w:gridCol w:w="236"/>
        <w:gridCol w:w="1080"/>
        <w:gridCol w:w="236"/>
        <w:gridCol w:w="1008"/>
        <w:gridCol w:w="236"/>
        <w:gridCol w:w="864"/>
        <w:gridCol w:w="243"/>
        <w:gridCol w:w="864"/>
        <w:gridCol w:w="236"/>
        <w:gridCol w:w="864"/>
        <w:gridCol w:w="236"/>
        <w:gridCol w:w="864"/>
      </w:tblGrid>
      <w:tr w:rsidR="00F337CF" w:rsidRPr="00161E24" w14:paraId="61918F2E" w14:textId="77777777" w:rsidTr="00F90CC3">
        <w:trPr>
          <w:trHeight w:val="261"/>
          <w:tblHeader/>
        </w:trPr>
        <w:tc>
          <w:tcPr>
            <w:tcW w:w="1746" w:type="dxa"/>
            <w:vAlign w:val="bottom"/>
          </w:tcPr>
          <w:p w14:paraId="7A14409F" w14:textId="77777777" w:rsidR="00F337CF" w:rsidRPr="00161E24" w:rsidRDefault="00F337CF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75" w:type="dxa"/>
            <w:gridSpan w:val="13"/>
            <w:vAlign w:val="bottom"/>
          </w:tcPr>
          <w:p w14:paraId="4449E2E0" w14:textId="7FB177DA" w:rsidR="00F337CF" w:rsidRPr="00F337CF" w:rsidRDefault="00F337CF" w:rsidP="001F67D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337C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36AEE" w:rsidRPr="00161E24" w14:paraId="5FB9612C" w14:textId="77777777" w:rsidTr="00F90CC3">
        <w:trPr>
          <w:trHeight w:val="261"/>
          <w:tblHeader/>
        </w:trPr>
        <w:tc>
          <w:tcPr>
            <w:tcW w:w="1746" w:type="dxa"/>
            <w:vAlign w:val="bottom"/>
          </w:tcPr>
          <w:p w14:paraId="12C38BD3" w14:textId="77777777" w:rsidR="00E36AEE" w:rsidRPr="00161E24" w:rsidRDefault="00E36AEE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7EF1C974" w14:textId="1901738F" w:rsidR="00E36AEE" w:rsidRPr="00161E24" w:rsidRDefault="00E36AE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vAlign w:val="bottom"/>
          </w:tcPr>
          <w:p w14:paraId="1CCA652C" w14:textId="77777777" w:rsidR="00E36AEE" w:rsidRPr="00161E24" w:rsidRDefault="00E36AE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064" w:type="dxa"/>
            <w:gridSpan w:val="5"/>
            <w:vAlign w:val="bottom"/>
          </w:tcPr>
          <w:p w14:paraId="181E5BED" w14:textId="0649225A" w:rsidR="00E36AEE" w:rsidRPr="00161E24" w:rsidRDefault="00E36AEE" w:rsidP="001F67D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AA140E" w:rsidRPr="00161E24" w14:paraId="04201B6C" w14:textId="77777777" w:rsidTr="00F90CC3">
        <w:trPr>
          <w:trHeight w:val="261"/>
          <w:tblHeader/>
        </w:trPr>
        <w:tc>
          <w:tcPr>
            <w:tcW w:w="1746" w:type="dxa"/>
            <w:vAlign w:val="bottom"/>
            <w:hideMark/>
          </w:tcPr>
          <w:p w14:paraId="0386DD55" w14:textId="60754A64" w:rsidR="00AA140E" w:rsidRPr="00161E24" w:rsidRDefault="00AA140E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0FE6C51C" w14:textId="02C78817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ที่ใช้ในการป้องกัน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7D5EC6BD" w14:textId="77777777" w:rsidR="00AA140E" w:rsidRPr="00161E24" w:rsidRDefault="00AA140E" w:rsidP="005A10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7FB3DB7" w14:textId="779E0504" w:rsidR="00AA140E" w:rsidRPr="00161E24" w:rsidRDefault="00AA140E" w:rsidP="005A10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161E24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ผ่านกำไรหรือขาดทุน</w:t>
            </w:r>
          </w:p>
        </w:tc>
        <w:tc>
          <w:tcPr>
            <w:tcW w:w="236" w:type="dxa"/>
            <w:vAlign w:val="bottom"/>
          </w:tcPr>
          <w:p w14:paraId="232484D0" w14:textId="7EC241AF" w:rsidR="00AA140E" w:rsidRPr="00161E24" w:rsidRDefault="00AA140E" w:rsidP="005A10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08" w:type="dxa"/>
            <w:vAlign w:val="bottom"/>
            <w:hideMark/>
          </w:tcPr>
          <w:p w14:paraId="501DCDA4" w14:textId="5D53F0B1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4E3EB5E" w14:textId="77777777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6C93F53" w14:textId="41E507A4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43" w:type="dxa"/>
            <w:vAlign w:val="bottom"/>
          </w:tcPr>
          <w:p w14:paraId="7748DD7C" w14:textId="77777777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4165E30B" w14:textId="1D173D9B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7CC406B7" w14:textId="77777777" w:rsidR="00AA140E" w:rsidRPr="00161E24" w:rsidRDefault="00AA140E" w:rsidP="005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  <w:hideMark/>
          </w:tcPr>
          <w:p w14:paraId="0742A600" w14:textId="5414AF1E" w:rsidR="00AA140E" w:rsidRPr="00161E24" w:rsidRDefault="00AA140E" w:rsidP="005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2E709DF" w14:textId="77777777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14726883" w14:textId="77777777" w:rsidR="00AA140E" w:rsidRPr="00161E24" w:rsidRDefault="00AA140E" w:rsidP="001F67D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F337CF" w:rsidRPr="00161E24" w14:paraId="35469665" w14:textId="77777777" w:rsidTr="00F90CC3">
        <w:trPr>
          <w:trHeight w:val="261"/>
          <w:tblHeader/>
        </w:trPr>
        <w:tc>
          <w:tcPr>
            <w:tcW w:w="1746" w:type="dxa"/>
            <w:vAlign w:val="bottom"/>
          </w:tcPr>
          <w:p w14:paraId="686AAAD4" w14:textId="77777777" w:rsidR="00F337CF" w:rsidRPr="00161E24" w:rsidRDefault="00F337CF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75" w:type="dxa"/>
            <w:gridSpan w:val="13"/>
            <w:vAlign w:val="bottom"/>
          </w:tcPr>
          <w:p w14:paraId="0B11646E" w14:textId="5F9F2431" w:rsidR="00F337CF" w:rsidRPr="00F337CF" w:rsidRDefault="00F337CF" w:rsidP="001F67D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AA140E" w:rsidRPr="00161E24" w14:paraId="6D847C07" w14:textId="77777777" w:rsidTr="00F90CC3">
        <w:trPr>
          <w:trHeight w:val="261"/>
        </w:trPr>
        <w:tc>
          <w:tcPr>
            <w:tcW w:w="1746" w:type="dxa"/>
            <w:vAlign w:val="bottom"/>
            <w:hideMark/>
          </w:tcPr>
          <w:p w14:paraId="5419BB35" w14:textId="23DE4F90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 w:rsidR="009052B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008" w:type="dxa"/>
            <w:vAlign w:val="bottom"/>
          </w:tcPr>
          <w:p w14:paraId="145658A5" w14:textId="77777777" w:rsidR="00AA140E" w:rsidRPr="00161E24" w:rsidRDefault="00AA140E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A92B0E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E569FD" w14:textId="77777777" w:rsidR="00AA140E" w:rsidRPr="00161E24" w:rsidRDefault="00AA140E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F93609F" w14:textId="1A9628D5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1E8491A" w14:textId="7C613AF0" w:rsidR="00AA140E" w:rsidRPr="00161E24" w:rsidRDefault="00AA140E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8191FD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5CA460B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1111446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743B246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B1AF00A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377637B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6305A32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8011B63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AA140E" w:rsidRPr="00161E24" w14:paraId="68B21B5D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5DE61A71" w14:textId="45EBF33E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5F914D2C" w14:textId="77777777" w:rsidR="00AA140E" w:rsidRPr="00161E24" w:rsidRDefault="00AA140E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4A6EF1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8F0B37" w14:textId="77777777" w:rsidR="00AA140E" w:rsidRPr="00161E24" w:rsidRDefault="00AA140E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8ADF388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46464E0" w14:textId="73FAB2A1" w:rsidR="00AA140E" w:rsidRPr="00161E24" w:rsidRDefault="00AA140E" w:rsidP="00B54B5E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A7EAF41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9162E34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74A5A02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A6BCADB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51FC03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83DF1BA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B6F6954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C287F8C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AA140E" w:rsidRPr="00161E24" w14:paraId="03463F7D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743DA50A" w14:textId="6AB6ADAF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vAlign w:val="bottom"/>
          </w:tcPr>
          <w:p w14:paraId="77773F97" w14:textId="4D7B9439" w:rsidR="00AA140E" w:rsidRPr="00161E24" w:rsidRDefault="003754D8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D92380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33C4A8" w14:textId="1EC5009E" w:rsidR="00AA140E" w:rsidRPr="00B0452C" w:rsidRDefault="003754D8" w:rsidP="00696BA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36" w:type="dxa"/>
            <w:vAlign w:val="bottom"/>
          </w:tcPr>
          <w:p w14:paraId="34CF6AE2" w14:textId="0B1FCBC6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3E0ADA8" w14:textId="06B571F6" w:rsidR="00AA140E" w:rsidRPr="00B54B5E" w:rsidRDefault="003754D8" w:rsidP="00AA140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D72CC29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80F41B2" w14:textId="58336DBE" w:rsidR="00AA140E" w:rsidRPr="001536F9" w:rsidRDefault="006B2D1F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43" w:type="dxa"/>
            <w:vAlign w:val="bottom"/>
          </w:tcPr>
          <w:p w14:paraId="3598F49A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7EC8E43" w14:textId="2A132278" w:rsidR="00AA140E" w:rsidRPr="00161E24" w:rsidRDefault="006B2D1F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  <w:tc>
          <w:tcPr>
            <w:tcW w:w="236" w:type="dxa"/>
            <w:vAlign w:val="bottom"/>
          </w:tcPr>
          <w:p w14:paraId="591A83C5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93DF7D4" w14:textId="3B1E30C8" w:rsidR="00AA140E" w:rsidRPr="00161E24" w:rsidRDefault="006B2D1F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596300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37A874" w14:textId="681A8B51" w:rsidR="00AA140E" w:rsidRPr="00161E24" w:rsidRDefault="00654C61" w:rsidP="00654C61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</w:t>
            </w:r>
          </w:p>
        </w:tc>
      </w:tr>
      <w:tr w:rsidR="00AA140E" w:rsidRPr="00161E24" w14:paraId="0A6D201E" w14:textId="77777777" w:rsidTr="00DB3C7C">
        <w:trPr>
          <w:trHeight w:val="89"/>
        </w:trPr>
        <w:tc>
          <w:tcPr>
            <w:tcW w:w="1746" w:type="dxa"/>
            <w:vAlign w:val="bottom"/>
          </w:tcPr>
          <w:p w14:paraId="6ABFC1FA" w14:textId="77777777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9817C0B" w14:textId="77777777" w:rsidR="00AA140E" w:rsidRPr="00161E24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780A53C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4FD692" w14:textId="77777777" w:rsidR="00AA140E" w:rsidRPr="00161E24" w:rsidRDefault="00AA140E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AE78ED4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6F00B48" w14:textId="5F930F84" w:rsidR="00AA140E" w:rsidRPr="00161E24" w:rsidRDefault="00AA140E" w:rsidP="00AA140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ED6E65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CB0FD18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A3C64D9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9F5A6C1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0B36B9" w14:textId="77777777" w:rsidR="00AA140E" w:rsidRPr="00161E24" w:rsidRDefault="00AA140E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93F0D4F" w14:textId="77777777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2EE48B9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A689D73" w14:textId="77777777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A140E" w:rsidRPr="00161E24" w14:paraId="4C1B2901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49FF1DB5" w14:textId="77777777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7A72E89D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F92DB1C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EC8A3A" w14:textId="77777777" w:rsidR="00AA140E" w:rsidRPr="00161E24" w:rsidRDefault="00AA140E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552D097" w14:textId="6DD1AAD0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D5DE92F" w14:textId="1D69AAEB" w:rsidR="00AA140E" w:rsidRPr="00161E24" w:rsidRDefault="00AA140E" w:rsidP="00AA140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368C12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DA86169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3014071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2120EE2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9D1DA28" w14:textId="77777777" w:rsidR="00AA140E" w:rsidRPr="00161E24" w:rsidRDefault="00AA140E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2AAF34B" w14:textId="77777777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3445804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FF16E23" w14:textId="77777777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A140E" w:rsidRPr="00161E24" w14:paraId="5050D0F4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46838082" w14:textId="180627FB" w:rsidR="00AA140E" w:rsidRPr="00693905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008" w:type="dxa"/>
            <w:vAlign w:val="bottom"/>
          </w:tcPr>
          <w:p w14:paraId="3DE5C495" w14:textId="0D947E40" w:rsidR="00AA140E" w:rsidRDefault="00283B26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2B35B4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C26447" w14:textId="14BC1A05" w:rsidR="00AA140E" w:rsidRDefault="00283B26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8DC05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C6284EC" w14:textId="4EA30CDD" w:rsidR="00AA140E" w:rsidRPr="0079183B" w:rsidRDefault="003F3FA8" w:rsidP="00AA140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</w:t>
            </w:r>
            <w:r w:rsidR="00592F5B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06</w:t>
            </w:r>
          </w:p>
        </w:tc>
        <w:tc>
          <w:tcPr>
            <w:tcW w:w="236" w:type="dxa"/>
            <w:vAlign w:val="bottom"/>
          </w:tcPr>
          <w:p w14:paraId="1A924BB8" w14:textId="77777777" w:rsidR="00AA140E" w:rsidRPr="00592F5B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6FA097" w14:textId="61ED84D8" w:rsidR="00AA140E" w:rsidRPr="000E3DC6" w:rsidRDefault="003F3FA8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0E3DC6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592F5B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06</w:t>
            </w:r>
          </w:p>
        </w:tc>
        <w:tc>
          <w:tcPr>
            <w:tcW w:w="243" w:type="dxa"/>
            <w:vAlign w:val="bottom"/>
          </w:tcPr>
          <w:p w14:paraId="4A70BD6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21E549B" w14:textId="5B22B123" w:rsidR="00AA140E" w:rsidRDefault="00732F91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A0AFC0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F8332BC" w14:textId="4575DF56" w:rsidR="00AA140E" w:rsidRPr="002C0484" w:rsidRDefault="00732F91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2C0484">
              <w:rPr>
                <w:rFonts w:asciiTheme="majorBidi" w:hAnsiTheme="majorBidi" w:cstheme="majorBidi"/>
                <w:szCs w:val="22"/>
                <w:lang w:val="en-US" w:bidi="th-TH"/>
              </w:rPr>
              <w:t>,707</w:t>
            </w:r>
          </w:p>
        </w:tc>
        <w:tc>
          <w:tcPr>
            <w:tcW w:w="236" w:type="dxa"/>
            <w:vAlign w:val="bottom"/>
          </w:tcPr>
          <w:p w14:paraId="173E5C45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E669437" w14:textId="454930E6" w:rsidR="00AA140E" w:rsidRDefault="00AF7EBF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</w:t>
            </w:r>
            <w:r w:rsidR="002C0484">
              <w:rPr>
                <w:rFonts w:asciiTheme="majorBidi" w:hAnsiTheme="majorBidi" w:cstheme="majorBidi"/>
                <w:szCs w:val="22"/>
                <w:lang w:bidi="th-TH"/>
              </w:rPr>
              <w:t>707</w:t>
            </w:r>
          </w:p>
        </w:tc>
      </w:tr>
      <w:tr w:rsidR="00CC38AC" w:rsidRPr="00161E24" w14:paraId="6851E011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3C03A7FA" w14:textId="77777777" w:rsidR="00CC38AC" w:rsidRPr="00161E24" w:rsidRDefault="00CC38AC" w:rsidP="00CC3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vAlign w:val="bottom"/>
          </w:tcPr>
          <w:p w14:paraId="734FF344" w14:textId="0960F1E8" w:rsidR="00CC38AC" w:rsidRPr="00161E24" w:rsidRDefault="00CC38AC" w:rsidP="00CC38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34628D" w14:textId="77777777" w:rsidR="00CC38AC" w:rsidRPr="00161E24" w:rsidRDefault="00CC38AC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B595F6" w14:textId="672D08F3" w:rsidR="00CC38AC" w:rsidRPr="00B0452C" w:rsidRDefault="00CC38AC" w:rsidP="00CC38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46D6EE" w14:textId="77777777" w:rsidR="00CC38AC" w:rsidRPr="00161E24" w:rsidRDefault="00CC38AC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0AB05D21" w14:textId="45BD50E8" w:rsidR="00CC38AC" w:rsidRPr="00B54B5E" w:rsidRDefault="00CC38AC" w:rsidP="00CC38A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836</w:t>
            </w:r>
          </w:p>
        </w:tc>
        <w:tc>
          <w:tcPr>
            <w:tcW w:w="236" w:type="dxa"/>
            <w:vAlign w:val="bottom"/>
          </w:tcPr>
          <w:p w14:paraId="2AF1676C" w14:textId="77777777" w:rsidR="00CC38AC" w:rsidRPr="00161E24" w:rsidRDefault="00CC38AC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A196910" w14:textId="0AD5AD13" w:rsidR="00CC38AC" w:rsidRPr="001536F9" w:rsidRDefault="00CC38AC" w:rsidP="00CC38AC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836</w:t>
            </w:r>
          </w:p>
        </w:tc>
        <w:tc>
          <w:tcPr>
            <w:tcW w:w="243" w:type="dxa"/>
            <w:vAlign w:val="bottom"/>
          </w:tcPr>
          <w:p w14:paraId="16324A2B" w14:textId="77777777" w:rsidR="00CC38AC" w:rsidRPr="00161E24" w:rsidRDefault="00CC38AC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2540BF8" w14:textId="1BD428D3" w:rsidR="00CC38AC" w:rsidRPr="00E36966" w:rsidRDefault="00192050" w:rsidP="00CC38AC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6,863</w:t>
            </w:r>
            <w:r w:rsidR="00644FCB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D5BF35A" w14:textId="77777777" w:rsidR="00CC38AC" w:rsidRPr="00161E24" w:rsidRDefault="00CC38AC" w:rsidP="00CC3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B937766" w14:textId="4D3A5F2B" w:rsidR="00CC38AC" w:rsidRPr="00161E24" w:rsidRDefault="003F3FA8" w:rsidP="00CC38AC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584446" w14:textId="77777777" w:rsidR="00CC38AC" w:rsidRPr="00161E24" w:rsidRDefault="00CC38AC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C3FD817" w14:textId="7EBE55A2" w:rsidR="00CC38AC" w:rsidRPr="001536F9" w:rsidRDefault="00192050" w:rsidP="00CC38AC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6,863</w:t>
            </w:r>
          </w:p>
        </w:tc>
      </w:tr>
      <w:tr w:rsidR="00061176" w:rsidRPr="00161E24" w14:paraId="3C078E88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2C9BBC3B" w14:textId="4BE58232" w:rsidR="00061176" w:rsidRPr="00161E24" w:rsidRDefault="00360B30" w:rsidP="00CC3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08" w:type="dxa"/>
            <w:vAlign w:val="bottom"/>
          </w:tcPr>
          <w:p w14:paraId="6D90F09B" w14:textId="5556B415" w:rsidR="00061176" w:rsidRDefault="00D26D98" w:rsidP="00360B3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111A51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6C6B6DF5" w14:textId="77777777" w:rsidR="00061176" w:rsidRPr="00161E24" w:rsidRDefault="00061176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662F63" w14:textId="7DBC35E0" w:rsidR="00061176" w:rsidRDefault="00360B30" w:rsidP="00CC38A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34CBA6" w14:textId="77777777" w:rsidR="00061176" w:rsidRPr="00161E24" w:rsidRDefault="00061176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3755B52" w14:textId="386BCE62" w:rsidR="00061176" w:rsidRDefault="00360B30" w:rsidP="00360B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3D4595" w14:textId="77777777" w:rsidR="00061176" w:rsidRPr="00161E24" w:rsidRDefault="00061176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1A35B71" w14:textId="2146B2AE" w:rsidR="00061176" w:rsidRDefault="00D26D98" w:rsidP="00CC38AC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111A51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43" w:type="dxa"/>
            <w:vAlign w:val="bottom"/>
          </w:tcPr>
          <w:p w14:paraId="32F7D09F" w14:textId="77777777" w:rsidR="00061176" w:rsidRPr="00161E24" w:rsidRDefault="00061176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80B440B" w14:textId="5BC04843" w:rsidR="00061176" w:rsidRDefault="00D26D98" w:rsidP="00CC38AC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111A51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133E4380" w14:textId="77777777" w:rsidR="00061176" w:rsidRPr="00161E24" w:rsidRDefault="00061176" w:rsidP="00CC3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6B02F62" w14:textId="625CD706" w:rsidR="00061176" w:rsidRDefault="00360B30" w:rsidP="00CC38AC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16B10C" w14:textId="77777777" w:rsidR="00061176" w:rsidRPr="00161E24" w:rsidRDefault="00061176" w:rsidP="00CC38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192E929" w14:textId="0EFB56C8" w:rsidR="00061176" w:rsidRPr="001536F9" w:rsidRDefault="00D26D98" w:rsidP="00CC38AC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111A51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</w:tr>
      <w:tr w:rsidR="00AA140E" w:rsidRPr="00161E24" w14:paraId="6D0B7425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4E04637A" w14:textId="677F0D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8" w:type="dxa"/>
            <w:vAlign w:val="bottom"/>
          </w:tcPr>
          <w:p w14:paraId="196913FE" w14:textId="29ED0490" w:rsidR="00AA140E" w:rsidRPr="00161E24" w:rsidRDefault="006B2D1F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30B47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A89089C" w14:textId="04D4CE26" w:rsidR="00AA140E" w:rsidRPr="00161E24" w:rsidRDefault="006B2D1F" w:rsidP="00E3696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61C2369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D3D02AB" w14:textId="72F5465E" w:rsidR="00AA140E" w:rsidRPr="00B54B5E" w:rsidRDefault="006B2D1F" w:rsidP="00AA140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9C28F2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9DBA90D" w14:textId="469977B0" w:rsidR="00AA140E" w:rsidRPr="001536F9" w:rsidRDefault="006B2D1F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43" w:type="dxa"/>
            <w:vAlign w:val="bottom"/>
          </w:tcPr>
          <w:p w14:paraId="7C27095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09F2C60" w14:textId="08917860" w:rsidR="00AA140E" w:rsidRPr="001536F9" w:rsidRDefault="006B2D1F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5760E74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D155F18" w14:textId="4FC3C1C2" w:rsidR="00AA140E" w:rsidRPr="00161E24" w:rsidRDefault="006B2D1F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EDF0C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E3A48E7" w14:textId="7C3312F4" w:rsidR="00AA140E" w:rsidRPr="001536F9" w:rsidRDefault="00360B30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</w:t>
            </w:r>
          </w:p>
        </w:tc>
      </w:tr>
      <w:tr w:rsidR="00AA140E" w:rsidRPr="00161E24" w14:paraId="33FE182C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0A65AA6F" w14:textId="71DF9E4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08" w:type="dxa"/>
            <w:vAlign w:val="bottom"/>
          </w:tcPr>
          <w:p w14:paraId="7948183F" w14:textId="0435B8D5" w:rsidR="00AA140E" w:rsidRPr="00161E24" w:rsidDel="00634405" w:rsidRDefault="003B5D58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D7245E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9B112D" w14:textId="1C006AF2" w:rsidR="00AA140E" w:rsidRPr="00161E24" w:rsidRDefault="003B5D58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EEBBD2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33316C31" w14:textId="0D6943A1" w:rsidR="00AA140E" w:rsidRPr="00B54B5E" w:rsidRDefault="003B5D58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1,502</w:t>
            </w:r>
          </w:p>
        </w:tc>
        <w:tc>
          <w:tcPr>
            <w:tcW w:w="236" w:type="dxa"/>
            <w:vAlign w:val="bottom"/>
          </w:tcPr>
          <w:p w14:paraId="0A1071C4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3E92E24" w14:textId="0FC9A3B0" w:rsidR="00AA140E" w:rsidRPr="001536F9" w:rsidRDefault="003B5D58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1,502</w:t>
            </w:r>
          </w:p>
        </w:tc>
        <w:tc>
          <w:tcPr>
            <w:tcW w:w="243" w:type="dxa"/>
            <w:vAlign w:val="bottom"/>
          </w:tcPr>
          <w:p w14:paraId="3B6D4122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9688BF7" w14:textId="4599508F" w:rsidR="00AA140E" w:rsidRPr="00161E24" w:rsidRDefault="003B5D58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CE8208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F5F5E0D" w14:textId="0DB91F78" w:rsidR="00AA140E" w:rsidRPr="00161E24" w:rsidRDefault="003B5D58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1,403</w:t>
            </w:r>
          </w:p>
        </w:tc>
        <w:tc>
          <w:tcPr>
            <w:tcW w:w="236" w:type="dxa"/>
            <w:vAlign w:val="bottom"/>
          </w:tcPr>
          <w:p w14:paraId="58A7D6F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9EF7F94" w14:textId="6D87F0D0" w:rsidR="00AA140E" w:rsidRPr="001536F9" w:rsidRDefault="003B5D58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1,403</w:t>
            </w:r>
          </w:p>
        </w:tc>
      </w:tr>
      <w:tr w:rsidR="00AA140E" w:rsidRPr="00161E24" w14:paraId="3C8C56D5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3643697D" w14:textId="77777777" w:rsidR="00AA140E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332B959" w14:textId="77777777" w:rsidR="00AA140E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FD7C79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9D1270" w14:textId="77777777" w:rsidR="00AA140E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2D91C6A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1651684" w14:textId="2215211B" w:rsidR="00AA140E" w:rsidRPr="00B54B5E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E1D8379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49714D" w14:textId="77777777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E6D3CF8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FC8E36B" w14:textId="77777777" w:rsidR="00AA140E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8C933DE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9D7CE19" w14:textId="77777777" w:rsidR="00AA140E" w:rsidRDefault="00AA140E" w:rsidP="001C6C1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70A7810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ACD5A0" w14:textId="77777777" w:rsidR="00AA140E" w:rsidRPr="001536F9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A140E" w:rsidRPr="00161E24" w14:paraId="598D3BA4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2493F7C1" w14:textId="4D0CCF3F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6</w:t>
            </w:r>
            <w:r w:rsidR="009052B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008" w:type="dxa"/>
            <w:vAlign w:val="bottom"/>
          </w:tcPr>
          <w:p w14:paraId="5B947D48" w14:textId="77777777" w:rsidR="00AA140E" w:rsidRPr="00161E24" w:rsidDel="00634405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9708A6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33ABCF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53066E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5E51882" w14:textId="6BB0FDB1" w:rsidR="00AA140E" w:rsidRPr="00B54B5E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0E9F430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A49C1CA" w14:textId="2E274618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4B3821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91C4CE" w14:textId="14F28DFE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37EBA1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0573C54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DB24F3C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C96A038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AA140E" w:rsidRPr="00161E24" w14:paraId="4C4639B3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5B06541E" w14:textId="7751C2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1CD5F431" w14:textId="77777777" w:rsidR="00AA140E" w:rsidRPr="00161E24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05C7DA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D0DE0D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E342C2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69F1720" w14:textId="506D6D10" w:rsidR="00AA140E" w:rsidRPr="00161E24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046E8B7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5A6FE6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48B0E0E1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4AFEDD5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C43D2E8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0FECF8B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6CE95B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F410414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9052B8" w:rsidRPr="00161E24" w14:paraId="44254899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2D1799E2" w14:textId="51695424" w:rsidR="009052B8" w:rsidRPr="00161E24" w:rsidRDefault="009052B8" w:rsidP="0090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vAlign w:val="bottom"/>
          </w:tcPr>
          <w:p w14:paraId="7D7736C2" w14:textId="45921EA2" w:rsidR="009052B8" w:rsidRPr="00E35FE8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7CB180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B2739D" w14:textId="6BBD6362" w:rsidR="009052B8" w:rsidRPr="00161E24" w:rsidRDefault="009052B8" w:rsidP="009052B8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4725CD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640A0807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D75DCCD" w14:textId="54A8197B" w:rsidR="009052B8" w:rsidRPr="00161E24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A470D3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8892C04" w14:textId="5692AD56" w:rsidR="009052B8" w:rsidRPr="00161E24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43" w:type="dxa"/>
            <w:vAlign w:val="bottom"/>
          </w:tcPr>
          <w:p w14:paraId="7B5A2F97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DE0A55F" w14:textId="1F96248C" w:rsidR="009052B8" w:rsidRPr="00161E24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3E350E8B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47BCCF4" w14:textId="7A71AE73" w:rsidR="009052B8" w:rsidRPr="00161E24" w:rsidRDefault="009052B8" w:rsidP="009052B8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727A0A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EC0C3D2" w14:textId="54CCDA2C" w:rsidR="009052B8" w:rsidRPr="00161E24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</w:tr>
      <w:tr w:rsidR="00AA140E" w:rsidRPr="00161E24" w14:paraId="36A57F1F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66D5996D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2B6BCCD5" w14:textId="77777777" w:rsidR="00AA140E" w:rsidRPr="00161E24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9DBFE0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BD6CC90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A72A87F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03B285B" w14:textId="7F4B76D1" w:rsidR="00AA140E" w:rsidRPr="00161E24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87EBE0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170A86C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B3FDB3A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BCA1B2F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381AF1E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127F1F5" w14:textId="77777777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47A1899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B0E8232" w14:textId="77777777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A140E" w:rsidRPr="00161E24" w14:paraId="2BDD9362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3751E2E5" w14:textId="7B94100E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5B7A3811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C5CBF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2E1913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84A1AE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2FC6B62" w14:textId="41396DC9" w:rsidR="00AA140E" w:rsidRPr="00161E24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8B0533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F760D54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BA1F0F6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EA5D959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8FE5DA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A71B0B7" w14:textId="77777777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6953221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4B0C0B5" w14:textId="77777777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9052B8" w:rsidRPr="00161E24" w14:paraId="31D965C1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2A357EA1" w14:textId="49EE28E1" w:rsidR="009052B8" w:rsidRPr="00161E24" w:rsidRDefault="009052B8" w:rsidP="0090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008" w:type="dxa"/>
            <w:vAlign w:val="bottom"/>
          </w:tcPr>
          <w:p w14:paraId="6147A9D9" w14:textId="66D272C9" w:rsidR="009052B8" w:rsidRPr="00B0452C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4BCEFD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8507BA1" w14:textId="586F63F5" w:rsidR="009052B8" w:rsidRPr="00161E24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2A3A069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76BE21D" w14:textId="5F0367AF" w:rsidR="009052B8" w:rsidRPr="00161E24" w:rsidRDefault="009052B8" w:rsidP="009052B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vAlign w:val="bottom"/>
          </w:tcPr>
          <w:p w14:paraId="20CE3B5E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2C84DE8" w14:textId="3D303F27" w:rsidR="009052B8" w:rsidRPr="001C6C13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5,298</w:t>
            </w:r>
          </w:p>
        </w:tc>
        <w:tc>
          <w:tcPr>
            <w:tcW w:w="243" w:type="dxa"/>
            <w:vAlign w:val="bottom"/>
          </w:tcPr>
          <w:p w14:paraId="44DC5063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304B5FD" w14:textId="5EFEFE0C" w:rsidR="009052B8" w:rsidRPr="00161E24" w:rsidRDefault="009052B8" w:rsidP="009052B8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C68472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8D40BF1" w14:textId="785B5473" w:rsidR="009052B8" w:rsidRPr="00161E24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5,427</w:t>
            </w:r>
          </w:p>
        </w:tc>
        <w:tc>
          <w:tcPr>
            <w:tcW w:w="236" w:type="dxa"/>
            <w:vAlign w:val="bottom"/>
          </w:tcPr>
          <w:p w14:paraId="39DAE036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CD85248" w14:textId="0C46BF50" w:rsidR="009052B8" w:rsidRPr="00161E24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5,427</w:t>
            </w:r>
          </w:p>
        </w:tc>
      </w:tr>
      <w:tr w:rsidR="009052B8" w:rsidRPr="00161E24" w14:paraId="637808E5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3EFE8478" w14:textId="50A3183A" w:rsidR="009052B8" w:rsidRPr="00161E24" w:rsidRDefault="009052B8" w:rsidP="0090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vAlign w:val="bottom"/>
          </w:tcPr>
          <w:p w14:paraId="452CC7C9" w14:textId="3CC63F27" w:rsidR="009052B8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F93BD7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798E6F" w14:textId="7B109A97" w:rsidR="009052B8" w:rsidRPr="00B0452C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59FE4F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7BF60B0" w14:textId="05517E47" w:rsidR="009052B8" w:rsidRDefault="009052B8" w:rsidP="009052B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vAlign w:val="bottom"/>
          </w:tcPr>
          <w:p w14:paraId="63ED1833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9C65BAF" w14:textId="40A36714" w:rsidR="009052B8" w:rsidRPr="001536F9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43" w:type="dxa"/>
            <w:vAlign w:val="bottom"/>
          </w:tcPr>
          <w:p w14:paraId="69B8056A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3B4A03A" w14:textId="04B9047F" w:rsidR="009052B8" w:rsidRPr="001536F9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6966">
              <w:rPr>
                <w:rFonts w:asciiTheme="majorBidi" w:hAnsiTheme="majorBidi" w:cstheme="majorBidi"/>
                <w:szCs w:val="22"/>
                <w:lang w:bidi="th-TH"/>
              </w:rPr>
              <w:t>2,208</w:t>
            </w:r>
          </w:p>
        </w:tc>
        <w:tc>
          <w:tcPr>
            <w:tcW w:w="236" w:type="dxa"/>
            <w:vAlign w:val="bottom"/>
          </w:tcPr>
          <w:p w14:paraId="5373C06A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AA97934" w14:textId="73609A51" w:rsidR="009052B8" w:rsidRDefault="009052B8" w:rsidP="009052B8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9B796F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18E8458" w14:textId="7DBE6AC0" w:rsidR="009052B8" w:rsidRPr="001536F9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Pr="00F226E2">
              <w:rPr>
                <w:rFonts w:asciiTheme="majorBidi" w:hAnsiTheme="majorBidi" w:cstheme="majorBidi"/>
                <w:szCs w:val="22"/>
                <w:lang w:bidi="th-TH"/>
              </w:rPr>
              <w:t>208</w:t>
            </w:r>
          </w:p>
        </w:tc>
      </w:tr>
      <w:tr w:rsidR="009052B8" w:rsidRPr="00161E24" w14:paraId="13FDD756" w14:textId="77777777" w:rsidTr="00F90CC3">
        <w:trPr>
          <w:trHeight w:val="79"/>
        </w:trPr>
        <w:tc>
          <w:tcPr>
            <w:tcW w:w="1746" w:type="dxa"/>
            <w:vAlign w:val="bottom"/>
            <w:hideMark/>
          </w:tcPr>
          <w:p w14:paraId="7ACC4CDE" w14:textId="10347BC7" w:rsidR="009052B8" w:rsidRPr="00161E24" w:rsidRDefault="009052B8" w:rsidP="0090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8" w:type="dxa"/>
            <w:vAlign w:val="bottom"/>
          </w:tcPr>
          <w:p w14:paraId="0AADE5F3" w14:textId="5B28A4CC" w:rsidR="009052B8" w:rsidRPr="00B0452C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5B5426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B80A79" w14:textId="1167CD14" w:rsidR="009052B8" w:rsidRPr="00161E24" w:rsidRDefault="009052B8" w:rsidP="009052B8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3D76A78A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0AA6AF3" w14:textId="044D07C2" w:rsidR="009052B8" w:rsidRPr="00161E24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D59437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0A3D4B4" w14:textId="266C395B" w:rsidR="009052B8" w:rsidRPr="001536F9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43" w:type="dxa"/>
            <w:vAlign w:val="bottom"/>
          </w:tcPr>
          <w:p w14:paraId="391951A8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B5E6E37" w14:textId="75FCE77F" w:rsidR="009052B8" w:rsidRPr="00161E24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10B6FD6A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7247F48" w14:textId="698D87D6" w:rsidR="009052B8" w:rsidRPr="00161E24" w:rsidRDefault="009052B8" w:rsidP="009052B8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33DAB4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659F44C" w14:textId="3E9E9295" w:rsidR="009052B8" w:rsidRPr="00161E24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</w:tr>
      <w:tr w:rsidR="009052B8" w:rsidRPr="00161E24" w14:paraId="05C1CE64" w14:textId="77777777" w:rsidTr="00F90CC3">
        <w:trPr>
          <w:trHeight w:val="261"/>
        </w:trPr>
        <w:tc>
          <w:tcPr>
            <w:tcW w:w="1746" w:type="dxa"/>
            <w:vAlign w:val="bottom"/>
          </w:tcPr>
          <w:p w14:paraId="0C3ABBE9" w14:textId="4CC8BD8B" w:rsidR="009052B8" w:rsidRPr="00161E24" w:rsidRDefault="009052B8" w:rsidP="00905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08" w:type="dxa"/>
            <w:vAlign w:val="bottom"/>
          </w:tcPr>
          <w:p w14:paraId="44479FED" w14:textId="6E361E30" w:rsidR="009052B8" w:rsidRPr="00B0452C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CF2F7A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5D0FC5" w14:textId="5BEBE001" w:rsidR="009052B8" w:rsidRPr="00161E24" w:rsidRDefault="009052B8" w:rsidP="009052B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32D81A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BEC670B" w14:textId="4DD93721" w:rsidR="009052B8" w:rsidRPr="00161E24" w:rsidRDefault="009052B8" w:rsidP="009052B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36" w:type="dxa"/>
            <w:vAlign w:val="bottom"/>
          </w:tcPr>
          <w:p w14:paraId="2739DDA6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1F8FC2C" w14:textId="1DA9FC23" w:rsidR="009052B8" w:rsidRPr="001536F9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43" w:type="dxa"/>
            <w:vAlign w:val="bottom"/>
          </w:tcPr>
          <w:p w14:paraId="3B47F069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1DECF59" w14:textId="6B242BA6" w:rsidR="009052B8" w:rsidRPr="00161E24" w:rsidRDefault="009052B8" w:rsidP="009052B8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C5760D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14EC012" w14:textId="7ADDC2DF" w:rsidR="009052B8" w:rsidRPr="00161E24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1,379</w:t>
            </w:r>
          </w:p>
        </w:tc>
        <w:tc>
          <w:tcPr>
            <w:tcW w:w="236" w:type="dxa"/>
            <w:vAlign w:val="bottom"/>
          </w:tcPr>
          <w:p w14:paraId="152B2305" w14:textId="77777777" w:rsidR="009052B8" w:rsidRPr="00161E24" w:rsidRDefault="009052B8" w:rsidP="009052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2EB3E4D" w14:textId="4AAFFD62" w:rsidR="009052B8" w:rsidRPr="00161E24" w:rsidRDefault="009052B8" w:rsidP="009052B8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1,379</w:t>
            </w:r>
          </w:p>
        </w:tc>
      </w:tr>
    </w:tbl>
    <w:p w14:paraId="1CDBE465" w14:textId="6CE4741A" w:rsidR="00DB3C7C" w:rsidRDefault="00DB3C7C">
      <w:r>
        <w:br/>
      </w:r>
    </w:p>
    <w:p w14:paraId="13470C59" w14:textId="77777777" w:rsidR="00DB3C7C" w:rsidRDefault="00DB3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749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1744"/>
        <w:gridCol w:w="274"/>
        <w:gridCol w:w="1455"/>
        <w:gridCol w:w="270"/>
        <w:gridCol w:w="1311"/>
        <w:gridCol w:w="274"/>
        <w:gridCol w:w="810"/>
        <w:gridCol w:w="345"/>
        <w:gridCol w:w="15"/>
        <w:gridCol w:w="885"/>
        <w:gridCol w:w="15"/>
        <w:gridCol w:w="255"/>
        <w:gridCol w:w="15"/>
        <w:gridCol w:w="885"/>
        <w:gridCol w:w="15"/>
        <w:gridCol w:w="255"/>
        <w:gridCol w:w="15"/>
        <w:gridCol w:w="896"/>
        <w:gridCol w:w="15"/>
      </w:tblGrid>
      <w:tr w:rsidR="008C18B8" w:rsidRPr="00161E24" w14:paraId="5647B82B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2872EA0D" w14:textId="5AEAEE2C" w:rsidR="008C18B8" w:rsidRPr="00161E24" w:rsidRDefault="008C18B8" w:rsidP="0021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7990" w:type="dxa"/>
            <w:gridSpan w:val="17"/>
          </w:tcPr>
          <w:p w14:paraId="6859C0D6" w14:textId="4208EECF" w:rsidR="008C18B8" w:rsidRPr="00161E24" w:rsidRDefault="008C18B8" w:rsidP="008C18B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jc w:val="center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8C18B8" w:rsidRPr="00161E24" w14:paraId="36D45A69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112440DB" w14:textId="6E7F8378" w:rsidR="008C18B8" w:rsidRPr="00161E24" w:rsidRDefault="008C18B8" w:rsidP="00217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4394" w:type="dxa"/>
            <w:gridSpan w:val="6"/>
          </w:tcPr>
          <w:p w14:paraId="5E57C4BD" w14:textId="7B14F81E" w:rsidR="008C18B8" w:rsidRPr="00161E24" w:rsidRDefault="008C18B8" w:rsidP="008C18B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596" w:type="dxa"/>
            <w:gridSpan w:val="11"/>
            <w:vAlign w:val="bottom"/>
          </w:tcPr>
          <w:p w14:paraId="4A94502B" w14:textId="43E55BAE" w:rsidR="008C18B8" w:rsidRPr="00161E24" w:rsidRDefault="008C18B8" w:rsidP="008C18B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jc w:val="center"/>
              <w:rPr>
                <w:rFonts w:asciiTheme="majorBidi" w:hAnsiTheme="majorBidi" w:cstheme="majorBidi"/>
                <w:szCs w:val="22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8C18B8" w:rsidRPr="00161E24" w14:paraId="5AA8C025" w14:textId="77777777" w:rsidTr="00F90CC3">
        <w:trPr>
          <w:gridAfter w:val="1"/>
          <w:wAfter w:w="15" w:type="dxa"/>
          <w:trHeight w:val="261"/>
          <w:tblHeader/>
        </w:trPr>
        <w:tc>
          <w:tcPr>
            <w:tcW w:w="1744" w:type="dxa"/>
            <w:vAlign w:val="bottom"/>
            <w:hideMark/>
          </w:tcPr>
          <w:p w14:paraId="0DBE925B" w14:textId="0CE724CC" w:rsidR="00217E17" w:rsidRPr="00161E24" w:rsidRDefault="00217E17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4" w:type="dxa"/>
          </w:tcPr>
          <w:p w14:paraId="07D18EA0" w14:textId="77777777" w:rsidR="00217E17" w:rsidRPr="00161E24" w:rsidRDefault="00217E17" w:rsidP="00BE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455" w:type="dxa"/>
          </w:tcPr>
          <w:p w14:paraId="7D44CAFF" w14:textId="77777777" w:rsidR="00217E17" w:rsidRPr="006D7374" w:rsidRDefault="00217E17" w:rsidP="006D73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6D7374">
              <w:rPr>
                <w:rFonts w:asciiTheme="majorBidi" w:hAnsiTheme="majorBidi" w:cstheme="majorBidi" w:hint="cs"/>
                <w:sz w:val="20"/>
                <w:cs/>
              </w:rPr>
              <w:t>เครื่องมือทาง</w:t>
            </w:r>
          </w:p>
          <w:p w14:paraId="7748F314" w14:textId="56368D5C" w:rsidR="00217E17" w:rsidRPr="006D7374" w:rsidRDefault="00217E17" w:rsidP="006D73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6D7374">
              <w:rPr>
                <w:rFonts w:asciiTheme="majorBidi" w:hAnsiTheme="majorBidi" w:cstheme="majorBidi" w:hint="cs"/>
                <w:sz w:val="20"/>
                <w:cs/>
              </w:rPr>
              <w:t>การเงินที่วัดมูลค่าด้วยมูลค่ายุติธรรมผ่าน</w:t>
            </w:r>
            <w:r w:rsidR="008C18B8">
              <w:rPr>
                <w:rFonts w:asciiTheme="majorBidi" w:hAnsiTheme="majorBidi" w:cstheme="majorBidi"/>
                <w:sz w:val="20"/>
              </w:rPr>
              <w:br/>
            </w:r>
            <w:r w:rsidRPr="006D7374">
              <w:rPr>
                <w:rFonts w:asciiTheme="majorBidi" w:hAnsiTheme="majorBidi" w:cstheme="majorBidi" w:hint="cs"/>
                <w:sz w:val="2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03EB776" w14:textId="07663697" w:rsidR="00217E17" w:rsidRPr="00161E24" w:rsidRDefault="00217E17" w:rsidP="00BE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311" w:type="dxa"/>
            <w:vAlign w:val="bottom"/>
            <w:hideMark/>
          </w:tcPr>
          <w:p w14:paraId="318B4BF3" w14:textId="1384517B" w:rsidR="00217E17" w:rsidRPr="00161E24" w:rsidRDefault="00217E17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</w:t>
            </w:r>
            <w:r w:rsidR="008C18B8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ตัดจำหน่าย</w:t>
            </w:r>
          </w:p>
        </w:tc>
        <w:tc>
          <w:tcPr>
            <w:tcW w:w="274" w:type="dxa"/>
            <w:vAlign w:val="bottom"/>
          </w:tcPr>
          <w:p w14:paraId="47ED72EF" w14:textId="77777777" w:rsidR="00217E17" w:rsidRPr="00161E24" w:rsidRDefault="00217E17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B5F0380" w14:textId="77777777" w:rsidR="00217E17" w:rsidRPr="00161E24" w:rsidRDefault="00217E17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345" w:type="dxa"/>
            <w:vAlign w:val="bottom"/>
          </w:tcPr>
          <w:p w14:paraId="140A945C" w14:textId="77777777" w:rsidR="00217E17" w:rsidRPr="00161E24" w:rsidRDefault="00217E17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74EA55E0" w14:textId="140AAE56" w:rsidR="00217E17" w:rsidRPr="00161E24" w:rsidRDefault="00217E17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14:paraId="5CED6504" w14:textId="77777777" w:rsidR="00217E17" w:rsidRPr="00161E24" w:rsidRDefault="00217E17" w:rsidP="00BE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1A4920FF" w14:textId="51D6E1D3" w:rsidR="00217E17" w:rsidRPr="00161E24" w:rsidRDefault="00217E17" w:rsidP="00BE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gridSpan w:val="2"/>
            <w:vAlign w:val="bottom"/>
          </w:tcPr>
          <w:p w14:paraId="0283A89D" w14:textId="77777777" w:rsidR="00217E17" w:rsidRPr="00161E24" w:rsidRDefault="00217E17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11" w:type="dxa"/>
            <w:gridSpan w:val="2"/>
            <w:vAlign w:val="bottom"/>
            <w:hideMark/>
          </w:tcPr>
          <w:p w14:paraId="0FE83793" w14:textId="77777777" w:rsidR="00217E17" w:rsidRPr="00161E24" w:rsidRDefault="00217E17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EE6DE8" w:rsidRPr="00161E24" w14:paraId="7D23AB2E" w14:textId="77777777" w:rsidTr="005F0C89">
        <w:trPr>
          <w:gridAfter w:val="1"/>
          <w:wAfter w:w="15" w:type="dxa"/>
          <w:trHeight w:val="261"/>
          <w:tblHeader/>
        </w:trPr>
        <w:tc>
          <w:tcPr>
            <w:tcW w:w="1744" w:type="dxa"/>
            <w:vAlign w:val="bottom"/>
          </w:tcPr>
          <w:p w14:paraId="018AFCBF" w14:textId="77777777" w:rsidR="00EE6DE8" w:rsidRPr="00161E24" w:rsidRDefault="00EE6DE8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4" w:type="dxa"/>
          </w:tcPr>
          <w:p w14:paraId="6EC575C5" w14:textId="77777777" w:rsidR="00EE6DE8" w:rsidRPr="00161E24" w:rsidRDefault="00EE6DE8" w:rsidP="00BE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7716" w:type="dxa"/>
            <w:gridSpan w:val="16"/>
          </w:tcPr>
          <w:p w14:paraId="4872F4BC" w14:textId="62FEDF91" w:rsidR="00EE6DE8" w:rsidRPr="00161E24" w:rsidRDefault="00EE6DE8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8C18B8" w:rsidRPr="00161E24" w14:paraId="3E5FBD54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6832E305" w14:textId="505EE019" w:rsidR="00217E17" w:rsidRPr="00161E24" w:rsidRDefault="00217E17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74" w:type="dxa"/>
          </w:tcPr>
          <w:p w14:paraId="286DD21F" w14:textId="77777777" w:rsidR="00217E17" w:rsidRPr="00161E24" w:rsidRDefault="00217E17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1CCDABE3" w14:textId="77777777" w:rsidR="00217E17" w:rsidRPr="00161E24" w:rsidRDefault="00217E17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EFD0D4" w14:textId="5D8A46DE" w:rsidR="00217E17" w:rsidRPr="00161E24" w:rsidRDefault="00217E17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324B8E5D" w14:textId="77777777" w:rsidR="00217E17" w:rsidRPr="00161E24" w:rsidRDefault="00217E17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7A1531D" w14:textId="77777777" w:rsidR="00217E17" w:rsidRPr="00161E24" w:rsidRDefault="00217E17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2FE4465" w14:textId="77777777" w:rsidR="00217E17" w:rsidRPr="00161E24" w:rsidRDefault="00217E17" w:rsidP="008377A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5" w:type="dxa"/>
            <w:vAlign w:val="bottom"/>
          </w:tcPr>
          <w:p w14:paraId="49A041B3" w14:textId="77777777" w:rsidR="00217E17" w:rsidRPr="00161E24" w:rsidRDefault="00217E17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0556C2" w14:textId="77777777" w:rsidR="00217E17" w:rsidRPr="00161E24" w:rsidRDefault="00217E17" w:rsidP="008377A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DE0513" w14:textId="77777777" w:rsidR="00217E17" w:rsidRPr="00161E24" w:rsidRDefault="00217E17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759760" w14:textId="77777777" w:rsidR="00217E17" w:rsidRPr="00161E24" w:rsidRDefault="00217E17" w:rsidP="008377A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3CFFE3" w14:textId="77777777" w:rsidR="00217E17" w:rsidRPr="00161E24" w:rsidRDefault="00217E17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18318248" w14:textId="77777777" w:rsidR="00217E17" w:rsidRPr="00161E24" w:rsidRDefault="00217E17" w:rsidP="00905DF4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8B8" w:rsidRPr="00161E24" w14:paraId="5C751DD3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69CD5E84" w14:textId="77777777" w:rsidR="00217E17" w:rsidRPr="00161E24" w:rsidRDefault="00217E17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bookmarkStart w:id="4" w:name="_Hlk220877710"/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4" w:type="dxa"/>
          </w:tcPr>
          <w:p w14:paraId="0E5C2401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5DEFAD65" w14:textId="442B06B2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547235F" w14:textId="6D83375C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6BBA5CB5" w14:textId="77777777" w:rsidR="00217E17" w:rsidRPr="00161E24" w:rsidRDefault="00217E17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7838D9A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CDC44E8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5" w:type="dxa"/>
            <w:vAlign w:val="bottom"/>
          </w:tcPr>
          <w:p w14:paraId="1647F70A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DD0A21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306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7DA8979" w14:textId="77777777" w:rsidR="00217E17" w:rsidRPr="00161E24" w:rsidRDefault="00217E17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D8DFF8" w14:textId="77777777" w:rsidR="00217E17" w:rsidRPr="00161E24" w:rsidRDefault="00217E17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C14EE0F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09FD7B70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bookmarkEnd w:id="4"/>
      <w:tr w:rsidR="008C18B8" w:rsidRPr="00161E24" w14:paraId="38DDE0F9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19B54118" w14:textId="5077261C" w:rsidR="00217E17" w:rsidRPr="00161E24" w:rsidRDefault="00217E17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4" w:type="dxa"/>
          </w:tcPr>
          <w:p w14:paraId="78D17736" w14:textId="77777777" w:rsidR="00217E17" w:rsidRPr="00161E2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5C86750D" w14:textId="74CDA89A" w:rsidR="00217E17" w:rsidRPr="00161E24" w:rsidRDefault="00217E17" w:rsidP="002156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99AE016" w14:textId="6EEEDC4D" w:rsidR="00217E17" w:rsidRPr="00161E2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6C6A9D6A" w14:textId="46C0CB16" w:rsidR="00217E17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3,799</w:t>
            </w:r>
          </w:p>
        </w:tc>
        <w:tc>
          <w:tcPr>
            <w:tcW w:w="274" w:type="dxa"/>
            <w:vAlign w:val="bottom"/>
          </w:tcPr>
          <w:p w14:paraId="5125D36F" w14:textId="77777777" w:rsidR="00217E17" w:rsidRPr="00161E2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32D20C4" w14:textId="62DA7E00" w:rsidR="00217E17" w:rsidRPr="00905DF4" w:rsidRDefault="00217E17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3,799</w:t>
            </w:r>
          </w:p>
        </w:tc>
        <w:tc>
          <w:tcPr>
            <w:tcW w:w="345" w:type="dxa"/>
            <w:vAlign w:val="bottom"/>
          </w:tcPr>
          <w:p w14:paraId="239BB4EF" w14:textId="77777777" w:rsidR="00217E17" w:rsidRPr="00905DF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78FE2E" w14:textId="7320B843" w:rsidR="00217E17" w:rsidRPr="00905DF4" w:rsidRDefault="00217E17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7BBFDE1" w14:textId="77777777" w:rsidR="00217E17" w:rsidRPr="00905DF4" w:rsidRDefault="00217E17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079268" w14:textId="554D068C" w:rsidR="00217E17" w:rsidRPr="00905DF4" w:rsidRDefault="00217E17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3,801</w:t>
            </w:r>
          </w:p>
        </w:tc>
        <w:tc>
          <w:tcPr>
            <w:tcW w:w="270" w:type="dxa"/>
            <w:gridSpan w:val="2"/>
            <w:vAlign w:val="bottom"/>
          </w:tcPr>
          <w:p w14:paraId="6788684F" w14:textId="77777777" w:rsidR="00217E17" w:rsidRPr="00905DF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7716984E" w14:textId="10C94707" w:rsidR="00217E17" w:rsidRPr="00905DF4" w:rsidRDefault="00217E17" w:rsidP="00D065A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3,801</w:t>
            </w:r>
          </w:p>
        </w:tc>
      </w:tr>
      <w:tr w:rsidR="008C18B8" w:rsidRPr="00161E24" w14:paraId="2261A22D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4CAEBA09" w14:textId="77777777" w:rsidR="00217E17" w:rsidRPr="00161E24" w:rsidRDefault="00217E17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274" w:type="dxa"/>
          </w:tcPr>
          <w:p w14:paraId="0D4539D5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745A45E6" w14:textId="3853C3C2" w:rsidR="00217E17" w:rsidRPr="00161E24" w:rsidRDefault="00217E17" w:rsidP="002156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D7BA26" w14:textId="02BEFF71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36B141A6" w14:textId="6DD90DFD" w:rsidR="00217E17" w:rsidRPr="00161E24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6,836</w:t>
            </w:r>
          </w:p>
        </w:tc>
        <w:tc>
          <w:tcPr>
            <w:tcW w:w="274" w:type="dxa"/>
            <w:vAlign w:val="bottom"/>
          </w:tcPr>
          <w:p w14:paraId="49304ADB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CB48D52" w14:textId="31D7CC96" w:rsidR="00217E17" w:rsidRPr="00161E24" w:rsidRDefault="00217E17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6,836</w:t>
            </w:r>
          </w:p>
        </w:tc>
        <w:tc>
          <w:tcPr>
            <w:tcW w:w="345" w:type="dxa"/>
            <w:vAlign w:val="bottom"/>
          </w:tcPr>
          <w:p w14:paraId="03F15E65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BEF1AD" w14:textId="488A7390" w:rsidR="00217E17" w:rsidRPr="00161E24" w:rsidRDefault="003E6C48" w:rsidP="0011631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6,863</w:t>
            </w:r>
          </w:p>
        </w:tc>
        <w:tc>
          <w:tcPr>
            <w:tcW w:w="270" w:type="dxa"/>
            <w:gridSpan w:val="2"/>
            <w:vAlign w:val="bottom"/>
          </w:tcPr>
          <w:p w14:paraId="014A6167" w14:textId="77777777" w:rsidR="00217E17" w:rsidRPr="00161E24" w:rsidRDefault="00217E17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760F2" w14:textId="189C1911" w:rsidR="00217E17" w:rsidRPr="00161E24" w:rsidRDefault="00217E17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D9EE40D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039FBEA6" w14:textId="09B12363" w:rsidR="00217E17" w:rsidRPr="00EE4342" w:rsidRDefault="003E6C48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6,863</w:t>
            </w:r>
          </w:p>
        </w:tc>
      </w:tr>
      <w:tr w:rsidR="008C18B8" w:rsidRPr="00161E24" w14:paraId="7142E1D7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7FE02D97" w14:textId="29F6008D" w:rsidR="00217E17" w:rsidRPr="00161E24" w:rsidRDefault="00217E17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274" w:type="dxa"/>
          </w:tcPr>
          <w:p w14:paraId="1B041FB0" w14:textId="77777777" w:rsidR="00217E17" w:rsidRPr="00161E2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33E54D99" w14:textId="5E8436C7" w:rsidR="00217E17" w:rsidRPr="00161E24" w:rsidRDefault="00217E17" w:rsidP="002156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BE47A6" w14:textId="22125220" w:rsidR="00217E17" w:rsidRPr="00161E2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3D655E4E" w14:textId="6D44EF50" w:rsidR="00217E17" w:rsidRPr="00161E24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74" w:type="dxa"/>
            <w:vAlign w:val="bottom"/>
          </w:tcPr>
          <w:p w14:paraId="74DFAD53" w14:textId="77777777" w:rsidR="00217E17" w:rsidRPr="00161E2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40944EF" w14:textId="245ACB5B" w:rsidR="00217E17" w:rsidRPr="00161E24" w:rsidRDefault="00217E17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345" w:type="dxa"/>
            <w:vAlign w:val="bottom"/>
          </w:tcPr>
          <w:p w14:paraId="6315466A" w14:textId="77777777" w:rsidR="00217E17" w:rsidRPr="00161E2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3B2C38" w14:textId="4A38263E" w:rsidR="00217E17" w:rsidRPr="00161E24" w:rsidRDefault="00217E17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1C46C5" w14:textId="77777777" w:rsidR="00217E17" w:rsidRPr="00161E24" w:rsidRDefault="00217E17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D3D906" w14:textId="5150D80F" w:rsidR="00217E17" w:rsidRPr="00161E24" w:rsidRDefault="00217E17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70" w:type="dxa"/>
            <w:gridSpan w:val="2"/>
            <w:vAlign w:val="bottom"/>
          </w:tcPr>
          <w:p w14:paraId="40396C8F" w14:textId="77777777" w:rsidR="00217E17" w:rsidRPr="00161E24" w:rsidRDefault="00217E17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76067852" w14:textId="5C839DD5" w:rsidR="00217E17" w:rsidRPr="00161E24" w:rsidRDefault="00217E17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</w:tr>
      <w:tr w:rsidR="008C18B8" w:rsidRPr="00161E24" w14:paraId="5C02AC35" w14:textId="77777777" w:rsidTr="00F90CC3">
        <w:trPr>
          <w:gridAfter w:val="1"/>
          <w:wAfter w:w="15" w:type="dxa"/>
          <w:trHeight w:val="101"/>
        </w:trPr>
        <w:tc>
          <w:tcPr>
            <w:tcW w:w="1744" w:type="dxa"/>
            <w:vAlign w:val="bottom"/>
          </w:tcPr>
          <w:p w14:paraId="444B6E31" w14:textId="77777777" w:rsidR="00217E17" w:rsidRPr="009325B8" w:rsidRDefault="00217E17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274" w:type="dxa"/>
          </w:tcPr>
          <w:p w14:paraId="30C29679" w14:textId="77777777" w:rsidR="00217E17" w:rsidRPr="009325B8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55" w:type="dxa"/>
          </w:tcPr>
          <w:p w14:paraId="1C3786B7" w14:textId="77777777" w:rsidR="00217E17" w:rsidRPr="009325B8" w:rsidRDefault="00217E17" w:rsidP="002156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5435F8F8" w14:textId="712B10FC" w:rsidR="00217E17" w:rsidRPr="009325B8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11" w:type="dxa"/>
            <w:vAlign w:val="bottom"/>
          </w:tcPr>
          <w:p w14:paraId="1F1122F0" w14:textId="77777777" w:rsidR="00217E17" w:rsidRPr="009325B8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4" w:type="dxa"/>
            <w:vAlign w:val="bottom"/>
          </w:tcPr>
          <w:p w14:paraId="6F7609E8" w14:textId="77777777" w:rsidR="00217E17" w:rsidRPr="009325B8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0" w:type="dxa"/>
            <w:vAlign w:val="bottom"/>
          </w:tcPr>
          <w:p w14:paraId="1E66F661" w14:textId="77777777" w:rsidR="00217E17" w:rsidRPr="009325B8" w:rsidRDefault="00217E17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345" w:type="dxa"/>
            <w:vAlign w:val="bottom"/>
          </w:tcPr>
          <w:p w14:paraId="45C96777" w14:textId="77777777" w:rsidR="00217E17" w:rsidRPr="009325B8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9329A7" w14:textId="77777777" w:rsidR="00217E17" w:rsidRPr="009325B8" w:rsidRDefault="00217E17" w:rsidP="0011631A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B1DB4F" w14:textId="77777777" w:rsidR="00217E17" w:rsidRPr="009325B8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375843" w14:textId="77777777" w:rsidR="00217E17" w:rsidRPr="009325B8" w:rsidRDefault="00217E17" w:rsidP="0011631A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A41F821" w14:textId="77777777" w:rsidR="00217E17" w:rsidRPr="009325B8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1FD8D226" w14:textId="77777777" w:rsidR="00217E17" w:rsidRPr="009325B8" w:rsidRDefault="00217E17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C18B8" w:rsidRPr="00161E24" w14:paraId="69ABFAE0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1BCE6704" w14:textId="2CADE705" w:rsidR="00217E17" w:rsidRPr="00161E24" w:rsidRDefault="00217E17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74" w:type="dxa"/>
          </w:tcPr>
          <w:p w14:paraId="18A3DDCE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60201C72" w14:textId="77777777" w:rsidR="00217E17" w:rsidRPr="00161E24" w:rsidRDefault="00217E17" w:rsidP="002156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866A32" w14:textId="465904F6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4F65BE23" w14:textId="77777777" w:rsidR="00217E17" w:rsidRPr="00161E24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D3C199D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5AF47CB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345" w:type="dxa"/>
            <w:vAlign w:val="bottom"/>
          </w:tcPr>
          <w:p w14:paraId="51FCDC46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9B46A3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F1D9EC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41EC35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0F6CF2" w14:textId="77777777" w:rsidR="00217E17" w:rsidRPr="00161E24" w:rsidRDefault="00217E17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5ED34286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8B8" w:rsidRPr="00161E24" w14:paraId="54D989E0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4EAB3C39" w14:textId="77777777" w:rsidR="00217E17" w:rsidRPr="00161E24" w:rsidRDefault="00217E17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4" w:type="dxa"/>
          </w:tcPr>
          <w:p w14:paraId="797CBF6D" w14:textId="77777777" w:rsidR="00217E17" w:rsidRPr="00161E24" w:rsidRDefault="00217E17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6F84E6B0" w14:textId="77777777" w:rsidR="00217E17" w:rsidRPr="00161E24" w:rsidRDefault="00217E17" w:rsidP="002156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7D938E" w14:textId="70F7DA76" w:rsidR="00217E17" w:rsidRPr="00161E24" w:rsidRDefault="00217E17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3679EA6D" w14:textId="77777777" w:rsidR="00217E17" w:rsidRPr="00161E24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7E232093" w14:textId="77777777" w:rsidR="00217E17" w:rsidRPr="00161E24" w:rsidRDefault="00217E17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4A5A476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5" w:type="dxa"/>
            <w:vAlign w:val="bottom"/>
          </w:tcPr>
          <w:p w14:paraId="44DCDB01" w14:textId="77777777" w:rsidR="00217E17" w:rsidRPr="00161E24" w:rsidRDefault="00217E17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CA8768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B99D03" w14:textId="77777777" w:rsidR="00217E17" w:rsidRPr="00161E24" w:rsidRDefault="00217E17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C95C12" w14:textId="77777777" w:rsidR="00217E17" w:rsidRPr="00161E24" w:rsidRDefault="00217E17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DE1287" w14:textId="77777777" w:rsidR="00217E17" w:rsidRPr="00161E24" w:rsidRDefault="00217E17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0B79A5C7" w14:textId="77777777" w:rsidR="00217E17" w:rsidRPr="00161E24" w:rsidRDefault="00217E17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8B8" w:rsidRPr="00161E24" w14:paraId="28209C97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  <w:hideMark/>
          </w:tcPr>
          <w:p w14:paraId="059E3D48" w14:textId="2B040D00" w:rsidR="00217E17" w:rsidRPr="00161E24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4" w:type="dxa"/>
          </w:tcPr>
          <w:p w14:paraId="29EAEADA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639C6F5D" w14:textId="077276E6" w:rsidR="00217E17" w:rsidRPr="00161E24" w:rsidRDefault="00217E17" w:rsidP="002156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40A085" w14:textId="015CE3D1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6BDF0F05" w14:textId="5EB4D368" w:rsidR="00217E17" w:rsidRPr="00161E24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7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5,298</w:t>
            </w:r>
          </w:p>
        </w:tc>
        <w:tc>
          <w:tcPr>
            <w:tcW w:w="274" w:type="dxa"/>
            <w:vAlign w:val="bottom"/>
          </w:tcPr>
          <w:p w14:paraId="67501126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5AED306" w14:textId="7693D958" w:rsidR="00217E17" w:rsidRPr="00161E24" w:rsidRDefault="00217E17" w:rsidP="0040063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5,298</w:t>
            </w:r>
          </w:p>
        </w:tc>
        <w:tc>
          <w:tcPr>
            <w:tcW w:w="345" w:type="dxa"/>
            <w:vAlign w:val="bottom"/>
          </w:tcPr>
          <w:p w14:paraId="67C50632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C8B924B" w14:textId="7CC25498" w:rsidR="00217E17" w:rsidRPr="00161E24" w:rsidRDefault="00217E17" w:rsidP="0040063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7810D3" w14:textId="77777777" w:rsidR="00217E17" w:rsidRPr="00161E24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2A56BA" w14:textId="5D4176F2" w:rsidR="00217E17" w:rsidRPr="00161E24" w:rsidRDefault="00217E17" w:rsidP="004006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5,427</w:t>
            </w:r>
          </w:p>
        </w:tc>
        <w:tc>
          <w:tcPr>
            <w:tcW w:w="270" w:type="dxa"/>
            <w:gridSpan w:val="2"/>
            <w:vAlign w:val="bottom"/>
          </w:tcPr>
          <w:p w14:paraId="314E02E0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18D11508" w14:textId="5EEC749A" w:rsidR="00217E17" w:rsidRPr="00161E24" w:rsidRDefault="00217E17" w:rsidP="0040063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</w:t>
            </w:r>
            <w:r w:rsidRPr="001D70C4">
              <w:rPr>
                <w:rFonts w:asciiTheme="majorBidi" w:hAnsiTheme="majorBidi" w:cstheme="majorBidi"/>
                <w:szCs w:val="22"/>
                <w:lang w:bidi="th-TH"/>
              </w:rPr>
              <w:t>427</w:t>
            </w:r>
          </w:p>
        </w:tc>
      </w:tr>
      <w:tr w:rsidR="008C18B8" w:rsidRPr="00161E24" w14:paraId="7589BF88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45EA55A7" w14:textId="4A8AD9AB" w:rsidR="00217E17" w:rsidRPr="00161E24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274" w:type="dxa"/>
          </w:tcPr>
          <w:p w14:paraId="6AFBAE09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384636EE" w14:textId="51D3A255" w:rsidR="00217E17" w:rsidRPr="00161E24" w:rsidRDefault="00217E17" w:rsidP="002156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4867C5" w14:textId="2A2A6A8C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25C1E934" w14:textId="1F6187A4" w:rsidR="00217E17" w:rsidRPr="005F7D2E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82821">
              <w:rPr>
                <w:rFonts w:asciiTheme="majorBidi" w:hAnsiTheme="majorBidi" w:cstheme="majorBidi"/>
                <w:szCs w:val="22"/>
              </w:rPr>
              <w:t>2,200</w:t>
            </w:r>
          </w:p>
        </w:tc>
        <w:tc>
          <w:tcPr>
            <w:tcW w:w="274" w:type="dxa"/>
            <w:vAlign w:val="bottom"/>
          </w:tcPr>
          <w:p w14:paraId="1B1C344E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40F4198" w14:textId="617AE58D" w:rsidR="00217E17" w:rsidRDefault="00217E17" w:rsidP="0040063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982821">
              <w:rPr>
                <w:rFonts w:asciiTheme="majorBidi" w:hAnsiTheme="majorBidi" w:cstheme="majorBidi"/>
                <w:szCs w:val="22"/>
              </w:rPr>
              <w:t>2,200</w:t>
            </w:r>
          </w:p>
        </w:tc>
        <w:tc>
          <w:tcPr>
            <w:tcW w:w="345" w:type="dxa"/>
            <w:vAlign w:val="bottom"/>
          </w:tcPr>
          <w:p w14:paraId="785432F7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342A43" w14:textId="25B5FFC2" w:rsidR="00217E17" w:rsidRDefault="00217E17" w:rsidP="0040063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2,208</w:t>
            </w:r>
          </w:p>
        </w:tc>
        <w:tc>
          <w:tcPr>
            <w:tcW w:w="270" w:type="dxa"/>
            <w:gridSpan w:val="2"/>
            <w:vAlign w:val="bottom"/>
          </w:tcPr>
          <w:p w14:paraId="594621FB" w14:textId="77777777" w:rsidR="00217E17" w:rsidRPr="00161E24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928B9F" w14:textId="66E0E904" w:rsidR="00217E17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03531C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49985F38" w14:textId="1CEA0A65" w:rsidR="00217E17" w:rsidRDefault="00217E17" w:rsidP="0040063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2,208</w:t>
            </w:r>
          </w:p>
        </w:tc>
      </w:tr>
      <w:tr w:rsidR="008C18B8" w:rsidRPr="00161E24" w14:paraId="4896FC6D" w14:textId="77777777" w:rsidTr="00F90CC3">
        <w:trPr>
          <w:gridAfter w:val="1"/>
          <w:wAfter w:w="15" w:type="dxa"/>
          <w:trHeight w:val="261"/>
        </w:trPr>
        <w:tc>
          <w:tcPr>
            <w:tcW w:w="1744" w:type="dxa"/>
            <w:vAlign w:val="bottom"/>
          </w:tcPr>
          <w:p w14:paraId="062407AE" w14:textId="21044664" w:rsidR="00217E17" w:rsidRPr="00161E24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122CF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274" w:type="dxa"/>
          </w:tcPr>
          <w:p w14:paraId="2B35096B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5C214753" w14:textId="62ADD6A7" w:rsidR="00217E17" w:rsidRPr="00161E24" w:rsidRDefault="00217E17" w:rsidP="0021563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5BB719E5" w14:textId="466CEF33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7A7EA1D7" w14:textId="12D17093" w:rsidR="00217E17" w:rsidRPr="005F7D2E" w:rsidRDefault="00217E17" w:rsidP="0021563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4" w:type="dxa"/>
            <w:vAlign w:val="bottom"/>
          </w:tcPr>
          <w:p w14:paraId="6713C10F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BE25934" w14:textId="14D987CB" w:rsidR="00217E17" w:rsidRPr="00161E24" w:rsidRDefault="00217E17" w:rsidP="0040063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345" w:type="dxa"/>
            <w:vAlign w:val="bottom"/>
          </w:tcPr>
          <w:p w14:paraId="33EA1989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6E27111" w14:textId="10B2DFAD" w:rsidR="00217E17" w:rsidRPr="00161E24" w:rsidRDefault="00217E17" w:rsidP="0040063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281859EA" w14:textId="77777777" w:rsidR="00217E17" w:rsidRPr="00161E24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3E3D73" w14:textId="405174B0" w:rsidR="00217E17" w:rsidRPr="00161E24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C83DA4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63F1A6C0" w14:textId="76E34AB5" w:rsidR="00217E17" w:rsidRPr="00161E24" w:rsidRDefault="00217E17" w:rsidP="0040063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8C18B8" w:rsidRPr="00161E24" w14:paraId="1BE0656F" w14:textId="77777777" w:rsidTr="00F90CC3">
        <w:trPr>
          <w:trHeight w:val="261"/>
        </w:trPr>
        <w:tc>
          <w:tcPr>
            <w:tcW w:w="1744" w:type="dxa"/>
            <w:vAlign w:val="bottom"/>
          </w:tcPr>
          <w:p w14:paraId="635EB1EB" w14:textId="61483675" w:rsidR="00217E17" w:rsidRPr="00161E24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274" w:type="dxa"/>
          </w:tcPr>
          <w:p w14:paraId="0222F21A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55" w:type="dxa"/>
          </w:tcPr>
          <w:p w14:paraId="71D3D2FE" w14:textId="37F737A5" w:rsidR="00217E17" w:rsidRPr="00161E24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F38DFB3" w14:textId="68ED4743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11" w:type="dxa"/>
            <w:vAlign w:val="bottom"/>
          </w:tcPr>
          <w:p w14:paraId="27C6545C" w14:textId="0921C2CA" w:rsidR="00217E17" w:rsidRPr="005F7D2E" w:rsidRDefault="00217E17" w:rsidP="00215636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274" w:type="dxa"/>
            <w:vAlign w:val="bottom"/>
          </w:tcPr>
          <w:p w14:paraId="7E9F2589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A6FE9FD" w14:textId="308051A8" w:rsidR="00217E17" w:rsidRPr="00161E24" w:rsidRDefault="00217E17" w:rsidP="0040063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360" w:type="dxa"/>
            <w:gridSpan w:val="2"/>
            <w:vAlign w:val="bottom"/>
          </w:tcPr>
          <w:p w14:paraId="30C261F4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348F21" w14:textId="58DCECCF" w:rsidR="00217E17" w:rsidRPr="00161E24" w:rsidRDefault="00217E17" w:rsidP="0040063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763B562" w14:textId="77777777" w:rsidR="00217E17" w:rsidRPr="00161E24" w:rsidRDefault="00217E17" w:rsidP="0040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326CFB" w14:textId="71A41679" w:rsidR="00217E17" w:rsidRPr="00161E24" w:rsidRDefault="00217E17" w:rsidP="004006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270" w:type="dxa"/>
            <w:gridSpan w:val="2"/>
            <w:vAlign w:val="bottom"/>
          </w:tcPr>
          <w:p w14:paraId="748BC71A" w14:textId="77777777" w:rsidR="00217E17" w:rsidRPr="00161E24" w:rsidRDefault="00217E17" w:rsidP="0040063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31621C32" w14:textId="5B7EE247" w:rsidR="00217E17" w:rsidRPr="00161E24" w:rsidRDefault="00217E17" w:rsidP="0040063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</w:tbl>
    <w:p w14:paraId="5420979C" w14:textId="77777777" w:rsidR="00DB3C7C" w:rsidRDefault="00DB3C7C" w:rsidP="00AE68E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55D9E9" w14:textId="3CFD1522" w:rsidR="00194BCB" w:rsidRPr="00161E24" w:rsidRDefault="00C06F1A" w:rsidP="00AE68E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8E26DF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C396A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8E26DF">
        <w:rPr>
          <w:rFonts w:asciiTheme="majorBidi" w:hAnsiTheme="majorBidi" w:cstheme="majorBidi"/>
          <w:sz w:val="30"/>
          <w:szCs w:val="30"/>
          <w:cs/>
          <w:lang w:val="en-US" w:bidi="th-TH"/>
        </w:rPr>
        <w:t>งบ</w:t>
      </w:r>
      <w:r w:rsidRPr="00161E24">
        <w:rPr>
          <w:rFonts w:asciiTheme="majorBidi" w:hAnsiTheme="majorBidi" w:cstheme="majorBidi"/>
          <w:b/>
          <w:sz w:val="30"/>
          <w:szCs w:val="30"/>
          <w:cs/>
          <w:lang w:bidi="th-TH"/>
        </w:rPr>
        <w:t>ฐานะการเงิน</w:t>
      </w:r>
    </w:p>
    <w:p w14:paraId="5986AC14" w14:textId="77777777" w:rsidR="00C06F1A" w:rsidRPr="00F9781D" w:rsidRDefault="00C06F1A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"/>
        <w:tblW w:w="97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7072"/>
      </w:tblGrid>
      <w:tr w:rsidR="005539FD" w:rsidRPr="00161E24" w14:paraId="0356125A" w14:textId="77777777" w:rsidTr="00516440">
        <w:trPr>
          <w:tblHeader/>
        </w:trPr>
        <w:tc>
          <w:tcPr>
            <w:tcW w:w="2430" w:type="dxa"/>
            <w:hideMark/>
          </w:tcPr>
          <w:p w14:paraId="507FBB12" w14:textId="77777777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072" w:type="dxa"/>
            <w:hideMark/>
          </w:tcPr>
          <w:p w14:paraId="44BF8B76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161E24" w14:paraId="4BD34426" w14:textId="77777777" w:rsidTr="00516440">
        <w:tc>
          <w:tcPr>
            <w:tcW w:w="2430" w:type="dxa"/>
          </w:tcPr>
          <w:p w14:paraId="3269C227" w14:textId="747C1F28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1EC377AF" w14:textId="7A1C4E75" w:rsidR="005539FD" w:rsidRPr="004409D9" w:rsidRDefault="005539FD" w:rsidP="00D07EB7">
            <w:pPr>
              <w:pStyle w:val="block"/>
              <w:spacing w:after="0" w:line="240" w:lineRule="auto"/>
              <w:ind w:left="0" w:right="356"/>
              <w:jc w:val="thaiDistribute"/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cs/>
                <w:lang w:eastAsia="en-GB" w:bidi="th-TH"/>
              </w:rPr>
            </w:pPr>
            <w:r w:rsidRPr="004409D9"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4409D9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</w:t>
            </w:r>
            <w:r w:rsidR="004409D9" w:rsidRPr="004409D9">
              <w:rPr>
                <w:rFonts w:asciiTheme="majorBidi" w:hAnsiTheme="majorBidi" w:cstheme="majorBidi"/>
                <w:spacing w:val="4"/>
                <w:sz w:val="30"/>
                <w:szCs w:val="30"/>
                <w:lang w:eastAsia="en-GB" w:bidi="th-TH"/>
              </w:rPr>
              <w:br/>
            </w:r>
            <w:r w:rsidRPr="004409D9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eastAsia="en-GB"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</w:t>
            </w:r>
            <w:r w:rsidR="004409D9">
              <w:rPr>
                <w:rFonts w:asciiTheme="majorBidi" w:hAnsiTheme="majorBidi" w:cstheme="majorBidi"/>
                <w:spacing w:val="4"/>
                <w:sz w:val="30"/>
                <w:szCs w:val="30"/>
                <w:lang w:eastAsia="en-GB" w:bidi="th-TH"/>
              </w:rPr>
              <w:br/>
            </w:r>
            <w:r w:rsidRPr="004409D9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eastAsia="en-GB" w:bidi="th-TH"/>
              </w:rPr>
              <w:t>สกุลเงินที่เกี่ยวข้อง</w:t>
            </w:r>
          </w:p>
        </w:tc>
      </w:tr>
      <w:tr w:rsidR="005539FD" w:rsidRPr="00161E24" w14:paraId="6617FB80" w14:textId="77777777" w:rsidTr="00516440">
        <w:tc>
          <w:tcPr>
            <w:tcW w:w="2430" w:type="dxa"/>
          </w:tcPr>
          <w:p w14:paraId="5E8F0E02" w14:textId="06E36CEF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31193CB7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303B1817" w14:textId="4C9B9F89" w:rsidR="005539FD" w:rsidRPr="00161E24" w:rsidRDefault="000B4D2B" w:rsidP="00D07EB7">
            <w:pPr>
              <w:pStyle w:val="block"/>
              <w:spacing w:after="0" w:line="240" w:lineRule="auto"/>
              <w:ind w:left="0" w:right="3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 w:rsidR="00CC0D7A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FE6FAD" w:rsidRPr="00161E24" w14:paraId="10272870" w14:textId="77777777" w:rsidTr="004F7F21">
        <w:tc>
          <w:tcPr>
            <w:tcW w:w="2430" w:type="dxa"/>
          </w:tcPr>
          <w:p w14:paraId="389E1C51" w14:textId="1F8E1942" w:rsidR="00FE6FAD" w:rsidRPr="00161E24" w:rsidRDefault="00FE6FA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161E24" w:rsidRDefault="00FE6FA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3B358B20" w14:textId="54220D02" w:rsidR="00FE6FAD" w:rsidRPr="00161E24" w:rsidDel="000B4D2B" w:rsidRDefault="00FE6FAD" w:rsidP="00D07EB7">
            <w:pPr>
              <w:pStyle w:val="block"/>
              <w:spacing w:after="0" w:line="240" w:lineRule="auto"/>
              <w:ind w:left="0" w:right="35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161E2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(Observable Market Data) </w:t>
            </w:r>
          </w:p>
        </w:tc>
      </w:tr>
      <w:tr w:rsidR="00FF3E3F" w:rsidRPr="00161E24" w14:paraId="2492B758" w14:textId="77777777" w:rsidTr="00516440">
        <w:tc>
          <w:tcPr>
            <w:tcW w:w="2430" w:type="dxa"/>
            <w:hideMark/>
          </w:tcPr>
          <w:p w14:paraId="6CCC9814" w14:textId="5D6E6DF1" w:rsidR="00FF3E3F" w:rsidRPr="00161E24" w:rsidRDefault="00FF3E3F" w:rsidP="00FF3E3F">
            <w:pPr>
              <w:pStyle w:val="block"/>
              <w:spacing w:after="0" w:line="240" w:lineRule="auto"/>
              <w:ind w:left="360" w:right="-108" w:hanging="21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40D8A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7FF32362" w14:textId="77777777" w:rsidR="00FF3E3F" w:rsidRPr="00161E24" w:rsidRDefault="00FF3E3F" w:rsidP="00FF3E3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  <w:hideMark/>
          </w:tcPr>
          <w:p w14:paraId="2DA16B00" w14:textId="1E8BDFC6" w:rsidR="00FF3E3F" w:rsidRPr="00161E24" w:rsidRDefault="00FF3E3F" w:rsidP="00D07EB7">
            <w:pPr>
              <w:pStyle w:val="block"/>
              <w:spacing w:after="0" w:line="240" w:lineRule="auto"/>
              <w:ind w:left="0" w:right="3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เงินกู้ยืมส่วนเพิ่ม</w:t>
            </w:r>
          </w:p>
        </w:tc>
      </w:tr>
    </w:tbl>
    <w:p w14:paraId="210B0BC8" w14:textId="77777777" w:rsidR="00C46B48" w:rsidRPr="00F9781D" w:rsidRDefault="00C46B48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28"/>
          <w:szCs w:val="28"/>
          <w:lang w:val="en-GB"/>
        </w:rPr>
      </w:pPr>
    </w:p>
    <w:p w14:paraId="02B9A41B" w14:textId="2F184E67" w:rsidR="00794FA2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  <w:lang w:val="en-GB"/>
        </w:rPr>
        <w:t>มูลค่ายุติธรรมของเงินกู้</w:t>
      </w:r>
      <w:r w:rsidR="008E5FB1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>ยืม</w:t>
      </w:r>
      <w:r w:rsidRPr="00161E24">
        <w:rPr>
          <w:rFonts w:asciiTheme="majorBidi" w:hAnsiTheme="majorBidi" w:cstheme="majorBidi"/>
          <w:b/>
          <w:sz w:val="30"/>
          <w:szCs w:val="30"/>
          <w:cs/>
          <w:lang w:val="en-GB"/>
        </w:rPr>
        <w:t>ระยะยาวจากสถาบันทางการเงิน วัดมูลค่าด้วยราคาทุนตัดจำหน่ายคำนวณโดยใช้วิธีคิดลดกระแสเงินสด</w:t>
      </w:r>
    </w:p>
    <w:p w14:paraId="4764C762" w14:textId="016528D9" w:rsidR="005D65E0" w:rsidRPr="00F9781D" w:rsidRDefault="00DB3C7C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sz w:val="28"/>
          <w:szCs w:val="28"/>
          <w:lang w:val="en-GB"/>
        </w:rPr>
        <w:br/>
      </w:r>
    </w:p>
    <w:p w14:paraId="7215F449" w14:textId="7E02B6B5" w:rsidR="002B1CD1" w:rsidRDefault="00D85E12" w:rsidP="00D8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4C2BC6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   </w:t>
      </w:r>
      <w:r w:rsidR="002B1CD1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9282768" w14:textId="77777777" w:rsidR="00696A6D" w:rsidRPr="00F9781D" w:rsidRDefault="00696A6D" w:rsidP="0069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A50881" w14:textId="23B4B75E" w:rsidR="00B4747B" w:rsidRPr="00E167FA" w:rsidRDefault="00B4747B" w:rsidP="00B474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0442A69" w14:textId="77777777" w:rsidR="00B4747B" w:rsidRPr="00F9781D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278DB7" w14:textId="5162517A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747AD4" w14:textId="77777777" w:rsidR="00794FA2" w:rsidRPr="00F9781D" w:rsidRDefault="00794FA2" w:rsidP="00794FA2">
      <w:pPr>
        <w:tabs>
          <w:tab w:val="clear" w:pos="227"/>
          <w:tab w:val="clear" w:pos="454"/>
          <w:tab w:val="left" w:pos="81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298C639" w14:textId="05E77334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93CD1" w14:textId="77777777" w:rsidR="00794FA2" w:rsidRPr="00F9781D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9EFC0A" w14:textId="6067FE04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FA2BF0"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5A9F4117" w14:textId="77777777" w:rsidR="00A3392F" w:rsidRPr="00F9781D" w:rsidRDefault="00A3392F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DA23CF2" w14:textId="07066C5F" w:rsidR="00B4747B" w:rsidRPr="00E167FA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681873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ความเสี่ยงด้านเครดิต</w:t>
      </w:r>
      <w:r w:rsidRPr="00E167F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090074" w14:textId="77777777" w:rsidR="00B4747B" w:rsidRPr="00F9781D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635B99" w14:textId="096716DC" w:rsidR="00B4747B" w:rsidRPr="00E167FA" w:rsidRDefault="00B4747B" w:rsidP="00B4747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2E4A700" w14:textId="77777777" w:rsidR="00794FA2" w:rsidRPr="006722D7" w:rsidRDefault="00794FA2" w:rsidP="00B4747B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A6B511" w14:textId="35C407B6" w:rsidR="00B4747B" w:rsidRPr="00E167FA" w:rsidRDefault="00B4747B" w:rsidP="00B4747B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681873" w:rsidRPr="00E167F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E167F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E167F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  <w:r w:rsidRPr="00E167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87D4956" w14:textId="77777777" w:rsidR="00B4747B" w:rsidRPr="00F9781D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19731AE5" w14:textId="6C965538" w:rsidR="00B4747B" w:rsidRPr="00E167FA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0D718D" w:rsidRPr="00E167FA">
        <w:rPr>
          <w:rFonts w:asciiTheme="majorBidi" w:hAnsiTheme="majorBidi" w:cstheme="majorBidi"/>
          <w:sz w:val="30"/>
          <w:szCs w:val="30"/>
          <w:cs/>
        </w:rPr>
        <w:br/>
      </w:r>
      <w:r w:rsidRPr="00BC3166">
        <w:rPr>
          <w:rFonts w:asciiTheme="majorBidi" w:hAnsiTheme="majorBidi" w:cstheme="majorBidi"/>
          <w:spacing w:val="-2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A46DC4" w:rsidRPr="00BC316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C3166">
        <w:rPr>
          <w:rFonts w:asciiTheme="majorBidi" w:hAnsiTheme="majorBidi" w:cstheme="majorBidi"/>
          <w:spacing w:val="-2"/>
          <w:sz w:val="30"/>
          <w:szCs w:val="30"/>
          <w:cs/>
        </w:rPr>
        <w:t>ๆ ซึ่งอาจส่งผลต่อความเสี่ยงด้านเครดิตของลูกค้า</w:t>
      </w:r>
      <w:r w:rsidR="00BC3166">
        <w:rPr>
          <w:rFonts w:asciiTheme="majorBidi" w:hAnsiTheme="majorBidi" w:cstheme="majorBidi"/>
          <w:spacing w:val="-2"/>
          <w:sz w:val="30"/>
          <w:szCs w:val="30"/>
        </w:rPr>
        <w:br/>
      </w:r>
      <w:r w:rsidRPr="00BC3166">
        <w:rPr>
          <w:rFonts w:asciiTheme="majorBidi" w:hAnsiTheme="majorBidi" w:cstheme="majorBidi"/>
          <w:spacing w:val="-2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E167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FEA02C4" w14:textId="77777777" w:rsidR="004E0C18" w:rsidRDefault="004E0C18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D9B8B" w14:textId="14D3E44C" w:rsidR="00B4747B" w:rsidRPr="00E167FA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D34425" w:rsidRPr="00E167FA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="006F5D7D">
        <w:rPr>
          <w:rFonts w:asciiTheme="majorBidi" w:hAnsiTheme="majorBidi" w:cstheme="majorBidi" w:hint="cs"/>
          <w:sz w:val="30"/>
          <w:szCs w:val="30"/>
          <w:cs/>
        </w:rPr>
        <w:t xml:space="preserve"> วงเงินยอดขาย</w:t>
      </w:r>
      <w:r w:rsidR="00717452">
        <w:rPr>
          <w:rFonts w:asciiTheme="majorBidi" w:hAnsiTheme="majorBidi" w:cstheme="majorBidi" w:hint="cs"/>
          <w:sz w:val="30"/>
          <w:szCs w:val="30"/>
          <w:cs/>
        </w:rPr>
        <w:t>จะกำหนดไว้สำหรับลูกค้าแต่ละรายและจะทบทวนอย่างสม่ำเสมอ ยอดขายที่เกินกว่าวงเงินดังกล่าว</w:t>
      </w:r>
      <w:r w:rsidR="006B79A5">
        <w:rPr>
          <w:rFonts w:asciiTheme="majorBidi" w:hAnsiTheme="majorBidi" w:cstheme="majorBidi" w:hint="cs"/>
          <w:sz w:val="30"/>
          <w:szCs w:val="30"/>
          <w:cs/>
        </w:rPr>
        <w:t>ต้องได้รับการอนุมัติจากผู้มีอำนาจอย่างเหมาะสม</w:t>
      </w:r>
      <w:r w:rsidRPr="00E167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75141E" w14:textId="77777777" w:rsidR="00B4747B" w:rsidRPr="00F9781D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D279EF" w14:textId="3EA33854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5" w:name="_Hlk59433075"/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 ด้านเครดิตที่คล้ายคลึงกัน</w:t>
      </w:r>
      <w:bookmarkEnd w:id="5"/>
      <w:r w:rsidRPr="00161E24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</w:t>
      </w:r>
      <w:r w:rsidR="00FA2BF0" w:rsidRPr="00161E24">
        <w:rPr>
          <w:rFonts w:asciiTheme="majorBidi" w:hAnsiTheme="majorBidi" w:cstheme="majorBidi"/>
          <w:sz w:val="30"/>
          <w:szCs w:val="30"/>
          <w:cs/>
        </w:rPr>
        <w:t>ที่</w:t>
      </w:r>
      <w:r w:rsidRPr="00161E24">
        <w:rPr>
          <w:rFonts w:asciiTheme="majorBidi" w:hAnsiTheme="majorBidi" w:cstheme="majorBidi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3F9CB984" w14:textId="77777777" w:rsidR="00035FD6" w:rsidRPr="00F9781D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85C1CF" w14:textId="46C3ED6E" w:rsidR="00035FD6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AA3959">
        <w:rPr>
          <w:rFonts w:asciiTheme="majorBidi" w:hAnsiTheme="majorBidi" w:cstheme="majorBidi"/>
          <w:sz w:val="30"/>
          <w:szCs w:val="30"/>
        </w:rPr>
        <w:t>6</w:t>
      </w:r>
    </w:p>
    <w:p w14:paraId="21A28ED3" w14:textId="77777777" w:rsidR="00F9781D" w:rsidRPr="00F9781D" w:rsidRDefault="00F9781D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9175E4" w14:textId="145B5B30" w:rsidR="002D6C56" w:rsidRDefault="002D6C56" w:rsidP="002D6C5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0A2176"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ab/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3F8F1908" w14:textId="77777777" w:rsidR="009369CE" w:rsidRPr="001E1C1F" w:rsidRDefault="009369CE" w:rsidP="000739B9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771EA64D" w14:textId="49C02EBA" w:rsidR="00EF08F8" w:rsidRPr="00161E24" w:rsidRDefault="002D6C56" w:rsidP="00FA2BF0">
      <w:pPr>
        <w:pStyle w:val="block"/>
        <w:tabs>
          <w:tab w:val="left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161E2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CCD6B36" w14:textId="77777777" w:rsidR="00CA635D" w:rsidRPr="001E1C1F" w:rsidRDefault="00CA635D" w:rsidP="00CA635D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47AC436B" w14:textId="0E99B5E5" w:rsidR="00B4747B" w:rsidRPr="00161E24" w:rsidRDefault="00B4747B" w:rsidP="00B4747B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010A79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ความเสี่ยงด้านสภาพคล่อง</w:t>
      </w:r>
      <w:r w:rsidRPr="00161E2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6A3494C" w14:textId="77777777" w:rsidR="00B4747B" w:rsidRPr="001E1C1F" w:rsidRDefault="00B4747B" w:rsidP="000739B9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313FB1E4" w14:textId="568689E6" w:rsidR="00B4747B" w:rsidRPr="00161E24" w:rsidRDefault="00B4747B" w:rsidP="00B4747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6F183B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73984407" w14:textId="5C0D8F6C" w:rsidR="00DB3C7C" w:rsidRDefault="00DB3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bidi="ar-SA"/>
        </w:rPr>
      </w:pPr>
      <w:r>
        <w:rPr>
          <w:rFonts w:asciiTheme="majorBidi" w:hAnsiTheme="majorBidi" w:cstheme="majorBidi"/>
          <w:b/>
          <w:bCs/>
          <w:i/>
          <w:iCs/>
          <w:sz w:val="16"/>
          <w:szCs w:val="16"/>
        </w:rPr>
        <w:br w:type="page"/>
      </w:r>
    </w:p>
    <w:p w14:paraId="02550C96" w14:textId="02650FE1" w:rsidR="00DD70AF" w:rsidRPr="006F183B" w:rsidRDefault="00B4747B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6F183B">
        <w:rPr>
          <w:rFonts w:asciiTheme="majorBidi" w:hAnsiTheme="majorBidi" w:cstheme="majorBidi"/>
          <w:spacing w:val="-3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6F183B" w:rsidRPr="006F183B">
        <w:rPr>
          <w:rFonts w:asciiTheme="majorBidi" w:hAnsiTheme="majorBidi" w:cstheme="majorBidi"/>
          <w:spacing w:val="-3"/>
          <w:sz w:val="30"/>
          <w:szCs w:val="30"/>
        </w:rPr>
        <w:br/>
      </w:r>
      <w:r w:rsidRPr="006F183B">
        <w:rPr>
          <w:rFonts w:asciiTheme="majorBidi" w:hAnsiTheme="majorBidi" w:cstheme="majorBidi"/>
          <w:spacing w:val="-3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3B2B7C" w14:textId="77777777" w:rsidR="00E167FA" w:rsidRPr="004E2B2B" w:rsidRDefault="00E167FA" w:rsidP="000739B9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4"/>
        <w:gridCol w:w="1080"/>
        <w:gridCol w:w="184"/>
        <w:gridCol w:w="1170"/>
        <w:gridCol w:w="180"/>
        <w:gridCol w:w="1172"/>
        <w:gridCol w:w="180"/>
        <w:gridCol w:w="1080"/>
        <w:gridCol w:w="187"/>
        <w:gridCol w:w="1073"/>
      </w:tblGrid>
      <w:tr w:rsidR="00120CAC" w:rsidRPr="005B79CE" w14:paraId="6193DE3E" w14:textId="77777777" w:rsidTr="00120CAC">
        <w:trPr>
          <w:cantSplit/>
          <w:trHeight w:val="113"/>
          <w:tblHeader/>
        </w:trPr>
        <w:tc>
          <w:tcPr>
            <w:tcW w:w="3024" w:type="dxa"/>
            <w:vAlign w:val="bottom"/>
          </w:tcPr>
          <w:p w14:paraId="3D69501C" w14:textId="77777777" w:rsidR="00120CAC" w:rsidRPr="005B79CE" w:rsidRDefault="00120CAC" w:rsidP="00315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6DE6942" w14:textId="30440B11" w:rsidR="00120CAC" w:rsidRPr="005B79CE" w:rsidRDefault="00120CAC" w:rsidP="00315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042" w:type="dxa"/>
            <w:gridSpan w:val="7"/>
          </w:tcPr>
          <w:p w14:paraId="3D78E271" w14:textId="77777777" w:rsidR="00120CAC" w:rsidRPr="005B79CE" w:rsidRDefault="00120CAC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DD70AF" w:rsidRPr="005B79CE" w14:paraId="61D17A08" w14:textId="77777777" w:rsidTr="00120CAC">
        <w:trPr>
          <w:cantSplit/>
          <w:trHeight w:val="364"/>
          <w:tblHeader/>
        </w:trPr>
        <w:tc>
          <w:tcPr>
            <w:tcW w:w="3024" w:type="dxa"/>
            <w:vAlign w:val="bottom"/>
          </w:tcPr>
          <w:p w14:paraId="00C1DE86" w14:textId="77777777" w:rsidR="00DD70AF" w:rsidRPr="005B79CE" w:rsidRDefault="00DD70AF" w:rsidP="00315C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</w:p>
        </w:tc>
        <w:tc>
          <w:tcPr>
            <w:tcW w:w="1080" w:type="dxa"/>
          </w:tcPr>
          <w:p w14:paraId="288260AC" w14:textId="77777777" w:rsidR="00DD70AF" w:rsidRPr="005B79CE" w:rsidRDefault="00DD70AF" w:rsidP="00315C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4" w:type="dxa"/>
          </w:tcPr>
          <w:p w14:paraId="2CC35D7C" w14:textId="77777777" w:rsidR="00DD70AF" w:rsidRPr="005B79CE" w:rsidRDefault="00DD70AF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042" w:type="dxa"/>
            <w:gridSpan w:val="7"/>
          </w:tcPr>
          <w:p w14:paraId="5DE62976" w14:textId="55287E9D" w:rsidR="00DD70AF" w:rsidRPr="005B79CE" w:rsidRDefault="00010A79" w:rsidP="00315C0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กระแสเงินสดตามสัญญา</w:t>
            </w:r>
          </w:p>
        </w:tc>
      </w:tr>
      <w:tr w:rsidR="002F4EE7" w:rsidRPr="005B79CE" w14:paraId="5B3C3982" w14:textId="77777777" w:rsidTr="00120CAC">
        <w:trPr>
          <w:cantSplit/>
          <w:trHeight w:val="364"/>
          <w:tblHeader/>
        </w:trPr>
        <w:tc>
          <w:tcPr>
            <w:tcW w:w="3024" w:type="dxa"/>
            <w:vAlign w:val="bottom"/>
          </w:tcPr>
          <w:p w14:paraId="3C43651D" w14:textId="77777777" w:rsidR="002F4EE7" w:rsidRPr="005B79CE" w:rsidRDefault="002F4EE7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</w:p>
        </w:tc>
        <w:tc>
          <w:tcPr>
            <w:tcW w:w="1080" w:type="dxa"/>
          </w:tcPr>
          <w:p w14:paraId="008AEC12" w14:textId="0CCF3EE7" w:rsidR="002F4EE7" w:rsidRPr="005B79CE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</w:t>
            </w:r>
          </w:p>
        </w:tc>
        <w:tc>
          <w:tcPr>
            <w:tcW w:w="184" w:type="dxa"/>
          </w:tcPr>
          <w:p w14:paraId="6C8F1C8B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946EE91" w14:textId="77777777" w:rsidR="002F4EE7" w:rsidRPr="005B79CE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</w:tcPr>
          <w:p w14:paraId="413B0F9C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</w:tcPr>
          <w:p w14:paraId="11D2B2D5" w14:textId="6F7B41CB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หลังจาก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0C58DB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5B236314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79CDDF7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7" w:type="dxa"/>
          </w:tcPr>
          <w:p w14:paraId="57FC358E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14:paraId="019F66ED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2F4EE7" w:rsidRPr="005B79CE" w14:paraId="5D3C6B41" w14:textId="77777777" w:rsidTr="00120CAC">
        <w:trPr>
          <w:cantSplit/>
          <w:trHeight w:val="364"/>
          <w:tblHeader/>
        </w:trPr>
        <w:tc>
          <w:tcPr>
            <w:tcW w:w="3024" w:type="dxa"/>
            <w:vAlign w:val="bottom"/>
          </w:tcPr>
          <w:p w14:paraId="30771EE6" w14:textId="0FEA8DFA" w:rsidR="002F4EE7" w:rsidRPr="005B79CE" w:rsidRDefault="00CC26B8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bidi="th-TH"/>
              </w:rPr>
              <w:t xml:space="preserve">ณ วันที่ </w:t>
            </w:r>
            <w:r w:rsidR="000C58DB"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>31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 xml:space="preserve"> 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bidi="th-TH"/>
              </w:rPr>
              <w:t>ธันวาคม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 xml:space="preserve"> </w:t>
            </w:r>
          </w:p>
        </w:tc>
        <w:tc>
          <w:tcPr>
            <w:tcW w:w="1080" w:type="dxa"/>
          </w:tcPr>
          <w:p w14:paraId="64E9275B" w14:textId="3C6C7BD4" w:rsidR="002F4EE7" w:rsidRPr="005B79CE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ตามบัญชี</w:t>
            </w:r>
          </w:p>
        </w:tc>
        <w:tc>
          <w:tcPr>
            <w:tcW w:w="184" w:type="dxa"/>
          </w:tcPr>
          <w:p w14:paraId="5F97CB0A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5D551792" w14:textId="007183A7" w:rsidR="002F4EE7" w:rsidRPr="005B79CE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ภายใน </w:t>
            </w:r>
            <w:r w:rsidR="000C58DB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24762D2F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</w:tcPr>
          <w:p w14:paraId="64B02230" w14:textId="4226C3A5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แต่ภายใน </w:t>
            </w:r>
            <w:r w:rsidR="000C58DB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541C7B88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3BBE00E" w14:textId="1953B1F3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หลังจาก </w:t>
            </w:r>
            <w:r w:rsidR="000C58DB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87" w:type="dxa"/>
          </w:tcPr>
          <w:p w14:paraId="398F5626" w14:textId="77777777" w:rsidR="002F4EE7" w:rsidRPr="005B79CE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14:paraId="4AE8BA35" w14:textId="77777777" w:rsidR="002F4EE7" w:rsidRPr="005B79CE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0619B8" w:rsidRPr="005B79CE" w14:paraId="30FADD32" w14:textId="77777777" w:rsidTr="00120CAC">
        <w:trPr>
          <w:cantSplit/>
          <w:tblHeader/>
        </w:trPr>
        <w:tc>
          <w:tcPr>
            <w:tcW w:w="3024" w:type="dxa"/>
          </w:tcPr>
          <w:p w14:paraId="71EB7AF2" w14:textId="77777777" w:rsidR="000619B8" w:rsidRPr="005B79CE" w:rsidRDefault="000619B8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6306" w:type="dxa"/>
            <w:gridSpan w:val="9"/>
          </w:tcPr>
          <w:p w14:paraId="5BD5B7D9" w14:textId="2E0B12AF" w:rsidR="000619B8" w:rsidRPr="005B79CE" w:rsidRDefault="000619B8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5B79C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(ล้านบาท)</w:t>
            </w:r>
          </w:p>
        </w:tc>
      </w:tr>
      <w:tr w:rsidR="00794FA2" w:rsidRPr="005B79CE" w14:paraId="4A486668" w14:textId="77777777" w:rsidTr="00120CAC">
        <w:trPr>
          <w:cantSplit/>
        </w:trPr>
        <w:tc>
          <w:tcPr>
            <w:tcW w:w="3024" w:type="dxa"/>
          </w:tcPr>
          <w:p w14:paraId="54FD8ACB" w14:textId="3822CD63" w:rsidR="00794FA2" w:rsidRPr="005B79CE" w:rsidRDefault="00794FA2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>256</w:t>
            </w:r>
            <w:r w:rsidR="00834A05"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>8</w:t>
            </w:r>
          </w:p>
        </w:tc>
        <w:tc>
          <w:tcPr>
            <w:tcW w:w="6306" w:type="dxa"/>
            <w:gridSpan w:val="9"/>
          </w:tcPr>
          <w:p w14:paraId="1DC283D6" w14:textId="77777777" w:rsidR="00794FA2" w:rsidRPr="005B79CE" w:rsidRDefault="00794FA2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2F4EE7" w:rsidRPr="005B79CE" w14:paraId="14DD209F" w14:textId="77777777" w:rsidTr="00120CAC">
        <w:trPr>
          <w:cantSplit/>
        </w:trPr>
        <w:tc>
          <w:tcPr>
            <w:tcW w:w="3024" w:type="dxa"/>
          </w:tcPr>
          <w:p w14:paraId="67B72DF5" w14:textId="2BBF9447" w:rsidR="002F4EE7" w:rsidRPr="005B79CE" w:rsidRDefault="002F4EE7" w:rsidP="00B97A8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vAlign w:val="bottom"/>
          </w:tcPr>
          <w:p w14:paraId="796AFC32" w14:textId="58E51627" w:rsidR="002F4EE7" w:rsidRPr="005B79CE" w:rsidRDefault="002F4EE7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4" w:type="dxa"/>
            <w:vAlign w:val="bottom"/>
          </w:tcPr>
          <w:p w14:paraId="185A1575" w14:textId="77777777" w:rsidR="002F4EE7" w:rsidRPr="005B79CE" w:rsidRDefault="002F4EE7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2F5F6C1" w14:textId="1B564D6D" w:rsidR="002F4EE7" w:rsidRPr="005B79CE" w:rsidRDefault="002F4EE7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082E5E" w14:textId="77777777" w:rsidR="002F4EE7" w:rsidRPr="005B79CE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71E7A755" w14:textId="5CCC0E88" w:rsidR="002F4EE7" w:rsidRPr="005B79CE" w:rsidRDefault="002F4EE7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F0B6A41" w14:textId="77777777" w:rsidR="002F4EE7" w:rsidRPr="005B79CE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3F81B8D" w14:textId="268BD08A" w:rsidR="002F4EE7" w:rsidRPr="005B79CE" w:rsidRDefault="002F4EE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7" w:type="dxa"/>
            <w:vAlign w:val="bottom"/>
          </w:tcPr>
          <w:p w14:paraId="7045C530" w14:textId="77777777" w:rsidR="002F4EE7" w:rsidRPr="005B79CE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3FAAC1E4" w14:textId="7EDAAF80" w:rsidR="002F4EE7" w:rsidRPr="005B79CE" w:rsidRDefault="002F4EE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492CC2" w:rsidRPr="005B79CE" w14:paraId="22ABCDC2" w14:textId="77777777" w:rsidTr="003F4B45">
        <w:trPr>
          <w:cantSplit/>
        </w:trPr>
        <w:tc>
          <w:tcPr>
            <w:tcW w:w="3024" w:type="dxa"/>
          </w:tcPr>
          <w:p w14:paraId="0239309C" w14:textId="6D6DF7D9" w:rsidR="00492CC2" w:rsidRPr="005B79CE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670A70AA" w14:textId="55523A25" w:rsidR="00492CC2" w:rsidRPr="005B79CE" w:rsidRDefault="0019436C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6,</w:t>
            </w:r>
            <w:r w:rsidR="00682C59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968</w:t>
            </w:r>
          </w:p>
        </w:tc>
        <w:tc>
          <w:tcPr>
            <w:tcW w:w="184" w:type="dxa"/>
            <w:vAlign w:val="bottom"/>
          </w:tcPr>
          <w:p w14:paraId="1691191B" w14:textId="77777777" w:rsidR="00492CC2" w:rsidRPr="005B79CE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77CE824" w14:textId="29BE554C" w:rsidR="00492CC2" w:rsidRPr="005B79CE" w:rsidRDefault="00776D90" w:rsidP="00E24C3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</w:t>
            </w:r>
            <w:r w:rsidR="00C279BD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268</w:t>
            </w:r>
          </w:p>
        </w:tc>
        <w:tc>
          <w:tcPr>
            <w:tcW w:w="180" w:type="dxa"/>
            <w:vAlign w:val="bottom"/>
          </w:tcPr>
          <w:p w14:paraId="6DE283EB" w14:textId="77777777" w:rsidR="00492CC2" w:rsidRPr="005B79CE" w:rsidRDefault="00492CC2" w:rsidP="00436CC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25EBBC38" w14:textId="65472D87" w:rsidR="00492CC2" w:rsidRPr="005B79CE" w:rsidRDefault="00776D90" w:rsidP="004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911</w:t>
            </w:r>
          </w:p>
        </w:tc>
        <w:tc>
          <w:tcPr>
            <w:tcW w:w="180" w:type="dxa"/>
            <w:vAlign w:val="bottom"/>
          </w:tcPr>
          <w:p w14:paraId="5FA06EE8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8CBADD3" w14:textId="6B4F1416" w:rsidR="00492CC2" w:rsidRPr="005B79CE" w:rsidRDefault="0019436C" w:rsidP="00D65BF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7" w:type="dxa"/>
            <w:vAlign w:val="bottom"/>
          </w:tcPr>
          <w:p w14:paraId="28D82E94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087F9CB7" w14:textId="06D85FA7" w:rsidR="00492CC2" w:rsidRPr="005B79CE" w:rsidRDefault="00C279BD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7,17</w:t>
            </w:r>
            <w:r w:rsidR="00776D90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492CC2" w:rsidRPr="005B79CE" w14:paraId="17193645" w14:textId="77777777" w:rsidTr="00AD5929">
        <w:trPr>
          <w:cantSplit/>
        </w:trPr>
        <w:tc>
          <w:tcPr>
            <w:tcW w:w="3024" w:type="dxa"/>
          </w:tcPr>
          <w:p w14:paraId="34014493" w14:textId="7E94E35A" w:rsidR="00492CC2" w:rsidRPr="005B79CE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2FB07E9D" w14:textId="01C17A2F" w:rsidR="00492CC2" w:rsidRPr="005B79CE" w:rsidRDefault="00B130AE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rtl/>
                <w:cs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6,836</w:t>
            </w:r>
          </w:p>
        </w:tc>
        <w:tc>
          <w:tcPr>
            <w:tcW w:w="184" w:type="dxa"/>
            <w:vAlign w:val="bottom"/>
          </w:tcPr>
          <w:p w14:paraId="20F62441" w14:textId="77777777" w:rsidR="00492CC2" w:rsidRPr="005B79CE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DD99593" w14:textId="2B81EBAC" w:rsidR="00492CC2" w:rsidRPr="005B79CE" w:rsidRDefault="00B130AE" w:rsidP="00E24C3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</w:t>
            </w:r>
            <w:r w:rsidR="0007080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083</w:t>
            </w:r>
          </w:p>
        </w:tc>
        <w:tc>
          <w:tcPr>
            <w:tcW w:w="180" w:type="dxa"/>
            <w:vAlign w:val="bottom"/>
          </w:tcPr>
          <w:p w14:paraId="3F4BF893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608C06E0" w14:textId="207E9F7B" w:rsidR="00492CC2" w:rsidRPr="005B79CE" w:rsidRDefault="00B130AE" w:rsidP="00B130A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5,08</w:t>
            </w:r>
            <w:r w:rsidR="006C621C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80" w:type="dxa"/>
            <w:vAlign w:val="bottom"/>
          </w:tcPr>
          <w:p w14:paraId="76F0B9A8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C0F4CA8" w14:textId="4E230A41" w:rsidR="00492CC2" w:rsidRPr="005B79CE" w:rsidRDefault="00B130AE" w:rsidP="00813D8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7" w:type="dxa"/>
            <w:vAlign w:val="bottom"/>
          </w:tcPr>
          <w:p w14:paraId="41FC8ECA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10FEB959" w14:textId="4BEAF1F0" w:rsidR="00492CC2" w:rsidRPr="005B79CE" w:rsidRDefault="00B130AE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7,1</w:t>
            </w:r>
            <w:r w:rsidR="008375C8">
              <w:rPr>
                <w:rFonts w:asciiTheme="majorBidi" w:hAnsiTheme="majorBidi" w:cstheme="majorBidi"/>
                <w:sz w:val="29"/>
                <w:szCs w:val="29"/>
              </w:rPr>
              <w:t>69</w:t>
            </w:r>
          </w:p>
        </w:tc>
      </w:tr>
      <w:tr w:rsidR="00492CC2" w:rsidRPr="005B79CE" w14:paraId="7421D609" w14:textId="77777777" w:rsidTr="006A5C30">
        <w:trPr>
          <w:cantSplit/>
        </w:trPr>
        <w:tc>
          <w:tcPr>
            <w:tcW w:w="3024" w:type="dxa"/>
          </w:tcPr>
          <w:p w14:paraId="175E1674" w14:textId="2306F170" w:rsidR="00492CC2" w:rsidRPr="005B79CE" w:rsidRDefault="00492CC2" w:rsidP="00492CC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F900CE0" w14:textId="3F9F1AB9" w:rsidR="00492CC2" w:rsidRPr="005B79CE" w:rsidRDefault="003F4B45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5,3</w:t>
            </w:r>
            <w:r w:rsidR="006A5C30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53</w:t>
            </w:r>
          </w:p>
        </w:tc>
        <w:tc>
          <w:tcPr>
            <w:tcW w:w="184" w:type="dxa"/>
            <w:vAlign w:val="bottom"/>
          </w:tcPr>
          <w:p w14:paraId="244AB1B6" w14:textId="77777777" w:rsidR="00492CC2" w:rsidRPr="005B79CE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0905FC4" w14:textId="177146A5" w:rsidR="00492CC2" w:rsidRPr="005B79CE" w:rsidRDefault="003F4B45" w:rsidP="00E24C3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827</w:t>
            </w:r>
          </w:p>
        </w:tc>
        <w:tc>
          <w:tcPr>
            <w:tcW w:w="180" w:type="dxa"/>
            <w:vAlign w:val="bottom"/>
          </w:tcPr>
          <w:p w14:paraId="1DB6DB71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0B0D2D7C" w14:textId="59EEC489" w:rsidR="00492CC2" w:rsidRPr="005B79CE" w:rsidRDefault="003F4B45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2,334</w:t>
            </w:r>
          </w:p>
        </w:tc>
        <w:tc>
          <w:tcPr>
            <w:tcW w:w="180" w:type="dxa"/>
            <w:vAlign w:val="bottom"/>
          </w:tcPr>
          <w:p w14:paraId="1396A0B4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49FC4C7" w14:textId="572CE61E" w:rsidR="00492CC2" w:rsidRPr="005B79CE" w:rsidRDefault="003F4B45" w:rsidP="00A93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3,456</w:t>
            </w:r>
          </w:p>
        </w:tc>
        <w:tc>
          <w:tcPr>
            <w:tcW w:w="187" w:type="dxa"/>
            <w:vAlign w:val="bottom"/>
          </w:tcPr>
          <w:p w14:paraId="504CC049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2B79A0FD" w14:textId="1A89998D" w:rsidR="00492CC2" w:rsidRPr="005B79CE" w:rsidRDefault="003F4B45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6,617</w:t>
            </w:r>
          </w:p>
        </w:tc>
      </w:tr>
      <w:tr w:rsidR="00492CC2" w:rsidRPr="005B79CE" w14:paraId="7693C46E" w14:textId="77777777" w:rsidTr="00CD4DA3">
        <w:trPr>
          <w:cantSplit/>
        </w:trPr>
        <w:tc>
          <w:tcPr>
            <w:tcW w:w="3024" w:type="dxa"/>
          </w:tcPr>
          <w:p w14:paraId="5CCCF891" w14:textId="4A2470FA" w:rsidR="00492CC2" w:rsidRPr="005B79CE" w:rsidRDefault="00A030AE" w:rsidP="00492CC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68C517" w14:textId="5D09830A" w:rsidR="00492CC2" w:rsidRPr="005B79CE" w:rsidRDefault="003818CF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1,502</w:t>
            </w:r>
          </w:p>
        </w:tc>
        <w:tc>
          <w:tcPr>
            <w:tcW w:w="184" w:type="dxa"/>
            <w:vAlign w:val="bottom"/>
          </w:tcPr>
          <w:p w14:paraId="545DEB35" w14:textId="48DAA256" w:rsidR="00492CC2" w:rsidRPr="005B79CE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21520A7" w14:textId="5F66D2D7" w:rsidR="00492CC2" w:rsidRPr="005B79CE" w:rsidRDefault="003818CF" w:rsidP="00E24C3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6F927CAF" w14:textId="77777777" w:rsidR="00492CC2" w:rsidRPr="005B79CE" w:rsidRDefault="00492CC2" w:rsidP="00516440">
            <w:pPr>
              <w:pStyle w:val="acctfourfigures"/>
              <w:tabs>
                <w:tab w:val="decimal" w:pos="911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61C6337E" w14:textId="21578BF5" w:rsidR="00492CC2" w:rsidRPr="005B79CE" w:rsidRDefault="00016F94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1,288</w:t>
            </w:r>
          </w:p>
        </w:tc>
        <w:tc>
          <w:tcPr>
            <w:tcW w:w="180" w:type="dxa"/>
            <w:vAlign w:val="bottom"/>
          </w:tcPr>
          <w:p w14:paraId="0BB25499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36433AB" w14:textId="08089F67" w:rsidR="00492CC2" w:rsidRPr="005B79CE" w:rsidRDefault="00016F94" w:rsidP="0051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204</w:t>
            </w:r>
          </w:p>
        </w:tc>
        <w:tc>
          <w:tcPr>
            <w:tcW w:w="187" w:type="dxa"/>
            <w:vAlign w:val="bottom"/>
          </w:tcPr>
          <w:p w14:paraId="461F08E7" w14:textId="77777777" w:rsidR="00492CC2" w:rsidRPr="005B79CE" w:rsidRDefault="00492CC2" w:rsidP="00516440">
            <w:pPr>
              <w:pStyle w:val="acctfourfigures"/>
              <w:tabs>
                <w:tab w:val="decimal" w:pos="832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73" w:type="dxa"/>
            <w:vAlign w:val="bottom"/>
          </w:tcPr>
          <w:p w14:paraId="2FA56155" w14:textId="77051A8D" w:rsidR="00492CC2" w:rsidRPr="005B79CE" w:rsidRDefault="00016F94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1,502</w:t>
            </w:r>
          </w:p>
        </w:tc>
      </w:tr>
      <w:tr w:rsidR="00492CC2" w:rsidRPr="005B79CE" w14:paraId="4619A9AC" w14:textId="77777777" w:rsidTr="00CD4DA3">
        <w:trPr>
          <w:cantSplit/>
        </w:trPr>
        <w:tc>
          <w:tcPr>
            <w:tcW w:w="3024" w:type="dxa"/>
          </w:tcPr>
          <w:p w14:paraId="511D0616" w14:textId="77777777" w:rsidR="00492CC2" w:rsidRPr="005B79CE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F6CB5" w14:textId="41C2C4E0" w:rsidR="00492CC2" w:rsidRPr="005B79CE" w:rsidRDefault="00AC3BDB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fldChar w:fldCharType="begin"/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instrText xml:space="preserve"> =SUM(ABOVE) </w:instrTex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fldChar w:fldCharType="separate"/>
            </w:r>
            <w:r w:rsidRPr="005B79CE">
              <w:rPr>
                <w:rFonts w:asciiTheme="majorBidi" w:hAnsiTheme="majorBidi" w:cstheme="majorBidi"/>
                <w:b/>
                <w:bCs/>
                <w:noProof/>
                <w:sz w:val="29"/>
                <w:szCs w:val="29"/>
                <w:lang w:bidi="th-TH"/>
              </w:rPr>
              <w:t>20,</w:t>
            </w:r>
            <w:r w:rsidR="006A5C30" w:rsidRPr="005B79CE">
              <w:rPr>
                <w:rFonts w:asciiTheme="majorBidi" w:hAnsiTheme="majorBidi" w:cstheme="majorBidi"/>
                <w:b/>
                <w:bCs/>
                <w:noProof/>
                <w:sz w:val="29"/>
                <w:szCs w:val="29"/>
                <w:lang w:bidi="th-TH"/>
              </w:rPr>
              <w:t>659</w: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fldChar w:fldCharType="end"/>
            </w:r>
          </w:p>
        </w:tc>
        <w:tc>
          <w:tcPr>
            <w:tcW w:w="184" w:type="dxa"/>
            <w:vAlign w:val="bottom"/>
          </w:tcPr>
          <w:p w14:paraId="707A391D" w14:textId="77777777" w:rsidR="00492CC2" w:rsidRPr="005B79CE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DF3D1" w14:textId="5CAB3A68" w:rsidR="00492CC2" w:rsidRPr="005B79CE" w:rsidRDefault="004A79EA" w:rsidP="00E24C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="003F7CCF"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188</w:t>
            </w:r>
          </w:p>
        </w:tc>
        <w:tc>
          <w:tcPr>
            <w:tcW w:w="180" w:type="dxa"/>
            <w:vAlign w:val="bottom"/>
          </w:tcPr>
          <w:p w14:paraId="12AF4A28" w14:textId="77777777" w:rsidR="00492CC2" w:rsidRPr="005B79CE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CA0F8" w14:textId="562BAD55" w:rsidR="00492CC2" w:rsidRPr="005B79CE" w:rsidRDefault="004A79EA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9</w:t>
            </w:r>
            <w:r w:rsidR="003F7CCF"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619</w:t>
            </w:r>
          </w:p>
        </w:tc>
        <w:tc>
          <w:tcPr>
            <w:tcW w:w="180" w:type="dxa"/>
            <w:vAlign w:val="bottom"/>
          </w:tcPr>
          <w:p w14:paraId="04782C07" w14:textId="77777777" w:rsidR="00492CC2" w:rsidRPr="005B79CE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DCB88" w14:textId="02807A16" w:rsidR="00492CC2" w:rsidRPr="005B79CE" w:rsidRDefault="003F7CCF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3,660</w:t>
            </w:r>
          </w:p>
        </w:tc>
        <w:tc>
          <w:tcPr>
            <w:tcW w:w="187" w:type="dxa"/>
            <w:vAlign w:val="bottom"/>
          </w:tcPr>
          <w:p w14:paraId="0AB5E2B9" w14:textId="77777777" w:rsidR="00492CC2" w:rsidRPr="005B79CE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77D2A" w14:textId="0F6B917F" w:rsidR="00492CC2" w:rsidRPr="005B79CE" w:rsidRDefault="003F7CCF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22,4</w:t>
            </w:r>
            <w:r w:rsidR="008375C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  <w:r w:rsidR="00776D9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</w:tr>
      <w:tr w:rsidR="00492CC2" w:rsidRPr="005B79CE" w14:paraId="62DE301D" w14:textId="77777777" w:rsidTr="001E1C1F">
        <w:trPr>
          <w:cantSplit/>
          <w:trHeight w:val="46"/>
        </w:trPr>
        <w:tc>
          <w:tcPr>
            <w:tcW w:w="3024" w:type="dxa"/>
          </w:tcPr>
          <w:p w14:paraId="0CB26F58" w14:textId="77777777" w:rsidR="00492CC2" w:rsidRPr="004E2B2B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6649ED" w14:textId="77777777" w:rsidR="00492CC2" w:rsidRPr="004E2B2B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32EE376" w14:textId="77777777" w:rsidR="00492CC2" w:rsidRPr="004E2B2B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D901F4" w14:textId="77777777" w:rsidR="00492CC2" w:rsidRPr="004E2B2B" w:rsidRDefault="00492CC2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CD08C" w14:textId="77777777" w:rsidR="00492CC2" w:rsidRPr="004E2B2B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A495BB4" w14:textId="77777777" w:rsidR="00492CC2" w:rsidRPr="004E2B2B" w:rsidRDefault="00492CC2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500837" w14:textId="77777777" w:rsidR="00492CC2" w:rsidRPr="004E2B2B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5821AF" w14:textId="77777777" w:rsidR="00492CC2" w:rsidRPr="004E2B2B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14:paraId="68113294" w14:textId="77777777" w:rsidR="00492CC2" w:rsidRPr="004E2B2B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76CE4947" w14:textId="77777777" w:rsidR="00492CC2" w:rsidRPr="004E2B2B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2CC2" w:rsidRPr="005B79CE" w14:paraId="63D183D2" w14:textId="77777777" w:rsidTr="00120CAC">
        <w:trPr>
          <w:cantSplit/>
        </w:trPr>
        <w:tc>
          <w:tcPr>
            <w:tcW w:w="3024" w:type="dxa"/>
          </w:tcPr>
          <w:p w14:paraId="4CDDD903" w14:textId="77777777" w:rsidR="00492CC2" w:rsidRPr="005B79CE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vAlign w:val="bottom"/>
          </w:tcPr>
          <w:p w14:paraId="75DB15F0" w14:textId="77777777" w:rsidR="00492CC2" w:rsidRPr="005B79CE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4" w:type="dxa"/>
            <w:vAlign w:val="bottom"/>
          </w:tcPr>
          <w:p w14:paraId="70E58DD3" w14:textId="77777777" w:rsidR="00492CC2" w:rsidRPr="005B79CE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17EB863" w14:textId="77777777" w:rsidR="00492CC2" w:rsidRPr="005B79CE" w:rsidRDefault="00492CC2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574749F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3FAADC9E" w14:textId="77777777" w:rsidR="00492CC2" w:rsidRPr="005B79CE" w:rsidRDefault="00492CC2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8DE5F9C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6069EB8" w14:textId="77777777" w:rsidR="00492CC2" w:rsidRPr="005B79CE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7" w:type="dxa"/>
            <w:vAlign w:val="bottom"/>
          </w:tcPr>
          <w:p w14:paraId="6703B16A" w14:textId="77777777" w:rsidR="00492CC2" w:rsidRPr="005B79CE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13BA0EAB" w14:textId="77777777" w:rsidR="00492CC2" w:rsidRPr="005B79CE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5E2C75" w:rsidRPr="005B79CE" w14:paraId="52A7744E" w14:textId="77777777" w:rsidTr="00120CAC">
        <w:trPr>
          <w:cantSplit/>
        </w:trPr>
        <w:tc>
          <w:tcPr>
            <w:tcW w:w="3024" w:type="dxa"/>
          </w:tcPr>
          <w:p w14:paraId="77BAF6FD" w14:textId="03143F41" w:rsidR="005E2C75" w:rsidRPr="005B79CE" w:rsidRDefault="005E2C75" w:rsidP="005E2C75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5AA230BC" w14:textId="58E2C24A" w:rsidR="005E2C75" w:rsidRPr="005B79CE" w:rsidRDefault="005E2C75" w:rsidP="005E2C7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(2)</w:t>
            </w:r>
          </w:p>
        </w:tc>
        <w:tc>
          <w:tcPr>
            <w:tcW w:w="184" w:type="dxa"/>
            <w:vAlign w:val="bottom"/>
          </w:tcPr>
          <w:p w14:paraId="1B347AA2" w14:textId="77777777" w:rsidR="005E2C75" w:rsidRPr="005B79CE" w:rsidRDefault="005E2C75" w:rsidP="005E2C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75166A1" w14:textId="5333BAB0" w:rsidR="005E2C75" w:rsidRPr="005B79CE" w:rsidRDefault="005E2C75" w:rsidP="005E2C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8DAF6CC" w14:textId="15710FAF" w:rsidR="005E2C75" w:rsidRPr="005B79CE" w:rsidRDefault="005E2C75" w:rsidP="005E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233AAE74" w14:textId="57939122" w:rsidR="005E2C75" w:rsidRPr="005B79CE" w:rsidRDefault="005E2C75" w:rsidP="005E2C75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D43506A" w14:textId="49164C8E" w:rsidR="005E2C75" w:rsidRPr="005B79CE" w:rsidRDefault="005E2C75" w:rsidP="005E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A70B5CB" w14:textId="05102622" w:rsidR="005E2C75" w:rsidRPr="005B79CE" w:rsidRDefault="005E2C75" w:rsidP="005E2C7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10FB0AEF" w14:textId="77777777" w:rsidR="005E2C75" w:rsidRPr="005B79CE" w:rsidRDefault="005E2C75" w:rsidP="005E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09DF32AB" w14:textId="62E84E49" w:rsidR="005E2C75" w:rsidRPr="005B79CE" w:rsidRDefault="005E2C75" w:rsidP="005E2C7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E2C75" w:rsidRPr="005B79CE" w14:paraId="5CD6F6A8" w14:textId="77777777" w:rsidTr="00F15866">
        <w:trPr>
          <w:cantSplit/>
        </w:trPr>
        <w:tc>
          <w:tcPr>
            <w:tcW w:w="3024" w:type="dxa"/>
          </w:tcPr>
          <w:p w14:paraId="7D25B849" w14:textId="1DA2C5F3" w:rsidR="005E2C75" w:rsidRPr="005B79CE" w:rsidRDefault="005E2C75" w:rsidP="005E2C75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B79CE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กระแสเงินสดออก</w:t>
            </w:r>
          </w:p>
        </w:tc>
        <w:tc>
          <w:tcPr>
            <w:tcW w:w="1080" w:type="dxa"/>
            <w:vAlign w:val="bottom"/>
          </w:tcPr>
          <w:p w14:paraId="2B1BD490" w14:textId="214A6736" w:rsidR="005E2C75" w:rsidRPr="005B79CE" w:rsidRDefault="005E2C75" w:rsidP="00073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4" w:type="dxa"/>
            <w:vAlign w:val="bottom"/>
          </w:tcPr>
          <w:p w14:paraId="65B65E85" w14:textId="77777777" w:rsidR="005E2C75" w:rsidRPr="005B79CE" w:rsidRDefault="005E2C75" w:rsidP="005E2C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054F5BA" w14:textId="0CE56CEB" w:rsidR="005E2C75" w:rsidRPr="005B79CE" w:rsidRDefault="005E2C75" w:rsidP="005E2C7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(431)</w:t>
            </w:r>
          </w:p>
        </w:tc>
        <w:tc>
          <w:tcPr>
            <w:tcW w:w="180" w:type="dxa"/>
            <w:vAlign w:val="bottom"/>
          </w:tcPr>
          <w:p w14:paraId="76639923" w14:textId="77777777" w:rsidR="005E2C75" w:rsidRPr="005B79CE" w:rsidRDefault="005E2C75" w:rsidP="005E2C75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65F6D93C" w14:textId="298C5151" w:rsidR="005E2C75" w:rsidRPr="005B79CE" w:rsidRDefault="005E2C75" w:rsidP="005E2C7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9F8C703" w14:textId="77777777" w:rsidR="005E2C75" w:rsidRPr="005B79CE" w:rsidRDefault="005E2C75" w:rsidP="005E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7F78D5D" w14:textId="51AE82A6" w:rsidR="005E2C75" w:rsidRPr="005B79CE" w:rsidRDefault="005E2C75" w:rsidP="005E2C7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7" w:type="dxa"/>
            <w:vAlign w:val="bottom"/>
          </w:tcPr>
          <w:p w14:paraId="1EF7095F" w14:textId="77777777" w:rsidR="005E2C75" w:rsidRPr="005B79CE" w:rsidRDefault="005E2C75" w:rsidP="005E2C75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062F3A29" w14:textId="56D02FB3" w:rsidR="005E2C75" w:rsidRPr="005B79CE" w:rsidRDefault="005E2C75" w:rsidP="005E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(431)</w:t>
            </w:r>
          </w:p>
        </w:tc>
      </w:tr>
      <w:tr w:rsidR="005E2C75" w:rsidRPr="005B79CE" w14:paraId="12B256E9" w14:textId="77777777" w:rsidTr="005E2C75">
        <w:trPr>
          <w:cantSplit/>
        </w:trPr>
        <w:tc>
          <w:tcPr>
            <w:tcW w:w="3024" w:type="dxa"/>
          </w:tcPr>
          <w:p w14:paraId="42978A88" w14:textId="0EE87E23" w:rsidR="005E2C75" w:rsidRPr="005B79CE" w:rsidRDefault="005E2C75" w:rsidP="005E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9" w:hanging="27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B79CE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</w:t>
            </w:r>
            <w:r w:rsidRPr="005B79CE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เข้า</w:t>
            </w:r>
          </w:p>
        </w:tc>
        <w:tc>
          <w:tcPr>
            <w:tcW w:w="1080" w:type="dxa"/>
            <w:vAlign w:val="bottom"/>
          </w:tcPr>
          <w:p w14:paraId="067FD7C7" w14:textId="2B4215C8" w:rsidR="005E2C75" w:rsidRPr="005B79CE" w:rsidRDefault="005E2C75" w:rsidP="00073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4" w:type="dxa"/>
            <w:vAlign w:val="bottom"/>
          </w:tcPr>
          <w:p w14:paraId="71858F9C" w14:textId="77777777" w:rsidR="005E2C75" w:rsidRPr="005B79CE" w:rsidRDefault="005E2C75" w:rsidP="005E2C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6F7FAA" w14:textId="2CF8D054" w:rsidR="005E2C75" w:rsidRPr="005B79CE" w:rsidRDefault="005E2C75" w:rsidP="005E2C7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429</w:t>
            </w:r>
          </w:p>
        </w:tc>
        <w:tc>
          <w:tcPr>
            <w:tcW w:w="180" w:type="dxa"/>
            <w:vAlign w:val="bottom"/>
          </w:tcPr>
          <w:p w14:paraId="3E8168E3" w14:textId="77777777" w:rsidR="005E2C75" w:rsidRPr="005B79CE" w:rsidRDefault="005E2C75" w:rsidP="005E2C75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2DAEE03" w14:textId="7679E756" w:rsidR="005E2C75" w:rsidRPr="005B79CE" w:rsidRDefault="005E2C75" w:rsidP="005E2C7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3E9BF7B" w14:textId="77777777" w:rsidR="005E2C75" w:rsidRPr="005B79CE" w:rsidRDefault="005E2C75" w:rsidP="005E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3348C6" w14:textId="2ED6F44C" w:rsidR="005E2C75" w:rsidRPr="005B79CE" w:rsidRDefault="005E2C75" w:rsidP="005E2C7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7" w:type="dxa"/>
            <w:vAlign w:val="bottom"/>
          </w:tcPr>
          <w:p w14:paraId="047B9100" w14:textId="77777777" w:rsidR="005E2C75" w:rsidRPr="005B79CE" w:rsidRDefault="005E2C75" w:rsidP="005E2C75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F96AE87" w14:textId="24D1BD78" w:rsidR="005E2C75" w:rsidRPr="005B79CE" w:rsidRDefault="005E2C75" w:rsidP="005E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429</w:t>
            </w:r>
          </w:p>
        </w:tc>
      </w:tr>
      <w:tr w:rsidR="005E2C75" w:rsidRPr="005B79CE" w14:paraId="4C943AEF" w14:textId="77777777" w:rsidTr="005E2C75">
        <w:trPr>
          <w:cantSplit/>
        </w:trPr>
        <w:tc>
          <w:tcPr>
            <w:tcW w:w="3024" w:type="dxa"/>
          </w:tcPr>
          <w:p w14:paraId="5EBCECFA" w14:textId="77777777" w:rsidR="005E2C75" w:rsidRPr="005B79CE" w:rsidRDefault="005E2C75" w:rsidP="005E2C7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0DC25D7" w14:textId="50E9F9CF" w:rsidR="005E2C75" w:rsidRPr="005B79CE" w:rsidRDefault="005E2C75" w:rsidP="005E2C7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8A4559C" w14:textId="77777777" w:rsidR="005E2C75" w:rsidRPr="005B79CE" w:rsidRDefault="005E2C75" w:rsidP="005E2C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53DD5" w14:textId="3BDA638C" w:rsidR="005E2C75" w:rsidRPr="005B79CE" w:rsidRDefault="005E2C75" w:rsidP="005E2C7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(2)</w:t>
            </w:r>
          </w:p>
        </w:tc>
        <w:tc>
          <w:tcPr>
            <w:tcW w:w="180" w:type="dxa"/>
            <w:vAlign w:val="bottom"/>
          </w:tcPr>
          <w:p w14:paraId="43D1C708" w14:textId="77777777" w:rsidR="005E2C75" w:rsidRPr="005B79CE" w:rsidRDefault="005E2C75" w:rsidP="005E2C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1CD4FA7" w14:textId="701DFD3B" w:rsidR="005E2C75" w:rsidRPr="005B79CE" w:rsidRDefault="005E2C75" w:rsidP="005E2C7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1C759A07" w14:textId="77777777" w:rsidR="005E2C75" w:rsidRPr="005B79CE" w:rsidRDefault="005E2C75" w:rsidP="005E2C7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A2C8A5" w14:textId="0766C0DC" w:rsidR="005E2C75" w:rsidRPr="005B79CE" w:rsidRDefault="005E2C75" w:rsidP="005E2C7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DF8546F" w14:textId="77777777" w:rsidR="005E2C75" w:rsidRPr="005B79CE" w:rsidRDefault="005E2C75" w:rsidP="005E2C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BEEC9" w14:textId="0E65111A" w:rsidR="005E2C75" w:rsidRPr="005B79CE" w:rsidRDefault="005E2C75" w:rsidP="005E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(2)</w:t>
            </w:r>
          </w:p>
        </w:tc>
      </w:tr>
    </w:tbl>
    <w:p w14:paraId="247349A9" w14:textId="42C57010" w:rsidR="00EC7759" w:rsidRDefault="00EC77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2"/>
        <w:gridCol w:w="1080"/>
        <w:gridCol w:w="184"/>
        <w:gridCol w:w="1172"/>
        <w:gridCol w:w="180"/>
        <w:gridCol w:w="1172"/>
        <w:gridCol w:w="180"/>
        <w:gridCol w:w="1080"/>
        <w:gridCol w:w="187"/>
        <w:gridCol w:w="1073"/>
      </w:tblGrid>
      <w:tr w:rsidR="00834A05" w:rsidRPr="005B79CE" w14:paraId="606C6D87" w14:textId="77777777" w:rsidTr="009571C3">
        <w:trPr>
          <w:cantSplit/>
          <w:trHeight w:val="113"/>
          <w:tblHeader/>
        </w:trPr>
        <w:tc>
          <w:tcPr>
            <w:tcW w:w="3022" w:type="dxa"/>
            <w:vAlign w:val="bottom"/>
          </w:tcPr>
          <w:p w14:paraId="5E22512F" w14:textId="77777777" w:rsidR="00834A05" w:rsidRPr="005B79CE" w:rsidRDefault="00834A05" w:rsidP="002A5C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65915CED" w14:textId="77777777" w:rsidR="00834A05" w:rsidRPr="005B79CE" w:rsidRDefault="00834A05" w:rsidP="002A5C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044" w:type="dxa"/>
            <w:gridSpan w:val="7"/>
          </w:tcPr>
          <w:p w14:paraId="14A6DCAC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834A05" w:rsidRPr="005B79CE" w14:paraId="1026472C" w14:textId="77777777" w:rsidTr="009571C3">
        <w:trPr>
          <w:cantSplit/>
          <w:trHeight w:val="364"/>
          <w:tblHeader/>
        </w:trPr>
        <w:tc>
          <w:tcPr>
            <w:tcW w:w="3022" w:type="dxa"/>
            <w:vAlign w:val="bottom"/>
          </w:tcPr>
          <w:p w14:paraId="3AB2B2FA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</w:p>
        </w:tc>
        <w:tc>
          <w:tcPr>
            <w:tcW w:w="1080" w:type="dxa"/>
          </w:tcPr>
          <w:p w14:paraId="7488FFFA" w14:textId="77777777" w:rsidR="00834A05" w:rsidRPr="005B79CE" w:rsidRDefault="00834A05" w:rsidP="002A5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4" w:type="dxa"/>
          </w:tcPr>
          <w:p w14:paraId="46D10DE2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044" w:type="dxa"/>
            <w:gridSpan w:val="7"/>
          </w:tcPr>
          <w:p w14:paraId="5D0E7EE0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กระแสเงินสดตามสัญญา</w:t>
            </w:r>
          </w:p>
        </w:tc>
      </w:tr>
      <w:tr w:rsidR="00834A05" w:rsidRPr="005B79CE" w14:paraId="336BC722" w14:textId="77777777" w:rsidTr="009571C3">
        <w:trPr>
          <w:cantSplit/>
          <w:trHeight w:val="364"/>
          <w:tblHeader/>
        </w:trPr>
        <w:tc>
          <w:tcPr>
            <w:tcW w:w="3022" w:type="dxa"/>
            <w:vAlign w:val="bottom"/>
          </w:tcPr>
          <w:p w14:paraId="278516C3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</w:p>
        </w:tc>
        <w:tc>
          <w:tcPr>
            <w:tcW w:w="1080" w:type="dxa"/>
          </w:tcPr>
          <w:p w14:paraId="37C6FE06" w14:textId="77777777" w:rsidR="00834A05" w:rsidRPr="005B79CE" w:rsidRDefault="00834A05" w:rsidP="002A5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</w:t>
            </w:r>
          </w:p>
        </w:tc>
        <w:tc>
          <w:tcPr>
            <w:tcW w:w="184" w:type="dxa"/>
          </w:tcPr>
          <w:p w14:paraId="680BF515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</w:tcPr>
          <w:p w14:paraId="2DC61CB8" w14:textId="77777777" w:rsidR="00834A05" w:rsidRPr="005B79CE" w:rsidRDefault="00834A05" w:rsidP="002A5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</w:tcPr>
          <w:p w14:paraId="24487C83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</w:tcPr>
          <w:p w14:paraId="0BDD73E0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หลังจาก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49B31A63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70822C6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7" w:type="dxa"/>
          </w:tcPr>
          <w:p w14:paraId="0E2B0BD4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14:paraId="24718E46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834A05" w:rsidRPr="005B79CE" w14:paraId="14B2D678" w14:textId="77777777" w:rsidTr="009571C3">
        <w:trPr>
          <w:cantSplit/>
          <w:trHeight w:val="364"/>
          <w:tblHeader/>
        </w:trPr>
        <w:tc>
          <w:tcPr>
            <w:tcW w:w="3022" w:type="dxa"/>
            <w:vAlign w:val="bottom"/>
          </w:tcPr>
          <w:p w14:paraId="48C32391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bidi="th-TH"/>
              </w:rPr>
              <w:t xml:space="preserve">ณ วันที่ 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>31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 xml:space="preserve"> 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bidi="th-TH"/>
              </w:rPr>
              <w:t>ธันวาคม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 xml:space="preserve"> </w:t>
            </w:r>
          </w:p>
        </w:tc>
        <w:tc>
          <w:tcPr>
            <w:tcW w:w="1080" w:type="dxa"/>
          </w:tcPr>
          <w:p w14:paraId="01383EB5" w14:textId="77777777" w:rsidR="00834A05" w:rsidRPr="005B79CE" w:rsidRDefault="00834A05" w:rsidP="002A5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ตามบัญชี</w:t>
            </w:r>
          </w:p>
        </w:tc>
        <w:tc>
          <w:tcPr>
            <w:tcW w:w="184" w:type="dxa"/>
          </w:tcPr>
          <w:p w14:paraId="65CA4EBD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</w:tcPr>
          <w:p w14:paraId="1D3B9037" w14:textId="77777777" w:rsidR="00834A05" w:rsidRPr="005B79CE" w:rsidRDefault="00834A05" w:rsidP="002A5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ภายใน 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1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ปี</w:t>
            </w:r>
          </w:p>
        </w:tc>
        <w:tc>
          <w:tcPr>
            <w:tcW w:w="180" w:type="dxa"/>
          </w:tcPr>
          <w:p w14:paraId="11184DF9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</w:tcPr>
          <w:p w14:paraId="6C740193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แต่ภายใน 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5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80" w:type="dxa"/>
          </w:tcPr>
          <w:p w14:paraId="396D667B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5013CC0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หลังจาก 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5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87" w:type="dxa"/>
          </w:tcPr>
          <w:p w14:paraId="0B8450D8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14:paraId="6E1E1FB2" w14:textId="77777777" w:rsidR="00834A05" w:rsidRPr="005B79CE" w:rsidRDefault="00834A05" w:rsidP="002A5CBF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834A05" w:rsidRPr="005B79CE" w14:paraId="46FD2633" w14:textId="77777777" w:rsidTr="009571C3">
        <w:trPr>
          <w:cantSplit/>
          <w:tblHeader/>
        </w:trPr>
        <w:tc>
          <w:tcPr>
            <w:tcW w:w="3022" w:type="dxa"/>
          </w:tcPr>
          <w:p w14:paraId="2BDA752A" w14:textId="77777777" w:rsidR="00834A05" w:rsidRPr="005B79CE" w:rsidRDefault="00834A05" w:rsidP="002A5CB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6308" w:type="dxa"/>
            <w:gridSpan w:val="9"/>
          </w:tcPr>
          <w:p w14:paraId="76CD8F3E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5B79C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(ล้านบาท)</w:t>
            </w:r>
          </w:p>
        </w:tc>
      </w:tr>
      <w:tr w:rsidR="00834A05" w:rsidRPr="005B79CE" w14:paraId="0C52CA75" w14:textId="77777777" w:rsidTr="009571C3">
        <w:trPr>
          <w:cantSplit/>
        </w:trPr>
        <w:tc>
          <w:tcPr>
            <w:tcW w:w="3022" w:type="dxa"/>
          </w:tcPr>
          <w:p w14:paraId="78AF42EC" w14:textId="77777777" w:rsidR="00834A05" w:rsidRPr="005B79CE" w:rsidRDefault="00834A05" w:rsidP="002A5CB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>2567</w:t>
            </w:r>
          </w:p>
        </w:tc>
        <w:tc>
          <w:tcPr>
            <w:tcW w:w="6308" w:type="dxa"/>
            <w:gridSpan w:val="9"/>
          </w:tcPr>
          <w:p w14:paraId="76A7541D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834A05" w:rsidRPr="005B79CE" w14:paraId="7889762E" w14:textId="77777777" w:rsidTr="009571C3">
        <w:trPr>
          <w:cantSplit/>
        </w:trPr>
        <w:tc>
          <w:tcPr>
            <w:tcW w:w="3022" w:type="dxa"/>
          </w:tcPr>
          <w:p w14:paraId="5F2DAFF6" w14:textId="77777777" w:rsidR="00834A05" w:rsidRPr="005B79CE" w:rsidRDefault="00834A05" w:rsidP="002A5CB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vAlign w:val="bottom"/>
          </w:tcPr>
          <w:p w14:paraId="76C458D0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4" w:type="dxa"/>
            <w:vAlign w:val="bottom"/>
          </w:tcPr>
          <w:p w14:paraId="65902BB5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66E99A3D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ACF0E0C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645AADCF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5CADB09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2418CE9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7" w:type="dxa"/>
            <w:vAlign w:val="bottom"/>
          </w:tcPr>
          <w:p w14:paraId="37C799AA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7F5EF27C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834A05" w:rsidRPr="005B79CE" w14:paraId="0FE0C6B4" w14:textId="77777777" w:rsidTr="009571C3">
        <w:trPr>
          <w:cantSplit/>
        </w:trPr>
        <w:tc>
          <w:tcPr>
            <w:tcW w:w="3022" w:type="dxa"/>
          </w:tcPr>
          <w:p w14:paraId="4C87BBB8" w14:textId="77777777" w:rsidR="00834A05" w:rsidRPr="005B79CE" w:rsidRDefault="00834A05" w:rsidP="002A5CBF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0E39692C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19,795</w:t>
            </w:r>
          </w:p>
        </w:tc>
        <w:tc>
          <w:tcPr>
            <w:tcW w:w="184" w:type="dxa"/>
            <w:vAlign w:val="bottom"/>
          </w:tcPr>
          <w:p w14:paraId="4B8482F8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35A13099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/>
                <w:sz w:val="29"/>
                <w:szCs w:val="29"/>
                <w:cs/>
                <w:lang w:val="en-US" w:bidi="th-TH"/>
              </w:rPr>
              <w:t>14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5B79CE">
              <w:rPr>
                <w:rFonts w:asciiTheme="majorBidi" w:hAnsiTheme="majorBidi"/>
                <w:sz w:val="29"/>
                <w:szCs w:val="29"/>
                <w:cs/>
                <w:lang w:val="en-US" w:bidi="th-TH"/>
              </w:rPr>
              <w:t>762</w:t>
            </w:r>
          </w:p>
        </w:tc>
        <w:tc>
          <w:tcPr>
            <w:tcW w:w="180" w:type="dxa"/>
            <w:vAlign w:val="bottom"/>
          </w:tcPr>
          <w:p w14:paraId="03D22285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2F82FFFD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5,435</w:t>
            </w:r>
          </w:p>
        </w:tc>
        <w:tc>
          <w:tcPr>
            <w:tcW w:w="180" w:type="dxa"/>
            <w:vAlign w:val="bottom"/>
          </w:tcPr>
          <w:p w14:paraId="4FA3652D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A6D4823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7" w:type="dxa"/>
            <w:vAlign w:val="bottom"/>
          </w:tcPr>
          <w:p w14:paraId="5D7549EB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77A1A917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20,197</w:t>
            </w:r>
          </w:p>
        </w:tc>
      </w:tr>
      <w:tr w:rsidR="00834A05" w:rsidRPr="005B79CE" w14:paraId="4A4925F0" w14:textId="77777777" w:rsidTr="009571C3">
        <w:trPr>
          <w:cantSplit/>
        </w:trPr>
        <w:tc>
          <w:tcPr>
            <w:tcW w:w="3022" w:type="dxa"/>
          </w:tcPr>
          <w:p w14:paraId="3D3397DF" w14:textId="77777777" w:rsidR="00834A05" w:rsidRPr="005B79CE" w:rsidRDefault="00834A05" w:rsidP="002A5CBF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7F560D7D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rtl/>
                <w:cs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2,200</w:t>
            </w:r>
          </w:p>
        </w:tc>
        <w:tc>
          <w:tcPr>
            <w:tcW w:w="184" w:type="dxa"/>
            <w:vAlign w:val="bottom"/>
          </w:tcPr>
          <w:p w14:paraId="23507F8E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623A29E6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2,317</w:t>
            </w:r>
          </w:p>
        </w:tc>
        <w:tc>
          <w:tcPr>
            <w:tcW w:w="180" w:type="dxa"/>
            <w:vAlign w:val="bottom"/>
          </w:tcPr>
          <w:p w14:paraId="6C66490C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2B0D522A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915D207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52715EF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7" w:type="dxa"/>
            <w:vAlign w:val="bottom"/>
          </w:tcPr>
          <w:p w14:paraId="17813EEE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5457E06A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2,317</w:t>
            </w:r>
          </w:p>
        </w:tc>
      </w:tr>
      <w:tr w:rsidR="00004E71" w:rsidRPr="005B79CE" w14:paraId="37A18AEF" w14:textId="77777777" w:rsidTr="009571C3">
        <w:trPr>
          <w:cantSplit/>
        </w:trPr>
        <w:tc>
          <w:tcPr>
            <w:tcW w:w="3022" w:type="dxa"/>
          </w:tcPr>
          <w:p w14:paraId="556D9D1E" w14:textId="77777777" w:rsidR="00004E71" w:rsidRPr="005B79CE" w:rsidRDefault="00004E71" w:rsidP="002A5CBF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0" w:type="dxa"/>
            <w:vAlign w:val="bottom"/>
          </w:tcPr>
          <w:p w14:paraId="69315E70" w14:textId="77777777" w:rsidR="00004E71" w:rsidRPr="005B79CE" w:rsidRDefault="00004E71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2600E706" w14:textId="77777777" w:rsidR="00004E71" w:rsidRPr="005B79CE" w:rsidRDefault="00004E71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0BABA015" w14:textId="77777777" w:rsidR="00004E71" w:rsidRPr="005B79CE" w:rsidRDefault="00004E71" w:rsidP="002A5C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29035E" w14:textId="77777777" w:rsidR="00004E71" w:rsidRPr="005B79CE" w:rsidRDefault="00004E71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0A7320C4" w14:textId="77777777" w:rsidR="00004E71" w:rsidRPr="005B79CE" w:rsidRDefault="00004E71" w:rsidP="002A5CB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DBCBD17" w14:textId="77777777" w:rsidR="00004E71" w:rsidRPr="005B79CE" w:rsidRDefault="00004E71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CAF1CE8" w14:textId="77777777" w:rsidR="00004E71" w:rsidRPr="005B79CE" w:rsidRDefault="00004E71" w:rsidP="002A5CB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7" w:type="dxa"/>
            <w:vAlign w:val="bottom"/>
          </w:tcPr>
          <w:p w14:paraId="74F4CC5D" w14:textId="77777777" w:rsidR="00004E71" w:rsidRPr="005B79CE" w:rsidRDefault="00004E71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6E51150D" w14:textId="77777777" w:rsidR="00004E71" w:rsidRPr="005B79CE" w:rsidRDefault="00004E71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34A05" w:rsidRPr="005B79CE" w14:paraId="4A6B657E" w14:textId="77777777" w:rsidTr="009571C3">
        <w:trPr>
          <w:cantSplit/>
        </w:trPr>
        <w:tc>
          <w:tcPr>
            <w:tcW w:w="3022" w:type="dxa"/>
          </w:tcPr>
          <w:p w14:paraId="73414373" w14:textId="77777777" w:rsidR="00834A05" w:rsidRPr="005B79CE" w:rsidRDefault="00834A05" w:rsidP="002A5CBF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9C575C2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5,717</w:t>
            </w:r>
          </w:p>
        </w:tc>
        <w:tc>
          <w:tcPr>
            <w:tcW w:w="184" w:type="dxa"/>
            <w:vAlign w:val="bottom"/>
          </w:tcPr>
          <w:p w14:paraId="17436B5F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107AD177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884</w:t>
            </w:r>
          </w:p>
        </w:tc>
        <w:tc>
          <w:tcPr>
            <w:tcW w:w="180" w:type="dxa"/>
            <w:vAlign w:val="bottom"/>
          </w:tcPr>
          <w:p w14:paraId="52C26D50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07E880EA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2,295</w:t>
            </w:r>
          </w:p>
        </w:tc>
        <w:tc>
          <w:tcPr>
            <w:tcW w:w="180" w:type="dxa"/>
            <w:vAlign w:val="bottom"/>
          </w:tcPr>
          <w:p w14:paraId="7DA6453B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EBAD96C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4,391</w:t>
            </w:r>
          </w:p>
        </w:tc>
        <w:tc>
          <w:tcPr>
            <w:tcW w:w="187" w:type="dxa"/>
            <w:vAlign w:val="bottom"/>
          </w:tcPr>
          <w:p w14:paraId="11340125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131C9421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7,570</w:t>
            </w:r>
          </w:p>
        </w:tc>
      </w:tr>
      <w:tr w:rsidR="00834A05" w:rsidRPr="005B79CE" w14:paraId="081C60BD" w14:textId="77777777" w:rsidTr="009571C3">
        <w:trPr>
          <w:cantSplit/>
        </w:trPr>
        <w:tc>
          <w:tcPr>
            <w:tcW w:w="3022" w:type="dxa"/>
          </w:tcPr>
          <w:p w14:paraId="152172C2" w14:textId="77777777" w:rsidR="00834A05" w:rsidRPr="005B79CE" w:rsidRDefault="00834A05" w:rsidP="002A5CBF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3C4A1A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1,459</w:t>
            </w:r>
          </w:p>
        </w:tc>
        <w:tc>
          <w:tcPr>
            <w:tcW w:w="184" w:type="dxa"/>
            <w:vAlign w:val="bottom"/>
          </w:tcPr>
          <w:p w14:paraId="06F3A82E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4C87B34B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CF62222" w14:textId="77777777" w:rsidR="00834A05" w:rsidRPr="005B79CE" w:rsidRDefault="00834A05" w:rsidP="002A5CBF">
            <w:pPr>
              <w:pStyle w:val="acctfourfigures"/>
              <w:tabs>
                <w:tab w:val="decimal" w:pos="911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59883CAE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1,157</w:t>
            </w:r>
          </w:p>
        </w:tc>
        <w:tc>
          <w:tcPr>
            <w:tcW w:w="180" w:type="dxa"/>
            <w:vAlign w:val="bottom"/>
          </w:tcPr>
          <w:p w14:paraId="5A8CC03E" w14:textId="77777777" w:rsidR="00834A05" w:rsidRPr="005B79CE" w:rsidRDefault="00834A05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4B7ECFA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300</w:t>
            </w:r>
          </w:p>
        </w:tc>
        <w:tc>
          <w:tcPr>
            <w:tcW w:w="187" w:type="dxa"/>
            <w:vAlign w:val="bottom"/>
          </w:tcPr>
          <w:p w14:paraId="7F0B2695" w14:textId="77777777" w:rsidR="00834A05" w:rsidRPr="005B79CE" w:rsidRDefault="00834A05" w:rsidP="002A5CBF">
            <w:pPr>
              <w:pStyle w:val="acctfourfigures"/>
              <w:tabs>
                <w:tab w:val="decimal" w:pos="832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073" w:type="dxa"/>
            <w:vAlign w:val="bottom"/>
          </w:tcPr>
          <w:p w14:paraId="69D41451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1,459</w:t>
            </w:r>
          </w:p>
        </w:tc>
      </w:tr>
      <w:tr w:rsidR="00834A05" w:rsidRPr="005B79CE" w14:paraId="5DFB1F93" w14:textId="77777777" w:rsidTr="009571C3">
        <w:trPr>
          <w:cantSplit/>
        </w:trPr>
        <w:tc>
          <w:tcPr>
            <w:tcW w:w="3022" w:type="dxa"/>
          </w:tcPr>
          <w:p w14:paraId="43B7E90F" w14:textId="77777777" w:rsidR="00834A05" w:rsidRPr="005B79CE" w:rsidRDefault="00834A05" w:rsidP="002A5CB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4B959" w14:textId="0E5325F8" w:rsidR="00834A05" w:rsidRPr="005B79CE" w:rsidRDefault="008C59A0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29,171</w:t>
            </w:r>
          </w:p>
        </w:tc>
        <w:tc>
          <w:tcPr>
            <w:tcW w:w="184" w:type="dxa"/>
            <w:vAlign w:val="bottom"/>
          </w:tcPr>
          <w:p w14:paraId="75F73716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94A32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17,965</w:t>
            </w:r>
          </w:p>
        </w:tc>
        <w:tc>
          <w:tcPr>
            <w:tcW w:w="180" w:type="dxa"/>
            <w:vAlign w:val="bottom"/>
          </w:tcPr>
          <w:p w14:paraId="07702148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974B6" w14:textId="77777777" w:rsidR="00834A05" w:rsidRPr="005B79CE" w:rsidRDefault="00834A05" w:rsidP="002A5CB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8,887</w:t>
            </w:r>
          </w:p>
        </w:tc>
        <w:tc>
          <w:tcPr>
            <w:tcW w:w="180" w:type="dxa"/>
            <w:vAlign w:val="bottom"/>
          </w:tcPr>
          <w:p w14:paraId="2CBF54BE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2C2C8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4,691</w:t>
            </w:r>
          </w:p>
        </w:tc>
        <w:tc>
          <w:tcPr>
            <w:tcW w:w="187" w:type="dxa"/>
            <w:vAlign w:val="bottom"/>
          </w:tcPr>
          <w:p w14:paraId="2797509E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C8EB1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31,543</w:t>
            </w:r>
          </w:p>
        </w:tc>
      </w:tr>
      <w:tr w:rsidR="00834A05" w:rsidRPr="003F7946" w14:paraId="50E3AA8E" w14:textId="77777777" w:rsidTr="009571C3">
        <w:trPr>
          <w:cantSplit/>
        </w:trPr>
        <w:tc>
          <w:tcPr>
            <w:tcW w:w="3022" w:type="dxa"/>
          </w:tcPr>
          <w:p w14:paraId="4F1BC659" w14:textId="2767DF2B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0" w:type="dxa"/>
            <w:vAlign w:val="bottom"/>
          </w:tcPr>
          <w:p w14:paraId="7795176D" w14:textId="77777777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4" w:type="dxa"/>
            <w:vAlign w:val="bottom"/>
          </w:tcPr>
          <w:p w14:paraId="2DB09B4C" w14:textId="77777777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6B427F42" w14:textId="77777777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1190035" w14:textId="77777777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6729ED8F" w14:textId="77777777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E8B6DFA" w14:textId="77777777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606E04B" w14:textId="77777777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7" w:type="dxa"/>
            <w:vAlign w:val="bottom"/>
          </w:tcPr>
          <w:p w14:paraId="60D77A3B" w14:textId="77777777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4579133B" w14:textId="77777777" w:rsidR="00834A05" w:rsidRPr="003F7946" w:rsidRDefault="00834A05" w:rsidP="003F7946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8718A" w:rsidRPr="005B79CE" w14:paraId="4EC8418B" w14:textId="77777777" w:rsidTr="009571C3">
        <w:trPr>
          <w:cantSplit/>
        </w:trPr>
        <w:tc>
          <w:tcPr>
            <w:tcW w:w="3022" w:type="dxa"/>
          </w:tcPr>
          <w:p w14:paraId="11E155D0" w14:textId="56E934FC" w:rsidR="00E8718A" w:rsidRPr="005B79CE" w:rsidRDefault="00E8718A" w:rsidP="002A5CB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vAlign w:val="bottom"/>
          </w:tcPr>
          <w:p w14:paraId="0CA5CAC2" w14:textId="77777777" w:rsidR="00E8718A" w:rsidRPr="005B79CE" w:rsidRDefault="00E8718A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4" w:type="dxa"/>
            <w:vAlign w:val="bottom"/>
          </w:tcPr>
          <w:p w14:paraId="4F601ECF" w14:textId="77777777" w:rsidR="00E8718A" w:rsidRPr="005B79CE" w:rsidRDefault="00E8718A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358ADD17" w14:textId="77777777" w:rsidR="00E8718A" w:rsidRPr="005B79CE" w:rsidRDefault="00E8718A" w:rsidP="002A5CB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B5098CB" w14:textId="77777777" w:rsidR="00E8718A" w:rsidRPr="005B79CE" w:rsidRDefault="00E8718A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4E026AA1" w14:textId="77777777" w:rsidR="00E8718A" w:rsidRPr="005B79CE" w:rsidRDefault="00E8718A" w:rsidP="002A5CB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DC175E2" w14:textId="77777777" w:rsidR="00E8718A" w:rsidRPr="005B79CE" w:rsidRDefault="00E8718A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1D43F50" w14:textId="77777777" w:rsidR="00E8718A" w:rsidRPr="005B79CE" w:rsidRDefault="00E8718A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7" w:type="dxa"/>
            <w:vAlign w:val="bottom"/>
          </w:tcPr>
          <w:p w14:paraId="168D9C3C" w14:textId="77777777" w:rsidR="00E8718A" w:rsidRPr="005B79CE" w:rsidRDefault="00E8718A" w:rsidP="002A5CB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51AF57CD" w14:textId="77777777" w:rsidR="00E8718A" w:rsidRPr="005B79CE" w:rsidRDefault="00E8718A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834A05" w:rsidRPr="005B79CE" w14:paraId="2308E8A0" w14:textId="77777777" w:rsidTr="009571C3">
        <w:trPr>
          <w:cantSplit/>
        </w:trPr>
        <w:tc>
          <w:tcPr>
            <w:tcW w:w="3022" w:type="dxa"/>
          </w:tcPr>
          <w:p w14:paraId="4912E78C" w14:textId="77777777" w:rsidR="00834A05" w:rsidRPr="005B79CE" w:rsidRDefault="00834A05" w:rsidP="002A5CBF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7549B727" w14:textId="6B68E150" w:rsidR="00834A05" w:rsidRPr="005B79CE" w:rsidRDefault="005E1CB5" w:rsidP="002A5C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(20)</w:t>
            </w:r>
          </w:p>
        </w:tc>
        <w:tc>
          <w:tcPr>
            <w:tcW w:w="184" w:type="dxa"/>
            <w:vAlign w:val="bottom"/>
          </w:tcPr>
          <w:p w14:paraId="28045672" w14:textId="77777777" w:rsidR="00834A05" w:rsidRPr="005B79CE" w:rsidRDefault="00834A05" w:rsidP="002A5C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49750FE2" w14:textId="668FF8F7" w:rsidR="00834A05" w:rsidRPr="005B79CE" w:rsidRDefault="00834A05" w:rsidP="002A5C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AEF1AFC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31EAECC5" w14:textId="7743292F" w:rsidR="00834A05" w:rsidRPr="005B79CE" w:rsidRDefault="00834A05" w:rsidP="002A5CB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C8A1663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8899F1D" w14:textId="228F8738" w:rsidR="00834A05" w:rsidRPr="005B79CE" w:rsidRDefault="00834A05" w:rsidP="002A5CB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7" w:type="dxa"/>
            <w:vAlign w:val="bottom"/>
          </w:tcPr>
          <w:p w14:paraId="52AA22DB" w14:textId="77777777" w:rsidR="00834A05" w:rsidRPr="005B79CE" w:rsidRDefault="00834A05" w:rsidP="002A5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64080732" w14:textId="26E461FA" w:rsidR="00834A05" w:rsidRPr="005B79CE" w:rsidRDefault="00834A05" w:rsidP="002A5CB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571C3" w:rsidRPr="005B79CE" w14:paraId="1C08384B" w14:textId="77777777" w:rsidTr="009571C3">
        <w:trPr>
          <w:cantSplit/>
        </w:trPr>
        <w:tc>
          <w:tcPr>
            <w:tcW w:w="3022" w:type="dxa"/>
          </w:tcPr>
          <w:p w14:paraId="27D10556" w14:textId="77777777" w:rsidR="009571C3" w:rsidRPr="005B79CE" w:rsidRDefault="009571C3" w:rsidP="009571C3">
            <w:pPr>
              <w:spacing w:line="240" w:lineRule="auto"/>
              <w:ind w:firstLine="19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B79CE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กระแสเงินสดออก</w:t>
            </w:r>
          </w:p>
        </w:tc>
        <w:tc>
          <w:tcPr>
            <w:tcW w:w="1080" w:type="dxa"/>
            <w:vAlign w:val="bottom"/>
          </w:tcPr>
          <w:p w14:paraId="18C68B76" w14:textId="33F11A7B" w:rsidR="009571C3" w:rsidRPr="005B79CE" w:rsidRDefault="002D101B" w:rsidP="002D1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4" w:type="dxa"/>
            <w:vAlign w:val="bottom"/>
          </w:tcPr>
          <w:p w14:paraId="13E0F1D5" w14:textId="77777777" w:rsidR="009571C3" w:rsidRPr="005B79CE" w:rsidRDefault="009571C3" w:rsidP="009571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37AA2231" w14:textId="66766BA8" w:rsidR="009571C3" w:rsidRPr="005B79CE" w:rsidRDefault="009571C3" w:rsidP="009571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(1,500)</w:t>
            </w:r>
          </w:p>
        </w:tc>
        <w:tc>
          <w:tcPr>
            <w:tcW w:w="180" w:type="dxa"/>
            <w:vAlign w:val="bottom"/>
          </w:tcPr>
          <w:p w14:paraId="14EE72EB" w14:textId="77777777" w:rsidR="009571C3" w:rsidRPr="005B79CE" w:rsidRDefault="009571C3" w:rsidP="009571C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1ABB4EEE" w14:textId="77777777" w:rsidR="009571C3" w:rsidRPr="005B79CE" w:rsidRDefault="009571C3" w:rsidP="009571C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ECFC4B9" w14:textId="77777777" w:rsidR="009571C3" w:rsidRPr="005B79CE" w:rsidRDefault="009571C3" w:rsidP="00957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3BAB2E4" w14:textId="77777777" w:rsidR="009571C3" w:rsidRPr="005B79CE" w:rsidRDefault="009571C3" w:rsidP="009571C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7" w:type="dxa"/>
            <w:vAlign w:val="bottom"/>
          </w:tcPr>
          <w:p w14:paraId="4C6DABD2" w14:textId="77777777" w:rsidR="009571C3" w:rsidRPr="005B79CE" w:rsidRDefault="009571C3" w:rsidP="009571C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vAlign w:val="bottom"/>
          </w:tcPr>
          <w:p w14:paraId="26656CB6" w14:textId="301C869F" w:rsidR="009571C3" w:rsidRPr="005B79CE" w:rsidRDefault="009571C3" w:rsidP="00957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(1,500)</w:t>
            </w:r>
          </w:p>
        </w:tc>
      </w:tr>
      <w:tr w:rsidR="009571C3" w:rsidRPr="005B79CE" w14:paraId="54566C1D" w14:textId="77777777" w:rsidTr="005E1CB5">
        <w:trPr>
          <w:cantSplit/>
        </w:trPr>
        <w:tc>
          <w:tcPr>
            <w:tcW w:w="3022" w:type="dxa"/>
          </w:tcPr>
          <w:p w14:paraId="0264553D" w14:textId="77777777" w:rsidR="009571C3" w:rsidRPr="005B79CE" w:rsidRDefault="009571C3" w:rsidP="00957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9" w:hanging="27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B79CE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กระแสเงินสดเข้า</w:t>
            </w:r>
          </w:p>
        </w:tc>
        <w:tc>
          <w:tcPr>
            <w:tcW w:w="1080" w:type="dxa"/>
            <w:vAlign w:val="bottom"/>
          </w:tcPr>
          <w:p w14:paraId="5E26BD48" w14:textId="07F1B2F6" w:rsidR="009571C3" w:rsidRPr="005B79CE" w:rsidRDefault="002D101B" w:rsidP="00957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4" w:type="dxa"/>
            <w:vAlign w:val="bottom"/>
          </w:tcPr>
          <w:p w14:paraId="0F384EE0" w14:textId="77777777" w:rsidR="009571C3" w:rsidRPr="005B79CE" w:rsidRDefault="009571C3" w:rsidP="009571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E369813" w14:textId="42DA42CD" w:rsidR="009571C3" w:rsidRPr="005B79CE" w:rsidRDefault="009571C3" w:rsidP="009571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1,480</w:t>
            </w:r>
          </w:p>
        </w:tc>
        <w:tc>
          <w:tcPr>
            <w:tcW w:w="180" w:type="dxa"/>
            <w:vAlign w:val="bottom"/>
          </w:tcPr>
          <w:p w14:paraId="0F7513A8" w14:textId="77777777" w:rsidR="009571C3" w:rsidRPr="005B79CE" w:rsidRDefault="009571C3" w:rsidP="009571C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97FC629" w14:textId="77777777" w:rsidR="009571C3" w:rsidRPr="005B79CE" w:rsidRDefault="009571C3" w:rsidP="009571C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55E1DA3A" w14:textId="77777777" w:rsidR="009571C3" w:rsidRPr="005B79CE" w:rsidRDefault="009571C3" w:rsidP="00957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7DB9E9" w14:textId="77777777" w:rsidR="009571C3" w:rsidRPr="005B79CE" w:rsidRDefault="009571C3" w:rsidP="009571C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7" w:type="dxa"/>
            <w:vAlign w:val="bottom"/>
          </w:tcPr>
          <w:p w14:paraId="76520D7D" w14:textId="77777777" w:rsidR="009571C3" w:rsidRPr="005B79CE" w:rsidRDefault="009571C3" w:rsidP="009571C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4DC5930" w14:textId="371C2444" w:rsidR="009571C3" w:rsidRPr="005B79CE" w:rsidRDefault="009571C3" w:rsidP="00957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1,480</w:t>
            </w:r>
          </w:p>
        </w:tc>
      </w:tr>
      <w:tr w:rsidR="009571C3" w:rsidRPr="005B79CE" w14:paraId="3F3542D1" w14:textId="77777777" w:rsidTr="005E1CB5">
        <w:trPr>
          <w:cantSplit/>
        </w:trPr>
        <w:tc>
          <w:tcPr>
            <w:tcW w:w="3022" w:type="dxa"/>
          </w:tcPr>
          <w:p w14:paraId="127E8109" w14:textId="77777777" w:rsidR="009571C3" w:rsidRPr="005B79CE" w:rsidRDefault="009571C3" w:rsidP="009571C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A28EA59" w14:textId="7769D0C3" w:rsidR="009571C3" w:rsidRPr="005B79CE" w:rsidRDefault="009571C3" w:rsidP="009571C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4" w:type="dxa"/>
            <w:vAlign w:val="bottom"/>
          </w:tcPr>
          <w:p w14:paraId="2EB31506" w14:textId="77777777" w:rsidR="009571C3" w:rsidRPr="005B79CE" w:rsidRDefault="009571C3" w:rsidP="009571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A65F7" w14:textId="7F65FAC8" w:rsidR="009571C3" w:rsidRPr="005B79CE" w:rsidRDefault="009571C3" w:rsidP="009571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(20)</w:t>
            </w:r>
          </w:p>
        </w:tc>
        <w:tc>
          <w:tcPr>
            <w:tcW w:w="180" w:type="dxa"/>
            <w:vAlign w:val="bottom"/>
          </w:tcPr>
          <w:p w14:paraId="066685F5" w14:textId="77777777" w:rsidR="009571C3" w:rsidRPr="005B79CE" w:rsidRDefault="009571C3" w:rsidP="009571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62DB796" w14:textId="77777777" w:rsidR="009571C3" w:rsidRPr="005B79CE" w:rsidRDefault="009571C3" w:rsidP="009571C3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180" w:type="dxa"/>
          </w:tcPr>
          <w:p w14:paraId="42E8B615" w14:textId="77777777" w:rsidR="009571C3" w:rsidRPr="005B79CE" w:rsidRDefault="009571C3" w:rsidP="009571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E0D21" w14:textId="77777777" w:rsidR="009571C3" w:rsidRPr="005B79CE" w:rsidRDefault="009571C3" w:rsidP="009571C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6E6AB275" w14:textId="77777777" w:rsidR="009571C3" w:rsidRPr="005B79CE" w:rsidRDefault="009571C3" w:rsidP="009571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D1BEE" w14:textId="45946D13" w:rsidR="009571C3" w:rsidRPr="005B79CE" w:rsidRDefault="009571C3" w:rsidP="009571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(20)</w:t>
            </w:r>
          </w:p>
        </w:tc>
      </w:tr>
    </w:tbl>
    <w:p w14:paraId="51DB1E32" w14:textId="77777777" w:rsidR="00834A05" w:rsidRPr="003F7946" w:rsidRDefault="00834A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180"/>
        <w:gridCol w:w="1170"/>
        <w:gridCol w:w="180"/>
        <w:gridCol w:w="1170"/>
        <w:gridCol w:w="180"/>
        <w:gridCol w:w="1080"/>
        <w:gridCol w:w="180"/>
        <w:gridCol w:w="1053"/>
      </w:tblGrid>
      <w:tr w:rsidR="00DA0651" w:rsidRPr="005B79CE" w14:paraId="3174239C" w14:textId="77777777" w:rsidTr="00A80C80">
        <w:trPr>
          <w:cantSplit/>
          <w:trHeight w:val="113"/>
          <w:tblHeader/>
        </w:trPr>
        <w:tc>
          <w:tcPr>
            <w:tcW w:w="4320" w:type="dxa"/>
            <w:gridSpan w:val="3"/>
            <w:vAlign w:val="bottom"/>
          </w:tcPr>
          <w:p w14:paraId="7835F1D7" w14:textId="163797AB" w:rsidR="00DA0651" w:rsidRPr="005B79CE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013" w:type="dxa"/>
            <w:gridSpan w:val="7"/>
          </w:tcPr>
          <w:p w14:paraId="488BACE2" w14:textId="71ADC71D" w:rsidR="00DA0651" w:rsidRPr="005B79CE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งบการเงิน</w:t>
            </w:r>
            <w:r w:rsidR="00CC26B8"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เฉพาะกิจการ</w:t>
            </w:r>
          </w:p>
        </w:tc>
      </w:tr>
      <w:tr w:rsidR="00DA0651" w:rsidRPr="005B79CE" w14:paraId="53CE2484" w14:textId="77777777" w:rsidTr="00A80C80">
        <w:trPr>
          <w:cantSplit/>
          <w:trHeight w:val="364"/>
          <w:tblHeader/>
        </w:trPr>
        <w:tc>
          <w:tcPr>
            <w:tcW w:w="3060" w:type="dxa"/>
            <w:vAlign w:val="bottom"/>
          </w:tcPr>
          <w:p w14:paraId="4F86D26A" w14:textId="77777777" w:rsidR="00DA0651" w:rsidRPr="005B79CE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</w:p>
        </w:tc>
        <w:tc>
          <w:tcPr>
            <w:tcW w:w="1080" w:type="dxa"/>
          </w:tcPr>
          <w:p w14:paraId="024315F0" w14:textId="77777777" w:rsidR="00DA0651" w:rsidRPr="005B79CE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</w:tcPr>
          <w:p w14:paraId="62AD3B1A" w14:textId="77777777" w:rsidR="00DA0651" w:rsidRPr="005B79CE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013" w:type="dxa"/>
            <w:gridSpan w:val="7"/>
          </w:tcPr>
          <w:p w14:paraId="2AC14704" w14:textId="32BC9DE5" w:rsidR="00DA0651" w:rsidRPr="005B79CE" w:rsidRDefault="00E9249A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กระแสเงินสดตามสัญญา</w:t>
            </w:r>
          </w:p>
        </w:tc>
      </w:tr>
      <w:tr w:rsidR="00992898" w:rsidRPr="005B79CE" w14:paraId="29B1874A" w14:textId="77777777" w:rsidTr="00A80C80">
        <w:trPr>
          <w:cantSplit/>
          <w:trHeight w:val="364"/>
          <w:tblHeader/>
        </w:trPr>
        <w:tc>
          <w:tcPr>
            <w:tcW w:w="3060" w:type="dxa"/>
            <w:vAlign w:val="bottom"/>
          </w:tcPr>
          <w:p w14:paraId="265BC168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9178A60" w14:textId="7634A948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14:paraId="07244551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583EFFF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9ACCA0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AA8D870" w14:textId="4B4CA1F1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หลังจาก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0C58DB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2A841103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78D7AA4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A6BFE7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0D1CECB5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992898" w:rsidRPr="005B79CE" w14:paraId="46B2ACA7" w14:textId="77777777" w:rsidTr="00A80C80">
        <w:trPr>
          <w:cantSplit/>
          <w:trHeight w:val="364"/>
          <w:tblHeader/>
        </w:trPr>
        <w:tc>
          <w:tcPr>
            <w:tcW w:w="3060" w:type="dxa"/>
            <w:vAlign w:val="bottom"/>
          </w:tcPr>
          <w:p w14:paraId="1A9FE9D1" w14:textId="25133E1D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bidi="th-TH"/>
              </w:rPr>
              <w:t xml:space="preserve">ณ วันที่ </w:t>
            </w:r>
            <w:r w:rsidR="000C58DB"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>31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 xml:space="preserve"> 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bidi="th-TH"/>
              </w:rPr>
              <w:t>ธันวาคม</w:t>
            </w: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3D9B8CB" w14:textId="43483A20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5292EA42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931CDC0" w14:textId="0A9CE745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ภายใน </w:t>
            </w:r>
            <w:r w:rsidR="000C58DB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6AF2E8B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99964A2" w14:textId="792BDA54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แต่ภายใน </w:t>
            </w:r>
            <w:r w:rsidR="000C58DB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0CB68866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19B7A1C" w14:textId="6A9EFB00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หลังจาก </w:t>
            </w:r>
            <w:r w:rsidR="000C58DB"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 xml:space="preserve"> 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4A861D5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5ABE042A" w14:textId="77777777" w:rsidR="009A3A92" w:rsidRPr="005B79CE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rtl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507041" w:rsidRPr="005B79CE" w14:paraId="316243BB" w14:textId="77777777" w:rsidTr="00A80C80">
        <w:trPr>
          <w:cantSplit/>
          <w:tblHeader/>
        </w:trPr>
        <w:tc>
          <w:tcPr>
            <w:tcW w:w="3060" w:type="dxa"/>
          </w:tcPr>
          <w:p w14:paraId="4F966400" w14:textId="77777777" w:rsidR="00507041" w:rsidRPr="005B79CE" w:rsidRDefault="00507041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6273" w:type="dxa"/>
            <w:gridSpan w:val="9"/>
          </w:tcPr>
          <w:p w14:paraId="7D57EE6A" w14:textId="3CAA4A38" w:rsidR="00507041" w:rsidRPr="005B79CE" w:rsidRDefault="00507041" w:rsidP="00507041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E167FA" w:rsidRPr="005B79CE" w14:paraId="142DA36F" w14:textId="77777777" w:rsidTr="00A80C80">
        <w:trPr>
          <w:cantSplit/>
        </w:trPr>
        <w:tc>
          <w:tcPr>
            <w:tcW w:w="3060" w:type="dxa"/>
          </w:tcPr>
          <w:p w14:paraId="1EDE2871" w14:textId="12C4218E" w:rsidR="00E167FA" w:rsidRPr="005B79CE" w:rsidRDefault="00E167FA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>256</w:t>
            </w:r>
            <w:r w:rsidR="00CA45A8"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t>8</w:t>
            </w:r>
          </w:p>
        </w:tc>
        <w:tc>
          <w:tcPr>
            <w:tcW w:w="1080" w:type="dxa"/>
            <w:vAlign w:val="bottom"/>
          </w:tcPr>
          <w:p w14:paraId="4BC23D2F" w14:textId="77777777" w:rsidR="00E167FA" w:rsidRPr="005B79CE" w:rsidRDefault="00E167FA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75B20E82" w14:textId="77777777" w:rsidR="00E167FA" w:rsidRPr="005B79CE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AE39AA5" w14:textId="77777777" w:rsidR="00E167FA" w:rsidRPr="005B79CE" w:rsidRDefault="00E167FA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8B08AE1" w14:textId="77777777" w:rsidR="00E167FA" w:rsidRPr="005B79CE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7CC9289" w14:textId="77777777" w:rsidR="00E167FA" w:rsidRPr="005B79CE" w:rsidRDefault="00E167FA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E1E5F79" w14:textId="77777777" w:rsidR="00E167FA" w:rsidRPr="005B79CE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E41664C" w14:textId="77777777" w:rsidR="00E167FA" w:rsidRPr="005B79CE" w:rsidRDefault="00E167FA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DFE3411" w14:textId="77777777" w:rsidR="00E167FA" w:rsidRPr="005B79CE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4C2074CC" w14:textId="77777777" w:rsidR="00E167FA" w:rsidRPr="005B79CE" w:rsidRDefault="00E167FA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A3A92" w:rsidRPr="005B79CE" w14:paraId="40A6C4CC" w14:textId="77777777" w:rsidTr="00A80C80">
        <w:trPr>
          <w:cantSplit/>
        </w:trPr>
        <w:tc>
          <w:tcPr>
            <w:tcW w:w="3060" w:type="dxa"/>
          </w:tcPr>
          <w:p w14:paraId="23513C06" w14:textId="1D2CCBCC" w:rsidR="009A3A92" w:rsidRPr="005B79CE" w:rsidRDefault="009A3A92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vAlign w:val="bottom"/>
          </w:tcPr>
          <w:p w14:paraId="7E78746A" w14:textId="77777777" w:rsidR="009A3A92" w:rsidRPr="005B79CE" w:rsidRDefault="009A3A92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E16F639" w14:textId="77777777" w:rsidR="009A3A92" w:rsidRPr="005B79CE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1F0E252" w14:textId="77777777" w:rsidR="009A3A92" w:rsidRPr="005B79CE" w:rsidRDefault="009A3A92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1270FC6" w14:textId="77777777" w:rsidR="009A3A92" w:rsidRPr="005B79CE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294EA50" w14:textId="77777777" w:rsidR="009A3A92" w:rsidRPr="005B79CE" w:rsidRDefault="009A3A92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5EDBF33" w14:textId="77777777" w:rsidR="009A3A92" w:rsidRPr="005B79CE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CCCF3F3" w14:textId="77777777" w:rsidR="009A3A92" w:rsidRPr="005B79CE" w:rsidRDefault="009A3A92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DB784BF" w14:textId="77777777" w:rsidR="009A3A92" w:rsidRPr="005B79CE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346C7A90" w14:textId="77777777" w:rsidR="009A3A92" w:rsidRPr="005B79CE" w:rsidRDefault="009A3A92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794FA2" w:rsidRPr="005B79CE" w14:paraId="49A9A002" w14:textId="77777777" w:rsidTr="00A80C80">
        <w:trPr>
          <w:cantSplit/>
        </w:trPr>
        <w:tc>
          <w:tcPr>
            <w:tcW w:w="3060" w:type="dxa"/>
          </w:tcPr>
          <w:p w14:paraId="7B45DB45" w14:textId="1D07ED79" w:rsidR="00794FA2" w:rsidRPr="005B79CE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41F9ED76" w14:textId="6CED3D66" w:rsidR="00794FA2" w:rsidRPr="005B79CE" w:rsidRDefault="00622A49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rtl/>
                <w:cs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5,837</w:t>
            </w:r>
          </w:p>
        </w:tc>
        <w:tc>
          <w:tcPr>
            <w:tcW w:w="180" w:type="dxa"/>
            <w:vAlign w:val="bottom"/>
          </w:tcPr>
          <w:p w14:paraId="2C17AA66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2F0DF6D" w14:textId="693D1F39" w:rsidR="00794FA2" w:rsidRPr="005B79CE" w:rsidRDefault="003C7837" w:rsidP="0099289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5,431</w:t>
            </w:r>
          </w:p>
        </w:tc>
        <w:tc>
          <w:tcPr>
            <w:tcW w:w="180" w:type="dxa"/>
            <w:vAlign w:val="bottom"/>
          </w:tcPr>
          <w:p w14:paraId="0DB8204F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BBC23A7" w14:textId="448473BA" w:rsidR="00794FA2" w:rsidRPr="005B79CE" w:rsidRDefault="003C7837" w:rsidP="007228D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520</w:t>
            </w:r>
          </w:p>
        </w:tc>
        <w:tc>
          <w:tcPr>
            <w:tcW w:w="180" w:type="dxa"/>
            <w:vAlign w:val="bottom"/>
          </w:tcPr>
          <w:p w14:paraId="2BB0BD46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659E6CB" w14:textId="7C56E885" w:rsidR="00794FA2" w:rsidRPr="005B79CE" w:rsidRDefault="00622A49" w:rsidP="007228D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1F7D4B6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0BA8113A" w14:textId="2F2E02E0" w:rsidR="00794FA2" w:rsidRPr="005B79CE" w:rsidRDefault="00622A49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A357B7" w:rsidRPr="005B79CE">
              <w:rPr>
                <w:rFonts w:asciiTheme="majorBidi" w:hAnsiTheme="majorBidi" w:cstheme="majorBidi"/>
                <w:sz w:val="29"/>
                <w:szCs w:val="29"/>
              </w:rPr>
              <w:t>,951</w:t>
            </w:r>
          </w:p>
        </w:tc>
      </w:tr>
      <w:tr w:rsidR="005B79CE" w:rsidRPr="005B79CE" w14:paraId="1ED993B8" w14:textId="77777777" w:rsidTr="00A80C80">
        <w:trPr>
          <w:cantSplit/>
        </w:trPr>
        <w:tc>
          <w:tcPr>
            <w:tcW w:w="3060" w:type="dxa"/>
          </w:tcPr>
          <w:p w14:paraId="599DC687" w14:textId="5358DF9F" w:rsidR="005B79CE" w:rsidRPr="005B79CE" w:rsidRDefault="005B79CE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</w:t>
            </w:r>
            <w:r w:rsidRPr="005B79CE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จากกิจการ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5B79CE"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14D60DF9" w14:textId="488FFD5D" w:rsidR="005B79CE" w:rsidRPr="005B79CE" w:rsidRDefault="005B79CE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1,136</w:t>
            </w:r>
          </w:p>
        </w:tc>
        <w:tc>
          <w:tcPr>
            <w:tcW w:w="180" w:type="dxa"/>
            <w:vAlign w:val="bottom"/>
          </w:tcPr>
          <w:p w14:paraId="72E2D6A1" w14:textId="77777777" w:rsidR="005B79CE" w:rsidRPr="005B79CE" w:rsidRDefault="005B79CE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350E224" w14:textId="2F8F2D13" w:rsidR="005B79CE" w:rsidRPr="005B79CE" w:rsidRDefault="00A35BC8" w:rsidP="0099289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1,137</w:t>
            </w:r>
          </w:p>
        </w:tc>
        <w:tc>
          <w:tcPr>
            <w:tcW w:w="180" w:type="dxa"/>
            <w:vAlign w:val="bottom"/>
          </w:tcPr>
          <w:p w14:paraId="51003819" w14:textId="77777777" w:rsidR="005B79CE" w:rsidRPr="005B79CE" w:rsidRDefault="005B79CE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074F9B1" w14:textId="22C0FB2F" w:rsidR="005B79CE" w:rsidRPr="005B79CE" w:rsidRDefault="00A35BC8" w:rsidP="00A35BC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9BC746" w14:textId="77777777" w:rsidR="005B79CE" w:rsidRPr="005B79CE" w:rsidRDefault="005B79CE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D38CFAC" w14:textId="60710646" w:rsidR="005B79CE" w:rsidRPr="005B79CE" w:rsidRDefault="00A35BC8" w:rsidP="007228D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783F471" w14:textId="77777777" w:rsidR="005B79CE" w:rsidRPr="005B79CE" w:rsidRDefault="005B79CE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4C456FA9" w14:textId="194A158F" w:rsidR="005B79CE" w:rsidRPr="005B79CE" w:rsidRDefault="00A35BC8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1,137</w:t>
            </w:r>
          </w:p>
        </w:tc>
      </w:tr>
      <w:tr w:rsidR="002F0031" w:rsidRPr="005B79CE" w14:paraId="21CBDB1C" w14:textId="77777777" w:rsidTr="00A80C80">
        <w:trPr>
          <w:cantSplit/>
        </w:trPr>
        <w:tc>
          <w:tcPr>
            <w:tcW w:w="3060" w:type="dxa"/>
          </w:tcPr>
          <w:p w14:paraId="0B6C4093" w14:textId="77777777" w:rsidR="002F0031" w:rsidRPr="005B79CE" w:rsidRDefault="002F0031" w:rsidP="002F0031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52F604B1" w14:textId="393150B5" w:rsidR="002F0031" w:rsidRPr="005B79CE" w:rsidRDefault="002F0031" w:rsidP="002F003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6,836</w:t>
            </w:r>
          </w:p>
        </w:tc>
        <w:tc>
          <w:tcPr>
            <w:tcW w:w="180" w:type="dxa"/>
            <w:vAlign w:val="bottom"/>
          </w:tcPr>
          <w:p w14:paraId="431EEA78" w14:textId="77777777" w:rsidR="002F0031" w:rsidRPr="005B79CE" w:rsidRDefault="002F0031" w:rsidP="002F00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415D437" w14:textId="7AB3A0BE" w:rsidR="002F0031" w:rsidRPr="005B79CE" w:rsidRDefault="002F0031" w:rsidP="0099289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</w:t>
            </w:r>
            <w:r w:rsidR="0000748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083</w:t>
            </w:r>
          </w:p>
        </w:tc>
        <w:tc>
          <w:tcPr>
            <w:tcW w:w="180" w:type="dxa"/>
            <w:vAlign w:val="bottom"/>
          </w:tcPr>
          <w:p w14:paraId="247AF48F" w14:textId="77777777" w:rsidR="002F0031" w:rsidRPr="005B79CE" w:rsidRDefault="002F0031" w:rsidP="002F00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C04DCBB" w14:textId="751FB992" w:rsidR="002F0031" w:rsidRPr="005B79CE" w:rsidRDefault="002F0031" w:rsidP="007228D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5,08</w:t>
            </w:r>
            <w:r w:rsidR="00007481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194B00E" w14:textId="77777777" w:rsidR="002F0031" w:rsidRPr="005B79CE" w:rsidRDefault="002F0031" w:rsidP="002F00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032AC74" w14:textId="19E07CF4" w:rsidR="002F0031" w:rsidRPr="005B79CE" w:rsidRDefault="002F0031" w:rsidP="007228D6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30EADCA" w14:textId="77777777" w:rsidR="002F0031" w:rsidRPr="005B79CE" w:rsidRDefault="002F0031" w:rsidP="002F003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152E06E9" w14:textId="615B846F" w:rsidR="002F0031" w:rsidRPr="005B79CE" w:rsidRDefault="002F0031" w:rsidP="002F00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7,1</w:t>
            </w:r>
            <w:r w:rsidR="00007481">
              <w:rPr>
                <w:rFonts w:asciiTheme="majorBidi" w:hAnsiTheme="majorBidi" w:cstheme="majorBidi"/>
                <w:sz w:val="29"/>
                <w:szCs w:val="29"/>
              </w:rPr>
              <w:t>69</w:t>
            </w:r>
          </w:p>
        </w:tc>
      </w:tr>
      <w:tr w:rsidR="00794FA2" w:rsidRPr="005B79CE" w14:paraId="1EAE4B83" w14:textId="77777777" w:rsidTr="00A80C80">
        <w:trPr>
          <w:cantSplit/>
        </w:trPr>
        <w:tc>
          <w:tcPr>
            <w:tcW w:w="3060" w:type="dxa"/>
          </w:tcPr>
          <w:p w14:paraId="61AE6E58" w14:textId="6CCCE0B1" w:rsidR="00794FA2" w:rsidRPr="005B79CE" w:rsidRDefault="00794FA2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BCC18C1" w14:textId="06EDA997" w:rsidR="00794FA2" w:rsidRPr="005B79CE" w:rsidRDefault="000C1716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384</w:t>
            </w:r>
          </w:p>
        </w:tc>
        <w:tc>
          <w:tcPr>
            <w:tcW w:w="180" w:type="dxa"/>
            <w:vAlign w:val="bottom"/>
          </w:tcPr>
          <w:p w14:paraId="5FDEAECE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6E72608" w14:textId="009CDE2A" w:rsidR="00794FA2" w:rsidRPr="005B79CE" w:rsidRDefault="00152121" w:rsidP="0099289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1CAAFF9D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A50B1EA" w14:textId="5108D189" w:rsidR="00794FA2" w:rsidRPr="005B79CE" w:rsidRDefault="00152121" w:rsidP="007228D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160</w:t>
            </w:r>
          </w:p>
        </w:tc>
        <w:tc>
          <w:tcPr>
            <w:tcW w:w="180" w:type="dxa"/>
            <w:vAlign w:val="bottom"/>
          </w:tcPr>
          <w:p w14:paraId="64C646FB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828292B" w14:textId="0A3365B5" w:rsidR="00794FA2" w:rsidRPr="005B79CE" w:rsidRDefault="00152121" w:rsidP="00722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221</w:t>
            </w:r>
          </w:p>
        </w:tc>
        <w:tc>
          <w:tcPr>
            <w:tcW w:w="180" w:type="dxa"/>
            <w:vAlign w:val="bottom"/>
          </w:tcPr>
          <w:p w14:paraId="77C023CB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690FD013" w14:textId="55E300EB" w:rsidR="00794FA2" w:rsidRPr="005B79CE" w:rsidRDefault="00152121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452</w:t>
            </w:r>
          </w:p>
        </w:tc>
      </w:tr>
      <w:tr w:rsidR="00794FA2" w:rsidRPr="005B79CE" w14:paraId="2E718080" w14:textId="77777777" w:rsidTr="00A80C80">
        <w:trPr>
          <w:cantSplit/>
        </w:trPr>
        <w:tc>
          <w:tcPr>
            <w:tcW w:w="3060" w:type="dxa"/>
          </w:tcPr>
          <w:p w14:paraId="27D46839" w14:textId="29CFC451" w:rsidR="00794FA2" w:rsidRPr="005B79CE" w:rsidRDefault="00A94011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AF27C1" w14:textId="5BAACEEE" w:rsidR="00794FA2" w:rsidRPr="005B79CE" w:rsidRDefault="002F0031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34</w:t>
            </w:r>
          </w:p>
        </w:tc>
        <w:tc>
          <w:tcPr>
            <w:tcW w:w="180" w:type="dxa"/>
            <w:vAlign w:val="bottom"/>
          </w:tcPr>
          <w:p w14:paraId="4C94D0CF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41B69CC" w14:textId="42D160F8" w:rsidR="00794FA2" w:rsidRPr="005B79CE" w:rsidDel="005765CD" w:rsidRDefault="002F0031" w:rsidP="007228D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B66D5C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38E2961" w14:textId="4E07247E" w:rsidR="00794FA2" w:rsidRPr="005B79CE" w:rsidDel="005765CD" w:rsidRDefault="00BD395E" w:rsidP="007228D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</w:t>
            </w:r>
          </w:p>
        </w:tc>
        <w:tc>
          <w:tcPr>
            <w:tcW w:w="180" w:type="dxa"/>
            <w:vAlign w:val="bottom"/>
          </w:tcPr>
          <w:p w14:paraId="6FD64899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AAC1809" w14:textId="1348ACEE" w:rsidR="00794FA2" w:rsidRPr="005B79CE" w:rsidRDefault="00BD395E" w:rsidP="00BD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80" w:type="dxa"/>
            <w:vAlign w:val="bottom"/>
          </w:tcPr>
          <w:p w14:paraId="0722CDE4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5D415548" w14:textId="3C46CB31" w:rsidR="00794FA2" w:rsidRPr="005B79CE" w:rsidDel="005765CD" w:rsidRDefault="00BD395E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33</w:t>
            </w:r>
          </w:p>
        </w:tc>
      </w:tr>
      <w:tr w:rsidR="00794FA2" w:rsidRPr="005B79CE" w14:paraId="2534CF43" w14:textId="77777777" w:rsidTr="00A80C80">
        <w:trPr>
          <w:cantSplit/>
        </w:trPr>
        <w:tc>
          <w:tcPr>
            <w:tcW w:w="3060" w:type="dxa"/>
          </w:tcPr>
          <w:p w14:paraId="1F939591" w14:textId="0BA4A2E0" w:rsidR="00794FA2" w:rsidRPr="005B79CE" w:rsidRDefault="005B714B" w:rsidP="00794F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D9F42" w14:textId="3C444BC6" w:rsidR="00794FA2" w:rsidRPr="005B79CE" w:rsidRDefault="00C92F12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EB426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EB426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227</w:t>
            </w:r>
          </w:p>
        </w:tc>
        <w:tc>
          <w:tcPr>
            <w:tcW w:w="180" w:type="dxa"/>
            <w:vAlign w:val="bottom"/>
          </w:tcPr>
          <w:p w14:paraId="0033A10A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5AC10" w14:textId="64D9EB54" w:rsidR="00794FA2" w:rsidRPr="005B79CE" w:rsidRDefault="00291212" w:rsidP="0099289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8</w:t>
            </w:r>
            <w:r w:rsidR="00152121"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722</w:t>
            </w:r>
          </w:p>
        </w:tc>
        <w:tc>
          <w:tcPr>
            <w:tcW w:w="180" w:type="dxa"/>
            <w:vAlign w:val="bottom"/>
          </w:tcPr>
          <w:p w14:paraId="6F96BAD4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A3727" w14:textId="1424B1FB" w:rsidR="00794FA2" w:rsidRPr="00DD31F4" w:rsidRDefault="00291212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="00C92F12"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797</w:t>
            </w:r>
          </w:p>
        </w:tc>
        <w:tc>
          <w:tcPr>
            <w:tcW w:w="180" w:type="dxa"/>
            <w:vAlign w:val="bottom"/>
          </w:tcPr>
          <w:p w14:paraId="45728871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93682" w14:textId="246AADE7" w:rsidR="00794FA2" w:rsidRPr="005B79CE" w:rsidRDefault="00C92F12" w:rsidP="00722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223</w:t>
            </w:r>
          </w:p>
        </w:tc>
        <w:tc>
          <w:tcPr>
            <w:tcW w:w="180" w:type="dxa"/>
            <w:vAlign w:val="bottom"/>
          </w:tcPr>
          <w:p w14:paraId="6EDD02CC" w14:textId="77777777" w:rsidR="00794FA2" w:rsidRPr="005B79CE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149B1" w14:textId="6C4D8A41" w:rsidR="00794FA2" w:rsidRPr="005B79CE" w:rsidRDefault="00C92F12" w:rsidP="00722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D321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D3217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742</w:t>
            </w:r>
          </w:p>
        </w:tc>
      </w:tr>
      <w:tr w:rsidR="004B529C" w:rsidRPr="005B79CE" w14:paraId="2E4DD8F0" w14:textId="77777777" w:rsidTr="003F7946">
        <w:trPr>
          <w:cantSplit/>
          <w:trHeight w:val="989"/>
        </w:trPr>
        <w:tc>
          <w:tcPr>
            <w:tcW w:w="3060" w:type="dxa"/>
          </w:tcPr>
          <w:p w14:paraId="204C289F" w14:textId="77777777" w:rsidR="004B529C" w:rsidRPr="005B79CE" w:rsidRDefault="004B529C" w:rsidP="00794F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BF2F4F" w14:textId="77777777" w:rsidR="004B529C" w:rsidRPr="005B79CE" w:rsidRDefault="004B529C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586B17B" w14:textId="77777777" w:rsidR="004B529C" w:rsidRPr="005B79CE" w:rsidRDefault="004B529C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5395F9" w14:textId="77777777" w:rsidR="004B529C" w:rsidRDefault="004B529C" w:rsidP="0099289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AD4693" w14:textId="77777777" w:rsidR="004B529C" w:rsidRPr="005B79CE" w:rsidRDefault="004B529C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795C6E" w14:textId="77777777" w:rsidR="004B529C" w:rsidRPr="005B79CE" w:rsidRDefault="004B529C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4DBB870" w14:textId="77777777" w:rsidR="004B529C" w:rsidRPr="005B79CE" w:rsidRDefault="004B529C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3F574F" w14:textId="77777777" w:rsidR="004B529C" w:rsidRPr="005B79CE" w:rsidRDefault="004B529C" w:rsidP="00722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5055B80" w14:textId="77777777" w:rsidR="004B529C" w:rsidRPr="005B79CE" w:rsidRDefault="004B529C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29940343" w14:textId="77777777" w:rsidR="004B529C" w:rsidRPr="005B79CE" w:rsidRDefault="004B529C" w:rsidP="00722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673B6B" w:rsidRPr="005B79CE" w14:paraId="25776D94" w14:textId="77777777" w:rsidTr="00A80C80">
        <w:trPr>
          <w:cantSplit/>
        </w:trPr>
        <w:tc>
          <w:tcPr>
            <w:tcW w:w="3060" w:type="dxa"/>
          </w:tcPr>
          <w:p w14:paraId="0081594F" w14:textId="129F978D" w:rsidR="00673B6B" w:rsidRPr="005B79CE" w:rsidRDefault="00673B6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</w:rPr>
              <w:lastRenderedPageBreak/>
              <w:t>2567</w:t>
            </w:r>
          </w:p>
        </w:tc>
        <w:tc>
          <w:tcPr>
            <w:tcW w:w="1080" w:type="dxa"/>
            <w:vAlign w:val="bottom"/>
          </w:tcPr>
          <w:p w14:paraId="7D4BEC0F" w14:textId="77777777" w:rsidR="00673B6B" w:rsidRPr="005B79CE" w:rsidRDefault="00673B6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64ABFCC6" w14:textId="77777777" w:rsidR="00673B6B" w:rsidRPr="005B79CE" w:rsidRDefault="00673B6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50D30F1" w14:textId="77777777" w:rsidR="00673B6B" w:rsidRPr="005B79CE" w:rsidRDefault="00673B6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61B4E70" w14:textId="77777777" w:rsidR="00673B6B" w:rsidRPr="005B79CE" w:rsidRDefault="00673B6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09D0410" w14:textId="77777777" w:rsidR="00673B6B" w:rsidRPr="005B79CE" w:rsidRDefault="00673B6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2B1D0CC" w14:textId="77777777" w:rsidR="00673B6B" w:rsidRPr="005B79CE" w:rsidRDefault="00673B6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AA40D09" w14:textId="77777777" w:rsidR="00673B6B" w:rsidRPr="005B79CE" w:rsidRDefault="00673B6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5294CD76" w14:textId="77777777" w:rsidR="00673B6B" w:rsidRPr="005B79CE" w:rsidRDefault="00673B6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319B14BD" w14:textId="77777777" w:rsidR="00673B6B" w:rsidRPr="005B79CE" w:rsidRDefault="00673B6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1409FB" w:rsidRPr="005B79CE" w14:paraId="2505864C" w14:textId="77777777" w:rsidTr="00A80C80">
        <w:trPr>
          <w:cantSplit/>
        </w:trPr>
        <w:tc>
          <w:tcPr>
            <w:tcW w:w="3060" w:type="dxa"/>
          </w:tcPr>
          <w:p w14:paraId="68302F2D" w14:textId="77777777" w:rsidR="001409FB" w:rsidRPr="005B79CE" w:rsidRDefault="001409F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vAlign w:val="bottom"/>
          </w:tcPr>
          <w:p w14:paraId="1B8EB0BC" w14:textId="77777777" w:rsidR="001409FB" w:rsidRPr="005B79CE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C1ED88A" w14:textId="77777777" w:rsidR="001409FB" w:rsidRPr="005B79CE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6660178" w14:textId="77777777" w:rsidR="001409FB" w:rsidRPr="005B79CE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253428B" w14:textId="77777777" w:rsidR="001409FB" w:rsidRPr="005B79CE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F2CA230" w14:textId="77777777" w:rsidR="001409FB" w:rsidRPr="005B79CE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E570785" w14:textId="77777777" w:rsidR="001409FB" w:rsidRPr="005B79CE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BC84B5E" w14:textId="77777777" w:rsidR="001409FB" w:rsidRPr="005B79CE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E0004A8" w14:textId="77777777" w:rsidR="001409FB" w:rsidRPr="005B79CE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01BF5AA8" w14:textId="77777777" w:rsidR="001409FB" w:rsidRPr="005B79CE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CA45A8" w:rsidRPr="005B79CE" w14:paraId="4EC9CD0E" w14:textId="77777777" w:rsidTr="00A80C80">
        <w:trPr>
          <w:cantSplit/>
        </w:trPr>
        <w:tc>
          <w:tcPr>
            <w:tcW w:w="3060" w:type="dxa"/>
          </w:tcPr>
          <w:p w14:paraId="5FFDCBFB" w14:textId="005C18B1" w:rsidR="00CA45A8" w:rsidRPr="005B79CE" w:rsidRDefault="00CA45A8" w:rsidP="00CA45A8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vAlign w:val="bottom"/>
          </w:tcPr>
          <w:p w14:paraId="2CC00F63" w14:textId="6E9E6A89" w:rsidR="00CA45A8" w:rsidRPr="005B79CE" w:rsidRDefault="00CA45A8" w:rsidP="00CA45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rtl/>
                <w:cs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18,906</w:t>
            </w:r>
          </w:p>
        </w:tc>
        <w:tc>
          <w:tcPr>
            <w:tcW w:w="180" w:type="dxa"/>
            <w:vAlign w:val="bottom"/>
          </w:tcPr>
          <w:p w14:paraId="5F1B141E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A9DE40C" w14:textId="52FF5ECB" w:rsidR="00CA45A8" w:rsidRPr="005B79CE" w:rsidRDefault="00CA45A8" w:rsidP="001C580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13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873</w:t>
            </w:r>
          </w:p>
        </w:tc>
        <w:tc>
          <w:tcPr>
            <w:tcW w:w="180" w:type="dxa"/>
            <w:vAlign w:val="bottom"/>
          </w:tcPr>
          <w:p w14:paraId="364271E2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EC33C0D" w14:textId="3EB7A05C" w:rsidR="00CA45A8" w:rsidRPr="005B79CE" w:rsidRDefault="00CA45A8" w:rsidP="001C580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5,435</w:t>
            </w:r>
          </w:p>
        </w:tc>
        <w:tc>
          <w:tcPr>
            <w:tcW w:w="180" w:type="dxa"/>
            <w:vAlign w:val="bottom"/>
          </w:tcPr>
          <w:p w14:paraId="02E3B018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7F7879C" w14:textId="13FE38A6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E1A2D16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7BD8FF5F" w14:textId="370238E8" w:rsidR="00CA45A8" w:rsidRPr="005B79CE" w:rsidRDefault="00CA45A8" w:rsidP="001C5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19</w:t>
            </w:r>
            <w:r w:rsidRPr="005B79C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308</w:t>
            </w:r>
          </w:p>
        </w:tc>
      </w:tr>
      <w:tr w:rsidR="00CA45A8" w:rsidRPr="005B79CE" w14:paraId="7D7954BB" w14:textId="77777777" w:rsidTr="00A80C80">
        <w:trPr>
          <w:cantSplit/>
        </w:trPr>
        <w:tc>
          <w:tcPr>
            <w:tcW w:w="3060" w:type="dxa"/>
          </w:tcPr>
          <w:p w14:paraId="2ECC8181" w14:textId="1D6398B8" w:rsidR="00CA45A8" w:rsidRPr="005B79CE" w:rsidRDefault="00CA45A8" w:rsidP="00CA45A8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</w:t>
            </w:r>
            <w:r w:rsidR="0085719B" w:rsidRPr="005B79CE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จากกิจการ</w:t>
            </w:r>
            <w:r w:rsidR="005B79CE"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="0085719B" w:rsidRPr="005B79CE">
              <w:rPr>
                <w:rFonts w:asciiTheme="majorBidi" w:hAnsiTheme="majorBidi" w:cstheme="majorBidi" w:hint="cs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76910F85" w14:textId="2524E042" w:rsidR="00CA45A8" w:rsidRPr="005B79CE" w:rsidRDefault="00CA45A8" w:rsidP="00CA45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449</w:t>
            </w:r>
          </w:p>
        </w:tc>
        <w:tc>
          <w:tcPr>
            <w:tcW w:w="180" w:type="dxa"/>
            <w:vAlign w:val="bottom"/>
          </w:tcPr>
          <w:p w14:paraId="360D6378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AADB9B4" w14:textId="55AE2E26" w:rsidR="00CA45A8" w:rsidRPr="005B79CE" w:rsidRDefault="00CA45A8" w:rsidP="00CA45A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454</w:t>
            </w:r>
          </w:p>
        </w:tc>
        <w:tc>
          <w:tcPr>
            <w:tcW w:w="180" w:type="dxa"/>
            <w:vAlign w:val="bottom"/>
          </w:tcPr>
          <w:p w14:paraId="35B9F054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9459A5C" w14:textId="62D4563F" w:rsidR="00CA45A8" w:rsidRPr="005B79CE" w:rsidRDefault="00CA45A8" w:rsidP="00CA45A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3E3F9F14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9C68C12" w14:textId="4BABE89E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0F86528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144D8879" w14:textId="4D560379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454</w:t>
            </w:r>
          </w:p>
        </w:tc>
      </w:tr>
      <w:tr w:rsidR="00CA45A8" w:rsidRPr="005B79CE" w14:paraId="7A8F2EE8" w14:textId="77777777" w:rsidTr="00A80C80">
        <w:trPr>
          <w:cantSplit/>
        </w:trPr>
        <w:tc>
          <w:tcPr>
            <w:tcW w:w="3060" w:type="dxa"/>
          </w:tcPr>
          <w:p w14:paraId="32B494C7" w14:textId="4DCD0374" w:rsidR="00CA45A8" w:rsidRPr="005B79CE" w:rsidRDefault="00CA45A8" w:rsidP="00CA45A8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54BC6019" w14:textId="051A6607" w:rsidR="00CA45A8" w:rsidRPr="005B79CE" w:rsidRDefault="00CA45A8" w:rsidP="00CA45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2,200</w:t>
            </w:r>
          </w:p>
        </w:tc>
        <w:tc>
          <w:tcPr>
            <w:tcW w:w="180" w:type="dxa"/>
            <w:vAlign w:val="bottom"/>
          </w:tcPr>
          <w:p w14:paraId="59BF75B3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1132CF8" w14:textId="0FF9857F" w:rsidR="00CA45A8" w:rsidRPr="005B79CE" w:rsidRDefault="00CA45A8" w:rsidP="00CA45A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2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,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317</w:t>
            </w:r>
          </w:p>
        </w:tc>
        <w:tc>
          <w:tcPr>
            <w:tcW w:w="180" w:type="dxa"/>
            <w:vAlign w:val="bottom"/>
          </w:tcPr>
          <w:p w14:paraId="77B0F0DE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A157F7D" w14:textId="28037AA8" w:rsidR="00CA45A8" w:rsidRPr="005B79CE" w:rsidRDefault="00CA45A8" w:rsidP="00CA45A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05C8CE95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3A9DA63" w14:textId="1E47B957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62BBA8B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76A03146" w14:textId="0B47E8A9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2</w:t>
            </w:r>
            <w:r w:rsidRPr="005B79C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317</w:t>
            </w:r>
          </w:p>
        </w:tc>
      </w:tr>
      <w:tr w:rsidR="00CA45A8" w:rsidRPr="005B79CE" w14:paraId="629C6129" w14:textId="77777777" w:rsidTr="00A80C80">
        <w:trPr>
          <w:cantSplit/>
        </w:trPr>
        <w:tc>
          <w:tcPr>
            <w:tcW w:w="3060" w:type="dxa"/>
          </w:tcPr>
          <w:p w14:paraId="62076A72" w14:textId="20B0D243" w:rsidR="00CA45A8" w:rsidRPr="005B79CE" w:rsidRDefault="00CA45A8" w:rsidP="00CA45A8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18B9478" w14:textId="264396D3" w:rsidR="00CA45A8" w:rsidRPr="005B79CE" w:rsidRDefault="00CA45A8" w:rsidP="00CA45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381</w:t>
            </w:r>
          </w:p>
        </w:tc>
        <w:tc>
          <w:tcPr>
            <w:tcW w:w="180" w:type="dxa"/>
            <w:vAlign w:val="bottom"/>
          </w:tcPr>
          <w:p w14:paraId="72CB9F80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B2DE86" w14:textId="6B98F777" w:rsidR="00CA45A8" w:rsidRPr="005B79CE" w:rsidRDefault="00CA45A8" w:rsidP="00CA45A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69</w:t>
            </w:r>
          </w:p>
        </w:tc>
        <w:tc>
          <w:tcPr>
            <w:tcW w:w="180" w:type="dxa"/>
            <w:vAlign w:val="bottom"/>
          </w:tcPr>
          <w:p w14:paraId="510F793E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9AB3310" w14:textId="38EB6086" w:rsidR="00CA45A8" w:rsidRPr="005B79CE" w:rsidRDefault="00CA45A8" w:rsidP="00CA45A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166</w:t>
            </w:r>
          </w:p>
        </w:tc>
        <w:tc>
          <w:tcPr>
            <w:tcW w:w="180" w:type="dxa"/>
            <w:vAlign w:val="bottom"/>
          </w:tcPr>
          <w:p w14:paraId="17D2CA1A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CA00065" w14:textId="6EF7430C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245</w:t>
            </w:r>
          </w:p>
        </w:tc>
        <w:tc>
          <w:tcPr>
            <w:tcW w:w="180" w:type="dxa"/>
            <w:vAlign w:val="bottom"/>
          </w:tcPr>
          <w:p w14:paraId="713BD7F6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1FD8FE31" w14:textId="4A7687B8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480</w:t>
            </w:r>
          </w:p>
        </w:tc>
      </w:tr>
      <w:tr w:rsidR="00CA45A8" w:rsidRPr="005B79CE" w14:paraId="0D5BC1F0" w14:textId="77777777" w:rsidTr="00A80C80">
        <w:trPr>
          <w:cantSplit/>
        </w:trPr>
        <w:tc>
          <w:tcPr>
            <w:tcW w:w="3060" w:type="dxa"/>
          </w:tcPr>
          <w:p w14:paraId="2448470D" w14:textId="3949ECD8" w:rsidR="00CA45A8" w:rsidRPr="005B79CE" w:rsidRDefault="00CA45A8" w:rsidP="00CA45A8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DA7972" w14:textId="2A0C6C96" w:rsidR="00CA45A8" w:rsidRPr="005B79CE" w:rsidRDefault="00CA45A8" w:rsidP="00CA45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</w:t>
            </w:r>
          </w:p>
        </w:tc>
        <w:tc>
          <w:tcPr>
            <w:tcW w:w="180" w:type="dxa"/>
            <w:vAlign w:val="bottom"/>
          </w:tcPr>
          <w:p w14:paraId="6F71B4F9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83894E3" w14:textId="7496F014" w:rsidR="00CA45A8" w:rsidRPr="005B79CE" w:rsidDel="005765CD" w:rsidRDefault="00CA45A8" w:rsidP="00BE4459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DB4BFFA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A35A8E0" w14:textId="5A3B77C0" w:rsidR="00CA45A8" w:rsidRPr="005B79CE" w:rsidDel="005765CD" w:rsidRDefault="00CA45A8" w:rsidP="00CA45A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44</w:t>
            </w:r>
          </w:p>
        </w:tc>
        <w:tc>
          <w:tcPr>
            <w:tcW w:w="180" w:type="dxa"/>
            <w:vAlign w:val="bottom"/>
          </w:tcPr>
          <w:p w14:paraId="479C3EB0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01DD14F" w14:textId="304ABA50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2F3A8B4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789BD588" w14:textId="7C1A3891" w:rsidR="00CA45A8" w:rsidRPr="005B79CE" w:rsidDel="005765CD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46</w:t>
            </w:r>
          </w:p>
        </w:tc>
      </w:tr>
      <w:tr w:rsidR="00CA45A8" w:rsidRPr="005B79CE" w14:paraId="0CA8B1D2" w14:textId="77777777" w:rsidTr="00A80C80">
        <w:trPr>
          <w:cantSplit/>
        </w:trPr>
        <w:tc>
          <w:tcPr>
            <w:tcW w:w="3060" w:type="dxa"/>
          </w:tcPr>
          <w:p w14:paraId="78D055C6" w14:textId="287D1A90" w:rsidR="00CA45A8" w:rsidRPr="005B79CE" w:rsidRDefault="00CA45A8" w:rsidP="00CA45A8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78FD4" w14:textId="421E17DE" w:rsidR="00CA45A8" w:rsidRPr="005B79CE" w:rsidRDefault="00531A98" w:rsidP="00CA45A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21,982</w:t>
            </w:r>
          </w:p>
        </w:tc>
        <w:tc>
          <w:tcPr>
            <w:tcW w:w="180" w:type="dxa"/>
            <w:vAlign w:val="bottom"/>
          </w:tcPr>
          <w:p w14:paraId="64D59E71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C3A93" w14:textId="2CD474AC" w:rsidR="00CA45A8" w:rsidRPr="005B79CE" w:rsidRDefault="00CA45A8" w:rsidP="00CA45A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16,715</w:t>
            </w:r>
          </w:p>
        </w:tc>
        <w:tc>
          <w:tcPr>
            <w:tcW w:w="180" w:type="dxa"/>
            <w:vAlign w:val="bottom"/>
          </w:tcPr>
          <w:p w14:paraId="25D01E54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838FC" w14:textId="4CF56E95" w:rsidR="00CA45A8" w:rsidRPr="005B79CE" w:rsidRDefault="00CA45A8" w:rsidP="001C580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5,645</w:t>
            </w:r>
          </w:p>
        </w:tc>
        <w:tc>
          <w:tcPr>
            <w:tcW w:w="180" w:type="dxa"/>
            <w:vAlign w:val="bottom"/>
          </w:tcPr>
          <w:p w14:paraId="6E1EE56C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4642F" w14:textId="606E3451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245</w:t>
            </w:r>
          </w:p>
        </w:tc>
        <w:tc>
          <w:tcPr>
            <w:tcW w:w="180" w:type="dxa"/>
            <w:vAlign w:val="bottom"/>
          </w:tcPr>
          <w:p w14:paraId="6A9433F7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A8337" w14:textId="0941ACC1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22</w: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605</w:t>
            </w:r>
          </w:p>
        </w:tc>
      </w:tr>
      <w:tr w:rsidR="00CA45A8" w:rsidRPr="005B79CE" w14:paraId="1FCB27CB" w14:textId="77777777" w:rsidTr="00A80C80">
        <w:trPr>
          <w:cantSplit/>
        </w:trPr>
        <w:tc>
          <w:tcPr>
            <w:tcW w:w="3060" w:type="dxa"/>
          </w:tcPr>
          <w:p w14:paraId="752AA4B5" w14:textId="7EF6E121" w:rsidR="00CA45A8" w:rsidRPr="005B79CE" w:rsidRDefault="00CA45A8" w:rsidP="00CA45A8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0" w:type="dxa"/>
            <w:vAlign w:val="bottom"/>
          </w:tcPr>
          <w:p w14:paraId="7FFDBC1F" w14:textId="68114BF5" w:rsidR="00CA45A8" w:rsidRPr="005B79CE" w:rsidRDefault="00CA45A8" w:rsidP="00831D8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426E194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2A8CF65" w14:textId="337D46C9" w:rsidR="00CA45A8" w:rsidRPr="005B79CE" w:rsidRDefault="00CA45A8" w:rsidP="00CA45A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292D5C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3BDE9D4" w14:textId="5161E439" w:rsidR="00CA45A8" w:rsidRPr="005B79CE" w:rsidRDefault="00CA45A8" w:rsidP="00CA45A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07C047D4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6905360" w14:textId="6177F0E8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9DB6F08" w14:textId="77777777" w:rsidR="00CA45A8" w:rsidRPr="005B79CE" w:rsidRDefault="00CA45A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123F41C7" w14:textId="1E87F969" w:rsidR="00CA45A8" w:rsidRPr="005B79CE" w:rsidRDefault="00CA45A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97ED8" w:rsidRPr="005B79CE" w14:paraId="7CFE3E2E" w14:textId="77777777" w:rsidTr="00A80C80">
        <w:trPr>
          <w:cantSplit/>
        </w:trPr>
        <w:tc>
          <w:tcPr>
            <w:tcW w:w="3060" w:type="dxa"/>
          </w:tcPr>
          <w:p w14:paraId="7BBF024F" w14:textId="40A46D03" w:rsidR="00997ED8" w:rsidRPr="005B79CE" w:rsidRDefault="00997ED8" w:rsidP="00CA45A8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vAlign w:val="bottom"/>
          </w:tcPr>
          <w:p w14:paraId="69C87C72" w14:textId="77777777" w:rsidR="00997ED8" w:rsidRPr="005B79CE" w:rsidRDefault="00997ED8" w:rsidP="00831D8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B5B030C" w14:textId="77777777" w:rsidR="00997ED8" w:rsidRPr="005B79CE" w:rsidRDefault="00997ED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D90B0D5" w14:textId="77777777" w:rsidR="00997ED8" w:rsidRPr="005B79CE" w:rsidRDefault="00997ED8" w:rsidP="00CA45A8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DCD48A" w14:textId="77777777" w:rsidR="00997ED8" w:rsidRPr="005B79CE" w:rsidRDefault="00997ED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CD28108" w14:textId="77777777" w:rsidR="00997ED8" w:rsidRPr="005B79CE" w:rsidRDefault="00997ED8" w:rsidP="00CA45A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12ACF403" w14:textId="77777777" w:rsidR="00997ED8" w:rsidRPr="005B79CE" w:rsidRDefault="00997ED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019E458" w14:textId="77777777" w:rsidR="00997ED8" w:rsidRPr="005B79CE" w:rsidRDefault="00997ED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C59C1DC" w14:textId="77777777" w:rsidR="00997ED8" w:rsidRPr="005B79CE" w:rsidRDefault="00997ED8" w:rsidP="00CA45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2A6EF01C" w14:textId="77777777" w:rsidR="00997ED8" w:rsidRPr="005B79CE" w:rsidRDefault="00997ED8" w:rsidP="00CA4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E5297" w:rsidRPr="005B79CE" w14:paraId="294EBAAC" w14:textId="77777777" w:rsidTr="00A80C80">
        <w:trPr>
          <w:cantSplit/>
        </w:trPr>
        <w:tc>
          <w:tcPr>
            <w:tcW w:w="3060" w:type="dxa"/>
          </w:tcPr>
          <w:p w14:paraId="443DE982" w14:textId="57EC46DE" w:rsidR="005E5297" w:rsidRPr="005B79CE" w:rsidRDefault="005E5297" w:rsidP="005E5297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1633EC82" w14:textId="58C64F3C" w:rsidR="005E5297" w:rsidRPr="005B79CE" w:rsidRDefault="005E5297" w:rsidP="005E529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(6)</w:t>
            </w:r>
          </w:p>
        </w:tc>
        <w:tc>
          <w:tcPr>
            <w:tcW w:w="180" w:type="dxa"/>
            <w:vAlign w:val="bottom"/>
          </w:tcPr>
          <w:p w14:paraId="6104E741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4289304" w14:textId="77777777" w:rsidR="005E5297" w:rsidRPr="005B79CE" w:rsidRDefault="005E5297" w:rsidP="005E529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9CB13B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D4807C9" w14:textId="77777777" w:rsidR="005E5297" w:rsidRPr="005B79CE" w:rsidRDefault="005E5297" w:rsidP="005E529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F5FA4D4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34327B2" w14:textId="77777777" w:rsidR="005E5297" w:rsidRPr="005B79CE" w:rsidRDefault="005E5297" w:rsidP="005E5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42568080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0B8C881F" w14:textId="77777777" w:rsidR="005E5297" w:rsidRPr="005B79CE" w:rsidRDefault="005E5297" w:rsidP="005E5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E5297" w:rsidRPr="005B79CE" w14:paraId="0D0D0E1A" w14:textId="77777777" w:rsidTr="00A80C80">
        <w:trPr>
          <w:cantSplit/>
        </w:trPr>
        <w:tc>
          <w:tcPr>
            <w:tcW w:w="3060" w:type="dxa"/>
          </w:tcPr>
          <w:p w14:paraId="3839090E" w14:textId="77777777" w:rsidR="005E5297" w:rsidRPr="005B79CE" w:rsidRDefault="005E5297" w:rsidP="005E5297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B79CE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ab/>
              <w:t xml:space="preserve">  กระแสเงินสดออก</w:t>
            </w:r>
          </w:p>
        </w:tc>
        <w:tc>
          <w:tcPr>
            <w:tcW w:w="1080" w:type="dxa"/>
            <w:vAlign w:val="bottom"/>
          </w:tcPr>
          <w:p w14:paraId="7F1D2F3B" w14:textId="28B8ED87" w:rsidR="005E5297" w:rsidRPr="005B79CE" w:rsidRDefault="000E3F8C" w:rsidP="00073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DA9DFC6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18FA73CB" w14:textId="77777777" w:rsidR="005E5297" w:rsidRPr="005B79CE" w:rsidRDefault="005E5297" w:rsidP="005E529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(18</w:t>
            </w: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B38E373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07A8F2A" w14:textId="77777777" w:rsidR="005E5297" w:rsidRPr="005B79CE" w:rsidRDefault="005E5297" w:rsidP="005E529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8D316AC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519AB37" w14:textId="77777777" w:rsidR="005E5297" w:rsidRPr="005B79CE" w:rsidRDefault="005E5297" w:rsidP="005E5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44CA1195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1711483D" w14:textId="376FA6DA" w:rsidR="005E5297" w:rsidRPr="005B79CE" w:rsidRDefault="005E5297" w:rsidP="00A80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(18</w:t>
            </w:r>
            <w:r w:rsidRPr="005B79CE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5E5297" w:rsidRPr="005B79CE" w14:paraId="0DD6577C" w14:textId="77777777" w:rsidTr="00A80C80">
        <w:trPr>
          <w:cantSplit/>
        </w:trPr>
        <w:tc>
          <w:tcPr>
            <w:tcW w:w="3060" w:type="dxa"/>
          </w:tcPr>
          <w:p w14:paraId="182B6B0C" w14:textId="5757C827" w:rsidR="005E5297" w:rsidRPr="005B79CE" w:rsidRDefault="005E5297" w:rsidP="005E5297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5B79CE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5B79CE">
              <w:rPr>
                <w:rFonts w:asciiTheme="majorBidi" w:hAnsiTheme="majorBidi" w:cstheme="majorBidi"/>
                <w:sz w:val="29"/>
                <w:szCs w:val="29"/>
                <w:cs/>
              </w:rPr>
              <w:tab/>
              <w:t xml:space="preserve">  กระแสเงินสดเข้า</w:t>
            </w:r>
          </w:p>
        </w:tc>
        <w:tc>
          <w:tcPr>
            <w:tcW w:w="1080" w:type="dxa"/>
            <w:vAlign w:val="bottom"/>
          </w:tcPr>
          <w:p w14:paraId="54B65C5D" w14:textId="1FF9E67C" w:rsidR="005E5297" w:rsidRPr="005B79CE" w:rsidRDefault="000E3F8C" w:rsidP="000730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3022DAE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59F5A82" w14:textId="4C7571D8" w:rsidR="005E5297" w:rsidRPr="005B79CE" w:rsidRDefault="005E5297" w:rsidP="005E529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175</w:t>
            </w:r>
          </w:p>
        </w:tc>
        <w:tc>
          <w:tcPr>
            <w:tcW w:w="180" w:type="dxa"/>
            <w:vAlign w:val="bottom"/>
          </w:tcPr>
          <w:p w14:paraId="3D5FEF17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464123C" w14:textId="55484CE0" w:rsidR="005E5297" w:rsidRPr="005B79CE" w:rsidRDefault="005E5297" w:rsidP="005E529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2E1C4936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E31660D" w14:textId="51BA1D9E" w:rsidR="005E5297" w:rsidRPr="005B79CE" w:rsidRDefault="005E5297" w:rsidP="005E5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1824B480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532D59AE" w14:textId="06A19F14" w:rsidR="005E5297" w:rsidRPr="005B79CE" w:rsidRDefault="005E5297" w:rsidP="005E5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sz w:val="29"/>
                <w:szCs w:val="29"/>
              </w:rPr>
              <w:t>175</w:t>
            </w:r>
          </w:p>
        </w:tc>
      </w:tr>
      <w:tr w:rsidR="005E5297" w:rsidRPr="005B79CE" w14:paraId="43AE3960" w14:textId="77777777" w:rsidTr="00A80C80">
        <w:trPr>
          <w:cantSplit/>
        </w:trPr>
        <w:tc>
          <w:tcPr>
            <w:tcW w:w="3060" w:type="dxa"/>
          </w:tcPr>
          <w:p w14:paraId="142BCDA9" w14:textId="77777777" w:rsidR="005E5297" w:rsidRPr="005B79CE" w:rsidRDefault="005E5297" w:rsidP="005E52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F7D8C15" w14:textId="3CD762F5" w:rsidR="005E5297" w:rsidRPr="005B79CE" w:rsidRDefault="005E5297" w:rsidP="005E529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3E73EA9B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C0237" w14:textId="751B8ACF" w:rsidR="005E5297" w:rsidRPr="005B79CE" w:rsidRDefault="005E5297" w:rsidP="005E529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  <w:t>(</w: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6</w: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EDE3E2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BF7CC" w14:textId="11B32BF4" w:rsidR="005E5297" w:rsidRPr="005B79CE" w:rsidRDefault="005E5297" w:rsidP="005E529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636E0468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BFC93" w14:textId="0C3BB5EE" w:rsidR="005E5297" w:rsidRPr="005B79CE" w:rsidRDefault="005E5297" w:rsidP="005E5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0" w:type="dxa"/>
            <w:vAlign w:val="bottom"/>
          </w:tcPr>
          <w:p w14:paraId="7705515D" w14:textId="77777777" w:rsidR="005E5297" w:rsidRPr="005B79CE" w:rsidRDefault="005E5297" w:rsidP="005E52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F654F" w14:textId="6F520C02" w:rsidR="005E5297" w:rsidRPr="005B79CE" w:rsidRDefault="005E5297" w:rsidP="005E5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</w: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  <w:r w:rsidRPr="005B79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</w:tr>
    </w:tbl>
    <w:p w14:paraId="5FE810DB" w14:textId="77777777" w:rsidR="00E50FA2" w:rsidRPr="00081B41" w:rsidRDefault="00E50FA2" w:rsidP="002A0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22"/>
          <w:szCs w:val="22"/>
        </w:rPr>
      </w:pPr>
    </w:p>
    <w:p w14:paraId="68A90B32" w14:textId="39CF471E" w:rsidR="00132F26" w:rsidRDefault="00142868" w:rsidP="002A0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กระแสเงินสดเข้า</w:t>
      </w:r>
      <w:r w:rsidRPr="00161E24">
        <w:rPr>
          <w:rFonts w:asciiTheme="majorBidi" w:hAnsiTheme="majorBidi" w:cstheme="majorBidi"/>
          <w:sz w:val="30"/>
          <w:szCs w:val="30"/>
        </w:rPr>
        <w:t>/</w:t>
      </w:r>
      <w:r w:rsidRPr="00161E24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</w:t>
      </w:r>
      <w:r w:rsidR="00F24241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</w:t>
      </w:r>
      <w:r w:rsidR="00C84D81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</w:t>
      </w:r>
      <w:r w:rsidR="00C84D81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4F0A5CD4" w14:textId="77777777" w:rsidR="002A0846" w:rsidRPr="002A0846" w:rsidRDefault="002A0846" w:rsidP="002A0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C53D60" w14:textId="77777777" w:rsidR="00603477" w:rsidRDefault="00603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E0E1CC" w14:textId="7BF0B10D" w:rsidR="00B4747B" w:rsidRPr="00161E24" w:rsidRDefault="00B4747B" w:rsidP="00B4747B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F61F0E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604314A4" w14:textId="77777777" w:rsidR="00B4747B" w:rsidRPr="00161E24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E024D" w14:textId="23745A23" w:rsidR="00B4747B" w:rsidRPr="00161E24" w:rsidRDefault="00A801E0" w:rsidP="00A8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B5537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4D62B4E7" w14:textId="548AD996" w:rsidR="00E50FA2" w:rsidRDefault="00E50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FAF965" w14:textId="79EB2C81" w:rsidR="00B4747B" w:rsidRPr="00161E24" w:rsidRDefault="00B4747B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0F0D8B" w:rsidRPr="00161E2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4976A46" w14:textId="77777777" w:rsidR="00415527" w:rsidRPr="007E4EDD" w:rsidRDefault="00415527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47348B0" w14:textId="5500BB8B" w:rsidR="00A46DC4" w:rsidRDefault="00B4747B" w:rsidP="00112C42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6436B7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2CDCD69" w14:textId="178684CE" w:rsidR="002A0846" w:rsidRPr="007E4EDD" w:rsidRDefault="002A0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48"/>
        <w:gridCol w:w="1152"/>
        <w:gridCol w:w="236"/>
        <w:gridCol w:w="864"/>
        <w:gridCol w:w="236"/>
        <w:gridCol w:w="792"/>
        <w:gridCol w:w="236"/>
        <w:gridCol w:w="1152"/>
        <w:gridCol w:w="236"/>
        <w:gridCol w:w="864"/>
        <w:gridCol w:w="236"/>
        <w:gridCol w:w="792"/>
      </w:tblGrid>
      <w:tr w:rsidR="00EB7B82" w:rsidRPr="00C97F80" w14:paraId="48F2185E" w14:textId="77777777" w:rsidTr="00D7556A">
        <w:trPr>
          <w:trHeight w:val="92"/>
          <w:tblHeader/>
        </w:trPr>
        <w:tc>
          <w:tcPr>
            <w:tcW w:w="2448" w:type="dxa"/>
            <w:vAlign w:val="bottom"/>
          </w:tcPr>
          <w:p w14:paraId="04EE158D" w14:textId="77777777" w:rsidR="00EB7B82" w:rsidRPr="00C97F80" w:rsidRDefault="00EB7B82" w:rsidP="00D7556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96" w:type="dxa"/>
            <w:gridSpan w:val="11"/>
            <w:vAlign w:val="bottom"/>
          </w:tcPr>
          <w:p w14:paraId="3CBD65AB" w14:textId="77777777" w:rsidR="00EB7B82" w:rsidRPr="00C97F80" w:rsidRDefault="00EB7B82" w:rsidP="00D7556A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F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7B82" w:rsidRPr="00C97F80" w14:paraId="77B478D2" w14:textId="77777777" w:rsidTr="00D7556A">
        <w:trPr>
          <w:trHeight w:val="60"/>
          <w:tblHeader/>
        </w:trPr>
        <w:tc>
          <w:tcPr>
            <w:tcW w:w="2448" w:type="dxa"/>
            <w:vAlign w:val="bottom"/>
          </w:tcPr>
          <w:p w14:paraId="0A9DB51A" w14:textId="77777777" w:rsidR="00EB7B82" w:rsidRPr="00C97F80" w:rsidRDefault="00EB7B82" w:rsidP="00D7556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5"/>
            <w:vAlign w:val="bottom"/>
          </w:tcPr>
          <w:p w14:paraId="5F396FF3" w14:textId="77777777" w:rsidR="00EB7B82" w:rsidRPr="00C97F80" w:rsidRDefault="00EB7B82" w:rsidP="00D7556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9889E63" w14:textId="77777777" w:rsidR="00EB7B82" w:rsidRPr="00C97F80" w:rsidRDefault="00EB7B82" w:rsidP="00D7556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280" w:type="dxa"/>
            <w:gridSpan w:val="5"/>
            <w:vAlign w:val="bottom"/>
          </w:tcPr>
          <w:p w14:paraId="4930FF07" w14:textId="77777777" w:rsidR="00EB7B82" w:rsidRPr="00C97F80" w:rsidRDefault="00EB7B82" w:rsidP="00D7556A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B7B82" w:rsidRPr="00C97F80" w14:paraId="11E9C134" w14:textId="77777777" w:rsidTr="00D7556A">
        <w:trPr>
          <w:tblHeader/>
        </w:trPr>
        <w:tc>
          <w:tcPr>
            <w:tcW w:w="2448" w:type="dxa"/>
            <w:vAlign w:val="bottom"/>
            <w:hideMark/>
          </w:tcPr>
          <w:p w14:paraId="618C02DA" w14:textId="77777777" w:rsidR="00EB7B82" w:rsidRPr="00C97F80" w:rsidRDefault="00EB7B82" w:rsidP="00D7556A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ฐานะเปิดต่อความเสี่ยงจากเงินตราต่างประเทศ</w:t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br/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vAlign w:val="bottom"/>
            <w:hideMark/>
          </w:tcPr>
          <w:p w14:paraId="53565B0F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32F01D93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0AB630C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 w:rsidRPr="00C97F80">
              <w:rPr>
                <w:rFonts w:asciiTheme="majorBidi" w:hAnsiTheme="majorBidi" w:cstheme="majorBidi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236" w:type="dxa"/>
            <w:vAlign w:val="bottom"/>
          </w:tcPr>
          <w:p w14:paraId="0A03AA9D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9B5080D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4102AB59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1E7439E5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6BDDC162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3550B979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 w:rsidRPr="00C97F80">
              <w:rPr>
                <w:rFonts w:asciiTheme="majorBidi" w:hAnsiTheme="majorBidi" w:cstheme="majorBidi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236" w:type="dxa"/>
            <w:vAlign w:val="bottom"/>
          </w:tcPr>
          <w:p w14:paraId="74E82DF2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A3798B3" w14:textId="77777777" w:rsidR="00EB7B82" w:rsidRPr="00C97F80" w:rsidRDefault="00EB7B82" w:rsidP="00D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hint="cs"/>
                <w:sz w:val="28"/>
                <w:szCs w:val="28"/>
                <w:cs/>
              </w:rPr>
              <w:t>อื่นๆ</w:t>
            </w:r>
          </w:p>
        </w:tc>
      </w:tr>
      <w:tr w:rsidR="00EB7B82" w:rsidRPr="00C97F80" w14:paraId="53A1036B" w14:textId="77777777" w:rsidTr="00D7556A">
        <w:trPr>
          <w:tblHeader/>
        </w:trPr>
        <w:tc>
          <w:tcPr>
            <w:tcW w:w="2448" w:type="dxa"/>
            <w:vAlign w:val="bottom"/>
          </w:tcPr>
          <w:p w14:paraId="4FA5A7E1" w14:textId="77777777" w:rsidR="00EB7B82" w:rsidRPr="00C97F80" w:rsidRDefault="00EB7B82" w:rsidP="00D7556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96" w:type="dxa"/>
            <w:gridSpan w:val="11"/>
            <w:vAlign w:val="bottom"/>
          </w:tcPr>
          <w:p w14:paraId="2126413A" w14:textId="77777777" w:rsidR="00EB7B82" w:rsidRPr="00C97F80" w:rsidRDefault="00EB7B82" w:rsidP="00D7556A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97F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C97F8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B7B82" w:rsidRPr="00C97F80" w14:paraId="0D0D3472" w14:textId="77777777" w:rsidTr="00D7556A">
        <w:tc>
          <w:tcPr>
            <w:tcW w:w="2448" w:type="dxa"/>
            <w:vAlign w:val="bottom"/>
          </w:tcPr>
          <w:p w14:paraId="630D064C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152" w:type="dxa"/>
            <w:vAlign w:val="bottom"/>
          </w:tcPr>
          <w:p w14:paraId="05B77711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5F7867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6B9AEE38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B1BC47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A90B2DB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2A44D6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C9FB84F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6E7E34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57EC39A7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1C6C8E51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B9C7A51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B7B82" w:rsidRPr="00C97F80" w14:paraId="385D9DF7" w14:textId="77777777" w:rsidTr="00D7556A">
        <w:tc>
          <w:tcPr>
            <w:tcW w:w="2448" w:type="dxa"/>
            <w:vAlign w:val="bottom"/>
          </w:tcPr>
          <w:p w14:paraId="4EA1A3AC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2A10E869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,001</w:t>
            </w:r>
          </w:p>
        </w:tc>
        <w:tc>
          <w:tcPr>
            <w:tcW w:w="236" w:type="dxa"/>
            <w:vAlign w:val="bottom"/>
          </w:tcPr>
          <w:p w14:paraId="65B0BF56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8A9331D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1AB674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1D64E98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36" w:type="dxa"/>
          </w:tcPr>
          <w:p w14:paraId="1591D784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705A293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236" w:type="dxa"/>
            <w:vAlign w:val="bottom"/>
          </w:tcPr>
          <w:p w14:paraId="4E3A8DAF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375A59D4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34D908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676D888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</w:tr>
      <w:tr w:rsidR="00EB7B82" w:rsidRPr="00C97F80" w14:paraId="0B51692B" w14:textId="77777777" w:rsidTr="00D7556A">
        <w:tc>
          <w:tcPr>
            <w:tcW w:w="2448" w:type="dxa"/>
            <w:vAlign w:val="bottom"/>
            <w:hideMark/>
          </w:tcPr>
          <w:p w14:paraId="7A81EE49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2" w:type="dxa"/>
            <w:vAlign w:val="bottom"/>
          </w:tcPr>
          <w:p w14:paraId="659F5363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(551)</w:t>
            </w:r>
          </w:p>
        </w:tc>
        <w:tc>
          <w:tcPr>
            <w:tcW w:w="236" w:type="dxa"/>
            <w:vAlign w:val="bottom"/>
          </w:tcPr>
          <w:p w14:paraId="2C4EFA52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6CE5F134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635ACA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A9EDDD0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(117)</w:t>
            </w:r>
          </w:p>
        </w:tc>
        <w:tc>
          <w:tcPr>
            <w:tcW w:w="236" w:type="dxa"/>
          </w:tcPr>
          <w:p w14:paraId="5BB033A7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1BA6543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(904)</w:t>
            </w:r>
          </w:p>
        </w:tc>
        <w:tc>
          <w:tcPr>
            <w:tcW w:w="236" w:type="dxa"/>
            <w:vAlign w:val="bottom"/>
          </w:tcPr>
          <w:p w14:paraId="36CB7BC7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3758633A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E36B0E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38EE0C3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(114)</w:t>
            </w:r>
          </w:p>
        </w:tc>
      </w:tr>
      <w:tr w:rsidR="00EB7B82" w:rsidRPr="00C97F80" w14:paraId="52804F1D" w14:textId="77777777" w:rsidTr="00D7556A">
        <w:tc>
          <w:tcPr>
            <w:tcW w:w="2448" w:type="dxa"/>
            <w:hideMark/>
          </w:tcPr>
          <w:p w14:paraId="4D3C3F4F" w14:textId="77777777" w:rsidR="00EB7B82" w:rsidRPr="00C97F80" w:rsidRDefault="00EB7B82" w:rsidP="00D7556A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58561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C97F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3AEA9F3F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EC18E4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83B6F9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F47A0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(50)</w:t>
            </w:r>
          </w:p>
        </w:tc>
        <w:tc>
          <w:tcPr>
            <w:tcW w:w="236" w:type="dxa"/>
          </w:tcPr>
          <w:p w14:paraId="623B7E72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EB388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74EA3342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D566C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15A9595C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5D605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(36)</w:t>
            </w:r>
          </w:p>
        </w:tc>
      </w:tr>
      <w:tr w:rsidR="00EB7B82" w:rsidRPr="00C97F80" w14:paraId="6A770B9F" w14:textId="77777777" w:rsidTr="00D7556A">
        <w:tc>
          <w:tcPr>
            <w:tcW w:w="2448" w:type="dxa"/>
            <w:vAlign w:val="bottom"/>
            <w:hideMark/>
          </w:tcPr>
          <w:p w14:paraId="02B244C0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1152" w:type="dxa"/>
            <w:vAlign w:val="bottom"/>
          </w:tcPr>
          <w:p w14:paraId="0C04242A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97F8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304</w:t>
            </w:r>
          </w:p>
        </w:tc>
        <w:tc>
          <w:tcPr>
            <w:tcW w:w="236" w:type="dxa"/>
            <w:vAlign w:val="bottom"/>
          </w:tcPr>
          <w:p w14:paraId="15EC0B65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1B7DEBA4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C5A185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0D25095" w14:textId="1F6EA39D" w:rsidR="00EB7B82" w:rsidRPr="00C97F80" w:rsidRDefault="005C7209" w:rsidP="005C720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6A3D71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9C405AC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236" w:type="dxa"/>
            <w:vAlign w:val="bottom"/>
          </w:tcPr>
          <w:p w14:paraId="601A676E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6FFEDFE5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E0347A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749EF87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</w:tr>
      <w:tr w:rsidR="00EB7B82" w:rsidRPr="00C97F80" w14:paraId="203F61AD" w14:textId="77777777" w:rsidTr="00D7556A">
        <w:tc>
          <w:tcPr>
            <w:tcW w:w="2448" w:type="dxa"/>
            <w:vAlign w:val="bottom"/>
            <w:hideMark/>
          </w:tcPr>
          <w:p w14:paraId="7405BD15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3C52B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(246)</w:t>
            </w:r>
          </w:p>
        </w:tc>
        <w:tc>
          <w:tcPr>
            <w:tcW w:w="236" w:type="dxa"/>
            <w:vAlign w:val="bottom"/>
          </w:tcPr>
          <w:p w14:paraId="2C1FC3E3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A96F5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6E1764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3F766" w14:textId="66D8DCC3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</w:t>
            </w:r>
            <w:r w:rsidR="005C72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3B6D401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00870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(691)</w:t>
            </w:r>
          </w:p>
        </w:tc>
        <w:tc>
          <w:tcPr>
            <w:tcW w:w="236" w:type="dxa"/>
            <w:vAlign w:val="bottom"/>
          </w:tcPr>
          <w:p w14:paraId="3E807938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72C96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366F20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20967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(300)</w:t>
            </w:r>
          </w:p>
        </w:tc>
      </w:tr>
      <w:tr w:rsidR="00EB7B82" w:rsidRPr="00C97F80" w14:paraId="01502FAA" w14:textId="77777777" w:rsidTr="00D7556A">
        <w:tc>
          <w:tcPr>
            <w:tcW w:w="2448" w:type="dxa"/>
            <w:vAlign w:val="bottom"/>
            <w:hideMark/>
          </w:tcPr>
          <w:p w14:paraId="3A92F89A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57F2C1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</w:t>
            </w:r>
          </w:p>
        </w:tc>
        <w:tc>
          <w:tcPr>
            <w:tcW w:w="236" w:type="dxa"/>
            <w:vAlign w:val="bottom"/>
          </w:tcPr>
          <w:p w14:paraId="5008A28A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506C75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65DCD07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F3738" w14:textId="39F3E68B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(31</w:t>
            </w:r>
            <w:r w:rsidR="005C72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C464998" w14:textId="77777777" w:rsidR="00EB7B82" w:rsidRPr="00C97F80" w:rsidRDefault="00EB7B82" w:rsidP="00D755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2156D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36" w:type="dxa"/>
            <w:vAlign w:val="bottom"/>
          </w:tcPr>
          <w:p w14:paraId="5C7CBBD4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3EADED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57A324E1" w14:textId="77777777" w:rsidR="00EB7B82" w:rsidRPr="00C97F80" w:rsidRDefault="00EB7B82" w:rsidP="00D75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AA607" w14:textId="77777777" w:rsidR="00EB7B82" w:rsidRPr="00C97F80" w:rsidRDefault="00EB7B82" w:rsidP="00D7556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(320)</w:t>
            </w:r>
          </w:p>
        </w:tc>
      </w:tr>
    </w:tbl>
    <w:p w14:paraId="0F1B63FE" w14:textId="77777777" w:rsidR="003328E8" w:rsidRDefault="00332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5FF7E2B" w14:textId="73FFD701" w:rsidR="00EB7B82" w:rsidRDefault="00EB7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2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48"/>
        <w:gridCol w:w="1152"/>
        <w:gridCol w:w="236"/>
        <w:gridCol w:w="864"/>
        <w:gridCol w:w="236"/>
        <w:gridCol w:w="792"/>
        <w:gridCol w:w="236"/>
        <w:gridCol w:w="1152"/>
        <w:gridCol w:w="236"/>
        <w:gridCol w:w="864"/>
        <w:gridCol w:w="236"/>
        <w:gridCol w:w="792"/>
      </w:tblGrid>
      <w:tr w:rsidR="007F3AEB" w:rsidRPr="00C97F80" w14:paraId="008BA342" w14:textId="77777777" w:rsidTr="002A5CBF">
        <w:trPr>
          <w:trHeight w:val="92"/>
          <w:tblHeader/>
        </w:trPr>
        <w:tc>
          <w:tcPr>
            <w:tcW w:w="2448" w:type="dxa"/>
            <w:vAlign w:val="bottom"/>
          </w:tcPr>
          <w:p w14:paraId="344B5451" w14:textId="77777777" w:rsidR="007F3AEB" w:rsidRPr="00C97F80" w:rsidRDefault="007F3AEB" w:rsidP="002A5C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96" w:type="dxa"/>
            <w:gridSpan w:val="11"/>
            <w:vAlign w:val="bottom"/>
          </w:tcPr>
          <w:p w14:paraId="48EE7F04" w14:textId="45342090" w:rsidR="007F3AEB" w:rsidRPr="00C97F80" w:rsidRDefault="007F3AEB" w:rsidP="002A5CB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F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3AEB" w:rsidRPr="00C97F80" w14:paraId="1F473147" w14:textId="77777777" w:rsidTr="002A5CBF">
        <w:trPr>
          <w:trHeight w:val="60"/>
          <w:tblHeader/>
        </w:trPr>
        <w:tc>
          <w:tcPr>
            <w:tcW w:w="2448" w:type="dxa"/>
            <w:vAlign w:val="bottom"/>
          </w:tcPr>
          <w:p w14:paraId="0802D68C" w14:textId="77777777" w:rsidR="007F3AEB" w:rsidRPr="00C97F80" w:rsidRDefault="007F3AEB" w:rsidP="002A5C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5"/>
            <w:vAlign w:val="bottom"/>
          </w:tcPr>
          <w:p w14:paraId="6FED7BD8" w14:textId="78C610CB" w:rsidR="007F3AEB" w:rsidRPr="00C97F80" w:rsidRDefault="007F3AEB" w:rsidP="002A5C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0846" w:rsidRPr="00C97F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04B501A6" w14:textId="77777777" w:rsidR="007F3AEB" w:rsidRPr="00C97F80" w:rsidRDefault="007F3AEB" w:rsidP="002A5C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280" w:type="dxa"/>
            <w:gridSpan w:val="5"/>
            <w:vAlign w:val="bottom"/>
          </w:tcPr>
          <w:p w14:paraId="2F0CF607" w14:textId="6A289FA4" w:rsidR="007F3AEB" w:rsidRPr="00C97F80" w:rsidRDefault="007F3AEB" w:rsidP="002A5CB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0846" w:rsidRPr="00C97F8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F3AEB" w:rsidRPr="00C97F80" w14:paraId="4AB0D77D" w14:textId="77777777" w:rsidTr="002A5CBF">
        <w:trPr>
          <w:tblHeader/>
        </w:trPr>
        <w:tc>
          <w:tcPr>
            <w:tcW w:w="2448" w:type="dxa"/>
            <w:vAlign w:val="bottom"/>
            <w:hideMark/>
          </w:tcPr>
          <w:p w14:paraId="093A3641" w14:textId="77777777" w:rsidR="007F3AEB" w:rsidRPr="00C97F80" w:rsidRDefault="007F3AEB" w:rsidP="002A5CBF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ฐานะเปิดต่อความเสี่ยงจากเงินตราต่างประเทศ</w:t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br/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vAlign w:val="bottom"/>
            <w:hideMark/>
          </w:tcPr>
          <w:p w14:paraId="19401DB4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4BC03DCF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2910099D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 w:rsidRPr="00C97F80">
              <w:rPr>
                <w:rFonts w:asciiTheme="majorBidi" w:hAnsiTheme="majorBidi" w:cstheme="majorBidi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236" w:type="dxa"/>
            <w:vAlign w:val="bottom"/>
          </w:tcPr>
          <w:p w14:paraId="674D9696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696EE6E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0745C80F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  <w:hideMark/>
          </w:tcPr>
          <w:p w14:paraId="1B188F9D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184A3B4D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72D1B477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  <w:r w:rsidRPr="00C97F80">
              <w:rPr>
                <w:rFonts w:asciiTheme="majorBidi" w:hAnsiTheme="majorBidi" w:cstheme="majorBidi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236" w:type="dxa"/>
            <w:vAlign w:val="bottom"/>
          </w:tcPr>
          <w:p w14:paraId="72051B9C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9011C8B" w14:textId="77777777" w:rsidR="007F3AEB" w:rsidRPr="00C97F80" w:rsidRDefault="007F3AEB" w:rsidP="002A5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hint="cs"/>
                <w:sz w:val="28"/>
                <w:szCs w:val="28"/>
                <w:cs/>
              </w:rPr>
              <w:t>อื่นๆ</w:t>
            </w:r>
          </w:p>
        </w:tc>
      </w:tr>
      <w:tr w:rsidR="007F3AEB" w:rsidRPr="00C97F80" w14:paraId="75C2C7A6" w14:textId="77777777" w:rsidTr="002A5CBF">
        <w:trPr>
          <w:tblHeader/>
        </w:trPr>
        <w:tc>
          <w:tcPr>
            <w:tcW w:w="2448" w:type="dxa"/>
            <w:vAlign w:val="bottom"/>
          </w:tcPr>
          <w:p w14:paraId="7D47ABD3" w14:textId="77777777" w:rsidR="007F3AEB" w:rsidRPr="00C97F80" w:rsidRDefault="007F3AEB" w:rsidP="002A5C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96" w:type="dxa"/>
            <w:gridSpan w:val="11"/>
            <w:vAlign w:val="bottom"/>
          </w:tcPr>
          <w:p w14:paraId="4197C08D" w14:textId="77777777" w:rsidR="007F3AEB" w:rsidRPr="00C97F80" w:rsidRDefault="007F3AEB" w:rsidP="002A5CB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97F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C97F8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A0846" w:rsidRPr="00C97F80" w14:paraId="64E3D8FD" w14:textId="77777777" w:rsidTr="002A5CBF">
        <w:tc>
          <w:tcPr>
            <w:tcW w:w="2448" w:type="dxa"/>
            <w:vAlign w:val="bottom"/>
          </w:tcPr>
          <w:p w14:paraId="4C7210C2" w14:textId="77777777" w:rsidR="002A0846" w:rsidRPr="00C97F80" w:rsidRDefault="002A0846" w:rsidP="002A084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152" w:type="dxa"/>
            <w:vAlign w:val="bottom"/>
          </w:tcPr>
          <w:p w14:paraId="4EF9BA38" w14:textId="1405673E" w:rsidR="002A0846" w:rsidRPr="00C97F80" w:rsidRDefault="004B2824" w:rsidP="002A084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69C4B8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3DACA089" w14:textId="413995F7" w:rsidR="002A0846" w:rsidRPr="00C97F80" w:rsidRDefault="004B2824" w:rsidP="004B282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976B82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604157F" w14:textId="2F2044F3" w:rsidR="002A0846" w:rsidRPr="00C97F80" w:rsidRDefault="004B2824" w:rsidP="002A0846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B9769E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70837D5" w14:textId="0F74C2FC" w:rsidR="002A0846" w:rsidRPr="00C97F80" w:rsidRDefault="002A0846" w:rsidP="002A084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52B534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6CFE6906" w14:textId="0C32D908" w:rsidR="002A0846" w:rsidRPr="00C97F80" w:rsidRDefault="002A0846" w:rsidP="002A084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771002E9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C4CAF0A" w14:textId="02F7C117" w:rsidR="002A0846" w:rsidRPr="00C97F80" w:rsidRDefault="002A0846" w:rsidP="002A0846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0846" w:rsidRPr="00C97F80" w14:paraId="39E4FDCA" w14:textId="77777777" w:rsidTr="002A5CBF">
        <w:tc>
          <w:tcPr>
            <w:tcW w:w="2448" w:type="dxa"/>
            <w:vAlign w:val="bottom"/>
            <w:hideMark/>
          </w:tcPr>
          <w:p w14:paraId="0AAEBE8F" w14:textId="77777777" w:rsidR="002A0846" w:rsidRPr="00C97F80" w:rsidRDefault="002A0846" w:rsidP="002A084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2" w:type="dxa"/>
            <w:vAlign w:val="bottom"/>
          </w:tcPr>
          <w:p w14:paraId="6CD11A03" w14:textId="1B632EC3" w:rsidR="002A0846" w:rsidRPr="00C97F80" w:rsidRDefault="004B2824" w:rsidP="002A084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(188)</w:t>
            </w:r>
          </w:p>
        </w:tc>
        <w:tc>
          <w:tcPr>
            <w:tcW w:w="236" w:type="dxa"/>
            <w:vAlign w:val="bottom"/>
          </w:tcPr>
          <w:p w14:paraId="2CDFC96C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203EF01B" w14:textId="45A9EB34" w:rsidR="002A0846" w:rsidRPr="00C97F80" w:rsidRDefault="004B2824" w:rsidP="002A084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8DF44E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5E22C87" w14:textId="534B8B7D" w:rsidR="002A0846" w:rsidRPr="00C97F80" w:rsidRDefault="004B2824" w:rsidP="002A0846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36" w:type="dxa"/>
          </w:tcPr>
          <w:p w14:paraId="10D308DE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B07ED9D" w14:textId="28A8ACE9" w:rsidR="002A0846" w:rsidRPr="00C97F80" w:rsidRDefault="002A0846" w:rsidP="002A084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(384)</w:t>
            </w:r>
          </w:p>
        </w:tc>
        <w:tc>
          <w:tcPr>
            <w:tcW w:w="236" w:type="dxa"/>
            <w:vAlign w:val="bottom"/>
          </w:tcPr>
          <w:p w14:paraId="4A336605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30DD9A52" w14:textId="56704F96" w:rsidR="002A0846" w:rsidRPr="00C97F80" w:rsidRDefault="002A0846" w:rsidP="002A084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7600B9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A06973F" w14:textId="6E865DF2" w:rsidR="002A0846" w:rsidRPr="00C97F80" w:rsidRDefault="002A0846" w:rsidP="005F063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(8)</w:t>
            </w:r>
          </w:p>
        </w:tc>
      </w:tr>
      <w:tr w:rsidR="002A0846" w:rsidRPr="00C97F80" w14:paraId="4E8C76F9" w14:textId="77777777" w:rsidTr="002A5CBF">
        <w:tc>
          <w:tcPr>
            <w:tcW w:w="2448" w:type="dxa"/>
            <w:hideMark/>
          </w:tcPr>
          <w:p w14:paraId="20E9072D" w14:textId="38B026AD" w:rsidR="002A0846" w:rsidRPr="00C97F80" w:rsidRDefault="002A0846" w:rsidP="002A0846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  <w:r w:rsidRPr="00C97F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50631" w14:textId="33C5AAE3" w:rsidR="002A0846" w:rsidRPr="00C97F80" w:rsidRDefault="004B2824" w:rsidP="002A084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(188)</w:t>
            </w:r>
          </w:p>
        </w:tc>
        <w:tc>
          <w:tcPr>
            <w:tcW w:w="236" w:type="dxa"/>
            <w:vAlign w:val="bottom"/>
          </w:tcPr>
          <w:p w14:paraId="6F8B4C28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589E0" w14:textId="22B11125" w:rsidR="002A0846" w:rsidRPr="00C97F80" w:rsidRDefault="004B2824" w:rsidP="004B282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B72D37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E84D4" w14:textId="4521B78F" w:rsidR="002A0846" w:rsidRPr="00C97F80" w:rsidRDefault="004B2824" w:rsidP="002A0846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36" w:type="dxa"/>
          </w:tcPr>
          <w:p w14:paraId="0C4A776F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9C91" w14:textId="27262171" w:rsidR="002A0846" w:rsidRPr="00C97F80" w:rsidRDefault="002A0846" w:rsidP="002A084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(384)</w:t>
            </w:r>
          </w:p>
        </w:tc>
        <w:tc>
          <w:tcPr>
            <w:tcW w:w="236" w:type="dxa"/>
            <w:vAlign w:val="bottom"/>
          </w:tcPr>
          <w:p w14:paraId="3A8725D7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387AA" w14:textId="629EB1C4" w:rsidR="002A0846" w:rsidRPr="00C97F80" w:rsidRDefault="002A0846" w:rsidP="002A084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01386771" w14:textId="77777777" w:rsidR="002A0846" w:rsidRPr="00C97F80" w:rsidRDefault="002A0846" w:rsidP="002A0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51611" w14:textId="6734C23B" w:rsidR="002A0846" w:rsidRPr="00C97F80" w:rsidRDefault="002A0846" w:rsidP="002A0846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(8)</w:t>
            </w:r>
          </w:p>
        </w:tc>
      </w:tr>
      <w:tr w:rsidR="000E2D5A" w:rsidRPr="00C97F80" w14:paraId="56273178" w14:textId="77777777" w:rsidTr="002A5CBF">
        <w:tc>
          <w:tcPr>
            <w:tcW w:w="2448" w:type="dxa"/>
            <w:vAlign w:val="bottom"/>
            <w:hideMark/>
          </w:tcPr>
          <w:p w14:paraId="5BC728D5" w14:textId="77777777" w:rsidR="000E2D5A" w:rsidRPr="00C97F80" w:rsidRDefault="000E2D5A" w:rsidP="000E2D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1152" w:type="dxa"/>
            <w:vAlign w:val="bottom"/>
          </w:tcPr>
          <w:p w14:paraId="02766739" w14:textId="356FBE6F" w:rsidR="000E2D5A" w:rsidRPr="00C97F80" w:rsidRDefault="000E2D5A" w:rsidP="000E2D5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62A224" w14:textId="77777777" w:rsidR="000E2D5A" w:rsidRPr="00C97F80" w:rsidRDefault="000E2D5A" w:rsidP="000E2D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9F30DE8" w14:textId="1AE98A09" w:rsidR="000E2D5A" w:rsidRPr="00C97F80" w:rsidRDefault="000E2D5A" w:rsidP="000E2D5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694B0F" w14:textId="77777777" w:rsidR="000E2D5A" w:rsidRPr="00C97F80" w:rsidRDefault="000E2D5A" w:rsidP="000E2D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E7146C1" w14:textId="0C61295B" w:rsidR="000E2D5A" w:rsidRPr="00C97F80" w:rsidRDefault="000E2D5A" w:rsidP="000E2D5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B43ED2" w14:textId="77777777" w:rsidR="000E2D5A" w:rsidRPr="00C97F80" w:rsidRDefault="000E2D5A" w:rsidP="000E2D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FDAB690" w14:textId="6715495F" w:rsidR="000E2D5A" w:rsidRPr="00C97F80" w:rsidRDefault="000E2D5A" w:rsidP="000E2D5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9A7599" w14:textId="77777777" w:rsidR="000E2D5A" w:rsidRPr="00C97F80" w:rsidRDefault="000E2D5A" w:rsidP="000E2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</w:tcPr>
          <w:p w14:paraId="449E4CC4" w14:textId="19997D4C" w:rsidR="000E2D5A" w:rsidRPr="00C97F80" w:rsidRDefault="000E2D5A" w:rsidP="000E2D5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F3E169" w14:textId="77777777" w:rsidR="000E2D5A" w:rsidRPr="00C97F80" w:rsidRDefault="000E2D5A" w:rsidP="000E2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21B2355" w14:textId="360646A5" w:rsidR="000E2D5A" w:rsidRPr="00C97F80" w:rsidRDefault="000E2D5A" w:rsidP="000E2D5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</w:tr>
      <w:tr w:rsidR="000E2D5A" w:rsidRPr="00C97F80" w14:paraId="45D17EA9" w14:textId="77777777" w:rsidTr="002A5CBF">
        <w:tc>
          <w:tcPr>
            <w:tcW w:w="2448" w:type="dxa"/>
            <w:vAlign w:val="bottom"/>
            <w:hideMark/>
          </w:tcPr>
          <w:p w14:paraId="7C8E9CEA" w14:textId="77777777" w:rsidR="000E2D5A" w:rsidRPr="00C97F80" w:rsidRDefault="000E2D5A" w:rsidP="000E2D5A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6BA97" w14:textId="372DA766" w:rsidR="000E2D5A" w:rsidRPr="00C97F80" w:rsidRDefault="000E2D5A" w:rsidP="000E2D5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(188)</w:t>
            </w:r>
          </w:p>
        </w:tc>
        <w:tc>
          <w:tcPr>
            <w:tcW w:w="236" w:type="dxa"/>
            <w:vAlign w:val="bottom"/>
          </w:tcPr>
          <w:p w14:paraId="16D0F6D1" w14:textId="77777777" w:rsidR="000E2D5A" w:rsidRPr="00C97F80" w:rsidRDefault="000E2D5A" w:rsidP="000E2D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998019" w14:textId="1DA2E0C5" w:rsidR="000E2D5A" w:rsidRPr="00C97F80" w:rsidRDefault="000E2D5A" w:rsidP="000E2D5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D4268F" w14:textId="77777777" w:rsidR="000E2D5A" w:rsidRPr="00C97F80" w:rsidRDefault="000E2D5A" w:rsidP="000E2D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80FDF" w14:textId="2192482F" w:rsidR="000E2D5A" w:rsidRPr="00C97F80" w:rsidRDefault="000E2D5A" w:rsidP="000E2D5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36" w:type="dxa"/>
          </w:tcPr>
          <w:p w14:paraId="6CE5A245" w14:textId="77777777" w:rsidR="000E2D5A" w:rsidRPr="00C97F80" w:rsidRDefault="000E2D5A" w:rsidP="000E2D5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F1D1D" w14:textId="517AB01F" w:rsidR="000E2D5A" w:rsidRPr="00C97F80" w:rsidRDefault="000E2D5A" w:rsidP="000E2D5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(384)</w:t>
            </w:r>
          </w:p>
        </w:tc>
        <w:tc>
          <w:tcPr>
            <w:tcW w:w="236" w:type="dxa"/>
            <w:vAlign w:val="bottom"/>
          </w:tcPr>
          <w:p w14:paraId="4D5CB8AD" w14:textId="77777777" w:rsidR="000E2D5A" w:rsidRPr="00C97F80" w:rsidRDefault="000E2D5A" w:rsidP="000E2D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5A833" w14:textId="683936B7" w:rsidR="000E2D5A" w:rsidRPr="00C97F80" w:rsidRDefault="000E2D5A" w:rsidP="000E2D5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34B2A730" w14:textId="77777777" w:rsidR="000E2D5A" w:rsidRPr="00C97F80" w:rsidRDefault="000E2D5A" w:rsidP="000E2D5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C49D40" w14:textId="53EFB586" w:rsidR="000E2D5A" w:rsidRPr="00C97F80" w:rsidRDefault="000E2D5A" w:rsidP="000E2D5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7F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</w:t>
            </w:r>
          </w:p>
        </w:tc>
      </w:tr>
    </w:tbl>
    <w:p w14:paraId="25058AE6" w14:textId="16D5A210" w:rsidR="00C97F80" w:rsidRDefault="00C97F80" w:rsidP="00AB2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364F3" w14:textId="3ADF9FAF" w:rsidR="00B4747B" w:rsidRPr="00161E24" w:rsidRDefault="00B4747B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 </w:t>
      </w:r>
    </w:p>
    <w:p w14:paraId="2104ACA6" w14:textId="77777777" w:rsidR="00B4747B" w:rsidRPr="00161E24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30A9A" w14:textId="60134170" w:rsidR="006A0AFC" w:rsidRDefault="00A801E0" w:rsidP="00AB27A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161E24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วันที่รายงาน ส่งผลกระทบต่อการวัดมูลค่าของเครื่องมือทางการเงินในสกุลเงินตราต่างประเทศ </w:t>
      </w:r>
      <w:r w:rsidR="00156A55" w:rsidRPr="00161E24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 ตัวแปรอื่นโดยเฉพาะอัตราดอกเบี้ยเป็นอัตราคงที่</w:t>
      </w:r>
    </w:p>
    <w:p w14:paraId="2B34A3CC" w14:textId="77777777" w:rsidR="00AB27A1" w:rsidRPr="00AB27A1" w:rsidRDefault="00AB27A1" w:rsidP="00AB27A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46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80"/>
        <w:gridCol w:w="1081"/>
        <w:gridCol w:w="180"/>
        <w:gridCol w:w="1169"/>
        <w:gridCol w:w="180"/>
        <w:gridCol w:w="1170"/>
      </w:tblGrid>
      <w:tr w:rsidR="00DD662F" w:rsidRPr="00161E24" w14:paraId="6DDCC96E" w14:textId="77777777" w:rsidTr="00D205A4">
        <w:tc>
          <w:tcPr>
            <w:tcW w:w="2250" w:type="dxa"/>
          </w:tcPr>
          <w:p w14:paraId="57BA56DA" w14:textId="205D041A" w:rsidR="00DD662F" w:rsidRPr="00161E24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A2CE5A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5AD30E69" w14:textId="739D164C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182FA3" w:rsidRPr="00161E24" w14:paraId="55847EED" w14:textId="77777777" w:rsidTr="00D205A4">
        <w:trPr>
          <w:trHeight w:val="218"/>
        </w:trPr>
        <w:tc>
          <w:tcPr>
            <w:tcW w:w="2250" w:type="dxa"/>
            <w:hideMark/>
          </w:tcPr>
          <w:p w14:paraId="4A286165" w14:textId="0768D9C8" w:rsidR="00DD662F" w:rsidRPr="00161E24" w:rsidRDefault="00DD662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</w:p>
        </w:tc>
        <w:tc>
          <w:tcPr>
            <w:tcW w:w="1170" w:type="dxa"/>
            <w:hideMark/>
          </w:tcPr>
          <w:p w14:paraId="0A2D30D8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02B77715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53602556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2A8543BD" w14:textId="50C7D28C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</w:t>
            </w:r>
            <w:r w:rsidR="00A31163"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</w:t>
            </w:r>
          </w:p>
        </w:tc>
      </w:tr>
      <w:tr w:rsidR="00182FA3" w:rsidRPr="00161E24" w14:paraId="75938509" w14:textId="77777777" w:rsidTr="00D205A4">
        <w:tc>
          <w:tcPr>
            <w:tcW w:w="2250" w:type="dxa"/>
          </w:tcPr>
          <w:p w14:paraId="57063F0F" w14:textId="7A810968" w:rsidR="00DD662F" w:rsidRPr="00161E24" w:rsidRDefault="005B714B" w:rsidP="005B71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25AE110C" w14:textId="77777777" w:rsidR="00DD662F" w:rsidRPr="00161E24" w:rsidRDefault="00DD662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21D0B0BC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E18D8B0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7A3DC135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2E2A1653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1FA74299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EB2B641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5906D12D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DD662F" w:rsidRPr="00161E24" w14:paraId="2918AC27" w14:textId="77777777" w:rsidTr="00D205A4">
        <w:tc>
          <w:tcPr>
            <w:tcW w:w="2250" w:type="dxa"/>
          </w:tcPr>
          <w:p w14:paraId="3763945E" w14:textId="77777777" w:rsidR="00DD662F" w:rsidRPr="00161E24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023FBBC9" w14:textId="77777777" w:rsidR="00DD662F" w:rsidRPr="00161E24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6213B521" w14:textId="77777777" w:rsidR="00DD662F" w:rsidRPr="00161E24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182FA3" w:rsidRPr="00161E24" w14:paraId="4CB85EF5" w14:textId="77777777" w:rsidTr="00D205A4">
        <w:tc>
          <w:tcPr>
            <w:tcW w:w="2250" w:type="dxa"/>
            <w:hideMark/>
          </w:tcPr>
          <w:p w14:paraId="329113A2" w14:textId="747F97C0" w:rsidR="00DD662F" w:rsidRPr="00161E24" w:rsidRDefault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3F2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170" w:type="dxa"/>
          </w:tcPr>
          <w:p w14:paraId="02AB01ED" w14:textId="54273219" w:rsidR="00DD662F" w:rsidRPr="00161E24" w:rsidRDefault="00DD662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758CEE" w14:textId="07B55FC1" w:rsidR="00DD662F" w:rsidRPr="00161E24" w:rsidRDefault="00DD662F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9AC6A45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2675A186" w14:textId="1D70B3FB" w:rsidR="00DD662F" w:rsidRPr="00161E24" w:rsidRDefault="00DD662F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9C25DF6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009B5667" w14:textId="5D303511" w:rsidR="00DD662F" w:rsidRPr="00161E24" w:rsidRDefault="00DD662F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4E4B16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0A3887F" w14:textId="09C4C7C3" w:rsidR="00DD662F" w:rsidRPr="00161E24" w:rsidRDefault="00DD662F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16861" w:rsidRPr="00161E24" w14:paraId="39E153C0" w14:textId="77777777" w:rsidTr="00D205A4">
        <w:tc>
          <w:tcPr>
            <w:tcW w:w="2250" w:type="dxa"/>
          </w:tcPr>
          <w:p w14:paraId="6DB6AB63" w14:textId="2970CF30" w:rsidR="00E16861" w:rsidRPr="00161E24" w:rsidRDefault="00E16861" w:rsidP="00E1686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13D9F3E5" w14:textId="4025BEB2" w:rsidR="00E16861" w:rsidRPr="00161E24" w:rsidRDefault="00E16861" w:rsidP="00E168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80" w:type="dxa"/>
            <w:vAlign w:val="bottom"/>
          </w:tcPr>
          <w:p w14:paraId="2B6E66A5" w14:textId="57C7CEF9" w:rsidR="00E16861" w:rsidRPr="007F156F" w:rsidRDefault="00E16861" w:rsidP="00E1686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15108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564823C" w14:textId="77777777" w:rsidR="00E16861" w:rsidRPr="00161E24" w:rsidRDefault="00E16861" w:rsidP="00E168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3BE51DC6" w14:textId="14E8612E" w:rsidR="00E16861" w:rsidRPr="00161E24" w:rsidRDefault="0015108C" w:rsidP="00E1686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5FB416EF" w14:textId="77777777" w:rsidR="00E16861" w:rsidRPr="00161E24" w:rsidRDefault="00E16861" w:rsidP="00E168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1AE0BF25" w14:textId="05D828AE" w:rsidR="00E16861" w:rsidRPr="00F4273D" w:rsidRDefault="00E16861" w:rsidP="00E1686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11ACA2" w14:textId="77777777" w:rsidR="00E16861" w:rsidRPr="00161E24" w:rsidRDefault="00E16861" w:rsidP="00E1686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018938D" w14:textId="509D562E" w:rsidR="00E16861" w:rsidRPr="00F4273D" w:rsidRDefault="00E16861" w:rsidP="00E1686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086C31" w:rsidRPr="00161E24" w14:paraId="0249D6A2" w14:textId="77777777" w:rsidTr="00D205A4">
        <w:tc>
          <w:tcPr>
            <w:tcW w:w="2250" w:type="dxa"/>
          </w:tcPr>
          <w:p w14:paraId="4E804231" w14:textId="77777777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9783336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3515731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8AAB98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7CE5DA48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8F3FADD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2EBA9C1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5DC372B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C3D2F3B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161E24" w14:paraId="2344AD0D" w14:textId="77777777" w:rsidTr="00D205A4">
        <w:tc>
          <w:tcPr>
            <w:tcW w:w="2250" w:type="dxa"/>
          </w:tcPr>
          <w:p w14:paraId="17DDA35B" w14:textId="32F32759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3F2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170" w:type="dxa"/>
          </w:tcPr>
          <w:p w14:paraId="2CD0A6F0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BA10699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B870B60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6CC3C04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4272CA3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5DE8321E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D79EFD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DFB0D93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F239F" w:rsidRPr="00161E24" w14:paraId="05F6832E" w14:textId="77777777" w:rsidTr="00D205A4">
        <w:tc>
          <w:tcPr>
            <w:tcW w:w="2250" w:type="dxa"/>
          </w:tcPr>
          <w:p w14:paraId="4FD09280" w14:textId="68D00946" w:rsidR="003F239F" w:rsidRPr="00161E24" w:rsidRDefault="003F239F" w:rsidP="003F239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0F911EEE" w14:textId="5BB79B67" w:rsidR="003F239F" w:rsidRPr="00161E24" w:rsidRDefault="003F239F" w:rsidP="003F239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80" w:type="dxa"/>
            <w:vAlign w:val="bottom"/>
          </w:tcPr>
          <w:p w14:paraId="4D5C4F8D" w14:textId="07FD3686" w:rsidR="003F239F" w:rsidRPr="00161E24" w:rsidRDefault="003F239F" w:rsidP="003F239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912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15108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</w:t>
            </w:r>
            <w:r w:rsidRPr="004912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964ABD0" w14:textId="77777777" w:rsidR="003F239F" w:rsidRPr="00161E24" w:rsidRDefault="003F239F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5620315D" w14:textId="399AFB36" w:rsidR="003F239F" w:rsidRPr="00161E24" w:rsidRDefault="0015108C" w:rsidP="003F239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C129EB8" w14:textId="77777777" w:rsidR="003F239F" w:rsidRPr="00161E24" w:rsidRDefault="003F239F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15FBBD4" w14:textId="760CC073" w:rsidR="003F239F" w:rsidRPr="00161E24" w:rsidRDefault="003F239F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B59CB1" w14:textId="77777777" w:rsidR="003F239F" w:rsidRPr="00161E24" w:rsidRDefault="003F239F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24902A0" w14:textId="47AAAC49" w:rsidR="003F239F" w:rsidRPr="00161E24" w:rsidRDefault="003F239F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3F239F" w:rsidRPr="00161E24" w14:paraId="0C521EB7" w14:textId="77777777" w:rsidTr="00D205A4">
        <w:tc>
          <w:tcPr>
            <w:tcW w:w="2250" w:type="dxa"/>
          </w:tcPr>
          <w:p w14:paraId="103421BB" w14:textId="79A03532" w:rsidR="003F239F" w:rsidRPr="00161E24" w:rsidRDefault="003F239F" w:rsidP="003F239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8483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1170" w:type="dxa"/>
          </w:tcPr>
          <w:p w14:paraId="3AFEBB81" w14:textId="2DD1B2DC" w:rsidR="003F239F" w:rsidRDefault="003F239F" w:rsidP="003F239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80" w:type="dxa"/>
            <w:vAlign w:val="bottom"/>
          </w:tcPr>
          <w:p w14:paraId="596C2305" w14:textId="726A9ABF" w:rsidR="003F239F" w:rsidRDefault="003F239F" w:rsidP="003F239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66652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4886AE2" w14:textId="77777777" w:rsidR="003F239F" w:rsidRPr="00161E24" w:rsidRDefault="003F239F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20792171" w14:textId="25309689" w:rsidR="003F239F" w:rsidRDefault="00666520" w:rsidP="003F239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6204AE83" w14:textId="77777777" w:rsidR="003F239F" w:rsidRPr="00161E24" w:rsidRDefault="003F239F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8A7B5D9" w14:textId="02628634" w:rsidR="003F239F" w:rsidRDefault="003F239F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F83302" w14:textId="77777777" w:rsidR="003F239F" w:rsidRPr="00161E24" w:rsidRDefault="003F239F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0C979CA" w14:textId="18C31ECF" w:rsidR="003F239F" w:rsidRDefault="003F239F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15108C" w:rsidRPr="00161E24" w14:paraId="1C1DB6CF" w14:textId="77777777" w:rsidTr="00D205A4">
        <w:tc>
          <w:tcPr>
            <w:tcW w:w="2250" w:type="dxa"/>
          </w:tcPr>
          <w:p w14:paraId="7E7EABB2" w14:textId="77777777" w:rsidR="0015108C" w:rsidRPr="00784835" w:rsidRDefault="0015108C" w:rsidP="003F239F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C8DD468" w14:textId="77777777" w:rsidR="0015108C" w:rsidRDefault="0015108C" w:rsidP="003F239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481A86A7" w14:textId="77777777" w:rsidR="0015108C" w:rsidRDefault="0015108C" w:rsidP="003F239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CAC8B96" w14:textId="77777777" w:rsidR="0015108C" w:rsidRPr="00161E24" w:rsidRDefault="0015108C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4273C7F1" w14:textId="77777777" w:rsidR="0015108C" w:rsidRDefault="0015108C" w:rsidP="003F239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ECA4935" w14:textId="77777777" w:rsidR="0015108C" w:rsidRPr="00161E24" w:rsidRDefault="0015108C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1675C3B" w14:textId="77777777" w:rsidR="0015108C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54A2584" w14:textId="77777777" w:rsidR="0015108C" w:rsidRPr="00161E24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88E09E1" w14:textId="77777777" w:rsidR="0015108C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15108C" w:rsidRPr="00161E24" w14:paraId="2A30E0DD" w14:textId="77777777" w:rsidTr="00D205A4">
        <w:tc>
          <w:tcPr>
            <w:tcW w:w="2250" w:type="dxa"/>
          </w:tcPr>
          <w:p w14:paraId="699063F6" w14:textId="77777777" w:rsidR="0015108C" w:rsidRPr="00784835" w:rsidRDefault="0015108C" w:rsidP="003F239F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6357D697" w14:textId="77777777" w:rsidR="0015108C" w:rsidRDefault="0015108C" w:rsidP="003F239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3BD05338" w14:textId="77777777" w:rsidR="0015108C" w:rsidRDefault="0015108C" w:rsidP="003F239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215688E" w14:textId="77777777" w:rsidR="0015108C" w:rsidRPr="00161E24" w:rsidRDefault="0015108C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4A58E7ED" w14:textId="77777777" w:rsidR="0015108C" w:rsidRDefault="0015108C" w:rsidP="003F239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FC64EDB" w14:textId="77777777" w:rsidR="0015108C" w:rsidRPr="00161E24" w:rsidRDefault="0015108C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05CC06A5" w14:textId="77777777" w:rsidR="0015108C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F27AEAC" w14:textId="77777777" w:rsidR="0015108C" w:rsidRPr="00161E24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3064E84F" w14:textId="77777777" w:rsidR="0015108C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15108C" w:rsidRPr="00161E24" w14:paraId="46A87261" w14:textId="77777777" w:rsidTr="00D205A4">
        <w:tc>
          <w:tcPr>
            <w:tcW w:w="2250" w:type="dxa"/>
          </w:tcPr>
          <w:p w14:paraId="3F8F92FF" w14:textId="77777777" w:rsidR="0015108C" w:rsidRPr="00784835" w:rsidRDefault="0015108C" w:rsidP="003F239F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2070D4B" w14:textId="77777777" w:rsidR="0015108C" w:rsidRDefault="0015108C" w:rsidP="003F239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6395A2C0" w14:textId="77777777" w:rsidR="0015108C" w:rsidRDefault="0015108C" w:rsidP="003F239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919BE8" w14:textId="77777777" w:rsidR="0015108C" w:rsidRPr="00161E24" w:rsidRDefault="0015108C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3317034D" w14:textId="77777777" w:rsidR="0015108C" w:rsidRDefault="0015108C" w:rsidP="003F239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14E669BB" w14:textId="77777777" w:rsidR="0015108C" w:rsidRPr="00161E24" w:rsidRDefault="0015108C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672ECB8" w14:textId="77777777" w:rsidR="0015108C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1F03B1D" w14:textId="77777777" w:rsidR="0015108C" w:rsidRPr="00161E24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818B36E" w14:textId="77777777" w:rsidR="0015108C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15108C" w:rsidRPr="00161E24" w14:paraId="50F8D6CB" w14:textId="77777777" w:rsidTr="00D205A4">
        <w:tc>
          <w:tcPr>
            <w:tcW w:w="2250" w:type="dxa"/>
          </w:tcPr>
          <w:p w14:paraId="78DB0942" w14:textId="77777777" w:rsidR="0015108C" w:rsidRPr="00784835" w:rsidRDefault="0015108C" w:rsidP="003F239F">
            <w:pPr>
              <w:spacing w:line="240" w:lineRule="auto"/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05FF20DE" w14:textId="77777777" w:rsidR="0015108C" w:rsidRDefault="0015108C" w:rsidP="003F239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279C89BD" w14:textId="77777777" w:rsidR="0015108C" w:rsidRDefault="0015108C" w:rsidP="003F239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B5CEE21" w14:textId="77777777" w:rsidR="0015108C" w:rsidRPr="00161E24" w:rsidRDefault="0015108C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772832FD" w14:textId="77777777" w:rsidR="0015108C" w:rsidRDefault="0015108C" w:rsidP="003F239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C390D4B" w14:textId="77777777" w:rsidR="0015108C" w:rsidRPr="00161E24" w:rsidRDefault="0015108C" w:rsidP="003F23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13BFD9FB" w14:textId="77777777" w:rsidR="0015108C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21A1C98" w14:textId="77777777" w:rsidR="0015108C" w:rsidRPr="00161E24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7EC7C5B6" w14:textId="77777777" w:rsidR="0015108C" w:rsidRDefault="0015108C" w:rsidP="004B2553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CC1B9A" w:rsidRPr="00161E24" w14:paraId="30CE9F93" w14:textId="77777777" w:rsidTr="002A5CBF">
        <w:trPr>
          <w:tblHeader/>
        </w:trPr>
        <w:tc>
          <w:tcPr>
            <w:tcW w:w="2250" w:type="dxa"/>
          </w:tcPr>
          <w:p w14:paraId="5D80BCC1" w14:textId="77777777" w:rsidR="00CC1B9A" w:rsidRPr="00161E24" w:rsidRDefault="00CC1B9A" w:rsidP="002A5CB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ED60DC2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64DA968E" w14:textId="27D02C20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="0044778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CC1B9A" w:rsidRPr="00161E24" w14:paraId="35C4A6A2" w14:textId="77777777" w:rsidTr="002A5CBF">
        <w:trPr>
          <w:trHeight w:val="218"/>
          <w:tblHeader/>
        </w:trPr>
        <w:tc>
          <w:tcPr>
            <w:tcW w:w="2250" w:type="dxa"/>
            <w:hideMark/>
          </w:tcPr>
          <w:p w14:paraId="01CCAA04" w14:textId="77777777" w:rsidR="00CC1B9A" w:rsidRPr="00161E24" w:rsidRDefault="00CC1B9A" w:rsidP="002A5CB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</w:p>
        </w:tc>
        <w:tc>
          <w:tcPr>
            <w:tcW w:w="1170" w:type="dxa"/>
            <w:hideMark/>
          </w:tcPr>
          <w:p w14:paraId="23A3063D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40332123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48B176E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670E9706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ส่วนของเจ้าของสุทธิจากภาษี</w:t>
            </w:r>
          </w:p>
        </w:tc>
      </w:tr>
      <w:tr w:rsidR="00CC1B9A" w:rsidRPr="00161E24" w14:paraId="7E353038" w14:textId="77777777" w:rsidTr="002A5CBF">
        <w:trPr>
          <w:tblHeader/>
        </w:trPr>
        <w:tc>
          <w:tcPr>
            <w:tcW w:w="2250" w:type="dxa"/>
          </w:tcPr>
          <w:p w14:paraId="54396C71" w14:textId="77777777" w:rsidR="00CC1B9A" w:rsidRPr="00161E24" w:rsidRDefault="00CC1B9A" w:rsidP="002A5C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3A0211DA" w14:textId="77777777" w:rsidR="00CC1B9A" w:rsidRPr="00161E24" w:rsidRDefault="00CC1B9A" w:rsidP="002A5CB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C73BA20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7EB846F8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7E87A747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3529537E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0D74D6A1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65A8766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6A0934A3" w14:textId="77777777" w:rsidR="00CC1B9A" w:rsidRPr="00161E24" w:rsidRDefault="00CC1B9A" w:rsidP="002A5C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CC1B9A" w:rsidRPr="00161E24" w14:paraId="7E6F8D7A" w14:textId="77777777" w:rsidTr="002A5CBF">
        <w:trPr>
          <w:tblHeader/>
        </w:trPr>
        <w:tc>
          <w:tcPr>
            <w:tcW w:w="2250" w:type="dxa"/>
          </w:tcPr>
          <w:p w14:paraId="5987E0D5" w14:textId="77777777" w:rsidR="00CC1B9A" w:rsidRPr="00161E24" w:rsidRDefault="00CC1B9A" w:rsidP="002A5C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CC93B65" w14:textId="77777777" w:rsidR="00CC1B9A" w:rsidRPr="00161E24" w:rsidRDefault="00CC1B9A" w:rsidP="002A5C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5EF880BC" w14:textId="77777777" w:rsidR="00CC1B9A" w:rsidRPr="00161E24" w:rsidRDefault="00CC1B9A" w:rsidP="002A5C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CC1B9A" w:rsidRPr="00161E24" w14:paraId="364E1B1B" w14:textId="77777777" w:rsidTr="002A5CBF">
        <w:tc>
          <w:tcPr>
            <w:tcW w:w="2250" w:type="dxa"/>
            <w:hideMark/>
          </w:tcPr>
          <w:p w14:paraId="189371B7" w14:textId="7FBC1566" w:rsidR="00CC1B9A" w:rsidRPr="00161E24" w:rsidRDefault="00CC1B9A" w:rsidP="002A5CB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5640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170" w:type="dxa"/>
          </w:tcPr>
          <w:p w14:paraId="6B7E3EA3" w14:textId="77777777" w:rsidR="00CC1B9A" w:rsidRPr="00161E24" w:rsidRDefault="00CC1B9A" w:rsidP="002A5CB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535E627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FCB5895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71233FB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060F495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1293CE26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B584F5C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5E9682C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C1B9A" w:rsidRPr="00161E24" w14:paraId="10BD2B88" w14:textId="77777777" w:rsidTr="005B5BFE">
        <w:tc>
          <w:tcPr>
            <w:tcW w:w="2250" w:type="dxa"/>
          </w:tcPr>
          <w:p w14:paraId="6D729A58" w14:textId="77777777" w:rsidR="00CC1B9A" w:rsidRPr="00161E24" w:rsidRDefault="00CC1B9A" w:rsidP="002A5CB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6098235E" w14:textId="56F0AE19" w:rsidR="00CC1B9A" w:rsidRPr="00161E24" w:rsidRDefault="007F4919" w:rsidP="002A5CB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80" w:type="dxa"/>
            <w:vAlign w:val="bottom"/>
          </w:tcPr>
          <w:p w14:paraId="4791C1A9" w14:textId="020DD7E3" w:rsidR="00CC1B9A" w:rsidRPr="00161E24" w:rsidRDefault="000A435F" w:rsidP="002A5CB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DBF5B8B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7127B397" w14:textId="2129547C" w:rsidR="00CC1B9A" w:rsidRPr="00161E24" w:rsidRDefault="000A435F" w:rsidP="002A5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CF65F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21AEBB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7638ED9C" w14:textId="53C74019" w:rsidR="00CC1B9A" w:rsidRPr="00161E24" w:rsidRDefault="00BD5790" w:rsidP="002A5CBF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0063ED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7061E18" w14:textId="1DF2F3BF" w:rsidR="00CC1B9A" w:rsidRPr="00161E24" w:rsidRDefault="00BD5790" w:rsidP="002A5CBF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CC1B9A" w:rsidRPr="00161E24" w14:paraId="167BAA51" w14:textId="77777777" w:rsidTr="002A5CBF">
        <w:tc>
          <w:tcPr>
            <w:tcW w:w="2250" w:type="dxa"/>
          </w:tcPr>
          <w:p w14:paraId="443BB0D9" w14:textId="77777777" w:rsidR="00CC1B9A" w:rsidRPr="00161E24" w:rsidRDefault="00CC1B9A" w:rsidP="002A5CB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0FC4C03" w14:textId="77777777" w:rsidR="00CC1B9A" w:rsidRPr="00161E24" w:rsidRDefault="00CC1B9A" w:rsidP="002A5CB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9FCE2B6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5922EDD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341CD0D1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083B76B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8206760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E2AB01B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6B2DAAC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C1B9A" w:rsidRPr="00161E24" w14:paraId="071EFB33" w14:textId="77777777" w:rsidTr="002A5CBF">
        <w:tc>
          <w:tcPr>
            <w:tcW w:w="2250" w:type="dxa"/>
          </w:tcPr>
          <w:p w14:paraId="214190E3" w14:textId="1465CDB5" w:rsidR="00CC1B9A" w:rsidRPr="00161E24" w:rsidRDefault="00CC1B9A" w:rsidP="002A5CB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5640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170" w:type="dxa"/>
          </w:tcPr>
          <w:p w14:paraId="6B60156D" w14:textId="77777777" w:rsidR="00CC1B9A" w:rsidRPr="00161E24" w:rsidRDefault="00CC1B9A" w:rsidP="002A5CB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022E2F1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5692A91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E92CF8D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13103A8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5065F6AF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72B56952" w14:textId="77777777" w:rsidR="00CC1B9A" w:rsidRPr="00161E24" w:rsidRDefault="00CC1B9A" w:rsidP="002A5C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4965A9D" w14:textId="77777777" w:rsidR="00CC1B9A" w:rsidRPr="00161E24" w:rsidRDefault="00CC1B9A" w:rsidP="002A5CB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64029" w:rsidRPr="00161E24" w14:paraId="38EACAC6" w14:textId="77777777" w:rsidTr="005B5BFE">
        <w:tc>
          <w:tcPr>
            <w:tcW w:w="2250" w:type="dxa"/>
          </w:tcPr>
          <w:p w14:paraId="4A9795EA" w14:textId="75ACC611" w:rsidR="00564029" w:rsidRPr="00161E24" w:rsidRDefault="00564029" w:rsidP="0056402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345F094D" w14:textId="05773C9E" w:rsidR="00564029" w:rsidRPr="00161E24" w:rsidRDefault="00564029" w:rsidP="0056402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80" w:type="dxa"/>
            <w:vAlign w:val="bottom"/>
          </w:tcPr>
          <w:p w14:paraId="3CF499E7" w14:textId="5D787F01" w:rsidR="00564029" w:rsidRPr="00161E24" w:rsidRDefault="000A435F" w:rsidP="00564029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0EC0FEF9" w14:textId="77777777" w:rsidR="00564029" w:rsidRPr="00161E24" w:rsidRDefault="00564029" w:rsidP="005640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D0257F2" w14:textId="0F8DE80B" w:rsidR="00564029" w:rsidRPr="00161E24" w:rsidRDefault="00564029" w:rsidP="005640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0A435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F4AF4F" w14:textId="77777777" w:rsidR="00564029" w:rsidRPr="00161E24" w:rsidRDefault="00564029" w:rsidP="005640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2EF66615" w14:textId="52232B0B" w:rsidR="00564029" w:rsidRPr="00161E24" w:rsidRDefault="00564029" w:rsidP="00BD5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B6FB30" w14:textId="77777777" w:rsidR="00564029" w:rsidRPr="00161E24" w:rsidRDefault="00564029" w:rsidP="00BD5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FCF25D3" w14:textId="21365771" w:rsidR="00564029" w:rsidRPr="00161E24" w:rsidRDefault="00564029" w:rsidP="00BD5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564029" w:rsidRPr="00161E24" w14:paraId="68FF7F58" w14:textId="77777777" w:rsidTr="005B5BFE">
        <w:tc>
          <w:tcPr>
            <w:tcW w:w="2250" w:type="dxa"/>
          </w:tcPr>
          <w:p w14:paraId="14DC35A7" w14:textId="3CC53FB3" w:rsidR="00564029" w:rsidRPr="00161E24" w:rsidRDefault="00564029" w:rsidP="0056402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8483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1170" w:type="dxa"/>
          </w:tcPr>
          <w:p w14:paraId="5F02F97E" w14:textId="4A5D2156" w:rsidR="00564029" w:rsidRDefault="00564029" w:rsidP="0056402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80" w:type="dxa"/>
            <w:vAlign w:val="bottom"/>
          </w:tcPr>
          <w:p w14:paraId="102A4EF6" w14:textId="6FFF86AD" w:rsidR="00564029" w:rsidRDefault="00564029" w:rsidP="00564029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CF65F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23F455" w14:textId="77777777" w:rsidR="00564029" w:rsidRPr="00161E24" w:rsidRDefault="00564029" w:rsidP="005640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786126DC" w14:textId="0F358EF0" w:rsidR="00564029" w:rsidRDefault="00CF65FB" w:rsidP="005640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421CB8CA" w14:textId="77777777" w:rsidR="00564029" w:rsidRPr="00161E24" w:rsidRDefault="00564029" w:rsidP="005640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2E9E264" w14:textId="75BB005A" w:rsidR="00564029" w:rsidRDefault="00564029" w:rsidP="00BD5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9EFB55" w14:textId="77777777" w:rsidR="00564029" w:rsidRPr="00161E24" w:rsidRDefault="00564029" w:rsidP="00BD5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0B1CC007" w14:textId="2209770E" w:rsidR="00564029" w:rsidRDefault="00564029" w:rsidP="00BD5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76E19B4B" w14:textId="77777777" w:rsidR="004F7AAD" w:rsidRPr="00AB27A1" w:rsidRDefault="004F7AAD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0"/>
          <w:lang w:bidi="th-TH"/>
        </w:rPr>
      </w:pPr>
    </w:p>
    <w:p w14:paraId="7925F02A" w14:textId="6BEF8E09" w:rsidR="00B4747B" w:rsidRPr="006A2EE6" w:rsidRDefault="00B4747B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  <w:lang w:bidi="th-TH"/>
        </w:rPr>
      </w:pP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9031AB" w:rsidRPr="006A2EE6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6A2EE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6A2EE6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A2EE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6A2EE6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18B6D0CF" w14:textId="387557F6" w:rsidR="00B2547C" w:rsidRPr="00AB27A1" w:rsidRDefault="00B2547C" w:rsidP="00EA389E">
      <w:pPr>
        <w:pStyle w:val="block"/>
        <w:spacing w:after="0" w:line="240" w:lineRule="auto"/>
        <w:ind w:left="1440" w:right="-7"/>
        <w:jc w:val="both"/>
        <w:rPr>
          <w:rFonts w:asciiTheme="majorBidi" w:hAnsiTheme="majorBidi" w:cstheme="majorBidi"/>
          <w:b/>
          <w:bCs/>
          <w:color w:val="0000FF"/>
          <w:sz w:val="20"/>
          <w:lang w:bidi="th-TH"/>
        </w:rPr>
      </w:pPr>
    </w:p>
    <w:p w14:paraId="3AC1B767" w14:textId="57BE25F7" w:rsidR="00B2547C" w:rsidRPr="007E5A54" w:rsidRDefault="00B2547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A2EE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>เป็น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ซึ่งส่งผลกระทบต่อการดำเนินงานและกระแสเงินสดของกลุ่มบริษัท 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 xml:space="preserve">เนื่องจากตราสารหนี้และเงินกู้ยืม </w:t>
      </w:r>
      <w:r w:rsidR="0027064B" w:rsidRPr="006A2EE6">
        <w:rPr>
          <w:rFonts w:asciiTheme="majorBidi" w:hAnsiTheme="majorBidi" w:cstheme="majorBidi"/>
          <w:sz w:val="30"/>
          <w:szCs w:val="30"/>
        </w:rPr>
        <w:br/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0C58DB" w:rsidRPr="006A2EE6">
        <w:rPr>
          <w:rFonts w:asciiTheme="majorBidi" w:hAnsiTheme="majorBidi" w:cstheme="majorBidi"/>
          <w:sz w:val="30"/>
          <w:szCs w:val="30"/>
        </w:rPr>
        <w:t>1</w:t>
      </w:r>
      <w:r w:rsidR="00AA3959">
        <w:rPr>
          <w:rFonts w:asciiTheme="majorBidi" w:hAnsiTheme="majorBidi" w:cstheme="majorBidi"/>
          <w:sz w:val="30"/>
          <w:szCs w:val="30"/>
        </w:rPr>
        <w:t>5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>) 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</w:t>
      </w:r>
      <w:r w:rsidR="004F7AAD" w:rsidRPr="007E5A54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7725CC28" w14:textId="6F6612A6" w:rsidR="003D5CFC" w:rsidRPr="00AB27A1" w:rsidRDefault="003D5CFC" w:rsidP="00AB27A1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pacing w:val="-2"/>
          <w:sz w:val="20"/>
        </w:rPr>
      </w:pPr>
    </w:p>
    <w:p w14:paraId="467B3295" w14:textId="3263DA77" w:rsidR="003D5CFC" w:rsidRPr="00423CDA" w:rsidRDefault="003D5CFC" w:rsidP="0023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1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3CD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423C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423CD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C58DB" w:rsidRPr="00423CDA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423CD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23C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97C3449" w14:textId="06B6EB7B" w:rsidR="003D5CFC" w:rsidRPr="00AB27A1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2747F70" w14:textId="193A08BB" w:rsidR="003D5CFC" w:rsidRPr="006A2EE6" w:rsidRDefault="003D5CFC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2EE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A2EE6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6A2EE6">
        <w:rPr>
          <w:rFonts w:asciiTheme="majorBidi" w:hAnsiTheme="majorBidi" w:cstheme="majorBidi"/>
          <w:sz w:val="30"/>
          <w:szCs w:val="30"/>
        </w:rPr>
        <w:t>31</w:t>
      </w:r>
      <w:r w:rsidRPr="006A2EE6">
        <w:rPr>
          <w:rFonts w:asciiTheme="majorBidi" w:hAnsiTheme="majorBidi" w:cstheme="majorBidi"/>
          <w:sz w:val="30"/>
          <w:szCs w:val="30"/>
        </w:rPr>
        <w:t xml:space="preserve"> 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6A2EE6">
        <w:rPr>
          <w:rFonts w:asciiTheme="majorBidi" w:hAnsiTheme="majorBidi" w:cstheme="majorBidi"/>
          <w:sz w:val="30"/>
          <w:szCs w:val="30"/>
        </w:rPr>
        <w:t>256</w:t>
      </w:r>
      <w:r w:rsidR="00564029">
        <w:rPr>
          <w:rFonts w:asciiTheme="majorBidi" w:hAnsiTheme="majorBidi" w:cstheme="majorBidi"/>
          <w:sz w:val="30"/>
          <w:szCs w:val="30"/>
        </w:rPr>
        <w:t xml:space="preserve">8 </w:t>
      </w:r>
      <w:r w:rsidR="00235716" w:rsidRPr="006A2EE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35716" w:rsidRPr="006A2EE6">
        <w:rPr>
          <w:rFonts w:asciiTheme="majorBidi" w:hAnsiTheme="majorBidi" w:cstheme="majorBidi"/>
          <w:sz w:val="30"/>
          <w:szCs w:val="30"/>
        </w:rPr>
        <w:t>256</w:t>
      </w:r>
      <w:r w:rsidR="009C1EF9">
        <w:rPr>
          <w:rFonts w:asciiTheme="majorBidi" w:hAnsiTheme="majorBidi" w:cstheme="majorBidi"/>
          <w:sz w:val="30"/>
          <w:szCs w:val="30"/>
        </w:rPr>
        <w:t>7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AD08B4" w:rsidRPr="006A2EE6">
        <w:rPr>
          <w:rFonts w:asciiTheme="majorBidi" w:hAnsiTheme="majorBidi" w:cstheme="majorBidi"/>
          <w:sz w:val="30"/>
          <w:szCs w:val="30"/>
          <w:cs/>
        </w:rPr>
        <w:t>มีเครื่องมือป้องกันความเสี่ยงเพื่อการป้องกันความเสี่ยง</w:t>
      </w:r>
      <w:r w:rsidR="00670572">
        <w:rPr>
          <w:rFonts w:asciiTheme="majorBidi" w:hAnsiTheme="majorBidi" w:cstheme="majorBidi"/>
          <w:sz w:val="30"/>
          <w:szCs w:val="30"/>
        </w:rPr>
        <w:br/>
      </w:r>
      <w:r w:rsidR="00AD08B4" w:rsidRPr="006A2EE6">
        <w:rPr>
          <w:rFonts w:asciiTheme="majorBidi" w:hAnsiTheme="majorBidi" w:cstheme="majorBidi"/>
          <w:sz w:val="30"/>
          <w:szCs w:val="30"/>
          <w:cs/>
        </w:rPr>
        <w:t>ในฐานะเปิดเงินตราต่างประเทศ ดังนี้</w:t>
      </w:r>
    </w:p>
    <w:p w14:paraId="4B0EB6F3" w14:textId="6174F844" w:rsidR="003D5CFC" w:rsidRPr="00AB27A1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35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572"/>
        <w:gridCol w:w="1170"/>
        <w:gridCol w:w="270"/>
        <w:gridCol w:w="1170"/>
        <w:gridCol w:w="240"/>
        <w:gridCol w:w="1113"/>
      </w:tblGrid>
      <w:tr w:rsidR="003D5CFC" w:rsidRPr="00161E24" w14:paraId="102BD096" w14:textId="77777777" w:rsidTr="00C57AD5">
        <w:trPr>
          <w:tblHeader/>
        </w:trPr>
        <w:tc>
          <w:tcPr>
            <w:tcW w:w="4572" w:type="dxa"/>
          </w:tcPr>
          <w:p w14:paraId="6435C553" w14:textId="77777777" w:rsidR="003D5CFC" w:rsidRPr="00161E24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3963" w:type="dxa"/>
            <w:gridSpan w:val="5"/>
            <w:hideMark/>
          </w:tcPr>
          <w:p w14:paraId="7DDFDCF0" w14:textId="32F42FE1" w:rsidR="003D5CFC" w:rsidRPr="00161E24" w:rsidRDefault="00AD08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3D5CFC" w:rsidRPr="00161E24" w14:paraId="504829CF" w14:textId="77777777" w:rsidTr="00C57AD5">
        <w:trPr>
          <w:tblHeader/>
        </w:trPr>
        <w:tc>
          <w:tcPr>
            <w:tcW w:w="4572" w:type="dxa"/>
          </w:tcPr>
          <w:p w14:paraId="7BEDC575" w14:textId="73C9BBD3" w:rsidR="003D5CFC" w:rsidRPr="00161E24" w:rsidRDefault="00B8524F" w:rsidP="00B8524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963" w:type="dxa"/>
            <w:gridSpan w:val="5"/>
            <w:hideMark/>
          </w:tcPr>
          <w:p w14:paraId="6BBD17D5" w14:textId="614DAE4E" w:rsidR="003D5CFC" w:rsidRPr="00161E24" w:rsidRDefault="00AD08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ระยะเวลาครบกำหนด</w:t>
            </w:r>
          </w:p>
        </w:tc>
      </w:tr>
      <w:tr w:rsidR="00B8524F" w:rsidRPr="00161E24" w14:paraId="5061B4CB" w14:textId="77777777" w:rsidTr="00C57AD5">
        <w:trPr>
          <w:trHeight w:val="299"/>
          <w:tblHeader/>
        </w:trPr>
        <w:tc>
          <w:tcPr>
            <w:tcW w:w="4572" w:type="dxa"/>
            <w:vAlign w:val="bottom"/>
          </w:tcPr>
          <w:p w14:paraId="419B9941" w14:textId="72126162" w:rsidR="00B8524F" w:rsidRPr="00161E24" w:rsidRDefault="00B8524F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095335BF" w14:textId="70B49F0B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1 - 6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</w:tcPr>
          <w:p w14:paraId="58419FC6" w14:textId="77777777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9B6264" w14:textId="1D648092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12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0" w:type="dxa"/>
          </w:tcPr>
          <w:p w14:paraId="2C1A9303" w14:textId="77777777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2869729" w14:textId="0AE42A68" w:rsidR="00B8524F" w:rsidRPr="00161E24" w:rsidRDefault="00B8524F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3D5CFC" w:rsidRPr="00161E24" w14:paraId="1E22CE02" w14:textId="77777777" w:rsidTr="00C57AD5">
        <w:trPr>
          <w:tblHeader/>
        </w:trPr>
        <w:tc>
          <w:tcPr>
            <w:tcW w:w="4572" w:type="dxa"/>
          </w:tcPr>
          <w:p w14:paraId="16363A18" w14:textId="77777777" w:rsidR="003D5CFC" w:rsidRPr="00161E24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3963" w:type="dxa"/>
            <w:gridSpan w:val="5"/>
            <w:hideMark/>
          </w:tcPr>
          <w:p w14:paraId="395F7546" w14:textId="3DCE250B" w:rsidR="003D5CFC" w:rsidRPr="00161E24" w:rsidRDefault="003D5CFC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D08B4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7AD5" w:rsidRPr="00161E24" w14:paraId="58A062C2" w14:textId="77777777" w:rsidTr="007E5A54">
        <w:tc>
          <w:tcPr>
            <w:tcW w:w="4572" w:type="dxa"/>
          </w:tcPr>
          <w:p w14:paraId="7012498D" w14:textId="215A630C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443C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089C9040" w14:textId="77777777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69B9F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9D21B2" w14:textId="77777777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92251C0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4A71368" w14:textId="77777777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7AD5" w:rsidRPr="00161E24" w14:paraId="55E83A87" w14:textId="77777777" w:rsidTr="007E5A54">
        <w:tc>
          <w:tcPr>
            <w:tcW w:w="4572" w:type="dxa"/>
            <w:hideMark/>
          </w:tcPr>
          <w:p w14:paraId="2CF1A902" w14:textId="77777777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4DED8DBD" w14:textId="15778AAC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636799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8A2D8D" w14:textId="1B408694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5025350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6542FCC7" w14:textId="56CDB063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55B1" w:rsidRPr="00161E24" w14:paraId="7444E3BB" w14:textId="77777777" w:rsidTr="007E5A54">
        <w:tc>
          <w:tcPr>
            <w:tcW w:w="4572" w:type="dxa"/>
            <w:hideMark/>
          </w:tcPr>
          <w:p w14:paraId="491A3DE2" w14:textId="77777777" w:rsidR="009755B1" w:rsidRPr="00161E24" w:rsidRDefault="009755B1" w:rsidP="009755B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EC4F613" w14:textId="2BF4B6E2" w:rsidR="009755B1" w:rsidRPr="00062996" w:rsidRDefault="00BD5790" w:rsidP="0006299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6299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20EAC1" w14:textId="77777777" w:rsidR="009755B1" w:rsidRPr="00062996" w:rsidRDefault="009755B1" w:rsidP="0006299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4ADABC43" w14:textId="6618CBAC" w:rsidR="009755B1" w:rsidRPr="00062996" w:rsidRDefault="00BD5790" w:rsidP="0006299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6299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475417D" w14:textId="77777777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615E2882" w14:textId="36A10B3B" w:rsidR="009755B1" w:rsidRPr="00161E24" w:rsidRDefault="00B6579B" w:rsidP="00B6579B">
            <w:pPr>
              <w:pStyle w:val="block"/>
              <w:tabs>
                <w:tab w:val="decimal" w:pos="81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324</w:t>
            </w:r>
          </w:p>
        </w:tc>
      </w:tr>
      <w:tr w:rsidR="009755B1" w:rsidRPr="00161E24" w14:paraId="0529C848" w14:textId="77777777" w:rsidTr="007E5A54">
        <w:tc>
          <w:tcPr>
            <w:tcW w:w="4572" w:type="dxa"/>
            <w:hideMark/>
          </w:tcPr>
          <w:p w14:paraId="12457C92" w14:textId="7DDD9BF3" w:rsidR="009755B1" w:rsidRPr="00161E24" w:rsidRDefault="009755B1" w:rsidP="009755B1">
            <w:pPr>
              <w:pStyle w:val="block"/>
              <w:spacing w:after="0" w:line="240" w:lineRule="auto"/>
              <w:ind w:left="176" w:hanging="17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อัตราสัญญาแลกเปลี่ยนสกุลเงินโดยเฉลี่ย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ของเงินสหรัฐอเมริกาต่อเงินบาท </w:t>
            </w:r>
          </w:p>
        </w:tc>
        <w:tc>
          <w:tcPr>
            <w:tcW w:w="1170" w:type="dxa"/>
            <w:vAlign w:val="bottom"/>
          </w:tcPr>
          <w:p w14:paraId="0EC896DA" w14:textId="604A81F0" w:rsidR="009755B1" w:rsidRPr="00062996" w:rsidRDefault="00BD5790" w:rsidP="0006299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6299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4FEA4F" w14:textId="77777777" w:rsidR="009755B1" w:rsidRPr="00062996" w:rsidRDefault="009755B1" w:rsidP="0006299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4DCAC9E" w14:textId="2567C914" w:rsidR="009755B1" w:rsidRPr="00062996" w:rsidRDefault="00BD5790" w:rsidP="0006299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6299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0D71406" w14:textId="77777777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627EFDD" w14:textId="4F8368C0" w:rsidR="009755B1" w:rsidRPr="00161E24" w:rsidRDefault="00BD5790" w:rsidP="009755B1">
            <w:pPr>
              <w:pStyle w:val="block"/>
              <w:tabs>
                <w:tab w:val="decimal" w:pos="5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32.42</w:t>
            </w:r>
          </w:p>
        </w:tc>
      </w:tr>
      <w:tr w:rsidR="009755B1" w:rsidRPr="00161E24" w14:paraId="510C673B" w14:textId="77777777" w:rsidTr="007E5A54">
        <w:tc>
          <w:tcPr>
            <w:tcW w:w="4572" w:type="dxa"/>
            <w:hideMark/>
          </w:tcPr>
          <w:p w14:paraId="2EF52136" w14:textId="77777777" w:rsidR="009755B1" w:rsidRPr="00161E24" w:rsidRDefault="009755B1" w:rsidP="009755B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อัตราดอกเบี้ยคงที่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0D07F128" w14:textId="1999C588" w:rsidR="009755B1" w:rsidRPr="00062996" w:rsidRDefault="00BD5790" w:rsidP="0006299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6299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BB4B86" w14:textId="77777777" w:rsidR="009755B1" w:rsidRPr="00062996" w:rsidRDefault="009755B1" w:rsidP="0006299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04D0BCE" w14:textId="3B3BADE6" w:rsidR="009755B1" w:rsidRPr="00062996" w:rsidRDefault="00BD5790" w:rsidP="00062996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62996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6CA932F" w14:textId="77777777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37B90BF4" w14:textId="555E621D" w:rsidR="009755B1" w:rsidRPr="00161E24" w:rsidRDefault="004A1458" w:rsidP="009755B1">
            <w:pPr>
              <w:pStyle w:val="block"/>
              <w:tabs>
                <w:tab w:val="decimal" w:pos="5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4.90</w:t>
            </w:r>
          </w:p>
        </w:tc>
      </w:tr>
    </w:tbl>
    <w:p w14:paraId="546BD599" w14:textId="71A741C1" w:rsidR="003D5CFC" w:rsidRPr="00161E24" w:rsidRDefault="00E34CBF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1E24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47EE2BF2" w14:textId="77777777" w:rsidR="003D5CFC" w:rsidRPr="00161E24" w:rsidRDefault="003D5CFC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352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670"/>
        <w:gridCol w:w="1242"/>
        <w:gridCol w:w="270"/>
        <w:gridCol w:w="1170"/>
      </w:tblGrid>
      <w:tr w:rsidR="00086C31" w:rsidRPr="00161E24" w14:paraId="404A7425" w14:textId="77777777" w:rsidTr="0030696D">
        <w:trPr>
          <w:tblHeader/>
        </w:trPr>
        <w:tc>
          <w:tcPr>
            <w:tcW w:w="5670" w:type="dxa"/>
            <w:vAlign w:val="bottom"/>
          </w:tcPr>
          <w:p w14:paraId="1718B138" w14:textId="77777777" w:rsidR="00086C31" w:rsidRPr="00161E24" w:rsidRDefault="00086C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82" w:type="dxa"/>
            <w:gridSpan w:val="3"/>
          </w:tcPr>
          <w:p w14:paraId="07721E30" w14:textId="74651775" w:rsidR="00086C31" w:rsidRPr="00161E24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7E3E8A3E" w14:textId="0CED5211" w:rsidR="00086C31" w:rsidRPr="00161E24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6C31" w:rsidRPr="00161E24" w14:paraId="6A2D5978" w14:textId="77777777" w:rsidTr="0030696D">
        <w:tc>
          <w:tcPr>
            <w:tcW w:w="5670" w:type="dxa"/>
          </w:tcPr>
          <w:p w14:paraId="063C4763" w14:textId="121AE507" w:rsidR="00086C31" w:rsidRPr="00161E24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242" w:type="dxa"/>
          </w:tcPr>
          <w:p w14:paraId="2D58917A" w14:textId="417D06A4" w:rsidR="00086C31" w:rsidRPr="00161E24" w:rsidRDefault="00086C31" w:rsidP="00C23A6F">
            <w:pPr>
              <w:pStyle w:val="block"/>
              <w:tabs>
                <w:tab w:val="left" w:pos="508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16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D3D432C" w14:textId="2EFCA527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18B5AF5" w14:textId="3AFC2CB4" w:rsidR="00086C31" w:rsidRPr="00161E24" w:rsidRDefault="00086C31" w:rsidP="00C23A6F">
            <w:pPr>
              <w:pStyle w:val="block"/>
              <w:tabs>
                <w:tab w:val="left" w:pos="508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16F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086C31" w:rsidRPr="00161E24" w14:paraId="7B70DE6C" w14:textId="77777777" w:rsidTr="0030696D">
        <w:tc>
          <w:tcPr>
            <w:tcW w:w="5670" w:type="dxa"/>
          </w:tcPr>
          <w:p w14:paraId="3E3FEA5F" w14:textId="77777777" w:rsidR="00086C31" w:rsidRPr="00161E24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82" w:type="dxa"/>
            <w:gridSpan w:val="3"/>
          </w:tcPr>
          <w:p w14:paraId="5BFFB287" w14:textId="6E0A7DF2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6FC8" w:rsidRPr="00161E24" w14:paraId="7D4C4D3B" w14:textId="77777777" w:rsidTr="0030696D">
        <w:tc>
          <w:tcPr>
            <w:tcW w:w="5670" w:type="dxa"/>
            <w:hideMark/>
          </w:tcPr>
          <w:p w14:paraId="49E39B83" w14:textId="2FF9766B" w:rsidR="00316FC8" w:rsidRPr="00161E24" w:rsidRDefault="00316FC8" w:rsidP="00316F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สัญญาแลกเปลี่ยนสกุลเงิน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จำนวนเงินตามสัญญา</w:t>
            </w:r>
          </w:p>
        </w:tc>
        <w:tc>
          <w:tcPr>
            <w:tcW w:w="1242" w:type="dxa"/>
            <w:vAlign w:val="bottom"/>
          </w:tcPr>
          <w:p w14:paraId="3CE63908" w14:textId="61A133B0" w:rsidR="00316FC8" w:rsidRPr="00161E24" w:rsidRDefault="00794757" w:rsidP="0030696D">
            <w:pPr>
              <w:pStyle w:val="block"/>
              <w:tabs>
                <w:tab w:val="decimal" w:pos="77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324</w:t>
            </w:r>
          </w:p>
        </w:tc>
        <w:tc>
          <w:tcPr>
            <w:tcW w:w="270" w:type="dxa"/>
          </w:tcPr>
          <w:p w14:paraId="40C11641" w14:textId="39D1B3A9" w:rsidR="00316FC8" w:rsidRPr="00161E24" w:rsidRDefault="00316FC8" w:rsidP="00316FC8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D1DE5C" w14:textId="6BB1517F" w:rsidR="00316FC8" w:rsidRPr="00161E24" w:rsidRDefault="00316FC8" w:rsidP="00B2063B">
            <w:pPr>
              <w:pStyle w:val="block"/>
              <w:tabs>
                <w:tab w:val="decimal" w:pos="43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6FC8" w:rsidRPr="00161E24" w14:paraId="16EF7C9B" w14:textId="77777777" w:rsidTr="0030696D">
        <w:tc>
          <w:tcPr>
            <w:tcW w:w="5670" w:type="dxa"/>
            <w:hideMark/>
          </w:tcPr>
          <w:p w14:paraId="733BBA28" w14:textId="117C06A4" w:rsidR="00316FC8" w:rsidRPr="00161E24" w:rsidRDefault="00316FC8" w:rsidP="00316F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มูลค่าตามบัญชีที่รวมอยู่ใน</w:t>
            </w:r>
          </w:p>
        </w:tc>
        <w:tc>
          <w:tcPr>
            <w:tcW w:w="1242" w:type="dxa"/>
            <w:vAlign w:val="bottom"/>
          </w:tcPr>
          <w:p w14:paraId="518254FC" w14:textId="77777777" w:rsidR="00316FC8" w:rsidRPr="00161E24" w:rsidRDefault="00316FC8" w:rsidP="0030696D">
            <w:pPr>
              <w:pStyle w:val="block"/>
              <w:tabs>
                <w:tab w:val="decimal" w:pos="77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2202F8" w14:textId="6726AB31" w:rsidR="00316FC8" w:rsidRPr="00161E24" w:rsidRDefault="00316FC8" w:rsidP="00316FC8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6175C2" w14:textId="4A7F9FCB" w:rsidR="00316FC8" w:rsidRPr="00161E24" w:rsidRDefault="00316FC8" w:rsidP="00B2063B">
            <w:pPr>
              <w:pStyle w:val="block"/>
              <w:tabs>
                <w:tab w:val="decimal" w:pos="43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6FC8" w:rsidRPr="00161E24" w14:paraId="5CD48F9F" w14:textId="77777777" w:rsidTr="0030696D">
        <w:tc>
          <w:tcPr>
            <w:tcW w:w="5670" w:type="dxa"/>
            <w:hideMark/>
          </w:tcPr>
          <w:p w14:paraId="7C8BF3B6" w14:textId="6308213A" w:rsidR="00316FC8" w:rsidRPr="00161E24" w:rsidRDefault="00B53B48" w:rsidP="00316FC8">
            <w:pPr>
              <w:pStyle w:val="block"/>
              <w:numPr>
                <w:ilvl w:val="0"/>
                <w:numId w:val="19"/>
              </w:numPr>
              <w:spacing w:after="0" w:line="240" w:lineRule="auto"/>
              <w:ind w:left="158" w:right="-72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</w:t>
            </w:r>
            <w:r w:rsidR="00316FC8"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อนุพันธ์</w:t>
            </w:r>
          </w:p>
        </w:tc>
        <w:tc>
          <w:tcPr>
            <w:tcW w:w="1242" w:type="dxa"/>
            <w:vAlign w:val="bottom"/>
          </w:tcPr>
          <w:p w14:paraId="64FEEF4C" w14:textId="64026A63" w:rsidR="00316FC8" w:rsidRPr="00161E24" w:rsidRDefault="00B2063B" w:rsidP="0030696D">
            <w:pPr>
              <w:pStyle w:val="block"/>
              <w:tabs>
                <w:tab w:val="decimal" w:pos="77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B5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2D02D9" w14:textId="10032DC1" w:rsidR="00316FC8" w:rsidRPr="00161E24" w:rsidRDefault="00316FC8" w:rsidP="00316FC8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11902B" w14:textId="1C45E41D" w:rsidR="00316FC8" w:rsidRPr="00161E24" w:rsidRDefault="00316FC8" w:rsidP="00B2063B">
            <w:pPr>
              <w:pStyle w:val="block"/>
              <w:tabs>
                <w:tab w:val="decimal" w:pos="43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16FC8" w:rsidRPr="00161E24" w14:paraId="60F0F4DE" w14:textId="77777777" w:rsidTr="0030696D">
        <w:tc>
          <w:tcPr>
            <w:tcW w:w="5670" w:type="dxa"/>
          </w:tcPr>
          <w:p w14:paraId="6196A3F9" w14:textId="77777777" w:rsidR="00316FC8" w:rsidRPr="00161E24" w:rsidRDefault="00316FC8" w:rsidP="00316FC8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vAlign w:val="bottom"/>
          </w:tcPr>
          <w:p w14:paraId="611AEBFD" w14:textId="77777777" w:rsidR="00316FC8" w:rsidRPr="00161E24" w:rsidRDefault="00316FC8" w:rsidP="0030696D">
            <w:pPr>
              <w:pStyle w:val="block"/>
              <w:tabs>
                <w:tab w:val="decimal" w:pos="77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32927D" w14:textId="232F1A91" w:rsidR="00316FC8" w:rsidRPr="00161E24" w:rsidRDefault="00316FC8" w:rsidP="00316FC8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1D5FCC" w14:textId="22D31753" w:rsidR="00316FC8" w:rsidRPr="00161E24" w:rsidRDefault="00316FC8" w:rsidP="00B2063B">
            <w:pPr>
              <w:pStyle w:val="block"/>
              <w:tabs>
                <w:tab w:val="decimal" w:pos="43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6FC8" w:rsidRPr="00161E24" w14:paraId="2CF25226" w14:textId="77777777" w:rsidTr="0030696D">
        <w:tc>
          <w:tcPr>
            <w:tcW w:w="5670" w:type="dxa"/>
            <w:hideMark/>
          </w:tcPr>
          <w:p w14:paraId="16EEC7E3" w14:textId="1D3FDCB0" w:rsidR="00316FC8" w:rsidRPr="00A773DC" w:rsidRDefault="00316FC8" w:rsidP="00316F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42" w:type="dxa"/>
            <w:vAlign w:val="bottom"/>
          </w:tcPr>
          <w:p w14:paraId="7AF9B137" w14:textId="77777777" w:rsidR="00316FC8" w:rsidRPr="00161E24" w:rsidRDefault="00316FC8" w:rsidP="0030696D">
            <w:pPr>
              <w:pStyle w:val="block"/>
              <w:tabs>
                <w:tab w:val="decimal" w:pos="77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F97350" w14:textId="60DC3568" w:rsidR="00316FC8" w:rsidRPr="00161E24" w:rsidRDefault="00316FC8" w:rsidP="00316FC8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76FDC5" w14:textId="0A2A75E4" w:rsidR="00316FC8" w:rsidRPr="00161E24" w:rsidRDefault="00316FC8" w:rsidP="00B2063B">
            <w:pPr>
              <w:pStyle w:val="block"/>
              <w:tabs>
                <w:tab w:val="decimal" w:pos="43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6FC8" w:rsidRPr="00161E24" w14:paraId="39F29FFE" w14:textId="77777777" w:rsidTr="0030696D">
        <w:tc>
          <w:tcPr>
            <w:tcW w:w="5670" w:type="dxa"/>
            <w:hideMark/>
          </w:tcPr>
          <w:p w14:paraId="67463EA3" w14:textId="03A1ACE9" w:rsidR="00316FC8" w:rsidRPr="00161E24" w:rsidRDefault="00316FC8" w:rsidP="00316F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รับรู้ในกำไรขาดทุนเบ็ดเสร็จอื่น</w:t>
            </w:r>
          </w:p>
        </w:tc>
        <w:tc>
          <w:tcPr>
            <w:tcW w:w="1242" w:type="dxa"/>
            <w:vAlign w:val="bottom"/>
          </w:tcPr>
          <w:p w14:paraId="0F19EBFE" w14:textId="77777777" w:rsidR="00316FC8" w:rsidRPr="00161E24" w:rsidRDefault="00316FC8" w:rsidP="0030696D">
            <w:pPr>
              <w:pStyle w:val="block"/>
              <w:tabs>
                <w:tab w:val="decimal" w:pos="77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9F67EB" w14:textId="58109466" w:rsidR="00316FC8" w:rsidRPr="00161E24" w:rsidRDefault="00316FC8" w:rsidP="00316FC8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DDF452" w14:textId="11C9827B" w:rsidR="00316FC8" w:rsidRPr="00161E24" w:rsidRDefault="00316FC8" w:rsidP="00B2063B">
            <w:pPr>
              <w:pStyle w:val="block"/>
              <w:tabs>
                <w:tab w:val="decimal" w:pos="43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16FC8" w:rsidRPr="00161E24" w14:paraId="68E22E7B" w14:textId="77777777" w:rsidTr="0030696D">
        <w:tc>
          <w:tcPr>
            <w:tcW w:w="5670" w:type="dxa"/>
            <w:hideMark/>
          </w:tcPr>
          <w:p w14:paraId="2BF0A193" w14:textId="7EF314E8" w:rsidR="00316FC8" w:rsidRPr="00A773DC" w:rsidRDefault="00316FC8" w:rsidP="00316FC8">
            <w:pPr>
              <w:pStyle w:val="block"/>
              <w:numPr>
                <w:ilvl w:val="0"/>
                <w:numId w:val="19"/>
              </w:numPr>
              <w:spacing w:after="0" w:line="240" w:lineRule="auto"/>
              <w:ind w:left="158" w:right="-72" w:hanging="180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A77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การเปลี่ยนแปลงในมูลค่าของเครื่องมือที่ใช้ในการป้องกันความเสี่ยง </w:t>
            </w:r>
          </w:p>
        </w:tc>
        <w:tc>
          <w:tcPr>
            <w:tcW w:w="1242" w:type="dxa"/>
            <w:vAlign w:val="bottom"/>
          </w:tcPr>
          <w:p w14:paraId="5931083D" w14:textId="3B358485" w:rsidR="00316FC8" w:rsidRPr="00161E24" w:rsidRDefault="00B2063B" w:rsidP="0030696D">
            <w:pPr>
              <w:pStyle w:val="block"/>
              <w:tabs>
                <w:tab w:val="decimal" w:pos="77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30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B592D" w:rsidRPr="000630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C41EF9" w14:textId="707F2811" w:rsidR="00316FC8" w:rsidRPr="00161E24" w:rsidRDefault="00316FC8" w:rsidP="00316FC8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73571F" w14:textId="63C41C06" w:rsidR="00316FC8" w:rsidRPr="00161E24" w:rsidRDefault="00316FC8" w:rsidP="00B2063B">
            <w:pPr>
              <w:pStyle w:val="block"/>
              <w:tabs>
                <w:tab w:val="decimal" w:pos="433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95C51A7" w14:textId="431FBF3D" w:rsidR="009C1162" w:rsidRDefault="009C1162" w:rsidP="0030696D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59C4819" w14:textId="5612D752" w:rsidR="008966F9" w:rsidRPr="00161E24" w:rsidRDefault="00E34CBF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1E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ารางด้านล่างแสดงการกระทบยอดองค์ประกอบอื่นของส่วนของผู้ถือหุ้นและการวิเคราะห์รายการกำไรขาดทุนเบ็ดเสร็จอื่นจากการบัญชีป้องกันความเสี่ยงในกระแสเงินสด</w:t>
      </w:r>
    </w:p>
    <w:p w14:paraId="35E28120" w14:textId="77777777" w:rsidR="002F3A6A" w:rsidRPr="00161E24" w:rsidRDefault="002F3A6A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tbl>
      <w:tblPr>
        <w:tblW w:w="8586" w:type="dxa"/>
        <w:tblInd w:w="1080" w:type="dxa"/>
        <w:tblLook w:val="04A0" w:firstRow="1" w:lastRow="0" w:firstColumn="1" w:lastColumn="0" w:noHBand="0" w:noVBand="1"/>
      </w:tblPr>
      <w:tblGrid>
        <w:gridCol w:w="6570"/>
        <w:gridCol w:w="2016"/>
      </w:tblGrid>
      <w:tr w:rsidR="002F3A6A" w:rsidRPr="00161E24" w14:paraId="0CA76122" w14:textId="77777777" w:rsidTr="0030696D">
        <w:trPr>
          <w:trHeight w:val="74"/>
        </w:trPr>
        <w:tc>
          <w:tcPr>
            <w:tcW w:w="6570" w:type="dxa"/>
            <w:vAlign w:val="bottom"/>
          </w:tcPr>
          <w:p w14:paraId="26804C0B" w14:textId="77777777" w:rsidR="002F3A6A" w:rsidRPr="00161E24" w:rsidRDefault="002F3A6A" w:rsidP="008966F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สำรองการป้องกันความเสี่ยงในกระแสเงินสด</w:t>
            </w:r>
          </w:p>
          <w:p w14:paraId="323212A0" w14:textId="22F1F77F" w:rsidR="002F3A6A" w:rsidRPr="00161E24" w:rsidRDefault="002F3A6A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</w:p>
        </w:tc>
        <w:tc>
          <w:tcPr>
            <w:tcW w:w="2016" w:type="dxa"/>
            <w:vAlign w:val="bottom"/>
            <w:hideMark/>
          </w:tcPr>
          <w:p w14:paraId="72CEDE3B" w14:textId="77777777" w:rsidR="002F3A6A" w:rsidRPr="00161E24" w:rsidRDefault="002F3A6A" w:rsidP="008966F9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7BF54D67" w14:textId="053081FC" w:rsidR="002F3A6A" w:rsidRPr="00161E24" w:rsidRDefault="002F3A6A" w:rsidP="008966F9">
            <w:pPr>
              <w:pStyle w:val="block"/>
              <w:tabs>
                <w:tab w:val="left" w:pos="1959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3A6A" w:rsidRPr="00161E24" w14:paraId="3EF028CD" w14:textId="77777777" w:rsidTr="0030696D">
        <w:trPr>
          <w:trHeight w:val="74"/>
        </w:trPr>
        <w:tc>
          <w:tcPr>
            <w:tcW w:w="6570" w:type="dxa"/>
          </w:tcPr>
          <w:p w14:paraId="0C45FA72" w14:textId="77777777" w:rsidR="002F3A6A" w:rsidRPr="00161E24" w:rsidRDefault="002F3A6A" w:rsidP="008966F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016" w:type="dxa"/>
            <w:vAlign w:val="bottom"/>
            <w:hideMark/>
          </w:tcPr>
          <w:p w14:paraId="07F0E0E3" w14:textId="1D3C6663" w:rsidR="002F3A6A" w:rsidRPr="00161E24" w:rsidRDefault="002F3A6A" w:rsidP="008966F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Cs w:val="22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316FC8" w:rsidRPr="00161E24" w14:paraId="5DB1AE00" w14:textId="77777777" w:rsidTr="0030696D">
        <w:tc>
          <w:tcPr>
            <w:tcW w:w="6570" w:type="dxa"/>
            <w:hideMark/>
          </w:tcPr>
          <w:p w14:paraId="7C717B6C" w14:textId="439BA65D" w:rsidR="00316FC8" w:rsidRPr="00161E24" w:rsidRDefault="00316FC8" w:rsidP="00316FC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016" w:type="dxa"/>
          </w:tcPr>
          <w:p w14:paraId="6946D6F7" w14:textId="19186376" w:rsidR="00316FC8" w:rsidRPr="005E1C79" w:rsidRDefault="00316FC8" w:rsidP="00316FC8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1C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16FC8" w:rsidRPr="00161E24" w14:paraId="492F373B" w14:textId="77777777" w:rsidTr="0030696D">
        <w:tc>
          <w:tcPr>
            <w:tcW w:w="6570" w:type="dxa"/>
            <w:hideMark/>
          </w:tcPr>
          <w:p w14:paraId="115C7F81" w14:textId="61C7D545" w:rsidR="00316FC8" w:rsidRPr="00161E24" w:rsidRDefault="00316FC8" w:rsidP="00316FC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2016" w:type="dxa"/>
          </w:tcPr>
          <w:p w14:paraId="363277EB" w14:textId="0BE91FC1" w:rsidR="00316FC8" w:rsidRPr="00161E24" w:rsidRDefault="00316FC8" w:rsidP="00316FC8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</w:tr>
      <w:tr w:rsidR="00316FC8" w:rsidRPr="00161E24" w14:paraId="08ADB82D" w14:textId="77777777" w:rsidTr="0030696D">
        <w:tc>
          <w:tcPr>
            <w:tcW w:w="6570" w:type="dxa"/>
          </w:tcPr>
          <w:p w14:paraId="40BC0E24" w14:textId="1CAEABC2" w:rsidR="00316FC8" w:rsidRPr="00161E24" w:rsidRDefault="00316FC8" w:rsidP="00316FC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งปี</w:t>
            </w:r>
          </w:p>
        </w:tc>
        <w:tc>
          <w:tcPr>
            <w:tcW w:w="2016" w:type="dxa"/>
          </w:tcPr>
          <w:p w14:paraId="4281CD4C" w14:textId="3DA32E36" w:rsidR="00316FC8" w:rsidRPr="00161E24" w:rsidRDefault="00316FC8" w:rsidP="00316FC8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16FC8" w:rsidRPr="00161E24" w14:paraId="2E845452" w14:textId="77777777" w:rsidTr="0030696D">
        <w:tc>
          <w:tcPr>
            <w:tcW w:w="6570" w:type="dxa"/>
            <w:hideMark/>
          </w:tcPr>
          <w:p w14:paraId="0B7F487A" w14:textId="59B08E1C" w:rsidR="00316FC8" w:rsidRPr="00161E24" w:rsidRDefault="00316FC8" w:rsidP="00316F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และวันที่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02E1E113" w14:textId="3A0B8DEA" w:rsidR="00316FC8" w:rsidRPr="00161E24" w:rsidRDefault="00316FC8" w:rsidP="00316FC8">
            <w:pPr>
              <w:pStyle w:val="block"/>
              <w:tabs>
                <w:tab w:val="decimal" w:pos="1153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16FC8" w:rsidRPr="00161E24" w14:paraId="2A1ADD42" w14:textId="77777777" w:rsidTr="0030696D">
        <w:tc>
          <w:tcPr>
            <w:tcW w:w="6570" w:type="dxa"/>
            <w:hideMark/>
          </w:tcPr>
          <w:p w14:paraId="2803F42A" w14:textId="5724877C" w:rsidR="00316FC8" w:rsidRPr="00161E24" w:rsidRDefault="00373E16" w:rsidP="00316FC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2016" w:type="dxa"/>
          </w:tcPr>
          <w:p w14:paraId="3ABAC4C0" w14:textId="270EE728" w:rsidR="00316FC8" w:rsidRPr="00E81AD0" w:rsidRDefault="00F064CA" w:rsidP="00590139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5901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16FC8" w:rsidRPr="00161E24" w14:paraId="40EABFB5" w14:textId="77777777" w:rsidTr="0030696D">
        <w:tc>
          <w:tcPr>
            <w:tcW w:w="6570" w:type="dxa"/>
          </w:tcPr>
          <w:p w14:paraId="63A6E8D8" w14:textId="4FCBC111" w:rsidR="00316FC8" w:rsidRPr="00161E24" w:rsidRDefault="00316FC8" w:rsidP="00316FC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016" w:type="dxa"/>
          </w:tcPr>
          <w:p w14:paraId="153F8555" w14:textId="7AAA15C0" w:rsidR="00316FC8" w:rsidRPr="00E81AD0" w:rsidRDefault="00F064CA" w:rsidP="00590139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316FC8" w:rsidRPr="00161E24" w14:paraId="5B4435EA" w14:textId="77777777" w:rsidTr="0030696D">
        <w:tc>
          <w:tcPr>
            <w:tcW w:w="6570" w:type="dxa"/>
            <w:hideMark/>
          </w:tcPr>
          <w:p w14:paraId="08C95494" w14:textId="32F9EB08" w:rsidR="00316FC8" w:rsidRPr="00161E24" w:rsidRDefault="00316FC8" w:rsidP="00316FC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E72BB" w14:textId="4033B157" w:rsidR="00316FC8" w:rsidRPr="00590139" w:rsidRDefault="00F064CA" w:rsidP="00590139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1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590139" w:rsidRPr="005901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5901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533EA7FF" w14:textId="2E86808A" w:rsidR="00C97F80" w:rsidRDefault="00C97F80" w:rsidP="00A27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965CCF" w14:textId="77777777" w:rsidR="0030696D" w:rsidRDefault="00306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C8536D7" w14:textId="0CE5F958" w:rsidR="00B4747B" w:rsidRPr="00D777C1" w:rsidRDefault="00B4747B" w:rsidP="00516440">
      <w:pPr>
        <w:tabs>
          <w:tab w:val="clear" w:pos="907"/>
          <w:tab w:val="left" w:pos="108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D777C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สัญญาแลกเปลี่ยน</w:t>
      </w:r>
      <w:r w:rsidR="0069247C">
        <w:rPr>
          <w:rFonts w:asciiTheme="majorBidi" w:hAnsiTheme="majorBidi" w:cstheme="majorBidi" w:hint="cs"/>
          <w:i/>
          <w:iCs/>
          <w:sz w:val="30"/>
          <w:szCs w:val="30"/>
          <w:cs/>
        </w:rPr>
        <w:t>อัตราดอกเบี้ย</w:t>
      </w:r>
      <w:r w:rsidR="002F4606">
        <w:rPr>
          <w:rFonts w:asciiTheme="majorBidi" w:hAnsiTheme="majorBidi" w:cstheme="majorBidi" w:hint="cs"/>
          <w:i/>
          <w:iCs/>
          <w:sz w:val="30"/>
          <w:szCs w:val="30"/>
          <w:cs/>
        </w:rPr>
        <w:t>ต่าง</w:t>
      </w:r>
      <w:r w:rsidR="00F10E7D" w:rsidRPr="00D777C1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</w:t>
      </w:r>
      <w:r w:rsidRPr="00D777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95ACE0" w14:textId="77777777" w:rsidR="00B4747B" w:rsidRPr="000739B9" w:rsidRDefault="00B4747B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170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585C7BF7" w14:textId="62C5D214" w:rsidR="00B2547C" w:rsidRPr="00562D4A" w:rsidRDefault="00390D91" w:rsidP="00562D4A">
      <w:pPr>
        <w:tabs>
          <w:tab w:val="clear" w:pos="907"/>
          <w:tab w:val="left" w:pos="108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57C3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43E9C" w:rsidRPr="00757C30">
        <w:rPr>
          <w:rFonts w:asciiTheme="majorBidi" w:hAnsiTheme="majorBidi" w:cstheme="majorBidi"/>
          <w:sz w:val="30"/>
          <w:szCs w:val="30"/>
        </w:rPr>
        <w:t xml:space="preserve">17 </w:t>
      </w:r>
      <w:r w:rsidR="00643E9C" w:rsidRPr="00757C3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757C30">
        <w:rPr>
          <w:rFonts w:asciiTheme="majorBidi" w:hAnsiTheme="majorBidi" w:cstheme="majorBidi"/>
          <w:sz w:val="30"/>
          <w:szCs w:val="30"/>
        </w:rPr>
        <w:t>256</w:t>
      </w:r>
      <w:r w:rsidR="00643E9C" w:rsidRPr="00757C30">
        <w:rPr>
          <w:rFonts w:asciiTheme="majorBidi" w:hAnsiTheme="majorBidi" w:cstheme="majorBidi" w:hint="cs"/>
          <w:sz w:val="30"/>
          <w:szCs w:val="30"/>
          <w:cs/>
        </w:rPr>
        <w:t>8</w:t>
      </w:r>
      <w:r w:rsidRPr="00757C30">
        <w:rPr>
          <w:rFonts w:asciiTheme="majorBidi" w:hAnsiTheme="majorBidi" w:cstheme="majorBidi"/>
          <w:sz w:val="30"/>
          <w:szCs w:val="30"/>
        </w:rPr>
        <w:t xml:space="preserve"> </w:t>
      </w:r>
      <w:r w:rsidRPr="00757C3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62D4A" w:rsidRPr="00562D4A">
        <w:rPr>
          <w:rFonts w:asciiTheme="majorBidi" w:hAnsiTheme="majorBidi"/>
          <w:sz w:val="30"/>
          <w:szCs w:val="30"/>
          <w:cs/>
        </w:rPr>
        <w:t xml:space="preserve"> </w:t>
      </w:r>
      <w:r w:rsidR="00562D4A" w:rsidRPr="00562D4A">
        <w:rPr>
          <w:rFonts w:asciiTheme="majorBidi" w:hAnsiTheme="majorBidi" w:hint="cs"/>
          <w:sz w:val="30"/>
          <w:szCs w:val="30"/>
          <w:cs/>
        </w:rPr>
        <w:t>เบทาโกร</w:t>
      </w:r>
      <w:r w:rsidR="00562D4A" w:rsidRPr="00562D4A">
        <w:rPr>
          <w:rFonts w:asciiTheme="majorBidi" w:hAnsiTheme="majorBidi"/>
          <w:sz w:val="30"/>
          <w:szCs w:val="30"/>
          <w:cs/>
        </w:rPr>
        <w:t xml:space="preserve"> </w:t>
      </w:r>
      <w:r w:rsidR="00562D4A" w:rsidRPr="00562D4A">
        <w:rPr>
          <w:rFonts w:asciiTheme="majorBidi" w:hAnsiTheme="majorBidi" w:hint="cs"/>
          <w:sz w:val="30"/>
          <w:szCs w:val="30"/>
          <w:cs/>
        </w:rPr>
        <w:t>ศูนย์บริหารเงิน</w:t>
      </w:r>
      <w:r w:rsidR="00562D4A" w:rsidRPr="00562D4A">
        <w:rPr>
          <w:rFonts w:asciiTheme="majorBidi" w:hAnsiTheme="majorBidi"/>
          <w:sz w:val="30"/>
          <w:szCs w:val="30"/>
          <w:cs/>
        </w:rPr>
        <w:t xml:space="preserve"> </w:t>
      </w:r>
      <w:r w:rsidR="00562D4A" w:rsidRPr="00562D4A">
        <w:rPr>
          <w:rFonts w:asciiTheme="majorBidi" w:hAnsiTheme="majorBidi" w:hint="cs"/>
          <w:sz w:val="30"/>
          <w:szCs w:val="30"/>
          <w:cs/>
        </w:rPr>
        <w:t>จำกัด</w:t>
      </w:r>
      <w:r w:rsidR="00AA2663">
        <w:rPr>
          <w:rFonts w:asciiTheme="majorBidi" w:hAnsiTheme="majorBidi" w:hint="cs"/>
          <w:sz w:val="30"/>
          <w:szCs w:val="30"/>
          <w:cs/>
        </w:rPr>
        <w:t xml:space="preserve"> </w:t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เข้าทำสัญญาแลกเปลี่ยนอัตราดอกเบี้ยสำหรับเงินให้กู้ยืมระยะยาวจำนวน </w:t>
      </w:r>
      <w:r w:rsidR="00E67071">
        <w:rPr>
          <w:rFonts w:asciiTheme="majorBidi" w:hAnsiTheme="majorBidi" w:cstheme="majorBidi"/>
          <w:sz w:val="30"/>
          <w:szCs w:val="30"/>
        </w:rPr>
        <w:t>10</w:t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ล้านเหรียญสหรัฐอเมริกาเพื่อแลกอัตราดอกเบี้ย</w:t>
      </w:r>
      <w:r w:rsidR="006F050A" w:rsidRPr="00757C30">
        <w:rPr>
          <w:rFonts w:asciiTheme="majorBidi" w:hAnsiTheme="majorBidi" w:cstheme="majorBidi" w:hint="cs"/>
          <w:sz w:val="30"/>
          <w:szCs w:val="30"/>
          <w:cs/>
        </w:rPr>
        <w:t>คง</w:t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ที่ร้อยละ </w:t>
      </w:r>
      <w:r w:rsidR="00E67071">
        <w:rPr>
          <w:rFonts w:asciiTheme="majorBidi" w:hAnsiTheme="majorBidi" w:cstheme="majorBidi"/>
          <w:sz w:val="30"/>
          <w:szCs w:val="30"/>
        </w:rPr>
        <w:t>4.90</w:t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847">
        <w:rPr>
          <w:rFonts w:asciiTheme="majorBidi" w:hAnsiTheme="majorBidi" w:cstheme="majorBidi"/>
          <w:sz w:val="30"/>
          <w:szCs w:val="30"/>
        </w:rPr>
        <w:br/>
      </w:r>
      <w:r w:rsidRPr="00757C30">
        <w:rPr>
          <w:rFonts w:asciiTheme="majorBidi" w:hAnsiTheme="majorBidi" w:cstheme="majorBidi"/>
          <w:sz w:val="30"/>
          <w:szCs w:val="30"/>
          <w:cs/>
        </w:rPr>
        <w:t>ต่อปี</w:t>
      </w:r>
      <w:r w:rsidR="00321D16" w:rsidRPr="00757C30">
        <w:rPr>
          <w:rFonts w:asciiTheme="majorBidi" w:hAnsiTheme="majorBidi" w:cstheme="majorBidi"/>
          <w:sz w:val="30"/>
          <w:szCs w:val="30"/>
        </w:rPr>
        <w:t xml:space="preserve"> </w:t>
      </w:r>
      <w:r w:rsidR="00C424B3" w:rsidRPr="00757C30">
        <w:rPr>
          <w:rFonts w:asciiTheme="majorBidi" w:hAnsiTheme="majorBidi" w:cstheme="majorBidi"/>
          <w:sz w:val="30"/>
          <w:szCs w:val="30"/>
          <w:cs/>
        </w:rPr>
        <w:t xml:space="preserve">เป็นเงินกู้ยืมจำนวน </w:t>
      </w:r>
      <w:r w:rsidR="003F70F5">
        <w:rPr>
          <w:rFonts w:asciiTheme="majorBidi" w:hAnsiTheme="majorBidi" w:cstheme="majorBidi"/>
          <w:sz w:val="30"/>
          <w:szCs w:val="30"/>
        </w:rPr>
        <w:t>324</w:t>
      </w:r>
      <w:r w:rsidR="00C424B3" w:rsidRPr="00757C30">
        <w:rPr>
          <w:rFonts w:asciiTheme="majorBidi" w:hAnsiTheme="majorBidi" w:cstheme="majorBidi"/>
          <w:sz w:val="30"/>
          <w:szCs w:val="30"/>
          <w:cs/>
        </w:rPr>
        <w:t xml:space="preserve"> ล้านบาท ซึ่งมี</w:t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="00637206">
        <w:rPr>
          <w:rFonts w:asciiTheme="majorBidi" w:hAnsiTheme="majorBidi" w:cstheme="majorBidi"/>
          <w:sz w:val="30"/>
          <w:szCs w:val="30"/>
        </w:rPr>
        <w:t>2.68</w:t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 ต่อปีโดยมีการแลกเปลี่ยนกัน</w:t>
      </w:r>
      <w:r w:rsidR="001D1847">
        <w:rPr>
          <w:rFonts w:asciiTheme="majorBidi" w:hAnsiTheme="majorBidi" w:cstheme="majorBidi"/>
          <w:sz w:val="30"/>
          <w:szCs w:val="30"/>
        </w:rPr>
        <w:br/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ทุก ๆ </w:t>
      </w:r>
      <w:r w:rsidR="00670572">
        <w:rPr>
          <w:rFonts w:asciiTheme="majorBidi" w:hAnsiTheme="majorBidi" w:cstheme="majorBidi"/>
          <w:sz w:val="30"/>
          <w:szCs w:val="30"/>
        </w:rPr>
        <w:t>1</w:t>
      </w:r>
      <w:r w:rsidR="006F050A" w:rsidRPr="00757C30">
        <w:rPr>
          <w:rFonts w:asciiTheme="majorBidi" w:hAnsiTheme="majorBidi" w:cstheme="majorBidi" w:hint="cs"/>
          <w:sz w:val="30"/>
          <w:szCs w:val="30"/>
          <w:cs/>
        </w:rPr>
        <w:t xml:space="preserve"> ปี</w:t>
      </w:r>
      <w:r w:rsidRPr="00757C30">
        <w:rPr>
          <w:rFonts w:asciiTheme="majorBidi" w:hAnsiTheme="majorBidi" w:cstheme="majorBidi"/>
          <w:sz w:val="30"/>
          <w:szCs w:val="30"/>
          <w:cs/>
        </w:rPr>
        <w:t>เริ่มจากวันที่</w:t>
      </w:r>
      <w:r w:rsidR="00637206">
        <w:rPr>
          <w:rFonts w:asciiTheme="majorBidi" w:hAnsiTheme="majorBidi" w:cstheme="majorBidi"/>
          <w:sz w:val="30"/>
          <w:szCs w:val="30"/>
        </w:rPr>
        <w:t>19</w:t>
      </w:r>
      <w:r w:rsidR="006F050A" w:rsidRPr="00757C30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</w:t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7206">
        <w:rPr>
          <w:rFonts w:asciiTheme="majorBidi" w:hAnsiTheme="majorBidi" w:cstheme="majorBidi"/>
          <w:sz w:val="30"/>
          <w:szCs w:val="30"/>
        </w:rPr>
        <w:t>2568</w:t>
      </w:r>
      <w:r w:rsidRPr="00757C30">
        <w:rPr>
          <w:rFonts w:asciiTheme="majorBidi" w:hAnsiTheme="majorBidi" w:cstheme="majorBidi"/>
          <w:sz w:val="30"/>
          <w:szCs w:val="30"/>
          <w:cs/>
        </w:rPr>
        <w:t xml:space="preserve"> จนถึง</w:t>
      </w:r>
      <w:r w:rsidR="000D23E6" w:rsidRPr="00757C30">
        <w:rPr>
          <w:rFonts w:asciiTheme="majorBidi" w:hAnsiTheme="majorBidi" w:cstheme="majorBidi"/>
          <w:sz w:val="30"/>
          <w:szCs w:val="30"/>
        </w:rPr>
        <w:t xml:space="preserve"> </w:t>
      </w:r>
      <w:r w:rsidR="006F050A" w:rsidRPr="00757C30">
        <w:rPr>
          <w:rFonts w:asciiTheme="majorBidi" w:hAnsiTheme="majorBidi" w:cstheme="majorBidi" w:hint="cs"/>
          <w:sz w:val="30"/>
          <w:szCs w:val="30"/>
          <w:cs/>
        </w:rPr>
        <w:t>19</w:t>
      </w:r>
      <w:r w:rsidR="000D23E6" w:rsidRPr="00757C30">
        <w:rPr>
          <w:rFonts w:asciiTheme="majorBidi" w:hAnsiTheme="majorBidi" w:cstheme="majorBidi"/>
          <w:sz w:val="30"/>
          <w:szCs w:val="30"/>
        </w:rPr>
        <w:t xml:space="preserve"> </w:t>
      </w:r>
      <w:r w:rsidR="006F050A" w:rsidRPr="00757C3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0D23E6" w:rsidRPr="00757C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7EDD">
        <w:rPr>
          <w:rFonts w:asciiTheme="majorBidi" w:hAnsiTheme="majorBidi" w:cstheme="majorBidi"/>
          <w:sz w:val="30"/>
          <w:szCs w:val="30"/>
        </w:rPr>
        <w:t>2573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C003AC" w14:textId="77777777" w:rsidR="00A46AB7" w:rsidRPr="000739B9" w:rsidRDefault="00A46AB7" w:rsidP="00516440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i/>
          <w:iCs/>
          <w:sz w:val="26"/>
          <w:szCs w:val="26"/>
          <w:lang w:val="en-US" w:bidi="th-TH"/>
        </w:rPr>
      </w:pPr>
    </w:p>
    <w:p w14:paraId="500A66FA" w14:textId="2D4C927C" w:rsidR="00B2547C" w:rsidRPr="00161E24" w:rsidRDefault="00B2547C" w:rsidP="00B749FE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</w:p>
    <w:p w14:paraId="3227C9A1" w14:textId="77777777" w:rsidR="00BC4E86" w:rsidRPr="000739B9" w:rsidRDefault="00BC4E86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3B6EFD3B" w14:textId="45FF2FC9" w:rsidR="00746A5B" w:rsidRDefault="00746A5B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B7C56" w:rsidRPr="00161E24">
        <w:rPr>
          <w:rFonts w:asciiTheme="majorBidi" w:hAnsiTheme="majorBidi" w:cstheme="majorBidi"/>
          <w:sz w:val="30"/>
          <w:szCs w:val="30"/>
          <w:cs/>
        </w:rPr>
        <w:t>ความเชื่อมั่นของ</w:t>
      </w:r>
      <w:r w:rsidR="00F10E7D" w:rsidRPr="00161E24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B7C56" w:rsidRPr="00161E24">
        <w:rPr>
          <w:rFonts w:asciiTheme="majorBidi" w:hAnsiTheme="majorBidi" w:cstheme="majorBidi"/>
          <w:sz w:val="30"/>
          <w:szCs w:val="30"/>
          <w:cs/>
        </w:rPr>
        <w:br/>
      </w:r>
      <w:r w:rsidR="006A418F" w:rsidRPr="00161E24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</w:t>
      </w:r>
      <w:r w:rsidR="002D6C56" w:rsidRPr="00161E24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</w:t>
      </w:r>
      <w:r w:rsidR="00104CE7" w:rsidRPr="00161E24">
        <w:rPr>
          <w:rFonts w:asciiTheme="majorBidi" w:hAnsiTheme="majorBidi" w:cstheme="majorBidi"/>
          <w:spacing w:val="-4"/>
          <w:sz w:val="30"/>
          <w:szCs w:val="30"/>
          <w:cs/>
        </w:rPr>
        <w:t>วมส่วนได้เสีย</w:t>
      </w:r>
      <w:r w:rsidR="00AE71DE" w:rsidRPr="00161E24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2ED631C6" w14:textId="77777777" w:rsidR="00EC0196" w:rsidRPr="000739B9" w:rsidRDefault="00EC0196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9328DD9" w14:textId="1669D342" w:rsidR="00EC0196" w:rsidRPr="00161E24" w:rsidRDefault="00EC0196" w:rsidP="00EC019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FF012C" w:rsidRPr="00FF012C">
        <w:rPr>
          <w:rFonts w:asciiTheme="majorBidi" w:hAnsiTheme="majorBidi" w:cs="Angsana New" w:hint="cs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7378713B" w14:textId="77777777" w:rsidR="00EC0196" w:rsidRPr="000739B9" w:rsidRDefault="00EC0196" w:rsidP="00EC0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1153"/>
        <w:gridCol w:w="272"/>
        <w:gridCol w:w="1187"/>
        <w:gridCol w:w="272"/>
        <w:gridCol w:w="1170"/>
        <w:gridCol w:w="251"/>
        <w:gridCol w:w="1178"/>
      </w:tblGrid>
      <w:tr w:rsidR="00EC0196" w:rsidRPr="00B056C3" w14:paraId="4C1285ED" w14:textId="77777777" w:rsidTr="006B04BB">
        <w:trPr>
          <w:tblHeader/>
        </w:trPr>
        <w:tc>
          <w:tcPr>
            <w:tcW w:w="2099" w:type="pct"/>
          </w:tcPr>
          <w:p w14:paraId="3ECAB548" w14:textId="77777777" w:rsidR="00EC0196" w:rsidRPr="00B056C3" w:rsidRDefault="00EC0196" w:rsidP="006B04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01997004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66AE94B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7E84EA04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C0196" w:rsidRPr="00B056C3" w14:paraId="2F3759A3" w14:textId="77777777" w:rsidTr="006B04BB">
        <w:trPr>
          <w:tblHeader/>
        </w:trPr>
        <w:tc>
          <w:tcPr>
            <w:tcW w:w="2099" w:type="pct"/>
          </w:tcPr>
          <w:p w14:paraId="7DA8B347" w14:textId="77777777" w:rsidR="00EC0196" w:rsidRPr="00B056C3" w:rsidRDefault="00EC0196" w:rsidP="006B04BB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4BF2B75C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97114F8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23E520C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BDE7C09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14951C4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04D2A6A5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04FC4A3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C0196" w:rsidRPr="00B056C3" w14:paraId="6FFBD883" w14:textId="77777777" w:rsidTr="006B04BB">
        <w:trPr>
          <w:trHeight w:val="434"/>
          <w:tblHeader/>
        </w:trPr>
        <w:tc>
          <w:tcPr>
            <w:tcW w:w="2099" w:type="pct"/>
          </w:tcPr>
          <w:p w14:paraId="7976936F" w14:textId="77777777" w:rsidR="00EC0196" w:rsidRPr="00B056C3" w:rsidRDefault="00EC0196" w:rsidP="006B04B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550305A1" w14:textId="77777777" w:rsidR="00EC0196" w:rsidRPr="00B056C3" w:rsidRDefault="00EC0196" w:rsidP="006B04B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0196" w:rsidRPr="00927F6F" w14:paraId="09A829F4" w14:textId="77777777" w:rsidTr="006B04BB">
        <w:tc>
          <w:tcPr>
            <w:tcW w:w="2099" w:type="pct"/>
          </w:tcPr>
          <w:p w14:paraId="2BAE106D" w14:textId="77777777" w:rsidR="00EC0196" w:rsidRPr="00927F6F" w:rsidRDefault="00EC0196" w:rsidP="006B04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0" w:type="pct"/>
          </w:tcPr>
          <w:p w14:paraId="4FB902BC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7AAB7AC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B54FF00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6C781B6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EC7ED5E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6EA2F94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1300121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0196" w:rsidRPr="00161E24" w14:paraId="6EC16F86" w14:textId="77777777" w:rsidTr="006B04BB">
        <w:tc>
          <w:tcPr>
            <w:tcW w:w="2099" w:type="pct"/>
          </w:tcPr>
          <w:p w14:paraId="135E3CC0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</w:tcPr>
          <w:p w14:paraId="214D53B0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E905AC9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2F78E4F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1B5CDF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AC68758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4D42F483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CAB329D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196" w:rsidRPr="00161E24" w14:paraId="5E04FEB0" w14:textId="77777777" w:rsidTr="006B04BB">
        <w:tc>
          <w:tcPr>
            <w:tcW w:w="2099" w:type="pct"/>
          </w:tcPr>
          <w:p w14:paraId="0DE05441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610" w:type="pct"/>
          </w:tcPr>
          <w:p w14:paraId="720CFCBB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774877D5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22A27C8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3E0D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1644F1CF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FD56FB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AFED1A6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BD8787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3E0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EC0196" w:rsidRPr="00161E24" w14:paraId="61CCA5FF" w14:textId="77777777" w:rsidTr="006B04BB">
        <w:tc>
          <w:tcPr>
            <w:tcW w:w="2099" w:type="pct"/>
          </w:tcPr>
          <w:p w14:paraId="00AB8C12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0" w:type="pct"/>
          </w:tcPr>
          <w:p w14:paraId="502931C1" w14:textId="77777777" w:rsidR="00EC0196" w:rsidRPr="001F4A65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4" w:type="pct"/>
          </w:tcPr>
          <w:p w14:paraId="5766A130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7429F35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3E0D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4" w:type="pct"/>
          </w:tcPr>
          <w:p w14:paraId="71E275E3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7D18A2A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CAE3B1B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31E7073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3E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C0196" w:rsidRPr="00161E24" w14:paraId="132DD8CF" w14:textId="77777777" w:rsidTr="006B04BB">
        <w:tc>
          <w:tcPr>
            <w:tcW w:w="2099" w:type="pct"/>
          </w:tcPr>
          <w:p w14:paraId="030906A6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610" w:type="pct"/>
          </w:tcPr>
          <w:p w14:paraId="0C50CE12" w14:textId="77777777" w:rsidR="00EC0196" w:rsidRPr="001F4A65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2FE5220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1A147F8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03F2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6352C215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EC7EA3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3C31958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EB00EA0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0196" w:rsidRPr="00161E24" w14:paraId="40B35190" w14:textId="77777777" w:rsidTr="006B04BB">
        <w:tc>
          <w:tcPr>
            <w:tcW w:w="2099" w:type="pct"/>
          </w:tcPr>
          <w:p w14:paraId="60E33804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7E8E1D9" w14:textId="77777777" w:rsidR="00EC0196" w:rsidRPr="001F4A65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4" w:type="pct"/>
          </w:tcPr>
          <w:p w14:paraId="0C2D06FF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6720ADA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30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44" w:type="pct"/>
          </w:tcPr>
          <w:p w14:paraId="50171919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12AAE00" w14:textId="77777777" w:rsidR="00EC0196" w:rsidRPr="000E6B90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D61E846" w14:textId="77777777" w:rsidR="00EC0196" w:rsidRPr="00927F6F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018C110" w14:textId="77777777" w:rsidR="00EC0196" w:rsidRPr="00161E24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30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  <w:tr w:rsidR="00EC0196" w:rsidRPr="000739B9" w14:paraId="32C85013" w14:textId="77777777" w:rsidTr="006B04BB">
        <w:tc>
          <w:tcPr>
            <w:tcW w:w="2099" w:type="pct"/>
          </w:tcPr>
          <w:p w14:paraId="3A4CD77B" w14:textId="77777777" w:rsidR="00EC0196" w:rsidRPr="000739B9" w:rsidRDefault="00EC0196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0F35F2E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pct"/>
          </w:tcPr>
          <w:p w14:paraId="039724DB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586DA16D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</w:tcPr>
          <w:p w14:paraId="00D6B176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762ADB2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2FAE577D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4E5F22D6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196" w:rsidRPr="00B749FE" w14:paraId="6034705B" w14:textId="77777777" w:rsidTr="006B04BB">
        <w:tc>
          <w:tcPr>
            <w:tcW w:w="2099" w:type="pct"/>
          </w:tcPr>
          <w:p w14:paraId="49B4A4B2" w14:textId="77777777" w:rsidR="00EC0196" w:rsidRPr="00B749FE" w:rsidRDefault="00EC0196" w:rsidP="006B04BB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ภาระผูกพันตามสัญญาบริการคลาวด์และสัญญาค่าลิขสิทธิ์และบริการดูแลระบบ</w:t>
            </w:r>
          </w:p>
        </w:tc>
        <w:tc>
          <w:tcPr>
            <w:tcW w:w="610" w:type="pct"/>
          </w:tcPr>
          <w:p w14:paraId="321F188E" w14:textId="77777777" w:rsidR="00EC0196" w:rsidRPr="001F4A65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DFDDBE5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EE9D801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C1062ED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AFD94B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742FD8C0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A9B3B07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196" w:rsidRPr="00B749FE" w14:paraId="2E2BC0AD" w14:textId="77777777" w:rsidTr="006B04BB">
        <w:tc>
          <w:tcPr>
            <w:tcW w:w="2099" w:type="pct"/>
          </w:tcPr>
          <w:p w14:paraId="56C733B7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</w:tcPr>
          <w:p w14:paraId="3317D976" w14:textId="77777777" w:rsidR="00EC0196" w:rsidRPr="001F4A65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4" w:type="pct"/>
          </w:tcPr>
          <w:p w14:paraId="34FE3F83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8D74E8C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F0E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4" w:type="pct"/>
          </w:tcPr>
          <w:p w14:paraId="16ED0F0D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F67366C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3" w:type="pct"/>
          </w:tcPr>
          <w:p w14:paraId="559F98C3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6B44E46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EC0196" w:rsidRPr="00B749FE" w14:paraId="3269C680" w14:textId="77777777" w:rsidTr="006B04BB">
        <w:tc>
          <w:tcPr>
            <w:tcW w:w="2099" w:type="pct"/>
          </w:tcPr>
          <w:p w14:paraId="5F8B803E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5C3AABC" w14:textId="77777777" w:rsidR="00EC0196" w:rsidRPr="001F4A65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3E79AA77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5C8D6B99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4" w:type="pct"/>
          </w:tcPr>
          <w:p w14:paraId="3865BAA7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1B66BFD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3E59A226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FAE7276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EC0196" w:rsidRPr="00B749FE" w14:paraId="51EB0E90" w14:textId="77777777" w:rsidTr="006B04BB">
        <w:tc>
          <w:tcPr>
            <w:tcW w:w="2099" w:type="pct"/>
          </w:tcPr>
          <w:p w14:paraId="1EF0E7BB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AF6B280" w14:textId="77777777" w:rsidR="00EC0196" w:rsidRPr="002A657A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4" w:type="pct"/>
          </w:tcPr>
          <w:p w14:paraId="052A8982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BE9EBC2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0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144" w:type="pct"/>
          </w:tcPr>
          <w:p w14:paraId="68065FC5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794F0CA" w14:textId="77777777" w:rsidR="00EC0196" w:rsidRPr="00E97593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33" w:type="pct"/>
          </w:tcPr>
          <w:p w14:paraId="07E668A0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D48838A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0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  <w:tr w:rsidR="00EC0196" w:rsidRPr="000739B9" w14:paraId="1EDA4253" w14:textId="77777777" w:rsidTr="000739B9">
        <w:trPr>
          <w:trHeight w:val="773"/>
        </w:trPr>
        <w:tc>
          <w:tcPr>
            <w:tcW w:w="2099" w:type="pct"/>
          </w:tcPr>
          <w:p w14:paraId="419A8474" w14:textId="77777777" w:rsidR="00EC0196" w:rsidRPr="000739B9" w:rsidRDefault="00EC0196" w:rsidP="006B04B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5FD81D52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pct"/>
          </w:tcPr>
          <w:p w14:paraId="00E9C210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2C6892D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</w:tcPr>
          <w:p w14:paraId="35894104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6D90083C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4998DCC8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085ACF95" w14:textId="77777777" w:rsidR="00EC0196" w:rsidRPr="000739B9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0196" w:rsidRPr="00B749FE" w14:paraId="4192E7B3" w14:textId="77777777" w:rsidTr="006B04BB">
        <w:tc>
          <w:tcPr>
            <w:tcW w:w="2099" w:type="pct"/>
          </w:tcPr>
          <w:p w14:paraId="362F30A9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610" w:type="pct"/>
          </w:tcPr>
          <w:p w14:paraId="4B6A9A50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3AEBD83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1A92B3F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ECF5DE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AA1015D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DBE4414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7465E0C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0196" w:rsidRPr="00B749FE" w14:paraId="0B95740F" w14:textId="77777777" w:rsidTr="006B04BB">
        <w:tc>
          <w:tcPr>
            <w:tcW w:w="2099" w:type="pct"/>
          </w:tcPr>
          <w:p w14:paraId="3BCF82BD" w14:textId="77777777" w:rsidR="00EC0196" w:rsidRPr="00B749FE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0" w:type="pct"/>
          </w:tcPr>
          <w:p w14:paraId="22D755CB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4" w:type="pct"/>
          </w:tcPr>
          <w:p w14:paraId="3A030B03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1CA49C2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4" w:type="pct"/>
          </w:tcPr>
          <w:p w14:paraId="687C5EE2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650E1EA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3" w:type="pct"/>
          </w:tcPr>
          <w:p w14:paraId="67F7915E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F90A84E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C0196" w:rsidRPr="00B749FE" w14:paraId="3120CFC8" w14:textId="77777777" w:rsidTr="006B04BB">
        <w:tc>
          <w:tcPr>
            <w:tcW w:w="2099" w:type="pct"/>
          </w:tcPr>
          <w:p w14:paraId="7F920E01" w14:textId="77777777" w:rsidR="00EC0196" w:rsidRPr="00B749FE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 (ขาย) เงินตราต่างประเทศล่วงหน้า</w:t>
            </w:r>
          </w:p>
        </w:tc>
        <w:tc>
          <w:tcPr>
            <w:tcW w:w="610" w:type="pct"/>
          </w:tcPr>
          <w:p w14:paraId="21304329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44" w:type="pct"/>
          </w:tcPr>
          <w:p w14:paraId="538D4D0A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ED16DF8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  <w:tc>
          <w:tcPr>
            <w:tcW w:w="144" w:type="pct"/>
          </w:tcPr>
          <w:p w14:paraId="7374AE2A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E4A70D3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8D73A52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3E55CAB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026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EC0196" w:rsidRPr="00B749FE" w14:paraId="5DA64112" w14:textId="77777777" w:rsidTr="006B04BB">
        <w:tc>
          <w:tcPr>
            <w:tcW w:w="2099" w:type="pct"/>
          </w:tcPr>
          <w:p w14:paraId="52D00652" w14:textId="77777777" w:rsidR="00EC0196" w:rsidRPr="00B749FE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</w:tcPr>
          <w:p w14:paraId="118F4964" w14:textId="77777777" w:rsidR="00EC0196" w:rsidRPr="001F4A65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44" w:type="pct"/>
          </w:tcPr>
          <w:p w14:paraId="40FF2D63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87D0150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026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4" w:type="pct"/>
          </w:tcPr>
          <w:p w14:paraId="0EA82572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3B12F8C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33" w:type="pct"/>
          </w:tcPr>
          <w:p w14:paraId="1F7A0359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6DF3FFB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026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EC0196" w:rsidRPr="00B749FE" w14:paraId="41A7BF2A" w14:textId="77777777" w:rsidTr="006B04BB">
        <w:tc>
          <w:tcPr>
            <w:tcW w:w="2099" w:type="pct"/>
          </w:tcPr>
          <w:p w14:paraId="4E1B34EB" w14:textId="77777777" w:rsidR="00EC0196" w:rsidRPr="00161E24" w:rsidRDefault="00EC0196" w:rsidP="006B04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ภาระผูกพันตามสัญญาเช่าระยะสั้นที่มีมูลค่าต่ำ</w:t>
            </w:r>
          </w:p>
        </w:tc>
        <w:tc>
          <w:tcPr>
            <w:tcW w:w="610" w:type="pct"/>
          </w:tcPr>
          <w:p w14:paraId="04C9EBFF" w14:textId="77777777" w:rsidR="00EC0196" w:rsidRPr="001F4A65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44" w:type="pct"/>
          </w:tcPr>
          <w:p w14:paraId="516F5A32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7E411B9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163</w:t>
            </w:r>
          </w:p>
        </w:tc>
        <w:tc>
          <w:tcPr>
            <w:tcW w:w="144" w:type="pct"/>
          </w:tcPr>
          <w:p w14:paraId="4388ACB7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56BF65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33" w:type="pct"/>
          </w:tcPr>
          <w:p w14:paraId="33F97A81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4DD879A" w14:textId="77777777" w:rsidR="00EC0196" w:rsidRPr="00B749FE" w:rsidRDefault="00EC0196" w:rsidP="006B0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</w:p>
        </w:tc>
      </w:tr>
    </w:tbl>
    <w:p w14:paraId="2AAD3778" w14:textId="771F56A1" w:rsidR="009C1162" w:rsidRDefault="009C1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F12A1F" w14:textId="242872EC" w:rsidR="00B06AC9" w:rsidRPr="00161E24" w:rsidRDefault="004F5EF1" w:rsidP="00B749FE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EC0196">
        <w:rPr>
          <w:rFonts w:asciiTheme="majorBidi" w:hAnsiTheme="majorBidi" w:cstheme="majorBidi" w:hint="cs"/>
          <w:sz w:val="30"/>
          <w:szCs w:val="30"/>
          <w:u w:val="none"/>
          <w:cs/>
        </w:rPr>
        <w:t>เ</w:t>
      </w:r>
      <w:r w:rsidR="00EC0196" w:rsidRPr="00EC0196">
        <w:rPr>
          <w:rFonts w:asciiTheme="majorBidi" w:hAnsiTheme="majorBidi" w:cs="Angsana New" w:hint="cs"/>
          <w:sz w:val="30"/>
          <w:szCs w:val="30"/>
          <w:u w:val="none"/>
          <w:cs/>
        </w:rPr>
        <w:t>หตุการณ์ภายหลังรอบระยะเวลารายงาน</w:t>
      </w:r>
    </w:p>
    <w:p w14:paraId="08E9C167" w14:textId="5EA022B0" w:rsidR="00A05786" w:rsidRDefault="00A05786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0ED663E" w14:textId="1792F0EA" w:rsidR="00A328FD" w:rsidRDefault="00A328FD" w:rsidP="00D5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28FD">
        <w:rPr>
          <w:rFonts w:asciiTheme="majorBidi" w:hAnsiTheme="majorBidi" w:hint="cs"/>
          <w:sz w:val="30"/>
          <w:szCs w:val="30"/>
          <w:cs/>
        </w:rPr>
        <w:t>ในเดือนมกราคม</w:t>
      </w:r>
      <w:r w:rsidRPr="00A328FD">
        <w:rPr>
          <w:rFonts w:asciiTheme="majorBidi" w:hAnsiTheme="majorBidi"/>
          <w:sz w:val="30"/>
          <w:szCs w:val="30"/>
          <w:cs/>
        </w:rPr>
        <w:t xml:space="preserve"> </w:t>
      </w:r>
      <w:r w:rsidRPr="00A328FD">
        <w:rPr>
          <w:rFonts w:asciiTheme="majorBidi" w:hAnsiTheme="majorBidi" w:cstheme="majorBidi"/>
          <w:sz w:val="30"/>
          <w:szCs w:val="30"/>
        </w:rPr>
        <w:t>2569</w:t>
      </w:r>
      <w:r w:rsidRPr="00A328FD">
        <w:rPr>
          <w:rFonts w:asciiTheme="majorBidi" w:hAnsiTheme="majorBidi"/>
          <w:sz w:val="30"/>
          <w:szCs w:val="30"/>
          <w:cs/>
        </w:rPr>
        <w:t xml:space="preserve"> </w:t>
      </w:r>
      <w:r w:rsidRPr="00A328FD">
        <w:rPr>
          <w:rFonts w:asciiTheme="majorBidi" w:hAnsiTheme="majorBidi" w:hint="cs"/>
          <w:sz w:val="30"/>
          <w:szCs w:val="30"/>
          <w:cs/>
        </w:rPr>
        <w:t>บริษัทย่อยทางอ้อมของกลุ่มบริษัทได้เข้าลงนามในสัญญาซื้อสินทรัพย์สุทธิจากบุคคล</w:t>
      </w:r>
      <w:r>
        <w:rPr>
          <w:rFonts w:asciiTheme="majorBidi" w:hAnsiTheme="majorBidi"/>
          <w:sz w:val="30"/>
          <w:szCs w:val="30"/>
        </w:rPr>
        <w:br/>
      </w:r>
      <w:r w:rsidRPr="00A328FD">
        <w:rPr>
          <w:rFonts w:asciiTheme="majorBidi" w:hAnsiTheme="majorBidi" w:hint="cs"/>
          <w:sz w:val="30"/>
          <w:szCs w:val="30"/>
          <w:cs/>
        </w:rPr>
        <w:t>ในประเทศสิงคโปร์เป็นจำนวน</w:t>
      </w:r>
      <w:r w:rsidRPr="00A328FD">
        <w:rPr>
          <w:rFonts w:asciiTheme="majorBidi" w:hAnsiTheme="majorBidi"/>
          <w:sz w:val="30"/>
          <w:szCs w:val="30"/>
          <w:cs/>
        </w:rPr>
        <w:t xml:space="preserve"> </w:t>
      </w:r>
      <w:r w:rsidRPr="00A328FD">
        <w:rPr>
          <w:rFonts w:asciiTheme="majorBidi" w:hAnsiTheme="majorBidi" w:cstheme="majorBidi"/>
          <w:sz w:val="30"/>
          <w:szCs w:val="30"/>
        </w:rPr>
        <w:t>4.8</w:t>
      </w:r>
      <w:r w:rsidRPr="00A328FD">
        <w:rPr>
          <w:rFonts w:asciiTheme="majorBidi" w:hAnsiTheme="majorBidi"/>
          <w:sz w:val="30"/>
          <w:szCs w:val="30"/>
          <w:cs/>
        </w:rPr>
        <w:t xml:space="preserve"> </w:t>
      </w:r>
      <w:r w:rsidRPr="00A328FD">
        <w:rPr>
          <w:rFonts w:asciiTheme="majorBidi" w:hAnsiTheme="majorBidi" w:hint="cs"/>
          <w:sz w:val="30"/>
          <w:szCs w:val="30"/>
          <w:cs/>
        </w:rPr>
        <w:t>ล้านดอลลาร์สิงคโปร์</w:t>
      </w:r>
      <w:r w:rsidRPr="00A328FD">
        <w:rPr>
          <w:rFonts w:asciiTheme="majorBidi" w:hAnsiTheme="majorBidi"/>
          <w:sz w:val="30"/>
          <w:szCs w:val="30"/>
          <w:cs/>
        </w:rPr>
        <w:t xml:space="preserve"> </w:t>
      </w:r>
      <w:r w:rsidRPr="00A328FD">
        <w:rPr>
          <w:rFonts w:asciiTheme="majorBidi" w:hAnsiTheme="majorBidi" w:hint="cs"/>
          <w:sz w:val="30"/>
          <w:szCs w:val="30"/>
          <w:cs/>
        </w:rPr>
        <w:t>หรือเทียบเท่าประมาณ</w:t>
      </w:r>
      <w:r w:rsidRPr="00A328FD">
        <w:rPr>
          <w:rFonts w:asciiTheme="majorBidi" w:hAnsiTheme="majorBidi"/>
          <w:sz w:val="30"/>
          <w:szCs w:val="30"/>
          <w:cs/>
        </w:rPr>
        <w:t xml:space="preserve"> </w:t>
      </w:r>
      <w:r w:rsidRPr="00A328FD">
        <w:rPr>
          <w:rFonts w:asciiTheme="majorBidi" w:hAnsiTheme="majorBidi" w:cstheme="majorBidi"/>
          <w:sz w:val="30"/>
          <w:szCs w:val="30"/>
        </w:rPr>
        <w:t>119.69</w:t>
      </w:r>
      <w:r w:rsidRPr="00A328FD">
        <w:rPr>
          <w:rFonts w:asciiTheme="majorBidi" w:hAnsiTheme="majorBidi"/>
          <w:sz w:val="30"/>
          <w:szCs w:val="30"/>
          <w:cs/>
        </w:rPr>
        <w:t xml:space="preserve"> </w:t>
      </w:r>
      <w:r w:rsidRPr="00A328FD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00C3B2D" w14:textId="77777777" w:rsidR="00A328FD" w:rsidRDefault="00A328FD" w:rsidP="00D5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805F4" w14:textId="7E7816B6" w:rsidR="00D554C6" w:rsidRDefault="00D554C6" w:rsidP="00D5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>24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sz w:val="30"/>
          <w:szCs w:val="30"/>
          <w:cs/>
        </w:rPr>
        <w:t>คณะกรรมการมีมติอนุมัติเรื่องต่อไปนี้</w:t>
      </w:r>
    </w:p>
    <w:p w14:paraId="798F065C" w14:textId="4FED9E5B" w:rsidR="00D554C6" w:rsidRDefault="00D554C6" w:rsidP="00D554C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จัดสรรกำไรเพื่อจ่ายเงินปันผลให้แก่ผู้ถือหุ้น ในอัตราหุ้นละ </w:t>
      </w:r>
      <w:r>
        <w:rPr>
          <w:rFonts w:asciiTheme="majorBidi" w:hAnsiTheme="majorBidi" w:cstheme="majorBidi"/>
          <w:sz w:val="30"/>
          <w:szCs w:val="30"/>
        </w:rPr>
        <w:t>1.5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บาท ทั้งนี้เงินปันผลดังกล่าวขึ้นอยู่กับ</w:t>
      </w:r>
      <w:r w:rsidR="00905D3A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การอนุมัติในการประชุมสามัญประจำปีของผู้ถือหุ้น</w:t>
      </w:r>
    </w:p>
    <w:p w14:paraId="1EC1635F" w14:textId="69391774" w:rsidR="00D554C6" w:rsidRPr="00D70C06" w:rsidRDefault="00D554C6" w:rsidP="00D70C0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70C06">
        <w:rPr>
          <w:rFonts w:asciiTheme="majorBidi" w:hAnsiTheme="majorBidi" w:cstheme="majorBidi" w:hint="cs"/>
          <w:sz w:val="30"/>
          <w:szCs w:val="30"/>
          <w:cs/>
        </w:rPr>
        <w:t>จัดตั้งบริษัท บีเอฟ ฟิลิปปิน</w:t>
      </w:r>
      <w:r w:rsidR="00DD1FB9">
        <w:rPr>
          <w:rFonts w:asciiTheme="majorBidi" w:hAnsiTheme="majorBidi" w:cstheme="majorBidi"/>
          <w:sz w:val="30"/>
          <w:szCs w:val="30"/>
        </w:rPr>
        <w:tab/>
      </w:r>
      <w:r w:rsidR="00DD1FB9">
        <w:rPr>
          <w:rFonts w:asciiTheme="majorBidi" w:hAnsiTheme="majorBidi" w:cstheme="majorBidi" w:hint="cs"/>
          <w:sz w:val="30"/>
          <w:szCs w:val="30"/>
          <w:cs/>
        </w:rPr>
        <w:t>ส์</w:t>
      </w:r>
      <w:r w:rsidRPr="00D70C06">
        <w:rPr>
          <w:rFonts w:asciiTheme="majorBidi" w:hAnsiTheme="majorBidi" w:cstheme="majorBidi" w:hint="cs"/>
          <w:sz w:val="30"/>
          <w:szCs w:val="30"/>
          <w:cs/>
        </w:rPr>
        <w:t xml:space="preserve"> โฮลดิ้ง</w:t>
      </w:r>
      <w:r w:rsidR="00D70C06" w:rsidRPr="00D70C06">
        <w:rPr>
          <w:rFonts w:asciiTheme="majorBidi" w:hAnsiTheme="majorBidi" w:cstheme="majorBidi" w:hint="cs"/>
          <w:sz w:val="30"/>
          <w:szCs w:val="30"/>
          <w:cs/>
        </w:rPr>
        <w:t>ส์</w:t>
      </w:r>
      <w:r w:rsidRPr="00D70C06"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="00E409F2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D70C06">
        <w:rPr>
          <w:rFonts w:asciiTheme="majorBidi" w:hAnsiTheme="majorBidi" w:cstheme="majorBidi" w:hint="cs"/>
          <w:sz w:val="30"/>
          <w:szCs w:val="30"/>
          <w:cs/>
        </w:rPr>
        <w:t>จะจดทะเบียนจัดตั้งในประเทศฟิลิปปิน</w:t>
      </w:r>
      <w:r w:rsidR="00E409F2">
        <w:rPr>
          <w:rFonts w:asciiTheme="majorBidi" w:hAnsiTheme="majorBidi" w:cstheme="majorBidi" w:hint="cs"/>
          <w:sz w:val="30"/>
          <w:szCs w:val="30"/>
          <w:cs/>
        </w:rPr>
        <w:t>ส์</w:t>
      </w:r>
      <w:r w:rsidRPr="00D70C06">
        <w:rPr>
          <w:rFonts w:asciiTheme="majorBidi" w:hAnsiTheme="majorBidi" w:cstheme="majorBidi" w:hint="cs"/>
          <w:sz w:val="30"/>
          <w:szCs w:val="30"/>
          <w:cs/>
        </w:rPr>
        <w:t xml:space="preserve"> ทุนจดทะเบียน </w:t>
      </w:r>
      <w:r w:rsidRPr="00D70C06">
        <w:rPr>
          <w:rFonts w:asciiTheme="majorBidi" w:hAnsiTheme="majorBidi" w:cstheme="majorBidi"/>
          <w:sz w:val="30"/>
          <w:szCs w:val="30"/>
        </w:rPr>
        <w:t xml:space="preserve">12 </w:t>
      </w:r>
      <w:r w:rsidRPr="00D70C06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A328FD" w:rsidRPr="00D70C06">
        <w:rPr>
          <w:rFonts w:asciiTheme="majorBidi" w:hAnsiTheme="majorBidi" w:cstheme="majorBidi" w:hint="cs"/>
          <w:sz w:val="30"/>
          <w:szCs w:val="30"/>
          <w:cs/>
        </w:rPr>
        <w:t>เปโซฟิลิปปิน</w:t>
      </w:r>
      <w:r w:rsidR="00E409F2">
        <w:rPr>
          <w:rFonts w:asciiTheme="majorBidi" w:hAnsiTheme="majorBidi" w:cstheme="majorBidi" w:hint="cs"/>
          <w:sz w:val="30"/>
          <w:szCs w:val="30"/>
          <w:cs/>
        </w:rPr>
        <w:t>ส์</w:t>
      </w:r>
      <w:r w:rsidRPr="00D70C06">
        <w:rPr>
          <w:rFonts w:asciiTheme="majorBidi" w:hAnsiTheme="majorBidi" w:cstheme="majorBidi" w:hint="cs"/>
          <w:sz w:val="30"/>
          <w:szCs w:val="30"/>
          <w:cs/>
        </w:rPr>
        <w:t xml:space="preserve"> หรือเทียบเท่าประมาณ </w:t>
      </w:r>
      <w:r w:rsidRPr="00D70C06">
        <w:rPr>
          <w:rFonts w:asciiTheme="majorBidi" w:hAnsiTheme="majorBidi" w:cstheme="majorBidi"/>
          <w:sz w:val="30"/>
          <w:szCs w:val="30"/>
        </w:rPr>
        <w:t xml:space="preserve">7 </w:t>
      </w:r>
      <w:r w:rsidRPr="00D70C0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70C06" w:rsidRPr="00D70C06">
        <w:rPr>
          <w:rFonts w:asciiTheme="majorBidi" w:hAnsiTheme="majorBidi" w:cstheme="majorBidi" w:hint="cs"/>
          <w:sz w:val="30"/>
          <w:szCs w:val="30"/>
          <w:cs/>
        </w:rPr>
        <w:t xml:space="preserve"> เพื่อรองรับการขยายธุรกิจของกลุ่มบริษัท</w:t>
      </w:r>
    </w:p>
    <w:sectPr w:rsidR="00D554C6" w:rsidRPr="00D70C06" w:rsidSect="00933D8A">
      <w:headerReference w:type="default" r:id="rId24"/>
      <w:footerReference w:type="default" r:id="rId25"/>
      <w:footerReference w:type="first" r:id="rId26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D26FC" w14:textId="77777777" w:rsidR="00164AB7" w:rsidRDefault="00164AB7">
      <w:r>
        <w:separator/>
      </w:r>
    </w:p>
  </w:endnote>
  <w:endnote w:type="continuationSeparator" w:id="0">
    <w:p w14:paraId="5524242E" w14:textId="77777777" w:rsidR="00164AB7" w:rsidRDefault="00164AB7">
      <w:r>
        <w:continuationSeparator/>
      </w:r>
    </w:p>
  </w:endnote>
  <w:endnote w:type="continuationNotice" w:id="1">
    <w:p w14:paraId="4328B764" w14:textId="77777777" w:rsidR="00164AB7" w:rsidRDefault="00164A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05533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321795" w14:textId="2CC21CB2" w:rsidR="00766B8D" w:rsidRPr="00291A24" w:rsidRDefault="00766B8D" w:rsidP="00291A2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291A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91A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91A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5087A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291A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0132" w14:textId="175B9726" w:rsidR="00766B8D" w:rsidRPr="00B725EC" w:rsidRDefault="00766B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</w:rPr>
      <w:t>76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766B8D" w:rsidRPr="00BA5365" w:rsidRDefault="00766B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13BA" w14:textId="75E6DA2B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92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2C62" w14:textId="410EEE6D" w:rsidR="00766B8D" w:rsidRPr="00B725EC" w:rsidRDefault="00766B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</w:rPr>
      <w:t>91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766B8D" w:rsidRPr="00BA5365" w:rsidRDefault="00766B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7B615" w14:textId="6C0602BD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51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30F694" w14:textId="78DDAA45" w:rsidR="00766B8D" w:rsidRPr="006E4E2E" w:rsidRDefault="00766B8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A70E" w14:textId="6A6509E1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52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194BA3F" w14:textId="77777777" w:rsidR="00766B8D" w:rsidRPr="006E4E2E" w:rsidRDefault="00766B8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  <w:r>
      <w:rPr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9BBDE" w14:textId="0B98813A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58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A68FB6F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9FC1" w14:textId="20AFB463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67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0B556A29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3764" w14:textId="48AEC63E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59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E1F19" w14:textId="46F06550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64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9853F" w14:textId="456AF5B2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66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4D2F5" w14:textId="15F6A69F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75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3E6DE808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6F4E9" w14:textId="77777777" w:rsidR="00164AB7" w:rsidRDefault="00164AB7">
      <w:r>
        <w:separator/>
      </w:r>
    </w:p>
  </w:footnote>
  <w:footnote w:type="continuationSeparator" w:id="0">
    <w:p w14:paraId="28D2D153" w14:textId="77777777" w:rsidR="00164AB7" w:rsidRDefault="00164AB7">
      <w:r>
        <w:continuationSeparator/>
      </w:r>
    </w:p>
  </w:footnote>
  <w:footnote w:type="continuationNotice" w:id="1">
    <w:p w14:paraId="5114CD99" w14:textId="77777777" w:rsidR="00164AB7" w:rsidRDefault="00164A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B728A" w14:textId="77777777" w:rsidR="00766B8D" w:rsidRPr="008E10A7" w:rsidRDefault="00766B8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4E5FBDE" w14:textId="77777777" w:rsidR="00766B8D" w:rsidRDefault="00766B8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FC1E0F" w14:textId="73ABA028" w:rsidR="00766B8D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A28C9">
      <w:rPr>
        <w:rFonts w:ascii="Angsana New" w:hAnsi="Angsana New"/>
        <w:b/>
        <w:bCs/>
        <w:sz w:val="32"/>
        <w:szCs w:val="32"/>
      </w:rPr>
      <w:t>8</w:t>
    </w:r>
  </w:p>
  <w:p w14:paraId="4419F7F2" w14:textId="77777777" w:rsidR="00766B8D" w:rsidRPr="002115BA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CF82" w14:textId="77777777" w:rsidR="00495E77" w:rsidRPr="008E10A7" w:rsidRDefault="00495E77" w:rsidP="00495E77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6DD82AC" w14:textId="77777777" w:rsidR="00495E77" w:rsidRDefault="00495E77" w:rsidP="00495E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EACF28" w14:textId="267D07DF" w:rsidR="00495E77" w:rsidRDefault="00495E77" w:rsidP="00495E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 w:rsidR="00DF2A4E">
      <w:rPr>
        <w:rFonts w:ascii="Angsana New" w:hAnsi="Angsana New"/>
        <w:b/>
        <w:bCs/>
        <w:sz w:val="32"/>
        <w:szCs w:val="32"/>
      </w:rPr>
      <w:t>8</w:t>
    </w:r>
  </w:p>
  <w:p w14:paraId="3D868923" w14:textId="77777777" w:rsidR="00495E77" w:rsidRDefault="00495E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CF05" w14:textId="77777777" w:rsidR="00766B8D" w:rsidRPr="008E10A7" w:rsidRDefault="00766B8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4B0E4A2" w14:textId="77777777" w:rsidR="00766B8D" w:rsidRDefault="00766B8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3FF152" w14:textId="1E0CBEC0" w:rsidR="00766B8D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 w:rsidR="00656EB1">
      <w:rPr>
        <w:rFonts w:ascii="Angsana New" w:hAnsi="Angsana New" w:hint="cs"/>
        <w:b/>
        <w:bCs/>
        <w:sz w:val="32"/>
        <w:szCs w:val="32"/>
        <w:cs/>
      </w:rPr>
      <w:t>6</w:t>
    </w:r>
    <w:r w:rsidR="005A2986">
      <w:rPr>
        <w:rFonts w:ascii="Angsana New" w:hAnsi="Angsana New"/>
        <w:b/>
        <w:bCs/>
        <w:sz w:val="32"/>
        <w:szCs w:val="32"/>
      </w:rPr>
      <w:t>8</w:t>
    </w:r>
  </w:p>
  <w:p w14:paraId="2D19A1CB" w14:textId="77777777" w:rsidR="00766B8D" w:rsidRPr="002115BA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DF41" w14:textId="77777777" w:rsidR="00766B8D" w:rsidRPr="008E10A7" w:rsidRDefault="00766B8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B6C9E0C" w14:textId="77777777" w:rsidR="00766B8D" w:rsidRDefault="00766B8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E150DB" w14:textId="795A988A" w:rsidR="00766B8D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77379">
      <w:rPr>
        <w:rFonts w:ascii="Angsana New" w:hAnsi="Angsana New"/>
        <w:b/>
        <w:bCs/>
        <w:sz w:val="32"/>
        <w:szCs w:val="32"/>
      </w:rPr>
      <w:t>8</w:t>
    </w:r>
  </w:p>
  <w:p w14:paraId="13E9BE25" w14:textId="77777777" w:rsidR="00766B8D" w:rsidRPr="002115BA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560"/>
    <w:multiLevelType w:val="hybridMultilevel"/>
    <w:tmpl w:val="5FDCE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3FB49F0"/>
    <w:multiLevelType w:val="hybridMultilevel"/>
    <w:tmpl w:val="3558CB00"/>
    <w:lvl w:ilvl="0" w:tplc="56B6DBF0">
      <w:start w:val="1"/>
      <w:numFmt w:val="thaiLetters"/>
      <w:lvlText w:val="(%1)"/>
      <w:lvlJc w:val="left"/>
      <w:pPr>
        <w:ind w:left="909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9" w15:restartNumberingAfterBreak="0">
    <w:nsid w:val="185C3160"/>
    <w:multiLevelType w:val="multilevel"/>
    <w:tmpl w:val="48DA3D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996B4D"/>
    <w:multiLevelType w:val="hybridMultilevel"/>
    <w:tmpl w:val="20A82000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D377D6F"/>
    <w:multiLevelType w:val="hybridMultilevel"/>
    <w:tmpl w:val="C8C82040"/>
    <w:lvl w:ilvl="0" w:tplc="93F83E7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D3F2C42"/>
    <w:multiLevelType w:val="hybridMultilevel"/>
    <w:tmpl w:val="3EACCECC"/>
    <w:lvl w:ilvl="0" w:tplc="8ED4D350">
      <w:start w:val="5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44376"/>
    <w:multiLevelType w:val="hybridMultilevel"/>
    <w:tmpl w:val="B05089DA"/>
    <w:lvl w:ilvl="0" w:tplc="B314799C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C75EB"/>
    <w:multiLevelType w:val="hybridMultilevel"/>
    <w:tmpl w:val="D8469CB2"/>
    <w:lvl w:ilvl="0" w:tplc="9C92156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D413058"/>
    <w:multiLevelType w:val="hybridMultilevel"/>
    <w:tmpl w:val="53AA2476"/>
    <w:lvl w:ilvl="0" w:tplc="5E427BD6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824E9"/>
    <w:multiLevelType w:val="hybridMultilevel"/>
    <w:tmpl w:val="F614E664"/>
    <w:lvl w:ilvl="0" w:tplc="17AC7D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1A65A2E"/>
    <w:multiLevelType w:val="hybridMultilevel"/>
    <w:tmpl w:val="9F56393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F921644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49523702">
    <w:abstractNumId w:val="2"/>
  </w:num>
  <w:num w:numId="2" w16cid:durableId="1833256053">
    <w:abstractNumId w:val="23"/>
  </w:num>
  <w:num w:numId="3" w16cid:durableId="457183644">
    <w:abstractNumId w:val="15"/>
  </w:num>
  <w:num w:numId="4" w16cid:durableId="1960987968">
    <w:abstractNumId w:val="6"/>
  </w:num>
  <w:num w:numId="5" w16cid:durableId="171147022">
    <w:abstractNumId w:val="38"/>
  </w:num>
  <w:num w:numId="6" w16cid:durableId="1368525223">
    <w:abstractNumId w:val="9"/>
  </w:num>
  <w:num w:numId="7" w16cid:durableId="756630045">
    <w:abstractNumId w:val="12"/>
  </w:num>
  <w:num w:numId="8" w16cid:durableId="179465949">
    <w:abstractNumId w:val="29"/>
  </w:num>
  <w:num w:numId="9" w16cid:durableId="894581522">
    <w:abstractNumId w:val="27"/>
  </w:num>
  <w:num w:numId="10" w16cid:durableId="691495919">
    <w:abstractNumId w:val="25"/>
  </w:num>
  <w:num w:numId="11" w16cid:durableId="215094783">
    <w:abstractNumId w:val="24"/>
  </w:num>
  <w:num w:numId="12" w16cid:durableId="573206351">
    <w:abstractNumId w:val="7"/>
  </w:num>
  <w:num w:numId="13" w16cid:durableId="437288688">
    <w:abstractNumId w:val="34"/>
  </w:num>
  <w:num w:numId="14" w16cid:durableId="605309429">
    <w:abstractNumId w:val="42"/>
  </w:num>
  <w:num w:numId="15" w16cid:durableId="1399354365">
    <w:abstractNumId w:val="41"/>
  </w:num>
  <w:num w:numId="16" w16cid:durableId="1665932896">
    <w:abstractNumId w:val="40"/>
  </w:num>
  <w:num w:numId="17" w16cid:durableId="1927028631">
    <w:abstractNumId w:val="1"/>
  </w:num>
  <w:num w:numId="18" w16cid:durableId="1132332822">
    <w:abstractNumId w:val="20"/>
  </w:num>
  <w:num w:numId="19" w16cid:durableId="1514219263">
    <w:abstractNumId w:val="33"/>
  </w:num>
  <w:num w:numId="20" w16cid:durableId="1254973176">
    <w:abstractNumId w:val="3"/>
  </w:num>
  <w:num w:numId="21" w16cid:durableId="2144349393">
    <w:abstractNumId w:val="18"/>
  </w:num>
  <w:num w:numId="22" w16cid:durableId="742875280">
    <w:abstractNumId w:val="32"/>
  </w:num>
  <w:num w:numId="23" w16cid:durableId="1346714629">
    <w:abstractNumId w:val="4"/>
  </w:num>
  <w:num w:numId="24" w16cid:durableId="1014578464">
    <w:abstractNumId w:val="30"/>
  </w:num>
  <w:num w:numId="25" w16cid:durableId="1615743177">
    <w:abstractNumId w:val="10"/>
  </w:num>
  <w:num w:numId="26" w16cid:durableId="2144806087">
    <w:abstractNumId w:val="19"/>
  </w:num>
  <w:num w:numId="27" w16cid:durableId="2068796309">
    <w:abstractNumId w:val="17"/>
  </w:num>
  <w:num w:numId="28" w16cid:durableId="36708311">
    <w:abstractNumId w:val="35"/>
  </w:num>
  <w:num w:numId="29" w16cid:durableId="387263846">
    <w:abstractNumId w:val="39"/>
  </w:num>
  <w:num w:numId="30" w16cid:durableId="712120786">
    <w:abstractNumId w:val="37"/>
  </w:num>
  <w:num w:numId="31" w16cid:durableId="198594011">
    <w:abstractNumId w:val="22"/>
  </w:num>
  <w:num w:numId="32" w16cid:durableId="2136214727">
    <w:abstractNumId w:val="14"/>
  </w:num>
  <w:num w:numId="33" w16cid:durableId="840584183">
    <w:abstractNumId w:val="26"/>
  </w:num>
  <w:num w:numId="34" w16cid:durableId="1885479042">
    <w:abstractNumId w:val="5"/>
  </w:num>
  <w:num w:numId="35" w16cid:durableId="12324265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3762798">
    <w:abstractNumId w:val="31"/>
  </w:num>
  <w:num w:numId="37" w16cid:durableId="1974211456">
    <w:abstractNumId w:val="36"/>
  </w:num>
  <w:num w:numId="38" w16cid:durableId="868639167">
    <w:abstractNumId w:val="0"/>
  </w:num>
  <w:num w:numId="39" w16cid:durableId="1014069129">
    <w:abstractNumId w:val="28"/>
  </w:num>
  <w:num w:numId="40" w16cid:durableId="770442556">
    <w:abstractNumId w:val="11"/>
  </w:num>
  <w:num w:numId="41" w16cid:durableId="1222643764">
    <w:abstractNumId w:val="13"/>
  </w:num>
  <w:num w:numId="42" w16cid:durableId="1105079511">
    <w:abstractNumId w:val="8"/>
  </w:num>
  <w:num w:numId="43" w16cid:durableId="143935961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32"/>
    <w:rsid w:val="000002C1"/>
    <w:rsid w:val="000002D6"/>
    <w:rsid w:val="000003D1"/>
    <w:rsid w:val="000005EA"/>
    <w:rsid w:val="00000650"/>
    <w:rsid w:val="000006E9"/>
    <w:rsid w:val="0000081F"/>
    <w:rsid w:val="0000082A"/>
    <w:rsid w:val="00000863"/>
    <w:rsid w:val="00000937"/>
    <w:rsid w:val="00000D32"/>
    <w:rsid w:val="0000117D"/>
    <w:rsid w:val="000011E5"/>
    <w:rsid w:val="00001209"/>
    <w:rsid w:val="00001337"/>
    <w:rsid w:val="00001420"/>
    <w:rsid w:val="00001449"/>
    <w:rsid w:val="0000166E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8E5"/>
    <w:rsid w:val="00002C9B"/>
    <w:rsid w:val="00002F8D"/>
    <w:rsid w:val="00002FDD"/>
    <w:rsid w:val="00002FF5"/>
    <w:rsid w:val="000030E0"/>
    <w:rsid w:val="000031C2"/>
    <w:rsid w:val="00003267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BB7"/>
    <w:rsid w:val="00003CC7"/>
    <w:rsid w:val="00003D7B"/>
    <w:rsid w:val="00003E14"/>
    <w:rsid w:val="0000413E"/>
    <w:rsid w:val="00004217"/>
    <w:rsid w:val="000043B0"/>
    <w:rsid w:val="00004402"/>
    <w:rsid w:val="0000457E"/>
    <w:rsid w:val="000045F7"/>
    <w:rsid w:val="00004714"/>
    <w:rsid w:val="000049D6"/>
    <w:rsid w:val="00004C13"/>
    <w:rsid w:val="00004CC8"/>
    <w:rsid w:val="00004D85"/>
    <w:rsid w:val="00004E71"/>
    <w:rsid w:val="00005503"/>
    <w:rsid w:val="00005586"/>
    <w:rsid w:val="000055B4"/>
    <w:rsid w:val="00005629"/>
    <w:rsid w:val="0000562C"/>
    <w:rsid w:val="0000569C"/>
    <w:rsid w:val="00005801"/>
    <w:rsid w:val="0000588C"/>
    <w:rsid w:val="000059E0"/>
    <w:rsid w:val="000059EB"/>
    <w:rsid w:val="00005C54"/>
    <w:rsid w:val="00005DE6"/>
    <w:rsid w:val="00005E82"/>
    <w:rsid w:val="00006034"/>
    <w:rsid w:val="00006137"/>
    <w:rsid w:val="0000678C"/>
    <w:rsid w:val="000068F7"/>
    <w:rsid w:val="00006B36"/>
    <w:rsid w:val="00006B52"/>
    <w:rsid w:val="00006CC7"/>
    <w:rsid w:val="00006CC9"/>
    <w:rsid w:val="00006D3D"/>
    <w:rsid w:val="00006DD2"/>
    <w:rsid w:val="00006F7F"/>
    <w:rsid w:val="00006F9B"/>
    <w:rsid w:val="00007048"/>
    <w:rsid w:val="00007281"/>
    <w:rsid w:val="0000729A"/>
    <w:rsid w:val="0000740E"/>
    <w:rsid w:val="00007481"/>
    <w:rsid w:val="00007686"/>
    <w:rsid w:val="000076AD"/>
    <w:rsid w:val="000078C1"/>
    <w:rsid w:val="00007BA8"/>
    <w:rsid w:val="00007C63"/>
    <w:rsid w:val="00007E43"/>
    <w:rsid w:val="00007FE1"/>
    <w:rsid w:val="000100A7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7A"/>
    <w:rsid w:val="000119CC"/>
    <w:rsid w:val="000119F6"/>
    <w:rsid w:val="00011ED7"/>
    <w:rsid w:val="00012195"/>
    <w:rsid w:val="00012212"/>
    <w:rsid w:val="0001223C"/>
    <w:rsid w:val="0001225B"/>
    <w:rsid w:val="00012288"/>
    <w:rsid w:val="00012295"/>
    <w:rsid w:val="0001250B"/>
    <w:rsid w:val="0001255C"/>
    <w:rsid w:val="00012567"/>
    <w:rsid w:val="00012814"/>
    <w:rsid w:val="00012A1B"/>
    <w:rsid w:val="00012B18"/>
    <w:rsid w:val="00012B2F"/>
    <w:rsid w:val="00012B66"/>
    <w:rsid w:val="00012BC0"/>
    <w:rsid w:val="000132CB"/>
    <w:rsid w:val="0001332E"/>
    <w:rsid w:val="000134FE"/>
    <w:rsid w:val="0001352D"/>
    <w:rsid w:val="0001354F"/>
    <w:rsid w:val="00013574"/>
    <w:rsid w:val="0001367D"/>
    <w:rsid w:val="00013AD5"/>
    <w:rsid w:val="00013CAD"/>
    <w:rsid w:val="00013CB2"/>
    <w:rsid w:val="00013E23"/>
    <w:rsid w:val="00013E75"/>
    <w:rsid w:val="00013F9E"/>
    <w:rsid w:val="00014125"/>
    <w:rsid w:val="00014521"/>
    <w:rsid w:val="0001456A"/>
    <w:rsid w:val="000145A2"/>
    <w:rsid w:val="000146BF"/>
    <w:rsid w:val="000146D9"/>
    <w:rsid w:val="00014870"/>
    <w:rsid w:val="00014BBE"/>
    <w:rsid w:val="00014C74"/>
    <w:rsid w:val="00014F03"/>
    <w:rsid w:val="00014F3D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B9B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6C7F"/>
    <w:rsid w:val="00016F94"/>
    <w:rsid w:val="00017107"/>
    <w:rsid w:val="000172CA"/>
    <w:rsid w:val="000173F9"/>
    <w:rsid w:val="0001748B"/>
    <w:rsid w:val="00017532"/>
    <w:rsid w:val="0001755A"/>
    <w:rsid w:val="000175B5"/>
    <w:rsid w:val="00017821"/>
    <w:rsid w:val="00017851"/>
    <w:rsid w:val="00017B73"/>
    <w:rsid w:val="00017EAA"/>
    <w:rsid w:val="000202EF"/>
    <w:rsid w:val="000204FA"/>
    <w:rsid w:val="00020653"/>
    <w:rsid w:val="000207BF"/>
    <w:rsid w:val="000208A4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AB"/>
    <w:rsid w:val="000219EA"/>
    <w:rsid w:val="00021C98"/>
    <w:rsid w:val="00021F0B"/>
    <w:rsid w:val="0002225F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3F4B"/>
    <w:rsid w:val="00024376"/>
    <w:rsid w:val="0002445B"/>
    <w:rsid w:val="000244E9"/>
    <w:rsid w:val="000246C1"/>
    <w:rsid w:val="0002480F"/>
    <w:rsid w:val="00024880"/>
    <w:rsid w:val="00024AC7"/>
    <w:rsid w:val="00024BD2"/>
    <w:rsid w:val="000251B4"/>
    <w:rsid w:val="00025204"/>
    <w:rsid w:val="000255E9"/>
    <w:rsid w:val="00025688"/>
    <w:rsid w:val="000257DB"/>
    <w:rsid w:val="00025A16"/>
    <w:rsid w:val="00025CCF"/>
    <w:rsid w:val="00025E57"/>
    <w:rsid w:val="00025EB3"/>
    <w:rsid w:val="00025F27"/>
    <w:rsid w:val="000262CD"/>
    <w:rsid w:val="0002636B"/>
    <w:rsid w:val="000264A3"/>
    <w:rsid w:val="000265A7"/>
    <w:rsid w:val="000268C6"/>
    <w:rsid w:val="00026D14"/>
    <w:rsid w:val="000270CF"/>
    <w:rsid w:val="000271F9"/>
    <w:rsid w:val="00027403"/>
    <w:rsid w:val="000274AF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2C3"/>
    <w:rsid w:val="0003031D"/>
    <w:rsid w:val="00030408"/>
    <w:rsid w:val="00030760"/>
    <w:rsid w:val="000308AF"/>
    <w:rsid w:val="00030BE8"/>
    <w:rsid w:val="00030C9F"/>
    <w:rsid w:val="00030D1F"/>
    <w:rsid w:val="00030D9D"/>
    <w:rsid w:val="00030DCA"/>
    <w:rsid w:val="00030DE0"/>
    <w:rsid w:val="00030F2D"/>
    <w:rsid w:val="00031009"/>
    <w:rsid w:val="00031019"/>
    <w:rsid w:val="0003162A"/>
    <w:rsid w:val="0003175D"/>
    <w:rsid w:val="00031BE8"/>
    <w:rsid w:val="00031CE3"/>
    <w:rsid w:val="00031CFD"/>
    <w:rsid w:val="00031D61"/>
    <w:rsid w:val="00032008"/>
    <w:rsid w:val="00032072"/>
    <w:rsid w:val="0003208B"/>
    <w:rsid w:val="000321B7"/>
    <w:rsid w:val="000322AC"/>
    <w:rsid w:val="0003246A"/>
    <w:rsid w:val="0003247F"/>
    <w:rsid w:val="00032728"/>
    <w:rsid w:val="0003289F"/>
    <w:rsid w:val="00032A02"/>
    <w:rsid w:val="00032B14"/>
    <w:rsid w:val="00032BB4"/>
    <w:rsid w:val="00032CD6"/>
    <w:rsid w:val="0003343E"/>
    <w:rsid w:val="00033734"/>
    <w:rsid w:val="00033A2E"/>
    <w:rsid w:val="00033B77"/>
    <w:rsid w:val="00033C57"/>
    <w:rsid w:val="00033E84"/>
    <w:rsid w:val="00033ED0"/>
    <w:rsid w:val="00033FC8"/>
    <w:rsid w:val="000340A4"/>
    <w:rsid w:val="000342EF"/>
    <w:rsid w:val="000343D8"/>
    <w:rsid w:val="000343E9"/>
    <w:rsid w:val="00034416"/>
    <w:rsid w:val="00034546"/>
    <w:rsid w:val="000345AF"/>
    <w:rsid w:val="00034608"/>
    <w:rsid w:val="000346AA"/>
    <w:rsid w:val="00034859"/>
    <w:rsid w:val="00034A82"/>
    <w:rsid w:val="00034B90"/>
    <w:rsid w:val="00034E6F"/>
    <w:rsid w:val="00034FA3"/>
    <w:rsid w:val="000350AA"/>
    <w:rsid w:val="000350F4"/>
    <w:rsid w:val="0003525D"/>
    <w:rsid w:val="0003544B"/>
    <w:rsid w:val="00035609"/>
    <w:rsid w:val="000359A5"/>
    <w:rsid w:val="00035AC5"/>
    <w:rsid w:val="00035E99"/>
    <w:rsid w:val="00035FD6"/>
    <w:rsid w:val="000361C3"/>
    <w:rsid w:val="000361C5"/>
    <w:rsid w:val="0003649E"/>
    <w:rsid w:val="000364DB"/>
    <w:rsid w:val="00036594"/>
    <w:rsid w:val="0003664B"/>
    <w:rsid w:val="00036655"/>
    <w:rsid w:val="000366A6"/>
    <w:rsid w:val="000366F4"/>
    <w:rsid w:val="000367F1"/>
    <w:rsid w:val="00036862"/>
    <w:rsid w:val="00036A2D"/>
    <w:rsid w:val="00036BE3"/>
    <w:rsid w:val="00037092"/>
    <w:rsid w:val="0003717A"/>
    <w:rsid w:val="0003718E"/>
    <w:rsid w:val="000372AE"/>
    <w:rsid w:val="000372FB"/>
    <w:rsid w:val="00037585"/>
    <w:rsid w:val="000375B6"/>
    <w:rsid w:val="00037660"/>
    <w:rsid w:val="0003767B"/>
    <w:rsid w:val="00037713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96"/>
    <w:rsid w:val="000402BF"/>
    <w:rsid w:val="00040B5A"/>
    <w:rsid w:val="00040CC1"/>
    <w:rsid w:val="00040CD5"/>
    <w:rsid w:val="00040D8A"/>
    <w:rsid w:val="00040DCA"/>
    <w:rsid w:val="00040FBB"/>
    <w:rsid w:val="00041154"/>
    <w:rsid w:val="00041159"/>
    <w:rsid w:val="0004139A"/>
    <w:rsid w:val="000414D3"/>
    <w:rsid w:val="000414D9"/>
    <w:rsid w:val="000414F6"/>
    <w:rsid w:val="000415D5"/>
    <w:rsid w:val="0004164C"/>
    <w:rsid w:val="00041665"/>
    <w:rsid w:val="00041701"/>
    <w:rsid w:val="0004172E"/>
    <w:rsid w:val="0004175B"/>
    <w:rsid w:val="00041812"/>
    <w:rsid w:val="000418EA"/>
    <w:rsid w:val="00041BE6"/>
    <w:rsid w:val="00041BF1"/>
    <w:rsid w:val="00041D56"/>
    <w:rsid w:val="00041FEE"/>
    <w:rsid w:val="000422FC"/>
    <w:rsid w:val="0004273C"/>
    <w:rsid w:val="00042834"/>
    <w:rsid w:val="00042878"/>
    <w:rsid w:val="00042998"/>
    <w:rsid w:val="00042ADD"/>
    <w:rsid w:val="00042BB7"/>
    <w:rsid w:val="00042FAE"/>
    <w:rsid w:val="00043074"/>
    <w:rsid w:val="00043078"/>
    <w:rsid w:val="000432F2"/>
    <w:rsid w:val="00043380"/>
    <w:rsid w:val="000434D6"/>
    <w:rsid w:val="00043552"/>
    <w:rsid w:val="000437F5"/>
    <w:rsid w:val="00043806"/>
    <w:rsid w:val="00043965"/>
    <w:rsid w:val="00043CEC"/>
    <w:rsid w:val="00043DB1"/>
    <w:rsid w:val="00043ED0"/>
    <w:rsid w:val="000440C9"/>
    <w:rsid w:val="000442B9"/>
    <w:rsid w:val="000443D4"/>
    <w:rsid w:val="0004454C"/>
    <w:rsid w:val="0004470B"/>
    <w:rsid w:val="0004478F"/>
    <w:rsid w:val="000448ED"/>
    <w:rsid w:val="00044917"/>
    <w:rsid w:val="00044B60"/>
    <w:rsid w:val="00044E5F"/>
    <w:rsid w:val="00045362"/>
    <w:rsid w:val="000453B2"/>
    <w:rsid w:val="000454E5"/>
    <w:rsid w:val="00045530"/>
    <w:rsid w:val="0004565B"/>
    <w:rsid w:val="000459FC"/>
    <w:rsid w:val="00045B37"/>
    <w:rsid w:val="00045BE1"/>
    <w:rsid w:val="00045EF4"/>
    <w:rsid w:val="000461C0"/>
    <w:rsid w:val="000463F6"/>
    <w:rsid w:val="0004685E"/>
    <w:rsid w:val="00046923"/>
    <w:rsid w:val="00046A35"/>
    <w:rsid w:val="00046B61"/>
    <w:rsid w:val="00046C2E"/>
    <w:rsid w:val="00046D7B"/>
    <w:rsid w:val="00046F0C"/>
    <w:rsid w:val="00046F52"/>
    <w:rsid w:val="000472F5"/>
    <w:rsid w:val="00047384"/>
    <w:rsid w:val="00047558"/>
    <w:rsid w:val="000475CF"/>
    <w:rsid w:val="00047AD6"/>
    <w:rsid w:val="00047ADE"/>
    <w:rsid w:val="00047BE9"/>
    <w:rsid w:val="00047FFE"/>
    <w:rsid w:val="0005006B"/>
    <w:rsid w:val="0005008B"/>
    <w:rsid w:val="000506CE"/>
    <w:rsid w:val="000506FD"/>
    <w:rsid w:val="00050AA4"/>
    <w:rsid w:val="00050F92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BFA"/>
    <w:rsid w:val="00052F98"/>
    <w:rsid w:val="0005321C"/>
    <w:rsid w:val="00053297"/>
    <w:rsid w:val="00053320"/>
    <w:rsid w:val="00053324"/>
    <w:rsid w:val="0005332E"/>
    <w:rsid w:val="0005337E"/>
    <w:rsid w:val="00053385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561"/>
    <w:rsid w:val="00054735"/>
    <w:rsid w:val="0005475F"/>
    <w:rsid w:val="0005493B"/>
    <w:rsid w:val="00054E32"/>
    <w:rsid w:val="00054F27"/>
    <w:rsid w:val="00054F36"/>
    <w:rsid w:val="00054F79"/>
    <w:rsid w:val="00054F83"/>
    <w:rsid w:val="00055228"/>
    <w:rsid w:val="000554D4"/>
    <w:rsid w:val="00055955"/>
    <w:rsid w:val="00055A11"/>
    <w:rsid w:val="00055CAC"/>
    <w:rsid w:val="00055D37"/>
    <w:rsid w:val="0005609B"/>
    <w:rsid w:val="0005610F"/>
    <w:rsid w:val="00056146"/>
    <w:rsid w:val="000561BA"/>
    <w:rsid w:val="00056338"/>
    <w:rsid w:val="000566EF"/>
    <w:rsid w:val="00056750"/>
    <w:rsid w:val="00056812"/>
    <w:rsid w:val="00056AA4"/>
    <w:rsid w:val="00056B02"/>
    <w:rsid w:val="00056C42"/>
    <w:rsid w:val="00056D4F"/>
    <w:rsid w:val="00056E74"/>
    <w:rsid w:val="00057640"/>
    <w:rsid w:val="000577EB"/>
    <w:rsid w:val="0005782B"/>
    <w:rsid w:val="00057AEE"/>
    <w:rsid w:val="00057B36"/>
    <w:rsid w:val="00057B8D"/>
    <w:rsid w:val="00057BF7"/>
    <w:rsid w:val="00057D70"/>
    <w:rsid w:val="00057E11"/>
    <w:rsid w:val="00057EF8"/>
    <w:rsid w:val="00060029"/>
    <w:rsid w:val="00060174"/>
    <w:rsid w:val="0006024A"/>
    <w:rsid w:val="00060257"/>
    <w:rsid w:val="00060269"/>
    <w:rsid w:val="00060580"/>
    <w:rsid w:val="00060682"/>
    <w:rsid w:val="000608D2"/>
    <w:rsid w:val="000608D7"/>
    <w:rsid w:val="00060A13"/>
    <w:rsid w:val="00060B19"/>
    <w:rsid w:val="00060BCF"/>
    <w:rsid w:val="00060D48"/>
    <w:rsid w:val="00060E36"/>
    <w:rsid w:val="00060F0B"/>
    <w:rsid w:val="00060F65"/>
    <w:rsid w:val="0006107E"/>
    <w:rsid w:val="00061176"/>
    <w:rsid w:val="000613D6"/>
    <w:rsid w:val="00061436"/>
    <w:rsid w:val="0006166C"/>
    <w:rsid w:val="000619B8"/>
    <w:rsid w:val="00061B46"/>
    <w:rsid w:val="00061DA6"/>
    <w:rsid w:val="00061F00"/>
    <w:rsid w:val="000623BB"/>
    <w:rsid w:val="00062612"/>
    <w:rsid w:val="00062665"/>
    <w:rsid w:val="00062728"/>
    <w:rsid w:val="00062785"/>
    <w:rsid w:val="00062996"/>
    <w:rsid w:val="00062A59"/>
    <w:rsid w:val="00062B0A"/>
    <w:rsid w:val="00062B9B"/>
    <w:rsid w:val="00062CBA"/>
    <w:rsid w:val="00062D75"/>
    <w:rsid w:val="00062F8A"/>
    <w:rsid w:val="0006309C"/>
    <w:rsid w:val="000632C6"/>
    <w:rsid w:val="00063469"/>
    <w:rsid w:val="0006352C"/>
    <w:rsid w:val="000635B8"/>
    <w:rsid w:val="000635E7"/>
    <w:rsid w:val="00063787"/>
    <w:rsid w:val="00063851"/>
    <w:rsid w:val="00063C8C"/>
    <w:rsid w:val="00063CA6"/>
    <w:rsid w:val="00063E92"/>
    <w:rsid w:val="00063EB9"/>
    <w:rsid w:val="00063F3A"/>
    <w:rsid w:val="0006427F"/>
    <w:rsid w:val="00064322"/>
    <w:rsid w:val="000643D2"/>
    <w:rsid w:val="0006440A"/>
    <w:rsid w:val="00064471"/>
    <w:rsid w:val="000645F1"/>
    <w:rsid w:val="00064668"/>
    <w:rsid w:val="000646FA"/>
    <w:rsid w:val="000647D8"/>
    <w:rsid w:val="00064F3E"/>
    <w:rsid w:val="00065043"/>
    <w:rsid w:val="0006505E"/>
    <w:rsid w:val="0006529D"/>
    <w:rsid w:val="000652E0"/>
    <w:rsid w:val="00065371"/>
    <w:rsid w:val="00065574"/>
    <w:rsid w:val="00065738"/>
    <w:rsid w:val="000657BD"/>
    <w:rsid w:val="00065D6A"/>
    <w:rsid w:val="00065FBB"/>
    <w:rsid w:val="00066117"/>
    <w:rsid w:val="00066211"/>
    <w:rsid w:val="000663C4"/>
    <w:rsid w:val="0006641E"/>
    <w:rsid w:val="000666DE"/>
    <w:rsid w:val="00066830"/>
    <w:rsid w:val="0006684D"/>
    <w:rsid w:val="00066880"/>
    <w:rsid w:val="00066AA6"/>
    <w:rsid w:val="00066B79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67B7F"/>
    <w:rsid w:val="00067BBD"/>
    <w:rsid w:val="00070030"/>
    <w:rsid w:val="0007028A"/>
    <w:rsid w:val="000702D9"/>
    <w:rsid w:val="000707E4"/>
    <w:rsid w:val="00070806"/>
    <w:rsid w:val="0007087B"/>
    <w:rsid w:val="00070E16"/>
    <w:rsid w:val="00070F45"/>
    <w:rsid w:val="00070FA0"/>
    <w:rsid w:val="00070FD0"/>
    <w:rsid w:val="0007103B"/>
    <w:rsid w:val="0007119F"/>
    <w:rsid w:val="000713C8"/>
    <w:rsid w:val="0007177F"/>
    <w:rsid w:val="000717D1"/>
    <w:rsid w:val="000718E7"/>
    <w:rsid w:val="00071B8F"/>
    <w:rsid w:val="00071BAD"/>
    <w:rsid w:val="00071BBE"/>
    <w:rsid w:val="00071DFE"/>
    <w:rsid w:val="00071E98"/>
    <w:rsid w:val="00071F6D"/>
    <w:rsid w:val="00071FF6"/>
    <w:rsid w:val="0007210E"/>
    <w:rsid w:val="0007218C"/>
    <w:rsid w:val="000721DE"/>
    <w:rsid w:val="00072342"/>
    <w:rsid w:val="00072461"/>
    <w:rsid w:val="000726E8"/>
    <w:rsid w:val="000727BD"/>
    <w:rsid w:val="000729BE"/>
    <w:rsid w:val="00072A72"/>
    <w:rsid w:val="00072B1E"/>
    <w:rsid w:val="00072B3A"/>
    <w:rsid w:val="00072D31"/>
    <w:rsid w:val="00072DF2"/>
    <w:rsid w:val="00072EE7"/>
    <w:rsid w:val="000730D4"/>
    <w:rsid w:val="000730DC"/>
    <w:rsid w:val="000730F9"/>
    <w:rsid w:val="000731C2"/>
    <w:rsid w:val="0007321A"/>
    <w:rsid w:val="00073240"/>
    <w:rsid w:val="00073314"/>
    <w:rsid w:val="00073490"/>
    <w:rsid w:val="0007354C"/>
    <w:rsid w:val="00073998"/>
    <w:rsid w:val="000739B9"/>
    <w:rsid w:val="00073AE3"/>
    <w:rsid w:val="00073AF8"/>
    <w:rsid w:val="00073DD0"/>
    <w:rsid w:val="00074614"/>
    <w:rsid w:val="000748AF"/>
    <w:rsid w:val="000749FE"/>
    <w:rsid w:val="00074C81"/>
    <w:rsid w:val="00074D2E"/>
    <w:rsid w:val="00074F4C"/>
    <w:rsid w:val="00075047"/>
    <w:rsid w:val="00075235"/>
    <w:rsid w:val="00075410"/>
    <w:rsid w:val="00075689"/>
    <w:rsid w:val="00075773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6D13"/>
    <w:rsid w:val="00076E60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4BD"/>
    <w:rsid w:val="00077573"/>
    <w:rsid w:val="0007765E"/>
    <w:rsid w:val="00077911"/>
    <w:rsid w:val="000779EB"/>
    <w:rsid w:val="00077CCD"/>
    <w:rsid w:val="00077D78"/>
    <w:rsid w:val="00077D7F"/>
    <w:rsid w:val="00077D8B"/>
    <w:rsid w:val="00077DBD"/>
    <w:rsid w:val="00077E94"/>
    <w:rsid w:val="0008017B"/>
    <w:rsid w:val="000801D5"/>
    <w:rsid w:val="0008036F"/>
    <w:rsid w:val="00080445"/>
    <w:rsid w:val="000804FA"/>
    <w:rsid w:val="00080968"/>
    <w:rsid w:val="00080A0B"/>
    <w:rsid w:val="00080A0F"/>
    <w:rsid w:val="00080D33"/>
    <w:rsid w:val="00080E2E"/>
    <w:rsid w:val="00080F4F"/>
    <w:rsid w:val="00080FB9"/>
    <w:rsid w:val="00080FE4"/>
    <w:rsid w:val="00081056"/>
    <w:rsid w:val="000813CC"/>
    <w:rsid w:val="00081475"/>
    <w:rsid w:val="000815D9"/>
    <w:rsid w:val="000816CF"/>
    <w:rsid w:val="000818AB"/>
    <w:rsid w:val="000818CB"/>
    <w:rsid w:val="00081B41"/>
    <w:rsid w:val="00081B79"/>
    <w:rsid w:val="00082106"/>
    <w:rsid w:val="00082795"/>
    <w:rsid w:val="00082B70"/>
    <w:rsid w:val="00082BC3"/>
    <w:rsid w:val="00082BFD"/>
    <w:rsid w:val="00082D2F"/>
    <w:rsid w:val="00082DF0"/>
    <w:rsid w:val="00083029"/>
    <w:rsid w:val="00083227"/>
    <w:rsid w:val="00083269"/>
    <w:rsid w:val="000834B6"/>
    <w:rsid w:val="000835E6"/>
    <w:rsid w:val="00083642"/>
    <w:rsid w:val="00083752"/>
    <w:rsid w:val="000837FC"/>
    <w:rsid w:val="000838B2"/>
    <w:rsid w:val="000839C2"/>
    <w:rsid w:val="00083A3E"/>
    <w:rsid w:val="00083BFE"/>
    <w:rsid w:val="00083D58"/>
    <w:rsid w:val="0008402F"/>
    <w:rsid w:val="000840A0"/>
    <w:rsid w:val="00084211"/>
    <w:rsid w:val="000843C6"/>
    <w:rsid w:val="000848B6"/>
    <w:rsid w:val="0008492A"/>
    <w:rsid w:val="00084A40"/>
    <w:rsid w:val="00084A67"/>
    <w:rsid w:val="00084CCD"/>
    <w:rsid w:val="00084D65"/>
    <w:rsid w:val="00084FE4"/>
    <w:rsid w:val="00085249"/>
    <w:rsid w:val="000853FD"/>
    <w:rsid w:val="00085C8D"/>
    <w:rsid w:val="00085D36"/>
    <w:rsid w:val="00085D91"/>
    <w:rsid w:val="00085EA8"/>
    <w:rsid w:val="00085F24"/>
    <w:rsid w:val="00085F5D"/>
    <w:rsid w:val="00086362"/>
    <w:rsid w:val="000869A2"/>
    <w:rsid w:val="000869D1"/>
    <w:rsid w:val="00086AB0"/>
    <w:rsid w:val="00086C31"/>
    <w:rsid w:val="00087153"/>
    <w:rsid w:val="000873AA"/>
    <w:rsid w:val="00087A79"/>
    <w:rsid w:val="00087A91"/>
    <w:rsid w:val="00087B80"/>
    <w:rsid w:val="00087C02"/>
    <w:rsid w:val="00087F54"/>
    <w:rsid w:val="00087F72"/>
    <w:rsid w:val="00090396"/>
    <w:rsid w:val="000904CA"/>
    <w:rsid w:val="00090561"/>
    <w:rsid w:val="00090605"/>
    <w:rsid w:val="000906B0"/>
    <w:rsid w:val="000907D0"/>
    <w:rsid w:val="000908DB"/>
    <w:rsid w:val="00090F19"/>
    <w:rsid w:val="00090F9B"/>
    <w:rsid w:val="0009149C"/>
    <w:rsid w:val="00091587"/>
    <w:rsid w:val="00091623"/>
    <w:rsid w:val="00091644"/>
    <w:rsid w:val="0009173F"/>
    <w:rsid w:val="00091762"/>
    <w:rsid w:val="00091A53"/>
    <w:rsid w:val="00091CFB"/>
    <w:rsid w:val="00091F76"/>
    <w:rsid w:val="00092044"/>
    <w:rsid w:val="000923AB"/>
    <w:rsid w:val="000925F4"/>
    <w:rsid w:val="00092638"/>
    <w:rsid w:val="0009298C"/>
    <w:rsid w:val="000929B0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18"/>
    <w:rsid w:val="00093D6D"/>
    <w:rsid w:val="00093E59"/>
    <w:rsid w:val="00093EB9"/>
    <w:rsid w:val="00093ED1"/>
    <w:rsid w:val="00093F27"/>
    <w:rsid w:val="00094042"/>
    <w:rsid w:val="000940E2"/>
    <w:rsid w:val="00094113"/>
    <w:rsid w:val="0009478A"/>
    <w:rsid w:val="000949BB"/>
    <w:rsid w:val="00094A1F"/>
    <w:rsid w:val="00094C03"/>
    <w:rsid w:val="00094C0B"/>
    <w:rsid w:val="00094F22"/>
    <w:rsid w:val="000950EC"/>
    <w:rsid w:val="00095172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44"/>
    <w:rsid w:val="000962C3"/>
    <w:rsid w:val="00096491"/>
    <w:rsid w:val="0009694C"/>
    <w:rsid w:val="00096F77"/>
    <w:rsid w:val="0009717A"/>
    <w:rsid w:val="000973A3"/>
    <w:rsid w:val="0009750A"/>
    <w:rsid w:val="00097570"/>
    <w:rsid w:val="00097688"/>
    <w:rsid w:val="0009777D"/>
    <w:rsid w:val="00097780"/>
    <w:rsid w:val="00097791"/>
    <w:rsid w:val="00097816"/>
    <w:rsid w:val="00097A63"/>
    <w:rsid w:val="00097B5C"/>
    <w:rsid w:val="00097C83"/>
    <w:rsid w:val="00097CB4"/>
    <w:rsid w:val="00097E15"/>
    <w:rsid w:val="000A00A2"/>
    <w:rsid w:val="000A0153"/>
    <w:rsid w:val="000A0333"/>
    <w:rsid w:val="000A042B"/>
    <w:rsid w:val="000A047E"/>
    <w:rsid w:val="000A04A8"/>
    <w:rsid w:val="000A0869"/>
    <w:rsid w:val="000A0884"/>
    <w:rsid w:val="000A08C6"/>
    <w:rsid w:val="000A0AC4"/>
    <w:rsid w:val="000A0C2C"/>
    <w:rsid w:val="000A0CE9"/>
    <w:rsid w:val="000A0D26"/>
    <w:rsid w:val="000A0DAC"/>
    <w:rsid w:val="000A129E"/>
    <w:rsid w:val="000A13BE"/>
    <w:rsid w:val="000A1426"/>
    <w:rsid w:val="000A1443"/>
    <w:rsid w:val="000A1538"/>
    <w:rsid w:val="000A1565"/>
    <w:rsid w:val="000A16CF"/>
    <w:rsid w:val="000A1702"/>
    <w:rsid w:val="000A1AA0"/>
    <w:rsid w:val="000A1D9B"/>
    <w:rsid w:val="000A1E35"/>
    <w:rsid w:val="000A2084"/>
    <w:rsid w:val="000A2176"/>
    <w:rsid w:val="000A21C0"/>
    <w:rsid w:val="000A22EC"/>
    <w:rsid w:val="000A24CE"/>
    <w:rsid w:val="000A2555"/>
    <w:rsid w:val="000A2589"/>
    <w:rsid w:val="000A269B"/>
    <w:rsid w:val="000A2941"/>
    <w:rsid w:val="000A2A88"/>
    <w:rsid w:val="000A2AA3"/>
    <w:rsid w:val="000A2C2D"/>
    <w:rsid w:val="000A2EE1"/>
    <w:rsid w:val="000A2FF0"/>
    <w:rsid w:val="000A36B2"/>
    <w:rsid w:val="000A37E3"/>
    <w:rsid w:val="000A3824"/>
    <w:rsid w:val="000A39DD"/>
    <w:rsid w:val="000A3A4B"/>
    <w:rsid w:val="000A3B7E"/>
    <w:rsid w:val="000A3C52"/>
    <w:rsid w:val="000A3CFE"/>
    <w:rsid w:val="000A3E5D"/>
    <w:rsid w:val="000A3FC0"/>
    <w:rsid w:val="000A3FFD"/>
    <w:rsid w:val="000A4088"/>
    <w:rsid w:val="000A429A"/>
    <w:rsid w:val="000A42E1"/>
    <w:rsid w:val="000A435F"/>
    <w:rsid w:val="000A43D0"/>
    <w:rsid w:val="000A46C1"/>
    <w:rsid w:val="000A4A06"/>
    <w:rsid w:val="000A4CD5"/>
    <w:rsid w:val="000A4CDF"/>
    <w:rsid w:val="000A4E1A"/>
    <w:rsid w:val="000A5143"/>
    <w:rsid w:val="000A5291"/>
    <w:rsid w:val="000A5328"/>
    <w:rsid w:val="000A53D7"/>
    <w:rsid w:val="000A5402"/>
    <w:rsid w:val="000A5450"/>
    <w:rsid w:val="000A55E2"/>
    <w:rsid w:val="000A5660"/>
    <w:rsid w:val="000A566D"/>
    <w:rsid w:val="000A57D3"/>
    <w:rsid w:val="000A5966"/>
    <w:rsid w:val="000A5974"/>
    <w:rsid w:val="000A59BA"/>
    <w:rsid w:val="000A5D07"/>
    <w:rsid w:val="000A6147"/>
    <w:rsid w:val="000A61FB"/>
    <w:rsid w:val="000A6205"/>
    <w:rsid w:val="000A626C"/>
    <w:rsid w:val="000A6341"/>
    <w:rsid w:val="000A6530"/>
    <w:rsid w:val="000A688B"/>
    <w:rsid w:val="000A6957"/>
    <w:rsid w:val="000A69F3"/>
    <w:rsid w:val="000A6B83"/>
    <w:rsid w:val="000A6EE1"/>
    <w:rsid w:val="000A6F44"/>
    <w:rsid w:val="000A77A5"/>
    <w:rsid w:val="000A77B4"/>
    <w:rsid w:val="000A782C"/>
    <w:rsid w:val="000A78D8"/>
    <w:rsid w:val="000A7948"/>
    <w:rsid w:val="000A7B01"/>
    <w:rsid w:val="000A7CA0"/>
    <w:rsid w:val="000A7E65"/>
    <w:rsid w:val="000A7E68"/>
    <w:rsid w:val="000A7FA4"/>
    <w:rsid w:val="000A7FC3"/>
    <w:rsid w:val="000B0084"/>
    <w:rsid w:val="000B03AA"/>
    <w:rsid w:val="000B056B"/>
    <w:rsid w:val="000B0671"/>
    <w:rsid w:val="000B06DD"/>
    <w:rsid w:val="000B0760"/>
    <w:rsid w:val="000B07F2"/>
    <w:rsid w:val="000B0916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048"/>
    <w:rsid w:val="000B22ED"/>
    <w:rsid w:val="000B2566"/>
    <w:rsid w:val="000B25C2"/>
    <w:rsid w:val="000B2750"/>
    <w:rsid w:val="000B2801"/>
    <w:rsid w:val="000B2A3B"/>
    <w:rsid w:val="000B2BA5"/>
    <w:rsid w:val="000B2EAB"/>
    <w:rsid w:val="000B300D"/>
    <w:rsid w:val="000B301E"/>
    <w:rsid w:val="000B307C"/>
    <w:rsid w:val="000B3090"/>
    <w:rsid w:val="000B3255"/>
    <w:rsid w:val="000B34CB"/>
    <w:rsid w:val="000B371E"/>
    <w:rsid w:val="000B38BC"/>
    <w:rsid w:val="000B38C7"/>
    <w:rsid w:val="000B39CA"/>
    <w:rsid w:val="000B3AE2"/>
    <w:rsid w:val="000B3C2D"/>
    <w:rsid w:val="000B3C85"/>
    <w:rsid w:val="000B3D7B"/>
    <w:rsid w:val="000B419C"/>
    <w:rsid w:val="000B43F1"/>
    <w:rsid w:val="000B4457"/>
    <w:rsid w:val="000B45B3"/>
    <w:rsid w:val="000B48BF"/>
    <w:rsid w:val="000B4B0E"/>
    <w:rsid w:val="000B4B13"/>
    <w:rsid w:val="000B4C52"/>
    <w:rsid w:val="000B4D2B"/>
    <w:rsid w:val="000B4DE8"/>
    <w:rsid w:val="000B4E53"/>
    <w:rsid w:val="000B516E"/>
    <w:rsid w:val="000B529C"/>
    <w:rsid w:val="000B532E"/>
    <w:rsid w:val="000B5604"/>
    <w:rsid w:val="000B5864"/>
    <w:rsid w:val="000B595B"/>
    <w:rsid w:val="000B5AA0"/>
    <w:rsid w:val="000B5ACD"/>
    <w:rsid w:val="000B5B1F"/>
    <w:rsid w:val="000B5B80"/>
    <w:rsid w:val="000B5DEB"/>
    <w:rsid w:val="000B641B"/>
    <w:rsid w:val="000B69C5"/>
    <w:rsid w:val="000B6A0F"/>
    <w:rsid w:val="000B6AB7"/>
    <w:rsid w:val="000B6C8A"/>
    <w:rsid w:val="000B6CB0"/>
    <w:rsid w:val="000B6E04"/>
    <w:rsid w:val="000B7059"/>
    <w:rsid w:val="000B70A4"/>
    <w:rsid w:val="000B7126"/>
    <w:rsid w:val="000B73F7"/>
    <w:rsid w:val="000B748D"/>
    <w:rsid w:val="000B759D"/>
    <w:rsid w:val="000B7785"/>
    <w:rsid w:val="000B77A2"/>
    <w:rsid w:val="000B78B7"/>
    <w:rsid w:val="000B792B"/>
    <w:rsid w:val="000B7ADA"/>
    <w:rsid w:val="000B7CD4"/>
    <w:rsid w:val="000C028B"/>
    <w:rsid w:val="000C02AE"/>
    <w:rsid w:val="000C0341"/>
    <w:rsid w:val="000C03B6"/>
    <w:rsid w:val="000C048F"/>
    <w:rsid w:val="000C056C"/>
    <w:rsid w:val="000C0745"/>
    <w:rsid w:val="000C09C9"/>
    <w:rsid w:val="000C0AE4"/>
    <w:rsid w:val="000C0CD4"/>
    <w:rsid w:val="000C0E71"/>
    <w:rsid w:val="000C0F12"/>
    <w:rsid w:val="000C123D"/>
    <w:rsid w:val="000C1342"/>
    <w:rsid w:val="000C1593"/>
    <w:rsid w:val="000C1716"/>
    <w:rsid w:val="000C17AD"/>
    <w:rsid w:val="000C1AED"/>
    <w:rsid w:val="000C1E17"/>
    <w:rsid w:val="000C204E"/>
    <w:rsid w:val="000C213B"/>
    <w:rsid w:val="000C21E7"/>
    <w:rsid w:val="000C244A"/>
    <w:rsid w:val="000C2466"/>
    <w:rsid w:val="000C255B"/>
    <w:rsid w:val="000C2766"/>
    <w:rsid w:val="000C2C30"/>
    <w:rsid w:val="000C332E"/>
    <w:rsid w:val="000C3521"/>
    <w:rsid w:val="000C353C"/>
    <w:rsid w:val="000C3561"/>
    <w:rsid w:val="000C3653"/>
    <w:rsid w:val="000C3CD3"/>
    <w:rsid w:val="000C3DAF"/>
    <w:rsid w:val="000C3DD7"/>
    <w:rsid w:val="000C3E3A"/>
    <w:rsid w:val="000C40D7"/>
    <w:rsid w:val="000C41F3"/>
    <w:rsid w:val="000C448C"/>
    <w:rsid w:val="000C449B"/>
    <w:rsid w:val="000C467E"/>
    <w:rsid w:val="000C48CA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5D8A"/>
    <w:rsid w:val="000C60EC"/>
    <w:rsid w:val="000C617F"/>
    <w:rsid w:val="000C61C8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03"/>
    <w:rsid w:val="000C74B5"/>
    <w:rsid w:val="000C7577"/>
    <w:rsid w:val="000C7723"/>
    <w:rsid w:val="000C776E"/>
    <w:rsid w:val="000C78C3"/>
    <w:rsid w:val="000C7A26"/>
    <w:rsid w:val="000C7A92"/>
    <w:rsid w:val="000C7E64"/>
    <w:rsid w:val="000C7E9F"/>
    <w:rsid w:val="000C7EDE"/>
    <w:rsid w:val="000D0177"/>
    <w:rsid w:val="000D028B"/>
    <w:rsid w:val="000D02E8"/>
    <w:rsid w:val="000D0654"/>
    <w:rsid w:val="000D07B4"/>
    <w:rsid w:val="000D09B2"/>
    <w:rsid w:val="000D0C19"/>
    <w:rsid w:val="000D0C43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89E"/>
    <w:rsid w:val="000D1900"/>
    <w:rsid w:val="000D1A30"/>
    <w:rsid w:val="000D1AF5"/>
    <w:rsid w:val="000D1CB1"/>
    <w:rsid w:val="000D1CD0"/>
    <w:rsid w:val="000D1DE6"/>
    <w:rsid w:val="000D1EC0"/>
    <w:rsid w:val="000D2249"/>
    <w:rsid w:val="000D2299"/>
    <w:rsid w:val="000D229A"/>
    <w:rsid w:val="000D22A9"/>
    <w:rsid w:val="000D22E7"/>
    <w:rsid w:val="000D23E6"/>
    <w:rsid w:val="000D23EC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1F1"/>
    <w:rsid w:val="000D4695"/>
    <w:rsid w:val="000D4843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672"/>
    <w:rsid w:val="000D5720"/>
    <w:rsid w:val="000D573F"/>
    <w:rsid w:val="000D59F5"/>
    <w:rsid w:val="000D5A50"/>
    <w:rsid w:val="000D5ACF"/>
    <w:rsid w:val="000D5BAD"/>
    <w:rsid w:val="000D5E91"/>
    <w:rsid w:val="000D5FAB"/>
    <w:rsid w:val="000D60A2"/>
    <w:rsid w:val="000D6100"/>
    <w:rsid w:val="000D61D3"/>
    <w:rsid w:val="000D66B1"/>
    <w:rsid w:val="000D674E"/>
    <w:rsid w:val="000D6750"/>
    <w:rsid w:val="000D6E7A"/>
    <w:rsid w:val="000D6EF9"/>
    <w:rsid w:val="000D7078"/>
    <w:rsid w:val="000D718D"/>
    <w:rsid w:val="000D71F4"/>
    <w:rsid w:val="000D7348"/>
    <w:rsid w:val="000D7573"/>
    <w:rsid w:val="000D7881"/>
    <w:rsid w:val="000D7943"/>
    <w:rsid w:val="000D7AD0"/>
    <w:rsid w:val="000D7B29"/>
    <w:rsid w:val="000D7C3D"/>
    <w:rsid w:val="000D7C4E"/>
    <w:rsid w:val="000D7CB6"/>
    <w:rsid w:val="000D7D7A"/>
    <w:rsid w:val="000E01C2"/>
    <w:rsid w:val="000E0206"/>
    <w:rsid w:val="000E0265"/>
    <w:rsid w:val="000E02F8"/>
    <w:rsid w:val="000E057F"/>
    <w:rsid w:val="000E0617"/>
    <w:rsid w:val="000E0619"/>
    <w:rsid w:val="000E0799"/>
    <w:rsid w:val="000E085D"/>
    <w:rsid w:val="000E08E4"/>
    <w:rsid w:val="000E0911"/>
    <w:rsid w:val="000E09E0"/>
    <w:rsid w:val="000E0B2B"/>
    <w:rsid w:val="000E0BFB"/>
    <w:rsid w:val="000E0E6E"/>
    <w:rsid w:val="000E0EC9"/>
    <w:rsid w:val="000E0FF7"/>
    <w:rsid w:val="000E102F"/>
    <w:rsid w:val="000E10BF"/>
    <w:rsid w:val="000E11B1"/>
    <w:rsid w:val="000E1233"/>
    <w:rsid w:val="000E136F"/>
    <w:rsid w:val="000E1795"/>
    <w:rsid w:val="000E1A27"/>
    <w:rsid w:val="000E1BA0"/>
    <w:rsid w:val="000E1C68"/>
    <w:rsid w:val="000E1CBC"/>
    <w:rsid w:val="000E1DDF"/>
    <w:rsid w:val="000E1E36"/>
    <w:rsid w:val="000E1F5F"/>
    <w:rsid w:val="000E21FF"/>
    <w:rsid w:val="000E2237"/>
    <w:rsid w:val="000E23C6"/>
    <w:rsid w:val="000E241D"/>
    <w:rsid w:val="000E2581"/>
    <w:rsid w:val="000E25AC"/>
    <w:rsid w:val="000E260E"/>
    <w:rsid w:val="000E2686"/>
    <w:rsid w:val="000E2898"/>
    <w:rsid w:val="000E2962"/>
    <w:rsid w:val="000E29F3"/>
    <w:rsid w:val="000E2D5A"/>
    <w:rsid w:val="000E2D87"/>
    <w:rsid w:val="000E2F60"/>
    <w:rsid w:val="000E3059"/>
    <w:rsid w:val="000E3287"/>
    <w:rsid w:val="000E33EC"/>
    <w:rsid w:val="000E386D"/>
    <w:rsid w:val="000E3A28"/>
    <w:rsid w:val="000E3DC6"/>
    <w:rsid w:val="000E3ECC"/>
    <w:rsid w:val="000E3F8C"/>
    <w:rsid w:val="000E40CC"/>
    <w:rsid w:val="000E40F1"/>
    <w:rsid w:val="000E4127"/>
    <w:rsid w:val="000E4172"/>
    <w:rsid w:val="000E4293"/>
    <w:rsid w:val="000E436E"/>
    <w:rsid w:val="000E439E"/>
    <w:rsid w:val="000E4674"/>
    <w:rsid w:val="000E4709"/>
    <w:rsid w:val="000E4A2F"/>
    <w:rsid w:val="000E4BA5"/>
    <w:rsid w:val="000E4BC2"/>
    <w:rsid w:val="000E4CD5"/>
    <w:rsid w:val="000E4EF3"/>
    <w:rsid w:val="000E4F52"/>
    <w:rsid w:val="000E4FB9"/>
    <w:rsid w:val="000E5125"/>
    <w:rsid w:val="000E5639"/>
    <w:rsid w:val="000E56D5"/>
    <w:rsid w:val="000E59B9"/>
    <w:rsid w:val="000E5B53"/>
    <w:rsid w:val="000E5D13"/>
    <w:rsid w:val="000E5DB2"/>
    <w:rsid w:val="000E5F05"/>
    <w:rsid w:val="000E5F6B"/>
    <w:rsid w:val="000E5FA9"/>
    <w:rsid w:val="000E601A"/>
    <w:rsid w:val="000E663F"/>
    <w:rsid w:val="000E68B1"/>
    <w:rsid w:val="000E68B3"/>
    <w:rsid w:val="000E6A46"/>
    <w:rsid w:val="000E6A47"/>
    <w:rsid w:val="000E6B90"/>
    <w:rsid w:val="000E6C1B"/>
    <w:rsid w:val="000E6C7E"/>
    <w:rsid w:val="000E7140"/>
    <w:rsid w:val="000E728B"/>
    <w:rsid w:val="000E737C"/>
    <w:rsid w:val="000E745A"/>
    <w:rsid w:val="000E748A"/>
    <w:rsid w:val="000E7580"/>
    <w:rsid w:val="000E75D8"/>
    <w:rsid w:val="000E78A8"/>
    <w:rsid w:val="000E797E"/>
    <w:rsid w:val="000E799F"/>
    <w:rsid w:val="000E7A10"/>
    <w:rsid w:val="000E7A17"/>
    <w:rsid w:val="000E7D38"/>
    <w:rsid w:val="000E7DCD"/>
    <w:rsid w:val="000E7FD1"/>
    <w:rsid w:val="000F00FF"/>
    <w:rsid w:val="000F01EA"/>
    <w:rsid w:val="000F03DC"/>
    <w:rsid w:val="000F041D"/>
    <w:rsid w:val="000F04DE"/>
    <w:rsid w:val="000F061B"/>
    <w:rsid w:val="000F0745"/>
    <w:rsid w:val="000F08C7"/>
    <w:rsid w:val="000F0B74"/>
    <w:rsid w:val="000F0C35"/>
    <w:rsid w:val="000F0C8E"/>
    <w:rsid w:val="000F0D8B"/>
    <w:rsid w:val="000F0DE8"/>
    <w:rsid w:val="000F0E37"/>
    <w:rsid w:val="000F1277"/>
    <w:rsid w:val="000F13A8"/>
    <w:rsid w:val="000F13E0"/>
    <w:rsid w:val="000F15D5"/>
    <w:rsid w:val="000F16AA"/>
    <w:rsid w:val="000F175C"/>
    <w:rsid w:val="000F19FE"/>
    <w:rsid w:val="000F1BED"/>
    <w:rsid w:val="000F1C4B"/>
    <w:rsid w:val="000F1C8C"/>
    <w:rsid w:val="000F1D15"/>
    <w:rsid w:val="000F214D"/>
    <w:rsid w:val="000F221D"/>
    <w:rsid w:val="000F228C"/>
    <w:rsid w:val="000F23A4"/>
    <w:rsid w:val="000F23D2"/>
    <w:rsid w:val="000F23DA"/>
    <w:rsid w:val="000F247A"/>
    <w:rsid w:val="000F2505"/>
    <w:rsid w:val="000F2519"/>
    <w:rsid w:val="000F25D0"/>
    <w:rsid w:val="000F2708"/>
    <w:rsid w:val="000F27AD"/>
    <w:rsid w:val="000F2A4E"/>
    <w:rsid w:val="000F2ADA"/>
    <w:rsid w:val="000F2C8F"/>
    <w:rsid w:val="000F2CD4"/>
    <w:rsid w:val="000F2DA8"/>
    <w:rsid w:val="000F30DE"/>
    <w:rsid w:val="000F3191"/>
    <w:rsid w:val="000F31EF"/>
    <w:rsid w:val="000F32E2"/>
    <w:rsid w:val="000F33E7"/>
    <w:rsid w:val="000F37E0"/>
    <w:rsid w:val="000F37FF"/>
    <w:rsid w:val="000F3EF8"/>
    <w:rsid w:val="000F3F60"/>
    <w:rsid w:val="000F411F"/>
    <w:rsid w:val="000F4407"/>
    <w:rsid w:val="000F46F9"/>
    <w:rsid w:val="000F46FE"/>
    <w:rsid w:val="000F4761"/>
    <w:rsid w:val="000F4D2C"/>
    <w:rsid w:val="000F4EE3"/>
    <w:rsid w:val="000F4F01"/>
    <w:rsid w:val="000F4FB0"/>
    <w:rsid w:val="000F5026"/>
    <w:rsid w:val="000F5353"/>
    <w:rsid w:val="000F53C4"/>
    <w:rsid w:val="000F54F6"/>
    <w:rsid w:val="000F5527"/>
    <w:rsid w:val="000F55D6"/>
    <w:rsid w:val="000F56F7"/>
    <w:rsid w:val="000F58A5"/>
    <w:rsid w:val="000F5910"/>
    <w:rsid w:val="000F5AC3"/>
    <w:rsid w:val="000F5C9D"/>
    <w:rsid w:val="000F5CC9"/>
    <w:rsid w:val="000F5F0E"/>
    <w:rsid w:val="000F6369"/>
    <w:rsid w:val="000F6568"/>
    <w:rsid w:val="000F6639"/>
    <w:rsid w:val="000F66F2"/>
    <w:rsid w:val="000F6755"/>
    <w:rsid w:val="000F6822"/>
    <w:rsid w:val="000F691B"/>
    <w:rsid w:val="000F69C3"/>
    <w:rsid w:val="000F6AE5"/>
    <w:rsid w:val="000F6AFE"/>
    <w:rsid w:val="000F6C8B"/>
    <w:rsid w:val="000F72DA"/>
    <w:rsid w:val="000F733E"/>
    <w:rsid w:val="000F74ED"/>
    <w:rsid w:val="000F755F"/>
    <w:rsid w:val="000F7635"/>
    <w:rsid w:val="000F780F"/>
    <w:rsid w:val="000F786E"/>
    <w:rsid w:val="000F7874"/>
    <w:rsid w:val="000F79DE"/>
    <w:rsid w:val="000F7CDD"/>
    <w:rsid w:val="000F7D27"/>
    <w:rsid w:val="000F7D3B"/>
    <w:rsid w:val="000F7DF0"/>
    <w:rsid w:val="000F7E69"/>
    <w:rsid w:val="000F7F60"/>
    <w:rsid w:val="00100159"/>
    <w:rsid w:val="00100459"/>
    <w:rsid w:val="001004E1"/>
    <w:rsid w:val="001009C0"/>
    <w:rsid w:val="00100B59"/>
    <w:rsid w:val="00100D3E"/>
    <w:rsid w:val="00100D96"/>
    <w:rsid w:val="00100E40"/>
    <w:rsid w:val="00100FE9"/>
    <w:rsid w:val="00100FF7"/>
    <w:rsid w:val="001015FD"/>
    <w:rsid w:val="00101666"/>
    <w:rsid w:val="0010172D"/>
    <w:rsid w:val="00101A13"/>
    <w:rsid w:val="00101C7F"/>
    <w:rsid w:val="00101D10"/>
    <w:rsid w:val="00101D80"/>
    <w:rsid w:val="00101EAC"/>
    <w:rsid w:val="00101F44"/>
    <w:rsid w:val="001020E3"/>
    <w:rsid w:val="001022BC"/>
    <w:rsid w:val="00102343"/>
    <w:rsid w:val="001023F7"/>
    <w:rsid w:val="00102623"/>
    <w:rsid w:val="001026A1"/>
    <w:rsid w:val="00102734"/>
    <w:rsid w:val="00102763"/>
    <w:rsid w:val="001029B8"/>
    <w:rsid w:val="001029D9"/>
    <w:rsid w:val="00102A83"/>
    <w:rsid w:val="00102A86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4FCC"/>
    <w:rsid w:val="00105333"/>
    <w:rsid w:val="00105362"/>
    <w:rsid w:val="00105607"/>
    <w:rsid w:val="00105967"/>
    <w:rsid w:val="00105B9B"/>
    <w:rsid w:val="00105E34"/>
    <w:rsid w:val="00105F15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8C"/>
    <w:rsid w:val="00107D3A"/>
    <w:rsid w:val="00107FF8"/>
    <w:rsid w:val="00110121"/>
    <w:rsid w:val="00110146"/>
    <w:rsid w:val="001101D8"/>
    <w:rsid w:val="0011060B"/>
    <w:rsid w:val="00110948"/>
    <w:rsid w:val="00110AC1"/>
    <w:rsid w:val="00110AF3"/>
    <w:rsid w:val="00110D91"/>
    <w:rsid w:val="00110FEC"/>
    <w:rsid w:val="001110B9"/>
    <w:rsid w:val="001112D8"/>
    <w:rsid w:val="0011134C"/>
    <w:rsid w:val="0011163A"/>
    <w:rsid w:val="00111A51"/>
    <w:rsid w:val="00111AFB"/>
    <w:rsid w:val="00111B1B"/>
    <w:rsid w:val="00111B23"/>
    <w:rsid w:val="00111C69"/>
    <w:rsid w:val="00111C90"/>
    <w:rsid w:val="00111CDA"/>
    <w:rsid w:val="00111DB3"/>
    <w:rsid w:val="00112021"/>
    <w:rsid w:val="00112091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42"/>
    <w:rsid w:val="00112C72"/>
    <w:rsid w:val="00112CC1"/>
    <w:rsid w:val="00112DE5"/>
    <w:rsid w:val="00112E2B"/>
    <w:rsid w:val="001130F3"/>
    <w:rsid w:val="0011331E"/>
    <w:rsid w:val="00113349"/>
    <w:rsid w:val="0011336F"/>
    <w:rsid w:val="001135A6"/>
    <w:rsid w:val="0011370E"/>
    <w:rsid w:val="001143C9"/>
    <w:rsid w:val="001144DA"/>
    <w:rsid w:val="00114591"/>
    <w:rsid w:val="00114A27"/>
    <w:rsid w:val="00114AE7"/>
    <w:rsid w:val="00114B2C"/>
    <w:rsid w:val="00114C04"/>
    <w:rsid w:val="00114D6E"/>
    <w:rsid w:val="00114EA9"/>
    <w:rsid w:val="0011518B"/>
    <w:rsid w:val="001151CB"/>
    <w:rsid w:val="001153C0"/>
    <w:rsid w:val="001156CE"/>
    <w:rsid w:val="001159D3"/>
    <w:rsid w:val="00115A6E"/>
    <w:rsid w:val="00115F3F"/>
    <w:rsid w:val="00116017"/>
    <w:rsid w:val="00116027"/>
    <w:rsid w:val="00116029"/>
    <w:rsid w:val="0011631A"/>
    <w:rsid w:val="00116409"/>
    <w:rsid w:val="00116642"/>
    <w:rsid w:val="0011669D"/>
    <w:rsid w:val="00116B61"/>
    <w:rsid w:val="00116B87"/>
    <w:rsid w:val="00116D74"/>
    <w:rsid w:val="00116E93"/>
    <w:rsid w:val="00116F09"/>
    <w:rsid w:val="00117051"/>
    <w:rsid w:val="001173C6"/>
    <w:rsid w:val="001174DF"/>
    <w:rsid w:val="00117596"/>
    <w:rsid w:val="001177C2"/>
    <w:rsid w:val="00117846"/>
    <w:rsid w:val="00117866"/>
    <w:rsid w:val="001179C9"/>
    <w:rsid w:val="001179FB"/>
    <w:rsid w:val="00117AD3"/>
    <w:rsid w:val="00117B16"/>
    <w:rsid w:val="00117B98"/>
    <w:rsid w:val="00117C7C"/>
    <w:rsid w:val="00117CC8"/>
    <w:rsid w:val="00117E15"/>
    <w:rsid w:val="00117E5A"/>
    <w:rsid w:val="00117F51"/>
    <w:rsid w:val="00117F7E"/>
    <w:rsid w:val="0012018B"/>
    <w:rsid w:val="001204C7"/>
    <w:rsid w:val="0012053D"/>
    <w:rsid w:val="001206FF"/>
    <w:rsid w:val="001208FE"/>
    <w:rsid w:val="00120B26"/>
    <w:rsid w:val="00120CAC"/>
    <w:rsid w:val="00120CE6"/>
    <w:rsid w:val="00120FB9"/>
    <w:rsid w:val="00121390"/>
    <w:rsid w:val="0012142E"/>
    <w:rsid w:val="0012172B"/>
    <w:rsid w:val="00121B08"/>
    <w:rsid w:val="00121D5B"/>
    <w:rsid w:val="001221C7"/>
    <w:rsid w:val="0012224A"/>
    <w:rsid w:val="00122278"/>
    <w:rsid w:val="001222F7"/>
    <w:rsid w:val="0012233C"/>
    <w:rsid w:val="00122403"/>
    <w:rsid w:val="00122435"/>
    <w:rsid w:val="001227A4"/>
    <w:rsid w:val="0012284D"/>
    <w:rsid w:val="00122BDA"/>
    <w:rsid w:val="00122D24"/>
    <w:rsid w:val="00122D2B"/>
    <w:rsid w:val="00122E50"/>
    <w:rsid w:val="00122E87"/>
    <w:rsid w:val="00122EB6"/>
    <w:rsid w:val="00122FD1"/>
    <w:rsid w:val="00123148"/>
    <w:rsid w:val="001231F6"/>
    <w:rsid w:val="0012361E"/>
    <w:rsid w:val="00123723"/>
    <w:rsid w:val="00123BBB"/>
    <w:rsid w:val="00123D9E"/>
    <w:rsid w:val="00124345"/>
    <w:rsid w:val="001243D4"/>
    <w:rsid w:val="00124948"/>
    <w:rsid w:val="00124AFC"/>
    <w:rsid w:val="00124CC1"/>
    <w:rsid w:val="00124F71"/>
    <w:rsid w:val="00125247"/>
    <w:rsid w:val="0012532F"/>
    <w:rsid w:val="001255B7"/>
    <w:rsid w:val="00125923"/>
    <w:rsid w:val="00125A9F"/>
    <w:rsid w:val="00125D6E"/>
    <w:rsid w:val="00125DF5"/>
    <w:rsid w:val="00125E6A"/>
    <w:rsid w:val="00125F5F"/>
    <w:rsid w:val="00126085"/>
    <w:rsid w:val="001261A6"/>
    <w:rsid w:val="001264C9"/>
    <w:rsid w:val="001264F5"/>
    <w:rsid w:val="001265A5"/>
    <w:rsid w:val="00126679"/>
    <w:rsid w:val="0012681F"/>
    <w:rsid w:val="00126846"/>
    <w:rsid w:val="00126AE0"/>
    <w:rsid w:val="00126CC2"/>
    <w:rsid w:val="00126E1C"/>
    <w:rsid w:val="00126F67"/>
    <w:rsid w:val="00126F9D"/>
    <w:rsid w:val="001270C9"/>
    <w:rsid w:val="001273F6"/>
    <w:rsid w:val="00127635"/>
    <w:rsid w:val="001277D8"/>
    <w:rsid w:val="0012785F"/>
    <w:rsid w:val="00127891"/>
    <w:rsid w:val="0012791B"/>
    <w:rsid w:val="00127C53"/>
    <w:rsid w:val="00127E32"/>
    <w:rsid w:val="00127E9E"/>
    <w:rsid w:val="00127EA4"/>
    <w:rsid w:val="001301B4"/>
    <w:rsid w:val="00130560"/>
    <w:rsid w:val="001305C0"/>
    <w:rsid w:val="001305CB"/>
    <w:rsid w:val="0013092D"/>
    <w:rsid w:val="00130B18"/>
    <w:rsid w:val="00130BBD"/>
    <w:rsid w:val="00130E05"/>
    <w:rsid w:val="00130E17"/>
    <w:rsid w:val="001311DB"/>
    <w:rsid w:val="0013137D"/>
    <w:rsid w:val="001313E3"/>
    <w:rsid w:val="0013150E"/>
    <w:rsid w:val="0013156B"/>
    <w:rsid w:val="0013165A"/>
    <w:rsid w:val="001319BD"/>
    <w:rsid w:val="00131A36"/>
    <w:rsid w:val="00131AFA"/>
    <w:rsid w:val="00131D51"/>
    <w:rsid w:val="00131EA4"/>
    <w:rsid w:val="00131F3A"/>
    <w:rsid w:val="0013222C"/>
    <w:rsid w:val="00132487"/>
    <w:rsid w:val="001324CC"/>
    <w:rsid w:val="00132526"/>
    <w:rsid w:val="0013261D"/>
    <w:rsid w:val="00132832"/>
    <w:rsid w:val="00132ACC"/>
    <w:rsid w:val="00132DB8"/>
    <w:rsid w:val="00132F26"/>
    <w:rsid w:val="00133061"/>
    <w:rsid w:val="00133476"/>
    <w:rsid w:val="001334B5"/>
    <w:rsid w:val="00133593"/>
    <w:rsid w:val="00133634"/>
    <w:rsid w:val="001336A0"/>
    <w:rsid w:val="00133707"/>
    <w:rsid w:val="00133731"/>
    <w:rsid w:val="00133B62"/>
    <w:rsid w:val="00133BF0"/>
    <w:rsid w:val="00133CB0"/>
    <w:rsid w:val="00133EF3"/>
    <w:rsid w:val="00134160"/>
    <w:rsid w:val="0013456E"/>
    <w:rsid w:val="00134793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C42"/>
    <w:rsid w:val="00135CCA"/>
    <w:rsid w:val="00135D7F"/>
    <w:rsid w:val="00135E26"/>
    <w:rsid w:val="00135E83"/>
    <w:rsid w:val="00135F3E"/>
    <w:rsid w:val="00135FF1"/>
    <w:rsid w:val="00136224"/>
    <w:rsid w:val="001362DE"/>
    <w:rsid w:val="0013631F"/>
    <w:rsid w:val="001363C9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099"/>
    <w:rsid w:val="0013726C"/>
    <w:rsid w:val="001374FF"/>
    <w:rsid w:val="001375D4"/>
    <w:rsid w:val="0013763F"/>
    <w:rsid w:val="00137684"/>
    <w:rsid w:val="0013774F"/>
    <w:rsid w:val="001377DF"/>
    <w:rsid w:val="00137865"/>
    <w:rsid w:val="001379BF"/>
    <w:rsid w:val="00137F4D"/>
    <w:rsid w:val="0014024A"/>
    <w:rsid w:val="00140284"/>
    <w:rsid w:val="001402BE"/>
    <w:rsid w:val="00140354"/>
    <w:rsid w:val="00140436"/>
    <w:rsid w:val="0014061D"/>
    <w:rsid w:val="001406AC"/>
    <w:rsid w:val="001407B0"/>
    <w:rsid w:val="00140896"/>
    <w:rsid w:val="001408C5"/>
    <w:rsid w:val="001409A3"/>
    <w:rsid w:val="001409FB"/>
    <w:rsid w:val="00140A24"/>
    <w:rsid w:val="00140C31"/>
    <w:rsid w:val="00140C3E"/>
    <w:rsid w:val="00140E6E"/>
    <w:rsid w:val="0014111F"/>
    <w:rsid w:val="001411DC"/>
    <w:rsid w:val="00141202"/>
    <w:rsid w:val="001413B0"/>
    <w:rsid w:val="0014146C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690"/>
    <w:rsid w:val="001426A0"/>
    <w:rsid w:val="00142868"/>
    <w:rsid w:val="001428B7"/>
    <w:rsid w:val="0014295A"/>
    <w:rsid w:val="00142AC6"/>
    <w:rsid w:val="00142ACA"/>
    <w:rsid w:val="00142E2E"/>
    <w:rsid w:val="00143089"/>
    <w:rsid w:val="001433ED"/>
    <w:rsid w:val="001434B1"/>
    <w:rsid w:val="001436DF"/>
    <w:rsid w:val="001438F0"/>
    <w:rsid w:val="00143DA4"/>
    <w:rsid w:val="001440A9"/>
    <w:rsid w:val="001443E7"/>
    <w:rsid w:val="001446A8"/>
    <w:rsid w:val="001447AA"/>
    <w:rsid w:val="00144821"/>
    <w:rsid w:val="0014484D"/>
    <w:rsid w:val="001449CC"/>
    <w:rsid w:val="00144AB7"/>
    <w:rsid w:val="00144D38"/>
    <w:rsid w:val="00144E2B"/>
    <w:rsid w:val="00144FC2"/>
    <w:rsid w:val="0014530C"/>
    <w:rsid w:val="00145326"/>
    <w:rsid w:val="0014542C"/>
    <w:rsid w:val="0014573D"/>
    <w:rsid w:val="00145D09"/>
    <w:rsid w:val="00145D26"/>
    <w:rsid w:val="00145E23"/>
    <w:rsid w:val="0014605C"/>
    <w:rsid w:val="00146090"/>
    <w:rsid w:val="00146119"/>
    <w:rsid w:val="001461C6"/>
    <w:rsid w:val="0014624C"/>
    <w:rsid w:val="0014637C"/>
    <w:rsid w:val="0014655F"/>
    <w:rsid w:val="001465A4"/>
    <w:rsid w:val="001465EC"/>
    <w:rsid w:val="00146BF6"/>
    <w:rsid w:val="00146CAB"/>
    <w:rsid w:val="00146D74"/>
    <w:rsid w:val="00146F17"/>
    <w:rsid w:val="0014706F"/>
    <w:rsid w:val="0014710A"/>
    <w:rsid w:val="001472B3"/>
    <w:rsid w:val="00147309"/>
    <w:rsid w:val="001473E2"/>
    <w:rsid w:val="00147406"/>
    <w:rsid w:val="00147763"/>
    <w:rsid w:val="00147985"/>
    <w:rsid w:val="00147FC7"/>
    <w:rsid w:val="00147FE6"/>
    <w:rsid w:val="0015004A"/>
    <w:rsid w:val="00150199"/>
    <w:rsid w:val="001502AC"/>
    <w:rsid w:val="001507EA"/>
    <w:rsid w:val="00150A4A"/>
    <w:rsid w:val="00150B95"/>
    <w:rsid w:val="00150F6B"/>
    <w:rsid w:val="0015108C"/>
    <w:rsid w:val="00151094"/>
    <w:rsid w:val="001511FC"/>
    <w:rsid w:val="0015136F"/>
    <w:rsid w:val="00151870"/>
    <w:rsid w:val="00151AAD"/>
    <w:rsid w:val="00151E53"/>
    <w:rsid w:val="001520FF"/>
    <w:rsid w:val="00152121"/>
    <w:rsid w:val="0015216D"/>
    <w:rsid w:val="00152234"/>
    <w:rsid w:val="00152278"/>
    <w:rsid w:val="001523FE"/>
    <w:rsid w:val="0015245A"/>
    <w:rsid w:val="00152620"/>
    <w:rsid w:val="00152E06"/>
    <w:rsid w:val="00152F0A"/>
    <w:rsid w:val="00152FD2"/>
    <w:rsid w:val="001532EB"/>
    <w:rsid w:val="00153611"/>
    <w:rsid w:val="00153640"/>
    <w:rsid w:val="0015364B"/>
    <w:rsid w:val="001536F9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0"/>
    <w:rsid w:val="00155DCF"/>
    <w:rsid w:val="001568D8"/>
    <w:rsid w:val="001569BE"/>
    <w:rsid w:val="00156A55"/>
    <w:rsid w:val="00156D67"/>
    <w:rsid w:val="00156E17"/>
    <w:rsid w:val="00156F94"/>
    <w:rsid w:val="001570EF"/>
    <w:rsid w:val="0015713A"/>
    <w:rsid w:val="0015752B"/>
    <w:rsid w:val="001575CF"/>
    <w:rsid w:val="0015763A"/>
    <w:rsid w:val="00157656"/>
    <w:rsid w:val="001578CE"/>
    <w:rsid w:val="00157A51"/>
    <w:rsid w:val="00157AF6"/>
    <w:rsid w:val="00157D7E"/>
    <w:rsid w:val="00157DC9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CEB"/>
    <w:rsid w:val="00160E9A"/>
    <w:rsid w:val="00160F9D"/>
    <w:rsid w:val="00160FD4"/>
    <w:rsid w:val="00161215"/>
    <w:rsid w:val="00161290"/>
    <w:rsid w:val="0016148D"/>
    <w:rsid w:val="001614A5"/>
    <w:rsid w:val="001614A8"/>
    <w:rsid w:val="001616B1"/>
    <w:rsid w:val="00161E24"/>
    <w:rsid w:val="00161F9B"/>
    <w:rsid w:val="00162003"/>
    <w:rsid w:val="0016253B"/>
    <w:rsid w:val="001625E7"/>
    <w:rsid w:val="00162628"/>
    <w:rsid w:val="001626AB"/>
    <w:rsid w:val="001627C5"/>
    <w:rsid w:val="00162882"/>
    <w:rsid w:val="001628A2"/>
    <w:rsid w:val="00162ADE"/>
    <w:rsid w:val="00162CB8"/>
    <w:rsid w:val="00162F4E"/>
    <w:rsid w:val="00162FE6"/>
    <w:rsid w:val="001631FB"/>
    <w:rsid w:val="0016326C"/>
    <w:rsid w:val="001633BA"/>
    <w:rsid w:val="00163425"/>
    <w:rsid w:val="00163698"/>
    <w:rsid w:val="0016373A"/>
    <w:rsid w:val="0016397A"/>
    <w:rsid w:val="001639DA"/>
    <w:rsid w:val="00163A9F"/>
    <w:rsid w:val="00163B62"/>
    <w:rsid w:val="00163C44"/>
    <w:rsid w:val="00163D97"/>
    <w:rsid w:val="001641F0"/>
    <w:rsid w:val="0016441C"/>
    <w:rsid w:val="001645F1"/>
    <w:rsid w:val="001648BE"/>
    <w:rsid w:val="0016498B"/>
    <w:rsid w:val="00164AB7"/>
    <w:rsid w:val="00164B1D"/>
    <w:rsid w:val="00164BCC"/>
    <w:rsid w:val="00164F77"/>
    <w:rsid w:val="00164FB6"/>
    <w:rsid w:val="0016525D"/>
    <w:rsid w:val="00165876"/>
    <w:rsid w:val="00165A11"/>
    <w:rsid w:val="00165F49"/>
    <w:rsid w:val="00166300"/>
    <w:rsid w:val="00166431"/>
    <w:rsid w:val="00166593"/>
    <w:rsid w:val="00166CF4"/>
    <w:rsid w:val="0016716A"/>
    <w:rsid w:val="0016769D"/>
    <w:rsid w:val="00167A64"/>
    <w:rsid w:val="00167ADB"/>
    <w:rsid w:val="00167BD7"/>
    <w:rsid w:val="00167C40"/>
    <w:rsid w:val="00167F50"/>
    <w:rsid w:val="00167F89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0FEC"/>
    <w:rsid w:val="0017119D"/>
    <w:rsid w:val="001711C9"/>
    <w:rsid w:val="00171226"/>
    <w:rsid w:val="00171468"/>
    <w:rsid w:val="001717D4"/>
    <w:rsid w:val="00171ACC"/>
    <w:rsid w:val="00171B83"/>
    <w:rsid w:val="00171C01"/>
    <w:rsid w:val="00171EB7"/>
    <w:rsid w:val="00171F97"/>
    <w:rsid w:val="001722BD"/>
    <w:rsid w:val="00172383"/>
    <w:rsid w:val="00172406"/>
    <w:rsid w:val="00172527"/>
    <w:rsid w:val="001725B7"/>
    <w:rsid w:val="00172888"/>
    <w:rsid w:val="00172A6F"/>
    <w:rsid w:val="00172C91"/>
    <w:rsid w:val="00172DFB"/>
    <w:rsid w:val="00172E03"/>
    <w:rsid w:val="00172E26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87C"/>
    <w:rsid w:val="00173D3E"/>
    <w:rsid w:val="00173F96"/>
    <w:rsid w:val="0017412D"/>
    <w:rsid w:val="001744A7"/>
    <w:rsid w:val="00174642"/>
    <w:rsid w:val="00174739"/>
    <w:rsid w:val="00174978"/>
    <w:rsid w:val="001749F6"/>
    <w:rsid w:val="00174B9F"/>
    <w:rsid w:val="00174BB6"/>
    <w:rsid w:val="00174D26"/>
    <w:rsid w:val="00174DDE"/>
    <w:rsid w:val="00174FFE"/>
    <w:rsid w:val="00175033"/>
    <w:rsid w:val="0017509B"/>
    <w:rsid w:val="0017510F"/>
    <w:rsid w:val="00175162"/>
    <w:rsid w:val="001751A4"/>
    <w:rsid w:val="0017536D"/>
    <w:rsid w:val="0017539C"/>
    <w:rsid w:val="001753EF"/>
    <w:rsid w:val="001758C0"/>
    <w:rsid w:val="001760D5"/>
    <w:rsid w:val="00176292"/>
    <w:rsid w:val="001763E8"/>
    <w:rsid w:val="00176406"/>
    <w:rsid w:val="00176688"/>
    <w:rsid w:val="00176965"/>
    <w:rsid w:val="00176BCF"/>
    <w:rsid w:val="0017701D"/>
    <w:rsid w:val="0017715C"/>
    <w:rsid w:val="00177184"/>
    <w:rsid w:val="001771D8"/>
    <w:rsid w:val="00177379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B49"/>
    <w:rsid w:val="00180CC1"/>
    <w:rsid w:val="00180D0A"/>
    <w:rsid w:val="00180D1C"/>
    <w:rsid w:val="00180D98"/>
    <w:rsid w:val="00180DE4"/>
    <w:rsid w:val="00180EEE"/>
    <w:rsid w:val="00180F18"/>
    <w:rsid w:val="00180F91"/>
    <w:rsid w:val="001810BA"/>
    <w:rsid w:val="001810CE"/>
    <w:rsid w:val="0018132A"/>
    <w:rsid w:val="00181426"/>
    <w:rsid w:val="001815E0"/>
    <w:rsid w:val="00181708"/>
    <w:rsid w:val="001817F9"/>
    <w:rsid w:val="001819BE"/>
    <w:rsid w:val="00181A9A"/>
    <w:rsid w:val="00181BA4"/>
    <w:rsid w:val="00181C82"/>
    <w:rsid w:val="00181CD9"/>
    <w:rsid w:val="00181D87"/>
    <w:rsid w:val="00181EEF"/>
    <w:rsid w:val="0018200F"/>
    <w:rsid w:val="001820C0"/>
    <w:rsid w:val="00182113"/>
    <w:rsid w:val="00182142"/>
    <w:rsid w:val="001823DB"/>
    <w:rsid w:val="00182425"/>
    <w:rsid w:val="00182514"/>
    <w:rsid w:val="0018251E"/>
    <w:rsid w:val="0018264B"/>
    <w:rsid w:val="001826AE"/>
    <w:rsid w:val="0018275E"/>
    <w:rsid w:val="001828F2"/>
    <w:rsid w:val="00182A5F"/>
    <w:rsid w:val="00182AE3"/>
    <w:rsid w:val="00182D1F"/>
    <w:rsid w:val="00182D46"/>
    <w:rsid w:val="00182D88"/>
    <w:rsid w:val="00182DE0"/>
    <w:rsid w:val="00182E2B"/>
    <w:rsid w:val="00182FA3"/>
    <w:rsid w:val="00183165"/>
    <w:rsid w:val="0018316C"/>
    <w:rsid w:val="00183272"/>
    <w:rsid w:val="001832B6"/>
    <w:rsid w:val="00183318"/>
    <w:rsid w:val="001834B2"/>
    <w:rsid w:val="0018369B"/>
    <w:rsid w:val="001837CB"/>
    <w:rsid w:val="00183800"/>
    <w:rsid w:val="00183852"/>
    <w:rsid w:val="00183CDA"/>
    <w:rsid w:val="00183CF7"/>
    <w:rsid w:val="00183EF0"/>
    <w:rsid w:val="001841C9"/>
    <w:rsid w:val="001841E5"/>
    <w:rsid w:val="00184293"/>
    <w:rsid w:val="001846C8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08B"/>
    <w:rsid w:val="001851A1"/>
    <w:rsid w:val="001853B2"/>
    <w:rsid w:val="001853D3"/>
    <w:rsid w:val="00185506"/>
    <w:rsid w:val="00185611"/>
    <w:rsid w:val="0018577A"/>
    <w:rsid w:val="001857E3"/>
    <w:rsid w:val="00185EBE"/>
    <w:rsid w:val="0018616F"/>
    <w:rsid w:val="001861B5"/>
    <w:rsid w:val="0018620E"/>
    <w:rsid w:val="001864C8"/>
    <w:rsid w:val="001864E5"/>
    <w:rsid w:val="001866DC"/>
    <w:rsid w:val="00186796"/>
    <w:rsid w:val="0018695E"/>
    <w:rsid w:val="001869D2"/>
    <w:rsid w:val="00186C34"/>
    <w:rsid w:val="00186C9F"/>
    <w:rsid w:val="00186CC4"/>
    <w:rsid w:val="00186CFA"/>
    <w:rsid w:val="00186D34"/>
    <w:rsid w:val="00186DFA"/>
    <w:rsid w:val="00186E62"/>
    <w:rsid w:val="00186E78"/>
    <w:rsid w:val="00186FFA"/>
    <w:rsid w:val="001870AC"/>
    <w:rsid w:val="001871E4"/>
    <w:rsid w:val="00187272"/>
    <w:rsid w:val="00187358"/>
    <w:rsid w:val="0018752A"/>
    <w:rsid w:val="00187694"/>
    <w:rsid w:val="001878C5"/>
    <w:rsid w:val="001878C8"/>
    <w:rsid w:val="00187AC7"/>
    <w:rsid w:val="00187B9D"/>
    <w:rsid w:val="00187BF8"/>
    <w:rsid w:val="00187CB8"/>
    <w:rsid w:val="00187FC7"/>
    <w:rsid w:val="00187FF0"/>
    <w:rsid w:val="001902CB"/>
    <w:rsid w:val="00190346"/>
    <w:rsid w:val="0019053B"/>
    <w:rsid w:val="00190622"/>
    <w:rsid w:val="00190938"/>
    <w:rsid w:val="00190A02"/>
    <w:rsid w:val="00190BF4"/>
    <w:rsid w:val="00190C0B"/>
    <w:rsid w:val="00190E9C"/>
    <w:rsid w:val="00191184"/>
    <w:rsid w:val="0019130A"/>
    <w:rsid w:val="001913EA"/>
    <w:rsid w:val="0019143A"/>
    <w:rsid w:val="0019148C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050"/>
    <w:rsid w:val="00192108"/>
    <w:rsid w:val="00192370"/>
    <w:rsid w:val="00192396"/>
    <w:rsid w:val="00192573"/>
    <w:rsid w:val="00192588"/>
    <w:rsid w:val="00192669"/>
    <w:rsid w:val="001928B7"/>
    <w:rsid w:val="001929DA"/>
    <w:rsid w:val="00192B78"/>
    <w:rsid w:val="00193038"/>
    <w:rsid w:val="00193698"/>
    <w:rsid w:val="001937C0"/>
    <w:rsid w:val="001937F8"/>
    <w:rsid w:val="00193A2B"/>
    <w:rsid w:val="00193AD7"/>
    <w:rsid w:val="00193CF2"/>
    <w:rsid w:val="00193D42"/>
    <w:rsid w:val="00193DCF"/>
    <w:rsid w:val="00193F3E"/>
    <w:rsid w:val="00193FCB"/>
    <w:rsid w:val="00193FF5"/>
    <w:rsid w:val="00194234"/>
    <w:rsid w:val="00194363"/>
    <w:rsid w:val="0019436C"/>
    <w:rsid w:val="001943D1"/>
    <w:rsid w:val="001943DB"/>
    <w:rsid w:val="00194564"/>
    <w:rsid w:val="00194617"/>
    <w:rsid w:val="00194625"/>
    <w:rsid w:val="00194844"/>
    <w:rsid w:val="0019486B"/>
    <w:rsid w:val="00194A31"/>
    <w:rsid w:val="00194B45"/>
    <w:rsid w:val="00194B5D"/>
    <w:rsid w:val="00194BCB"/>
    <w:rsid w:val="00194C7C"/>
    <w:rsid w:val="00194DB8"/>
    <w:rsid w:val="0019515B"/>
    <w:rsid w:val="0019537F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7C9"/>
    <w:rsid w:val="0019683D"/>
    <w:rsid w:val="00196852"/>
    <w:rsid w:val="00196B7C"/>
    <w:rsid w:val="00196BB9"/>
    <w:rsid w:val="00196CF8"/>
    <w:rsid w:val="00196D06"/>
    <w:rsid w:val="001970B2"/>
    <w:rsid w:val="001971AC"/>
    <w:rsid w:val="001973C6"/>
    <w:rsid w:val="00197634"/>
    <w:rsid w:val="00197672"/>
    <w:rsid w:val="0019778F"/>
    <w:rsid w:val="0019785A"/>
    <w:rsid w:val="001978AD"/>
    <w:rsid w:val="00197924"/>
    <w:rsid w:val="00197928"/>
    <w:rsid w:val="00197ACA"/>
    <w:rsid w:val="00197B32"/>
    <w:rsid w:val="00197F85"/>
    <w:rsid w:val="001A0064"/>
    <w:rsid w:val="001A0285"/>
    <w:rsid w:val="001A0540"/>
    <w:rsid w:val="001A0627"/>
    <w:rsid w:val="001A069B"/>
    <w:rsid w:val="001A0752"/>
    <w:rsid w:val="001A0929"/>
    <w:rsid w:val="001A09E9"/>
    <w:rsid w:val="001A0A4E"/>
    <w:rsid w:val="001A0BEE"/>
    <w:rsid w:val="001A0CED"/>
    <w:rsid w:val="001A0D01"/>
    <w:rsid w:val="001A0E1C"/>
    <w:rsid w:val="001A12C4"/>
    <w:rsid w:val="001A137C"/>
    <w:rsid w:val="001A151E"/>
    <w:rsid w:val="001A1588"/>
    <w:rsid w:val="001A175C"/>
    <w:rsid w:val="001A177E"/>
    <w:rsid w:val="001A185A"/>
    <w:rsid w:val="001A1958"/>
    <w:rsid w:val="001A196C"/>
    <w:rsid w:val="001A1B50"/>
    <w:rsid w:val="001A1B70"/>
    <w:rsid w:val="001A1D46"/>
    <w:rsid w:val="001A1F1B"/>
    <w:rsid w:val="001A215F"/>
    <w:rsid w:val="001A2447"/>
    <w:rsid w:val="001A24DA"/>
    <w:rsid w:val="001A24FB"/>
    <w:rsid w:val="001A2534"/>
    <w:rsid w:val="001A25FE"/>
    <w:rsid w:val="001A2616"/>
    <w:rsid w:val="001A276D"/>
    <w:rsid w:val="001A279F"/>
    <w:rsid w:val="001A2894"/>
    <w:rsid w:val="001A2A70"/>
    <w:rsid w:val="001A2BC7"/>
    <w:rsid w:val="001A2EE9"/>
    <w:rsid w:val="001A330F"/>
    <w:rsid w:val="001A3409"/>
    <w:rsid w:val="001A34FE"/>
    <w:rsid w:val="001A358A"/>
    <w:rsid w:val="001A35FC"/>
    <w:rsid w:val="001A3686"/>
    <w:rsid w:val="001A36CA"/>
    <w:rsid w:val="001A3A59"/>
    <w:rsid w:val="001A3AEC"/>
    <w:rsid w:val="001A3EDE"/>
    <w:rsid w:val="001A3FC9"/>
    <w:rsid w:val="001A4005"/>
    <w:rsid w:val="001A4045"/>
    <w:rsid w:val="001A40B8"/>
    <w:rsid w:val="001A4266"/>
    <w:rsid w:val="001A4290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519"/>
    <w:rsid w:val="001A5791"/>
    <w:rsid w:val="001A5879"/>
    <w:rsid w:val="001A5D64"/>
    <w:rsid w:val="001A5DCC"/>
    <w:rsid w:val="001A5F18"/>
    <w:rsid w:val="001A608A"/>
    <w:rsid w:val="001A60CE"/>
    <w:rsid w:val="001A62E7"/>
    <w:rsid w:val="001A6386"/>
    <w:rsid w:val="001A65DB"/>
    <w:rsid w:val="001A66CD"/>
    <w:rsid w:val="001A673B"/>
    <w:rsid w:val="001A67BF"/>
    <w:rsid w:val="001A6826"/>
    <w:rsid w:val="001A68CC"/>
    <w:rsid w:val="001A68E2"/>
    <w:rsid w:val="001A6C12"/>
    <w:rsid w:val="001A726A"/>
    <w:rsid w:val="001A731A"/>
    <w:rsid w:val="001A73F2"/>
    <w:rsid w:val="001A7401"/>
    <w:rsid w:val="001A7508"/>
    <w:rsid w:val="001A7610"/>
    <w:rsid w:val="001A7992"/>
    <w:rsid w:val="001A7B3D"/>
    <w:rsid w:val="001A7C00"/>
    <w:rsid w:val="001A7C76"/>
    <w:rsid w:val="001A7D66"/>
    <w:rsid w:val="001B0005"/>
    <w:rsid w:val="001B01D8"/>
    <w:rsid w:val="001B05C6"/>
    <w:rsid w:val="001B066E"/>
    <w:rsid w:val="001B0970"/>
    <w:rsid w:val="001B09F3"/>
    <w:rsid w:val="001B0B67"/>
    <w:rsid w:val="001B13C4"/>
    <w:rsid w:val="001B13EB"/>
    <w:rsid w:val="001B14C1"/>
    <w:rsid w:val="001B162E"/>
    <w:rsid w:val="001B1AF4"/>
    <w:rsid w:val="001B1B7A"/>
    <w:rsid w:val="001B1BF5"/>
    <w:rsid w:val="001B1DEC"/>
    <w:rsid w:val="001B1DFA"/>
    <w:rsid w:val="001B1FC8"/>
    <w:rsid w:val="001B22EB"/>
    <w:rsid w:val="001B22EC"/>
    <w:rsid w:val="001B235A"/>
    <w:rsid w:val="001B2581"/>
    <w:rsid w:val="001B2639"/>
    <w:rsid w:val="001B2998"/>
    <w:rsid w:val="001B29B1"/>
    <w:rsid w:val="001B2AED"/>
    <w:rsid w:val="001B2BB1"/>
    <w:rsid w:val="001B2C1F"/>
    <w:rsid w:val="001B2F87"/>
    <w:rsid w:val="001B310F"/>
    <w:rsid w:val="001B34B5"/>
    <w:rsid w:val="001B3674"/>
    <w:rsid w:val="001B371C"/>
    <w:rsid w:val="001B394A"/>
    <w:rsid w:val="001B3A57"/>
    <w:rsid w:val="001B3BD1"/>
    <w:rsid w:val="001B3CBE"/>
    <w:rsid w:val="001B3DAA"/>
    <w:rsid w:val="001B3E1E"/>
    <w:rsid w:val="001B3F5B"/>
    <w:rsid w:val="001B3FA5"/>
    <w:rsid w:val="001B4501"/>
    <w:rsid w:val="001B4581"/>
    <w:rsid w:val="001B46D1"/>
    <w:rsid w:val="001B4893"/>
    <w:rsid w:val="001B4BAF"/>
    <w:rsid w:val="001B4C3D"/>
    <w:rsid w:val="001B4CB8"/>
    <w:rsid w:val="001B4D6B"/>
    <w:rsid w:val="001B5185"/>
    <w:rsid w:val="001B5472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5F6B"/>
    <w:rsid w:val="001B60CE"/>
    <w:rsid w:val="001B62BD"/>
    <w:rsid w:val="001B637A"/>
    <w:rsid w:val="001B6BE2"/>
    <w:rsid w:val="001B6E55"/>
    <w:rsid w:val="001B6EE3"/>
    <w:rsid w:val="001B6F45"/>
    <w:rsid w:val="001B7078"/>
    <w:rsid w:val="001B72BA"/>
    <w:rsid w:val="001B7338"/>
    <w:rsid w:val="001B747C"/>
    <w:rsid w:val="001B75A5"/>
    <w:rsid w:val="001B76FE"/>
    <w:rsid w:val="001B7750"/>
    <w:rsid w:val="001B783C"/>
    <w:rsid w:val="001B7AF6"/>
    <w:rsid w:val="001B7CC8"/>
    <w:rsid w:val="001B7F6D"/>
    <w:rsid w:val="001C03A4"/>
    <w:rsid w:val="001C04B4"/>
    <w:rsid w:val="001C0523"/>
    <w:rsid w:val="001C05D5"/>
    <w:rsid w:val="001C06E7"/>
    <w:rsid w:val="001C06F0"/>
    <w:rsid w:val="001C089E"/>
    <w:rsid w:val="001C0A20"/>
    <w:rsid w:val="001C0A8A"/>
    <w:rsid w:val="001C0AB9"/>
    <w:rsid w:val="001C0B3B"/>
    <w:rsid w:val="001C0E92"/>
    <w:rsid w:val="001C0FF7"/>
    <w:rsid w:val="001C10BE"/>
    <w:rsid w:val="001C1118"/>
    <w:rsid w:val="001C1453"/>
    <w:rsid w:val="001C16DC"/>
    <w:rsid w:val="001C1A9E"/>
    <w:rsid w:val="001C1BB9"/>
    <w:rsid w:val="001C1D86"/>
    <w:rsid w:val="001C212A"/>
    <w:rsid w:val="001C2277"/>
    <w:rsid w:val="001C237A"/>
    <w:rsid w:val="001C2754"/>
    <w:rsid w:val="001C2AA3"/>
    <w:rsid w:val="001C2AEB"/>
    <w:rsid w:val="001C2C9A"/>
    <w:rsid w:val="001C2CF3"/>
    <w:rsid w:val="001C2DA2"/>
    <w:rsid w:val="001C2F19"/>
    <w:rsid w:val="001C3078"/>
    <w:rsid w:val="001C326C"/>
    <w:rsid w:val="001C3973"/>
    <w:rsid w:val="001C3A4F"/>
    <w:rsid w:val="001C3ABC"/>
    <w:rsid w:val="001C3BF5"/>
    <w:rsid w:val="001C3D12"/>
    <w:rsid w:val="001C401F"/>
    <w:rsid w:val="001C404B"/>
    <w:rsid w:val="001C427D"/>
    <w:rsid w:val="001C42EF"/>
    <w:rsid w:val="001C43AA"/>
    <w:rsid w:val="001C494A"/>
    <w:rsid w:val="001C4B5D"/>
    <w:rsid w:val="001C4BB3"/>
    <w:rsid w:val="001C4C7C"/>
    <w:rsid w:val="001C4E5B"/>
    <w:rsid w:val="001C4F6C"/>
    <w:rsid w:val="001C50F7"/>
    <w:rsid w:val="001C51F3"/>
    <w:rsid w:val="001C52B8"/>
    <w:rsid w:val="001C537E"/>
    <w:rsid w:val="001C53A2"/>
    <w:rsid w:val="001C5483"/>
    <w:rsid w:val="001C550A"/>
    <w:rsid w:val="001C5654"/>
    <w:rsid w:val="001C580B"/>
    <w:rsid w:val="001C582E"/>
    <w:rsid w:val="001C5A90"/>
    <w:rsid w:val="001C5F01"/>
    <w:rsid w:val="001C60E5"/>
    <w:rsid w:val="001C6328"/>
    <w:rsid w:val="001C6401"/>
    <w:rsid w:val="001C6461"/>
    <w:rsid w:val="001C66D7"/>
    <w:rsid w:val="001C679C"/>
    <w:rsid w:val="001C6918"/>
    <w:rsid w:val="001C6A29"/>
    <w:rsid w:val="001C6AF2"/>
    <w:rsid w:val="001C6C13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461"/>
    <w:rsid w:val="001C775A"/>
    <w:rsid w:val="001C7787"/>
    <w:rsid w:val="001C77A0"/>
    <w:rsid w:val="001C796D"/>
    <w:rsid w:val="001C7975"/>
    <w:rsid w:val="001C7A33"/>
    <w:rsid w:val="001C7A4B"/>
    <w:rsid w:val="001C7AD5"/>
    <w:rsid w:val="001C7D17"/>
    <w:rsid w:val="001C7E55"/>
    <w:rsid w:val="001C7E95"/>
    <w:rsid w:val="001C7F4B"/>
    <w:rsid w:val="001D007B"/>
    <w:rsid w:val="001D00E5"/>
    <w:rsid w:val="001D01D6"/>
    <w:rsid w:val="001D0250"/>
    <w:rsid w:val="001D0280"/>
    <w:rsid w:val="001D0430"/>
    <w:rsid w:val="001D07E5"/>
    <w:rsid w:val="001D0B3D"/>
    <w:rsid w:val="001D0F9F"/>
    <w:rsid w:val="001D1147"/>
    <w:rsid w:val="001D12B1"/>
    <w:rsid w:val="001D154B"/>
    <w:rsid w:val="001D1847"/>
    <w:rsid w:val="001D18D0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264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0ED"/>
    <w:rsid w:val="001D4144"/>
    <w:rsid w:val="001D4176"/>
    <w:rsid w:val="001D4791"/>
    <w:rsid w:val="001D4898"/>
    <w:rsid w:val="001D4AB3"/>
    <w:rsid w:val="001D4AD9"/>
    <w:rsid w:val="001D4B80"/>
    <w:rsid w:val="001D4C2D"/>
    <w:rsid w:val="001D4D3C"/>
    <w:rsid w:val="001D4DDB"/>
    <w:rsid w:val="001D4E1F"/>
    <w:rsid w:val="001D4E6E"/>
    <w:rsid w:val="001D4F43"/>
    <w:rsid w:val="001D4FAE"/>
    <w:rsid w:val="001D503C"/>
    <w:rsid w:val="001D5051"/>
    <w:rsid w:val="001D50A4"/>
    <w:rsid w:val="001D57DB"/>
    <w:rsid w:val="001D590E"/>
    <w:rsid w:val="001D5A32"/>
    <w:rsid w:val="001D5A5B"/>
    <w:rsid w:val="001D5A8A"/>
    <w:rsid w:val="001D5AE0"/>
    <w:rsid w:val="001D5C1D"/>
    <w:rsid w:val="001D5F21"/>
    <w:rsid w:val="001D5F79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9B0"/>
    <w:rsid w:val="001D6A41"/>
    <w:rsid w:val="001D6BD0"/>
    <w:rsid w:val="001D6DA1"/>
    <w:rsid w:val="001D6E11"/>
    <w:rsid w:val="001D6F59"/>
    <w:rsid w:val="001D7090"/>
    <w:rsid w:val="001D70C4"/>
    <w:rsid w:val="001D7105"/>
    <w:rsid w:val="001D76E9"/>
    <w:rsid w:val="001D78EB"/>
    <w:rsid w:val="001D797B"/>
    <w:rsid w:val="001D7D76"/>
    <w:rsid w:val="001E0043"/>
    <w:rsid w:val="001E009D"/>
    <w:rsid w:val="001E0132"/>
    <w:rsid w:val="001E02BC"/>
    <w:rsid w:val="001E0310"/>
    <w:rsid w:val="001E047B"/>
    <w:rsid w:val="001E0601"/>
    <w:rsid w:val="001E1018"/>
    <w:rsid w:val="001E10B2"/>
    <w:rsid w:val="001E1260"/>
    <w:rsid w:val="001E1360"/>
    <w:rsid w:val="001E140E"/>
    <w:rsid w:val="001E14D5"/>
    <w:rsid w:val="001E1530"/>
    <w:rsid w:val="001E15D1"/>
    <w:rsid w:val="001E177D"/>
    <w:rsid w:val="001E185A"/>
    <w:rsid w:val="001E191C"/>
    <w:rsid w:val="001E197F"/>
    <w:rsid w:val="001E1A61"/>
    <w:rsid w:val="001E1C1F"/>
    <w:rsid w:val="001E1C3A"/>
    <w:rsid w:val="001E1F87"/>
    <w:rsid w:val="001E205A"/>
    <w:rsid w:val="001E209A"/>
    <w:rsid w:val="001E229D"/>
    <w:rsid w:val="001E2602"/>
    <w:rsid w:val="001E269E"/>
    <w:rsid w:val="001E2755"/>
    <w:rsid w:val="001E28F2"/>
    <w:rsid w:val="001E2B2A"/>
    <w:rsid w:val="001E2D4B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39E7"/>
    <w:rsid w:val="001E3A59"/>
    <w:rsid w:val="001E4050"/>
    <w:rsid w:val="001E42E1"/>
    <w:rsid w:val="001E42EF"/>
    <w:rsid w:val="001E45C1"/>
    <w:rsid w:val="001E46C1"/>
    <w:rsid w:val="001E47D4"/>
    <w:rsid w:val="001E49AB"/>
    <w:rsid w:val="001E4B19"/>
    <w:rsid w:val="001E4B32"/>
    <w:rsid w:val="001E4C93"/>
    <w:rsid w:val="001E4D69"/>
    <w:rsid w:val="001E4DE4"/>
    <w:rsid w:val="001E4E44"/>
    <w:rsid w:val="001E4E95"/>
    <w:rsid w:val="001E519C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6D6"/>
    <w:rsid w:val="001E5810"/>
    <w:rsid w:val="001E5A2E"/>
    <w:rsid w:val="001E5CD8"/>
    <w:rsid w:val="001E6314"/>
    <w:rsid w:val="001E64A3"/>
    <w:rsid w:val="001E65A9"/>
    <w:rsid w:val="001E65BE"/>
    <w:rsid w:val="001E660F"/>
    <w:rsid w:val="001E6786"/>
    <w:rsid w:val="001E6885"/>
    <w:rsid w:val="001E6A65"/>
    <w:rsid w:val="001E6A6F"/>
    <w:rsid w:val="001E6AC8"/>
    <w:rsid w:val="001E6BB5"/>
    <w:rsid w:val="001E6D2C"/>
    <w:rsid w:val="001E6DD4"/>
    <w:rsid w:val="001E7189"/>
    <w:rsid w:val="001E727D"/>
    <w:rsid w:val="001E7352"/>
    <w:rsid w:val="001E756E"/>
    <w:rsid w:val="001E7ACF"/>
    <w:rsid w:val="001E7AF1"/>
    <w:rsid w:val="001E7DA7"/>
    <w:rsid w:val="001E7E3A"/>
    <w:rsid w:val="001E7FE1"/>
    <w:rsid w:val="001F00A5"/>
    <w:rsid w:val="001F02B0"/>
    <w:rsid w:val="001F03C6"/>
    <w:rsid w:val="001F04CC"/>
    <w:rsid w:val="001F076D"/>
    <w:rsid w:val="001F0833"/>
    <w:rsid w:val="001F0A3E"/>
    <w:rsid w:val="001F0A7A"/>
    <w:rsid w:val="001F0BEE"/>
    <w:rsid w:val="001F0CB0"/>
    <w:rsid w:val="001F0CDC"/>
    <w:rsid w:val="001F11D7"/>
    <w:rsid w:val="001F11F6"/>
    <w:rsid w:val="001F1243"/>
    <w:rsid w:val="001F126C"/>
    <w:rsid w:val="001F12DE"/>
    <w:rsid w:val="001F13AE"/>
    <w:rsid w:val="001F141F"/>
    <w:rsid w:val="001F1664"/>
    <w:rsid w:val="001F196D"/>
    <w:rsid w:val="001F1BFF"/>
    <w:rsid w:val="001F1CD2"/>
    <w:rsid w:val="001F1CEC"/>
    <w:rsid w:val="001F1EEE"/>
    <w:rsid w:val="001F208E"/>
    <w:rsid w:val="001F214E"/>
    <w:rsid w:val="001F253B"/>
    <w:rsid w:val="001F2551"/>
    <w:rsid w:val="001F283C"/>
    <w:rsid w:val="001F28AD"/>
    <w:rsid w:val="001F29FE"/>
    <w:rsid w:val="001F2A85"/>
    <w:rsid w:val="001F2BB6"/>
    <w:rsid w:val="001F2CBB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3FCE"/>
    <w:rsid w:val="001F40BC"/>
    <w:rsid w:val="001F4111"/>
    <w:rsid w:val="001F424D"/>
    <w:rsid w:val="001F4343"/>
    <w:rsid w:val="001F44E2"/>
    <w:rsid w:val="001F47B3"/>
    <w:rsid w:val="001F48A0"/>
    <w:rsid w:val="001F492E"/>
    <w:rsid w:val="001F4A15"/>
    <w:rsid w:val="001F4A65"/>
    <w:rsid w:val="001F4A66"/>
    <w:rsid w:val="001F4A9F"/>
    <w:rsid w:val="001F4CD5"/>
    <w:rsid w:val="001F4D84"/>
    <w:rsid w:val="001F4E16"/>
    <w:rsid w:val="001F4E1B"/>
    <w:rsid w:val="001F4ED8"/>
    <w:rsid w:val="001F4F10"/>
    <w:rsid w:val="001F5082"/>
    <w:rsid w:val="001F5157"/>
    <w:rsid w:val="001F522F"/>
    <w:rsid w:val="001F538A"/>
    <w:rsid w:val="001F54D5"/>
    <w:rsid w:val="001F5623"/>
    <w:rsid w:val="001F5625"/>
    <w:rsid w:val="001F56C2"/>
    <w:rsid w:val="001F56F8"/>
    <w:rsid w:val="001F585F"/>
    <w:rsid w:val="001F5861"/>
    <w:rsid w:val="001F5925"/>
    <w:rsid w:val="001F5B7F"/>
    <w:rsid w:val="001F5CA5"/>
    <w:rsid w:val="001F5D7E"/>
    <w:rsid w:val="001F5E76"/>
    <w:rsid w:val="001F6067"/>
    <w:rsid w:val="001F61A5"/>
    <w:rsid w:val="001F6293"/>
    <w:rsid w:val="001F629D"/>
    <w:rsid w:val="001F643B"/>
    <w:rsid w:val="001F64A5"/>
    <w:rsid w:val="001F64E5"/>
    <w:rsid w:val="001F6594"/>
    <w:rsid w:val="001F65AE"/>
    <w:rsid w:val="001F6778"/>
    <w:rsid w:val="001F67D3"/>
    <w:rsid w:val="001F6979"/>
    <w:rsid w:val="001F69B1"/>
    <w:rsid w:val="001F6B39"/>
    <w:rsid w:val="001F6B57"/>
    <w:rsid w:val="001F6D1C"/>
    <w:rsid w:val="001F6D3C"/>
    <w:rsid w:val="001F6DA2"/>
    <w:rsid w:val="001F6FC1"/>
    <w:rsid w:val="001F70B3"/>
    <w:rsid w:val="001F7133"/>
    <w:rsid w:val="001F7198"/>
    <w:rsid w:val="001F72FC"/>
    <w:rsid w:val="001F73A0"/>
    <w:rsid w:val="001F73FD"/>
    <w:rsid w:val="001F7572"/>
    <w:rsid w:val="001F7711"/>
    <w:rsid w:val="001F77E2"/>
    <w:rsid w:val="001F79FC"/>
    <w:rsid w:val="001F7DB0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768"/>
    <w:rsid w:val="0020192D"/>
    <w:rsid w:val="00201949"/>
    <w:rsid w:val="00201A2F"/>
    <w:rsid w:val="00201A75"/>
    <w:rsid w:val="00201A85"/>
    <w:rsid w:val="00201A8F"/>
    <w:rsid w:val="00201C18"/>
    <w:rsid w:val="00202008"/>
    <w:rsid w:val="002020F1"/>
    <w:rsid w:val="002020F8"/>
    <w:rsid w:val="002021C4"/>
    <w:rsid w:val="0020240F"/>
    <w:rsid w:val="00202444"/>
    <w:rsid w:val="00202A0D"/>
    <w:rsid w:val="00202AB1"/>
    <w:rsid w:val="00202DD2"/>
    <w:rsid w:val="00202F42"/>
    <w:rsid w:val="00202F9B"/>
    <w:rsid w:val="00203089"/>
    <w:rsid w:val="002033AF"/>
    <w:rsid w:val="002035F2"/>
    <w:rsid w:val="0020381C"/>
    <w:rsid w:val="00203846"/>
    <w:rsid w:val="00203946"/>
    <w:rsid w:val="00203A25"/>
    <w:rsid w:val="00203EA7"/>
    <w:rsid w:val="00204658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AE"/>
    <w:rsid w:val="002056BE"/>
    <w:rsid w:val="002058B0"/>
    <w:rsid w:val="00205956"/>
    <w:rsid w:val="00205ABF"/>
    <w:rsid w:val="00205B66"/>
    <w:rsid w:val="002061E8"/>
    <w:rsid w:val="002063D8"/>
    <w:rsid w:val="002064BA"/>
    <w:rsid w:val="002064D7"/>
    <w:rsid w:val="002065F5"/>
    <w:rsid w:val="00206739"/>
    <w:rsid w:val="002067D0"/>
    <w:rsid w:val="00206859"/>
    <w:rsid w:val="002068C7"/>
    <w:rsid w:val="00206A93"/>
    <w:rsid w:val="00206D6A"/>
    <w:rsid w:val="00206FBF"/>
    <w:rsid w:val="00206FF4"/>
    <w:rsid w:val="00207098"/>
    <w:rsid w:val="0020715E"/>
    <w:rsid w:val="0020723C"/>
    <w:rsid w:val="00210094"/>
    <w:rsid w:val="00210107"/>
    <w:rsid w:val="00210257"/>
    <w:rsid w:val="00210297"/>
    <w:rsid w:val="002106C3"/>
    <w:rsid w:val="00210798"/>
    <w:rsid w:val="00210822"/>
    <w:rsid w:val="00210838"/>
    <w:rsid w:val="00210944"/>
    <w:rsid w:val="00210AF8"/>
    <w:rsid w:val="00210DD8"/>
    <w:rsid w:val="00210EFC"/>
    <w:rsid w:val="00210F7E"/>
    <w:rsid w:val="00211027"/>
    <w:rsid w:val="0021145F"/>
    <w:rsid w:val="00211552"/>
    <w:rsid w:val="002115BA"/>
    <w:rsid w:val="002119E7"/>
    <w:rsid w:val="00211A26"/>
    <w:rsid w:val="00211C30"/>
    <w:rsid w:val="00211C39"/>
    <w:rsid w:val="00211D6B"/>
    <w:rsid w:val="00211FD0"/>
    <w:rsid w:val="00212218"/>
    <w:rsid w:val="0021239B"/>
    <w:rsid w:val="002124A0"/>
    <w:rsid w:val="00212617"/>
    <w:rsid w:val="0021270A"/>
    <w:rsid w:val="00212837"/>
    <w:rsid w:val="00212934"/>
    <w:rsid w:val="002129A2"/>
    <w:rsid w:val="002129AC"/>
    <w:rsid w:val="00212ABD"/>
    <w:rsid w:val="00212E47"/>
    <w:rsid w:val="00212E51"/>
    <w:rsid w:val="00212E67"/>
    <w:rsid w:val="00212EC4"/>
    <w:rsid w:val="00212FE1"/>
    <w:rsid w:val="002131B7"/>
    <w:rsid w:val="002134A6"/>
    <w:rsid w:val="0021391A"/>
    <w:rsid w:val="002139A7"/>
    <w:rsid w:val="00213C52"/>
    <w:rsid w:val="00213EAF"/>
    <w:rsid w:val="00213F34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455"/>
    <w:rsid w:val="002154CA"/>
    <w:rsid w:val="00215625"/>
    <w:rsid w:val="00215636"/>
    <w:rsid w:val="002158AD"/>
    <w:rsid w:val="00215A2B"/>
    <w:rsid w:val="00215F18"/>
    <w:rsid w:val="002161D4"/>
    <w:rsid w:val="0021654A"/>
    <w:rsid w:val="002165B0"/>
    <w:rsid w:val="00216604"/>
    <w:rsid w:val="002167E3"/>
    <w:rsid w:val="00216830"/>
    <w:rsid w:val="00216B62"/>
    <w:rsid w:val="00216D68"/>
    <w:rsid w:val="00216E45"/>
    <w:rsid w:val="00217054"/>
    <w:rsid w:val="0021709E"/>
    <w:rsid w:val="002171AE"/>
    <w:rsid w:val="00217208"/>
    <w:rsid w:val="002173F8"/>
    <w:rsid w:val="00217ADA"/>
    <w:rsid w:val="00217BBE"/>
    <w:rsid w:val="00217BF3"/>
    <w:rsid w:val="00217E17"/>
    <w:rsid w:val="002201DF"/>
    <w:rsid w:val="00220724"/>
    <w:rsid w:val="00220B72"/>
    <w:rsid w:val="00220C42"/>
    <w:rsid w:val="00220E22"/>
    <w:rsid w:val="00220F83"/>
    <w:rsid w:val="00220FA7"/>
    <w:rsid w:val="00221158"/>
    <w:rsid w:val="00221303"/>
    <w:rsid w:val="002213C4"/>
    <w:rsid w:val="0022155B"/>
    <w:rsid w:val="00221629"/>
    <w:rsid w:val="002216A1"/>
    <w:rsid w:val="002217C8"/>
    <w:rsid w:val="00221A25"/>
    <w:rsid w:val="00221B25"/>
    <w:rsid w:val="00221BE4"/>
    <w:rsid w:val="00221F12"/>
    <w:rsid w:val="0022209C"/>
    <w:rsid w:val="00222415"/>
    <w:rsid w:val="0022268F"/>
    <w:rsid w:val="002226DB"/>
    <w:rsid w:val="00222749"/>
    <w:rsid w:val="002227C4"/>
    <w:rsid w:val="00222800"/>
    <w:rsid w:val="00222A91"/>
    <w:rsid w:val="00222B73"/>
    <w:rsid w:val="00222BD0"/>
    <w:rsid w:val="00222DB9"/>
    <w:rsid w:val="00222DF9"/>
    <w:rsid w:val="00223419"/>
    <w:rsid w:val="00223445"/>
    <w:rsid w:val="0022356A"/>
    <w:rsid w:val="00223763"/>
    <w:rsid w:val="00223798"/>
    <w:rsid w:val="00223940"/>
    <w:rsid w:val="0022397D"/>
    <w:rsid w:val="002239B0"/>
    <w:rsid w:val="00223A77"/>
    <w:rsid w:val="00223F98"/>
    <w:rsid w:val="00224331"/>
    <w:rsid w:val="0022433D"/>
    <w:rsid w:val="00224439"/>
    <w:rsid w:val="00224565"/>
    <w:rsid w:val="002245B0"/>
    <w:rsid w:val="002245FF"/>
    <w:rsid w:val="00224673"/>
    <w:rsid w:val="00224730"/>
    <w:rsid w:val="002247CC"/>
    <w:rsid w:val="0022480B"/>
    <w:rsid w:val="00224A05"/>
    <w:rsid w:val="00224BF6"/>
    <w:rsid w:val="00224C25"/>
    <w:rsid w:val="00224D57"/>
    <w:rsid w:val="00224EC1"/>
    <w:rsid w:val="00224F3D"/>
    <w:rsid w:val="00225063"/>
    <w:rsid w:val="002250DC"/>
    <w:rsid w:val="00225130"/>
    <w:rsid w:val="00225257"/>
    <w:rsid w:val="002252FF"/>
    <w:rsid w:val="00225405"/>
    <w:rsid w:val="00225625"/>
    <w:rsid w:val="002257E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743"/>
    <w:rsid w:val="0022695F"/>
    <w:rsid w:val="00226AD3"/>
    <w:rsid w:val="00226C38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858"/>
    <w:rsid w:val="002279CF"/>
    <w:rsid w:val="00227A8E"/>
    <w:rsid w:val="00227CF9"/>
    <w:rsid w:val="00227D08"/>
    <w:rsid w:val="00227E84"/>
    <w:rsid w:val="0023041D"/>
    <w:rsid w:val="00230609"/>
    <w:rsid w:val="002306E5"/>
    <w:rsid w:val="0023090C"/>
    <w:rsid w:val="002309A7"/>
    <w:rsid w:val="00230B6E"/>
    <w:rsid w:val="00230D60"/>
    <w:rsid w:val="00230E4C"/>
    <w:rsid w:val="00230EB4"/>
    <w:rsid w:val="002311FA"/>
    <w:rsid w:val="0023125E"/>
    <w:rsid w:val="00231420"/>
    <w:rsid w:val="002315C4"/>
    <w:rsid w:val="00231708"/>
    <w:rsid w:val="002319F3"/>
    <w:rsid w:val="00231BF0"/>
    <w:rsid w:val="00231ED7"/>
    <w:rsid w:val="00231F36"/>
    <w:rsid w:val="002321C8"/>
    <w:rsid w:val="00232345"/>
    <w:rsid w:val="00232770"/>
    <w:rsid w:val="00232845"/>
    <w:rsid w:val="002328FE"/>
    <w:rsid w:val="00232959"/>
    <w:rsid w:val="00232B29"/>
    <w:rsid w:val="00232BC2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CB9"/>
    <w:rsid w:val="00233DDE"/>
    <w:rsid w:val="002340C7"/>
    <w:rsid w:val="002341CA"/>
    <w:rsid w:val="00234393"/>
    <w:rsid w:val="00234443"/>
    <w:rsid w:val="002344C5"/>
    <w:rsid w:val="002344CB"/>
    <w:rsid w:val="002345CB"/>
    <w:rsid w:val="00234683"/>
    <w:rsid w:val="002346D1"/>
    <w:rsid w:val="00234718"/>
    <w:rsid w:val="002347FC"/>
    <w:rsid w:val="00234811"/>
    <w:rsid w:val="002348EB"/>
    <w:rsid w:val="002348EE"/>
    <w:rsid w:val="00234A38"/>
    <w:rsid w:val="00234B73"/>
    <w:rsid w:val="00234BB1"/>
    <w:rsid w:val="00234C03"/>
    <w:rsid w:val="00234F5F"/>
    <w:rsid w:val="002350C0"/>
    <w:rsid w:val="002350E7"/>
    <w:rsid w:val="002352F6"/>
    <w:rsid w:val="0023539C"/>
    <w:rsid w:val="002354AE"/>
    <w:rsid w:val="00235716"/>
    <w:rsid w:val="0023599D"/>
    <w:rsid w:val="002359E7"/>
    <w:rsid w:val="00235A31"/>
    <w:rsid w:val="00235AF4"/>
    <w:rsid w:val="00235CDA"/>
    <w:rsid w:val="00235DCF"/>
    <w:rsid w:val="00235ED3"/>
    <w:rsid w:val="00235FF5"/>
    <w:rsid w:val="00236124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E7B"/>
    <w:rsid w:val="00236FCB"/>
    <w:rsid w:val="00237028"/>
    <w:rsid w:val="002371C3"/>
    <w:rsid w:val="002372C4"/>
    <w:rsid w:val="00237481"/>
    <w:rsid w:val="0023768A"/>
    <w:rsid w:val="00237762"/>
    <w:rsid w:val="00237896"/>
    <w:rsid w:val="00237A3E"/>
    <w:rsid w:val="00237A9E"/>
    <w:rsid w:val="00237D01"/>
    <w:rsid w:val="00237DAA"/>
    <w:rsid w:val="00237F03"/>
    <w:rsid w:val="0024002A"/>
    <w:rsid w:val="00240329"/>
    <w:rsid w:val="00240484"/>
    <w:rsid w:val="0024050A"/>
    <w:rsid w:val="00240611"/>
    <w:rsid w:val="00240627"/>
    <w:rsid w:val="00240812"/>
    <w:rsid w:val="00240876"/>
    <w:rsid w:val="002409B1"/>
    <w:rsid w:val="00240C5E"/>
    <w:rsid w:val="00241217"/>
    <w:rsid w:val="002412B9"/>
    <w:rsid w:val="0024145B"/>
    <w:rsid w:val="00241631"/>
    <w:rsid w:val="00241845"/>
    <w:rsid w:val="00241921"/>
    <w:rsid w:val="00241A6A"/>
    <w:rsid w:val="00241D29"/>
    <w:rsid w:val="00241E68"/>
    <w:rsid w:val="00241F60"/>
    <w:rsid w:val="00242880"/>
    <w:rsid w:val="002428C9"/>
    <w:rsid w:val="002428DF"/>
    <w:rsid w:val="002429D8"/>
    <w:rsid w:val="00242A96"/>
    <w:rsid w:val="00242C45"/>
    <w:rsid w:val="00242C5D"/>
    <w:rsid w:val="00242EED"/>
    <w:rsid w:val="00242F6E"/>
    <w:rsid w:val="00243020"/>
    <w:rsid w:val="002431C5"/>
    <w:rsid w:val="00243696"/>
    <w:rsid w:val="00243703"/>
    <w:rsid w:val="0024372C"/>
    <w:rsid w:val="00243768"/>
    <w:rsid w:val="00243B6B"/>
    <w:rsid w:val="00243F5C"/>
    <w:rsid w:val="00243FB4"/>
    <w:rsid w:val="00243FE5"/>
    <w:rsid w:val="0024406C"/>
    <w:rsid w:val="00244088"/>
    <w:rsid w:val="0024436E"/>
    <w:rsid w:val="002447E1"/>
    <w:rsid w:val="00244811"/>
    <w:rsid w:val="00244999"/>
    <w:rsid w:val="00244D03"/>
    <w:rsid w:val="00244F47"/>
    <w:rsid w:val="00245050"/>
    <w:rsid w:val="002450D2"/>
    <w:rsid w:val="00245151"/>
    <w:rsid w:val="002452D0"/>
    <w:rsid w:val="00245301"/>
    <w:rsid w:val="00245394"/>
    <w:rsid w:val="0024557A"/>
    <w:rsid w:val="00245649"/>
    <w:rsid w:val="00245706"/>
    <w:rsid w:val="002457CB"/>
    <w:rsid w:val="002457E8"/>
    <w:rsid w:val="0024592A"/>
    <w:rsid w:val="00245B5D"/>
    <w:rsid w:val="00245C47"/>
    <w:rsid w:val="00245F82"/>
    <w:rsid w:val="002460F4"/>
    <w:rsid w:val="002463C3"/>
    <w:rsid w:val="00246443"/>
    <w:rsid w:val="00246596"/>
    <w:rsid w:val="0024697F"/>
    <w:rsid w:val="00246C4E"/>
    <w:rsid w:val="00246C76"/>
    <w:rsid w:val="00246E68"/>
    <w:rsid w:val="00246EFA"/>
    <w:rsid w:val="00247134"/>
    <w:rsid w:val="00247552"/>
    <w:rsid w:val="002477AE"/>
    <w:rsid w:val="002478ED"/>
    <w:rsid w:val="002479EF"/>
    <w:rsid w:val="00247C85"/>
    <w:rsid w:val="00247CCE"/>
    <w:rsid w:val="00247DF3"/>
    <w:rsid w:val="002500EE"/>
    <w:rsid w:val="0025033B"/>
    <w:rsid w:val="0025055F"/>
    <w:rsid w:val="00250648"/>
    <w:rsid w:val="00250698"/>
    <w:rsid w:val="00250B1D"/>
    <w:rsid w:val="00250B60"/>
    <w:rsid w:val="00250E86"/>
    <w:rsid w:val="00250F44"/>
    <w:rsid w:val="00251088"/>
    <w:rsid w:val="002515EF"/>
    <w:rsid w:val="002519C4"/>
    <w:rsid w:val="00251A32"/>
    <w:rsid w:val="00251A72"/>
    <w:rsid w:val="00251CE9"/>
    <w:rsid w:val="00251D40"/>
    <w:rsid w:val="00252174"/>
    <w:rsid w:val="002522C7"/>
    <w:rsid w:val="00252557"/>
    <w:rsid w:val="00252608"/>
    <w:rsid w:val="0025267B"/>
    <w:rsid w:val="002526E4"/>
    <w:rsid w:val="0025273E"/>
    <w:rsid w:val="00252948"/>
    <w:rsid w:val="00252982"/>
    <w:rsid w:val="002529BB"/>
    <w:rsid w:val="00252A25"/>
    <w:rsid w:val="00252AD7"/>
    <w:rsid w:val="00252B42"/>
    <w:rsid w:val="00252C29"/>
    <w:rsid w:val="00252CA0"/>
    <w:rsid w:val="00252DB6"/>
    <w:rsid w:val="00252DD8"/>
    <w:rsid w:val="00252E19"/>
    <w:rsid w:val="00252E50"/>
    <w:rsid w:val="00252F36"/>
    <w:rsid w:val="00253361"/>
    <w:rsid w:val="00253396"/>
    <w:rsid w:val="002534AA"/>
    <w:rsid w:val="002539EC"/>
    <w:rsid w:val="00253B63"/>
    <w:rsid w:val="00253B6C"/>
    <w:rsid w:val="00253DC1"/>
    <w:rsid w:val="00253F0F"/>
    <w:rsid w:val="00254233"/>
    <w:rsid w:val="002545AB"/>
    <w:rsid w:val="002545B7"/>
    <w:rsid w:val="002545C1"/>
    <w:rsid w:val="002545F4"/>
    <w:rsid w:val="00254999"/>
    <w:rsid w:val="002549C1"/>
    <w:rsid w:val="00254D1E"/>
    <w:rsid w:val="00254D61"/>
    <w:rsid w:val="00254ECB"/>
    <w:rsid w:val="002550BD"/>
    <w:rsid w:val="00255112"/>
    <w:rsid w:val="00255492"/>
    <w:rsid w:val="002556F8"/>
    <w:rsid w:val="002559E9"/>
    <w:rsid w:val="00255E15"/>
    <w:rsid w:val="00255EA8"/>
    <w:rsid w:val="0025628D"/>
    <w:rsid w:val="002562DF"/>
    <w:rsid w:val="0025652A"/>
    <w:rsid w:val="00256533"/>
    <w:rsid w:val="00256576"/>
    <w:rsid w:val="00256815"/>
    <w:rsid w:val="00256993"/>
    <w:rsid w:val="00256AEA"/>
    <w:rsid w:val="00256F21"/>
    <w:rsid w:val="00256FC1"/>
    <w:rsid w:val="00257052"/>
    <w:rsid w:val="002570FF"/>
    <w:rsid w:val="0025728E"/>
    <w:rsid w:val="00257315"/>
    <w:rsid w:val="0025731B"/>
    <w:rsid w:val="00257366"/>
    <w:rsid w:val="0025764E"/>
    <w:rsid w:val="0025767C"/>
    <w:rsid w:val="00257811"/>
    <w:rsid w:val="00257CE5"/>
    <w:rsid w:val="00257DE7"/>
    <w:rsid w:val="00257FBA"/>
    <w:rsid w:val="0026054D"/>
    <w:rsid w:val="00260693"/>
    <w:rsid w:val="002607BC"/>
    <w:rsid w:val="002608A3"/>
    <w:rsid w:val="002608F4"/>
    <w:rsid w:val="00260C95"/>
    <w:rsid w:val="00260D53"/>
    <w:rsid w:val="00260F07"/>
    <w:rsid w:val="002610BA"/>
    <w:rsid w:val="0026117A"/>
    <w:rsid w:val="00261531"/>
    <w:rsid w:val="00261620"/>
    <w:rsid w:val="00261677"/>
    <w:rsid w:val="00261684"/>
    <w:rsid w:val="002617B6"/>
    <w:rsid w:val="00261852"/>
    <w:rsid w:val="00261977"/>
    <w:rsid w:val="00261981"/>
    <w:rsid w:val="00261AFF"/>
    <w:rsid w:val="00261B79"/>
    <w:rsid w:val="00261CD4"/>
    <w:rsid w:val="00261D1F"/>
    <w:rsid w:val="002621D3"/>
    <w:rsid w:val="002623AA"/>
    <w:rsid w:val="00262440"/>
    <w:rsid w:val="00262505"/>
    <w:rsid w:val="00262520"/>
    <w:rsid w:val="002626E5"/>
    <w:rsid w:val="00262B06"/>
    <w:rsid w:val="00262C50"/>
    <w:rsid w:val="00262CC1"/>
    <w:rsid w:val="00262EC6"/>
    <w:rsid w:val="0026320D"/>
    <w:rsid w:val="002634E5"/>
    <w:rsid w:val="00263541"/>
    <w:rsid w:val="0026354D"/>
    <w:rsid w:val="002635CF"/>
    <w:rsid w:val="002637B6"/>
    <w:rsid w:val="00263935"/>
    <w:rsid w:val="00263983"/>
    <w:rsid w:val="00263B0B"/>
    <w:rsid w:val="00263C4E"/>
    <w:rsid w:val="00263CAA"/>
    <w:rsid w:val="00263DD6"/>
    <w:rsid w:val="00263F1E"/>
    <w:rsid w:val="00264204"/>
    <w:rsid w:val="00264294"/>
    <w:rsid w:val="002642D9"/>
    <w:rsid w:val="0026439D"/>
    <w:rsid w:val="0026446A"/>
    <w:rsid w:val="0026481A"/>
    <w:rsid w:val="00264851"/>
    <w:rsid w:val="00264BFB"/>
    <w:rsid w:val="00264CCE"/>
    <w:rsid w:val="00264DFA"/>
    <w:rsid w:val="002651A7"/>
    <w:rsid w:val="002651B9"/>
    <w:rsid w:val="0026546F"/>
    <w:rsid w:val="00265577"/>
    <w:rsid w:val="002655D5"/>
    <w:rsid w:val="00265738"/>
    <w:rsid w:val="002657C7"/>
    <w:rsid w:val="00265853"/>
    <w:rsid w:val="00265C1A"/>
    <w:rsid w:val="00265DD7"/>
    <w:rsid w:val="00265E42"/>
    <w:rsid w:val="00265E93"/>
    <w:rsid w:val="002661D2"/>
    <w:rsid w:val="0026620F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1D"/>
    <w:rsid w:val="00266F95"/>
    <w:rsid w:val="00267095"/>
    <w:rsid w:val="002672C0"/>
    <w:rsid w:val="0026739E"/>
    <w:rsid w:val="00267520"/>
    <w:rsid w:val="00267703"/>
    <w:rsid w:val="00267795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706"/>
    <w:rsid w:val="0027082D"/>
    <w:rsid w:val="00270972"/>
    <w:rsid w:val="00270D28"/>
    <w:rsid w:val="00270D42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0AD"/>
    <w:rsid w:val="00272179"/>
    <w:rsid w:val="002722A7"/>
    <w:rsid w:val="0027282F"/>
    <w:rsid w:val="002728A3"/>
    <w:rsid w:val="00272C3F"/>
    <w:rsid w:val="00272C66"/>
    <w:rsid w:val="00272E92"/>
    <w:rsid w:val="00272EA1"/>
    <w:rsid w:val="00273195"/>
    <w:rsid w:val="00273567"/>
    <w:rsid w:val="0027370F"/>
    <w:rsid w:val="00273836"/>
    <w:rsid w:val="0027388D"/>
    <w:rsid w:val="002738FA"/>
    <w:rsid w:val="0027395A"/>
    <w:rsid w:val="002739B2"/>
    <w:rsid w:val="00273B43"/>
    <w:rsid w:val="00273D72"/>
    <w:rsid w:val="00273DAE"/>
    <w:rsid w:val="002745D8"/>
    <w:rsid w:val="00274607"/>
    <w:rsid w:val="00274688"/>
    <w:rsid w:val="002746C2"/>
    <w:rsid w:val="00274788"/>
    <w:rsid w:val="00274919"/>
    <w:rsid w:val="00274B2F"/>
    <w:rsid w:val="00274BC5"/>
    <w:rsid w:val="00274C34"/>
    <w:rsid w:val="00274CE2"/>
    <w:rsid w:val="00274CFD"/>
    <w:rsid w:val="00274D9E"/>
    <w:rsid w:val="00274F7E"/>
    <w:rsid w:val="0027509F"/>
    <w:rsid w:val="002755C7"/>
    <w:rsid w:val="0027570C"/>
    <w:rsid w:val="002757A9"/>
    <w:rsid w:val="00275B8B"/>
    <w:rsid w:val="00275C69"/>
    <w:rsid w:val="00275F91"/>
    <w:rsid w:val="00275FDC"/>
    <w:rsid w:val="00276168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77D26"/>
    <w:rsid w:val="0028026F"/>
    <w:rsid w:val="002803B5"/>
    <w:rsid w:val="002807E2"/>
    <w:rsid w:val="00280862"/>
    <w:rsid w:val="00280991"/>
    <w:rsid w:val="002809BA"/>
    <w:rsid w:val="00280D09"/>
    <w:rsid w:val="00280E71"/>
    <w:rsid w:val="0028106B"/>
    <w:rsid w:val="0028106E"/>
    <w:rsid w:val="002811AC"/>
    <w:rsid w:val="0028166B"/>
    <w:rsid w:val="00281734"/>
    <w:rsid w:val="0028180E"/>
    <w:rsid w:val="002819AC"/>
    <w:rsid w:val="00281D9A"/>
    <w:rsid w:val="002821C2"/>
    <w:rsid w:val="002823E3"/>
    <w:rsid w:val="002823F1"/>
    <w:rsid w:val="00282417"/>
    <w:rsid w:val="00282429"/>
    <w:rsid w:val="00282482"/>
    <w:rsid w:val="002825D3"/>
    <w:rsid w:val="002826AF"/>
    <w:rsid w:val="0028270C"/>
    <w:rsid w:val="00282739"/>
    <w:rsid w:val="00282803"/>
    <w:rsid w:val="00282B11"/>
    <w:rsid w:val="00282DA3"/>
    <w:rsid w:val="00282EBB"/>
    <w:rsid w:val="00282F6C"/>
    <w:rsid w:val="002831C0"/>
    <w:rsid w:val="002833DF"/>
    <w:rsid w:val="002838D9"/>
    <w:rsid w:val="00283B26"/>
    <w:rsid w:val="00283DA1"/>
    <w:rsid w:val="00284080"/>
    <w:rsid w:val="0028408A"/>
    <w:rsid w:val="0028420D"/>
    <w:rsid w:val="002842F7"/>
    <w:rsid w:val="0028442E"/>
    <w:rsid w:val="0028442F"/>
    <w:rsid w:val="002846B9"/>
    <w:rsid w:val="00284846"/>
    <w:rsid w:val="00284FF1"/>
    <w:rsid w:val="002852E0"/>
    <w:rsid w:val="00285522"/>
    <w:rsid w:val="0028589F"/>
    <w:rsid w:val="00285A24"/>
    <w:rsid w:val="00285B20"/>
    <w:rsid w:val="00285B7E"/>
    <w:rsid w:val="00286148"/>
    <w:rsid w:val="002861DB"/>
    <w:rsid w:val="002861DD"/>
    <w:rsid w:val="002863FF"/>
    <w:rsid w:val="00286491"/>
    <w:rsid w:val="0028662A"/>
    <w:rsid w:val="00286A0A"/>
    <w:rsid w:val="00286A3A"/>
    <w:rsid w:val="00286CB6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87F37"/>
    <w:rsid w:val="00287F62"/>
    <w:rsid w:val="00290183"/>
    <w:rsid w:val="002901F5"/>
    <w:rsid w:val="0029028C"/>
    <w:rsid w:val="00290431"/>
    <w:rsid w:val="00290588"/>
    <w:rsid w:val="00290818"/>
    <w:rsid w:val="00290C16"/>
    <w:rsid w:val="00290CBA"/>
    <w:rsid w:val="00290D1C"/>
    <w:rsid w:val="00291212"/>
    <w:rsid w:val="00291403"/>
    <w:rsid w:val="002915AB"/>
    <w:rsid w:val="002915BE"/>
    <w:rsid w:val="00291699"/>
    <w:rsid w:val="0029172C"/>
    <w:rsid w:val="00291958"/>
    <w:rsid w:val="002919B9"/>
    <w:rsid w:val="002919C5"/>
    <w:rsid w:val="00291A24"/>
    <w:rsid w:val="00291AB0"/>
    <w:rsid w:val="00291EE6"/>
    <w:rsid w:val="00291FEB"/>
    <w:rsid w:val="00292469"/>
    <w:rsid w:val="00292A0B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465"/>
    <w:rsid w:val="00293518"/>
    <w:rsid w:val="002935CA"/>
    <w:rsid w:val="002938E7"/>
    <w:rsid w:val="002939E4"/>
    <w:rsid w:val="00293C1D"/>
    <w:rsid w:val="00293C5E"/>
    <w:rsid w:val="00293DFB"/>
    <w:rsid w:val="00293EF3"/>
    <w:rsid w:val="002941BA"/>
    <w:rsid w:val="002943D9"/>
    <w:rsid w:val="0029443A"/>
    <w:rsid w:val="0029453F"/>
    <w:rsid w:val="002945A1"/>
    <w:rsid w:val="002947D1"/>
    <w:rsid w:val="00294D78"/>
    <w:rsid w:val="00294DEB"/>
    <w:rsid w:val="00294E41"/>
    <w:rsid w:val="002951D3"/>
    <w:rsid w:val="00295353"/>
    <w:rsid w:val="0029563F"/>
    <w:rsid w:val="002956CB"/>
    <w:rsid w:val="002956E5"/>
    <w:rsid w:val="0029594B"/>
    <w:rsid w:val="00295C48"/>
    <w:rsid w:val="00295CA2"/>
    <w:rsid w:val="00295CD9"/>
    <w:rsid w:val="00295F1B"/>
    <w:rsid w:val="0029607D"/>
    <w:rsid w:val="002960E2"/>
    <w:rsid w:val="00296122"/>
    <w:rsid w:val="00296188"/>
    <w:rsid w:val="0029634D"/>
    <w:rsid w:val="00296827"/>
    <w:rsid w:val="002968AD"/>
    <w:rsid w:val="00296A48"/>
    <w:rsid w:val="00296A98"/>
    <w:rsid w:val="00296C92"/>
    <w:rsid w:val="00297000"/>
    <w:rsid w:val="00297766"/>
    <w:rsid w:val="002977C3"/>
    <w:rsid w:val="00297C63"/>
    <w:rsid w:val="002A016B"/>
    <w:rsid w:val="002A018D"/>
    <w:rsid w:val="002A0236"/>
    <w:rsid w:val="002A033F"/>
    <w:rsid w:val="002A0379"/>
    <w:rsid w:val="002A0473"/>
    <w:rsid w:val="002A0527"/>
    <w:rsid w:val="002A061A"/>
    <w:rsid w:val="002A0846"/>
    <w:rsid w:val="002A0AA1"/>
    <w:rsid w:val="002A0D67"/>
    <w:rsid w:val="002A0E04"/>
    <w:rsid w:val="002A0FB6"/>
    <w:rsid w:val="002A10DC"/>
    <w:rsid w:val="002A121B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1FF7"/>
    <w:rsid w:val="002A2085"/>
    <w:rsid w:val="002A2377"/>
    <w:rsid w:val="002A2731"/>
    <w:rsid w:val="002A2780"/>
    <w:rsid w:val="002A282D"/>
    <w:rsid w:val="002A28FD"/>
    <w:rsid w:val="002A2940"/>
    <w:rsid w:val="002A2AA4"/>
    <w:rsid w:val="002A2BF7"/>
    <w:rsid w:val="002A2BFF"/>
    <w:rsid w:val="002A2CD3"/>
    <w:rsid w:val="002A2D0C"/>
    <w:rsid w:val="002A2ED6"/>
    <w:rsid w:val="002A32D0"/>
    <w:rsid w:val="002A33E7"/>
    <w:rsid w:val="002A3473"/>
    <w:rsid w:val="002A35A0"/>
    <w:rsid w:val="002A3601"/>
    <w:rsid w:val="002A3666"/>
    <w:rsid w:val="002A37D5"/>
    <w:rsid w:val="002A3895"/>
    <w:rsid w:val="002A3944"/>
    <w:rsid w:val="002A3D2C"/>
    <w:rsid w:val="002A3DC6"/>
    <w:rsid w:val="002A420D"/>
    <w:rsid w:val="002A4234"/>
    <w:rsid w:val="002A42AF"/>
    <w:rsid w:val="002A4309"/>
    <w:rsid w:val="002A432C"/>
    <w:rsid w:val="002A440F"/>
    <w:rsid w:val="002A46EC"/>
    <w:rsid w:val="002A4789"/>
    <w:rsid w:val="002A49C3"/>
    <w:rsid w:val="002A4AA6"/>
    <w:rsid w:val="002A4DF5"/>
    <w:rsid w:val="002A4E0E"/>
    <w:rsid w:val="002A4E6E"/>
    <w:rsid w:val="002A50AB"/>
    <w:rsid w:val="002A5231"/>
    <w:rsid w:val="002A5364"/>
    <w:rsid w:val="002A570D"/>
    <w:rsid w:val="002A5945"/>
    <w:rsid w:val="002A59FA"/>
    <w:rsid w:val="002A5CBF"/>
    <w:rsid w:val="002A5D23"/>
    <w:rsid w:val="002A60B0"/>
    <w:rsid w:val="002A6173"/>
    <w:rsid w:val="002A6398"/>
    <w:rsid w:val="002A64C3"/>
    <w:rsid w:val="002A6553"/>
    <w:rsid w:val="002A657A"/>
    <w:rsid w:val="002A67D7"/>
    <w:rsid w:val="002A692D"/>
    <w:rsid w:val="002A6AF0"/>
    <w:rsid w:val="002A6D3E"/>
    <w:rsid w:val="002A6D54"/>
    <w:rsid w:val="002A6E31"/>
    <w:rsid w:val="002A7803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C81"/>
    <w:rsid w:val="002B0D5F"/>
    <w:rsid w:val="002B0DFB"/>
    <w:rsid w:val="002B0E0F"/>
    <w:rsid w:val="002B0FAB"/>
    <w:rsid w:val="002B1052"/>
    <w:rsid w:val="002B1083"/>
    <w:rsid w:val="002B129C"/>
    <w:rsid w:val="002B12F2"/>
    <w:rsid w:val="002B1354"/>
    <w:rsid w:val="002B13B6"/>
    <w:rsid w:val="002B16D3"/>
    <w:rsid w:val="002B180D"/>
    <w:rsid w:val="002B19ED"/>
    <w:rsid w:val="002B1CD1"/>
    <w:rsid w:val="002B1DDC"/>
    <w:rsid w:val="002B20F4"/>
    <w:rsid w:val="002B23CA"/>
    <w:rsid w:val="002B26CB"/>
    <w:rsid w:val="002B2764"/>
    <w:rsid w:val="002B27DA"/>
    <w:rsid w:val="002B2801"/>
    <w:rsid w:val="002B2BA6"/>
    <w:rsid w:val="002B2C5E"/>
    <w:rsid w:val="002B2E70"/>
    <w:rsid w:val="002B2EC3"/>
    <w:rsid w:val="002B2EE8"/>
    <w:rsid w:val="002B2FCC"/>
    <w:rsid w:val="002B3277"/>
    <w:rsid w:val="002B32BA"/>
    <w:rsid w:val="002B32F8"/>
    <w:rsid w:val="002B34A4"/>
    <w:rsid w:val="002B3576"/>
    <w:rsid w:val="002B3867"/>
    <w:rsid w:val="002B386B"/>
    <w:rsid w:val="002B38B4"/>
    <w:rsid w:val="002B40A3"/>
    <w:rsid w:val="002B4212"/>
    <w:rsid w:val="002B46FA"/>
    <w:rsid w:val="002B4A3F"/>
    <w:rsid w:val="002B4DD9"/>
    <w:rsid w:val="002B4FDF"/>
    <w:rsid w:val="002B5019"/>
    <w:rsid w:val="002B514B"/>
    <w:rsid w:val="002B5174"/>
    <w:rsid w:val="002B52A7"/>
    <w:rsid w:val="002B538C"/>
    <w:rsid w:val="002B53E2"/>
    <w:rsid w:val="002B5546"/>
    <w:rsid w:val="002B567A"/>
    <w:rsid w:val="002B56FB"/>
    <w:rsid w:val="002B5857"/>
    <w:rsid w:val="002B5B0A"/>
    <w:rsid w:val="002B5B1B"/>
    <w:rsid w:val="002B5C6B"/>
    <w:rsid w:val="002B5E58"/>
    <w:rsid w:val="002B5E94"/>
    <w:rsid w:val="002B5EFA"/>
    <w:rsid w:val="002B6080"/>
    <w:rsid w:val="002B65D6"/>
    <w:rsid w:val="002B66E9"/>
    <w:rsid w:val="002B6742"/>
    <w:rsid w:val="002B678F"/>
    <w:rsid w:val="002B6859"/>
    <w:rsid w:val="002B68D5"/>
    <w:rsid w:val="002B6A52"/>
    <w:rsid w:val="002B6B8E"/>
    <w:rsid w:val="002B6B8F"/>
    <w:rsid w:val="002B6BAC"/>
    <w:rsid w:val="002B6FFF"/>
    <w:rsid w:val="002B7006"/>
    <w:rsid w:val="002B7155"/>
    <w:rsid w:val="002B7196"/>
    <w:rsid w:val="002B7272"/>
    <w:rsid w:val="002B7314"/>
    <w:rsid w:val="002B753F"/>
    <w:rsid w:val="002B7551"/>
    <w:rsid w:val="002B7590"/>
    <w:rsid w:val="002B7607"/>
    <w:rsid w:val="002B7898"/>
    <w:rsid w:val="002B78CE"/>
    <w:rsid w:val="002B7CA3"/>
    <w:rsid w:val="002B7CB1"/>
    <w:rsid w:val="002B7D61"/>
    <w:rsid w:val="002B7E07"/>
    <w:rsid w:val="002B7F95"/>
    <w:rsid w:val="002C0206"/>
    <w:rsid w:val="002C02B3"/>
    <w:rsid w:val="002C02BC"/>
    <w:rsid w:val="002C0484"/>
    <w:rsid w:val="002C07EC"/>
    <w:rsid w:val="002C08C0"/>
    <w:rsid w:val="002C08F4"/>
    <w:rsid w:val="002C0F9B"/>
    <w:rsid w:val="002C0FBF"/>
    <w:rsid w:val="002C10EA"/>
    <w:rsid w:val="002C1241"/>
    <w:rsid w:val="002C13AF"/>
    <w:rsid w:val="002C1858"/>
    <w:rsid w:val="002C1899"/>
    <w:rsid w:val="002C18CC"/>
    <w:rsid w:val="002C18D1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CEE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3BE1"/>
    <w:rsid w:val="002C413F"/>
    <w:rsid w:val="002C416C"/>
    <w:rsid w:val="002C4361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455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5FEA"/>
    <w:rsid w:val="002C614F"/>
    <w:rsid w:val="002C642D"/>
    <w:rsid w:val="002C64BF"/>
    <w:rsid w:val="002C677E"/>
    <w:rsid w:val="002C692B"/>
    <w:rsid w:val="002C6CD8"/>
    <w:rsid w:val="002C6CEB"/>
    <w:rsid w:val="002C6D38"/>
    <w:rsid w:val="002C702E"/>
    <w:rsid w:val="002C7186"/>
    <w:rsid w:val="002C7301"/>
    <w:rsid w:val="002C7456"/>
    <w:rsid w:val="002C745C"/>
    <w:rsid w:val="002C7529"/>
    <w:rsid w:val="002C7A67"/>
    <w:rsid w:val="002C7B83"/>
    <w:rsid w:val="002C7C78"/>
    <w:rsid w:val="002C7E76"/>
    <w:rsid w:val="002C7E85"/>
    <w:rsid w:val="002C7ECC"/>
    <w:rsid w:val="002D008F"/>
    <w:rsid w:val="002D01ED"/>
    <w:rsid w:val="002D0251"/>
    <w:rsid w:val="002D02AD"/>
    <w:rsid w:val="002D0320"/>
    <w:rsid w:val="002D0560"/>
    <w:rsid w:val="002D05FD"/>
    <w:rsid w:val="002D0DD6"/>
    <w:rsid w:val="002D0EAA"/>
    <w:rsid w:val="002D0F16"/>
    <w:rsid w:val="002D101B"/>
    <w:rsid w:val="002D1088"/>
    <w:rsid w:val="002D12B4"/>
    <w:rsid w:val="002D1581"/>
    <w:rsid w:val="002D181E"/>
    <w:rsid w:val="002D19A8"/>
    <w:rsid w:val="002D1AEA"/>
    <w:rsid w:val="002D1C73"/>
    <w:rsid w:val="002D1D5E"/>
    <w:rsid w:val="002D2026"/>
    <w:rsid w:val="002D20FC"/>
    <w:rsid w:val="002D2473"/>
    <w:rsid w:val="002D2646"/>
    <w:rsid w:val="002D2739"/>
    <w:rsid w:val="002D28CD"/>
    <w:rsid w:val="002D2C75"/>
    <w:rsid w:val="002D2D64"/>
    <w:rsid w:val="002D2ECB"/>
    <w:rsid w:val="002D32DF"/>
    <w:rsid w:val="002D3379"/>
    <w:rsid w:val="002D3512"/>
    <w:rsid w:val="002D37B5"/>
    <w:rsid w:val="002D3AA4"/>
    <w:rsid w:val="002D3B18"/>
    <w:rsid w:val="002D3C30"/>
    <w:rsid w:val="002D3E70"/>
    <w:rsid w:val="002D3E71"/>
    <w:rsid w:val="002D3EBC"/>
    <w:rsid w:val="002D3F6E"/>
    <w:rsid w:val="002D3FAF"/>
    <w:rsid w:val="002D46EA"/>
    <w:rsid w:val="002D4A1E"/>
    <w:rsid w:val="002D4DB0"/>
    <w:rsid w:val="002D4FFA"/>
    <w:rsid w:val="002D5043"/>
    <w:rsid w:val="002D50D7"/>
    <w:rsid w:val="002D53E7"/>
    <w:rsid w:val="002D542F"/>
    <w:rsid w:val="002D5433"/>
    <w:rsid w:val="002D547D"/>
    <w:rsid w:val="002D5622"/>
    <w:rsid w:val="002D5695"/>
    <w:rsid w:val="002D57AE"/>
    <w:rsid w:val="002D5904"/>
    <w:rsid w:val="002D5B40"/>
    <w:rsid w:val="002D5BF4"/>
    <w:rsid w:val="002D608D"/>
    <w:rsid w:val="002D60B2"/>
    <w:rsid w:val="002D60C0"/>
    <w:rsid w:val="002D622B"/>
    <w:rsid w:val="002D6297"/>
    <w:rsid w:val="002D6360"/>
    <w:rsid w:val="002D6403"/>
    <w:rsid w:val="002D645E"/>
    <w:rsid w:val="002D6748"/>
    <w:rsid w:val="002D67B5"/>
    <w:rsid w:val="002D688F"/>
    <w:rsid w:val="002D6BB8"/>
    <w:rsid w:val="002D6C3B"/>
    <w:rsid w:val="002D6C56"/>
    <w:rsid w:val="002D6DAF"/>
    <w:rsid w:val="002D6EDD"/>
    <w:rsid w:val="002D6FC7"/>
    <w:rsid w:val="002D7706"/>
    <w:rsid w:val="002D78F4"/>
    <w:rsid w:val="002D7C08"/>
    <w:rsid w:val="002E0030"/>
    <w:rsid w:val="002E0072"/>
    <w:rsid w:val="002E0175"/>
    <w:rsid w:val="002E01A9"/>
    <w:rsid w:val="002E028D"/>
    <w:rsid w:val="002E0404"/>
    <w:rsid w:val="002E07C4"/>
    <w:rsid w:val="002E09D0"/>
    <w:rsid w:val="002E0B62"/>
    <w:rsid w:val="002E0B90"/>
    <w:rsid w:val="002E0CD1"/>
    <w:rsid w:val="002E0D01"/>
    <w:rsid w:val="002E0EA3"/>
    <w:rsid w:val="002E11EC"/>
    <w:rsid w:val="002E1283"/>
    <w:rsid w:val="002E1319"/>
    <w:rsid w:val="002E1635"/>
    <w:rsid w:val="002E1970"/>
    <w:rsid w:val="002E1D42"/>
    <w:rsid w:val="002E1D60"/>
    <w:rsid w:val="002E1F64"/>
    <w:rsid w:val="002E21DB"/>
    <w:rsid w:val="002E2619"/>
    <w:rsid w:val="002E2866"/>
    <w:rsid w:val="002E2971"/>
    <w:rsid w:val="002E2983"/>
    <w:rsid w:val="002E2B0C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8BA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B71"/>
    <w:rsid w:val="002E4C02"/>
    <w:rsid w:val="002E4C25"/>
    <w:rsid w:val="002E4C75"/>
    <w:rsid w:val="002E5157"/>
    <w:rsid w:val="002E5180"/>
    <w:rsid w:val="002E518C"/>
    <w:rsid w:val="002E5390"/>
    <w:rsid w:val="002E569B"/>
    <w:rsid w:val="002E5881"/>
    <w:rsid w:val="002E592B"/>
    <w:rsid w:val="002E5D44"/>
    <w:rsid w:val="002E5DD7"/>
    <w:rsid w:val="002E608C"/>
    <w:rsid w:val="002E60E6"/>
    <w:rsid w:val="002E6175"/>
    <w:rsid w:val="002E622D"/>
    <w:rsid w:val="002E6260"/>
    <w:rsid w:val="002E6867"/>
    <w:rsid w:val="002E691B"/>
    <w:rsid w:val="002E698C"/>
    <w:rsid w:val="002E6B54"/>
    <w:rsid w:val="002E6BFC"/>
    <w:rsid w:val="002E6C19"/>
    <w:rsid w:val="002E6CA0"/>
    <w:rsid w:val="002E6D9D"/>
    <w:rsid w:val="002E6DA0"/>
    <w:rsid w:val="002E6F0E"/>
    <w:rsid w:val="002E6F9A"/>
    <w:rsid w:val="002E703C"/>
    <w:rsid w:val="002E7091"/>
    <w:rsid w:val="002E70AE"/>
    <w:rsid w:val="002E7147"/>
    <w:rsid w:val="002E71E9"/>
    <w:rsid w:val="002E75FA"/>
    <w:rsid w:val="002E7716"/>
    <w:rsid w:val="002E7732"/>
    <w:rsid w:val="002E7739"/>
    <w:rsid w:val="002E77C9"/>
    <w:rsid w:val="002E77D8"/>
    <w:rsid w:val="002E7827"/>
    <w:rsid w:val="002E795D"/>
    <w:rsid w:val="002E79DD"/>
    <w:rsid w:val="002E7EC4"/>
    <w:rsid w:val="002F0031"/>
    <w:rsid w:val="002F0242"/>
    <w:rsid w:val="002F024E"/>
    <w:rsid w:val="002F0AD2"/>
    <w:rsid w:val="002F0D22"/>
    <w:rsid w:val="002F0FFF"/>
    <w:rsid w:val="002F10D2"/>
    <w:rsid w:val="002F132A"/>
    <w:rsid w:val="002F1390"/>
    <w:rsid w:val="002F1509"/>
    <w:rsid w:val="002F1712"/>
    <w:rsid w:val="002F1831"/>
    <w:rsid w:val="002F1836"/>
    <w:rsid w:val="002F183B"/>
    <w:rsid w:val="002F188C"/>
    <w:rsid w:val="002F18EB"/>
    <w:rsid w:val="002F1974"/>
    <w:rsid w:val="002F199C"/>
    <w:rsid w:val="002F19CF"/>
    <w:rsid w:val="002F1B0D"/>
    <w:rsid w:val="002F1ECF"/>
    <w:rsid w:val="002F1F19"/>
    <w:rsid w:val="002F1F75"/>
    <w:rsid w:val="002F1FC6"/>
    <w:rsid w:val="002F2054"/>
    <w:rsid w:val="002F20BB"/>
    <w:rsid w:val="002F23C8"/>
    <w:rsid w:val="002F24BC"/>
    <w:rsid w:val="002F2674"/>
    <w:rsid w:val="002F2AA7"/>
    <w:rsid w:val="002F2DBA"/>
    <w:rsid w:val="002F2E17"/>
    <w:rsid w:val="002F2F82"/>
    <w:rsid w:val="002F2FA4"/>
    <w:rsid w:val="002F2FBA"/>
    <w:rsid w:val="002F30C1"/>
    <w:rsid w:val="002F30DD"/>
    <w:rsid w:val="002F3650"/>
    <w:rsid w:val="002F368B"/>
    <w:rsid w:val="002F3726"/>
    <w:rsid w:val="002F387E"/>
    <w:rsid w:val="002F3949"/>
    <w:rsid w:val="002F3A6A"/>
    <w:rsid w:val="002F3A74"/>
    <w:rsid w:val="002F3AB9"/>
    <w:rsid w:val="002F3AD8"/>
    <w:rsid w:val="002F3B00"/>
    <w:rsid w:val="002F3BAA"/>
    <w:rsid w:val="002F3BF8"/>
    <w:rsid w:val="002F3D8B"/>
    <w:rsid w:val="002F42FB"/>
    <w:rsid w:val="002F430E"/>
    <w:rsid w:val="002F4606"/>
    <w:rsid w:val="002F4797"/>
    <w:rsid w:val="002F4970"/>
    <w:rsid w:val="002F497F"/>
    <w:rsid w:val="002F4A9D"/>
    <w:rsid w:val="002F4C40"/>
    <w:rsid w:val="002F4EE7"/>
    <w:rsid w:val="002F4F9F"/>
    <w:rsid w:val="002F5249"/>
    <w:rsid w:val="002F5266"/>
    <w:rsid w:val="002F5423"/>
    <w:rsid w:val="002F5599"/>
    <w:rsid w:val="002F5681"/>
    <w:rsid w:val="002F57A9"/>
    <w:rsid w:val="002F5970"/>
    <w:rsid w:val="002F5989"/>
    <w:rsid w:val="002F5A44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B96"/>
    <w:rsid w:val="002F6F81"/>
    <w:rsid w:val="002F7286"/>
    <w:rsid w:val="002F72A0"/>
    <w:rsid w:val="002F72C6"/>
    <w:rsid w:val="002F73D4"/>
    <w:rsid w:val="002F74B4"/>
    <w:rsid w:val="002F776F"/>
    <w:rsid w:val="002F7888"/>
    <w:rsid w:val="002F7BB6"/>
    <w:rsid w:val="002F7C2C"/>
    <w:rsid w:val="002F7D3E"/>
    <w:rsid w:val="002F7D9E"/>
    <w:rsid w:val="002F7DA1"/>
    <w:rsid w:val="002F7E1E"/>
    <w:rsid w:val="00300116"/>
    <w:rsid w:val="003001BF"/>
    <w:rsid w:val="00300265"/>
    <w:rsid w:val="00300295"/>
    <w:rsid w:val="0030033C"/>
    <w:rsid w:val="00300400"/>
    <w:rsid w:val="00300484"/>
    <w:rsid w:val="00300696"/>
    <w:rsid w:val="0030087A"/>
    <w:rsid w:val="00300C43"/>
    <w:rsid w:val="00300CC4"/>
    <w:rsid w:val="00300F7A"/>
    <w:rsid w:val="003013B9"/>
    <w:rsid w:val="0030140F"/>
    <w:rsid w:val="003014F4"/>
    <w:rsid w:val="0030152F"/>
    <w:rsid w:val="00301753"/>
    <w:rsid w:val="00301A55"/>
    <w:rsid w:val="00301B1B"/>
    <w:rsid w:val="00301E98"/>
    <w:rsid w:val="00301EEE"/>
    <w:rsid w:val="00301FD5"/>
    <w:rsid w:val="00301FDD"/>
    <w:rsid w:val="00302098"/>
    <w:rsid w:val="003021C5"/>
    <w:rsid w:val="00302200"/>
    <w:rsid w:val="003022A9"/>
    <w:rsid w:val="003022D7"/>
    <w:rsid w:val="003026DC"/>
    <w:rsid w:val="003026E6"/>
    <w:rsid w:val="0030295A"/>
    <w:rsid w:val="003029A6"/>
    <w:rsid w:val="00302B40"/>
    <w:rsid w:val="00302C23"/>
    <w:rsid w:val="00302D49"/>
    <w:rsid w:val="003030AB"/>
    <w:rsid w:val="003031C5"/>
    <w:rsid w:val="003031DC"/>
    <w:rsid w:val="00303272"/>
    <w:rsid w:val="003032CD"/>
    <w:rsid w:val="00303430"/>
    <w:rsid w:val="0030344B"/>
    <w:rsid w:val="00303626"/>
    <w:rsid w:val="00303A1A"/>
    <w:rsid w:val="00303AFE"/>
    <w:rsid w:val="00303D9D"/>
    <w:rsid w:val="0030436C"/>
    <w:rsid w:val="00304377"/>
    <w:rsid w:val="00304646"/>
    <w:rsid w:val="003046EE"/>
    <w:rsid w:val="0030477F"/>
    <w:rsid w:val="00304896"/>
    <w:rsid w:val="0030497C"/>
    <w:rsid w:val="00304A44"/>
    <w:rsid w:val="00304AE9"/>
    <w:rsid w:val="00304F9A"/>
    <w:rsid w:val="003051D1"/>
    <w:rsid w:val="00305241"/>
    <w:rsid w:val="003052DD"/>
    <w:rsid w:val="003052EF"/>
    <w:rsid w:val="003054BA"/>
    <w:rsid w:val="00305533"/>
    <w:rsid w:val="00305554"/>
    <w:rsid w:val="00305560"/>
    <w:rsid w:val="003055A8"/>
    <w:rsid w:val="00305633"/>
    <w:rsid w:val="00305960"/>
    <w:rsid w:val="00305A56"/>
    <w:rsid w:val="00305D1B"/>
    <w:rsid w:val="00305E96"/>
    <w:rsid w:val="00305F18"/>
    <w:rsid w:val="00305F52"/>
    <w:rsid w:val="00306045"/>
    <w:rsid w:val="0030658E"/>
    <w:rsid w:val="0030696D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6E7"/>
    <w:rsid w:val="00307990"/>
    <w:rsid w:val="003079A9"/>
    <w:rsid w:val="00307A01"/>
    <w:rsid w:val="00307A0B"/>
    <w:rsid w:val="00307AC1"/>
    <w:rsid w:val="00307B1B"/>
    <w:rsid w:val="00307C9B"/>
    <w:rsid w:val="00307E6A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264"/>
    <w:rsid w:val="0031239D"/>
    <w:rsid w:val="0031241B"/>
    <w:rsid w:val="00312482"/>
    <w:rsid w:val="003125B7"/>
    <w:rsid w:val="0031274D"/>
    <w:rsid w:val="003128B5"/>
    <w:rsid w:val="003129BB"/>
    <w:rsid w:val="00312B35"/>
    <w:rsid w:val="00312D03"/>
    <w:rsid w:val="00312F08"/>
    <w:rsid w:val="00313090"/>
    <w:rsid w:val="003134FF"/>
    <w:rsid w:val="003135DA"/>
    <w:rsid w:val="003139BD"/>
    <w:rsid w:val="00313B3F"/>
    <w:rsid w:val="00313CB7"/>
    <w:rsid w:val="00313F42"/>
    <w:rsid w:val="003141FB"/>
    <w:rsid w:val="003146E4"/>
    <w:rsid w:val="00314758"/>
    <w:rsid w:val="003147B9"/>
    <w:rsid w:val="003147F9"/>
    <w:rsid w:val="003149E2"/>
    <w:rsid w:val="00314A4D"/>
    <w:rsid w:val="00314A5E"/>
    <w:rsid w:val="00314A66"/>
    <w:rsid w:val="00314D98"/>
    <w:rsid w:val="00314D9C"/>
    <w:rsid w:val="00315110"/>
    <w:rsid w:val="003151E4"/>
    <w:rsid w:val="00315452"/>
    <w:rsid w:val="003155D8"/>
    <w:rsid w:val="003155F5"/>
    <w:rsid w:val="0031592B"/>
    <w:rsid w:val="00315B79"/>
    <w:rsid w:val="00315BF2"/>
    <w:rsid w:val="00315C01"/>
    <w:rsid w:val="00315D68"/>
    <w:rsid w:val="00315E11"/>
    <w:rsid w:val="00315F63"/>
    <w:rsid w:val="00316064"/>
    <w:rsid w:val="0031607C"/>
    <w:rsid w:val="003160F6"/>
    <w:rsid w:val="0031621F"/>
    <w:rsid w:val="00316368"/>
    <w:rsid w:val="00316635"/>
    <w:rsid w:val="003168AD"/>
    <w:rsid w:val="003168B8"/>
    <w:rsid w:val="003168BF"/>
    <w:rsid w:val="00316A87"/>
    <w:rsid w:val="00316A97"/>
    <w:rsid w:val="00316D33"/>
    <w:rsid w:val="00316D87"/>
    <w:rsid w:val="00316DF3"/>
    <w:rsid w:val="00316FC8"/>
    <w:rsid w:val="0031705E"/>
    <w:rsid w:val="00317088"/>
    <w:rsid w:val="003170DE"/>
    <w:rsid w:val="00317193"/>
    <w:rsid w:val="0031723D"/>
    <w:rsid w:val="00317418"/>
    <w:rsid w:val="003177C3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03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9AF"/>
    <w:rsid w:val="00323C36"/>
    <w:rsid w:val="00323C61"/>
    <w:rsid w:val="0032449A"/>
    <w:rsid w:val="00324585"/>
    <w:rsid w:val="0032467B"/>
    <w:rsid w:val="003248DC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636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7C8"/>
    <w:rsid w:val="003268EA"/>
    <w:rsid w:val="00326913"/>
    <w:rsid w:val="00326A47"/>
    <w:rsid w:val="00326AD1"/>
    <w:rsid w:val="00326BFD"/>
    <w:rsid w:val="00326CBD"/>
    <w:rsid w:val="00326ECD"/>
    <w:rsid w:val="00327015"/>
    <w:rsid w:val="003271AF"/>
    <w:rsid w:val="00327226"/>
    <w:rsid w:val="00327363"/>
    <w:rsid w:val="0032738E"/>
    <w:rsid w:val="0032779A"/>
    <w:rsid w:val="0032785B"/>
    <w:rsid w:val="003279E3"/>
    <w:rsid w:val="00327BD0"/>
    <w:rsid w:val="00327CFD"/>
    <w:rsid w:val="00327ED6"/>
    <w:rsid w:val="003300C7"/>
    <w:rsid w:val="00330115"/>
    <w:rsid w:val="00330226"/>
    <w:rsid w:val="0033028F"/>
    <w:rsid w:val="00330492"/>
    <w:rsid w:val="00330B15"/>
    <w:rsid w:val="00330F25"/>
    <w:rsid w:val="00330FAA"/>
    <w:rsid w:val="00331133"/>
    <w:rsid w:val="003311F3"/>
    <w:rsid w:val="0033122B"/>
    <w:rsid w:val="003313FC"/>
    <w:rsid w:val="003316AE"/>
    <w:rsid w:val="003317BC"/>
    <w:rsid w:val="00331CF4"/>
    <w:rsid w:val="00332087"/>
    <w:rsid w:val="00332123"/>
    <w:rsid w:val="0033218C"/>
    <w:rsid w:val="003321DA"/>
    <w:rsid w:val="003322E5"/>
    <w:rsid w:val="0033235B"/>
    <w:rsid w:val="003327F9"/>
    <w:rsid w:val="003328E8"/>
    <w:rsid w:val="0033296E"/>
    <w:rsid w:val="00332AD5"/>
    <w:rsid w:val="00332B8C"/>
    <w:rsid w:val="00332E26"/>
    <w:rsid w:val="00332E41"/>
    <w:rsid w:val="00332E6A"/>
    <w:rsid w:val="00332F85"/>
    <w:rsid w:val="0033307C"/>
    <w:rsid w:val="00333104"/>
    <w:rsid w:val="003331F3"/>
    <w:rsid w:val="00333208"/>
    <w:rsid w:val="003332ED"/>
    <w:rsid w:val="0033343D"/>
    <w:rsid w:val="003334A3"/>
    <w:rsid w:val="003335B1"/>
    <w:rsid w:val="0033361B"/>
    <w:rsid w:val="00333642"/>
    <w:rsid w:val="0033377D"/>
    <w:rsid w:val="003338EE"/>
    <w:rsid w:val="0033395D"/>
    <w:rsid w:val="00333A1D"/>
    <w:rsid w:val="00333ABC"/>
    <w:rsid w:val="00333CC6"/>
    <w:rsid w:val="00333D2E"/>
    <w:rsid w:val="00333EA6"/>
    <w:rsid w:val="00334394"/>
    <w:rsid w:val="0033443A"/>
    <w:rsid w:val="003344DC"/>
    <w:rsid w:val="003344F5"/>
    <w:rsid w:val="0033462E"/>
    <w:rsid w:val="003347C0"/>
    <w:rsid w:val="003348F4"/>
    <w:rsid w:val="0033490E"/>
    <w:rsid w:val="00334990"/>
    <w:rsid w:val="003349E1"/>
    <w:rsid w:val="00334BED"/>
    <w:rsid w:val="00334D90"/>
    <w:rsid w:val="00334F13"/>
    <w:rsid w:val="00334F8D"/>
    <w:rsid w:val="003350E9"/>
    <w:rsid w:val="00335355"/>
    <w:rsid w:val="0033542A"/>
    <w:rsid w:val="00335724"/>
    <w:rsid w:val="00335916"/>
    <w:rsid w:val="00335ABB"/>
    <w:rsid w:val="00335AE5"/>
    <w:rsid w:val="00335BEE"/>
    <w:rsid w:val="00335C38"/>
    <w:rsid w:val="00335C67"/>
    <w:rsid w:val="00335D42"/>
    <w:rsid w:val="00335E63"/>
    <w:rsid w:val="00336128"/>
    <w:rsid w:val="00336218"/>
    <w:rsid w:val="0033635A"/>
    <w:rsid w:val="0033638F"/>
    <w:rsid w:val="00336390"/>
    <w:rsid w:val="003367BD"/>
    <w:rsid w:val="00336A0F"/>
    <w:rsid w:val="003370B1"/>
    <w:rsid w:val="003370C7"/>
    <w:rsid w:val="00337147"/>
    <w:rsid w:val="00337510"/>
    <w:rsid w:val="00337624"/>
    <w:rsid w:val="003378BC"/>
    <w:rsid w:val="00337916"/>
    <w:rsid w:val="00337B3C"/>
    <w:rsid w:val="00337CA9"/>
    <w:rsid w:val="00337E01"/>
    <w:rsid w:val="0034015B"/>
    <w:rsid w:val="00340204"/>
    <w:rsid w:val="00340234"/>
    <w:rsid w:val="00340276"/>
    <w:rsid w:val="003402DB"/>
    <w:rsid w:val="00340642"/>
    <w:rsid w:val="0034065E"/>
    <w:rsid w:val="00340792"/>
    <w:rsid w:val="00340D0A"/>
    <w:rsid w:val="00340DA7"/>
    <w:rsid w:val="00340E03"/>
    <w:rsid w:val="00340E68"/>
    <w:rsid w:val="003412C8"/>
    <w:rsid w:val="00341522"/>
    <w:rsid w:val="003415D7"/>
    <w:rsid w:val="00341690"/>
    <w:rsid w:val="0034171D"/>
    <w:rsid w:val="00341752"/>
    <w:rsid w:val="003419B0"/>
    <w:rsid w:val="003419C3"/>
    <w:rsid w:val="00341A04"/>
    <w:rsid w:val="00341A3C"/>
    <w:rsid w:val="00341CA6"/>
    <w:rsid w:val="00341D2C"/>
    <w:rsid w:val="00341DBC"/>
    <w:rsid w:val="00341E13"/>
    <w:rsid w:val="00341ED1"/>
    <w:rsid w:val="00342247"/>
    <w:rsid w:val="00342421"/>
    <w:rsid w:val="0034269A"/>
    <w:rsid w:val="0034290F"/>
    <w:rsid w:val="0034295C"/>
    <w:rsid w:val="00342D72"/>
    <w:rsid w:val="00342E20"/>
    <w:rsid w:val="00342E24"/>
    <w:rsid w:val="00343058"/>
    <w:rsid w:val="00343108"/>
    <w:rsid w:val="0034342C"/>
    <w:rsid w:val="00343431"/>
    <w:rsid w:val="00343579"/>
    <w:rsid w:val="0034359D"/>
    <w:rsid w:val="003435B4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ED9"/>
    <w:rsid w:val="00344F59"/>
    <w:rsid w:val="003451BA"/>
    <w:rsid w:val="0034534B"/>
    <w:rsid w:val="003453E9"/>
    <w:rsid w:val="003453FA"/>
    <w:rsid w:val="003454A5"/>
    <w:rsid w:val="0034551E"/>
    <w:rsid w:val="003455F0"/>
    <w:rsid w:val="00345636"/>
    <w:rsid w:val="0034581C"/>
    <w:rsid w:val="00345847"/>
    <w:rsid w:val="00345B23"/>
    <w:rsid w:val="00345C35"/>
    <w:rsid w:val="00345DA2"/>
    <w:rsid w:val="00345FF9"/>
    <w:rsid w:val="003461BE"/>
    <w:rsid w:val="00346255"/>
    <w:rsid w:val="003462C9"/>
    <w:rsid w:val="003464CA"/>
    <w:rsid w:val="00346513"/>
    <w:rsid w:val="00346A59"/>
    <w:rsid w:val="00346B01"/>
    <w:rsid w:val="00346C64"/>
    <w:rsid w:val="00346E97"/>
    <w:rsid w:val="00346ED4"/>
    <w:rsid w:val="00346FCD"/>
    <w:rsid w:val="003470E9"/>
    <w:rsid w:val="0034713E"/>
    <w:rsid w:val="003471D6"/>
    <w:rsid w:val="00347343"/>
    <w:rsid w:val="0034738B"/>
    <w:rsid w:val="00347410"/>
    <w:rsid w:val="0034743C"/>
    <w:rsid w:val="003474F5"/>
    <w:rsid w:val="0034768B"/>
    <w:rsid w:val="003479C6"/>
    <w:rsid w:val="00347A90"/>
    <w:rsid w:val="00347BA5"/>
    <w:rsid w:val="00347DC0"/>
    <w:rsid w:val="00347EA4"/>
    <w:rsid w:val="00347F3A"/>
    <w:rsid w:val="00347FC8"/>
    <w:rsid w:val="00350087"/>
    <w:rsid w:val="00350224"/>
    <w:rsid w:val="00350389"/>
    <w:rsid w:val="0035043D"/>
    <w:rsid w:val="0035046D"/>
    <w:rsid w:val="003505DB"/>
    <w:rsid w:val="0035065D"/>
    <w:rsid w:val="00350746"/>
    <w:rsid w:val="003508B4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0D8"/>
    <w:rsid w:val="0035219B"/>
    <w:rsid w:val="00352511"/>
    <w:rsid w:val="003526D5"/>
    <w:rsid w:val="003528A0"/>
    <w:rsid w:val="00352C7C"/>
    <w:rsid w:val="00352E8B"/>
    <w:rsid w:val="00352EB7"/>
    <w:rsid w:val="00352EBE"/>
    <w:rsid w:val="003530DA"/>
    <w:rsid w:val="00353102"/>
    <w:rsid w:val="003533B6"/>
    <w:rsid w:val="0035342D"/>
    <w:rsid w:val="00353468"/>
    <w:rsid w:val="003537B0"/>
    <w:rsid w:val="003537F0"/>
    <w:rsid w:val="00353913"/>
    <w:rsid w:val="00353B6D"/>
    <w:rsid w:val="00353C0B"/>
    <w:rsid w:val="00353D36"/>
    <w:rsid w:val="00353FD5"/>
    <w:rsid w:val="003540AA"/>
    <w:rsid w:val="003540C3"/>
    <w:rsid w:val="00354533"/>
    <w:rsid w:val="00354603"/>
    <w:rsid w:val="00354643"/>
    <w:rsid w:val="003547C1"/>
    <w:rsid w:val="00354A34"/>
    <w:rsid w:val="00354B0B"/>
    <w:rsid w:val="00354B19"/>
    <w:rsid w:val="00354B5B"/>
    <w:rsid w:val="00354E3C"/>
    <w:rsid w:val="003550F7"/>
    <w:rsid w:val="0035522C"/>
    <w:rsid w:val="00355269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073"/>
    <w:rsid w:val="00356076"/>
    <w:rsid w:val="0035638F"/>
    <w:rsid w:val="00356436"/>
    <w:rsid w:val="003565CD"/>
    <w:rsid w:val="0035669D"/>
    <w:rsid w:val="00356777"/>
    <w:rsid w:val="0035699B"/>
    <w:rsid w:val="00356D2F"/>
    <w:rsid w:val="0035716D"/>
    <w:rsid w:val="0035730C"/>
    <w:rsid w:val="003574E8"/>
    <w:rsid w:val="00357570"/>
    <w:rsid w:val="003575AF"/>
    <w:rsid w:val="0035774E"/>
    <w:rsid w:val="0035799A"/>
    <w:rsid w:val="00357AE7"/>
    <w:rsid w:val="00357B6C"/>
    <w:rsid w:val="00357BD4"/>
    <w:rsid w:val="00357D1A"/>
    <w:rsid w:val="00360407"/>
    <w:rsid w:val="003604E8"/>
    <w:rsid w:val="00360525"/>
    <w:rsid w:val="00360B30"/>
    <w:rsid w:val="00360DD7"/>
    <w:rsid w:val="003610B4"/>
    <w:rsid w:val="003610E3"/>
    <w:rsid w:val="00361208"/>
    <w:rsid w:val="0036149D"/>
    <w:rsid w:val="00361722"/>
    <w:rsid w:val="00361759"/>
    <w:rsid w:val="0036185A"/>
    <w:rsid w:val="00361AB2"/>
    <w:rsid w:val="00361E00"/>
    <w:rsid w:val="00362025"/>
    <w:rsid w:val="00362032"/>
    <w:rsid w:val="003620E7"/>
    <w:rsid w:val="003624C2"/>
    <w:rsid w:val="00362851"/>
    <w:rsid w:val="0036292D"/>
    <w:rsid w:val="00362DA5"/>
    <w:rsid w:val="0036314A"/>
    <w:rsid w:val="003631A4"/>
    <w:rsid w:val="003631E6"/>
    <w:rsid w:val="003632F3"/>
    <w:rsid w:val="00363304"/>
    <w:rsid w:val="003635AD"/>
    <w:rsid w:val="003635BB"/>
    <w:rsid w:val="00363653"/>
    <w:rsid w:val="0036373B"/>
    <w:rsid w:val="00363A48"/>
    <w:rsid w:val="00363E1B"/>
    <w:rsid w:val="003640DC"/>
    <w:rsid w:val="003641AF"/>
    <w:rsid w:val="0036423C"/>
    <w:rsid w:val="00364309"/>
    <w:rsid w:val="00364328"/>
    <w:rsid w:val="0036441F"/>
    <w:rsid w:val="003645DD"/>
    <w:rsid w:val="003649B9"/>
    <w:rsid w:val="00364A03"/>
    <w:rsid w:val="00364AF6"/>
    <w:rsid w:val="00364B62"/>
    <w:rsid w:val="00364BC5"/>
    <w:rsid w:val="00364DB7"/>
    <w:rsid w:val="00365232"/>
    <w:rsid w:val="0036523D"/>
    <w:rsid w:val="00365485"/>
    <w:rsid w:val="00365521"/>
    <w:rsid w:val="00365930"/>
    <w:rsid w:val="00365A3B"/>
    <w:rsid w:val="00365AFE"/>
    <w:rsid w:val="00365D5F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2B"/>
    <w:rsid w:val="00366888"/>
    <w:rsid w:val="00366955"/>
    <w:rsid w:val="00366962"/>
    <w:rsid w:val="00366A44"/>
    <w:rsid w:val="00366A8B"/>
    <w:rsid w:val="00366AAF"/>
    <w:rsid w:val="00366B22"/>
    <w:rsid w:val="00366EEF"/>
    <w:rsid w:val="00366FD5"/>
    <w:rsid w:val="0036700A"/>
    <w:rsid w:val="00367027"/>
    <w:rsid w:val="00367369"/>
    <w:rsid w:val="00367450"/>
    <w:rsid w:val="00367526"/>
    <w:rsid w:val="003675CE"/>
    <w:rsid w:val="00367641"/>
    <w:rsid w:val="003676BB"/>
    <w:rsid w:val="003677B6"/>
    <w:rsid w:val="00367912"/>
    <w:rsid w:val="00367EE9"/>
    <w:rsid w:val="00367FC1"/>
    <w:rsid w:val="00370041"/>
    <w:rsid w:val="00370082"/>
    <w:rsid w:val="003700E7"/>
    <w:rsid w:val="0037024F"/>
    <w:rsid w:val="003706DA"/>
    <w:rsid w:val="003709D0"/>
    <w:rsid w:val="003709D3"/>
    <w:rsid w:val="00370C91"/>
    <w:rsid w:val="00370D0C"/>
    <w:rsid w:val="00370DD4"/>
    <w:rsid w:val="00370DE0"/>
    <w:rsid w:val="00370EBC"/>
    <w:rsid w:val="00371110"/>
    <w:rsid w:val="00371201"/>
    <w:rsid w:val="00371456"/>
    <w:rsid w:val="00371569"/>
    <w:rsid w:val="0037160F"/>
    <w:rsid w:val="003716A8"/>
    <w:rsid w:val="00371879"/>
    <w:rsid w:val="00371907"/>
    <w:rsid w:val="00371C49"/>
    <w:rsid w:val="00371DA0"/>
    <w:rsid w:val="00371E1C"/>
    <w:rsid w:val="00371ED2"/>
    <w:rsid w:val="00371F77"/>
    <w:rsid w:val="00371F87"/>
    <w:rsid w:val="00372096"/>
    <w:rsid w:val="0037211B"/>
    <w:rsid w:val="00372166"/>
    <w:rsid w:val="0037221B"/>
    <w:rsid w:val="0037238C"/>
    <w:rsid w:val="0037257D"/>
    <w:rsid w:val="003725A3"/>
    <w:rsid w:val="003725D9"/>
    <w:rsid w:val="003725EE"/>
    <w:rsid w:val="0037284D"/>
    <w:rsid w:val="0037298C"/>
    <w:rsid w:val="003729D8"/>
    <w:rsid w:val="00372A09"/>
    <w:rsid w:val="00372A20"/>
    <w:rsid w:val="00372CDD"/>
    <w:rsid w:val="00372D62"/>
    <w:rsid w:val="00372E46"/>
    <w:rsid w:val="0037323C"/>
    <w:rsid w:val="003732BF"/>
    <w:rsid w:val="003732FE"/>
    <w:rsid w:val="003733A6"/>
    <w:rsid w:val="00373A33"/>
    <w:rsid w:val="00373B03"/>
    <w:rsid w:val="00373C60"/>
    <w:rsid w:val="00373D19"/>
    <w:rsid w:val="00373D35"/>
    <w:rsid w:val="00373D5F"/>
    <w:rsid w:val="00373E09"/>
    <w:rsid w:val="00373E16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4D8"/>
    <w:rsid w:val="00375564"/>
    <w:rsid w:val="003755E2"/>
    <w:rsid w:val="0037567F"/>
    <w:rsid w:val="00375A7B"/>
    <w:rsid w:val="00375B5D"/>
    <w:rsid w:val="00375B63"/>
    <w:rsid w:val="00375D6F"/>
    <w:rsid w:val="00375F10"/>
    <w:rsid w:val="003762A0"/>
    <w:rsid w:val="00376398"/>
    <w:rsid w:val="003763CC"/>
    <w:rsid w:val="00376633"/>
    <w:rsid w:val="003767C7"/>
    <w:rsid w:val="00376899"/>
    <w:rsid w:val="003768A5"/>
    <w:rsid w:val="003768C8"/>
    <w:rsid w:val="00376B85"/>
    <w:rsid w:val="00376FF7"/>
    <w:rsid w:val="00377030"/>
    <w:rsid w:val="003770C4"/>
    <w:rsid w:val="00377123"/>
    <w:rsid w:val="0037721C"/>
    <w:rsid w:val="0037733A"/>
    <w:rsid w:val="00377425"/>
    <w:rsid w:val="00377433"/>
    <w:rsid w:val="003774B7"/>
    <w:rsid w:val="00377618"/>
    <w:rsid w:val="0037762B"/>
    <w:rsid w:val="00377660"/>
    <w:rsid w:val="00377A91"/>
    <w:rsid w:val="00377D26"/>
    <w:rsid w:val="00377E8A"/>
    <w:rsid w:val="00380250"/>
    <w:rsid w:val="00380445"/>
    <w:rsid w:val="00380471"/>
    <w:rsid w:val="003804AE"/>
    <w:rsid w:val="003804B5"/>
    <w:rsid w:val="00380589"/>
    <w:rsid w:val="00380836"/>
    <w:rsid w:val="003809CD"/>
    <w:rsid w:val="00380A36"/>
    <w:rsid w:val="00380D4B"/>
    <w:rsid w:val="00380DF8"/>
    <w:rsid w:val="00381074"/>
    <w:rsid w:val="003810EE"/>
    <w:rsid w:val="003814E7"/>
    <w:rsid w:val="00381564"/>
    <w:rsid w:val="0038168F"/>
    <w:rsid w:val="00381871"/>
    <w:rsid w:val="003818CF"/>
    <w:rsid w:val="0038196F"/>
    <w:rsid w:val="00381988"/>
    <w:rsid w:val="00381CB9"/>
    <w:rsid w:val="00381E44"/>
    <w:rsid w:val="00381EAF"/>
    <w:rsid w:val="00382017"/>
    <w:rsid w:val="003820C3"/>
    <w:rsid w:val="0038220E"/>
    <w:rsid w:val="00382216"/>
    <w:rsid w:val="003829FA"/>
    <w:rsid w:val="00382A11"/>
    <w:rsid w:val="00382A2B"/>
    <w:rsid w:val="00382F5F"/>
    <w:rsid w:val="00383567"/>
    <w:rsid w:val="003836C4"/>
    <w:rsid w:val="00383D88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E04"/>
    <w:rsid w:val="0038508F"/>
    <w:rsid w:val="003850AE"/>
    <w:rsid w:val="003854C1"/>
    <w:rsid w:val="003855CF"/>
    <w:rsid w:val="003857ED"/>
    <w:rsid w:val="0038587A"/>
    <w:rsid w:val="0038596B"/>
    <w:rsid w:val="003859B2"/>
    <w:rsid w:val="00385E76"/>
    <w:rsid w:val="00385EF8"/>
    <w:rsid w:val="00385FAE"/>
    <w:rsid w:val="003862D8"/>
    <w:rsid w:val="00386430"/>
    <w:rsid w:val="00386630"/>
    <w:rsid w:val="00386780"/>
    <w:rsid w:val="0038685B"/>
    <w:rsid w:val="00386919"/>
    <w:rsid w:val="00386985"/>
    <w:rsid w:val="00386C15"/>
    <w:rsid w:val="00386ED2"/>
    <w:rsid w:val="00387017"/>
    <w:rsid w:val="0038704C"/>
    <w:rsid w:val="003870E3"/>
    <w:rsid w:val="00387225"/>
    <w:rsid w:val="00387280"/>
    <w:rsid w:val="0038778D"/>
    <w:rsid w:val="0038786F"/>
    <w:rsid w:val="00387956"/>
    <w:rsid w:val="00387C2E"/>
    <w:rsid w:val="00387E76"/>
    <w:rsid w:val="00387F52"/>
    <w:rsid w:val="00387F8D"/>
    <w:rsid w:val="0039004D"/>
    <w:rsid w:val="003901AA"/>
    <w:rsid w:val="003901F9"/>
    <w:rsid w:val="0039029A"/>
    <w:rsid w:val="003905A3"/>
    <w:rsid w:val="00390796"/>
    <w:rsid w:val="00390909"/>
    <w:rsid w:val="00390D91"/>
    <w:rsid w:val="00390E89"/>
    <w:rsid w:val="00390E95"/>
    <w:rsid w:val="00390F13"/>
    <w:rsid w:val="00391103"/>
    <w:rsid w:val="00391122"/>
    <w:rsid w:val="003912F2"/>
    <w:rsid w:val="00391475"/>
    <w:rsid w:val="003916F0"/>
    <w:rsid w:val="0039180D"/>
    <w:rsid w:val="0039189A"/>
    <w:rsid w:val="00391FAC"/>
    <w:rsid w:val="00392122"/>
    <w:rsid w:val="0039218A"/>
    <w:rsid w:val="003921B5"/>
    <w:rsid w:val="00392221"/>
    <w:rsid w:val="00392874"/>
    <w:rsid w:val="00392BF2"/>
    <w:rsid w:val="00392BFE"/>
    <w:rsid w:val="00392EAD"/>
    <w:rsid w:val="00393031"/>
    <w:rsid w:val="00393660"/>
    <w:rsid w:val="00393847"/>
    <w:rsid w:val="00393C5D"/>
    <w:rsid w:val="00393DFC"/>
    <w:rsid w:val="00393DFF"/>
    <w:rsid w:val="00393E78"/>
    <w:rsid w:val="00393F20"/>
    <w:rsid w:val="00393F90"/>
    <w:rsid w:val="00393FF6"/>
    <w:rsid w:val="00394130"/>
    <w:rsid w:val="00394252"/>
    <w:rsid w:val="00394288"/>
    <w:rsid w:val="003942E7"/>
    <w:rsid w:val="00394335"/>
    <w:rsid w:val="00394358"/>
    <w:rsid w:val="0039463A"/>
    <w:rsid w:val="0039470D"/>
    <w:rsid w:val="00394734"/>
    <w:rsid w:val="00394811"/>
    <w:rsid w:val="00394D9D"/>
    <w:rsid w:val="00394EE7"/>
    <w:rsid w:val="00395604"/>
    <w:rsid w:val="0039598E"/>
    <w:rsid w:val="00395A93"/>
    <w:rsid w:val="00395B28"/>
    <w:rsid w:val="00395BEC"/>
    <w:rsid w:val="00395E4F"/>
    <w:rsid w:val="00395F2F"/>
    <w:rsid w:val="00396120"/>
    <w:rsid w:val="003962EA"/>
    <w:rsid w:val="003962ED"/>
    <w:rsid w:val="003962EE"/>
    <w:rsid w:val="0039637E"/>
    <w:rsid w:val="0039649A"/>
    <w:rsid w:val="003964B2"/>
    <w:rsid w:val="003964D4"/>
    <w:rsid w:val="00396649"/>
    <w:rsid w:val="0039666B"/>
    <w:rsid w:val="00396A29"/>
    <w:rsid w:val="00396BDF"/>
    <w:rsid w:val="00396C9A"/>
    <w:rsid w:val="00396DE5"/>
    <w:rsid w:val="00396F26"/>
    <w:rsid w:val="00396F38"/>
    <w:rsid w:val="003971DF"/>
    <w:rsid w:val="0039738B"/>
    <w:rsid w:val="00397460"/>
    <w:rsid w:val="0039753A"/>
    <w:rsid w:val="00397598"/>
    <w:rsid w:val="003977E3"/>
    <w:rsid w:val="00397C6C"/>
    <w:rsid w:val="00397D83"/>
    <w:rsid w:val="00397E78"/>
    <w:rsid w:val="00397EBE"/>
    <w:rsid w:val="003A02C4"/>
    <w:rsid w:val="003A0308"/>
    <w:rsid w:val="003A0408"/>
    <w:rsid w:val="003A0568"/>
    <w:rsid w:val="003A0735"/>
    <w:rsid w:val="003A080A"/>
    <w:rsid w:val="003A08E2"/>
    <w:rsid w:val="003A092C"/>
    <w:rsid w:val="003A09C0"/>
    <w:rsid w:val="003A09E4"/>
    <w:rsid w:val="003A0BB9"/>
    <w:rsid w:val="003A0F11"/>
    <w:rsid w:val="003A0FA8"/>
    <w:rsid w:val="003A11D5"/>
    <w:rsid w:val="003A1331"/>
    <w:rsid w:val="003A13F5"/>
    <w:rsid w:val="003A1711"/>
    <w:rsid w:val="003A1773"/>
    <w:rsid w:val="003A17AB"/>
    <w:rsid w:val="003A17E0"/>
    <w:rsid w:val="003A17F0"/>
    <w:rsid w:val="003A183F"/>
    <w:rsid w:val="003A1866"/>
    <w:rsid w:val="003A18F3"/>
    <w:rsid w:val="003A1ACD"/>
    <w:rsid w:val="003A1B5D"/>
    <w:rsid w:val="003A1C9A"/>
    <w:rsid w:val="003A1D4D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938"/>
    <w:rsid w:val="003A2990"/>
    <w:rsid w:val="003A2B25"/>
    <w:rsid w:val="003A2DBF"/>
    <w:rsid w:val="003A330B"/>
    <w:rsid w:val="003A34BC"/>
    <w:rsid w:val="003A3747"/>
    <w:rsid w:val="003A384B"/>
    <w:rsid w:val="003A3883"/>
    <w:rsid w:val="003A3A20"/>
    <w:rsid w:val="003A3C08"/>
    <w:rsid w:val="003A3CA2"/>
    <w:rsid w:val="003A3CE7"/>
    <w:rsid w:val="003A3F2C"/>
    <w:rsid w:val="003A445C"/>
    <w:rsid w:val="003A457F"/>
    <w:rsid w:val="003A4616"/>
    <w:rsid w:val="003A497F"/>
    <w:rsid w:val="003A49AE"/>
    <w:rsid w:val="003A4A32"/>
    <w:rsid w:val="003A4D64"/>
    <w:rsid w:val="003A4FE3"/>
    <w:rsid w:val="003A5152"/>
    <w:rsid w:val="003A51C5"/>
    <w:rsid w:val="003A51F1"/>
    <w:rsid w:val="003A539C"/>
    <w:rsid w:val="003A5495"/>
    <w:rsid w:val="003A579B"/>
    <w:rsid w:val="003A5B98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07A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3C8"/>
    <w:rsid w:val="003B06B9"/>
    <w:rsid w:val="003B0A6A"/>
    <w:rsid w:val="003B0ADD"/>
    <w:rsid w:val="003B0B95"/>
    <w:rsid w:val="003B0CAF"/>
    <w:rsid w:val="003B0EA1"/>
    <w:rsid w:val="003B0EB2"/>
    <w:rsid w:val="003B14AB"/>
    <w:rsid w:val="003B150A"/>
    <w:rsid w:val="003B17BC"/>
    <w:rsid w:val="003B17E0"/>
    <w:rsid w:val="003B1940"/>
    <w:rsid w:val="003B1A1E"/>
    <w:rsid w:val="003B1CFE"/>
    <w:rsid w:val="003B2274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2F2F"/>
    <w:rsid w:val="003B2FDE"/>
    <w:rsid w:val="003B3012"/>
    <w:rsid w:val="003B306F"/>
    <w:rsid w:val="003B3102"/>
    <w:rsid w:val="003B3479"/>
    <w:rsid w:val="003B34E2"/>
    <w:rsid w:val="003B389B"/>
    <w:rsid w:val="003B3A77"/>
    <w:rsid w:val="003B3D4C"/>
    <w:rsid w:val="003B3E0D"/>
    <w:rsid w:val="003B3F02"/>
    <w:rsid w:val="003B40AB"/>
    <w:rsid w:val="003B4174"/>
    <w:rsid w:val="003B41C6"/>
    <w:rsid w:val="003B4235"/>
    <w:rsid w:val="003B4432"/>
    <w:rsid w:val="003B4471"/>
    <w:rsid w:val="003B4687"/>
    <w:rsid w:val="003B47AB"/>
    <w:rsid w:val="003B498F"/>
    <w:rsid w:val="003B4A4E"/>
    <w:rsid w:val="003B4C6F"/>
    <w:rsid w:val="003B4CC3"/>
    <w:rsid w:val="003B4D20"/>
    <w:rsid w:val="003B4D30"/>
    <w:rsid w:val="003B4DD7"/>
    <w:rsid w:val="003B5055"/>
    <w:rsid w:val="003B529E"/>
    <w:rsid w:val="003B52BD"/>
    <w:rsid w:val="003B52E0"/>
    <w:rsid w:val="003B5537"/>
    <w:rsid w:val="003B5573"/>
    <w:rsid w:val="003B5598"/>
    <w:rsid w:val="003B5689"/>
    <w:rsid w:val="003B56AA"/>
    <w:rsid w:val="003B571A"/>
    <w:rsid w:val="003B5735"/>
    <w:rsid w:val="003B5CF9"/>
    <w:rsid w:val="003B5D58"/>
    <w:rsid w:val="003B5FBC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BD"/>
    <w:rsid w:val="003B6CEF"/>
    <w:rsid w:val="003B6E09"/>
    <w:rsid w:val="003B711A"/>
    <w:rsid w:val="003B7403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05"/>
    <w:rsid w:val="003C0389"/>
    <w:rsid w:val="003C05BD"/>
    <w:rsid w:val="003C0624"/>
    <w:rsid w:val="003C064A"/>
    <w:rsid w:val="003C06D1"/>
    <w:rsid w:val="003C0874"/>
    <w:rsid w:val="003C08E6"/>
    <w:rsid w:val="003C0DB3"/>
    <w:rsid w:val="003C0E60"/>
    <w:rsid w:val="003C12D6"/>
    <w:rsid w:val="003C14DA"/>
    <w:rsid w:val="003C15B0"/>
    <w:rsid w:val="003C1613"/>
    <w:rsid w:val="003C1AAF"/>
    <w:rsid w:val="003C1AB6"/>
    <w:rsid w:val="003C1D4E"/>
    <w:rsid w:val="003C1DD6"/>
    <w:rsid w:val="003C1E96"/>
    <w:rsid w:val="003C1FCB"/>
    <w:rsid w:val="003C22E3"/>
    <w:rsid w:val="003C23C3"/>
    <w:rsid w:val="003C26F4"/>
    <w:rsid w:val="003C2738"/>
    <w:rsid w:val="003C27DC"/>
    <w:rsid w:val="003C2946"/>
    <w:rsid w:val="003C2A55"/>
    <w:rsid w:val="003C2AE5"/>
    <w:rsid w:val="003C2AE6"/>
    <w:rsid w:val="003C2C35"/>
    <w:rsid w:val="003C2C50"/>
    <w:rsid w:val="003C2D66"/>
    <w:rsid w:val="003C2F99"/>
    <w:rsid w:val="003C30AD"/>
    <w:rsid w:val="003C3990"/>
    <w:rsid w:val="003C3DCE"/>
    <w:rsid w:val="003C3E65"/>
    <w:rsid w:val="003C4377"/>
    <w:rsid w:val="003C4460"/>
    <w:rsid w:val="003C4498"/>
    <w:rsid w:val="003C4511"/>
    <w:rsid w:val="003C45AC"/>
    <w:rsid w:val="003C45BC"/>
    <w:rsid w:val="003C478D"/>
    <w:rsid w:val="003C4AAE"/>
    <w:rsid w:val="003C4BC7"/>
    <w:rsid w:val="003C4DF5"/>
    <w:rsid w:val="003C53F6"/>
    <w:rsid w:val="003C54E3"/>
    <w:rsid w:val="003C5567"/>
    <w:rsid w:val="003C574D"/>
    <w:rsid w:val="003C576E"/>
    <w:rsid w:val="003C57E4"/>
    <w:rsid w:val="003C599F"/>
    <w:rsid w:val="003C59E4"/>
    <w:rsid w:val="003C5B27"/>
    <w:rsid w:val="003C5BC1"/>
    <w:rsid w:val="003C5BC2"/>
    <w:rsid w:val="003C5BFB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6B9D"/>
    <w:rsid w:val="003C6CCE"/>
    <w:rsid w:val="003C7837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0FB0"/>
    <w:rsid w:val="003D1258"/>
    <w:rsid w:val="003D1352"/>
    <w:rsid w:val="003D1392"/>
    <w:rsid w:val="003D1418"/>
    <w:rsid w:val="003D144B"/>
    <w:rsid w:val="003D16C6"/>
    <w:rsid w:val="003D1860"/>
    <w:rsid w:val="003D19C5"/>
    <w:rsid w:val="003D1A8A"/>
    <w:rsid w:val="003D1AA2"/>
    <w:rsid w:val="003D1B66"/>
    <w:rsid w:val="003D1C5A"/>
    <w:rsid w:val="003D1E70"/>
    <w:rsid w:val="003D1F1F"/>
    <w:rsid w:val="003D1F44"/>
    <w:rsid w:val="003D20BD"/>
    <w:rsid w:val="003D2174"/>
    <w:rsid w:val="003D2462"/>
    <w:rsid w:val="003D24C5"/>
    <w:rsid w:val="003D2681"/>
    <w:rsid w:val="003D2864"/>
    <w:rsid w:val="003D2A80"/>
    <w:rsid w:val="003D2CF8"/>
    <w:rsid w:val="003D2D07"/>
    <w:rsid w:val="003D2E2E"/>
    <w:rsid w:val="003D3097"/>
    <w:rsid w:val="003D30C7"/>
    <w:rsid w:val="003D3293"/>
    <w:rsid w:val="003D330C"/>
    <w:rsid w:val="003D335B"/>
    <w:rsid w:val="003D3544"/>
    <w:rsid w:val="003D3612"/>
    <w:rsid w:val="003D370E"/>
    <w:rsid w:val="003D39BB"/>
    <w:rsid w:val="003D3A31"/>
    <w:rsid w:val="003D3A8C"/>
    <w:rsid w:val="003D3C72"/>
    <w:rsid w:val="003D3D6F"/>
    <w:rsid w:val="003D3FC6"/>
    <w:rsid w:val="003D3FD6"/>
    <w:rsid w:val="003D3FF2"/>
    <w:rsid w:val="003D408C"/>
    <w:rsid w:val="003D40A3"/>
    <w:rsid w:val="003D40F7"/>
    <w:rsid w:val="003D4163"/>
    <w:rsid w:val="003D43F8"/>
    <w:rsid w:val="003D49BA"/>
    <w:rsid w:val="003D4AF6"/>
    <w:rsid w:val="003D4B6E"/>
    <w:rsid w:val="003D4C75"/>
    <w:rsid w:val="003D4F23"/>
    <w:rsid w:val="003D4F58"/>
    <w:rsid w:val="003D504A"/>
    <w:rsid w:val="003D5176"/>
    <w:rsid w:val="003D51CC"/>
    <w:rsid w:val="003D5257"/>
    <w:rsid w:val="003D52A8"/>
    <w:rsid w:val="003D559B"/>
    <w:rsid w:val="003D5839"/>
    <w:rsid w:val="003D5A38"/>
    <w:rsid w:val="003D5CFC"/>
    <w:rsid w:val="003D5DEB"/>
    <w:rsid w:val="003D5E67"/>
    <w:rsid w:val="003D5ED4"/>
    <w:rsid w:val="003D5FFC"/>
    <w:rsid w:val="003D62E5"/>
    <w:rsid w:val="003D632D"/>
    <w:rsid w:val="003D63D6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5B"/>
    <w:rsid w:val="003E017D"/>
    <w:rsid w:val="003E034B"/>
    <w:rsid w:val="003E03A6"/>
    <w:rsid w:val="003E05AD"/>
    <w:rsid w:val="003E05B5"/>
    <w:rsid w:val="003E063F"/>
    <w:rsid w:val="003E0926"/>
    <w:rsid w:val="003E09B9"/>
    <w:rsid w:val="003E0D06"/>
    <w:rsid w:val="003E0E53"/>
    <w:rsid w:val="003E0E5A"/>
    <w:rsid w:val="003E0EAC"/>
    <w:rsid w:val="003E10DF"/>
    <w:rsid w:val="003E110E"/>
    <w:rsid w:val="003E11F2"/>
    <w:rsid w:val="003E13B2"/>
    <w:rsid w:val="003E167F"/>
    <w:rsid w:val="003E1775"/>
    <w:rsid w:val="003E190E"/>
    <w:rsid w:val="003E1940"/>
    <w:rsid w:val="003E1A69"/>
    <w:rsid w:val="003E1AF5"/>
    <w:rsid w:val="003E1BF5"/>
    <w:rsid w:val="003E1D12"/>
    <w:rsid w:val="003E1D2B"/>
    <w:rsid w:val="003E1D2D"/>
    <w:rsid w:val="003E1E96"/>
    <w:rsid w:val="003E2132"/>
    <w:rsid w:val="003E23B0"/>
    <w:rsid w:val="003E2591"/>
    <w:rsid w:val="003E2795"/>
    <w:rsid w:val="003E286E"/>
    <w:rsid w:val="003E28A2"/>
    <w:rsid w:val="003E2DB9"/>
    <w:rsid w:val="003E2DCA"/>
    <w:rsid w:val="003E2DFE"/>
    <w:rsid w:val="003E3013"/>
    <w:rsid w:val="003E3072"/>
    <w:rsid w:val="003E30B3"/>
    <w:rsid w:val="003E33AC"/>
    <w:rsid w:val="003E33F2"/>
    <w:rsid w:val="003E3555"/>
    <w:rsid w:val="003E3659"/>
    <w:rsid w:val="003E3693"/>
    <w:rsid w:val="003E3B12"/>
    <w:rsid w:val="003E3CF1"/>
    <w:rsid w:val="003E409C"/>
    <w:rsid w:val="003E4130"/>
    <w:rsid w:val="003E44FA"/>
    <w:rsid w:val="003E4517"/>
    <w:rsid w:val="003E4619"/>
    <w:rsid w:val="003E46CE"/>
    <w:rsid w:val="003E46D3"/>
    <w:rsid w:val="003E487F"/>
    <w:rsid w:val="003E4B24"/>
    <w:rsid w:val="003E4C9B"/>
    <w:rsid w:val="003E4CA3"/>
    <w:rsid w:val="003E4CDA"/>
    <w:rsid w:val="003E4DAE"/>
    <w:rsid w:val="003E4F7D"/>
    <w:rsid w:val="003E500F"/>
    <w:rsid w:val="003E564C"/>
    <w:rsid w:val="003E56BA"/>
    <w:rsid w:val="003E56C4"/>
    <w:rsid w:val="003E5708"/>
    <w:rsid w:val="003E5A05"/>
    <w:rsid w:val="003E5EEA"/>
    <w:rsid w:val="003E6137"/>
    <w:rsid w:val="003E61E5"/>
    <w:rsid w:val="003E6461"/>
    <w:rsid w:val="003E655D"/>
    <w:rsid w:val="003E661C"/>
    <w:rsid w:val="003E6691"/>
    <w:rsid w:val="003E67F4"/>
    <w:rsid w:val="003E6860"/>
    <w:rsid w:val="003E68FC"/>
    <w:rsid w:val="003E6A82"/>
    <w:rsid w:val="003E6B6A"/>
    <w:rsid w:val="003E6C48"/>
    <w:rsid w:val="003E6CB8"/>
    <w:rsid w:val="003E6F89"/>
    <w:rsid w:val="003E7071"/>
    <w:rsid w:val="003E713A"/>
    <w:rsid w:val="003E71E1"/>
    <w:rsid w:val="003E721D"/>
    <w:rsid w:val="003E72A9"/>
    <w:rsid w:val="003E72F3"/>
    <w:rsid w:val="003E7419"/>
    <w:rsid w:val="003E76A4"/>
    <w:rsid w:val="003E774A"/>
    <w:rsid w:val="003E77D5"/>
    <w:rsid w:val="003E77EB"/>
    <w:rsid w:val="003E7939"/>
    <w:rsid w:val="003E7CF7"/>
    <w:rsid w:val="003E7E37"/>
    <w:rsid w:val="003E7ECF"/>
    <w:rsid w:val="003F006F"/>
    <w:rsid w:val="003F013D"/>
    <w:rsid w:val="003F0425"/>
    <w:rsid w:val="003F0450"/>
    <w:rsid w:val="003F047F"/>
    <w:rsid w:val="003F0511"/>
    <w:rsid w:val="003F08B4"/>
    <w:rsid w:val="003F0959"/>
    <w:rsid w:val="003F0C1E"/>
    <w:rsid w:val="003F0DF1"/>
    <w:rsid w:val="003F0E0F"/>
    <w:rsid w:val="003F0ECF"/>
    <w:rsid w:val="003F105F"/>
    <w:rsid w:val="003F1149"/>
    <w:rsid w:val="003F12EE"/>
    <w:rsid w:val="003F14D3"/>
    <w:rsid w:val="003F1526"/>
    <w:rsid w:val="003F1596"/>
    <w:rsid w:val="003F1A44"/>
    <w:rsid w:val="003F1AD4"/>
    <w:rsid w:val="003F1EC6"/>
    <w:rsid w:val="003F1F8A"/>
    <w:rsid w:val="003F2001"/>
    <w:rsid w:val="003F205F"/>
    <w:rsid w:val="003F216D"/>
    <w:rsid w:val="003F239F"/>
    <w:rsid w:val="003F23C5"/>
    <w:rsid w:val="003F24C6"/>
    <w:rsid w:val="003F2588"/>
    <w:rsid w:val="003F25CA"/>
    <w:rsid w:val="003F2738"/>
    <w:rsid w:val="003F274F"/>
    <w:rsid w:val="003F2756"/>
    <w:rsid w:val="003F2A72"/>
    <w:rsid w:val="003F2B24"/>
    <w:rsid w:val="003F2C0D"/>
    <w:rsid w:val="003F2C3A"/>
    <w:rsid w:val="003F2CF4"/>
    <w:rsid w:val="003F2D0E"/>
    <w:rsid w:val="003F2E79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3FA8"/>
    <w:rsid w:val="003F4102"/>
    <w:rsid w:val="003F42D1"/>
    <w:rsid w:val="003F4461"/>
    <w:rsid w:val="003F4740"/>
    <w:rsid w:val="003F4AEE"/>
    <w:rsid w:val="003F4B45"/>
    <w:rsid w:val="003F4C12"/>
    <w:rsid w:val="003F4EC5"/>
    <w:rsid w:val="003F4FA4"/>
    <w:rsid w:val="003F50C7"/>
    <w:rsid w:val="003F5156"/>
    <w:rsid w:val="003F5239"/>
    <w:rsid w:val="003F5411"/>
    <w:rsid w:val="003F5604"/>
    <w:rsid w:val="003F5727"/>
    <w:rsid w:val="003F585D"/>
    <w:rsid w:val="003F5899"/>
    <w:rsid w:val="003F589B"/>
    <w:rsid w:val="003F5C6D"/>
    <w:rsid w:val="003F5DB4"/>
    <w:rsid w:val="003F5DCD"/>
    <w:rsid w:val="003F5E49"/>
    <w:rsid w:val="003F5F0E"/>
    <w:rsid w:val="003F62B7"/>
    <w:rsid w:val="003F6389"/>
    <w:rsid w:val="003F656B"/>
    <w:rsid w:val="003F6756"/>
    <w:rsid w:val="003F67B6"/>
    <w:rsid w:val="003F6882"/>
    <w:rsid w:val="003F69AF"/>
    <w:rsid w:val="003F6A44"/>
    <w:rsid w:val="003F6AAD"/>
    <w:rsid w:val="003F6D36"/>
    <w:rsid w:val="003F6DE8"/>
    <w:rsid w:val="003F6E6C"/>
    <w:rsid w:val="003F6F6F"/>
    <w:rsid w:val="003F70AE"/>
    <w:rsid w:val="003F70F5"/>
    <w:rsid w:val="003F71C2"/>
    <w:rsid w:val="003F75D8"/>
    <w:rsid w:val="003F78C6"/>
    <w:rsid w:val="003F7946"/>
    <w:rsid w:val="003F79EA"/>
    <w:rsid w:val="003F7A06"/>
    <w:rsid w:val="003F7A4A"/>
    <w:rsid w:val="003F7C3F"/>
    <w:rsid w:val="003F7CCF"/>
    <w:rsid w:val="0040014D"/>
    <w:rsid w:val="0040020E"/>
    <w:rsid w:val="0040036E"/>
    <w:rsid w:val="004003E2"/>
    <w:rsid w:val="004004DD"/>
    <w:rsid w:val="00400586"/>
    <w:rsid w:val="00400631"/>
    <w:rsid w:val="0040083D"/>
    <w:rsid w:val="00400884"/>
    <w:rsid w:val="004009F5"/>
    <w:rsid w:val="00400B13"/>
    <w:rsid w:val="004011B7"/>
    <w:rsid w:val="004011FA"/>
    <w:rsid w:val="00401246"/>
    <w:rsid w:val="00401486"/>
    <w:rsid w:val="004015C9"/>
    <w:rsid w:val="0040163A"/>
    <w:rsid w:val="00401684"/>
    <w:rsid w:val="004016FE"/>
    <w:rsid w:val="0040184F"/>
    <w:rsid w:val="00401860"/>
    <w:rsid w:val="00401975"/>
    <w:rsid w:val="00401A9F"/>
    <w:rsid w:val="00401AA4"/>
    <w:rsid w:val="00401B4F"/>
    <w:rsid w:val="00401DEC"/>
    <w:rsid w:val="004020B9"/>
    <w:rsid w:val="00402109"/>
    <w:rsid w:val="00402232"/>
    <w:rsid w:val="004025EC"/>
    <w:rsid w:val="004026A6"/>
    <w:rsid w:val="00402890"/>
    <w:rsid w:val="0040290B"/>
    <w:rsid w:val="00402B86"/>
    <w:rsid w:val="00402B9E"/>
    <w:rsid w:val="00402C01"/>
    <w:rsid w:val="00402C64"/>
    <w:rsid w:val="00402D06"/>
    <w:rsid w:val="00402E78"/>
    <w:rsid w:val="00402F0D"/>
    <w:rsid w:val="00402F55"/>
    <w:rsid w:val="00402F69"/>
    <w:rsid w:val="0040306E"/>
    <w:rsid w:val="004031BD"/>
    <w:rsid w:val="00403225"/>
    <w:rsid w:val="004034FE"/>
    <w:rsid w:val="00403637"/>
    <w:rsid w:val="0040364D"/>
    <w:rsid w:val="00403C3C"/>
    <w:rsid w:val="00403DE5"/>
    <w:rsid w:val="00403E11"/>
    <w:rsid w:val="00403E9D"/>
    <w:rsid w:val="00403F01"/>
    <w:rsid w:val="00403F70"/>
    <w:rsid w:val="00403FAA"/>
    <w:rsid w:val="00403FB7"/>
    <w:rsid w:val="004040D9"/>
    <w:rsid w:val="0040411B"/>
    <w:rsid w:val="004043C0"/>
    <w:rsid w:val="00404462"/>
    <w:rsid w:val="00404552"/>
    <w:rsid w:val="004045A0"/>
    <w:rsid w:val="0040468F"/>
    <w:rsid w:val="00405060"/>
    <w:rsid w:val="00405258"/>
    <w:rsid w:val="00405493"/>
    <w:rsid w:val="00405541"/>
    <w:rsid w:val="004055D9"/>
    <w:rsid w:val="0040576C"/>
    <w:rsid w:val="00405A5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6FB5"/>
    <w:rsid w:val="004071E7"/>
    <w:rsid w:val="0040742A"/>
    <w:rsid w:val="00407463"/>
    <w:rsid w:val="004075F8"/>
    <w:rsid w:val="00407645"/>
    <w:rsid w:val="00407748"/>
    <w:rsid w:val="00407749"/>
    <w:rsid w:val="004078EB"/>
    <w:rsid w:val="00407921"/>
    <w:rsid w:val="00407ED5"/>
    <w:rsid w:val="00407F4E"/>
    <w:rsid w:val="00407F72"/>
    <w:rsid w:val="00410417"/>
    <w:rsid w:val="00410696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16C"/>
    <w:rsid w:val="004115A9"/>
    <w:rsid w:val="004116D5"/>
    <w:rsid w:val="004118B6"/>
    <w:rsid w:val="00411D57"/>
    <w:rsid w:val="004120AF"/>
    <w:rsid w:val="0041215E"/>
    <w:rsid w:val="004121FE"/>
    <w:rsid w:val="004122CF"/>
    <w:rsid w:val="004123E2"/>
    <w:rsid w:val="0041241A"/>
    <w:rsid w:val="004124D4"/>
    <w:rsid w:val="004124FC"/>
    <w:rsid w:val="004126F9"/>
    <w:rsid w:val="0041273D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0BD"/>
    <w:rsid w:val="0041323A"/>
    <w:rsid w:val="0041324A"/>
    <w:rsid w:val="004136C9"/>
    <w:rsid w:val="004136FF"/>
    <w:rsid w:val="0041375E"/>
    <w:rsid w:val="004137CC"/>
    <w:rsid w:val="004138B6"/>
    <w:rsid w:val="00414051"/>
    <w:rsid w:val="004143E1"/>
    <w:rsid w:val="004148D0"/>
    <w:rsid w:val="00414C70"/>
    <w:rsid w:val="00414F2A"/>
    <w:rsid w:val="004151C5"/>
    <w:rsid w:val="00415225"/>
    <w:rsid w:val="004152BF"/>
    <w:rsid w:val="0041544F"/>
    <w:rsid w:val="00415495"/>
    <w:rsid w:val="00415527"/>
    <w:rsid w:val="00415712"/>
    <w:rsid w:val="00415835"/>
    <w:rsid w:val="004158B5"/>
    <w:rsid w:val="0041609F"/>
    <w:rsid w:val="00416309"/>
    <w:rsid w:val="004163FE"/>
    <w:rsid w:val="00416595"/>
    <w:rsid w:val="004165B4"/>
    <w:rsid w:val="00416646"/>
    <w:rsid w:val="00416739"/>
    <w:rsid w:val="0041676F"/>
    <w:rsid w:val="00416773"/>
    <w:rsid w:val="00416806"/>
    <w:rsid w:val="00416B55"/>
    <w:rsid w:val="00416C7E"/>
    <w:rsid w:val="00416C7F"/>
    <w:rsid w:val="00416EE2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78A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2A"/>
    <w:rsid w:val="0042049E"/>
    <w:rsid w:val="004205AD"/>
    <w:rsid w:val="004205BE"/>
    <w:rsid w:val="00420698"/>
    <w:rsid w:val="004206A8"/>
    <w:rsid w:val="004206BB"/>
    <w:rsid w:val="00420733"/>
    <w:rsid w:val="00420A14"/>
    <w:rsid w:val="00420E60"/>
    <w:rsid w:val="00420F97"/>
    <w:rsid w:val="004212DC"/>
    <w:rsid w:val="00421592"/>
    <w:rsid w:val="004215F5"/>
    <w:rsid w:val="004216CF"/>
    <w:rsid w:val="004218EE"/>
    <w:rsid w:val="004218F3"/>
    <w:rsid w:val="00421AA0"/>
    <w:rsid w:val="00421AA9"/>
    <w:rsid w:val="00421AC1"/>
    <w:rsid w:val="00421B73"/>
    <w:rsid w:val="00421BD3"/>
    <w:rsid w:val="00421C11"/>
    <w:rsid w:val="00421D6D"/>
    <w:rsid w:val="00421E81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8DB"/>
    <w:rsid w:val="0042392A"/>
    <w:rsid w:val="00423A25"/>
    <w:rsid w:val="00423A57"/>
    <w:rsid w:val="00423ACC"/>
    <w:rsid w:val="00423C4D"/>
    <w:rsid w:val="00423CDA"/>
    <w:rsid w:val="00423F5B"/>
    <w:rsid w:val="00424007"/>
    <w:rsid w:val="00424018"/>
    <w:rsid w:val="004241C5"/>
    <w:rsid w:val="00424258"/>
    <w:rsid w:val="0042425B"/>
    <w:rsid w:val="00424606"/>
    <w:rsid w:val="00424745"/>
    <w:rsid w:val="004248E0"/>
    <w:rsid w:val="00424932"/>
    <w:rsid w:val="00424B79"/>
    <w:rsid w:val="00424D53"/>
    <w:rsid w:val="00424F0E"/>
    <w:rsid w:val="00424F3D"/>
    <w:rsid w:val="00424F3F"/>
    <w:rsid w:val="00425195"/>
    <w:rsid w:val="004251F1"/>
    <w:rsid w:val="004253AF"/>
    <w:rsid w:val="004253E6"/>
    <w:rsid w:val="004255AA"/>
    <w:rsid w:val="004256ED"/>
    <w:rsid w:val="00425768"/>
    <w:rsid w:val="004257D5"/>
    <w:rsid w:val="00425898"/>
    <w:rsid w:val="00425980"/>
    <w:rsid w:val="004259B0"/>
    <w:rsid w:val="004259B1"/>
    <w:rsid w:val="00425D49"/>
    <w:rsid w:val="00425E3B"/>
    <w:rsid w:val="00425FA7"/>
    <w:rsid w:val="00426074"/>
    <w:rsid w:val="004260EB"/>
    <w:rsid w:val="004262D8"/>
    <w:rsid w:val="004263EC"/>
    <w:rsid w:val="00426803"/>
    <w:rsid w:val="00426A54"/>
    <w:rsid w:val="00426A8C"/>
    <w:rsid w:val="00426C36"/>
    <w:rsid w:val="00426F65"/>
    <w:rsid w:val="00427082"/>
    <w:rsid w:val="0042712F"/>
    <w:rsid w:val="004273F1"/>
    <w:rsid w:val="004274AC"/>
    <w:rsid w:val="0042759E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7C7"/>
    <w:rsid w:val="004308BB"/>
    <w:rsid w:val="00430A6A"/>
    <w:rsid w:val="00430A81"/>
    <w:rsid w:val="00430B55"/>
    <w:rsid w:val="00430B89"/>
    <w:rsid w:val="00430E2C"/>
    <w:rsid w:val="00431002"/>
    <w:rsid w:val="004310F3"/>
    <w:rsid w:val="0043117D"/>
    <w:rsid w:val="00431246"/>
    <w:rsid w:val="004312DF"/>
    <w:rsid w:val="004315DC"/>
    <w:rsid w:val="00431606"/>
    <w:rsid w:val="0043162B"/>
    <w:rsid w:val="0043184C"/>
    <w:rsid w:val="00431875"/>
    <w:rsid w:val="004319D4"/>
    <w:rsid w:val="00431B01"/>
    <w:rsid w:val="00431C6D"/>
    <w:rsid w:val="00431CB4"/>
    <w:rsid w:val="00431D3F"/>
    <w:rsid w:val="00431F81"/>
    <w:rsid w:val="00432076"/>
    <w:rsid w:val="0043207A"/>
    <w:rsid w:val="004320A5"/>
    <w:rsid w:val="00432220"/>
    <w:rsid w:val="004324FF"/>
    <w:rsid w:val="0043262F"/>
    <w:rsid w:val="00432871"/>
    <w:rsid w:val="004328D8"/>
    <w:rsid w:val="00432939"/>
    <w:rsid w:val="00432B5E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3C75"/>
    <w:rsid w:val="004341CC"/>
    <w:rsid w:val="00434297"/>
    <w:rsid w:val="00434357"/>
    <w:rsid w:val="00434500"/>
    <w:rsid w:val="00434507"/>
    <w:rsid w:val="004345AC"/>
    <w:rsid w:val="00434869"/>
    <w:rsid w:val="00434A74"/>
    <w:rsid w:val="00434ACB"/>
    <w:rsid w:val="00434CAC"/>
    <w:rsid w:val="00434CAF"/>
    <w:rsid w:val="00434D84"/>
    <w:rsid w:val="00434E0E"/>
    <w:rsid w:val="00434EA3"/>
    <w:rsid w:val="004350E2"/>
    <w:rsid w:val="0043518A"/>
    <w:rsid w:val="004355DD"/>
    <w:rsid w:val="00435621"/>
    <w:rsid w:val="00435627"/>
    <w:rsid w:val="004356AB"/>
    <w:rsid w:val="004358BA"/>
    <w:rsid w:val="00435A9F"/>
    <w:rsid w:val="00435DF2"/>
    <w:rsid w:val="00435EAA"/>
    <w:rsid w:val="0043620A"/>
    <w:rsid w:val="00436396"/>
    <w:rsid w:val="0043644A"/>
    <w:rsid w:val="00436624"/>
    <w:rsid w:val="0043662C"/>
    <w:rsid w:val="00436747"/>
    <w:rsid w:val="004368F4"/>
    <w:rsid w:val="00436929"/>
    <w:rsid w:val="00436B3B"/>
    <w:rsid w:val="00436B8F"/>
    <w:rsid w:val="00436CC5"/>
    <w:rsid w:val="00436CE2"/>
    <w:rsid w:val="00436F59"/>
    <w:rsid w:val="004373CE"/>
    <w:rsid w:val="004374B4"/>
    <w:rsid w:val="004375BE"/>
    <w:rsid w:val="004378F1"/>
    <w:rsid w:val="004379A3"/>
    <w:rsid w:val="00437EA1"/>
    <w:rsid w:val="0044002F"/>
    <w:rsid w:val="00440039"/>
    <w:rsid w:val="0044007E"/>
    <w:rsid w:val="004402BA"/>
    <w:rsid w:val="004402D4"/>
    <w:rsid w:val="0044034D"/>
    <w:rsid w:val="0044037F"/>
    <w:rsid w:val="00440425"/>
    <w:rsid w:val="00440439"/>
    <w:rsid w:val="0044051F"/>
    <w:rsid w:val="00440689"/>
    <w:rsid w:val="004406AB"/>
    <w:rsid w:val="00440936"/>
    <w:rsid w:val="00440975"/>
    <w:rsid w:val="0044098C"/>
    <w:rsid w:val="004409D9"/>
    <w:rsid w:val="00440C75"/>
    <w:rsid w:val="00440CCE"/>
    <w:rsid w:val="00440DAE"/>
    <w:rsid w:val="00440F01"/>
    <w:rsid w:val="0044102A"/>
    <w:rsid w:val="00441155"/>
    <w:rsid w:val="0044158F"/>
    <w:rsid w:val="004415F9"/>
    <w:rsid w:val="0044162B"/>
    <w:rsid w:val="004416FF"/>
    <w:rsid w:val="0044194D"/>
    <w:rsid w:val="00441AA9"/>
    <w:rsid w:val="00441ABB"/>
    <w:rsid w:val="00441BB9"/>
    <w:rsid w:val="00441E5F"/>
    <w:rsid w:val="00441FCD"/>
    <w:rsid w:val="00441FF6"/>
    <w:rsid w:val="0044219C"/>
    <w:rsid w:val="0044238B"/>
    <w:rsid w:val="00442616"/>
    <w:rsid w:val="004427E6"/>
    <w:rsid w:val="00442AE9"/>
    <w:rsid w:val="00442C84"/>
    <w:rsid w:val="00442CBD"/>
    <w:rsid w:val="00442E9F"/>
    <w:rsid w:val="00442F40"/>
    <w:rsid w:val="00442FC5"/>
    <w:rsid w:val="00443057"/>
    <w:rsid w:val="004430EB"/>
    <w:rsid w:val="0044337B"/>
    <w:rsid w:val="004433D1"/>
    <w:rsid w:val="0044379F"/>
    <w:rsid w:val="004437AA"/>
    <w:rsid w:val="004439D8"/>
    <w:rsid w:val="00443A0B"/>
    <w:rsid w:val="00443CD5"/>
    <w:rsid w:val="00443DD8"/>
    <w:rsid w:val="00443EDE"/>
    <w:rsid w:val="00444096"/>
    <w:rsid w:val="004440FC"/>
    <w:rsid w:val="004443A7"/>
    <w:rsid w:val="00444490"/>
    <w:rsid w:val="00444594"/>
    <w:rsid w:val="00444788"/>
    <w:rsid w:val="00444BB8"/>
    <w:rsid w:val="00444E6B"/>
    <w:rsid w:val="00444E8A"/>
    <w:rsid w:val="00444F0C"/>
    <w:rsid w:val="0044524F"/>
    <w:rsid w:val="004452FE"/>
    <w:rsid w:val="00445695"/>
    <w:rsid w:val="00445847"/>
    <w:rsid w:val="004458F2"/>
    <w:rsid w:val="004459D6"/>
    <w:rsid w:val="00445C25"/>
    <w:rsid w:val="00445D74"/>
    <w:rsid w:val="00445D98"/>
    <w:rsid w:val="00445ED2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BC4"/>
    <w:rsid w:val="00446D12"/>
    <w:rsid w:val="00446D72"/>
    <w:rsid w:val="00446F3B"/>
    <w:rsid w:val="00447096"/>
    <w:rsid w:val="00447248"/>
    <w:rsid w:val="00447258"/>
    <w:rsid w:val="0044737A"/>
    <w:rsid w:val="004473C7"/>
    <w:rsid w:val="004475F5"/>
    <w:rsid w:val="004476B2"/>
    <w:rsid w:val="0044778D"/>
    <w:rsid w:val="004477DD"/>
    <w:rsid w:val="004479AF"/>
    <w:rsid w:val="004479EE"/>
    <w:rsid w:val="00447CF9"/>
    <w:rsid w:val="00447F8C"/>
    <w:rsid w:val="004500CD"/>
    <w:rsid w:val="00450340"/>
    <w:rsid w:val="00450631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0F1"/>
    <w:rsid w:val="00451344"/>
    <w:rsid w:val="0045154E"/>
    <w:rsid w:val="0045156F"/>
    <w:rsid w:val="00451A4C"/>
    <w:rsid w:val="00451C4E"/>
    <w:rsid w:val="00451D3E"/>
    <w:rsid w:val="00451D6A"/>
    <w:rsid w:val="00451F2C"/>
    <w:rsid w:val="00452517"/>
    <w:rsid w:val="0045264E"/>
    <w:rsid w:val="004526ED"/>
    <w:rsid w:val="004527E3"/>
    <w:rsid w:val="00452838"/>
    <w:rsid w:val="00452850"/>
    <w:rsid w:val="00452956"/>
    <w:rsid w:val="004529BB"/>
    <w:rsid w:val="004529F8"/>
    <w:rsid w:val="00452A22"/>
    <w:rsid w:val="00452AA5"/>
    <w:rsid w:val="00452AF1"/>
    <w:rsid w:val="00452BBD"/>
    <w:rsid w:val="00452BC6"/>
    <w:rsid w:val="00452C1F"/>
    <w:rsid w:val="00452EB0"/>
    <w:rsid w:val="00453032"/>
    <w:rsid w:val="004531EF"/>
    <w:rsid w:val="004532E7"/>
    <w:rsid w:val="00453696"/>
    <w:rsid w:val="004536C4"/>
    <w:rsid w:val="004538AC"/>
    <w:rsid w:val="00453AF0"/>
    <w:rsid w:val="00453C68"/>
    <w:rsid w:val="00453DC2"/>
    <w:rsid w:val="00453E82"/>
    <w:rsid w:val="00453F4C"/>
    <w:rsid w:val="00453F52"/>
    <w:rsid w:val="0045447A"/>
    <w:rsid w:val="0045448F"/>
    <w:rsid w:val="0045452E"/>
    <w:rsid w:val="00454535"/>
    <w:rsid w:val="004545F0"/>
    <w:rsid w:val="00454619"/>
    <w:rsid w:val="00454637"/>
    <w:rsid w:val="00454A62"/>
    <w:rsid w:val="00454CBF"/>
    <w:rsid w:val="00454D46"/>
    <w:rsid w:val="00454DBD"/>
    <w:rsid w:val="00454F96"/>
    <w:rsid w:val="00455246"/>
    <w:rsid w:val="0045528D"/>
    <w:rsid w:val="0045555E"/>
    <w:rsid w:val="004558CD"/>
    <w:rsid w:val="0045593A"/>
    <w:rsid w:val="00455C2C"/>
    <w:rsid w:val="00455CE0"/>
    <w:rsid w:val="00455E01"/>
    <w:rsid w:val="00455E7B"/>
    <w:rsid w:val="00455E9D"/>
    <w:rsid w:val="00455F7F"/>
    <w:rsid w:val="00456183"/>
    <w:rsid w:val="00456583"/>
    <w:rsid w:val="004566CB"/>
    <w:rsid w:val="004567A6"/>
    <w:rsid w:val="00456859"/>
    <w:rsid w:val="00456A1F"/>
    <w:rsid w:val="00456DF8"/>
    <w:rsid w:val="00457064"/>
    <w:rsid w:val="0045711F"/>
    <w:rsid w:val="0045768D"/>
    <w:rsid w:val="0045777C"/>
    <w:rsid w:val="00457BB1"/>
    <w:rsid w:val="00457DE9"/>
    <w:rsid w:val="00457F5E"/>
    <w:rsid w:val="00457F99"/>
    <w:rsid w:val="004600E3"/>
    <w:rsid w:val="0046049E"/>
    <w:rsid w:val="00460660"/>
    <w:rsid w:val="0046074E"/>
    <w:rsid w:val="00460750"/>
    <w:rsid w:val="004608D8"/>
    <w:rsid w:val="00460B68"/>
    <w:rsid w:val="00460B9C"/>
    <w:rsid w:val="00460D2E"/>
    <w:rsid w:val="00460EC1"/>
    <w:rsid w:val="00461218"/>
    <w:rsid w:val="00461478"/>
    <w:rsid w:val="0046152E"/>
    <w:rsid w:val="00461693"/>
    <w:rsid w:val="004616E5"/>
    <w:rsid w:val="0046184E"/>
    <w:rsid w:val="00461C01"/>
    <w:rsid w:val="00461C07"/>
    <w:rsid w:val="00461C91"/>
    <w:rsid w:val="00461CB4"/>
    <w:rsid w:val="00461DF0"/>
    <w:rsid w:val="00461EE9"/>
    <w:rsid w:val="00461F72"/>
    <w:rsid w:val="00462485"/>
    <w:rsid w:val="004624A1"/>
    <w:rsid w:val="0046250C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121"/>
    <w:rsid w:val="004633B7"/>
    <w:rsid w:val="0046343D"/>
    <w:rsid w:val="00463469"/>
    <w:rsid w:val="004634A5"/>
    <w:rsid w:val="0046365C"/>
    <w:rsid w:val="004637F4"/>
    <w:rsid w:val="004639C2"/>
    <w:rsid w:val="00463C27"/>
    <w:rsid w:val="00463DD4"/>
    <w:rsid w:val="00463E61"/>
    <w:rsid w:val="00464115"/>
    <w:rsid w:val="004645D0"/>
    <w:rsid w:val="004646BC"/>
    <w:rsid w:val="00464739"/>
    <w:rsid w:val="004647FF"/>
    <w:rsid w:val="004648DC"/>
    <w:rsid w:val="00464936"/>
    <w:rsid w:val="0046528A"/>
    <w:rsid w:val="004653F5"/>
    <w:rsid w:val="004654DE"/>
    <w:rsid w:val="00465607"/>
    <w:rsid w:val="00465641"/>
    <w:rsid w:val="004656B4"/>
    <w:rsid w:val="00465914"/>
    <w:rsid w:val="0046592B"/>
    <w:rsid w:val="00465BE1"/>
    <w:rsid w:val="00465EEB"/>
    <w:rsid w:val="00465F95"/>
    <w:rsid w:val="004660D8"/>
    <w:rsid w:val="004660E5"/>
    <w:rsid w:val="0046623A"/>
    <w:rsid w:val="004662BB"/>
    <w:rsid w:val="004663FD"/>
    <w:rsid w:val="00466460"/>
    <w:rsid w:val="00466747"/>
    <w:rsid w:val="0046674C"/>
    <w:rsid w:val="00466874"/>
    <w:rsid w:val="00466880"/>
    <w:rsid w:val="00466A70"/>
    <w:rsid w:val="00466CF5"/>
    <w:rsid w:val="00466D83"/>
    <w:rsid w:val="00466DC4"/>
    <w:rsid w:val="00466F45"/>
    <w:rsid w:val="00466F6F"/>
    <w:rsid w:val="00466FCC"/>
    <w:rsid w:val="00467107"/>
    <w:rsid w:val="00467357"/>
    <w:rsid w:val="00467A31"/>
    <w:rsid w:val="00467D14"/>
    <w:rsid w:val="00467DBD"/>
    <w:rsid w:val="00467E1D"/>
    <w:rsid w:val="00470062"/>
    <w:rsid w:val="00470369"/>
    <w:rsid w:val="00470611"/>
    <w:rsid w:val="00470659"/>
    <w:rsid w:val="00470773"/>
    <w:rsid w:val="004707F3"/>
    <w:rsid w:val="0047086F"/>
    <w:rsid w:val="00470996"/>
    <w:rsid w:val="00470EA3"/>
    <w:rsid w:val="0047109E"/>
    <w:rsid w:val="00471304"/>
    <w:rsid w:val="004715F7"/>
    <w:rsid w:val="00471606"/>
    <w:rsid w:val="004717B3"/>
    <w:rsid w:val="00471825"/>
    <w:rsid w:val="0047184D"/>
    <w:rsid w:val="004718E9"/>
    <w:rsid w:val="00471B09"/>
    <w:rsid w:val="00471B50"/>
    <w:rsid w:val="00471BA6"/>
    <w:rsid w:val="00471D44"/>
    <w:rsid w:val="00471E56"/>
    <w:rsid w:val="00471E57"/>
    <w:rsid w:val="00471E62"/>
    <w:rsid w:val="00472240"/>
    <w:rsid w:val="00472249"/>
    <w:rsid w:val="0047226C"/>
    <w:rsid w:val="004723A6"/>
    <w:rsid w:val="00472523"/>
    <w:rsid w:val="00472591"/>
    <w:rsid w:val="004725CD"/>
    <w:rsid w:val="004725D6"/>
    <w:rsid w:val="0047266D"/>
    <w:rsid w:val="0047270E"/>
    <w:rsid w:val="00472784"/>
    <w:rsid w:val="004727CB"/>
    <w:rsid w:val="00472DB9"/>
    <w:rsid w:val="00473229"/>
    <w:rsid w:val="004733F2"/>
    <w:rsid w:val="004733FB"/>
    <w:rsid w:val="0047340D"/>
    <w:rsid w:val="004736E3"/>
    <w:rsid w:val="00473749"/>
    <w:rsid w:val="004738CD"/>
    <w:rsid w:val="00473963"/>
    <w:rsid w:val="00473A58"/>
    <w:rsid w:val="00473B0C"/>
    <w:rsid w:val="00474044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CB8"/>
    <w:rsid w:val="00474DF4"/>
    <w:rsid w:val="00474E1C"/>
    <w:rsid w:val="00474EFB"/>
    <w:rsid w:val="00474F18"/>
    <w:rsid w:val="00474F9C"/>
    <w:rsid w:val="0047521C"/>
    <w:rsid w:val="00475362"/>
    <w:rsid w:val="00475368"/>
    <w:rsid w:val="0047544B"/>
    <w:rsid w:val="00475565"/>
    <w:rsid w:val="0047571C"/>
    <w:rsid w:val="00475736"/>
    <w:rsid w:val="00475823"/>
    <w:rsid w:val="004759E6"/>
    <w:rsid w:val="00475CB4"/>
    <w:rsid w:val="00475D1F"/>
    <w:rsid w:val="00475DD1"/>
    <w:rsid w:val="004760C1"/>
    <w:rsid w:val="004761E4"/>
    <w:rsid w:val="00476347"/>
    <w:rsid w:val="00476B21"/>
    <w:rsid w:val="00476C21"/>
    <w:rsid w:val="00476E56"/>
    <w:rsid w:val="00476FEC"/>
    <w:rsid w:val="004770CB"/>
    <w:rsid w:val="00477328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783"/>
    <w:rsid w:val="004807E9"/>
    <w:rsid w:val="00480931"/>
    <w:rsid w:val="00480A89"/>
    <w:rsid w:val="00480C1B"/>
    <w:rsid w:val="004811DE"/>
    <w:rsid w:val="0048132E"/>
    <w:rsid w:val="00481869"/>
    <w:rsid w:val="004818FB"/>
    <w:rsid w:val="00481948"/>
    <w:rsid w:val="00481C62"/>
    <w:rsid w:val="00481E9A"/>
    <w:rsid w:val="004821AE"/>
    <w:rsid w:val="00482353"/>
    <w:rsid w:val="00482484"/>
    <w:rsid w:val="004826C2"/>
    <w:rsid w:val="00482853"/>
    <w:rsid w:val="00482877"/>
    <w:rsid w:val="00482D6B"/>
    <w:rsid w:val="00482DEF"/>
    <w:rsid w:val="00482EEF"/>
    <w:rsid w:val="00482F28"/>
    <w:rsid w:val="004830C4"/>
    <w:rsid w:val="004830D0"/>
    <w:rsid w:val="004835A2"/>
    <w:rsid w:val="00483A6E"/>
    <w:rsid w:val="00483C52"/>
    <w:rsid w:val="00483ECB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A55"/>
    <w:rsid w:val="00484CB5"/>
    <w:rsid w:val="00484DD8"/>
    <w:rsid w:val="00484EE2"/>
    <w:rsid w:val="00485147"/>
    <w:rsid w:val="00485753"/>
    <w:rsid w:val="0048579B"/>
    <w:rsid w:val="004858A1"/>
    <w:rsid w:val="00485A52"/>
    <w:rsid w:val="00485B3B"/>
    <w:rsid w:val="00485F20"/>
    <w:rsid w:val="00486098"/>
    <w:rsid w:val="004860B0"/>
    <w:rsid w:val="00486307"/>
    <w:rsid w:val="004864B8"/>
    <w:rsid w:val="00486807"/>
    <w:rsid w:val="004868D5"/>
    <w:rsid w:val="00486ADB"/>
    <w:rsid w:val="00486AF0"/>
    <w:rsid w:val="00486C50"/>
    <w:rsid w:val="00486D7B"/>
    <w:rsid w:val="00486EB6"/>
    <w:rsid w:val="00486EE8"/>
    <w:rsid w:val="00486F2D"/>
    <w:rsid w:val="0048719B"/>
    <w:rsid w:val="0048755C"/>
    <w:rsid w:val="0048757A"/>
    <w:rsid w:val="004876ED"/>
    <w:rsid w:val="00487BE4"/>
    <w:rsid w:val="00487C04"/>
    <w:rsid w:val="00487D46"/>
    <w:rsid w:val="004900F4"/>
    <w:rsid w:val="00490252"/>
    <w:rsid w:val="00490274"/>
    <w:rsid w:val="004902DB"/>
    <w:rsid w:val="004903D6"/>
    <w:rsid w:val="004908A3"/>
    <w:rsid w:val="00490DD8"/>
    <w:rsid w:val="00490E4E"/>
    <w:rsid w:val="00490F25"/>
    <w:rsid w:val="00491260"/>
    <w:rsid w:val="004912D1"/>
    <w:rsid w:val="0049153D"/>
    <w:rsid w:val="00491680"/>
    <w:rsid w:val="00491746"/>
    <w:rsid w:val="004917AA"/>
    <w:rsid w:val="00491B0E"/>
    <w:rsid w:val="00491B80"/>
    <w:rsid w:val="00491BF0"/>
    <w:rsid w:val="00491C57"/>
    <w:rsid w:val="00491FA1"/>
    <w:rsid w:val="00491FF1"/>
    <w:rsid w:val="0049210B"/>
    <w:rsid w:val="00492152"/>
    <w:rsid w:val="0049243A"/>
    <w:rsid w:val="0049266F"/>
    <w:rsid w:val="00492720"/>
    <w:rsid w:val="0049299C"/>
    <w:rsid w:val="00492AC2"/>
    <w:rsid w:val="00492BAC"/>
    <w:rsid w:val="00492CC2"/>
    <w:rsid w:val="00492D54"/>
    <w:rsid w:val="00492DEA"/>
    <w:rsid w:val="00492F43"/>
    <w:rsid w:val="00492F5B"/>
    <w:rsid w:val="00493010"/>
    <w:rsid w:val="00493102"/>
    <w:rsid w:val="004932AA"/>
    <w:rsid w:val="00493367"/>
    <w:rsid w:val="004933D7"/>
    <w:rsid w:val="004935C8"/>
    <w:rsid w:val="0049361F"/>
    <w:rsid w:val="00493627"/>
    <w:rsid w:val="00493750"/>
    <w:rsid w:val="004937D7"/>
    <w:rsid w:val="00493866"/>
    <w:rsid w:val="004938B3"/>
    <w:rsid w:val="004938C1"/>
    <w:rsid w:val="00493E09"/>
    <w:rsid w:val="00493EC5"/>
    <w:rsid w:val="00493EE0"/>
    <w:rsid w:val="00493FE6"/>
    <w:rsid w:val="0049406D"/>
    <w:rsid w:val="004940F5"/>
    <w:rsid w:val="00494167"/>
    <w:rsid w:val="004944D8"/>
    <w:rsid w:val="00494781"/>
    <w:rsid w:val="00494A38"/>
    <w:rsid w:val="00494B92"/>
    <w:rsid w:val="00494C8A"/>
    <w:rsid w:val="00494E13"/>
    <w:rsid w:val="00494E79"/>
    <w:rsid w:val="00494F1A"/>
    <w:rsid w:val="0049502B"/>
    <w:rsid w:val="00495192"/>
    <w:rsid w:val="00495358"/>
    <w:rsid w:val="0049540A"/>
    <w:rsid w:val="0049549A"/>
    <w:rsid w:val="004955F5"/>
    <w:rsid w:val="0049573B"/>
    <w:rsid w:val="00495D40"/>
    <w:rsid w:val="00495E77"/>
    <w:rsid w:val="004960AE"/>
    <w:rsid w:val="004962D6"/>
    <w:rsid w:val="0049632F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D97"/>
    <w:rsid w:val="00496F8E"/>
    <w:rsid w:val="00496F97"/>
    <w:rsid w:val="00496FF3"/>
    <w:rsid w:val="004970D3"/>
    <w:rsid w:val="0049726F"/>
    <w:rsid w:val="0049738D"/>
    <w:rsid w:val="0049760D"/>
    <w:rsid w:val="00497808"/>
    <w:rsid w:val="0049788E"/>
    <w:rsid w:val="00497A7C"/>
    <w:rsid w:val="00497C85"/>
    <w:rsid w:val="00497E54"/>
    <w:rsid w:val="004A014D"/>
    <w:rsid w:val="004A02CD"/>
    <w:rsid w:val="004A03A7"/>
    <w:rsid w:val="004A0417"/>
    <w:rsid w:val="004A0616"/>
    <w:rsid w:val="004A0B80"/>
    <w:rsid w:val="004A0BAC"/>
    <w:rsid w:val="004A0BAF"/>
    <w:rsid w:val="004A0D20"/>
    <w:rsid w:val="004A102B"/>
    <w:rsid w:val="004A1054"/>
    <w:rsid w:val="004A110C"/>
    <w:rsid w:val="004A12F0"/>
    <w:rsid w:val="004A12F9"/>
    <w:rsid w:val="004A13A3"/>
    <w:rsid w:val="004A13D2"/>
    <w:rsid w:val="004A1458"/>
    <w:rsid w:val="004A1527"/>
    <w:rsid w:val="004A1682"/>
    <w:rsid w:val="004A19F8"/>
    <w:rsid w:val="004A1A57"/>
    <w:rsid w:val="004A1F9E"/>
    <w:rsid w:val="004A1FEC"/>
    <w:rsid w:val="004A2287"/>
    <w:rsid w:val="004A27C1"/>
    <w:rsid w:val="004A2804"/>
    <w:rsid w:val="004A28CB"/>
    <w:rsid w:val="004A28D3"/>
    <w:rsid w:val="004A2910"/>
    <w:rsid w:val="004A2B01"/>
    <w:rsid w:val="004A2B89"/>
    <w:rsid w:val="004A2B96"/>
    <w:rsid w:val="004A2CAF"/>
    <w:rsid w:val="004A2D08"/>
    <w:rsid w:val="004A2E34"/>
    <w:rsid w:val="004A2E8B"/>
    <w:rsid w:val="004A2F06"/>
    <w:rsid w:val="004A313B"/>
    <w:rsid w:val="004A3257"/>
    <w:rsid w:val="004A325E"/>
    <w:rsid w:val="004A3476"/>
    <w:rsid w:val="004A352C"/>
    <w:rsid w:val="004A3960"/>
    <w:rsid w:val="004A3984"/>
    <w:rsid w:val="004A39A9"/>
    <w:rsid w:val="004A3DA9"/>
    <w:rsid w:val="004A3DD2"/>
    <w:rsid w:val="004A3E5B"/>
    <w:rsid w:val="004A4039"/>
    <w:rsid w:val="004A417D"/>
    <w:rsid w:val="004A4290"/>
    <w:rsid w:val="004A4310"/>
    <w:rsid w:val="004A4414"/>
    <w:rsid w:val="004A45FC"/>
    <w:rsid w:val="004A46A0"/>
    <w:rsid w:val="004A4AE3"/>
    <w:rsid w:val="004A4AF6"/>
    <w:rsid w:val="004A4B6B"/>
    <w:rsid w:val="004A4F8E"/>
    <w:rsid w:val="004A5030"/>
    <w:rsid w:val="004A520B"/>
    <w:rsid w:val="004A551A"/>
    <w:rsid w:val="004A5A38"/>
    <w:rsid w:val="004A5A40"/>
    <w:rsid w:val="004A5B1B"/>
    <w:rsid w:val="004A5D19"/>
    <w:rsid w:val="004A5DC1"/>
    <w:rsid w:val="004A5E3D"/>
    <w:rsid w:val="004A5EA3"/>
    <w:rsid w:val="004A5F31"/>
    <w:rsid w:val="004A6196"/>
    <w:rsid w:val="004A61EA"/>
    <w:rsid w:val="004A63E0"/>
    <w:rsid w:val="004A6564"/>
    <w:rsid w:val="004A66B0"/>
    <w:rsid w:val="004A682B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9EA"/>
    <w:rsid w:val="004A7A0F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5D7"/>
    <w:rsid w:val="004B07DD"/>
    <w:rsid w:val="004B0C71"/>
    <w:rsid w:val="004B0D5B"/>
    <w:rsid w:val="004B0FEB"/>
    <w:rsid w:val="004B139D"/>
    <w:rsid w:val="004B15AE"/>
    <w:rsid w:val="004B15C8"/>
    <w:rsid w:val="004B16B8"/>
    <w:rsid w:val="004B16E7"/>
    <w:rsid w:val="004B17D7"/>
    <w:rsid w:val="004B1B11"/>
    <w:rsid w:val="004B1EBE"/>
    <w:rsid w:val="004B1F16"/>
    <w:rsid w:val="004B2264"/>
    <w:rsid w:val="004B246A"/>
    <w:rsid w:val="004B2553"/>
    <w:rsid w:val="004B25DF"/>
    <w:rsid w:val="004B269B"/>
    <w:rsid w:val="004B27E7"/>
    <w:rsid w:val="004B2824"/>
    <w:rsid w:val="004B2901"/>
    <w:rsid w:val="004B2C0A"/>
    <w:rsid w:val="004B2D89"/>
    <w:rsid w:val="004B30F2"/>
    <w:rsid w:val="004B33B8"/>
    <w:rsid w:val="004B36A3"/>
    <w:rsid w:val="004B3794"/>
    <w:rsid w:val="004B39B9"/>
    <w:rsid w:val="004B3B97"/>
    <w:rsid w:val="004B3BE1"/>
    <w:rsid w:val="004B3C46"/>
    <w:rsid w:val="004B3CC6"/>
    <w:rsid w:val="004B408A"/>
    <w:rsid w:val="004B409D"/>
    <w:rsid w:val="004B411B"/>
    <w:rsid w:val="004B41BC"/>
    <w:rsid w:val="004B4268"/>
    <w:rsid w:val="004B42D9"/>
    <w:rsid w:val="004B42FB"/>
    <w:rsid w:val="004B4376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A"/>
    <w:rsid w:val="004B509B"/>
    <w:rsid w:val="004B50E9"/>
    <w:rsid w:val="004B50EA"/>
    <w:rsid w:val="004B529C"/>
    <w:rsid w:val="004B52B1"/>
    <w:rsid w:val="004B5326"/>
    <w:rsid w:val="004B5486"/>
    <w:rsid w:val="004B5889"/>
    <w:rsid w:val="004B5945"/>
    <w:rsid w:val="004B5992"/>
    <w:rsid w:val="004B5FF9"/>
    <w:rsid w:val="004B6088"/>
    <w:rsid w:val="004B6437"/>
    <w:rsid w:val="004B6460"/>
    <w:rsid w:val="004B64FB"/>
    <w:rsid w:val="004B6519"/>
    <w:rsid w:val="004B65A4"/>
    <w:rsid w:val="004B67E9"/>
    <w:rsid w:val="004B69DA"/>
    <w:rsid w:val="004B6AFE"/>
    <w:rsid w:val="004B6CAA"/>
    <w:rsid w:val="004B6CB5"/>
    <w:rsid w:val="004B6D4F"/>
    <w:rsid w:val="004B6EF7"/>
    <w:rsid w:val="004B70D0"/>
    <w:rsid w:val="004B722C"/>
    <w:rsid w:val="004B76BE"/>
    <w:rsid w:val="004B774D"/>
    <w:rsid w:val="004B77A1"/>
    <w:rsid w:val="004B79BB"/>
    <w:rsid w:val="004B7A02"/>
    <w:rsid w:val="004B7ABE"/>
    <w:rsid w:val="004B7BF8"/>
    <w:rsid w:val="004B7D0F"/>
    <w:rsid w:val="004B7EAD"/>
    <w:rsid w:val="004B7EC1"/>
    <w:rsid w:val="004B7EFE"/>
    <w:rsid w:val="004B7F3F"/>
    <w:rsid w:val="004B7F47"/>
    <w:rsid w:val="004C0299"/>
    <w:rsid w:val="004C02DE"/>
    <w:rsid w:val="004C08F2"/>
    <w:rsid w:val="004C0931"/>
    <w:rsid w:val="004C0B44"/>
    <w:rsid w:val="004C0CEA"/>
    <w:rsid w:val="004C0D35"/>
    <w:rsid w:val="004C0D99"/>
    <w:rsid w:val="004C0F01"/>
    <w:rsid w:val="004C0F6B"/>
    <w:rsid w:val="004C1046"/>
    <w:rsid w:val="004C1248"/>
    <w:rsid w:val="004C1326"/>
    <w:rsid w:val="004C13A5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1B"/>
    <w:rsid w:val="004C26CE"/>
    <w:rsid w:val="004C26CF"/>
    <w:rsid w:val="004C27CA"/>
    <w:rsid w:val="004C28CF"/>
    <w:rsid w:val="004C2A3C"/>
    <w:rsid w:val="004C2AC8"/>
    <w:rsid w:val="004C2BC6"/>
    <w:rsid w:val="004C2CD7"/>
    <w:rsid w:val="004C2D85"/>
    <w:rsid w:val="004C2E0E"/>
    <w:rsid w:val="004C2E48"/>
    <w:rsid w:val="004C2E8D"/>
    <w:rsid w:val="004C2E8F"/>
    <w:rsid w:val="004C2F9B"/>
    <w:rsid w:val="004C32EE"/>
    <w:rsid w:val="004C3343"/>
    <w:rsid w:val="004C33DC"/>
    <w:rsid w:val="004C343C"/>
    <w:rsid w:val="004C35B6"/>
    <w:rsid w:val="004C35BF"/>
    <w:rsid w:val="004C3687"/>
    <w:rsid w:val="004C378D"/>
    <w:rsid w:val="004C37FB"/>
    <w:rsid w:val="004C3980"/>
    <w:rsid w:val="004C3992"/>
    <w:rsid w:val="004C3BE6"/>
    <w:rsid w:val="004C3C70"/>
    <w:rsid w:val="004C3D9F"/>
    <w:rsid w:val="004C3DC6"/>
    <w:rsid w:val="004C3E68"/>
    <w:rsid w:val="004C3EA4"/>
    <w:rsid w:val="004C3EF9"/>
    <w:rsid w:val="004C3FA0"/>
    <w:rsid w:val="004C41A3"/>
    <w:rsid w:val="004C41FC"/>
    <w:rsid w:val="004C45A3"/>
    <w:rsid w:val="004C45D6"/>
    <w:rsid w:val="004C45F6"/>
    <w:rsid w:val="004C480B"/>
    <w:rsid w:val="004C49B3"/>
    <w:rsid w:val="004C49E0"/>
    <w:rsid w:val="004C49E3"/>
    <w:rsid w:val="004C4B6D"/>
    <w:rsid w:val="004C4D54"/>
    <w:rsid w:val="004C4F52"/>
    <w:rsid w:val="004C4FC5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C63"/>
    <w:rsid w:val="004C6C78"/>
    <w:rsid w:val="004C6D6B"/>
    <w:rsid w:val="004C6E5C"/>
    <w:rsid w:val="004C6F73"/>
    <w:rsid w:val="004C744C"/>
    <w:rsid w:val="004C745F"/>
    <w:rsid w:val="004C7561"/>
    <w:rsid w:val="004C75B9"/>
    <w:rsid w:val="004C7619"/>
    <w:rsid w:val="004C770F"/>
    <w:rsid w:val="004C78F0"/>
    <w:rsid w:val="004C79AD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0CC9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1FE6"/>
    <w:rsid w:val="004D2278"/>
    <w:rsid w:val="004D2300"/>
    <w:rsid w:val="004D2890"/>
    <w:rsid w:val="004D28B6"/>
    <w:rsid w:val="004D29AE"/>
    <w:rsid w:val="004D2AB7"/>
    <w:rsid w:val="004D2B1A"/>
    <w:rsid w:val="004D2C4D"/>
    <w:rsid w:val="004D2E96"/>
    <w:rsid w:val="004D2F41"/>
    <w:rsid w:val="004D302C"/>
    <w:rsid w:val="004D30EC"/>
    <w:rsid w:val="004D322B"/>
    <w:rsid w:val="004D326B"/>
    <w:rsid w:val="004D32C4"/>
    <w:rsid w:val="004D3589"/>
    <w:rsid w:val="004D37A2"/>
    <w:rsid w:val="004D39B4"/>
    <w:rsid w:val="004D3AC5"/>
    <w:rsid w:val="004D4163"/>
    <w:rsid w:val="004D419B"/>
    <w:rsid w:val="004D42F9"/>
    <w:rsid w:val="004D438E"/>
    <w:rsid w:val="004D45B1"/>
    <w:rsid w:val="004D4656"/>
    <w:rsid w:val="004D49D1"/>
    <w:rsid w:val="004D4B23"/>
    <w:rsid w:val="004D4BF8"/>
    <w:rsid w:val="004D4EA6"/>
    <w:rsid w:val="004D4EC2"/>
    <w:rsid w:val="004D4ED7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8F"/>
    <w:rsid w:val="004D63B6"/>
    <w:rsid w:val="004D646F"/>
    <w:rsid w:val="004D64A8"/>
    <w:rsid w:val="004D64F5"/>
    <w:rsid w:val="004D6553"/>
    <w:rsid w:val="004D689D"/>
    <w:rsid w:val="004D69DD"/>
    <w:rsid w:val="004D6AA5"/>
    <w:rsid w:val="004D6AC4"/>
    <w:rsid w:val="004D6B8D"/>
    <w:rsid w:val="004D6D87"/>
    <w:rsid w:val="004D6E8D"/>
    <w:rsid w:val="004D6ED3"/>
    <w:rsid w:val="004D7051"/>
    <w:rsid w:val="004D7060"/>
    <w:rsid w:val="004D71E5"/>
    <w:rsid w:val="004D73A6"/>
    <w:rsid w:val="004D76C9"/>
    <w:rsid w:val="004D778C"/>
    <w:rsid w:val="004D77F8"/>
    <w:rsid w:val="004D7876"/>
    <w:rsid w:val="004D7B08"/>
    <w:rsid w:val="004D7C68"/>
    <w:rsid w:val="004D7DB3"/>
    <w:rsid w:val="004D7DE2"/>
    <w:rsid w:val="004D7FF1"/>
    <w:rsid w:val="004E01E1"/>
    <w:rsid w:val="004E01ED"/>
    <w:rsid w:val="004E07C1"/>
    <w:rsid w:val="004E0C18"/>
    <w:rsid w:val="004E0DD1"/>
    <w:rsid w:val="004E0F1A"/>
    <w:rsid w:val="004E138A"/>
    <w:rsid w:val="004E13A9"/>
    <w:rsid w:val="004E13AA"/>
    <w:rsid w:val="004E152D"/>
    <w:rsid w:val="004E161E"/>
    <w:rsid w:val="004E16EB"/>
    <w:rsid w:val="004E1781"/>
    <w:rsid w:val="004E187F"/>
    <w:rsid w:val="004E1CE3"/>
    <w:rsid w:val="004E1DF5"/>
    <w:rsid w:val="004E21F5"/>
    <w:rsid w:val="004E2428"/>
    <w:rsid w:val="004E27F0"/>
    <w:rsid w:val="004E29DE"/>
    <w:rsid w:val="004E2AB1"/>
    <w:rsid w:val="004E2B2B"/>
    <w:rsid w:val="004E2B8A"/>
    <w:rsid w:val="004E2CE2"/>
    <w:rsid w:val="004E2D42"/>
    <w:rsid w:val="004E2F6F"/>
    <w:rsid w:val="004E3021"/>
    <w:rsid w:val="004E3137"/>
    <w:rsid w:val="004E317D"/>
    <w:rsid w:val="004E330B"/>
    <w:rsid w:val="004E3382"/>
    <w:rsid w:val="004E3803"/>
    <w:rsid w:val="004E3940"/>
    <w:rsid w:val="004E3A4F"/>
    <w:rsid w:val="004E3BAA"/>
    <w:rsid w:val="004E3C0A"/>
    <w:rsid w:val="004E3CF8"/>
    <w:rsid w:val="004E3EF8"/>
    <w:rsid w:val="004E4098"/>
    <w:rsid w:val="004E4205"/>
    <w:rsid w:val="004E447B"/>
    <w:rsid w:val="004E46D6"/>
    <w:rsid w:val="004E4905"/>
    <w:rsid w:val="004E49F1"/>
    <w:rsid w:val="004E49FC"/>
    <w:rsid w:val="004E4C39"/>
    <w:rsid w:val="004E4CA9"/>
    <w:rsid w:val="004E4EF4"/>
    <w:rsid w:val="004E52DC"/>
    <w:rsid w:val="004E54D1"/>
    <w:rsid w:val="004E5575"/>
    <w:rsid w:val="004E55C6"/>
    <w:rsid w:val="004E5662"/>
    <w:rsid w:val="004E567A"/>
    <w:rsid w:val="004E56C5"/>
    <w:rsid w:val="004E5998"/>
    <w:rsid w:val="004E59C1"/>
    <w:rsid w:val="004E5B91"/>
    <w:rsid w:val="004E5E62"/>
    <w:rsid w:val="004E5EE9"/>
    <w:rsid w:val="004E6011"/>
    <w:rsid w:val="004E61ED"/>
    <w:rsid w:val="004E621C"/>
    <w:rsid w:val="004E62F2"/>
    <w:rsid w:val="004E64B9"/>
    <w:rsid w:val="004E65A7"/>
    <w:rsid w:val="004E66A2"/>
    <w:rsid w:val="004E67C5"/>
    <w:rsid w:val="004E67F3"/>
    <w:rsid w:val="004E6830"/>
    <w:rsid w:val="004E6888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6B0"/>
    <w:rsid w:val="004E79CA"/>
    <w:rsid w:val="004E79D5"/>
    <w:rsid w:val="004E7EBA"/>
    <w:rsid w:val="004F001F"/>
    <w:rsid w:val="004F00EC"/>
    <w:rsid w:val="004F0359"/>
    <w:rsid w:val="004F0387"/>
    <w:rsid w:val="004F0503"/>
    <w:rsid w:val="004F057D"/>
    <w:rsid w:val="004F0620"/>
    <w:rsid w:val="004F078F"/>
    <w:rsid w:val="004F07E0"/>
    <w:rsid w:val="004F0BD5"/>
    <w:rsid w:val="004F0CF5"/>
    <w:rsid w:val="004F0D91"/>
    <w:rsid w:val="004F0F0D"/>
    <w:rsid w:val="004F0F36"/>
    <w:rsid w:val="004F100D"/>
    <w:rsid w:val="004F10A9"/>
    <w:rsid w:val="004F10F9"/>
    <w:rsid w:val="004F1141"/>
    <w:rsid w:val="004F1235"/>
    <w:rsid w:val="004F1467"/>
    <w:rsid w:val="004F1803"/>
    <w:rsid w:val="004F181E"/>
    <w:rsid w:val="004F1995"/>
    <w:rsid w:val="004F1AE7"/>
    <w:rsid w:val="004F1BAE"/>
    <w:rsid w:val="004F1CC5"/>
    <w:rsid w:val="004F1DDB"/>
    <w:rsid w:val="004F2021"/>
    <w:rsid w:val="004F22C9"/>
    <w:rsid w:val="004F236B"/>
    <w:rsid w:val="004F2376"/>
    <w:rsid w:val="004F23E9"/>
    <w:rsid w:val="004F26A3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AC5"/>
    <w:rsid w:val="004F3E34"/>
    <w:rsid w:val="004F3F31"/>
    <w:rsid w:val="004F4262"/>
    <w:rsid w:val="004F42EC"/>
    <w:rsid w:val="004F45B4"/>
    <w:rsid w:val="004F466B"/>
    <w:rsid w:val="004F49E0"/>
    <w:rsid w:val="004F4A73"/>
    <w:rsid w:val="004F4BBD"/>
    <w:rsid w:val="004F4CA0"/>
    <w:rsid w:val="004F532B"/>
    <w:rsid w:val="004F54E5"/>
    <w:rsid w:val="004F56D5"/>
    <w:rsid w:val="004F5715"/>
    <w:rsid w:val="004F5B05"/>
    <w:rsid w:val="004F5DD5"/>
    <w:rsid w:val="004F5EF1"/>
    <w:rsid w:val="004F5FE5"/>
    <w:rsid w:val="004F606F"/>
    <w:rsid w:val="004F6605"/>
    <w:rsid w:val="004F6710"/>
    <w:rsid w:val="004F67AA"/>
    <w:rsid w:val="004F6ABE"/>
    <w:rsid w:val="004F6D62"/>
    <w:rsid w:val="004F6EFB"/>
    <w:rsid w:val="004F7057"/>
    <w:rsid w:val="004F7265"/>
    <w:rsid w:val="004F7547"/>
    <w:rsid w:val="004F7809"/>
    <w:rsid w:val="004F7AA7"/>
    <w:rsid w:val="004F7AAD"/>
    <w:rsid w:val="004F7B61"/>
    <w:rsid w:val="004F7D57"/>
    <w:rsid w:val="004F7F05"/>
    <w:rsid w:val="004F7F21"/>
    <w:rsid w:val="004F7FF8"/>
    <w:rsid w:val="0050039D"/>
    <w:rsid w:val="00500488"/>
    <w:rsid w:val="00500531"/>
    <w:rsid w:val="0050058C"/>
    <w:rsid w:val="005006FC"/>
    <w:rsid w:val="00500E2C"/>
    <w:rsid w:val="0050105E"/>
    <w:rsid w:val="00501068"/>
    <w:rsid w:val="00501633"/>
    <w:rsid w:val="0050164B"/>
    <w:rsid w:val="005016A6"/>
    <w:rsid w:val="0050185C"/>
    <w:rsid w:val="00501871"/>
    <w:rsid w:val="005018E1"/>
    <w:rsid w:val="00501959"/>
    <w:rsid w:val="0050195C"/>
    <w:rsid w:val="005019BF"/>
    <w:rsid w:val="00501BF7"/>
    <w:rsid w:val="00501CAF"/>
    <w:rsid w:val="00501E1D"/>
    <w:rsid w:val="00501E9C"/>
    <w:rsid w:val="00501EE8"/>
    <w:rsid w:val="00502125"/>
    <w:rsid w:val="00502236"/>
    <w:rsid w:val="00502352"/>
    <w:rsid w:val="005024B1"/>
    <w:rsid w:val="005024CC"/>
    <w:rsid w:val="005025ED"/>
    <w:rsid w:val="005027BE"/>
    <w:rsid w:val="00502801"/>
    <w:rsid w:val="00502993"/>
    <w:rsid w:val="00502B2C"/>
    <w:rsid w:val="00502B46"/>
    <w:rsid w:val="00502F56"/>
    <w:rsid w:val="005033FF"/>
    <w:rsid w:val="0050340C"/>
    <w:rsid w:val="0050353B"/>
    <w:rsid w:val="0050372E"/>
    <w:rsid w:val="005037AA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59B"/>
    <w:rsid w:val="0050489B"/>
    <w:rsid w:val="00504B50"/>
    <w:rsid w:val="00504B74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448"/>
    <w:rsid w:val="0050658B"/>
    <w:rsid w:val="00506977"/>
    <w:rsid w:val="00506A5A"/>
    <w:rsid w:val="00506A8F"/>
    <w:rsid w:val="00506B5B"/>
    <w:rsid w:val="00506C61"/>
    <w:rsid w:val="00506C93"/>
    <w:rsid w:val="00506D09"/>
    <w:rsid w:val="00506DB7"/>
    <w:rsid w:val="00506EAB"/>
    <w:rsid w:val="00506F00"/>
    <w:rsid w:val="00507041"/>
    <w:rsid w:val="005075F6"/>
    <w:rsid w:val="00507610"/>
    <w:rsid w:val="0050782B"/>
    <w:rsid w:val="0050785E"/>
    <w:rsid w:val="005078A4"/>
    <w:rsid w:val="00507968"/>
    <w:rsid w:val="005079FC"/>
    <w:rsid w:val="00507A80"/>
    <w:rsid w:val="00507AF9"/>
    <w:rsid w:val="00507D45"/>
    <w:rsid w:val="00507E0D"/>
    <w:rsid w:val="00507F4F"/>
    <w:rsid w:val="00510004"/>
    <w:rsid w:val="0051017A"/>
    <w:rsid w:val="005101B5"/>
    <w:rsid w:val="005102D5"/>
    <w:rsid w:val="00510336"/>
    <w:rsid w:val="0051044B"/>
    <w:rsid w:val="00510581"/>
    <w:rsid w:val="00510593"/>
    <w:rsid w:val="00510627"/>
    <w:rsid w:val="00510794"/>
    <w:rsid w:val="00510830"/>
    <w:rsid w:val="00510873"/>
    <w:rsid w:val="005108C7"/>
    <w:rsid w:val="005108D7"/>
    <w:rsid w:val="00510920"/>
    <w:rsid w:val="00510B14"/>
    <w:rsid w:val="00510DE8"/>
    <w:rsid w:val="00511042"/>
    <w:rsid w:val="0051105C"/>
    <w:rsid w:val="005110B5"/>
    <w:rsid w:val="00511305"/>
    <w:rsid w:val="00511467"/>
    <w:rsid w:val="005115E7"/>
    <w:rsid w:val="0051163D"/>
    <w:rsid w:val="0051180B"/>
    <w:rsid w:val="00511996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BC6"/>
    <w:rsid w:val="00512DA6"/>
    <w:rsid w:val="00512ED8"/>
    <w:rsid w:val="005130CB"/>
    <w:rsid w:val="005131B1"/>
    <w:rsid w:val="00513210"/>
    <w:rsid w:val="00513451"/>
    <w:rsid w:val="0051362A"/>
    <w:rsid w:val="0051372F"/>
    <w:rsid w:val="00513AFF"/>
    <w:rsid w:val="00513B5F"/>
    <w:rsid w:val="00513BA1"/>
    <w:rsid w:val="00513C89"/>
    <w:rsid w:val="00513E7E"/>
    <w:rsid w:val="00513FC1"/>
    <w:rsid w:val="005141FF"/>
    <w:rsid w:val="00514418"/>
    <w:rsid w:val="00514448"/>
    <w:rsid w:val="00514535"/>
    <w:rsid w:val="005145A2"/>
    <w:rsid w:val="005146BD"/>
    <w:rsid w:val="005149ED"/>
    <w:rsid w:val="005149FD"/>
    <w:rsid w:val="00514A79"/>
    <w:rsid w:val="00514BB3"/>
    <w:rsid w:val="00514C5B"/>
    <w:rsid w:val="00514E50"/>
    <w:rsid w:val="005150F6"/>
    <w:rsid w:val="00515114"/>
    <w:rsid w:val="0051524F"/>
    <w:rsid w:val="00515277"/>
    <w:rsid w:val="00515603"/>
    <w:rsid w:val="00515669"/>
    <w:rsid w:val="005158CA"/>
    <w:rsid w:val="005158FC"/>
    <w:rsid w:val="00515AE2"/>
    <w:rsid w:val="00515C45"/>
    <w:rsid w:val="00515DB4"/>
    <w:rsid w:val="00515FF9"/>
    <w:rsid w:val="005163AC"/>
    <w:rsid w:val="00516440"/>
    <w:rsid w:val="00516484"/>
    <w:rsid w:val="0051660E"/>
    <w:rsid w:val="005167AB"/>
    <w:rsid w:val="00516CB0"/>
    <w:rsid w:val="00516EE3"/>
    <w:rsid w:val="00516FD9"/>
    <w:rsid w:val="00517103"/>
    <w:rsid w:val="00517104"/>
    <w:rsid w:val="0051754E"/>
    <w:rsid w:val="00517778"/>
    <w:rsid w:val="00517785"/>
    <w:rsid w:val="0051785E"/>
    <w:rsid w:val="00517912"/>
    <w:rsid w:val="005179DC"/>
    <w:rsid w:val="00517AA2"/>
    <w:rsid w:val="00517BB2"/>
    <w:rsid w:val="00517DFE"/>
    <w:rsid w:val="00517EA1"/>
    <w:rsid w:val="0052005E"/>
    <w:rsid w:val="00520192"/>
    <w:rsid w:val="00520199"/>
    <w:rsid w:val="005203AC"/>
    <w:rsid w:val="0052046C"/>
    <w:rsid w:val="005204B6"/>
    <w:rsid w:val="005206CA"/>
    <w:rsid w:val="0052070A"/>
    <w:rsid w:val="005207CC"/>
    <w:rsid w:val="005207D5"/>
    <w:rsid w:val="00520818"/>
    <w:rsid w:val="00520857"/>
    <w:rsid w:val="005208C1"/>
    <w:rsid w:val="00520BF2"/>
    <w:rsid w:val="0052125D"/>
    <w:rsid w:val="00521312"/>
    <w:rsid w:val="00521412"/>
    <w:rsid w:val="00521452"/>
    <w:rsid w:val="00521650"/>
    <w:rsid w:val="00521779"/>
    <w:rsid w:val="005219B3"/>
    <w:rsid w:val="005219EA"/>
    <w:rsid w:val="00521C97"/>
    <w:rsid w:val="00521D80"/>
    <w:rsid w:val="00521FE3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08"/>
    <w:rsid w:val="0052313C"/>
    <w:rsid w:val="00523176"/>
    <w:rsid w:val="005232FF"/>
    <w:rsid w:val="00523419"/>
    <w:rsid w:val="00523441"/>
    <w:rsid w:val="00523599"/>
    <w:rsid w:val="00523D00"/>
    <w:rsid w:val="00523EE1"/>
    <w:rsid w:val="00524095"/>
    <w:rsid w:val="00524316"/>
    <w:rsid w:val="0052444B"/>
    <w:rsid w:val="005244A1"/>
    <w:rsid w:val="005244BD"/>
    <w:rsid w:val="0052450B"/>
    <w:rsid w:val="00524551"/>
    <w:rsid w:val="0052474C"/>
    <w:rsid w:val="00524758"/>
    <w:rsid w:val="00524792"/>
    <w:rsid w:val="00524854"/>
    <w:rsid w:val="00524AED"/>
    <w:rsid w:val="00524C8E"/>
    <w:rsid w:val="00524D46"/>
    <w:rsid w:val="00524DDC"/>
    <w:rsid w:val="00524F06"/>
    <w:rsid w:val="0052540F"/>
    <w:rsid w:val="00525414"/>
    <w:rsid w:val="005254B8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64F"/>
    <w:rsid w:val="00527721"/>
    <w:rsid w:val="0052783E"/>
    <w:rsid w:val="00527862"/>
    <w:rsid w:val="0052799A"/>
    <w:rsid w:val="00527A11"/>
    <w:rsid w:val="00527A7A"/>
    <w:rsid w:val="00527AB0"/>
    <w:rsid w:val="00527C6D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A98"/>
    <w:rsid w:val="00531B03"/>
    <w:rsid w:val="00531B05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65B"/>
    <w:rsid w:val="0053281D"/>
    <w:rsid w:val="00532880"/>
    <w:rsid w:val="00532B87"/>
    <w:rsid w:val="00532EB3"/>
    <w:rsid w:val="00532EF2"/>
    <w:rsid w:val="0053308C"/>
    <w:rsid w:val="005332D2"/>
    <w:rsid w:val="00533745"/>
    <w:rsid w:val="00533881"/>
    <w:rsid w:val="005339F0"/>
    <w:rsid w:val="00533AAA"/>
    <w:rsid w:val="00533BB8"/>
    <w:rsid w:val="00533E26"/>
    <w:rsid w:val="00533EC8"/>
    <w:rsid w:val="00533ED9"/>
    <w:rsid w:val="00533F99"/>
    <w:rsid w:val="00533FDB"/>
    <w:rsid w:val="00533FEB"/>
    <w:rsid w:val="005341F3"/>
    <w:rsid w:val="00534207"/>
    <w:rsid w:val="0053431C"/>
    <w:rsid w:val="00534461"/>
    <w:rsid w:val="00534663"/>
    <w:rsid w:val="00534AA9"/>
    <w:rsid w:val="00534CA7"/>
    <w:rsid w:val="00534E0D"/>
    <w:rsid w:val="00534F4A"/>
    <w:rsid w:val="00535288"/>
    <w:rsid w:val="0053562B"/>
    <w:rsid w:val="005356D9"/>
    <w:rsid w:val="0053571C"/>
    <w:rsid w:val="005358B7"/>
    <w:rsid w:val="00535909"/>
    <w:rsid w:val="0053590C"/>
    <w:rsid w:val="0053598C"/>
    <w:rsid w:val="0053598F"/>
    <w:rsid w:val="005359CE"/>
    <w:rsid w:val="005359EA"/>
    <w:rsid w:val="00535BAA"/>
    <w:rsid w:val="00535C2C"/>
    <w:rsid w:val="00535D83"/>
    <w:rsid w:val="00535F1B"/>
    <w:rsid w:val="005361F3"/>
    <w:rsid w:val="00536244"/>
    <w:rsid w:val="0053625E"/>
    <w:rsid w:val="005362C3"/>
    <w:rsid w:val="0053634A"/>
    <w:rsid w:val="0053687F"/>
    <w:rsid w:val="00536DDC"/>
    <w:rsid w:val="00536E46"/>
    <w:rsid w:val="005371CF"/>
    <w:rsid w:val="0053743E"/>
    <w:rsid w:val="00537597"/>
    <w:rsid w:val="005375F0"/>
    <w:rsid w:val="005376EC"/>
    <w:rsid w:val="005377F8"/>
    <w:rsid w:val="00537811"/>
    <w:rsid w:val="00537973"/>
    <w:rsid w:val="00537ADC"/>
    <w:rsid w:val="00537C93"/>
    <w:rsid w:val="00537CE9"/>
    <w:rsid w:val="00537D13"/>
    <w:rsid w:val="00540016"/>
    <w:rsid w:val="00540172"/>
    <w:rsid w:val="0054025A"/>
    <w:rsid w:val="0054026E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40B"/>
    <w:rsid w:val="005414E8"/>
    <w:rsid w:val="00541679"/>
    <w:rsid w:val="0054179F"/>
    <w:rsid w:val="005417FB"/>
    <w:rsid w:val="005418BE"/>
    <w:rsid w:val="0054196D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4E6"/>
    <w:rsid w:val="00542546"/>
    <w:rsid w:val="00542839"/>
    <w:rsid w:val="00542A40"/>
    <w:rsid w:val="00542BAF"/>
    <w:rsid w:val="00542E96"/>
    <w:rsid w:val="0054332C"/>
    <w:rsid w:val="00543340"/>
    <w:rsid w:val="00543365"/>
    <w:rsid w:val="005433A1"/>
    <w:rsid w:val="005433E6"/>
    <w:rsid w:val="005434D3"/>
    <w:rsid w:val="005434D9"/>
    <w:rsid w:val="005434DB"/>
    <w:rsid w:val="00543CD7"/>
    <w:rsid w:val="00543EC3"/>
    <w:rsid w:val="00543FFC"/>
    <w:rsid w:val="0054404B"/>
    <w:rsid w:val="0054424B"/>
    <w:rsid w:val="005442EB"/>
    <w:rsid w:val="0054499A"/>
    <w:rsid w:val="00544A8D"/>
    <w:rsid w:val="00544AB5"/>
    <w:rsid w:val="00544C8A"/>
    <w:rsid w:val="00544CCD"/>
    <w:rsid w:val="00544EAC"/>
    <w:rsid w:val="00544F4C"/>
    <w:rsid w:val="00544F6E"/>
    <w:rsid w:val="0054507E"/>
    <w:rsid w:val="0054511D"/>
    <w:rsid w:val="005452EF"/>
    <w:rsid w:val="005453B2"/>
    <w:rsid w:val="005453C1"/>
    <w:rsid w:val="005457E1"/>
    <w:rsid w:val="00545804"/>
    <w:rsid w:val="00545850"/>
    <w:rsid w:val="0054591D"/>
    <w:rsid w:val="00545CAA"/>
    <w:rsid w:val="00545FE6"/>
    <w:rsid w:val="00546061"/>
    <w:rsid w:val="0054650C"/>
    <w:rsid w:val="005465AA"/>
    <w:rsid w:val="005466C6"/>
    <w:rsid w:val="0054692C"/>
    <w:rsid w:val="005469A6"/>
    <w:rsid w:val="00546B88"/>
    <w:rsid w:val="00546D30"/>
    <w:rsid w:val="00546DAA"/>
    <w:rsid w:val="00546E24"/>
    <w:rsid w:val="00546F20"/>
    <w:rsid w:val="005472A8"/>
    <w:rsid w:val="00547572"/>
    <w:rsid w:val="0054797C"/>
    <w:rsid w:val="00547ACB"/>
    <w:rsid w:val="00547B49"/>
    <w:rsid w:val="00547BE6"/>
    <w:rsid w:val="00547F48"/>
    <w:rsid w:val="00550054"/>
    <w:rsid w:val="00550110"/>
    <w:rsid w:val="0055015B"/>
    <w:rsid w:val="005501A5"/>
    <w:rsid w:val="005502CD"/>
    <w:rsid w:val="00550398"/>
    <w:rsid w:val="00550568"/>
    <w:rsid w:val="00550670"/>
    <w:rsid w:val="00550809"/>
    <w:rsid w:val="00550821"/>
    <w:rsid w:val="00550839"/>
    <w:rsid w:val="00550A11"/>
    <w:rsid w:val="00550A41"/>
    <w:rsid w:val="00550B79"/>
    <w:rsid w:val="00550E99"/>
    <w:rsid w:val="005512A4"/>
    <w:rsid w:val="00551454"/>
    <w:rsid w:val="0055150D"/>
    <w:rsid w:val="0055181E"/>
    <w:rsid w:val="00551851"/>
    <w:rsid w:val="00551AA8"/>
    <w:rsid w:val="00551DB5"/>
    <w:rsid w:val="00551FC8"/>
    <w:rsid w:val="005525EF"/>
    <w:rsid w:val="005525F0"/>
    <w:rsid w:val="00552A46"/>
    <w:rsid w:val="00552B61"/>
    <w:rsid w:val="00552F3F"/>
    <w:rsid w:val="00553146"/>
    <w:rsid w:val="0055314F"/>
    <w:rsid w:val="00553371"/>
    <w:rsid w:val="00553389"/>
    <w:rsid w:val="005533FE"/>
    <w:rsid w:val="005535F6"/>
    <w:rsid w:val="005536BD"/>
    <w:rsid w:val="005539FD"/>
    <w:rsid w:val="00553A2E"/>
    <w:rsid w:val="00553B5E"/>
    <w:rsid w:val="00553B73"/>
    <w:rsid w:val="00553C81"/>
    <w:rsid w:val="00553DC1"/>
    <w:rsid w:val="00553E9B"/>
    <w:rsid w:val="00553EA9"/>
    <w:rsid w:val="00553EE7"/>
    <w:rsid w:val="0055409E"/>
    <w:rsid w:val="00554135"/>
    <w:rsid w:val="005542C0"/>
    <w:rsid w:val="00554329"/>
    <w:rsid w:val="005543EC"/>
    <w:rsid w:val="005544D1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7A3"/>
    <w:rsid w:val="00555AB4"/>
    <w:rsid w:val="00555B5A"/>
    <w:rsid w:val="00555D9E"/>
    <w:rsid w:val="00555DA3"/>
    <w:rsid w:val="00555E38"/>
    <w:rsid w:val="00555F9B"/>
    <w:rsid w:val="00556017"/>
    <w:rsid w:val="00556081"/>
    <w:rsid w:val="005561B0"/>
    <w:rsid w:val="00556328"/>
    <w:rsid w:val="005565C8"/>
    <w:rsid w:val="00556927"/>
    <w:rsid w:val="00556A58"/>
    <w:rsid w:val="00556B71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CA8"/>
    <w:rsid w:val="00560D9A"/>
    <w:rsid w:val="00560F35"/>
    <w:rsid w:val="0056104A"/>
    <w:rsid w:val="005615DC"/>
    <w:rsid w:val="00561612"/>
    <w:rsid w:val="0056168B"/>
    <w:rsid w:val="00561995"/>
    <w:rsid w:val="005619D7"/>
    <w:rsid w:val="005619F8"/>
    <w:rsid w:val="00561A3A"/>
    <w:rsid w:val="00561C41"/>
    <w:rsid w:val="00561D61"/>
    <w:rsid w:val="00562242"/>
    <w:rsid w:val="00562338"/>
    <w:rsid w:val="00562355"/>
    <w:rsid w:val="00562396"/>
    <w:rsid w:val="00562473"/>
    <w:rsid w:val="00562666"/>
    <w:rsid w:val="005627E9"/>
    <w:rsid w:val="005628F0"/>
    <w:rsid w:val="00562946"/>
    <w:rsid w:val="00562D4A"/>
    <w:rsid w:val="00562F15"/>
    <w:rsid w:val="00562FC4"/>
    <w:rsid w:val="005631AE"/>
    <w:rsid w:val="00563374"/>
    <w:rsid w:val="00563978"/>
    <w:rsid w:val="00563C17"/>
    <w:rsid w:val="00563F29"/>
    <w:rsid w:val="00564029"/>
    <w:rsid w:val="00564045"/>
    <w:rsid w:val="005640A1"/>
    <w:rsid w:val="00564347"/>
    <w:rsid w:val="0056441A"/>
    <w:rsid w:val="00564601"/>
    <w:rsid w:val="0056495C"/>
    <w:rsid w:val="00564A17"/>
    <w:rsid w:val="00564B93"/>
    <w:rsid w:val="00564CA5"/>
    <w:rsid w:val="00564CB4"/>
    <w:rsid w:val="00564CF7"/>
    <w:rsid w:val="00564D9C"/>
    <w:rsid w:val="00564E3F"/>
    <w:rsid w:val="00564EBE"/>
    <w:rsid w:val="00564FD0"/>
    <w:rsid w:val="005651EA"/>
    <w:rsid w:val="005654F3"/>
    <w:rsid w:val="005655A4"/>
    <w:rsid w:val="00565708"/>
    <w:rsid w:val="00565771"/>
    <w:rsid w:val="00565798"/>
    <w:rsid w:val="00565C4E"/>
    <w:rsid w:val="00565D53"/>
    <w:rsid w:val="00565EAD"/>
    <w:rsid w:val="00565EDD"/>
    <w:rsid w:val="005660C0"/>
    <w:rsid w:val="005662C6"/>
    <w:rsid w:val="00566315"/>
    <w:rsid w:val="00566774"/>
    <w:rsid w:val="00566785"/>
    <w:rsid w:val="0056682D"/>
    <w:rsid w:val="00566A79"/>
    <w:rsid w:val="00566EB8"/>
    <w:rsid w:val="00566F60"/>
    <w:rsid w:val="005671F2"/>
    <w:rsid w:val="00567266"/>
    <w:rsid w:val="005672DB"/>
    <w:rsid w:val="00567313"/>
    <w:rsid w:val="0056779E"/>
    <w:rsid w:val="005677A0"/>
    <w:rsid w:val="00567853"/>
    <w:rsid w:val="0056792A"/>
    <w:rsid w:val="005679FA"/>
    <w:rsid w:val="00567D04"/>
    <w:rsid w:val="00567E97"/>
    <w:rsid w:val="00570282"/>
    <w:rsid w:val="0057037C"/>
    <w:rsid w:val="00570515"/>
    <w:rsid w:val="005705B8"/>
    <w:rsid w:val="00570893"/>
    <w:rsid w:val="005709CA"/>
    <w:rsid w:val="00570A08"/>
    <w:rsid w:val="00570A2A"/>
    <w:rsid w:val="00570A41"/>
    <w:rsid w:val="00570E39"/>
    <w:rsid w:val="005710F6"/>
    <w:rsid w:val="0057123A"/>
    <w:rsid w:val="00571574"/>
    <w:rsid w:val="0057174E"/>
    <w:rsid w:val="00571887"/>
    <w:rsid w:val="005719CE"/>
    <w:rsid w:val="00571BF7"/>
    <w:rsid w:val="00571EBD"/>
    <w:rsid w:val="005727A5"/>
    <w:rsid w:val="00572967"/>
    <w:rsid w:val="00572A4B"/>
    <w:rsid w:val="00572C4F"/>
    <w:rsid w:val="00572CEA"/>
    <w:rsid w:val="00572F30"/>
    <w:rsid w:val="0057305A"/>
    <w:rsid w:val="005731E3"/>
    <w:rsid w:val="00573360"/>
    <w:rsid w:val="005733C4"/>
    <w:rsid w:val="0057374F"/>
    <w:rsid w:val="0057375F"/>
    <w:rsid w:val="00573858"/>
    <w:rsid w:val="005739F6"/>
    <w:rsid w:val="00573A2B"/>
    <w:rsid w:val="00573CF9"/>
    <w:rsid w:val="00573EA2"/>
    <w:rsid w:val="00573EF8"/>
    <w:rsid w:val="00573F22"/>
    <w:rsid w:val="00574070"/>
    <w:rsid w:val="00574236"/>
    <w:rsid w:val="0057426C"/>
    <w:rsid w:val="005745A9"/>
    <w:rsid w:val="005747B2"/>
    <w:rsid w:val="005747CA"/>
    <w:rsid w:val="00574DE0"/>
    <w:rsid w:val="00574EA5"/>
    <w:rsid w:val="00574EAB"/>
    <w:rsid w:val="00574EE5"/>
    <w:rsid w:val="00574F93"/>
    <w:rsid w:val="005754F9"/>
    <w:rsid w:val="005756DD"/>
    <w:rsid w:val="0057576C"/>
    <w:rsid w:val="00575801"/>
    <w:rsid w:val="00575BD0"/>
    <w:rsid w:val="00575C4C"/>
    <w:rsid w:val="00575F6A"/>
    <w:rsid w:val="005761DA"/>
    <w:rsid w:val="0057658A"/>
    <w:rsid w:val="005765CD"/>
    <w:rsid w:val="00576B97"/>
    <w:rsid w:val="00576C52"/>
    <w:rsid w:val="00576D21"/>
    <w:rsid w:val="00576D55"/>
    <w:rsid w:val="00576F2F"/>
    <w:rsid w:val="0057717D"/>
    <w:rsid w:val="0057728D"/>
    <w:rsid w:val="00577328"/>
    <w:rsid w:val="00577355"/>
    <w:rsid w:val="005773F2"/>
    <w:rsid w:val="0057772A"/>
    <w:rsid w:val="0057787C"/>
    <w:rsid w:val="00577BE8"/>
    <w:rsid w:val="00577CFB"/>
    <w:rsid w:val="00577E3A"/>
    <w:rsid w:val="00577E6A"/>
    <w:rsid w:val="00577F4C"/>
    <w:rsid w:val="00577F77"/>
    <w:rsid w:val="00580025"/>
    <w:rsid w:val="00580266"/>
    <w:rsid w:val="005802C5"/>
    <w:rsid w:val="00580345"/>
    <w:rsid w:val="005804DF"/>
    <w:rsid w:val="00580911"/>
    <w:rsid w:val="00580999"/>
    <w:rsid w:val="005809B6"/>
    <w:rsid w:val="00580AFC"/>
    <w:rsid w:val="00580B92"/>
    <w:rsid w:val="00580C14"/>
    <w:rsid w:val="00580C59"/>
    <w:rsid w:val="00580CC6"/>
    <w:rsid w:val="00580DE5"/>
    <w:rsid w:val="00581077"/>
    <w:rsid w:val="005811F0"/>
    <w:rsid w:val="00581386"/>
    <w:rsid w:val="005813CA"/>
    <w:rsid w:val="005814FD"/>
    <w:rsid w:val="005815B3"/>
    <w:rsid w:val="00581601"/>
    <w:rsid w:val="005817B1"/>
    <w:rsid w:val="005817F3"/>
    <w:rsid w:val="005818FA"/>
    <w:rsid w:val="00581B7B"/>
    <w:rsid w:val="00581E1D"/>
    <w:rsid w:val="005821D1"/>
    <w:rsid w:val="005828EC"/>
    <w:rsid w:val="00582977"/>
    <w:rsid w:val="00582D7F"/>
    <w:rsid w:val="00582E1B"/>
    <w:rsid w:val="00582E40"/>
    <w:rsid w:val="00582F32"/>
    <w:rsid w:val="00582F41"/>
    <w:rsid w:val="00583249"/>
    <w:rsid w:val="0058329C"/>
    <w:rsid w:val="005838D9"/>
    <w:rsid w:val="005838E9"/>
    <w:rsid w:val="00583901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82E"/>
    <w:rsid w:val="0058495A"/>
    <w:rsid w:val="00584961"/>
    <w:rsid w:val="00584A08"/>
    <w:rsid w:val="00584D55"/>
    <w:rsid w:val="00584E66"/>
    <w:rsid w:val="0058500A"/>
    <w:rsid w:val="00585406"/>
    <w:rsid w:val="00585579"/>
    <w:rsid w:val="005855EE"/>
    <w:rsid w:val="00585695"/>
    <w:rsid w:val="00585966"/>
    <w:rsid w:val="00585969"/>
    <w:rsid w:val="00585EEA"/>
    <w:rsid w:val="005861D3"/>
    <w:rsid w:val="005864C1"/>
    <w:rsid w:val="00586612"/>
    <w:rsid w:val="005867C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87D49"/>
    <w:rsid w:val="00590139"/>
    <w:rsid w:val="005902AE"/>
    <w:rsid w:val="005903E2"/>
    <w:rsid w:val="00590474"/>
    <w:rsid w:val="0059065B"/>
    <w:rsid w:val="0059077C"/>
    <w:rsid w:val="00590783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BFE"/>
    <w:rsid w:val="00591DC8"/>
    <w:rsid w:val="005920E7"/>
    <w:rsid w:val="0059216F"/>
    <w:rsid w:val="005922EA"/>
    <w:rsid w:val="005924C9"/>
    <w:rsid w:val="00592726"/>
    <w:rsid w:val="0059275C"/>
    <w:rsid w:val="00592F5B"/>
    <w:rsid w:val="00592F5E"/>
    <w:rsid w:val="00592F89"/>
    <w:rsid w:val="00592FC0"/>
    <w:rsid w:val="005933DC"/>
    <w:rsid w:val="0059341D"/>
    <w:rsid w:val="00593865"/>
    <w:rsid w:val="00593932"/>
    <w:rsid w:val="00593A31"/>
    <w:rsid w:val="00593B9B"/>
    <w:rsid w:val="00593F43"/>
    <w:rsid w:val="0059411D"/>
    <w:rsid w:val="00594684"/>
    <w:rsid w:val="005948C9"/>
    <w:rsid w:val="00594DBD"/>
    <w:rsid w:val="00594F47"/>
    <w:rsid w:val="00594F72"/>
    <w:rsid w:val="005953BE"/>
    <w:rsid w:val="005954A4"/>
    <w:rsid w:val="00595525"/>
    <w:rsid w:val="00595784"/>
    <w:rsid w:val="0059587D"/>
    <w:rsid w:val="00595F4A"/>
    <w:rsid w:val="00595FE5"/>
    <w:rsid w:val="00596093"/>
    <w:rsid w:val="005960E8"/>
    <w:rsid w:val="0059620B"/>
    <w:rsid w:val="00596391"/>
    <w:rsid w:val="00596659"/>
    <w:rsid w:val="00596722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A7F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4CE"/>
    <w:rsid w:val="005A054A"/>
    <w:rsid w:val="005A0735"/>
    <w:rsid w:val="005A07B7"/>
    <w:rsid w:val="005A0802"/>
    <w:rsid w:val="005A085C"/>
    <w:rsid w:val="005A087D"/>
    <w:rsid w:val="005A096C"/>
    <w:rsid w:val="005A0C13"/>
    <w:rsid w:val="005A0DB9"/>
    <w:rsid w:val="005A10D7"/>
    <w:rsid w:val="005A10E2"/>
    <w:rsid w:val="005A11D5"/>
    <w:rsid w:val="005A1231"/>
    <w:rsid w:val="005A126D"/>
    <w:rsid w:val="005A14D5"/>
    <w:rsid w:val="005A16AB"/>
    <w:rsid w:val="005A198B"/>
    <w:rsid w:val="005A1BD7"/>
    <w:rsid w:val="005A208E"/>
    <w:rsid w:val="005A211E"/>
    <w:rsid w:val="005A229B"/>
    <w:rsid w:val="005A279D"/>
    <w:rsid w:val="005A283E"/>
    <w:rsid w:val="005A28D7"/>
    <w:rsid w:val="005A2986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AA8"/>
    <w:rsid w:val="005A4BE2"/>
    <w:rsid w:val="005A4D13"/>
    <w:rsid w:val="005A4D60"/>
    <w:rsid w:val="005A4F92"/>
    <w:rsid w:val="005A510E"/>
    <w:rsid w:val="005A5139"/>
    <w:rsid w:val="005A51E8"/>
    <w:rsid w:val="005A5258"/>
    <w:rsid w:val="005A5401"/>
    <w:rsid w:val="005A5555"/>
    <w:rsid w:val="005A5582"/>
    <w:rsid w:val="005A5F1D"/>
    <w:rsid w:val="005A6112"/>
    <w:rsid w:val="005A6181"/>
    <w:rsid w:val="005A6209"/>
    <w:rsid w:val="005A6234"/>
    <w:rsid w:val="005A62FB"/>
    <w:rsid w:val="005A6334"/>
    <w:rsid w:val="005A644C"/>
    <w:rsid w:val="005A6569"/>
    <w:rsid w:val="005A66F9"/>
    <w:rsid w:val="005A687C"/>
    <w:rsid w:val="005A68AD"/>
    <w:rsid w:val="005A6993"/>
    <w:rsid w:val="005A6B90"/>
    <w:rsid w:val="005A7010"/>
    <w:rsid w:val="005A7152"/>
    <w:rsid w:val="005A729B"/>
    <w:rsid w:val="005A741B"/>
    <w:rsid w:val="005A7826"/>
    <w:rsid w:val="005A78D9"/>
    <w:rsid w:val="005A796F"/>
    <w:rsid w:val="005A7A28"/>
    <w:rsid w:val="005A7ACA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5EA"/>
    <w:rsid w:val="005B070F"/>
    <w:rsid w:val="005B07E5"/>
    <w:rsid w:val="005B0861"/>
    <w:rsid w:val="005B095D"/>
    <w:rsid w:val="005B0BCF"/>
    <w:rsid w:val="005B0D7F"/>
    <w:rsid w:val="005B0E5F"/>
    <w:rsid w:val="005B0EB6"/>
    <w:rsid w:val="005B119C"/>
    <w:rsid w:val="005B141F"/>
    <w:rsid w:val="005B159D"/>
    <w:rsid w:val="005B16A8"/>
    <w:rsid w:val="005B175D"/>
    <w:rsid w:val="005B1763"/>
    <w:rsid w:val="005B19B2"/>
    <w:rsid w:val="005B1BE0"/>
    <w:rsid w:val="005B2038"/>
    <w:rsid w:val="005B2488"/>
    <w:rsid w:val="005B26B4"/>
    <w:rsid w:val="005B2817"/>
    <w:rsid w:val="005B2841"/>
    <w:rsid w:val="005B2A5A"/>
    <w:rsid w:val="005B2AAA"/>
    <w:rsid w:val="005B2B13"/>
    <w:rsid w:val="005B2C80"/>
    <w:rsid w:val="005B2D11"/>
    <w:rsid w:val="005B2FB4"/>
    <w:rsid w:val="005B3032"/>
    <w:rsid w:val="005B32D6"/>
    <w:rsid w:val="005B349D"/>
    <w:rsid w:val="005B3A28"/>
    <w:rsid w:val="005B3A5A"/>
    <w:rsid w:val="005B3AAB"/>
    <w:rsid w:val="005B3DE2"/>
    <w:rsid w:val="005B3DF8"/>
    <w:rsid w:val="005B3F34"/>
    <w:rsid w:val="005B426C"/>
    <w:rsid w:val="005B4489"/>
    <w:rsid w:val="005B44BB"/>
    <w:rsid w:val="005B45AC"/>
    <w:rsid w:val="005B461E"/>
    <w:rsid w:val="005B484F"/>
    <w:rsid w:val="005B4CBC"/>
    <w:rsid w:val="005B4E63"/>
    <w:rsid w:val="005B4F5D"/>
    <w:rsid w:val="005B5018"/>
    <w:rsid w:val="005B5348"/>
    <w:rsid w:val="005B5470"/>
    <w:rsid w:val="005B57AD"/>
    <w:rsid w:val="005B597D"/>
    <w:rsid w:val="005B5BFE"/>
    <w:rsid w:val="005B5CE0"/>
    <w:rsid w:val="005B5D57"/>
    <w:rsid w:val="005B5E1C"/>
    <w:rsid w:val="005B5E34"/>
    <w:rsid w:val="005B5F15"/>
    <w:rsid w:val="005B61ED"/>
    <w:rsid w:val="005B6402"/>
    <w:rsid w:val="005B6570"/>
    <w:rsid w:val="005B65D2"/>
    <w:rsid w:val="005B668C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828"/>
    <w:rsid w:val="005B79CE"/>
    <w:rsid w:val="005B79DB"/>
    <w:rsid w:val="005B7B0B"/>
    <w:rsid w:val="005B7C99"/>
    <w:rsid w:val="005B7D97"/>
    <w:rsid w:val="005B7DDE"/>
    <w:rsid w:val="005C0106"/>
    <w:rsid w:val="005C0282"/>
    <w:rsid w:val="005C0515"/>
    <w:rsid w:val="005C0789"/>
    <w:rsid w:val="005C0A4A"/>
    <w:rsid w:val="005C0C78"/>
    <w:rsid w:val="005C0CE3"/>
    <w:rsid w:val="005C0CED"/>
    <w:rsid w:val="005C0D41"/>
    <w:rsid w:val="005C0FA9"/>
    <w:rsid w:val="005C102A"/>
    <w:rsid w:val="005C1117"/>
    <w:rsid w:val="005C11C5"/>
    <w:rsid w:val="005C1339"/>
    <w:rsid w:val="005C136E"/>
    <w:rsid w:val="005C1384"/>
    <w:rsid w:val="005C18B5"/>
    <w:rsid w:val="005C1AFA"/>
    <w:rsid w:val="005C1B2A"/>
    <w:rsid w:val="005C1B71"/>
    <w:rsid w:val="005C1D4E"/>
    <w:rsid w:val="005C1DDD"/>
    <w:rsid w:val="005C1DFE"/>
    <w:rsid w:val="005C1F38"/>
    <w:rsid w:val="005C2034"/>
    <w:rsid w:val="005C23EC"/>
    <w:rsid w:val="005C243A"/>
    <w:rsid w:val="005C2778"/>
    <w:rsid w:val="005C289D"/>
    <w:rsid w:val="005C2A17"/>
    <w:rsid w:val="005C2ABE"/>
    <w:rsid w:val="005C2D09"/>
    <w:rsid w:val="005C2DD3"/>
    <w:rsid w:val="005C2EB8"/>
    <w:rsid w:val="005C3599"/>
    <w:rsid w:val="005C35A1"/>
    <w:rsid w:val="005C36EE"/>
    <w:rsid w:val="005C3780"/>
    <w:rsid w:val="005C39BD"/>
    <w:rsid w:val="005C3B06"/>
    <w:rsid w:val="005C3BC2"/>
    <w:rsid w:val="005C3C9E"/>
    <w:rsid w:val="005C3D3C"/>
    <w:rsid w:val="005C438B"/>
    <w:rsid w:val="005C4408"/>
    <w:rsid w:val="005C4727"/>
    <w:rsid w:val="005C4835"/>
    <w:rsid w:val="005C4962"/>
    <w:rsid w:val="005C4A4B"/>
    <w:rsid w:val="005C4D29"/>
    <w:rsid w:val="005C5069"/>
    <w:rsid w:val="005C557D"/>
    <w:rsid w:val="005C563F"/>
    <w:rsid w:val="005C5675"/>
    <w:rsid w:val="005C581B"/>
    <w:rsid w:val="005C5872"/>
    <w:rsid w:val="005C5A26"/>
    <w:rsid w:val="005C5A52"/>
    <w:rsid w:val="005C5A93"/>
    <w:rsid w:val="005C5BD0"/>
    <w:rsid w:val="005C5C57"/>
    <w:rsid w:val="005C5FB1"/>
    <w:rsid w:val="005C6092"/>
    <w:rsid w:val="005C632D"/>
    <w:rsid w:val="005C65A0"/>
    <w:rsid w:val="005C6608"/>
    <w:rsid w:val="005C6A9B"/>
    <w:rsid w:val="005C6B8C"/>
    <w:rsid w:val="005C6F85"/>
    <w:rsid w:val="005C6FB5"/>
    <w:rsid w:val="005C7082"/>
    <w:rsid w:val="005C7140"/>
    <w:rsid w:val="005C7209"/>
    <w:rsid w:val="005C7331"/>
    <w:rsid w:val="005C75A4"/>
    <w:rsid w:val="005C75F0"/>
    <w:rsid w:val="005C768B"/>
    <w:rsid w:val="005C7986"/>
    <w:rsid w:val="005C7B61"/>
    <w:rsid w:val="005C7B84"/>
    <w:rsid w:val="005C7BBE"/>
    <w:rsid w:val="005C7D0F"/>
    <w:rsid w:val="005D000D"/>
    <w:rsid w:val="005D0272"/>
    <w:rsid w:val="005D04A7"/>
    <w:rsid w:val="005D06A3"/>
    <w:rsid w:val="005D0986"/>
    <w:rsid w:val="005D0B19"/>
    <w:rsid w:val="005D0D0A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BC"/>
    <w:rsid w:val="005D1FE0"/>
    <w:rsid w:val="005D239F"/>
    <w:rsid w:val="005D23E0"/>
    <w:rsid w:val="005D2572"/>
    <w:rsid w:val="005D26B8"/>
    <w:rsid w:val="005D2826"/>
    <w:rsid w:val="005D28BA"/>
    <w:rsid w:val="005D2905"/>
    <w:rsid w:val="005D2920"/>
    <w:rsid w:val="005D292F"/>
    <w:rsid w:val="005D2985"/>
    <w:rsid w:val="005D2D8C"/>
    <w:rsid w:val="005D2E60"/>
    <w:rsid w:val="005D2EEE"/>
    <w:rsid w:val="005D304A"/>
    <w:rsid w:val="005D32EA"/>
    <w:rsid w:val="005D3317"/>
    <w:rsid w:val="005D34C9"/>
    <w:rsid w:val="005D3667"/>
    <w:rsid w:val="005D38C7"/>
    <w:rsid w:val="005D3908"/>
    <w:rsid w:val="005D3BC8"/>
    <w:rsid w:val="005D3F6F"/>
    <w:rsid w:val="005D3F7E"/>
    <w:rsid w:val="005D453E"/>
    <w:rsid w:val="005D4619"/>
    <w:rsid w:val="005D4859"/>
    <w:rsid w:val="005D493C"/>
    <w:rsid w:val="005D4A7D"/>
    <w:rsid w:val="005D4E64"/>
    <w:rsid w:val="005D4FDD"/>
    <w:rsid w:val="005D529C"/>
    <w:rsid w:val="005D57BA"/>
    <w:rsid w:val="005D5A03"/>
    <w:rsid w:val="005D5AF8"/>
    <w:rsid w:val="005D5B4B"/>
    <w:rsid w:val="005D5B73"/>
    <w:rsid w:val="005D5D19"/>
    <w:rsid w:val="005D5DE0"/>
    <w:rsid w:val="005D6328"/>
    <w:rsid w:val="005D6470"/>
    <w:rsid w:val="005D65E0"/>
    <w:rsid w:val="005D6827"/>
    <w:rsid w:val="005D69CA"/>
    <w:rsid w:val="005D6A2D"/>
    <w:rsid w:val="005D6A6F"/>
    <w:rsid w:val="005D6AE0"/>
    <w:rsid w:val="005D6B9B"/>
    <w:rsid w:val="005D6C4C"/>
    <w:rsid w:val="005D6F34"/>
    <w:rsid w:val="005D70B6"/>
    <w:rsid w:val="005D70DA"/>
    <w:rsid w:val="005D7196"/>
    <w:rsid w:val="005D71E2"/>
    <w:rsid w:val="005D7217"/>
    <w:rsid w:val="005D730C"/>
    <w:rsid w:val="005D761D"/>
    <w:rsid w:val="005D764B"/>
    <w:rsid w:val="005D7698"/>
    <w:rsid w:val="005D77BB"/>
    <w:rsid w:val="005D78B4"/>
    <w:rsid w:val="005D7BED"/>
    <w:rsid w:val="005D7DFB"/>
    <w:rsid w:val="005D7E37"/>
    <w:rsid w:val="005E02A5"/>
    <w:rsid w:val="005E04DB"/>
    <w:rsid w:val="005E05AA"/>
    <w:rsid w:val="005E062F"/>
    <w:rsid w:val="005E0636"/>
    <w:rsid w:val="005E065E"/>
    <w:rsid w:val="005E0C2D"/>
    <w:rsid w:val="005E0E5A"/>
    <w:rsid w:val="005E0ED7"/>
    <w:rsid w:val="005E0F60"/>
    <w:rsid w:val="005E1076"/>
    <w:rsid w:val="005E10E0"/>
    <w:rsid w:val="005E1152"/>
    <w:rsid w:val="005E12BD"/>
    <w:rsid w:val="005E187F"/>
    <w:rsid w:val="005E194D"/>
    <w:rsid w:val="005E199F"/>
    <w:rsid w:val="005E19F5"/>
    <w:rsid w:val="005E1A99"/>
    <w:rsid w:val="005E1C79"/>
    <w:rsid w:val="005E1CB5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BF2"/>
    <w:rsid w:val="005E2C1A"/>
    <w:rsid w:val="005E2C75"/>
    <w:rsid w:val="005E2D5F"/>
    <w:rsid w:val="005E2F33"/>
    <w:rsid w:val="005E3108"/>
    <w:rsid w:val="005E327A"/>
    <w:rsid w:val="005E3348"/>
    <w:rsid w:val="005E33F0"/>
    <w:rsid w:val="005E3837"/>
    <w:rsid w:val="005E38AA"/>
    <w:rsid w:val="005E38AD"/>
    <w:rsid w:val="005E38CE"/>
    <w:rsid w:val="005E390F"/>
    <w:rsid w:val="005E395B"/>
    <w:rsid w:val="005E39B0"/>
    <w:rsid w:val="005E3CAD"/>
    <w:rsid w:val="005E3E3F"/>
    <w:rsid w:val="005E3EC9"/>
    <w:rsid w:val="005E3F4D"/>
    <w:rsid w:val="005E3F8D"/>
    <w:rsid w:val="005E4003"/>
    <w:rsid w:val="005E40A8"/>
    <w:rsid w:val="005E40AE"/>
    <w:rsid w:val="005E40C9"/>
    <w:rsid w:val="005E40F8"/>
    <w:rsid w:val="005E41C0"/>
    <w:rsid w:val="005E41D1"/>
    <w:rsid w:val="005E4208"/>
    <w:rsid w:val="005E4216"/>
    <w:rsid w:val="005E4262"/>
    <w:rsid w:val="005E44D7"/>
    <w:rsid w:val="005E4857"/>
    <w:rsid w:val="005E4928"/>
    <w:rsid w:val="005E49C9"/>
    <w:rsid w:val="005E4A88"/>
    <w:rsid w:val="005E4C0F"/>
    <w:rsid w:val="005E4DD5"/>
    <w:rsid w:val="005E4E74"/>
    <w:rsid w:val="005E4ED0"/>
    <w:rsid w:val="005E51EF"/>
    <w:rsid w:val="005E5297"/>
    <w:rsid w:val="005E5343"/>
    <w:rsid w:val="005E5361"/>
    <w:rsid w:val="005E53D6"/>
    <w:rsid w:val="005E5496"/>
    <w:rsid w:val="005E5520"/>
    <w:rsid w:val="005E5689"/>
    <w:rsid w:val="005E57A2"/>
    <w:rsid w:val="005E58E5"/>
    <w:rsid w:val="005E594E"/>
    <w:rsid w:val="005E5AD2"/>
    <w:rsid w:val="005E5C2E"/>
    <w:rsid w:val="005E5C37"/>
    <w:rsid w:val="005E5D97"/>
    <w:rsid w:val="005E5DC9"/>
    <w:rsid w:val="005E5DD6"/>
    <w:rsid w:val="005E6725"/>
    <w:rsid w:val="005E69DB"/>
    <w:rsid w:val="005E6A65"/>
    <w:rsid w:val="005E6DF6"/>
    <w:rsid w:val="005E725D"/>
    <w:rsid w:val="005E72F6"/>
    <w:rsid w:val="005E7989"/>
    <w:rsid w:val="005E7AAA"/>
    <w:rsid w:val="005E7AAB"/>
    <w:rsid w:val="005E7B80"/>
    <w:rsid w:val="005E7B94"/>
    <w:rsid w:val="005E7BA7"/>
    <w:rsid w:val="005E7BD6"/>
    <w:rsid w:val="005E7C0B"/>
    <w:rsid w:val="005E7D31"/>
    <w:rsid w:val="005E7E7D"/>
    <w:rsid w:val="005E7EFF"/>
    <w:rsid w:val="005F002C"/>
    <w:rsid w:val="005F0149"/>
    <w:rsid w:val="005F03C3"/>
    <w:rsid w:val="005F03DA"/>
    <w:rsid w:val="005F04A6"/>
    <w:rsid w:val="005F0539"/>
    <w:rsid w:val="005F05EF"/>
    <w:rsid w:val="005F063A"/>
    <w:rsid w:val="005F073C"/>
    <w:rsid w:val="005F0865"/>
    <w:rsid w:val="005F09A0"/>
    <w:rsid w:val="005F09EB"/>
    <w:rsid w:val="005F0A07"/>
    <w:rsid w:val="005F0A25"/>
    <w:rsid w:val="005F0A77"/>
    <w:rsid w:val="005F0C89"/>
    <w:rsid w:val="005F0CA5"/>
    <w:rsid w:val="005F0D49"/>
    <w:rsid w:val="005F0E59"/>
    <w:rsid w:val="005F0E70"/>
    <w:rsid w:val="005F0F07"/>
    <w:rsid w:val="005F0F65"/>
    <w:rsid w:val="005F112F"/>
    <w:rsid w:val="005F165A"/>
    <w:rsid w:val="005F1765"/>
    <w:rsid w:val="005F19E1"/>
    <w:rsid w:val="005F1B32"/>
    <w:rsid w:val="005F1FF7"/>
    <w:rsid w:val="005F2000"/>
    <w:rsid w:val="005F21B1"/>
    <w:rsid w:val="005F21FC"/>
    <w:rsid w:val="005F22E0"/>
    <w:rsid w:val="005F2410"/>
    <w:rsid w:val="005F2588"/>
    <w:rsid w:val="005F284C"/>
    <w:rsid w:val="005F2A64"/>
    <w:rsid w:val="005F2A6C"/>
    <w:rsid w:val="005F2C09"/>
    <w:rsid w:val="005F2DA4"/>
    <w:rsid w:val="005F30CA"/>
    <w:rsid w:val="005F33A8"/>
    <w:rsid w:val="005F33D3"/>
    <w:rsid w:val="005F3479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5E5"/>
    <w:rsid w:val="005F462F"/>
    <w:rsid w:val="005F4A78"/>
    <w:rsid w:val="005F4CF1"/>
    <w:rsid w:val="005F5062"/>
    <w:rsid w:val="005F54A1"/>
    <w:rsid w:val="005F54A3"/>
    <w:rsid w:val="005F568F"/>
    <w:rsid w:val="005F5762"/>
    <w:rsid w:val="005F5879"/>
    <w:rsid w:val="005F5BDF"/>
    <w:rsid w:val="005F5FE9"/>
    <w:rsid w:val="005F6111"/>
    <w:rsid w:val="005F61BD"/>
    <w:rsid w:val="005F61D7"/>
    <w:rsid w:val="005F6340"/>
    <w:rsid w:val="005F63B2"/>
    <w:rsid w:val="005F6527"/>
    <w:rsid w:val="005F6626"/>
    <w:rsid w:val="005F67B4"/>
    <w:rsid w:val="005F6875"/>
    <w:rsid w:val="005F6C77"/>
    <w:rsid w:val="005F6C7A"/>
    <w:rsid w:val="005F6D74"/>
    <w:rsid w:val="005F6F35"/>
    <w:rsid w:val="005F6F43"/>
    <w:rsid w:val="005F6FF6"/>
    <w:rsid w:val="005F7092"/>
    <w:rsid w:val="005F7165"/>
    <w:rsid w:val="005F728F"/>
    <w:rsid w:val="005F7396"/>
    <w:rsid w:val="005F740C"/>
    <w:rsid w:val="005F7561"/>
    <w:rsid w:val="005F7744"/>
    <w:rsid w:val="005F798B"/>
    <w:rsid w:val="005F79FF"/>
    <w:rsid w:val="005F7AEA"/>
    <w:rsid w:val="005F7BF6"/>
    <w:rsid w:val="005F7CA6"/>
    <w:rsid w:val="005F7D2E"/>
    <w:rsid w:val="005F7DEB"/>
    <w:rsid w:val="005F7DEC"/>
    <w:rsid w:val="005F7DFA"/>
    <w:rsid w:val="005F7E9E"/>
    <w:rsid w:val="005F7EFF"/>
    <w:rsid w:val="00600126"/>
    <w:rsid w:val="006002F8"/>
    <w:rsid w:val="006004EA"/>
    <w:rsid w:val="006007C2"/>
    <w:rsid w:val="006007F0"/>
    <w:rsid w:val="0060089D"/>
    <w:rsid w:val="00600AF0"/>
    <w:rsid w:val="00600C18"/>
    <w:rsid w:val="006014FE"/>
    <w:rsid w:val="006015A6"/>
    <w:rsid w:val="006016E8"/>
    <w:rsid w:val="006017F7"/>
    <w:rsid w:val="00601AD6"/>
    <w:rsid w:val="00601EB3"/>
    <w:rsid w:val="00601EFF"/>
    <w:rsid w:val="00601FA9"/>
    <w:rsid w:val="006021E9"/>
    <w:rsid w:val="00602290"/>
    <w:rsid w:val="00602352"/>
    <w:rsid w:val="006026F1"/>
    <w:rsid w:val="0060284A"/>
    <w:rsid w:val="006028D0"/>
    <w:rsid w:val="0060290B"/>
    <w:rsid w:val="00602A55"/>
    <w:rsid w:val="00602AFF"/>
    <w:rsid w:val="00602B40"/>
    <w:rsid w:val="00602C9F"/>
    <w:rsid w:val="00602DFC"/>
    <w:rsid w:val="00602FAD"/>
    <w:rsid w:val="00603042"/>
    <w:rsid w:val="00603156"/>
    <w:rsid w:val="00603477"/>
    <w:rsid w:val="0060354B"/>
    <w:rsid w:val="0060360D"/>
    <w:rsid w:val="00603737"/>
    <w:rsid w:val="00603932"/>
    <w:rsid w:val="0060397B"/>
    <w:rsid w:val="006039F8"/>
    <w:rsid w:val="00603ADC"/>
    <w:rsid w:val="00603B06"/>
    <w:rsid w:val="00603D5B"/>
    <w:rsid w:val="00603EE3"/>
    <w:rsid w:val="0060401C"/>
    <w:rsid w:val="00604079"/>
    <w:rsid w:val="006041C2"/>
    <w:rsid w:val="0060428E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1A"/>
    <w:rsid w:val="00605864"/>
    <w:rsid w:val="00605922"/>
    <w:rsid w:val="006059DE"/>
    <w:rsid w:val="00605AE7"/>
    <w:rsid w:val="00605CCB"/>
    <w:rsid w:val="0060609D"/>
    <w:rsid w:val="0060623B"/>
    <w:rsid w:val="006062D6"/>
    <w:rsid w:val="006064BA"/>
    <w:rsid w:val="006067B5"/>
    <w:rsid w:val="0060692A"/>
    <w:rsid w:val="00606950"/>
    <w:rsid w:val="00606A5A"/>
    <w:rsid w:val="00606B61"/>
    <w:rsid w:val="00606BD2"/>
    <w:rsid w:val="00606EE0"/>
    <w:rsid w:val="00606FD5"/>
    <w:rsid w:val="00607296"/>
    <w:rsid w:val="006072A3"/>
    <w:rsid w:val="0060759B"/>
    <w:rsid w:val="0060771E"/>
    <w:rsid w:val="0060781E"/>
    <w:rsid w:val="00607838"/>
    <w:rsid w:val="0060788D"/>
    <w:rsid w:val="00607B93"/>
    <w:rsid w:val="00607D3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C3B"/>
    <w:rsid w:val="00610D40"/>
    <w:rsid w:val="00610E1E"/>
    <w:rsid w:val="00610E89"/>
    <w:rsid w:val="0061117F"/>
    <w:rsid w:val="006111B7"/>
    <w:rsid w:val="006113B4"/>
    <w:rsid w:val="0061184F"/>
    <w:rsid w:val="00611927"/>
    <w:rsid w:val="006119EA"/>
    <w:rsid w:val="00611D11"/>
    <w:rsid w:val="00611F9A"/>
    <w:rsid w:val="00612217"/>
    <w:rsid w:val="00612258"/>
    <w:rsid w:val="006122B1"/>
    <w:rsid w:val="00612537"/>
    <w:rsid w:val="00612682"/>
    <w:rsid w:val="0061289A"/>
    <w:rsid w:val="006128DD"/>
    <w:rsid w:val="00612920"/>
    <w:rsid w:val="00612A45"/>
    <w:rsid w:val="00612A7A"/>
    <w:rsid w:val="00612AC8"/>
    <w:rsid w:val="00612C18"/>
    <w:rsid w:val="00612C92"/>
    <w:rsid w:val="00612EF3"/>
    <w:rsid w:val="00612EFF"/>
    <w:rsid w:val="00612FC4"/>
    <w:rsid w:val="006131F0"/>
    <w:rsid w:val="00613216"/>
    <w:rsid w:val="006132B5"/>
    <w:rsid w:val="00613357"/>
    <w:rsid w:val="00613378"/>
    <w:rsid w:val="00613681"/>
    <w:rsid w:val="006136AA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375"/>
    <w:rsid w:val="00614376"/>
    <w:rsid w:val="006148DE"/>
    <w:rsid w:val="00614BBF"/>
    <w:rsid w:val="00614CC1"/>
    <w:rsid w:val="00614CCD"/>
    <w:rsid w:val="00615008"/>
    <w:rsid w:val="006150D2"/>
    <w:rsid w:val="006151C3"/>
    <w:rsid w:val="006151CF"/>
    <w:rsid w:val="00615653"/>
    <w:rsid w:val="00615665"/>
    <w:rsid w:val="006156B8"/>
    <w:rsid w:val="006156EE"/>
    <w:rsid w:val="00615ADC"/>
    <w:rsid w:val="00615B37"/>
    <w:rsid w:val="00615BEC"/>
    <w:rsid w:val="00615D0A"/>
    <w:rsid w:val="00615D43"/>
    <w:rsid w:val="00615D77"/>
    <w:rsid w:val="00615DEA"/>
    <w:rsid w:val="00615E2E"/>
    <w:rsid w:val="00615F66"/>
    <w:rsid w:val="006161D8"/>
    <w:rsid w:val="006161DC"/>
    <w:rsid w:val="006161EB"/>
    <w:rsid w:val="00616650"/>
    <w:rsid w:val="00616681"/>
    <w:rsid w:val="006168B5"/>
    <w:rsid w:val="00616B5C"/>
    <w:rsid w:val="00616BDD"/>
    <w:rsid w:val="00616CED"/>
    <w:rsid w:val="00616CF9"/>
    <w:rsid w:val="00616EF5"/>
    <w:rsid w:val="00617333"/>
    <w:rsid w:val="00617414"/>
    <w:rsid w:val="006174B3"/>
    <w:rsid w:val="00617506"/>
    <w:rsid w:val="00617577"/>
    <w:rsid w:val="00617653"/>
    <w:rsid w:val="006176C6"/>
    <w:rsid w:val="00617723"/>
    <w:rsid w:val="00617806"/>
    <w:rsid w:val="00617932"/>
    <w:rsid w:val="00617B88"/>
    <w:rsid w:val="00617BFB"/>
    <w:rsid w:val="00617DCA"/>
    <w:rsid w:val="0062022C"/>
    <w:rsid w:val="00620285"/>
    <w:rsid w:val="00620331"/>
    <w:rsid w:val="0062045F"/>
    <w:rsid w:val="0062048E"/>
    <w:rsid w:val="00620617"/>
    <w:rsid w:val="00620640"/>
    <w:rsid w:val="00620823"/>
    <w:rsid w:val="00620955"/>
    <w:rsid w:val="00620B0E"/>
    <w:rsid w:val="00620BCB"/>
    <w:rsid w:val="00620D2E"/>
    <w:rsid w:val="00620D4A"/>
    <w:rsid w:val="00620D88"/>
    <w:rsid w:val="00620E97"/>
    <w:rsid w:val="0062111C"/>
    <w:rsid w:val="006212D0"/>
    <w:rsid w:val="0062135A"/>
    <w:rsid w:val="006213A8"/>
    <w:rsid w:val="006214EE"/>
    <w:rsid w:val="00621711"/>
    <w:rsid w:val="00621989"/>
    <w:rsid w:val="00621A5B"/>
    <w:rsid w:val="00621AC9"/>
    <w:rsid w:val="00621B94"/>
    <w:rsid w:val="00621C6F"/>
    <w:rsid w:val="00621E52"/>
    <w:rsid w:val="00621ED2"/>
    <w:rsid w:val="00621F90"/>
    <w:rsid w:val="0062263C"/>
    <w:rsid w:val="006226EB"/>
    <w:rsid w:val="006226F9"/>
    <w:rsid w:val="00622860"/>
    <w:rsid w:val="0062289C"/>
    <w:rsid w:val="00622954"/>
    <w:rsid w:val="0062295B"/>
    <w:rsid w:val="00622A49"/>
    <w:rsid w:val="00622BEA"/>
    <w:rsid w:val="00622C0D"/>
    <w:rsid w:val="00622C1A"/>
    <w:rsid w:val="00622C26"/>
    <w:rsid w:val="00622D7A"/>
    <w:rsid w:val="00622DF4"/>
    <w:rsid w:val="00622E5C"/>
    <w:rsid w:val="00622F4C"/>
    <w:rsid w:val="00622FEF"/>
    <w:rsid w:val="0062315B"/>
    <w:rsid w:val="00623223"/>
    <w:rsid w:val="0062326E"/>
    <w:rsid w:val="00623292"/>
    <w:rsid w:val="00623853"/>
    <w:rsid w:val="00623AA1"/>
    <w:rsid w:val="00623E1F"/>
    <w:rsid w:val="00623F66"/>
    <w:rsid w:val="00624020"/>
    <w:rsid w:val="00624038"/>
    <w:rsid w:val="0062405C"/>
    <w:rsid w:val="00624072"/>
    <w:rsid w:val="0062409D"/>
    <w:rsid w:val="0062421E"/>
    <w:rsid w:val="00624581"/>
    <w:rsid w:val="0062467E"/>
    <w:rsid w:val="006248A6"/>
    <w:rsid w:val="006248DF"/>
    <w:rsid w:val="0062497F"/>
    <w:rsid w:val="00624C31"/>
    <w:rsid w:val="00624D36"/>
    <w:rsid w:val="00624F09"/>
    <w:rsid w:val="00624F40"/>
    <w:rsid w:val="00624FDF"/>
    <w:rsid w:val="00625004"/>
    <w:rsid w:val="00625125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21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03A"/>
    <w:rsid w:val="006272FD"/>
    <w:rsid w:val="0062730E"/>
    <w:rsid w:val="0062742A"/>
    <w:rsid w:val="0062760D"/>
    <w:rsid w:val="006277DD"/>
    <w:rsid w:val="0062786B"/>
    <w:rsid w:val="00627CB3"/>
    <w:rsid w:val="00627E86"/>
    <w:rsid w:val="00627FF7"/>
    <w:rsid w:val="0063060F"/>
    <w:rsid w:val="00630739"/>
    <w:rsid w:val="0063078E"/>
    <w:rsid w:val="00630885"/>
    <w:rsid w:val="00630974"/>
    <w:rsid w:val="006309B3"/>
    <w:rsid w:val="00630CDF"/>
    <w:rsid w:val="00630D67"/>
    <w:rsid w:val="00630E26"/>
    <w:rsid w:val="00630F7E"/>
    <w:rsid w:val="00630FA3"/>
    <w:rsid w:val="006311BF"/>
    <w:rsid w:val="006311FD"/>
    <w:rsid w:val="0063124B"/>
    <w:rsid w:val="006314EB"/>
    <w:rsid w:val="0063168D"/>
    <w:rsid w:val="00631729"/>
    <w:rsid w:val="0063195B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6CD"/>
    <w:rsid w:val="0063273A"/>
    <w:rsid w:val="00632A37"/>
    <w:rsid w:val="00632BBA"/>
    <w:rsid w:val="00632C55"/>
    <w:rsid w:val="00632E78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64E"/>
    <w:rsid w:val="0063378E"/>
    <w:rsid w:val="006337CD"/>
    <w:rsid w:val="0063388A"/>
    <w:rsid w:val="006338A2"/>
    <w:rsid w:val="006339C4"/>
    <w:rsid w:val="00633BD1"/>
    <w:rsid w:val="00634003"/>
    <w:rsid w:val="006342D8"/>
    <w:rsid w:val="00634331"/>
    <w:rsid w:val="00634405"/>
    <w:rsid w:val="0063444C"/>
    <w:rsid w:val="0063450A"/>
    <w:rsid w:val="0063485F"/>
    <w:rsid w:val="00634870"/>
    <w:rsid w:val="00634896"/>
    <w:rsid w:val="00634B3C"/>
    <w:rsid w:val="00634BFF"/>
    <w:rsid w:val="00634C6B"/>
    <w:rsid w:val="00634D87"/>
    <w:rsid w:val="00634E0A"/>
    <w:rsid w:val="00634F15"/>
    <w:rsid w:val="00635208"/>
    <w:rsid w:val="00635343"/>
    <w:rsid w:val="006353FE"/>
    <w:rsid w:val="00635660"/>
    <w:rsid w:val="00635795"/>
    <w:rsid w:val="0063588C"/>
    <w:rsid w:val="00635C83"/>
    <w:rsid w:val="00635CCD"/>
    <w:rsid w:val="00635E47"/>
    <w:rsid w:val="0063637E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BB1"/>
    <w:rsid w:val="00636C14"/>
    <w:rsid w:val="00636C3A"/>
    <w:rsid w:val="00636D38"/>
    <w:rsid w:val="00636E7D"/>
    <w:rsid w:val="006370A3"/>
    <w:rsid w:val="006370E1"/>
    <w:rsid w:val="00637206"/>
    <w:rsid w:val="0063735E"/>
    <w:rsid w:val="00637781"/>
    <w:rsid w:val="00637868"/>
    <w:rsid w:val="006378F2"/>
    <w:rsid w:val="00637B86"/>
    <w:rsid w:val="00637D5C"/>
    <w:rsid w:val="006401C4"/>
    <w:rsid w:val="00640463"/>
    <w:rsid w:val="00640471"/>
    <w:rsid w:val="00640668"/>
    <w:rsid w:val="00640AB4"/>
    <w:rsid w:val="00640C92"/>
    <w:rsid w:val="00640F0D"/>
    <w:rsid w:val="00641009"/>
    <w:rsid w:val="006411FC"/>
    <w:rsid w:val="00641406"/>
    <w:rsid w:val="006415AC"/>
    <w:rsid w:val="00641762"/>
    <w:rsid w:val="00641D27"/>
    <w:rsid w:val="00641EEF"/>
    <w:rsid w:val="006421DD"/>
    <w:rsid w:val="006425C4"/>
    <w:rsid w:val="00642A3F"/>
    <w:rsid w:val="00642B09"/>
    <w:rsid w:val="00642C02"/>
    <w:rsid w:val="00642E6F"/>
    <w:rsid w:val="00642F83"/>
    <w:rsid w:val="0064341E"/>
    <w:rsid w:val="006436B7"/>
    <w:rsid w:val="006438B1"/>
    <w:rsid w:val="00643916"/>
    <w:rsid w:val="00643AC3"/>
    <w:rsid w:val="00643ADF"/>
    <w:rsid w:val="00643AF6"/>
    <w:rsid w:val="00643B40"/>
    <w:rsid w:val="00643C3C"/>
    <w:rsid w:val="00643E9C"/>
    <w:rsid w:val="00643EFB"/>
    <w:rsid w:val="0064415A"/>
    <w:rsid w:val="006441D0"/>
    <w:rsid w:val="0064435E"/>
    <w:rsid w:val="006446E4"/>
    <w:rsid w:val="006447FB"/>
    <w:rsid w:val="00644817"/>
    <w:rsid w:val="0064489B"/>
    <w:rsid w:val="00644DAA"/>
    <w:rsid w:val="00644F74"/>
    <w:rsid w:val="00644FCB"/>
    <w:rsid w:val="00645085"/>
    <w:rsid w:val="00645147"/>
    <w:rsid w:val="00645226"/>
    <w:rsid w:val="006454D0"/>
    <w:rsid w:val="00645829"/>
    <w:rsid w:val="00645969"/>
    <w:rsid w:val="00645B88"/>
    <w:rsid w:val="00645D7C"/>
    <w:rsid w:val="0064608E"/>
    <w:rsid w:val="00646173"/>
    <w:rsid w:val="00646217"/>
    <w:rsid w:val="0064643C"/>
    <w:rsid w:val="00646537"/>
    <w:rsid w:val="006465C4"/>
    <w:rsid w:val="0064660F"/>
    <w:rsid w:val="0064675F"/>
    <w:rsid w:val="0064677C"/>
    <w:rsid w:val="00646D17"/>
    <w:rsid w:val="00646E04"/>
    <w:rsid w:val="0064712B"/>
    <w:rsid w:val="00647164"/>
    <w:rsid w:val="006471CF"/>
    <w:rsid w:val="006475D7"/>
    <w:rsid w:val="0064773B"/>
    <w:rsid w:val="006477FA"/>
    <w:rsid w:val="00647863"/>
    <w:rsid w:val="0064799F"/>
    <w:rsid w:val="00647A18"/>
    <w:rsid w:val="00647A98"/>
    <w:rsid w:val="00647BB5"/>
    <w:rsid w:val="00650079"/>
    <w:rsid w:val="0065078B"/>
    <w:rsid w:val="006507D1"/>
    <w:rsid w:val="00650851"/>
    <w:rsid w:val="00650907"/>
    <w:rsid w:val="00650A4F"/>
    <w:rsid w:val="00650C1B"/>
    <w:rsid w:val="00650C57"/>
    <w:rsid w:val="00650D19"/>
    <w:rsid w:val="00650E4D"/>
    <w:rsid w:val="00650E9E"/>
    <w:rsid w:val="0065114E"/>
    <w:rsid w:val="0065129E"/>
    <w:rsid w:val="006512E7"/>
    <w:rsid w:val="006513DA"/>
    <w:rsid w:val="00651442"/>
    <w:rsid w:val="00651583"/>
    <w:rsid w:val="006516EA"/>
    <w:rsid w:val="006516F4"/>
    <w:rsid w:val="00651732"/>
    <w:rsid w:val="00651A26"/>
    <w:rsid w:val="00651ACE"/>
    <w:rsid w:val="00651C33"/>
    <w:rsid w:val="00651DCE"/>
    <w:rsid w:val="00651ED4"/>
    <w:rsid w:val="00651F13"/>
    <w:rsid w:val="00651FD3"/>
    <w:rsid w:val="0065205B"/>
    <w:rsid w:val="0065208E"/>
    <w:rsid w:val="006520A8"/>
    <w:rsid w:val="006520D7"/>
    <w:rsid w:val="006525A3"/>
    <w:rsid w:val="006526CF"/>
    <w:rsid w:val="006526DA"/>
    <w:rsid w:val="00652771"/>
    <w:rsid w:val="006528BD"/>
    <w:rsid w:val="0065292A"/>
    <w:rsid w:val="00652A5B"/>
    <w:rsid w:val="00652AA3"/>
    <w:rsid w:val="00652C0A"/>
    <w:rsid w:val="00652CCD"/>
    <w:rsid w:val="00652D68"/>
    <w:rsid w:val="00652DA7"/>
    <w:rsid w:val="00652F0E"/>
    <w:rsid w:val="006530B2"/>
    <w:rsid w:val="006532AB"/>
    <w:rsid w:val="006535AF"/>
    <w:rsid w:val="00653613"/>
    <w:rsid w:val="0065378E"/>
    <w:rsid w:val="006537ED"/>
    <w:rsid w:val="0065397D"/>
    <w:rsid w:val="00653C48"/>
    <w:rsid w:val="00653CF5"/>
    <w:rsid w:val="00653E5B"/>
    <w:rsid w:val="00653EA0"/>
    <w:rsid w:val="006540C1"/>
    <w:rsid w:val="00654108"/>
    <w:rsid w:val="00654275"/>
    <w:rsid w:val="00654289"/>
    <w:rsid w:val="00654743"/>
    <w:rsid w:val="00654C46"/>
    <w:rsid w:val="00654C61"/>
    <w:rsid w:val="00655231"/>
    <w:rsid w:val="006552C9"/>
    <w:rsid w:val="00655561"/>
    <w:rsid w:val="006555C9"/>
    <w:rsid w:val="006557F2"/>
    <w:rsid w:val="00655927"/>
    <w:rsid w:val="00655A43"/>
    <w:rsid w:val="00655A7F"/>
    <w:rsid w:val="00655F61"/>
    <w:rsid w:val="006560D9"/>
    <w:rsid w:val="00656183"/>
    <w:rsid w:val="00656264"/>
    <w:rsid w:val="00656377"/>
    <w:rsid w:val="00656494"/>
    <w:rsid w:val="00656639"/>
    <w:rsid w:val="00656764"/>
    <w:rsid w:val="006567A9"/>
    <w:rsid w:val="0065682A"/>
    <w:rsid w:val="0065682B"/>
    <w:rsid w:val="00656909"/>
    <w:rsid w:val="00656EB1"/>
    <w:rsid w:val="00657065"/>
    <w:rsid w:val="006570BB"/>
    <w:rsid w:val="006571B8"/>
    <w:rsid w:val="0065723F"/>
    <w:rsid w:val="0065730E"/>
    <w:rsid w:val="006573D6"/>
    <w:rsid w:val="006574DB"/>
    <w:rsid w:val="0065758E"/>
    <w:rsid w:val="0065758F"/>
    <w:rsid w:val="006575AD"/>
    <w:rsid w:val="0065762B"/>
    <w:rsid w:val="006578F9"/>
    <w:rsid w:val="0065799E"/>
    <w:rsid w:val="00657B95"/>
    <w:rsid w:val="00657C2F"/>
    <w:rsid w:val="00657CE6"/>
    <w:rsid w:val="00657D87"/>
    <w:rsid w:val="00657DDD"/>
    <w:rsid w:val="00657F4E"/>
    <w:rsid w:val="00660092"/>
    <w:rsid w:val="00660204"/>
    <w:rsid w:val="006603C8"/>
    <w:rsid w:val="006604CF"/>
    <w:rsid w:val="00660576"/>
    <w:rsid w:val="00660ACE"/>
    <w:rsid w:val="00660D92"/>
    <w:rsid w:val="00660EA3"/>
    <w:rsid w:val="006610AB"/>
    <w:rsid w:val="00661280"/>
    <w:rsid w:val="006613BF"/>
    <w:rsid w:val="0066148E"/>
    <w:rsid w:val="00661537"/>
    <w:rsid w:val="006616F4"/>
    <w:rsid w:val="006617FD"/>
    <w:rsid w:val="00661A25"/>
    <w:rsid w:val="00661B84"/>
    <w:rsid w:val="00661C17"/>
    <w:rsid w:val="00661D87"/>
    <w:rsid w:val="006624BE"/>
    <w:rsid w:val="00662795"/>
    <w:rsid w:val="006628E8"/>
    <w:rsid w:val="00662B25"/>
    <w:rsid w:val="00662C3F"/>
    <w:rsid w:val="00662C73"/>
    <w:rsid w:val="00662DD5"/>
    <w:rsid w:val="00662FC3"/>
    <w:rsid w:val="00663118"/>
    <w:rsid w:val="00663314"/>
    <w:rsid w:val="006633EC"/>
    <w:rsid w:val="00663455"/>
    <w:rsid w:val="006634B8"/>
    <w:rsid w:val="006634FB"/>
    <w:rsid w:val="00663866"/>
    <w:rsid w:val="0066389D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EEE"/>
    <w:rsid w:val="00665F95"/>
    <w:rsid w:val="00666025"/>
    <w:rsid w:val="00666066"/>
    <w:rsid w:val="00666171"/>
    <w:rsid w:val="006663B9"/>
    <w:rsid w:val="00666469"/>
    <w:rsid w:val="00666511"/>
    <w:rsid w:val="00666520"/>
    <w:rsid w:val="006665A9"/>
    <w:rsid w:val="006667BC"/>
    <w:rsid w:val="00666BF4"/>
    <w:rsid w:val="00666DD8"/>
    <w:rsid w:val="00666E1D"/>
    <w:rsid w:val="0066716F"/>
    <w:rsid w:val="0066717C"/>
    <w:rsid w:val="006676C9"/>
    <w:rsid w:val="00667744"/>
    <w:rsid w:val="00667A19"/>
    <w:rsid w:val="00667AB6"/>
    <w:rsid w:val="00667B31"/>
    <w:rsid w:val="00667B4E"/>
    <w:rsid w:val="00667D9A"/>
    <w:rsid w:val="00667E9B"/>
    <w:rsid w:val="00667F8C"/>
    <w:rsid w:val="006700D0"/>
    <w:rsid w:val="00670114"/>
    <w:rsid w:val="006704AA"/>
    <w:rsid w:val="00670572"/>
    <w:rsid w:val="006705D3"/>
    <w:rsid w:val="006706CE"/>
    <w:rsid w:val="006709ED"/>
    <w:rsid w:val="00670A22"/>
    <w:rsid w:val="00670EE8"/>
    <w:rsid w:val="00670F36"/>
    <w:rsid w:val="00670FDD"/>
    <w:rsid w:val="00671035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1D4C"/>
    <w:rsid w:val="00672099"/>
    <w:rsid w:val="006720C0"/>
    <w:rsid w:val="0067217B"/>
    <w:rsid w:val="0067218E"/>
    <w:rsid w:val="006722D7"/>
    <w:rsid w:val="00672445"/>
    <w:rsid w:val="00672845"/>
    <w:rsid w:val="0067298D"/>
    <w:rsid w:val="00672C8D"/>
    <w:rsid w:val="00672D61"/>
    <w:rsid w:val="00672F1B"/>
    <w:rsid w:val="006730F2"/>
    <w:rsid w:val="006734C2"/>
    <w:rsid w:val="00673525"/>
    <w:rsid w:val="00673679"/>
    <w:rsid w:val="006739F7"/>
    <w:rsid w:val="00673A37"/>
    <w:rsid w:val="00673A4F"/>
    <w:rsid w:val="00673B6B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47D"/>
    <w:rsid w:val="00674525"/>
    <w:rsid w:val="00674611"/>
    <w:rsid w:val="0067462E"/>
    <w:rsid w:val="006746C8"/>
    <w:rsid w:val="00674756"/>
    <w:rsid w:val="0067478E"/>
    <w:rsid w:val="00674A7C"/>
    <w:rsid w:val="00674B35"/>
    <w:rsid w:val="00674B40"/>
    <w:rsid w:val="00674CE0"/>
    <w:rsid w:val="00674D89"/>
    <w:rsid w:val="00674E12"/>
    <w:rsid w:val="00674E8C"/>
    <w:rsid w:val="00674EC7"/>
    <w:rsid w:val="00674F4F"/>
    <w:rsid w:val="00674FF9"/>
    <w:rsid w:val="006750DE"/>
    <w:rsid w:val="00675109"/>
    <w:rsid w:val="00675186"/>
    <w:rsid w:val="006754AF"/>
    <w:rsid w:val="006754ED"/>
    <w:rsid w:val="00675843"/>
    <w:rsid w:val="00675AF4"/>
    <w:rsid w:val="00675E12"/>
    <w:rsid w:val="0067600B"/>
    <w:rsid w:val="0067602E"/>
    <w:rsid w:val="0067628E"/>
    <w:rsid w:val="0067664A"/>
    <w:rsid w:val="006769CC"/>
    <w:rsid w:val="00676BB3"/>
    <w:rsid w:val="00676BD3"/>
    <w:rsid w:val="00676F20"/>
    <w:rsid w:val="006771CD"/>
    <w:rsid w:val="006771E6"/>
    <w:rsid w:val="0067738D"/>
    <w:rsid w:val="0067757F"/>
    <w:rsid w:val="006775C3"/>
    <w:rsid w:val="00677A3A"/>
    <w:rsid w:val="00677A75"/>
    <w:rsid w:val="00677C0D"/>
    <w:rsid w:val="00677FD0"/>
    <w:rsid w:val="0068046F"/>
    <w:rsid w:val="006806A9"/>
    <w:rsid w:val="006806D0"/>
    <w:rsid w:val="00680757"/>
    <w:rsid w:val="006807F2"/>
    <w:rsid w:val="006808B8"/>
    <w:rsid w:val="00680961"/>
    <w:rsid w:val="00680A5C"/>
    <w:rsid w:val="00680EE8"/>
    <w:rsid w:val="0068101C"/>
    <w:rsid w:val="006810D1"/>
    <w:rsid w:val="00681170"/>
    <w:rsid w:val="006811F9"/>
    <w:rsid w:val="00681311"/>
    <w:rsid w:val="00681488"/>
    <w:rsid w:val="006817EE"/>
    <w:rsid w:val="00681847"/>
    <w:rsid w:val="00681873"/>
    <w:rsid w:val="0068187B"/>
    <w:rsid w:val="006819CB"/>
    <w:rsid w:val="00681A13"/>
    <w:rsid w:val="00681A5F"/>
    <w:rsid w:val="00681B0A"/>
    <w:rsid w:val="00681B92"/>
    <w:rsid w:val="006820AC"/>
    <w:rsid w:val="0068218E"/>
    <w:rsid w:val="006822F5"/>
    <w:rsid w:val="00682702"/>
    <w:rsid w:val="006828E9"/>
    <w:rsid w:val="00682C59"/>
    <w:rsid w:val="00682DF7"/>
    <w:rsid w:val="00682EB4"/>
    <w:rsid w:val="00682FE7"/>
    <w:rsid w:val="00682FEA"/>
    <w:rsid w:val="00683067"/>
    <w:rsid w:val="00683145"/>
    <w:rsid w:val="006831C1"/>
    <w:rsid w:val="0068349A"/>
    <w:rsid w:val="006834AF"/>
    <w:rsid w:val="00683523"/>
    <w:rsid w:val="0068352B"/>
    <w:rsid w:val="006837F8"/>
    <w:rsid w:val="006839C5"/>
    <w:rsid w:val="00683A74"/>
    <w:rsid w:val="00683DC1"/>
    <w:rsid w:val="00683DE6"/>
    <w:rsid w:val="00683E2E"/>
    <w:rsid w:val="00683F3C"/>
    <w:rsid w:val="00683F87"/>
    <w:rsid w:val="006843DA"/>
    <w:rsid w:val="00684971"/>
    <w:rsid w:val="00684A1F"/>
    <w:rsid w:val="00684B1A"/>
    <w:rsid w:val="00684B8F"/>
    <w:rsid w:val="00684C4F"/>
    <w:rsid w:val="00684CBA"/>
    <w:rsid w:val="00684D15"/>
    <w:rsid w:val="00684D52"/>
    <w:rsid w:val="00684EAA"/>
    <w:rsid w:val="0068506B"/>
    <w:rsid w:val="006851B0"/>
    <w:rsid w:val="006851DF"/>
    <w:rsid w:val="00685269"/>
    <w:rsid w:val="0068535D"/>
    <w:rsid w:val="006853B0"/>
    <w:rsid w:val="0068553B"/>
    <w:rsid w:val="00685605"/>
    <w:rsid w:val="00685759"/>
    <w:rsid w:val="006857B0"/>
    <w:rsid w:val="00685D5C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DD3"/>
    <w:rsid w:val="00686FE8"/>
    <w:rsid w:val="00687160"/>
    <w:rsid w:val="006871BA"/>
    <w:rsid w:val="006872BB"/>
    <w:rsid w:val="006873CA"/>
    <w:rsid w:val="00687413"/>
    <w:rsid w:val="00687480"/>
    <w:rsid w:val="00687485"/>
    <w:rsid w:val="0068753F"/>
    <w:rsid w:val="006877F3"/>
    <w:rsid w:val="00687854"/>
    <w:rsid w:val="0068795D"/>
    <w:rsid w:val="00687B16"/>
    <w:rsid w:val="00687C5F"/>
    <w:rsid w:val="00687FF3"/>
    <w:rsid w:val="006902E4"/>
    <w:rsid w:val="006902E9"/>
    <w:rsid w:val="00690459"/>
    <w:rsid w:val="006904B0"/>
    <w:rsid w:val="006909B3"/>
    <w:rsid w:val="006909E8"/>
    <w:rsid w:val="00690A56"/>
    <w:rsid w:val="00690A6B"/>
    <w:rsid w:val="00690D38"/>
    <w:rsid w:val="00690EE6"/>
    <w:rsid w:val="006911B2"/>
    <w:rsid w:val="0069128E"/>
    <w:rsid w:val="0069132D"/>
    <w:rsid w:val="006918D3"/>
    <w:rsid w:val="00691A69"/>
    <w:rsid w:val="00691AC8"/>
    <w:rsid w:val="00691B95"/>
    <w:rsid w:val="00691C7C"/>
    <w:rsid w:val="00691D96"/>
    <w:rsid w:val="00691DC6"/>
    <w:rsid w:val="00691DD6"/>
    <w:rsid w:val="006920DB"/>
    <w:rsid w:val="006920F4"/>
    <w:rsid w:val="00692226"/>
    <w:rsid w:val="006922B8"/>
    <w:rsid w:val="00692358"/>
    <w:rsid w:val="0069247C"/>
    <w:rsid w:val="00692513"/>
    <w:rsid w:val="00692540"/>
    <w:rsid w:val="006927B1"/>
    <w:rsid w:val="0069295A"/>
    <w:rsid w:val="00692B83"/>
    <w:rsid w:val="00692BA1"/>
    <w:rsid w:val="00692E46"/>
    <w:rsid w:val="00692E56"/>
    <w:rsid w:val="006930FE"/>
    <w:rsid w:val="006931A9"/>
    <w:rsid w:val="00693301"/>
    <w:rsid w:val="0069347F"/>
    <w:rsid w:val="00693722"/>
    <w:rsid w:val="00693905"/>
    <w:rsid w:val="00693D43"/>
    <w:rsid w:val="00693DF1"/>
    <w:rsid w:val="00693F7E"/>
    <w:rsid w:val="006940D0"/>
    <w:rsid w:val="0069417D"/>
    <w:rsid w:val="00694212"/>
    <w:rsid w:val="006943EA"/>
    <w:rsid w:val="00694488"/>
    <w:rsid w:val="00694566"/>
    <w:rsid w:val="006945EE"/>
    <w:rsid w:val="006946CD"/>
    <w:rsid w:val="00694774"/>
    <w:rsid w:val="006947D7"/>
    <w:rsid w:val="00694876"/>
    <w:rsid w:val="0069488D"/>
    <w:rsid w:val="00694AFA"/>
    <w:rsid w:val="00694CD9"/>
    <w:rsid w:val="006950F2"/>
    <w:rsid w:val="00695152"/>
    <w:rsid w:val="0069547B"/>
    <w:rsid w:val="006954CB"/>
    <w:rsid w:val="006954FA"/>
    <w:rsid w:val="0069557B"/>
    <w:rsid w:val="00695664"/>
    <w:rsid w:val="006956B7"/>
    <w:rsid w:val="006957DC"/>
    <w:rsid w:val="0069592F"/>
    <w:rsid w:val="00695938"/>
    <w:rsid w:val="006959F3"/>
    <w:rsid w:val="00695D52"/>
    <w:rsid w:val="00695ECC"/>
    <w:rsid w:val="00696142"/>
    <w:rsid w:val="00696246"/>
    <w:rsid w:val="006962D0"/>
    <w:rsid w:val="0069632C"/>
    <w:rsid w:val="0069644D"/>
    <w:rsid w:val="00696515"/>
    <w:rsid w:val="006966FB"/>
    <w:rsid w:val="00696970"/>
    <w:rsid w:val="00696973"/>
    <w:rsid w:val="006969DA"/>
    <w:rsid w:val="00696A6D"/>
    <w:rsid w:val="00696BA2"/>
    <w:rsid w:val="00697200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696"/>
    <w:rsid w:val="006A094F"/>
    <w:rsid w:val="006A0A8B"/>
    <w:rsid w:val="006A0AFC"/>
    <w:rsid w:val="006A0B85"/>
    <w:rsid w:val="006A0D47"/>
    <w:rsid w:val="006A0E11"/>
    <w:rsid w:val="006A1204"/>
    <w:rsid w:val="006A137C"/>
    <w:rsid w:val="006A147A"/>
    <w:rsid w:val="006A1579"/>
    <w:rsid w:val="006A1645"/>
    <w:rsid w:val="006A197C"/>
    <w:rsid w:val="006A1999"/>
    <w:rsid w:val="006A1B46"/>
    <w:rsid w:val="006A1D79"/>
    <w:rsid w:val="006A1D85"/>
    <w:rsid w:val="006A1E21"/>
    <w:rsid w:val="006A20B4"/>
    <w:rsid w:val="006A2127"/>
    <w:rsid w:val="006A2338"/>
    <w:rsid w:val="006A25F8"/>
    <w:rsid w:val="006A2616"/>
    <w:rsid w:val="006A2668"/>
    <w:rsid w:val="006A26E3"/>
    <w:rsid w:val="006A27AF"/>
    <w:rsid w:val="006A27C4"/>
    <w:rsid w:val="006A282E"/>
    <w:rsid w:val="006A288D"/>
    <w:rsid w:val="006A28C9"/>
    <w:rsid w:val="006A2CA3"/>
    <w:rsid w:val="006A2CBB"/>
    <w:rsid w:val="006A2EE6"/>
    <w:rsid w:val="006A2F88"/>
    <w:rsid w:val="006A3071"/>
    <w:rsid w:val="006A3311"/>
    <w:rsid w:val="006A346E"/>
    <w:rsid w:val="006A34D4"/>
    <w:rsid w:val="006A3973"/>
    <w:rsid w:val="006A3A77"/>
    <w:rsid w:val="006A3A99"/>
    <w:rsid w:val="006A3BB0"/>
    <w:rsid w:val="006A405F"/>
    <w:rsid w:val="006A418F"/>
    <w:rsid w:val="006A422E"/>
    <w:rsid w:val="006A423F"/>
    <w:rsid w:val="006A4283"/>
    <w:rsid w:val="006A437D"/>
    <w:rsid w:val="006A4535"/>
    <w:rsid w:val="006A455F"/>
    <w:rsid w:val="006A48B4"/>
    <w:rsid w:val="006A4A42"/>
    <w:rsid w:val="006A4CA5"/>
    <w:rsid w:val="006A51D2"/>
    <w:rsid w:val="006A52E5"/>
    <w:rsid w:val="006A550E"/>
    <w:rsid w:val="006A5555"/>
    <w:rsid w:val="006A592E"/>
    <w:rsid w:val="006A59A3"/>
    <w:rsid w:val="006A5A4A"/>
    <w:rsid w:val="006A5AC6"/>
    <w:rsid w:val="006A5B41"/>
    <w:rsid w:val="006A5C30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6D3"/>
    <w:rsid w:val="006A6795"/>
    <w:rsid w:val="006A68D0"/>
    <w:rsid w:val="006A6C38"/>
    <w:rsid w:val="006A6D82"/>
    <w:rsid w:val="006A6DED"/>
    <w:rsid w:val="006A6E12"/>
    <w:rsid w:val="006A724F"/>
    <w:rsid w:val="006A774A"/>
    <w:rsid w:val="006A7804"/>
    <w:rsid w:val="006A79B5"/>
    <w:rsid w:val="006A7CEE"/>
    <w:rsid w:val="006B020A"/>
    <w:rsid w:val="006B030E"/>
    <w:rsid w:val="006B03CF"/>
    <w:rsid w:val="006B0442"/>
    <w:rsid w:val="006B04BB"/>
    <w:rsid w:val="006B04C1"/>
    <w:rsid w:val="006B085C"/>
    <w:rsid w:val="006B08EF"/>
    <w:rsid w:val="006B0988"/>
    <w:rsid w:val="006B0AE5"/>
    <w:rsid w:val="006B0BEF"/>
    <w:rsid w:val="006B0C52"/>
    <w:rsid w:val="006B0CEA"/>
    <w:rsid w:val="006B0E54"/>
    <w:rsid w:val="006B1002"/>
    <w:rsid w:val="006B10B8"/>
    <w:rsid w:val="006B1425"/>
    <w:rsid w:val="006B14D7"/>
    <w:rsid w:val="006B180B"/>
    <w:rsid w:val="006B18E8"/>
    <w:rsid w:val="006B193D"/>
    <w:rsid w:val="006B194A"/>
    <w:rsid w:val="006B198A"/>
    <w:rsid w:val="006B1A93"/>
    <w:rsid w:val="006B1AA4"/>
    <w:rsid w:val="006B1EAD"/>
    <w:rsid w:val="006B209D"/>
    <w:rsid w:val="006B2288"/>
    <w:rsid w:val="006B25D6"/>
    <w:rsid w:val="006B269D"/>
    <w:rsid w:val="006B28C9"/>
    <w:rsid w:val="006B29A7"/>
    <w:rsid w:val="006B2A70"/>
    <w:rsid w:val="006B2D1F"/>
    <w:rsid w:val="006B2FE8"/>
    <w:rsid w:val="006B3172"/>
    <w:rsid w:val="006B3223"/>
    <w:rsid w:val="006B3415"/>
    <w:rsid w:val="006B3510"/>
    <w:rsid w:val="006B36B9"/>
    <w:rsid w:val="006B36D4"/>
    <w:rsid w:val="006B382F"/>
    <w:rsid w:val="006B388F"/>
    <w:rsid w:val="006B38DE"/>
    <w:rsid w:val="006B398D"/>
    <w:rsid w:val="006B3DE6"/>
    <w:rsid w:val="006B411C"/>
    <w:rsid w:val="006B419E"/>
    <w:rsid w:val="006B420E"/>
    <w:rsid w:val="006B4477"/>
    <w:rsid w:val="006B44DD"/>
    <w:rsid w:val="006B46AE"/>
    <w:rsid w:val="006B46EA"/>
    <w:rsid w:val="006B480C"/>
    <w:rsid w:val="006B48BE"/>
    <w:rsid w:val="006B4DF8"/>
    <w:rsid w:val="006B4E1C"/>
    <w:rsid w:val="006B4E8F"/>
    <w:rsid w:val="006B513F"/>
    <w:rsid w:val="006B516E"/>
    <w:rsid w:val="006B53B8"/>
    <w:rsid w:val="006B5708"/>
    <w:rsid w:val="006B5926"/>
    <w:rsid w:val="006B592D"/>
    <w:rsid w:val="006B5C1E"/>
    <w:rsid w:val="006B5D0B"/>
    <w:rsid w:val="006B6002"/>
    <w:rsid w:val="006B603F"/>
    <w:rsid w:val="006B6289"/>
    <w:rsid w:val="006B62FD"/>
    <w:rsid w:val="006B63B8"/>
    <w:rsid w:val="006B6425"/>
    <w:rsid w:val="006B65EF"/>
    <w:rsid w:val="006B67D7"/>
    <w:rsid w:val="006B68B2"/>
    <w:rsid w:val="006B6961"/>
    <w:rsid w:val="006B6AB4"/>
    <w:rsid w:val="006B6D17"/>
    <w:rsid w:val="006B6E10"/>
    <w:rsid w:val="006B6FDD"/>
    <w:rsid w:val="006B706F"/>
    <w:rsid w:val="006B7092"/>
    <w:rsid w:val="006B711A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9A5"/>
    <w:rsid w:val="006B7CE6"/>
    <w:rsid w:val="006B7D4D"/>
    <w:rsid w:val="006C001E"/>
    <w:rsid w:val="006C03E5"/>
    <w:rsid w:val="006C0672"/>
    <w:rsid w:val="006C089E"/>
    <w:rsid w:val="006C09A4"/>
    <w:rsid w:val="006C0A6B"/>
    <w:rsid w:val="006C0C30"/>
    <w:rsid w:val="006C0FF3"/>
    <w:rsid w:val="006C104B"/>
    <w:rsid w:val="006C1146"/>
    <w:rsid w:val="006C1239"/>
    <w:rsid w:val="006C12CD"/>
    <w:rsid w:val="006C138E"/>
    <w:rsid w:val="006C14DE"/>
    <w:rsid w:val="006C1514"/>
    <w:rsid w:val="006C15FA"/>
    <w:rsid w:val="006C166E"/>
    <w:rsid w:val="006C17CD"/>
    <w:rsid w:val="006C1924"/>
    <w:rsid w:val="006C19BA"/>
    <w:rsid w:val="006C1B57"/>
    <w:rsid w:val="006C1CA8"/>
    <w:rsid w:val="006C1CC6"/>
    <w:rsid w:val="006C2010"/>
    <w:rsid w:val="006C211D"/>
    <w:rsid w:val="006C21D4"/>
    <w:rsid w:val="006C22BE"/>
    <w:rsid w:val="006C286F"/>
    <w:rsid w:val="006C2A1D"/>
    <w:rsid w:val="006C2AC1"/>
    <w:rsid w:val="006C2C04"/>
    <w:rsid w:val="006C2C3A"/>
    <w:rsid w:val="006C306C"/>
    <w:rsid w:val="006C31A5"/>
    <w:rsid w:val="006C32A4"/>
    <w:rsid w:val="006C32F0"/>
    <w:rsid w:val="006C337D"/>
    <w:rsid w:val="006C3576"/>
    <w:rsid w:val="006C369C"/>
    <w:rsid w:val="006C369F"/>
    <w:rsid w:val="006C3721"/>
    <w:rsid w:val="006C3805"/>
    <w:rsid w:val="006C381D"/>
    <w:rsid w:val="006C396A"/>
    <w:rsid w:val="006C3AAB"/>
    <w:rsid w:val="006C3AC0"/>
    <w:rsid w:val="006C3B17"/>
    <w:rsid w:val="006C3D4C"/>
    <w:rsid w:val="006C3DE2"/>
    <w:rsid w:val="006C40C0"/>
    <w:rsid w:val="006C41EC"/>
    <w:rsid w:val="006C4223"/>
    <w:rsid w:val="006C4441"/>
    <w:rsid w:val="006C47C3"/>
    <w:rsid w:val="006C483A"/>
    <w:rsid w:val="006C4864"/>
    <w:rsid w:val="006C4CD0"/>
    <w:rsid w:val="006C4E4F"/>
    <w:rsid w:val="006C5021"/>
    <w:rsid w:val="006C5063"/>
    <w:rsid w:val="006C50EE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1C"/>
    <w:rsid w:val="006C62EF"/>
    <w:rsid w:val="006C65D8"/>
    <w:rsid w:val="006C684F"/>
    <w:rsid w:val="006C686C"/>
    <w:rsid w:val="006C695E"/>
    <w:rsid w:val="006C6AD1"/>
    <w:rsid w:val="006C6C36"/>
    <w:rsid w:val="006C6C63"/>
    <w:rsid w:val="006C6C82"/>
    <w:rsid w:val="006C6E22"/>
    <w:rsid w:val="006C6E2B"/>
    <w:rsid w:val="006C6F57"/>
    <w:rsid w:val="006C7032"/>
    <w:rsid w:val="006C70EE"/>
    <w:rsid w:val="006C7303"/>
    <w:rsid w:val="006C7305"/>
    <w:rsid w:val="006C7544"/>
    <w:rsid w:val="006C7556"/>
    <w:rsid w:val="006C76D7"/>
    <w:rsid w:val="006C76F0"/>
    <w:rsid w:val="006C7770"/>
    <w:rsid w:val="006C77D6"/>
    <w:rsid w:val="006C7C94"/>
    <w:rsid w:val="006C7EF9"/>
    <w:rsid w:val="006D00B1"/>
    <w:rsid w:val="006D01AB"/>
    <w:rsid w:val="006D0284"/>
    <w:rsid w:val="006D02B0"/>
    <w:rsid w:val="006D03A8"/>
    <w:rsid w:val="006D03EB"/>
    <w:rsid w:val="006D0645"/>
    <w:rsid w:val="006D069C"/>
    <w:rsid w:val="006D08C9"/>
    <w:rsid w:val="006D09B9"/>
    <w:rsid w:val="006D0ACA"/>
    <w:rsid w:val="006D0BE0"/>
    <w:rsid w:val="006D0D2B"/>
    <w:rsid w:val="006D0E01"/>
    <w:rsid w:val="006D1084"/>
    <w:rsid w:val="006D1219"/>
    <w:rsid w:val="006D1291"/>
    <w:rsid w:val="006D12AF"/>
    <w:rsid w:val="006D1487"/>
    <w:rsid w:val="006D16FC"/>
    <w:rsid w:val="006D18A5"/>
    <w:rsid w:val="006D1AA7"/>
    <w:rsid w:val="006D1ACE"/>
    <w:rsid w:val="006D1CF4"/>
    <w:rsid w:val="006D1FCD"/>
    <w:rsid w:val="006D2134"/>
    <w:rsid w:val="006D2236"/>
    <w:rsid w:val="006D24A1"/>
    <w:rsid w:val="006D25D3"/>
    <w:rsid w:val="006D25EB"/>
    <w:rsid w:val="006D2A6E"/>
    <w:rsid w:val="006D2AE5"/>
    <w:rsid w:val="006D2BD4"/>
    <w:rsid w:val="006D2BDD"/>
    <w:rsid w:val="006D3165"/>
    <w:rsid w:val="006D31B7"/>
    <w:rsid w:val="006D3608"/>
    <w:rsid w:val="006D37B0"/>
    <w:rsid w:val="006D37D6"/>
    <w:rsid w:val="006D3941"/>
    <w:rsid w:val="006D3B40"/>
    <w:rsid w:val="006D3F99"/>
    <w:rsid w:val="006D40BD"/>
    <w:rsid w:val="006D4290"/>
    <w:rsid w:val="006D4479"/>
    <w:rsid w:val="006D4765"/>
    <w:rsid w:val="006D47DE"/>
    <w:rsid w:val="006D4A8D"/>
    <w:rsid w:val="006D4B0B"/>
    <w:rsid w:val="006D4BAF"/>
    <w:rsid w:val="006D4BE8"/>
    <w:rsid w:val="006D4DC7"/>
    <w:rsid w:val="006D4E0C"/>
    <w:rsid w:val="006D4F88"/>
    <w:rsid w:val="006D5028"/>
    <w:rsid w:val="006D51BE"/>
    <w:rsid w:val="006D5324"/>
    <w:rsid w:val="006D53AC"/>
    <w:rsid w:val="006D574D"/>
    <w:rsid w:val="006D576D"/>
    <w:rsid w:val="006D5809"/>
    <w:rsid w:val="006D5D03"/>
    <w:rsid w:val="006D5E64"/>
    <w:rsid w:val="006D5F21"/>
    <w:rsid w:val="006D5F24"/>
    <w:rsid w:val="006D5F75"/>
    <w:rsid w:val="006D6092"/>
    <w:rsid w:val="006D61B8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374"/>
    <w:rsid w:val="006D762D"/>
    <w:rsid w:val="006D7656"/>
    <w:rsid w:val="006D7A92"/>
    <w:rsid w:val="006D7B10"/>
    <w:rsid w:val="006D7BCF"/>
    <w:rsid w:val="006D7C95"/>
    <w:rsid w:val="006D7E1F"/>
    <w:rsid w:val="006D7E8A"/>
    <w:rsid w:val="006E004B"/>
    <w:rsid w:val="006E00F8"/>
    <w:rsid w:val="006E0307"/>
    <w:rsid w:val="006E0349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93"/>
    <w:rsid w:val="006E15CB"/>
    <w:rsid w:val="006E184F"/>
    <w:rsid w:val="006E1CBC"/>
    <w:rsid w:val="006E1CDD"/>
    <w:rsid w:val="006E1D90"/>
    <w:rsid w:val="006E1D91"/>
    <w:rsid w:val="006E1EC3"/>
    <w:rsid w:val="006E2214"/>
    <w:rsid w:val="006E22C3"/>
    <w:rsid w:val="006E2350"/>
    <w:rsid w:val="006E23DC"/>
    <w:rsid w:val="006E2522"/>
    <w:rsid w:val="006E266E"/>
    <w:rsid w:val="006E2934"/>
    <w:rsid w:val="006E293B"/>
    <w:rsid w:val="006E29C4"/>
    <w:rsid w:val="006E2B26"/>
    <w:rsid w:val="006E2B7E"/>
    <w:rsid w:val="006E2CB0"/>
    <w:rsid w:val="006E2CCB"/>
    <w:rsid w:val="006E2E2D"/>
    <w:rsid w:val="006E2F28"/>
    <w:rsid w:val="006E32CB"/>
    <w:rsid w:val="006E3464"/>
    <w:rsid w:val="006E3615"/>
    <w:rsid w:val="006E36EA"/>
    <w:rsid w:val="006E37C0"/>
    <w:rsid w:val="006E3813"/>
    <w:rsid w:val="006E38F8"/>
    <w:rsid w:val="006E3A34"/>
    <w:rsid w:val="006E3FFC"/>
    <w:rsid w:val="006E4321"/>
    <w:rsid w:val="006E4405"/>
    <w:rsid w:val="006E4477"/>
    <w:rsid w:val="006E464D"/>
    <w:rsid w:val="006E4793"/>
    <w:rsid w:val="006E480F"/>
    <w:rsid w:val="006E4955"/>
    <w:rsid w:val="006E4ABB"/>
    <w:rsid w:val="006E4B2B"/>
    <w:rsid w:val="006E4B3A"/>
    <w:rsid w:val="006E5104"/>
    <w:rsid w:val="006E5185"/>
    <w:rsid w:val="006E5284"/>
    <w:rsid w:val="006E5317"/>
    <w:rsid w:val="006E550D"/>
    <w:rsid w:val="006E5591"/>
    <w:rsid w:val="006E56AC"/>
    <w:rsid w:val="006E588D"/>
    <w:rsid w:val="006E5932"/>
    <w:rsid w:val="006E596A"/>
    <w:rsid w:val="006E5B64"/>
    <w:rsid w:val="006E5E90"/>
    <w:rsid w:val="006E5ECC"/>
    <w:rsid w:val="006E5FF6"/>
    <w:rsid w:val="006E60A6"/>
    <w:rsid w:val="006E618B"/>
    <w:rsid w:val="006E6207"/>
    <w:rsid w:val="006E63DB"/>
    <w:rsid w:val="006E6841"/>
    <w:rsid w:val="006E6DB6"/>
    <w:rsid w:val="006E6DC6"/>
    <w:rsid w:val="006E6E43"/>
    <w:rsid w:val="006E7469"/>
    <w:rsid w:val="006E7823"/>
    <w:rsid w:val="006E7BEE"/>
    <w:rsid w:val="006E7C49"/>
    <w:rsid w:val="006E7C9D"/>
    <w:rsid w:val="006E7F76"/>
    <w:rsid w:val="006F0030"/>
    <w:rsid w:val="006F0441"/>
    <w:rsid w:val="006F050A"/>
    <w:rsid w:val="006F0666"/>
    <w:rsid w:val="006F06CB"/>
    <w:rsid w:val="006F06E1"/>
    <w:rsid w:val="006F07D8"/>
    <w:rsid w:val="006F08C8"/>
    <w:rsid w:val="006F0AF5"/>
    <w:rsid w:val="006F0DBD"/>
    <w:rsid w:val="006F0F2E"/>
    <w:rsid w:val="006F1292"/>
    <w:rsid w:val="006F1475"/>
    <w:rsid w:val="006F149A"/>
    <w:rsid w:val="006F1655"/>
    <w:rsid w:val="006F183B"/>
    <w:rsid w:val="006F1846"/>
    <w:rsid w:val="006F1AD7"/>
    <w:rsid w:val="006F1AE0"/>
    <w:rsid w:val="006F1DF7"/>
    <w:rsid w:val="006F21C9"/>
    <w:rsid w:val="006F23E8"/>
    <w:rsid w:val="006F24D9"/>
    <w:rsid w:val="006F24E5"/>
    <w:rsid w:val="006F2AD8"/>
    <w:rsid w:val="006F2E81"/>
    <w:rsid w:val="006F2FE4"/>
    <w:rsid w:val="006F3198"/>
    <w:rsid w:val="006F33D2"/>
    <w:rsid w:val="006F350E"/>
    <w:rsid w:val="006F3E68"/>
    <w:rsid w:val="006F4022"/>
    <w:rsid w:val="006F41D6"/>
    <w:rsid w:val="006F41FB"/>
    <w:rsid w:val="006F4235"/>
    <w:rsid w:val="006F442D"/>
    <w:rsid w:val="006F466F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92"/>
    <w:rsid w:val="006F56BA"/>
    <w:rsid w:val="006F572B"/>
    <w:rsid w:val="006F577E"/>
    <w:rsid w:val="006F5882"/>
    <w:rsid w:val="006F5985"/>
    <w:rsid w:val="006F5AED"/>
    <w:rsid w:val="006F5AF0"/>
    <w:rsid w:val="006F5D25"/>
    <w:rsid w:val="006F5D7D"/>
    <w:rsid w:val="006F5FC2"/>
    <w:rsid w:val="006F6122"/>
    <w:rsid w:val="006F6567"/>
    <w:rsid w:val="006F6B21"/>
    <w:rsid w:val="006F6B6A"/>
    <w:rsid w:val="006F6CBA"/>
    <w:rsid w:val="006F6DDD"/>
    <w:rsid w:val="006F70BD"/>
    <w:rsid w:val="006F71E0"/>
    <w:rsid w:val="006F72EF"/>
    <w:rsid w:val="006F740B"/>
    <w:rsid w:val="006F7508"/>
    <w:rsid w:val="006F7532"/>
    <w:rsid w:val="006F76C3"/>
    <w:rsid w:val="006F7705"/>
    <w:rsid w:val="006F7927"/>
    <w:rsid w:val="006F7936"/>
    <w:rsid w:val="006F7ACD"/>
    <w:rsid w:val="006F7DD4"/>
    <w:rsid w:val="006F7E46"/>
    <w:rsid w:val="006F7F11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05"/>
    <w:rsid w:val="00701198"/>
    <w:rsid w:val="007012D7"/>
    <w:rsid w:val="00701339"/>
    <w:rsid w:val="00701352"/>
    <w:rsid w:val="007014E7"/>
    <w:rsid w:val="00701974"/>
    <w:rsid w:val="007019DC"/>
    <w:rsid w:val="00701A6A"/>
    <w:rsid w:val="00701AF3"/>
    <w:rsid w:val="00701C27"/>
    <w:rsid w:val="00701FA5"/>
    <w:rsid w:val="007021D0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0A6"/>
    <w:rsid w:val="007032FE"/>
    <w:rsid w:val="00703578"/>
    <w:rsid w:val="007035FB"/>
    <w:rsid w:val="0070364A"/>
    <w:rsid w:val="007036CB"/>
    <w:rsid w:val="007037C5"/>
    <w:rsid w:val="00703809"/>
    <w:rsid w:val="0070389E"/>
    <w:rsid w:val="00703A35"/>
    <w:rsid w:val="00703C2F"/>
    <w:rsid w:val="00703E5D"/>
    <w:rsid w:val="00703F2C"/>
    <w:rsid w:val="00703FE9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3B"/>
    <w:rsid w:val="00704B78"/>
    <w:rsid w:val="00704CA0"/>
    <w:rsid w:val="00704D1E"/>
    <w:rsid w:val="00704D90"/>
    <w:rsid w:val="00705109"/>
    <w:rsid w:val="00705223"/>
    <w:rsid w:val="00705262"/>
    <w:rsid w:val="007055CF"/>
    <w:rsid w:val="0070584C"/>
    <w:rsid w:val="0070585E"/>
    <w:rsid w:val="00705884"/>
    <w:rsid w:val="00705A96"/>
    <w:rsid w:val="00705ACB"/>
    <w:rsid w:val="00705C97"/>
    <w:rsid w:val="00705CDF"/>
    <w:rsid w:val="00705CF2"/>
    <w:rsid w:val="00705D31"/>
    <w:rsid w:val="00705DF2"/>
    <w:rsid w:val="00705E74"/>
    <w:rsid w:val="00705E8E"/>
    <w:rsid w:val="00705EFE"/>
    <w:rsid w:val="007062FD"/>
    <w:rsid w:val="00706374"/>
    <w:rsid w:val="00706473"/>
    <w:rsid w:val="00706628"/>
    <w:rsid w:val="00706B1B"/>
    <w:rsid w:val="00706EC5"/>
    <w:rsid w:val="00706EEB"/>
    <w:rsid w:val="007070FE"/>
    <w:rsid w:val="007071C0"/>
    <w:rsid w:val="00707377"/>
    <w:rsid w:val="0070741C"/>
    <w:rsid w:val="00707763"/>
    <w:rsid w:val="00707C01"/>
    <w:rsid w:val="00707C5F"/>
    <w:rsid w:val="00710237"/>
    <w:rsid w:val="00710B78"/>
    <w:rsid w:val="0071108B"/>
    <w:rsid w:val="00711117"/>
    <w:rsid w:val="0071116D"/>
    <w:rsid w:val="0071124C"/>
    <w:rsid w:val="007112CF"/>
    <w:rsid w:val="00711485"/>
    <w:rsid w:val="0071148F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4E7"/>
    <w:rsid w:val="0071250E"/>
    <w:rsid w:val="00712748"/>
    <w:rsid w:val="00712A1D"/>
    <w:rsid w:val="00712B7E"/>
    <w:rsid w:val="00712C48"/>
    <w:rsid w:val="00712F8E"/>
    <w:rsid w:val="00712FFE"/>
    <w:rsid w:val="0071314E"/>
    <w:rsid w:val="0071317B"/>
    <w:rsid w:val="007131D2"/>
    <w:rsid w:val="007138A6"/>
    <w:rsid w:val="007138FF"/>
    <w:rsid w:val="007139AB"/>
    <w:rsid w:val="00713A4F"/>
    <w:rsid w:val="00713BA4"/>
    <w:rsid w:val="00713E20"/>
    <w:rsid w:val="00713FD8"/>
    <w:rsid w:val="00713FF8"/>
    <w:rsid w:val="00714052"/>
    <w:rsid w:val="007141CA"/>
    <w:rsid w:val="007147AC"/>
    <w:rsid w:val="00714B06"/>
    <w:rsid w:val="00714CAC"/>
    <w:rsid w:val="00714CB9"/>
    <w:rsid w:val="00714CDF"/>
    <w:rsid w:val="00714D8B"/>
    <w:rsid w:val="00714E0D"/>
    <w:rsid w:val="00714FDD"/>
    <w:rsid w:val="0071550F"/>
    <w:rsid w:val="00715531"/>
    <w:rsid w:val="007155CF"/>
    <w:rsid w:val="00715610"/>
    <w:rsid w:val="0071561E"/>
    <w:rsid w:val="00715828"/>
    <w:rsid w:val="0071596F"/>
    <w:rsid w:val="00715A4A"/>
    <w:rsid w:val="00715D24"/>
    <w:rsid w:val="00715D28"/>
    <w:rsid w:val="00715F36"/>
    <w:rsid w:val="007161FC"/>
    <w:rsid w:val="00716289"/>
    <w:rsid w:val="007162AA"/>
    <w:rsid w:val="00716324"/>
    <w:rsid w:val="0071636A"/>
    <w:rsid w:val="00716526"/>
    <w:rsid w:val="007168CE"/>
    <w:rsid w:val="007168F0"/>
    <w:rsid w:val="00716A1A"/>
    <w:rsid w:val="00716A65"/>
    <w:rsid w:val="00716AC3"/>
    <w:rsid w:val="00716B7C"/>
    <w:rsid w:val="00716DBD"/>
    <w:rsid w:val="00716E6D"/>
    <w:rsid w:val="00716FC0"/>
    <w:rsid w:val="00717147"/>
    <w:rsid w:val="0071728C"/>
    <w:rsid w:val="00717452"/>
    <w:rsid w:val="00717495"/>
    <w:rsid w:val="0071755F"/>
    <w:rsid w:val="0071794A"/>
    <w:rsid w:val="00717963"/>
    <w:rsid w:val="0071796A"/>
    <w:rsid w:val="00717A1D"/>
    <w:rsid w:val="00717B76"/>
    <w:rsid w:val="00717B7D"/>
    <w:rsid w:val="00717BC6"/>
    <w:rsid w:val="00720075"/>
    <w:rsid w:val="0072032E"/>
    <w:rsid w:val="007203A8"/>
    <w:rsid w:val="00720500"/>
    <w:rsid w:val="00720653"/>
    <w:rsid w:val="00720821"/>
    <w:rsid w:val="0072087B"/>
    <w:rsid w:val="00720922"/>
    <w:rsid w:val="00720B8B"/>
    <w:rsid w:val="00720C59"/>
    <w:rsid w:val="00720EAF"/>
    <w:rsid w:val="0072167A"/>
    <w:rsid w:val="00721926"/>
    <w:rsid w:val="00721B39"/>
    <w:rsid w:val="00721D05"/>
    <w:rsid w:val="00721EBD"/>
    <w:rsid w:val="0072210F"/>
    <w:rsid w:val="00722313"/>
    <w:rsid w:val="00722362"/>
    <w:rsid w:val="007225A8"/>
    <w:rsid w:val="007225D1"/>
    <w:rsid w:val="0072270A"/>
    <w:rsid w:val="007228D6"/>
    <w:rsid w:val="00722941"/>
    <w:rsid w:val="00722BA3"/>
    <w:rsid w:val="0072304C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D19"/>
    <w:rsid w:val="00723D4B"/>
    <w:rsid w:val="00724034"/>
    <w:rsid w:val="00724154"/>
    <w:rsid w:val="007244B0"/>
    <w:rsid w:val="00724687"/>
    <w:rsid w:val="0072475D"/>
    <w:rsid w:val="00724833"/>
    <w:rsid w:val="00724F52"/>
    <w:rsid w:val="00724F6E"/>
    <w:rsid w:val="007250B9"/>
    <w:rsid w:val="00725746"/>
    <w:rsid w:val="00725980"/>
    <w:rsid w:val="00725A46"/>
    <w:rsid w:val="00725DAA"/>
    <w:rsid w:val="00725DF8"/>
    <w:rsid w:val="007260E0"/>
    <w:rsid w:val="0072625B"/>
    <w:rsid w:val="0072629B"/>
    <w:rsid w:val="0072651F"/>
    <w:rsid w:val="0072668F"/>
    <w:rsid w:val="007266F0"/>
    <w:rsid w:val="00726818"/>
    <w:rsid w:val="00726843"/>
    <w:rsid w:val="0072686A"/>
    <w:rsid w:val="0072688D"/>
    <w:rsid w:val="00726AFE"/>
    <w:rsid w:val="00726C23"/>
    <w:rsid w:val="00726C26"/>
    <w:rsid w:val="00726CE3"/>
    <w:rsid w:val="00726F36"/>
    <w:rsid w:val="00727051"/>
    <w:rsid w:val="00727237"/>
    <w:rsid w:val="0072733A"/>
    <w:rsid w:val="00727422"/>
    <w:rsid w:val="0072755B"/>
    <w:rsid w:val="007275FF"/>
    <w:rsid w:val="00727851"/>
    <w:rsid w:val="00727981"/>
    <w:rsid w:val="00727A75"/>
    <w:rsid w:val="00727B06"/>
    <w:rsid w:val="00727B2B"/>
    <w:rsid w:val="00727DB5"/>
    <w:rsid w:val="0073012B"/>
    <w:rsid w:val="0073027C"/>
    <w:rsid w:val="007304FF"/>
    <w:rsid w:val="00730581"/>
    <w:rsid w:val="0073061E"/>
    <w:rsid w:val="0073066B"/>
    <w:rsid w:val="0073080E"/>
    <w:rsid w:val="00730E56"/>
    <w:rsid w:val="00730F0A"/>
    <w:rsid w:val="007311EE"/>
    <w:rsid w:val="00731576"/>
    <w:rsid w:val="00731ABC"/>
    <w:rsid w:val="00731B2D"/>
    <w:rsid w:val="00731B2E"/>
    <w:rsid w:val="00731D7C"/>
    <w:rsid w:val="00731DD0"/>
    <w:rsid w:val="00732247"/>
    <w:rsid w:val="00732366"/>
    <w:rsid w:val="00732647"/>
    <w:rsid w:val="00732651"/>
    <w:rsid w:val="00732818"/>
    <w:rsid w:val="007328CE"/>
    <w:rsid w:val="00732F5E"/>
    <w:rsid w:val="00732F91"/>
    <w:rsid w:val="00733034"/>
    <w:rsid w:val="00733563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0FD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0B"/>
    <w:rsid w:val="00735CFA"/>
    <w:rsid w:val="00735D70"/>
    <w:rsid w:val="00735DB9"/>
    <w:rsid w:val="007362F1"/>
    <w:rsid w:val="007364BA"/>
    <w:rsid w:val="0073653C"/>
    <w:rsid w:val="007365B1"/>
    <w:rsid w:val="007367C6"/>
    <w:rsid w:val="007368D8"/>
    <w:rsid w:val="00736A5F"/>
    <w:rsid w:val="00736B19"/>
    <w:rsid w:val="00736B35"/>
    <w:rsid w:val="00736B61"/>
    <w:rsid w:val="00736E1E"/>
    <w:rsid w:val="00737135"/>
    <w:rsid w:val="007371A2"/>
    <w:rsid w:val="00737354"/>
    <w:rsid w:val="007376CC"/>
    <w:rsid w:val="007377D3"/>
    <w:rsid w:val="00737B32"/>
    <w:rsid w:val="00737B91"/>
    <w:rsid w:val="00737C73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0D8A"/>
    <w:rsid w:val="00741041"/>
    <w:rsid w:val="007412FE"/>
    <w:rsid w:val="0074134D"/>
    <w:rsid w:val="007413FB"/>
    <w:rsid w:val="007414B1"/>
    <w:rsid w:val="0074150F"/>
    <w:rsid w:val="0074157C"/>
    <w:rsid w:val="00741679"/>
    <w:rsid w:val="00741A27"/>
    <w:rsid w:val="00741A9D"/>
    <w:rsid w:val="00741BAA"/>
    <w:rsid w:val="00741C77"/>
    <w:rsid w:val="00741C81"/>
    <w:rsid w:val="00741EC5"/>
    <w:rsid w:val="00741F52"/>
    <w:rsid w:val="00741F71"/>
    <w:rsid w:val="00741F9C"/>
    <w:rsid w:val="00742086"/>
    <w:rsid w:val="007421BF"/>
    <w:rsid w:val="00742442"/>
    <w:rsid w:val="007426B9"/>
    <w:rsid w:val="007426C5"/>
    <w:rsid w:val="0074272E"/>
    <w:rsid w:val="007427A2"/>
    <w:rsid w:val="00742865"/>
    <w:rsid w:val="00742980"/>
    <w:rsid w:val="00742B09"/>
    <w:rsid w:val="00742B5C"/>
    <w:rsid w:val="00742BFA"/>
    <w:rsid w:val="00742E58"/>
    <w:rsid w:val="00742FB8"/>
    <w:rsid w:val="0074332A"/>
    <w:rsid w:val="0074332E"/>
    <w:rsid w:val="0074358F"/>
    <w:rsid w:val="0074396F"/>
    <w:rsid w:val="00743A00"/>
    <w:rsid w:val="00743C82"/>
    <w:rsid w:val="00743E22"/>
    <w:rsid w:val="00743F88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574"/>
    <w:rsid w:val="00745695"/>
    <w:rsid w:val="00745756"/>
    <w:rsid w:val="00745971"/>
    <w:rsid w:val="007459A1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26"/>
    <w:rsid w:val="00746B32"/>
    <w:rsid w:val="00746B41"/>
    <w:rsid w:val="00746BE9"/>
    <w:rsid w:val="00746E22"/>
    <w:rsid w:val="00747085"/>
    <w:rsid w:val="0074714A"/>
    <w:rsid w:val="00747476"/>
    <w:rsid w:val="0074763B"/>
    <w:rsid w:val="007477EE"/>
    <w:rsid w:val="00747867"/>
    <w:rsid w:val="007478D3"/>
    <w:rsid w:val="0074798D"/>
    <w:rsid w:val="00747AB9"/>
    <w:rsid w:val="00747C38"/>
    <w:rsid w:val="00747EB8"/>
    <w:rsid w:val="00747FF5"/>
    <w:rsid w:val="00750044"/>
    <w:rsid w:val="00750079"/>
    <w:rsid w:val="0075038E"/>
    <w:rsid w:val="007503B1"/>
    <w:rsid w:val="0075051F"/>
    <w:rsid w:val="00750557"/>
    <w:rsid w:val="0075061F"/>
    <w:rsid w:val="007506CE"/>
    <w:rsid w:val="00750CD4"/>
    <w:rsid w:val="00750EEA"/>
    <w:rsid w:val="007514D6"/>
    <w:rsid w:val="007516D0"/>
    <w:rsid w:val="0075172E"/>
    <w:rsid w:val="007518F3"/>
    <w:rsid w:val="007519D4"/>
    <w:rsid w:val="00751E88"/>
    <w:rsid w:val="007520FE"/>
    <w:rsid w:val="007522B0"/>
    <w:rsid w:val="007523FC"/>
    <w:rsid w:val="007528AD"/>
    <w:rsid w:val="007528B3"/>
    <w:rsid w:val="00752BAC"/>
    <w:rsid w:val="00752BC5"/>
    <w:rsid w:val="00752F67"/>
    <w:rsid w:val="00752FE4"/>
    <w:rsid w:val="00753102"/>
    <w:rsid w:val="0075312D"/>
    <w:rsid w:val="007531B2"/>
    <w:rsid w:val="0075332E"/>
    <w:rsid w:val="00753431"/>
    <w:rsid w:val="007534C4"/>
    <w:rsid w:val="00753845"/>
    <w:rsid w:val="00753899"/>
    <w:rsid w:val="00753D9B"/>
    <w:rsid w:val="0075414F"/>
    <w:rsid w:val="00754172"/>
    <w:rsid w:val="0075453D"/>
    <w:rsid w:val="007545E2"/>
    <w:rsid w:val="0075474E"/>
    <w:rsid w:val="00754969"/>
    <w:rsid w:val="007550AC"/>
    <w:rsid w:val="00755185"/>
    <w:rsid w:val="007551D7"/>
    <w:rsid w:val="0075528F"/>
    <w:rsid w:val="00755302"/>
    <w:rsid w:val="00755475"/>
    <w:rsid w:val="00755487"/>
    <w:rsid w:val="00755550"/>
    <w:rsid w:val="007555C8"/>
    <w:rsid w:val="007556A5"/>
    <w:rsid w:val="0075587D"/>
    <w:rsid w:val="00755A2E"/>
    <w:rsid w:val="00755E43"/>
    <w:rsid w:val="00755F6B"/>
    <w:rsid w:val="00756025"/>
    <w:rsid w:val="007560A9"/>
    <w:rsid w:val="007561D5"/>
    <w:rsid w:val="00756268"/>
    <w:rsid w:val="007563C8"/>
    <w:rsid w:val="0075644A"/>
    <w:rsid w:val="007565A2"/>
    <w:rsid w:val="00756767"/>
    <w:rsid w:val="00756AFF"/>
    <w:rsid w:val="00756B9A"/>
    <w:rsid w:val="00756CE3"/>
    <w:rsid w:val="007571D6"/>
    <w:rsid w:val="007572C8"/>
    <w:rsid w:val="007573D6"/>
    <w:rsid w:val="007575E3"/>
    <w:rsid w:val="00757760"/>
    <w:rsid w:val="00757769"/>
    <w:rsid w:val="0075784E"/>
    <w:rsid w:val="007578DF"/>
    <w:rsid w:val="007578F7"/>
    <w:rsid w:val="00757949"/>
    <w:rsid w:val="00757A0E"/>
    <w:rsid w:val="00757AA7"/>
    <w:rsid w:val="00757B83"/>
    <w:rsid w:val="00757C30"/>
    <w:rsid w:val="00757C8F"/>
    <w:rsid w:val="00757E63"/>
    <w:rsid w:val="00757F54"/>
    <w:rsid w:val="00757F5C"/>
    <w:rsid w:val="0076017D"/>
    <w:rsid w:val="007602FA"/>
    <w:rsid w:val="0076030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0E7E"/>
    <w:rsid w:val="00760F19"/>
    <w:rsid w:val="00760F33"/>
    <w:rsid w:val="00760F58"/>
    <w:rsid w:val="007611F0"/>
    <w:rsid w:val="00761404"/>
    <w:rsid w:val="007615E6"/>
    <w:rsid w:val="00761701"/>
    <w:rsid w:val="007617C3"/>
    <w:rsid w:val="00761988"/>
    <w:rsid w:val="00761D64"/>
    <w:rsid w:val="00761DD3"/>
    <w:rsid w:val="00761E83"/>
    <w:rsid w:val="0076208A"/>
    <w:rsid w:val="007620AB"/>
    <w:rsid w:val="007623B0"/>
    <w:rsid w:val="007623E2"/>
    <w:rsid w:val="007623F5"/>
    <w:rsid w:val="00762600"/>
    <w:rsid w:val="00762C16"/>
    <w:rsid w:val="00762CB2"/>
    <w:rsid w:val="00763091"/>
    <w:rsid w:val="00763258"/>
    <w:rsid w:val="00763463"/>
    <w:rsid w:val="007634EC"/>
    <w:rsid w:val="00763508"/>
    <w:rsid w:val="007635DF"/>
    <w:rsid w:val="00763806"/>
    <w:rsid w:val="0076389C"/>
    <w:rsid w:val="00763B50"/>
    <w:rsid w:val="0076411E"/>
    <w:rsid w:val="00764160"/>
    <w:rsid w:val="007643DC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78"/>
    <w:rsid w:val="00764BEF"/>
    <w:rsid w:val="00764D79"/>
    <w:rsid w:val="007652D6"/>
    <w:rsid w:val="007652E0"/>
    <w:rsid w:val="0076561D"/>
    <w:rsid w:val="00765621"/>
    <w:rsid w:val="00765636"/>
    <w:rsid w:val="007657B9"/>
    <w:rsid w:val="00765A7B"/>
    <w:rsid w:val="00765AAB"/>
    <w:rsid w:val="00765D25"/>
    <w:rsid w:val="00766114"/>
    <w:rsid w:val="007661AE"/>
    <w:rsid w:val="007661F4"/>
    <w:rsid w:val="00766266"/>
    <w:rsid w:val="007663A1"/>
    <w:rsid w:val="00766573"/>
    <w:rsid w:val="007665B0"/>
    <w:rsid w:val="00766627"/>
    <w:rsid w:val="0076664B"/>
    <w:rsid w:val="00766B54"/>
    <w:rsid w:val="00766B8D"/>
    <w:rsid w:val="00766CC9"/>
    <w:rsid w:val="00766F52"/>
    <w:rsid w:val="007672AA"/>
    <w:rsid w:val="0076746E"/>
    <w:rsid w:val="0076763B"/>
    <w:rsid w:val="007677C0"/>
    <w:rsid w:val="0076784F"/>
    <w:rsid w:val="00767B94"/>
    <w:rsid w:val="00767C25"/>
    <w:rsid w:val="00767E05"/>
    <w:rsid w:val="00767F8E"/>
    <w:rsid w:val="00767FCB"/>
    <w:rsid w:val="0077000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477"/>
    <w:rsid w:val="007714EB"/>
    <w:rsid w:val="007716CE"/>
    <w:rsid w:val="0077174E"/>
    <w:rsid w:val="00771A86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E6F"/>
    <w:rsid w:val="00772F1F"/>
    <w:rsid w:val="00772F28"/>
    <w:rsid w:val="00772F5E"/>
    <w:rsid w:val="00773198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3A7"/>
    <w:rsid w:val="00774538"/>
    <w:rsid w:val="00774757"/>
    <w:rsid w:val="00774C70"/>
    <w:rsid w:val="00774CEB"/>
    <w:rsid w:val="00774D81"/>
    <w:rsid w:val="00774DEA"/>
    <w:rsid w:val="00774F66"/>
    <w:rsid w:val="00775174"/>
    <w:rsid w:val="00775249"/>
    <w:rsid w:val="007752B3"/>
    <w:rsid w:val="007757A1"/>
    <w:rsid w:val="007757E7"/>
    <w:rsid w:val="007758EC"/>
    <w:rsid w:val="00775A35"/>
    <w:rsid w:val="00775A66"/>
    <w:rsid w:val="00775CB6"/>
    <w:rsid w:val="00775CBA"/>
    <w:rsid w:val="00775E65"/>
    <w:rsid w:val="00775FF1"/>
    <w:rsid w:val="00776074"/>
    <w:rsid w:val="007761D5"/>
    <w:rsid w:val="00776251"/>
    <w:rsid w:val="0077629E"/>
    <w:rsid w:val="00776501"/>
    <w:rsid w:val="00776510"/>
    <w:rsid w:val="00776575"/>
    <w:rsid w:val="00776883"/>
    <w:rsid w:val="00776AD4"/>
    <w:rsid w:val="00776D90"/>
    <w:rsid w:val="00776D9D"/>
    <w:rsid w:val="00776EB7"/>
    <w:rsid w:val="00777014"/>
    <w:rsid w:val="0077707D"/>
    <w:rsid w:val="00777555"/>
    <w:rsid w:val="0077766B"/>
    <w:rsid w:val="007777C6"/>
    <w:rsid w:val="007778C9"/>
    <w:rsid w:val="00777B05"/>
    <w:rsid w:val="00777B34"/>
    <w:rsid w:val="00777CC7"/>
    <w:rsid w:val="00777DEA"/>
    <w:rsid w:val="00777F46"/>
    <w:rsid w:val="00777FD0"/>
    <w:rsid w:val="0078027E"/>
    <w:rsid w:val="007803CF"/>
    <w:rsid w:val="007803D6"/>
    <w:rsid w:val="00780492"/>
    <w:rsid w:val="00780506"/>
    <w:rsid w:val="00780523"/>
    <w:rsid w:val="00780587"/>
    <w:rsid w:val="007805CD"/>
    <w:rsid w:val="0078064D"/>
    <w:rsid w:val="00780673"/>
    <w:rsid w:val="007807E5"/>
    <w:rsid w:val="00780A08"/>
    <w:rsid w:val="00780D17"/>
    <w:rsid w:val="00780D71"/>
    <w:rsid w:val="00780E13"/>
    <w:rsid w:val="007810A0"/>
    <w:rsid w:val="007814EC"/>
    <w:rsid w:val="007817AB"/>
    <w:rsid w:val="00781A5A"/>
    <w:rsid w:val="00781A7F"/>
    <w:rsid w:val="00781B82"/>
    <w:rsid w:val="00781C6D"/>
    <w:rsid w:val="007820A7"/>
    <w:rsid w:val="0078214F"/>
    <w:rsid w:val="0078219C"/>
    <w:rsid w:val="00782259"/>
    <w:rsid w:val="007823B1"/>
    <w:rsid w:val="007824C3"/>
    <w:rsid w:val="0078260B"/>
    <w:rsid w:val="00782B4A"/>
    <w:rsid w:val="00782DF5"/>
    <w:rsid w:val="00782F8B"/>
    <w:rsid w:val="00782FFF"/>
    <w:rsid w:val="007830C4"/>
    <w:rsid w:val="007831C0"/>
    <w:rsid w:val="00783207"/>
    <w:rsid w:val="00783249"/>
    <w:rsid w:val="0078356E"/>
    <w:rsid w:val="00783627"/>
    <w:rsid w:val="00783664"/>
    <w:rsid w:val="00783A80"/>
    <w:rsid w:val="00783B25"/>
    <w:rsid w:val="00783E76"/>
    <w:rsid w:val="00784116"/>
    <w:rsid w:val="0078422E"/>
    <w:rsid w:val="007842FB"/>
    <w:rsid w:val="007843A6"/>
    <w:rsid w:val="00784574"/>
    <w:rsid w:val="007845AB"/>
    <w:rsid w:val="007847ED"/>
    <w:rsid w:val="00784835"/>
    <w:rsid w:val="00784941"/>
    <w:rsid w:val="00784BD7"/>
    <w:rsid w:val="00784D20"/>
    <w:rsid w:val="00784E4D"/>
    <w:rsid w:val="00784E80"/>
    <w:rsid w:val="00784EBF"/>
    <w:rsid w:val="00784FF9"/>
    <w:rsid w:val="007852FF"/>
    <w:rsid w:val="007853E5"/>
    <w:rsid w:val="00785811"/>
    <w:rsid w:val="00785DDB"/>
    <w:rsid w:val="00785EAD"/>
    <w:rsid w:val="00785EDC"/>
    <w:rsid w:val="007861BF"/>
    <w:rsid w:val="0078623A"/>
    <w:rsid w:val="0078641D"/>
    <w:rsid w:val="00786509"/>
    <w:rsid w:val="0078669F"/>
    <w:rsid w:val="00786B19"/>
    <w:rsid w:val="00786B92"/>
    <w:rsid w:val="00786C0D"/>
    <w:rsid w:val="00786E3C"/>
    <w:rsid w:val="00786E49"/>
    <w:rsid w:val="00786E9C"/>
    <w:rsid w:val="00787133"/>
    <w:rsid w:val="007872B3"/>
    <w:rsid w:val="0078752D"/>
    <w:rsid w:val="007876CE"/>
    <w:rsid w:val="007876D9"/>
    <w:rsid w:val="00787B34"/>
    <w:rsid w:val="00787C3E"/>
    <w:rsid w:val="00787CC2"/>
    <w:rsid w:val="00787D22"/>
    <w:rsid w:val="00787F29"/>
    <w:rsid w:val="0079009D"/>
    <w:rsid w:val="00790141"/>
    <w:rsid w:val="00790357"/>
    <w:rsid w:val="007906C7"/>
    <w:rsid w:val="00790B71"/>
    <w:rsid w:val="00790C04"/>
    <w:rsid w:val="00790DB9"/>
    <w:rsid w:val="0079103F"/>
    <w:rsid w:val="0079134E"/>
    <w:rsid w:val="00791492"/>
    <w:rsid w:val="007915E8"/>
    <w:rsid w:val="00791795"/>
    <w:rsid w:val="0079180E"/>
    <w:rsid w:val="0079183B"/>
    <w:rsid w:val="00791849"/>
    <w:rsid w:val="00791969"/>
    <w:rsid w:val="007919C2"/>
    <w:rsid w:val="00791EBA"/>
    <w:rsid w:val="00792375"/>
    <w:rsid w:val="0079252E"/>
    <w:rsid w:val="007928F7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994"/>
    <w:rsid w:val="00793E3A"/>
    <w:rsid w:val="00793E8A"/>
    <w:rsid w:val="007940AA"/>
    <w:rsid w:val="007941DE"/>
    <w:rsid w:val="007942AE"/>
    <w:rsid w:val="0079436C"/>
    <w:rsid w:val="0079436F"/>
    <w:rsid w:val="00794555"/>
    <w:rsid w:val="00794757"/>
    <w:rsid w:val="0079481B"/>
    <w:rsid w:val="00794A62"/>
    <w:rsid w:val="00794CEF"/>
    <w:rsid w:val="00794FA2"/>
    <w:rsid w:val="0079522E"/>
    <w:rsid w:val="00795264"/>
    <w:rsid w:val="00795476"/>
    <w:rsid w:val="00795518"/>
    <w:rsid w:val="00795698"/>
    <w:rsid w:val="00795827"/>
    <w:rsid w:val="0079583C"/>
    <w:rsid w:val="007959D3"/>
    <w:rsid w:val="00795A3A"/>
    <w:rsid w:val="00795BC8"/>
    <w:rsid w:val="00795DFB"/>
    <w:rsid w:val="00795E1E"/>
    <w:rsid w:val="00796004"/>
    <w:rsid w:val="0079648E"/>
    <w:rsid w:val="007965B2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52F"/>
    <w:rsid w:val="007976BF"/>
    <w:rsid w:val="00797BF2"/>
    <w:rsid w:val="00797D0D"/>
    <w:rsid w:val="00797D3A"/>
    <w:rsid w:val="00797D8C"/>
    <w:rsid w:val="00797E62"/>
    <w:rsid w:val="007A00A8"/>
    <w:rsid w:val="007A01B9"/>
    <w:rsid w:val="007A025A"/>
    <w:rsid w:val="007A026D"/>
    <w:rsid w:val="007A02C1"/>
    <w:rsid w:val="007A092F"/>
    <w:rsid w:val="007A09B5"/>
    <w:rsid w:val="007A09FF"/>
    <w:rsid w:val="007A0BB0"/>
    <w:rsid w:val="007A0C72"/>
    <w:rsid w:val="007A0DCD"/>
    <w:rsid w:val="007A0F6D"/>
    <w:rsid w:val="007A1154"/>
    <w:rsid w:val="007A119B"/>
    <w:rsid w:val="007A12F6"/>
    <w:rsid w:val="007A140A"/>
    <w:rsid w:val="007A1513"/>
    <w:rsid w:val="007A1540"/>
    <w:rsid w:val="007A16F0"/>
    <w:rsid w:val="007A16F1"/>
    <w:rsid w:val="007A179F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61"/>
    <w:rsid w:val="007A27FC"/>
    <w:rsid w:val="007A281B"/>
    <w:rsid w:val="007A288C"/>
    <w:rsid w:val="007A2A12"/>
    <w:rsid w:val="007A2DA5"/>
    <w:rsid w:val="007A319C"/>
    <w:rsid w:val="007A3402"/>
    <w:rsid w:val="007A353B"/>
    <w:rsid w:val="007A36C7"/>
    <w:rsid w:val="007A3883"/>
    <w:rsid w:val="007A3894"/>
    <w:rsid w:val="007A3974"/>
    <w:rsid w:val="007A3AC7"/>
    <w:rsid w:val="007A3B30"/>
    <w:rsid w:val="007A3BFE"/>
    <w:rsid w:val="007A3E4F"/>
    <w:rsid w:val="007A3ECC"/>
    <w:rsid w:val="007A3F82"/>
    <w:rsid w:val="007A3F98"/>
    <w:rsid w:val="007A3FED"/>
    <w:rsid w:val="007A40E6"/>
    <w:rsid w:val="007A413D"/>
    <w:rsid w:val="007A41CE"/>
    <w:rsid w:val="007A43A6"/>
    <w:rsid w:val="007A4408"/>
    <w:rsid w:val="007A4494"/>
    <w:rsid w:val="007A4537"/>
    <w:rsid w:val="007A4948"/>
    <w:rsid w:val="007A4C99"/>
    <w:rsid w:val="007A4D4A"/>
    <w:rsid w:val="007A4DE1"/>
    <w:rsid w:val="007A4F2F"/>
    <w:rsid w:val="007A50FA"/>
    <w:rsid w:val="007A5129"/>
    <w:rsid w:val="007A5146"/>
    <w:rsid w:val="007A52D6"/>
    <w:rsid w:val="007A52E3"/>
    <w:rsid w:val="007A52E5"/>
    <w:rsid w:val="007A5437"/>
    <w:rsid w:val="007A5446"/>
    <w:rsid w:val="007A54A6"/>
    <w:rsid w:val="007A56FC"/>
    <w:rsid w:val="007A571D"/>
    <w:rsid w:val="007A57C5"/>
    <w:rsid w:val="007A5B62"/>
    <w:rsid w:val="007A5D1D"/>
    <w:rsid w:val="007A5D39"/>
    <w:rsid w:val="007A5D83"/>
    <w:rsid w:val="007A5DA2"/>
    <w:rsid w:val="007A5DC7"/>
    <w:rsid w:val="007A5E8E"/>
    <w:rsid w:val="007A6038"/>
    <w:rsid w:val="007A613E"/>
    <w:rsid w:val="007A61EF"/>
    <w:rsid w:val="007A6307"/>
    <w:rsid w:val="007A651A"/>
    <w:rsid w:val="007A65CA"/>
    <w:rsid w:val="007A6644"/>
    <w:rsid w:val="007A6733"/>
    <w:rsid w:val="007A677F"/>
    <w:rsid w:val="007A6800"/>
    <w:rsid w:val="007A68E8"/>
    <w:rsid w:val="007A6D7A"/>
    <w:rsid w:val="007A6D80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128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2F6"/>
    <w:rsid w:val="007B2441"/>
    <w:rsid w:val="007B252A"/>
    <w:rsid w:val="007B2629"/>
    <w:rsid w:val="007B269F"/>
    <w:rsid w:val="007B2778"/>
    <w:rsid w:val="007B27D4"/>
    <w:rsid w:val="007B28A9"/>
    <w:rsid w:val="007B2B9E"/>
    <w:rsid w:val="007B3194"/>
    <w:rsid w:val="007B321A"/>
    <w:rsid w:val="007B361A"/>
    <w:rsid w:val="007B38EF"/>
    <w:rsid w:val="007B3A8E"/>
    <w:rsid w:val="007B3DCC"/>
    <w:rsid w:val="007B3FD7"/>
    <w:rsid w:val="007B42BF"/>
    <w:rsid w:val="007B4444"/>
    <w:rsid w:val="007B4591"/>
    <w:rsid w:val="007B4864"/>
    <w:rsid w:val="007B49E0"/>
    <w:rsid w:val="007B4AE9"/>
    <w:rsid w:val="007B4DFB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35B"/>
    <w:rsid w:val="007B6444"/>
    <w:rsid w:val="007B6541"/>
    <w:rsid w:val="007B675E"/>
    <w:rsid w:val="007B6A8D"/>
    <w:rsid w:val="007B6EA6"/>
    <w:rsid w:val="007B719C"/>
    <w:rsid w:val="007B71B6"/>
    <w:rsid w:val="007B724C"/>
    <w:rsid w:val="007B7480"/>
    <w:rsid w:val="007B76CA"/>
    <w:rsid w:val="007B782F"/>
    <w:rsid w:val="007B7A60"/>
    <w:rsid w:val="007B7A63"/>
    <w:rsid w:val="007B7F13"/>
    <w:rsid w:val="007B7F8F"/>
    <w:rsid w:val="007B7FFE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893"/>
    <w:rsid w:val="007C1933"/>
    <w:rsid w:val="007C1AC1"/>
    <w:rsid w:val="007C1AF7"/>
    <w:rsid w:val="007C1D7C"/>
    <w:rsid w:val="007C1EE0"/>
    <w:rsid w:val="007C2113"/>
    <w:rsid w:val="007C2186"/>
    <w:rsid w:val="007C23E4"/>
    <w:rsid w:val="007C2452"/>
    <w:rsid w:val="007C24A0"/>
    <w:rsid w:val="007C2543"/>
    <w:rsid w:val="007C2783"/>
    <w:rsid w:val="007C27EF"/>
    <w:rsid w:val="007C284B"/>
    <w:rsid w:val="007C289D"/>
    <w:rsid w:val="007C2C0A"/>
    <w:rsid w:val="007C2C74"/>
    <w:rsid w:val="007C2CBC"/>
    <w:rsid w:val="007C2DD8"/>
    <w:rsid w:val="007C2F42"/>
    <w:rsid w:val="007C30FF"/>
    <w:rsid w:val="007C34EB"/>
    <w:rsid w:val="007C35F2"/>
    <w:rsid w:val="007C368F"/>
    <w:rsid w:val="007C39C1"/>
    <w:rsid w:val="007C39C8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4FF1"/>
    <w:rsid w:val="007C5073"/>
    <w:rsid w:val="007C51D6"/>
    <w:rsid w:val="007C5534"/>
    <w:rsid w:val="007C5546"/>
    <w:rsid w:val="007C565B"/>
    <w:rsid w:val="007C56F0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7B4"/>
    <w:rsid w:val="007C68D3"/>
    <w:rsid w:val="007C6CCF"/>
    <w:rsid w:val="007C6E94"/>
    <w:rsid w:val="007C6EAF"/>
    <w:rsid w:val="007C7074"/>
    <w:rsid w:val="007C7076"/>
    <w:rsid w:val="007C7595"/>
    <w:rsid w:val="007C763D"/>
    <w:rsid w:val="007C7730"/>
    <w:rsid w:val="007C79DE"/>
    <w:rsid w:val="007C7A3C"/>
    <w:rsid w:val="007C7A64"/>
    <w:rsid w:val="007C7A6F"/>
    <w:rsid w:val="007C7B32"/>
    <w:rsid w:val="007C7CE2"/>
    <w:rsid w:val="007C7D00"/>
    <w:rsid w:val="007C7E3A"/>
    <w:rsid w:val="007C7E98"/>
    <w:rsid w:val="007D00A1"/>
    <w:rsid w:val="007D00A6"/>
    <w:rsid w:val="007D0124"/>
    <w:rsid w:val="007D048B"/>
    <w:rsid w:val="007D051A"/>
    <w:rsid w:val="007D075A"/>
    <w:rsid w:val="007D078C"/>
    <w:rsid w:val="007D07F7"/>
    <w:rsid w:val="007D0B74"/>
    <w:rsid w:val="007D0E9A"/>
    <w:rsid w:val="007D0E9E"/>
    <w:rsid w:val="007D0F8C"/>
    <w:rsid w:val="007D104E"/>
    <w:rsid w:val="007D1362"/>
    <w:rsid w:val="007D13AD"/>
    <w:rsid w:val="007D15C8"/>
    <w:rsid w:val="007D16BC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56"/>
    <w:rsid w:val="007D2AD8"/>
    <w:rsid w:val="007D2C0A"/>
    <w:rsid w:val="007D2D10"/>
    <w:rsid w:val="007D2DA1"/>
    <w:rsid w:val="007D2EDC"/>
    <w:rsid w:val="007D2F1E"/>
    <w:rsid w:val="007D2F94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61"/>
    <w:rsid w:val="007D3B78"/>
    <w:rsid w:val="007D3F2D"/>
    <w:rsid w:val="007D40E6"/>
    <w:rsid w:val="007D40F9"/>
    <w:rsid w:val="007D424A"/>
    <w:rsid w:val="007D425B"/>
    <w:rsid w:val="007D4265"/>
    <w:rsid w:val="007D42E0"/>
    <w:rsid w:val="007D43E1"/>
    <w:rsid w:val="007D465D"/>
    <w:rsid w:val="007D468F"/>
    <w:rsid w:val="007D4748"/>
    <w:rsid w:val="007D4906"/>
    <w:rsid w:val="007D498B"/>
    <w:rsid w:val="007D4B63"/>
    <w:rsid w:val="007D4C4B"/>
    <w:rsid w:val="007D4DD5"/>
    <w:rsid w:val="007D4F10"/>
    <w:rsid w:val="007D5036"/>
    <w:rsid w:val="007D50FD"/>
    <w:rsid w:val="007D527C"/>
    <w:rsid w:val="007D5465"/>
    <w:rsid w:val="007D56C8"/>
    <w:rsid w:val="007D593C"/>
    <w:rsid w:val="007D5942"/>
    <w:rsid w:val="007D5A11"/>
    <w:rsid w:val="007D5A48"/>
    <w:rsid w:val="007D5B12"/>
    <w:rsid w:val="007D5B36"/>
    <w:rsid w:val="007D5DCB"/>
    <w:rsid w:val="007D62EC"/>
    <w:rsid w:val="007D655F"/>
    <w:rsid w:val="007D6731"/>
    <w:rsid w:val="007D6997"/>
    <w:rsid w:val="007D69CB"/>
    <w:rsid w:val="007D69E9"/>
    <w:rsid w:val="007D6E52"/>
    <w:rsid w:val="007D6EE8"/>
    <w:rsid w:val="007D721C"/>
    <w:rsid w:val="007D737A"/>
    <w:rsid w:val="007D737D"/>
    <w:rsid w:val="007D749C"/>
    <w:rsid w:val="007D765E"/>
    <w:rsid w:val="007D77E5"/>
    <w:rsid w:val="007D78B7"/>
    <w:rsid w:val="007D79F4"/>
    <w:rsid w:val="007D7AB5"/>
    <w:rsid w:val="007D7B32"/>
    <w:rsid w:val="007D7C93"/>
    <w:rsid w:val="007D7D06"/>
    <w:rsid w:val="007D7DCE"/>
    <w:rsid w:val="007D7E8E"/>
    <w:rsid w:val="007D7EEE"/>
    <w:rsid w:val="007E0114"/>
    <w:rsid w:val="007E0136"/>
    <w:rsid w:val="007E01C6"/>
    <w:rsid w:val="007E0261"/>
    <w:rsid w:val="007E04E8"/>
    <w:rsid w:val="007E058E"/>
    <w:rsid w:val="007E0650"/>
    <w:rsid w:val="007E07FB"/>
    <w:rsid w:val="007E0A78"/>
    <w:rsid w:val="007E0E53"/>
    <w:rsid w:val="007E1020"/>
    <w:rsid w:val="007E1081"/>
    <w:rsid w:val="007E12BB"/>
    <w:rsid w:val="007E176F"/>
    <w:rsid w:val="007E1866"/>
    <w:rsid w:val="007E1A07"/>
    <w:rsid w:val="007E1AA2"/>
    <w:rsid w:val="007E1C0E"/>
    <w:rsid w:val="007E1CC5"/>
    <w:rsid w:val="007E1DD9"/>
    <w:rsid w:val="007E20AC"/>
    <w:rsid w:val="007E21B0"/>
    <w:rsid w:val="007E221C"/>
    <w:rsid w:val="007E2486"/>
    <w:rsid w:val="007E25C8"/>
    <w:rsid w:val="007E2853"/>
    <w:rsid w:val="007E2AD0"/>
    <w:rsid w:val="007E2C3C"/>
    <w:rsid w:val="007E2C87"/>
    <w:rsid w:val="007E2CD2"/>
    <w:rsid w:val="007E2DE3"/>
    <w:rsid w:val="007E2DEA"/>
    <w:rsid w:val="007E3196"/>
    <w:rsid w:val="007E3635"/>
    <w:rsid w:val="007E363D"/>
    <w:rsid w:val="007E364F"/>
    <w:rsid w:val="007E37DD"/>
    <w:rsid w:val="007E3C5F"/>
    <w:rsid w:val="007E3CBB"/>
    <w:rsid w:val="007E3D76"/>
    <w:rsid w:val="007E3DA7"/>
    <w:rsid w:val="007E3E05"/>
    <w:rsid w:val="007E3F2C"/>
    <w:rsid w:val="007E411B"/>
    <w:rsid w:val="007E43F2"/>
    <w:rsid w:val="007E459D"/>
    <w:rsid w:val="007E4765"/>
    <w:rsid w:val="007E48AA"/>
    <w:rsid w:val="007E4EDD"/>
    <w:rsid w:val="007E521F"/>
    <w:rsid w:val="007E53AA"/>
    <w:rsid w:val="007E5536"/>
    <w:rsid w:val="007E55AE"/>
    <w:rsid w:val="007E560D"/>
    <w:rsid w:val="007E563F"/>
    <w:rsid w:val="007E5A54"/>
    <w:rsid w:val="007E5B52"/>
    <w:rsid w:val="007E5E50"/>
    <w:rsid w:val="007E5E83"/>
    <w:rsid w:val="007E5F06"/>
    <w:rsid w:val="007E5F78"/>
    <w:rsid w:val="007E60E0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2A"/>
    <w:rsid w:val="007E6944"/>
    <w:rsid w:val="007E6986"/>
    <w:rsid w:val="007E6AD3"/>
    <w:rsid w:val="007E6C39"/>
    <w:rsid w:val="007E6CD3"/>
    <w:rsid w:val="007E6FC1"/>
    <w:rsid w:val="007E6FE7"/>
    <w:rsid w:val="007E70DB"/>
    <w:rsid w:val="007E7167"/>
    <w:rsid w:val="007E720F"/>
    <w:rsid w:val="007E7542"/>
    <w:rsid w:val="007E763A"/>
    <w:rsid w:val="007E787E"/>
    <w:rsid w:val="007E78BE"/>
    <w:rsid w:val="007E79FB"/>
    <w:rsid w:val="007E7C1A"/>
    <w:rsid w:val="007E7C46"/>
    <w:rsid w:val="007E7DB8"/>
    <w:rsid w:val="007E7E62"/>
    <w:rsid w:val="007E7F9A"/>
    <w:rsid w:val="007F00E3"/>
    <w:rsid w:val="007F02DB"/>
    <w:rsid w:val="007F046A"/>
    <w:rsid w:val="007F0494"/>
    <w:rsid w:val="007F085B"/>
    <w:rsid w:val="007F0892"/>
    <w:rsid w:val="007F0ABF"/>
    <w:rsid w:val="007F0FE1"/>
    <w:rsid w:val="007F1172"/>
    <w:rsid w:val="007F1319"/>
    <w:rsid w:val="007F156F"/>
    <w:rsid w:val="007F1767"/>
    <w:rsid w:val="007F18F4"/>
    <w:rsid w:val="007F1B5A"/>
    <w:rsid w:val="007F1DFD"/>
    <w:rsid w:val="007F1FB9"/>
    <w:rsid w:val="007F20AF"/>
    <w:rsid w:val="007F20F3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C9"/>
    <w:rsid w:val="007F2BDF"/>
    <w:rsid w:val="007F2E47"/>
    <w:rsid w:val="007F2F4B"/>
    <w:rsid w:val="007F2FBA"/>
    <w:rsid w:val="007F33FC"/>
    <w:rsid w:val="007F3670"/>
    <w:rsid w:val="007F3726"/>
    <w:rsid w:val="007F39BE"/>
    <w:rsid w:val="007F3A09"/>
    <w:rsid w:val="007F3AD6"/>
    <w:rsid w:val="007F3AEB"/>
    <w:rsid w:val="007F3D53"/>
    <w:rsid w:val="007F3D6E"/>
    <w:rsid w:val="007F3F6D"/>
    <w:rsid w:val="007F401F"/>
    <w:rsid w:val="007F407B"/>
    <w:rsid w:val="007F40F5"/>
    <w:rsid w:val="007F4170"/>
    <w:rsid w:val="007F42C4"/>
    <w:rsid w:val="007F436E"/>
    <w:rsid w:val="007F43C9"/>
    <w:rsid w:val="007F44E9"/>
    <w:rsid w:val="007F4785"/>
    <w:rsid w:val="007F486E"/>
    <w:rsid w:val="007F4919"/>
    <w:rsid w:val="007F4B58"/>
    <w:rsid w:val="007F4C84"/>
    <w:rsid w:val="007F4CD4"/>
    <w:rsid w:val="007F4D14"/>
    <w:rsid w:val="007F4E9C"/>
    <w:rsid w:val="007F4FA3"/>
    <w:rsid w:val="007F5223"/>
    <w:rsid w:val="007F52D6"/>
    <w:rsid w:val="007F57F2"/>
    <w:rsid w:val="007F58FF"/>
    <w:rsid w:val="007F5923"/>
    <w:rsid w:val="007F5D2A"/>
    <w:rsid w:val="007F5E18"/>
    <w:rsid w:val="007F5E31"/>
    <w:rsid w:val="007F62B8"/>
    <w:rsid w:val="007F62DB"/>
    <w:rsid w:val="007F643C"/>
    <w:rsid w:val="007F64ED"/>
    <w:rsid w:val="007F6591"/>
    <w:rsid w:val="007F6694"/>
    <w:rsid w:val="007F672D"/>
    <w:rsid w:val="007F680D"/>
    <w:rsid w:val="007F68B6"/>
    <w:rsid w:val="007F696B"/>
    <w:rsid w:val="007F6A8C"/>
    <w:rsid w:val="007F6AA8"/>
    <w:rsid w:val="007F6D25"/>
    <w:rsid w:val="007F7281"/>
    <w:rsid w:val="007F72D9"/>
    <w:rsid w:val="007F73BD"/>
    <w:rsid w:val="007F74F6"/>
    <w:rsid w:val="007F76F8"/>
    <w:rsid w:val="007F7706"/>
    <w:rsid w:val="007F77D1"/>
    <w:rsid w:val="007F77E2"/>
    <w:rsid w:val="007F7829"/>
    <w:rsid w:val="007F7834"/>
    <w:rsid w:val="007F7933"/>
    <w:rsid w:val="007F79AA"/>
    <w:rsid w:val="007F79F9"/>
    <w:rsid w:val="007F7C4E"/>
    <w:rsid w:val="007F7CEC"/>
    <w:rsid w:val="007F7D22"/>
    <w:rsid w:val="008000EC"/>
    <w:rsid w:val="00800503"/>
    <w:rsid w:val="008005D4"/>
    <w:rsid w:val="0080076B"/>
    <w:rsid w:val="0080087C"/>
    <w:rsid w:val="00800E0E"/>
    <w:rsid w:val="008010FF"/>
    <w:rsid w:val="008014A8"/>
    <w:rsid w:val="0080154E"/>
    <w:rsid w:val="008015F9"/>
    <w:rsid w:val="00801661"/>
    <w:rsid w:val="00801A02"/>
    <w:rsid w:val="00801A06"/>
    <w:rsid w:val="00801A52"/>
    <w:rsid w:val="00801B8E"/>
    <w:rsid w:val="00801EE6"/>
    <w:rsid w:val="00801F4A"/>
    <w:rsid w:val="008020E6"/>
    <w:rsid w:val="0080210B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1CB"/>
    <w:rsid w:val="00803251"/>
    <w:rsid w:val="0080328E"/>
    <w:rsid w:val="008034CC"/>
    <w:rsid w:val="00803752"/>
    <w:rsid w:val="008039F7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622"/>
    <w:rsid w:val="00804AEF"/>
    <w:rsid w:val="00804C80"/>
    <w:rsid w:val="00804D38"/>
    <w:rsid w:val="00804D62"/>
    <w:rsid w:val="00804D8A"/>
    <w:rsid w:val="00804F26"/>
    <w:rsid w:val="00804F4D"/>
    <w:rsid w:val="00804F76"/>
    <w:rsid w:val="00804F8A"/>
    <w:rsid w:val="00805024"/>
    <w:rsid w:val="00805099"/>
    <w:rsid w:val="008052DB"/>
    <w:rsid w:val="008054D0"/>
    <w:rsid w:val="008054D1"/>
    <w:rsid w:val="00805552"/>
    <w:rsid w:val="008058E8"/>
    <w:rsid w:val="00805AFE"/>
    <w:rsid w:val="00805CD0"/>
    <w:rsid w:val="00805CFC"/>
    <w:rsid w:val="00805E44"/>
    <w:rsid w:val="00805EA5"/>
    <w:rsid w:val="00805F1C"/>
    <w:rsid w:val="00805F8D"/>
    <w:rsid w:val="0080601C"/>
    <w:rsid w:val="00806089"/>
    <w:rsid w:val="0080631D"/>
    <w:rsid w:val="0080643E"/>
    <w:rsid w:val="008065BF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58"/>
    <w:rsid w:val="00807A88"/>
    <w:rsid w:val="00807BC0"/>
    <w:rsid w:val="00807BE6"/>
    <w:rsid w:val="00807C3A"/>
    <w:rsid w:val="00807C63"/>
    <w:rsid w:val="00807CF6"/>
    <w:rsid w:val="00807D3B"/>
    <w:rsid w:val="00807D77"/>
    <w:rsid w:val="00807E3B"/>
    <w:rsid w:val="00807EAE"/>
    <w:rsid w:val="0081058B"/>
    <w:rsid w:val="0081077D"/>
    <w:rsid w:val="008108DE"/>
    <w:rsid w:val="008109AA"/>
    <w:rsid w:val="00810A1F"/>
    <w:rsid w:val="00810A5B"/>
    <w:rsid w:val="00810B87"/>
    <w:rsid w:val="00810C43"/>
    <w:rsid w:val="00810DB3"/>
    <w:rsid w:val="008115E4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6C"/>
    <w:rsid w:val="00812CAF"/>
    <w:rsid w:val="00813100"/>
    <w:rsid w:val="0081337D"/>
    <w:rsid w:val="00813392"/>
    <w:rsid w:val="008137F6"/>
    <w:rsid w:val="008137FF"/>
    <w:rsid w:val="0081390A"/>
    <w:rsid w:val="00813B31"/>
    <w:rsid w:val="00813D40"/>
    <w:rsid w:val="00813D84"/>
    <w:rsid w:val="00814350"/>
    <w:rsid w:val="008144F5"/>
    <w:rsid w:val="0081450B"/>
    <w:rsid w:val="008145B6"/>
    <w:rsid w:val="00814646"/>
    <w:rsid w:val="0081472C"/>
    <w:rsid w:val="00814767"/>
    <w:rsid w:val="0081480C"/>
    <w:rsid w:val="00814AB7"/>
    <w:rsid w:val="00814C72"/>
    <w:rsid w:val="00815030"/>
    <w:rsid w:val="00815161"/>
    <w:rsid w:val="00815286"/>
    <w:rsid w:val="008155B2"/>
    <w:rsid w:val="00815668"/>
    <w:rsid w:val="008159C0"/>
    <w:rsid w:val="00815A4F"/>
    <w:rsid w:val="00815A69"/>
    <w:rsid w:val="00815B97"/>
    <w:rsid w:val="00815BAD"/>
    <w:rsid w:val="00815C39"/>
    <w:rsid w:val="00815E96"/>
    <w:rsid w:val="008161B6"/>
    <w:rsid w:val="0081643D"/>
    <w:rsid w:val="0081653D"/>
    <w:rsid w:val="00816627"/>
    <w:rsid w:val="0081667B"/>
    <w:rsid w:val="0081693E"/>
    <w:rsid w:val="00816BF0"/>
    <w:rsid w:val="00816C24"/>
    <w:rsid w:val="00816C36"/>
    <w:rsid w:val="00816F3B"/>
    <w:rsid w:val="00816FE5"/>
    <w:rsid w:val="00817152"/>
    <w:rsid w:val="00817178"/>
    <w:rsid w:val="0081718E"/>
    <w:rsid w:val="008173FA"/>
    <w:rsid w:val="0081753D"/>
    <w:rsid w:val="008176E6"/>
    <w:rsid w:val="00817802"/>
    <w:rsid w:val="00817834"/>
    <w:rsid w:val="00817BC8"/>
    <w:rsid w:val="00817BD7"/>
    <w:rsid w:val="00817C43"/>
    <w:rsid w:val="00817CF0"/>
    <w:rsid w:val="00817DB4"/>
    <w:rsid w:val="00817E1D"/>
    <w:rsid w:val="00820037"/>
    <w:rsid w:val="0082010A"/>
    <w:rsid w:val="008201B9"/>
    <w:rsid w:val="008203EA"/>
    <w:rsid w:val="008205A9"/>
    <w:rsid w:val="008206AC"/>
    <w:rsid w:val="00820720"/>
    <w:rsid w:val="00820739"/>
    <w:rsid w:val="00820A13"/>
    <w:rsid w:val="00820A56"/>
    <w:rsid w:val="00820B64"/>
    <w:rsid w:val="00820BE7"/>
    <w:rsid w:val="00820DD2"/>
    <w:rsid w:val="00820DDD"/>
    <w:rsid w:val="0082183A"/>
    <w:rsid w:val="00821BE9"/>
    <w:rsid w:val="00821DA2"/>
    <w:rsid w:val="00821E30"/>
    <w:rsid w:val="00821FC4"/>
    <w:rsid w:val="008220C5"/>
    <w:rsid w:val="008221CB"/>
    <w:rsid w:val="0082221D"/>
    <w:rsid w:val="008223BF"/>
    <w:rsid w:val="008225A5"/>
    <w:rsid w:val="008225A8"/>
    <w:rsid w:val="00822680"/>
    <w:rsid w:val="00822CFF"/>
    <w:rsid w:val="00822FB0"/>
    <w:rsid w:val="00823151"/>
    <w:rsid w:val="008231BC"/>
    <w:rsid w:val="0082332A"/>
    <w:rsid w:val="00823553"/>
    <w:rsid w:val="008236DA"/>
    <w:rsid w:val="00823737"/>
    <w:rsid w:val="00823BA9"/>
    <w:rsid w:val="00823CCB"/>
    <w:rsid w:val="0082414A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02"/>
    <w:rsid w:val="008255E4"/>
    <w:rsid w:val="00825742"/>
    <w:rsid w:val="008258C4"/>
    <w:rsid w:val="00825931"/>
    <w:rsid w:val="00825973"/>
    <w:rsid w:val="00825C0F"/>
    <w:rsid w:val="00825C62"/>
    <w:rsid w:val="00825EF5"/>
    <w:rsid w:val="00825F27"/>
    <w:rsid w:val="00825F78"/>
    <w:rsid w:val="008260FD"/>
    <w:rsid w:val="008262B2"/>
    <w:rsid w:val="008263A6"/>
    <w:rsid w:val="008263FC"/>
    <w:rsid w:val="00826413"/>
    <w:rsid w:val="00826471"/>
    <w:rsid w:val="008264DC"/>
    <w:rsid w:val="008266B9"/>
    <w:rsid w:val="008266E7"/>
    <w:rsid w:val="00826966"/>
    <w:rsid w:val="00826983"/>
    <w:rsid w:val="00826E54"/>
    <w:rsid w:val="00826FC8"/>
    <w:rsid w:val="0082707F"/>
    <w:rsid w:val="008270B1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1DD"/>
    <w:rsid w:val="008301DE"/>
    <w:rsid w:val="008302C7"/>
    <w:rsid w:val="00830563"/>
    <w:rsid w:val="008305C2"/>
    <w:rsid w:val="00830943"/>
    <w:rsid w:val="008309C0"/>
    <w:rsid w:val="00830A01"/>
    <w:rsid w:val="00830C6C"/>
    <w:rsid w:val="00830D95"/>
    <w:rsid w:val="00830DAB"/>
    <w:rsid w:val="00830E22"/>
    <w:rsid w:val="00831169"/>
    <w:rsid w:val="00831191"/>
    <w:rsid w:val="0083129D"/>
    <w:rsid w:val="0083133F"/>
    <w:rsid w:val="008316EE"/>
    <w:rsid w:val="008317CA"/>
    <w:rsid w:val="00831C94"/>
    <w:rsid w:val="00831D5C"/>
    <w:rsid w:val="00831D85"/>
    <w:rsid w:val="00831EF2"/>
    <w:rsid w:val="00832074"/>
    <w:rsid w:val="008320F2"/>
    <w:rsid w:val="0083223F"/>
    <w:rsid w:val="00832268"/>
    <w:rsid w:val="00832356"/>
    <w:rsid w:val="00832696"/>
    <w:rsid w:val="0083289A"/>
    <w:rsid w:val="00832B57"/>
    <w:rsid w:val="00832BEC"/>
    <w:rsid w:val="00832F68"/>
    <w:rsid w:val="00832F97"/>
    <w:rsid w:val="00832FF2"/>
    <w:rsid w:val="00833140"/>
    <w:rsid w:val="0083339F"/>
    <w:rsid w:val="00833421"/>
    <w:rsid w:val="00833644"/>
    <w:rsid w:val="008336D6"/>
    <w:rsid w:val="00833A34"/>
    <w:rsid w:val="00833A97"/>
    <w:rsid w:val="00833BE8"/>
    <w:rsid w:val="00833EDF"/>
    <w:rsid w:val="00833F99"/>
    <w:rsid w:val="00833FC4"/>
    <w:rsid w:val="00834246"/>
    <w:rsid w:val="00834268"/>
    <w:rsid w:val="00834400"/>
    <w:rsid w:val="00834603"/>
    <w:rsid w:val="0083469A"/>
    <w:rsid w:val="00834846"/>
    <w:rsid w:val="008348B8"/>
    <w:rsid w:val="00834995"/>
    <w:rsid w:val="00834A05"/>
    <w:rsid w:val="00834B57"/>
    <w:rsid w:val="00834B73"/>
    <w:rsid w:val="00834D29"/>
    <w:rsid w:val="00834DCE"/>
    <w:rsid w:val="008352BF"/>
    <w:rsid w:val="00835387"/>
    <w:rsid w:val="00835421"/>
    <w:rsid w:val="00835471"/>
    <w:rsid w:val="00835D55"/>
    <w:rsid w:val="00835DE5"/>
    <w:rsid w:val="00836097"/>
    <w:rsid w:val="00836431"/>
    <w:rsid w:val="008365FD"/>
    <w:rsid w:val="00836662"/>
    <w:rsid w:val="00836FC8"/>
    <w:rsid w:val="00837020"/>
    <w:rsid w:val="00837476"/>
    <w:rsid w:val="008374DF"/>
    <w:rsid w:val="008375C8"/>
    <w:rsid w:val="008377AD"/>
    <w:rsid w:val="00837985"/>
    <w:rsid w:val="008379FD"/>
    <w:rsid w:val="00837A08"/>
    <w:rsid w:val="00837ACA"/>
    <w:rsid w:val="00837B49"/>
    <w:rsid w:val="00837DD3"/>
    <w:rsid w:val="00837ECA"/>
    <w:rsid w:val="008400C3"/>
    <w:rsid w:val="008401EB"/>
    <w:rsid w:val="0084021D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AB1"/>
    <w:rsid w:val="00840B03"/>
    <w:rsid w:val="00840E70"/>
    <w:rsid w:val="00841260"/>
    <w:rsid w:val="00841397"/>
    <w:rsid w:val="0084165D"/>
    <w:rsid w:val="00841718"/>
    <w:rsid w:val="0084176A"/>
    <w:rsid w:val="0084196B"/>
    <w:rsid w:val="0084198D"/>
    <w:rsid w:val="00841B1D"/>
    <w:rsid w:val="00841C49"/>
    <w:rsid w:val="00841E05"/>
    <w:rsid w:val="008421B9"/>
    <w:rsid w:val="00842433"/>
    <w:rsid w:val="00842440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2FD4"/>
    <w:rsid w:val="0084305F"/>
    <w:rsid w:val="00843211"/>
    <w:rsid w:val="00843238"/>
    <w:rsid w:val="008432BF"/>
    <w:rsid w:val="00843585"/>
    <w:rsid w:val="008435A1"/>
    <w:rsid w:val="008437AD"/>
    <w:rsid w:val="0084397F"/>
    <w:rsid w:val="008439C9"/>
    <w:rsid w:val="00843A6E"/>
    <w:rsid w:val="00843A9C"/>
    <w:rsid w:val="00843B16"/>
    <w:rsid w:val="00843BEC"/>
    <w:rsid w:val="00843F34"/>
    <w:rsid w:val="008440DF"/>
    <w:rsid w:val="00844122"/>
    <w:rsid w:val="008441FB"/>
    <w:rsid w:val="0084426E"/>
    <w:rsid w:val="00844881"/>
    <w:rsid w:val="00844BA9"/>
    <w:rsid w:val="00844BCC"/>
    <w:rsid w:val="00844C29"/>
    <w:rsid w:val="00844D22"/>
    <w:rsid w:val="00844DF6"/>
    <w:rsid w:val="00844E04"/>
    <w:rsid w:val="00844E8B"/>
    <w:rsid w:val="00844F94"/>
    <w:rsid w:val="0084524D"/>
    <w:rsid w:val="008453DA"/>
    <w:rsid w:val="008456DD"/>
    <w:rsid w:val="008456F4"/>
    <w:rsid w:val="00845853"/>
    <w:rsid w:val="008458C2"/>
    <w:rsid w:val="00845BCD"/>
    <w:rsid w:val="00845D77"/>
    <w:rsid w:val="00845E1A"/>
    <w:rsid w:val="00846037"/>
    <w:rsid w:val="00846384"/>
    <w:rsid w:val="0084673A"/>
    <w:rsid w:val="00846802"/>
    <w:rsid w:val="00846CD2"/>
    <w:rsid w:val="00846ECB"/>
    <w:rsid w:val="00846F14"/>
    <w:rsid w:val="0084701E"/>
    <w:rsid w:val="008472AE"/>
    <w:rsid w:val="008472C0"/>
    <w:rsid w:val="008473BA"/>
    <w:rsid w:val="008473E1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A"/>
    <w:rsid w:val="0085087E"/>
    <w:rsid w:val="008508E1"/>
    <w:rsid w:val="00850F88"/>
    <w:rsid w:val="0085106A"/>
    <w:rsid w:val="008518AF"/>
    <w:rsid w:val="00851973"/>
    <w:rsid w:val="00851C2C"/>
    <w:rsid w:val="00851DFC"/>
    <w:rsid w:val="00851FE2"/>
    <w:rsid w:val="0085201F"/>
    <w:rsid w:val="0085224F"/>
    <w:rsid w:val="008522CC"/>
    <w:rsid w:val="008523D7"/>
    <w:rsid w:val="00852436"/>
    <w:rsid w:val="008525BC"/>
    <w:rsid w:val="00852601"/>
    <w:rsid w:val="008526B9"/>
    <w:rsid w:val="00852A36"/>
    <w:rsid w:val="00852A46"/>
    <w:rsid w:val="00852BA1"/>
    <w:rsid w:val="00852EFC"/>
    <w:rsid w:val="0085328C"/>
    <w:rsid w:val="00853798"/>
    <w:rsid w:val="008538B8"/>
    <w:rsid w:val="008538EE"/>
    <w:rsid w:val="00853A5A"/>
    <w:rsid w:val="00853C33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420"/>
    <w:rsid w:val="00855666"/>
    <w:rsid w:val="0085590A"/>
    <w:rsid w:val="00855B58"/>
    <w:rsid w:val="00855B79"/>
    <w:rsid w:val="00855E85"/>
    <w:rsid w:val="00855EC7"/>
    <w:rsid w:val="00856001"/>
    <w:rsid w:val="00856342"/>
    <w:rsid w:val="00856694"/>
    <w:rsid w:val="008566FD"/>
    <w:rsid w:val="0085672F"/>
    <w:rsid w:val="00856D76"/>
    <w:rsid w:val="00856DB9"/>
    <w:rsid w:val="00856E3E"/>
    <w:rsid w:val="0085716D"/>
    <w:rsid w:val="0085719B"/>
    <w:rsid w:val="008571DC"/>
    <w:rsid w:val="008572DA"/>
    <w:rsid w:val="00857663"/>
    <w:rsid w:val="00857781"/>
    <w:rsid w:val="008578AC"/>
    <w:rsid w:val="008579F4"/>
    <w:rsid w:val="00857B55"/>
    <w:rsid w:val="00857DB5"/>
    <w:rsid w:val="00860074"/>
    <w:rsid w:val="0086007A"/>
    <w:rsid w:val="008602F1"/>
    <w:rsid w:val="008604C1"/>
    <w:rsid w:val="008604DB"/>
    <w:rsid w:val="00860837"/>
    <w:rsid w:val="00860C8C"/>
    <w:rsid w:val="00860CD6"/>
    <w:rsid w:val="00860D43"/>
    <w:rsid w:val="00860E98"/>
    <w:rsid w:val="00860EC3"/>
    <w:rsid w:val="00860EF7"/>
    <w:rsid w:val="00860F90"/>
    <w:rsid w:val="00861219"/>
    <w:rsid w:val="0086134D"/>
    <w:rsid w:val="008614B9"/>
    <w:rsid w:val="008618EB"/>
    <w:rsid w:val="00861903"/>
    <w:rsid w:val="0086199C"/>
    <w:rsid w:val="008619EE"/>
    <w:rsid w:val="00861ACC"/>
    <w:rsid w:val="00861E2A"/>
    <w:rsid w:val="00861E5B"/>
    <w:rsid w:val="0086212F"/>
    <w:rsid w:val="00862216"/>
    <w:rsid w:val="008622E0"/>
    <w:rsid w:val="008623D1"/>
    <w:rsid w:val="008623DD"/>
    <w:rsid w:val="0086254A"/>
    <w:rsid w:val="00862610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1A"/>
    <w:rsid w:val="0086388C"/>
    <w:rsid w:val="00863C19"/>
    <w:rsid w:val="00863CCE"/>
    <w:rsid w:val="00863DCB"/>
    <w:rsid w:val="00863DFC"/>
    <w:rsid w:val="00863FB9"/>
    <w:rsid w:val="008640D7"/>
    <w:rsid w:val="00864327"/>
    <w:rsid w:val="008644F0"/>
    <w:rsid w:val="0086454C"/>
    <w:rsid w:val="008645A5"/>
    <w:rsid w:val="00864758"/>
    <w:rsid w:val="00864866"/>
    <w:rsid w:val="008649EB"/>
    <w:rsid w:val="00864BEA"/>
    <w:rsid w:val="00864CFF"/>
    <w:rsid w:val="00864D03"/>
    <w:rsid w:val="00864E9F"/>
    <w:rsid w:val="00864FAD"/>
    <w:rsid w:val="008651CF"/>
    <w:rsid w:val="00865396"/>
    <w:rsid w:val="00865611"/>
    <w:rsid w:val="00865CDB"/>
    <w:rsid w:val="00865DB8"/>
    <w:rsid w:val="00865F8B"/>
    <w:rsid w:val="00866163"/>
    <w:rsid w:val="0086639B"/>
    <w:rsid w:val="00866735"/>
    <w:rsid w:val="00866925"/>
    <w:rsid w:val="00866AC4"/>
    <w:rsid w:val="00866AFE"/>
    <w:rsid w:val="00866B74"/>
    <w:rsid w:val="00866C8D"/>
    <w:rsid w:val="00866D02"/>
    <w:rsid w:val="00866ECB"/>
    <w:rsid w:val="00866F0A"/>
    <w:rsid w:val="00867120"/>
    <w:rsid w:val="00867246"/>
    <w:rsid w:val="008674A4"/>
    <w:rsid w:val="008675F4"/>
    <w:rsid w:val="008675FA"/>
    <w:rsid w:val="00867807"/>
    <w:rsid w:val="0086795B"/>
    <w:rsid w:val="00867A81"/>
    <w:rsid w:val="00867AB1"/>
    <w:rsid w:val="00867CA0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3F"/>
    <w:rsid w:val="00870E7C"/>
    <w:rsid w:val="00870ECC"/>
    <w:rsid w:val="00870F40"/>
    <w:rsid w:val="00870FC7"/>
    <w:rsid w:val="008712ED"/>
    <w:rsid w:val="008716D3"/>
    <w:rsid w:val="008717AF"/>
    <w:rsid w:val="0087181F"/>
    <w:rsid w:val="008718BD"/>
    <w:rsid w:val="008718C4"/>
    <w:rsid w:val="0087199F"/>
    <w:rsid w:val="00871DB9"/>
    <w:rsid w:val="00871E08"/>
    <w:rsid w:val="00871E2C"/>
    <w:rsid w:val="00872138"/>
    <w:rsid w:val="00872285"/>
    <w:rsid w:val="0087238B"/>
    <w:rsid w:val="0087245A"/>
    <w:rsid w:val="0087246A"/>
    <w:rsid w:val="0087253B"/>
    <w:rsid w:val="00872772"/>
    <w:rsid w:val="0087292C"/>
    <w:rsid w:val="008729A0"/>
    <w:rsid w:val="008729D6"/>
    <w:rsid w:val="00872ABC"/>
    <w:rsid w:val="00872BE4"/>
    <w:rsid w:val="00872D03"/>
    <w:rsid w:val="00872D0B"/>
    <w:rsid w:val="00872D61"/>
    <w:rsid w:val="00872EF8"/>
    <w:rsid w:val="00873139"/>
    <w:rsid w:val="008731A9"/>
    <w:rsid w:val="008732A3"/>
    <w:rsid w:val="00873326"/>
    <w:rsid w:val="0087364C"/>
    <w:rsid w:val="00873B49"/>
    <w:rsid w:val="00873BFD"/>
    <w:rsid w:val="00873CEE"/>
    <w:rsid w:val="00873E0F"/>
    <w:rsid w:val="00873E83"/>
    <w:rsid w:val="00873EFD"/>
    <w:rsid w:val="00873F8B"/>
    <w:rsid w:val="008741C3"/>
    <w:rsid w:val="00874449"/>
    <w:rsid w:val="00874507"/>
    <w:rsid w:val="00874827"/>
    <w:rsid w:val="00874848"/>
    <w:rsid w:val="0087495E"/>
    <w:rsid w:val="00874A8A"/>
    <w:rsid w:val="00874A9D"/>
    <w:rsid w:val="00874BBB"/>
    <w:rsid w:val="00874BF8"/>
    <w:rsid w:val="00874C83"/>
    <w:rsid w:val="00874D6A"/>
    <w:rsid w:val="00875024"/>
    <w:rsid w:val="0087538F"/>
    <w:rsid w:val="0087553B"/>
    <w:rsid w:val="008756BD"/>
    <w:rsid w:val="0087593B"/>
    <w:rsid w:val="00875997"/>
    <w:rsid w:val="00875A8E"/>
    <w:rsid w:val="00875B4E"/>
    <w:rsid w:val="00875C84"/>
    <w:rsid w:val="00875F15"/>
    <w:rsid w:val="00876090"/>
    <w:rsid w:val="00876278"/>
    <w:rsid w:val="00876411"/>
    <w:rsid w:val="0087657A"/>
    <w:rsid w:val="00876595"/>
    <w:rsid w:val="00876669"/>
    <w:rsid w:val="008767A7"/>
    <w:rsid w:val="00876B89"/>
    <w:rsid w:val="00876D13"/>
    <w:rsid w:val="00876F00"/>
    <w:rsid w:val="0087702E"/>
    <w:rsid w:val="00877085"/>
    <w:rsid w:val="0087712D"/>
    <w:rsid w:val="00877233"/>
    <w:rsid w:val="008772E0"/>
    <w:rsid w:val="0087768F"/>
    <w:rsid w:val="0087782D"/>
    <w:rsid w:val="0087786B"/>
    <w:rsid w:val="0087799D"/>
    <w:rsid w:val="00877BAA"/>
    <w:rsid w:val="00877CE0"/>
    <w:rsid w:val="00877E10"/>
    <w:rsid w:val="00877F57"/>
    <w:rsid w:val="00877FE2"/>
    <w:rsid w:val="0088014D"/>
    <w:rsid w:val="008802A8"/>
    <w:rsid w:val="008802EF"/>
    <w:rsid w:val="0088041F"/>
    <w:rsid w:val="008806DE"/>
    <w:rsid w:val="0088081E"/>
    <w:rsid w:val="00880849"/>
    <w:rsid w:val="0088090D"/>
    <w:rsid w:val="0088093A"/>
    <w:rsid w:val="00880A14"/>
    <w:rsid w:val="00880A59"/>
    <w:rsid w:val="00880BCF"/>
    <w:rsid w:val="00880CA1"/>
    <w:rsid w:val="00880F8D"/>
    <w:rsid w:val="0088127A"/>
    <w:rsid w:val="008812C9"/>
    <w:rsid w:val="008812F6"/>
    <w:rsid w:val="00881478"/>
    <w:rsid w:val="00881848"/>
    <w:rsid w:val="0088185C"/>
    <w:rsid w:val="00881895"/>
    <w:rsid w:val="00881C96"/>
    <w:rsid w:val="0088207C"/>
    <w:rsid w:val="008820E2"/>
    <w:rsid w:val="008821B3"/>
    <w:rsid w:val="00882841"/>
    <w:rsid w:val="008828A8"/>
    <w:rsid w:val="00882979"/>
    <w:rsid w:val="00882A7B"/>
    <w:rsid w:val="00882D41"/>
    <w:rsid w:val="00882F1A"/>
    <w:rsid w:val="00883340"/>
    <w:rsid w:val="00883469"/>
    <w:rsid w:val="00883599"/>
    <w:rsid w:val="008835D1"/>
    <w:rsid w:val="008836FD"/>
    <w:rsid w:val="00883908"/>
    <w:rsid w:val="00883977"/>
    <w:rsid w:val="008839FD"/>
    <w:rsid w:val="00883B7B"/>
    <w:rsid w:val="00883BCE"/>
    <w:rsid w:val="00883C17"/>
    <w:rsid w:val="00883D0B"/>
    <w:rsid w:val="00883DF0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184"/>
    <w:rsid w:val="008852EB"/>
    <w:rsid w:val="00885386"/>
    <w:rsid w:val="008856D3"/>
    <w:rsid w:val="00885A97"/>
    <w:rsid w:val="00885DFE"/>
    <w:rsid w:val="00885EAA"/>
    <w:rsid w:val="00886120"/>
    <w:rsid w:val="00886166"/>
    <w:rsid w:val="0088645C"/>
    <w:rsid w:val="00886460"/>
    <w:rsid w:val="0088660E"/>
    <w:rsid w:val="008866A5"/>
    <w:rsid w:val="00886913"/>
    <w:rsid w:val="00886CCE"/>
    <w:rsid w:val="00887001"/>
    <w:rsid w:val="00887008"/>
    <w:rsid w:val="008870DA"/>
    <w:rsid w:val="008870EA"/>
    <w:rsid w:val="0088718E"/>
    <w:rsid w:val="00887320"/>
    <w:rsid w:val="00887400"/>
    <w:rsid w:val="00887670"/>
    <w:rsid w:val="008876DE"/>
    <w:rsid w:val="00887E80"/>
    <w:rsid w:val="00887EE0"/>
    <w:rsid w:val="00887FB9"/>
    <w:rsid w:val="008901D3"/>
    <w:rsid w:val="00890226"/>
    <w:rsid w:val="00890448"/>
    <w:rsid w:val="008904AD"/>
    <w:rsid w:val="00890A91"/>
    <w:rsid w:val="00890B57"/>
    <w:rsid w:val="00890D3B"/>
    <w:rsid w:val="00891019"/>
    <w:rsid w:val="00891050"/>
    <w:rsid w:val="008910A4"/>
    <w:rsid w:val="00891292"/>
    <w:rsid w:val="00891AC3"/>
    <w:rsid w:val="00891AFC"/>
    <w:rsid w:val="00891B78"/>
    <w:rsid w:val="00891C1A"/>
    <w:rsid w:val="00891C25"/>
    <w:rsid w:val="00891C55"/>
    <w:rsid w:val="00891DAD"/>
    <w:rsid w:val="00891EF3"/>
    <w:rsid w:val="00891F7F"/>
    <w:rsid w:val="008920DA"/>
    <w:rsid w:val="00892216"/>
    <w:rsid w:val="0089228D"/>
    <w:rsid w:val="00892348"/>
    <w:rsid w:val="0089241D"/>
    <w:rsid w:val="0089260A"/>
    <w:rsid w:val="0089264D"/>
    <w:rsid w:val="00892767"/>
    <w:rsid w:val="008927AD"/>
    <w:rsid w:val="00892A13"/>
    <w:rsid w:val="00892B87"/>
    <w:rsid w:val="00892BFA"/>
    <w:rsid w:val="00892DEF"/>
    <w:rsid w:val="00892F8F"/>
    <w:rsid w:val="00892FD2"/>
    <w:rsid w:val="008930D2"/>
    <w:rsid w:val="00893153"/>
    <w:rsid w:val="008937AA"/>
    <w:rsid w:val="00893A1D"/>
    <w:rsid w:val="00893AED"/>
    <w:rsid w:val="00893CBC"/>
    <w:rsid w:val="00893D85"/>
    <w:rsid w:val="00893E2F"/>
    <w:rsid w:val="008940E6"/>
    <w:rsid w:val="00894199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76A"/>
    <w:rsid w:val="00895885"/>
    <w:rsid w:val="00895F14"/>
    <w:rsid w:val="00896191"/>
    <w:rsid w:val="0089664E"/>
    <w:rsid w:val="008966F9"/>
    <w:rsid w:val="008967C0"/>
    <w:rsid w:val="00896988"/>
    <w:rsid w:val="00896A8C"/>
    <w:rsid w:val="00896BB8"/>
    <w:rsid w:val="00896C81"/>
    <w:rsid w:val="00896C9F"/>
    <w:rsid w:val="008970B4"/>
    <w:rsid w:val="008971CA"/>
    <w:rsid w:val="008971F9"/>
    <w:rsid w:val="00897336"/>
    <w:rsid w:val="008973C9"/>
    <w:rsid w:val="008974A4"/>
    <w:rsid w:val="008976FD"/>
    <w:rsid w:val="008977F1"/>
    <w:rsid w:val="00897937"/>
    <w:rsid w:val="008979AB"/>
    <w:rsid w:val="00897C77"/>
    <w:rsid w:val="00897CD8"/>
    <w:rsid w:val="00897DF7"/>
    <w:rsid w:val="008A014A"/>
    <w:rsid w:val="008A0175"/>
    <w:rsid w:val="008A027D"/>
    <w:rsid w:val="008A032E"/>
    <w:rsid w:val="008A04EB"/>
    <w:rsid w:val="008A05D2"/>
    <w:rsid w:val="008A0627"/>
    <w:rsid w:val="008A077E"/>
    <w:rsid w:val="008A0839"/>
    <w:rsid w:val="008A08DA"/>
    <w:rsid w:val="008A090D"/>
    <w:rsid w:val="008A0B3D"/>
    <w:rsid w:val="008A0F5E"/>
    <w:rsid w:val="008A1149"/>
    <w:rsid w:val="008A1157"/>
    <w:rsid w:val="008A11F3"/>
    <w:rsid w:val="008A1208"/>
    <w:rsid w:val="008A122D"/>
    <w:rsid w:val="008A1359"/>
    <w:rsid w:val="008A1495"/>
    <w:rsid w:val="008A1558"/>
    <w:rsid w:val="008A19C0"/>
    <w:rsid w:val="008A1CFD"/>
    <w:rsid w:val="008A1E73"/>
    <w:rsid w:val="008A1EA2"/>
    <w:rsid w:val="008A201F"/>
    <w:rsid w:val="008A202D"/>
    <w:rsid w:val="008A20B5"/>
    <w:rsid w:val="008A22C5"/>
    <w:rsid w:val="008A22EF"/>
    <w:rsid w:val="008A23F0"/>
    <w:rsid w:val="008A276B"/>
    <w:rsid w:val="008A27B4"/>
    <w:rsid w:val="008A289F"/>
    <w:rsid w:val="008A293A"/>
    <w:rsid w:val="008A2AAF"/>
    <w:rsid w:val="008A2B6E"/>
    <w:rsid w:val="008A2E64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038"/>
    <w:rsid w:val="008A4100"/>
    <w:rsid w:val="008A41B0"/>
    <w:rsid w:val="008A442B"/>
    <w:rsid w:val="008A44A2"/>
    <w:rsid w:val="008A48C9"/>
    <w:rsid w:val="008A4917"/>
    <w:rsid w:val="008A4A16"/>
    <w:rsid w:val="008A4A73"/>
    <w:rsid w:val="008A4E33"/>
    <w:rsid w:val="008A4EDA"/>
    <w:rsid w:val="008A4EE2"/>
    <w:rsid w:val="008A533D"/>
    <w:rsid w:val="008A5390"/>
    <w:rsid w:val="008A54A7"/>
    <w:rsid w:val="008A563D"/>
    <w:rsid w:val="008A56C6"/>
    <w:rsid w:val="008A5812"/>
    <w:rsid w:val="008A5855"/>
    <w:rsid w:val="008A58C8"/>
    <w:rsid w:val="008A5A30"/>
    <w:rsid w:val="008A5CB5"/>
    <w:rsid w:val="008A5CF6"/>
    <w:rsid w:val="008A5E16"/>
    <w:rsid w:val="008A64EE"/>
    <w:rsid w:val="008A654B"/>
    <w:rsid w:val="008A65D6"/>
    <w:rsid w:val="008A661C"/>
    <w:rsid w:val="008A67B6"/>
    <w:rsid w:val="008A67F9"/>
    <w:rsid w:val="008A6871"/>
    <w:rsid w:val="008A6919"/>
    <w:rsid w:val="008A6BE6"/>
    <w:rsid w:val="008A6C40"/>
    <w:rsid w:val="008A6FDC"/>
    <w:rsid w:val="008A6FF2"/>
    <w:rsid w:val="008A702F"/>
    <w:rsid w:val="008A7307"/>
    <w:rsid w:val="008A74B1"/>
    <w:rsid w:val="008A7581"/>
    <w:rsid w:val="008A761C"/>
    <w:rsid w:val="008A784B"/>
    <w:rsid w:val="008A7880"/>
    <w:rsid w:val="008A7BEF"/>
    <w:rsid w:val="008A7C69"/>
    <w:rsid w:val="008A7D95"/>
    <w:rsid w:val="008A7DD4"/>
    <w:rsid w:val="008A7EC0"/>
    <w:rsid w:val="008A7F85"/>
    <w:rsid w:val="008A7F99"/>
    <w:rsid w:val="008A7FC9"/>
    <w:rsid w:val="008B043E"/>
    <w:rsid w:val="008B0511"/>
    <w:rsid w:val="008B0575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93"/>
    <w:rsid w:val="008B1DAB"/>
    <w:rsid w:val="008B1FEF"/>
    <w:rsid w:val="008B251E"/>
    <w:rsid w:val="008B26EC"/>
    <w:rsid w:val="008B2880"/>
    <w:rsid w:val="008B2977"/>
    <w:rsid w:val="008B2BC6"/>
    <w:rsid w:val="008B2C2D"/>
    <w:rsid w:val="008B2C9D"/>
    <w:rsid w:val="008B2E0A"/>
    <w:rsid w:val="008B2E0F"/>
    <w:rsid w:val="008B2E32"/>
    <w:rsid w:val="008B2E85"/>
    <w:rsid w:val="008B2F8F"/>
    <w:rsid w:val="008B31F2"/>
    <w:rsid w:val="008B351A"/>
    <w:rsid w:val="008B38AC"/>
    <w:rsid w:val="008B3910"/>
    <w:rsid w:val="008B3FE8"/>
    <w:rsid w:val="008B3FFE"/>
    <w:rsid w:val="008B4271"/>
    <w:rsid w:val="008B43D1"/>
    <w:rsid w:val="008B4424"/>
    <w:rsid w:val="008B4508"/>
    <w:rsid w:val="008B49F5"/>
    <w:rsid w:val="008B4AA0"/>
    <w:rsid w:val="008B4BB3"/>
    <w:rsid w:val="008B4C3A"/>
    <w:rsid w:val="008B4CFA"/>
    <w:rsid w:val="008B4DA6"/>
    <w:rsid w:val="008B4E75"/>
    <w:rsid w:val="008B4EEE"/>
    <w:rsid w:val="008B500A"/>
    <w:rsid w:val="008B50AF"/>
    <w:rsid w:val="008B50B8"/>
    <w:rsid w:val="008B52CE"/>
    <w:rsid w:val="008B5362"/>
    <w:rsid w:val="008B544E"/>
    <w:rsid w:val="008B549A"/>
    <w:rsid w:val="008B5588"/>
    <w:rsid w:val="008B56C8"/>
    <w:rsid w:val="008B56E0"/>
    <w:rsid w:val="008B5BE0"/>
    <w:rsid w:val="008B5BEC"/>
    <w:rsid w:val="008B5D15"/>
    <w:rsid w:val="008B5D79"/>
    <w:rsid w:val="008B5DF3"/>
    <w:rsid w:val="008B5EAB"/>
    <w:rsid w:val="008B5F04"/>
    <w:rsid w:val="008B5F4C"/>
    <w:rsid w:val="008B60BA"/>
    <w:rsid w:val="008B60CA"/>
    <w:rsid w:val="008B61B1"/>
    <w:rsid w:val="008B626C"/>
    <w:rsid w:val="008B62F4"/>
    <w:rsid w:val="008B6340"/>
    <w:rsid w:val="008B6426"/>
    <w:rsid w:val="008B6581"/>
    <w:rsid w:val="008B67CE"/>
    <w:rsid w:val="008B6830"/>
    <w:rsid w:val="008B6B27"/>
    <w:rsid w:val="008B6C6C"/>
    <w:rsid w:val="008B6DE2"/>
    <w:rsid w:val="008B6EE6"/>
    <w:rsid w:val="008B6F92"/>
    <w:rsid w:val="008B72F5"/>
    <w:rsid w:val="008B77AB"/>
    <w:rsid w:val="008B79BA"/>
    <w:rsid w:val="008B7B35"/>
    <w:rsid w:val="008B7F9F"/>
    <w:rsid w:val="008C013F"/>
    <w:rsid w:val="008C01B4"/>
    <w:rsid w:val="008C0236"/>
    <w:rsid w:val="008C04D0"/>
    <w:rsid w:val="008C0613"/>
    <w:rsid w:val="008C08CF"/>
    <w:rsid w:val="008C0A54"/>
    <w:rsid w:val="008C0B26"/>
    <w:rsid w:val="008C0C48"/>
    <w:rsid w:val="008C0C71"/>
    <w:rsid w:val="008C0EDD"/>
    <w:rsid w:val="008C107A"/>
    <w:rsid w:val="008C10ED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8B8"/>
    <w:rsid w:val="008C1CE2"/>
    <w:rsid w:val="008C1D93"/>
    <w:rsid w:val="008C1E98"/>
    <w:rsid w:val="008C1EE2"/>
    <w:rsid w:val="008C1F0E"/>
    <w:rsid w:val="008C2232"/>
    <w:rsid w:val="008C231B"/>
    <w:rsid w:val="008C2326"/>
    <w:rsid w:val="008C28CB"/>
    <w:rsid w:val="008C29ED"/>
    <w:rsid w:val="008C2DEF"/>
    <w:rsid w:val="008C3455"/>
    <w:rsid w:val="008C35E4"/>
    <w:rsid w:val="008C35F9"/>
    <w:rsid w:val="008C36B3"/>
    <w:rsid w:val="008C3C46"/>
    <w:rsid w:val="008C3DC4"/>
    <w:rsid w:val="008C3EAE"/>
    <w:rsid w:val="008C3EFB"/>
    <w:rsid w:val="008C3F86"/>
    <w:rsid w:val="008C3FFB"/>
    <w:rsid w:val="008C40B0"/>
    <w:rsid w:val="008C4203"/>
    <w:rsid w:val="008C47E6"/>
    <w:rsid w:val="008C4AB7"/>
    <w:rsid w:val="008C4B58"/>
    <w:rsid w:val="008C4CD7"/>
    <w:rsid w:val="008C4CF3"/>
    <w:rsid w:val="008C4D60"/>
    <w:rsid w:val="008C4D98"/>
    <w:rsid w:val="008C4DBA"/>
    <w:rsid w:val="008C4DD9"/>
    <w:rsid w:val="008C4E41"/>
    <w:rsid w:val="008C52C6"/>
    <w:rsid w:val="008C54AC"/>
    <w:rsid w:val="008C5501"/>
    <w:rsid w:val="008C5517"/>
    <w:rsid w:val="008C55D7"/>
    <w:rsid w:val="008C59A0"/>
    <w:rsid w:val="008C5CDA"/>
    <w:rsid w:val="008C5D59"/>
    <w:rsid w:val="008C5F03"/>
    <w:rsid w:val="008C612D"/>
    <w:rsid w:val="008C6145"/>
    <w:rsid w:val="008C623A"/>
    <w:rsid w:val="008C6567"/>
    <w:rsid w:val="008C689F"/>
    <w:rsid w:val="008C68D9"/>
    <w:rsid w:val="008C69E2"/>
    <w:rsid w:val="008C69F4"/>
    <w:rsid w:val="008C6AB6"/>
    <w:rsid w:val="008C7127"/>
    <w:rsid w:val="008C7149"/>
    <w:rsid w:val="008C72BE"/>
    <w:rsid w:val="008C7609"/>
    <w:rsid w:val="008C76C7"/>
    <w:rsid w:val="008C7721"/>
    <w:rsid w:val="008C7989"/>
    <w:rsid w:val="008C7A24"/>
    <w:rsid w:val="008C7C47"/>
    <w:rsid w:val="008C7EDF"/>
    <w:rsid w:val="008C7F1C"/>
    <w:rsid w:val="008D0052"/>
    <w:rsid w:val="008D0207"/>
    <w:rsid w:val="008D0261"/>
    <w:rsid w:val="008D03AC"/>
    <w:rsid w:val="008D048D"/>
    <w:rsid w:val="008D07E7"/>
    <w:rsid w:val="008D0827"/>
    <w:rsid w:val="008D0BB5"/>
    <w:rsid w:val="008D0D3D"/>
    <w:rsid w:val="008D0ED8"/>
    <w:rsid w:val="008D1020"/>
    <w:rsid w:val="008D1083"/>
    <w:rsid w:val="008D1176"/>
    <w:rsid w:val="008D14B5"/>
    <w:rsid w:val="008D14C6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165"/>
    <w:rsid w:val="008D345A"/>
    <w:rsid w:val="008D3752"/>
    <w:rsid w:val="008D37AB"/>
    <w:rsid w:val="008D37E1"/>
    <w:rsid w:val="008D384F"/>
    <w:rsid w:val="008D38C4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82"/>
    <w:rsid w:val="008D4A91"/>
    <w:rsid w:val="008D4C1D"/>
    <w:rsid w:val="008D52EC"/>
    <w:rsid w:val="008D552A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5F9C"/>
    <w:rsid w:val="008D60BF"/>
    <w:rsid w:val="008D62B5"/>
    <w:rsid w:val="008D6373"/>
    <w:rsid w:val="008D646A"/>
    <w:rsid w:val="008D6498"/>
    <w:rsid w:val="008D666D"/>
    <w:rsid w:val="008D6688"/>
    <w:rsid w:val="008D66EB"/>
    <w:rsid w:val="008D6AC6"/>
    <w:rsid w:val="008D6BC8"/>
    <w:rsid w:val="008D6DC7"/>
    <w:rsid w:val="008D6DCC"/>
    <w:rsid w:val="008D705E"/>
    <w:rsid w:val="008D722C"/>
    <w:rsid w:val="008D745B"/>
    <w:rsid w:val="008D74F4"/>
    <w:rsid w:val="008D7567"/>
    <w:rsid w:val="008D796A"/>
    <w:rsid w:val="008D79C0"/>
    <w:rsid w:val="008D7A76"/>
    <w:rsid w:val="008D7AC4"/>
    <w:rsid w:val="008D7B66"/>
    <w:rsid w:val="008D7BAF"/>
    <w:rsid w:val="008D7BD8"/>
    <w:rsid w:val="008D7C7F"/>
    <w:rsid w:val="008E00E0"/>
    <w:rsid w:val="008E0AE0"/>
    <w:rsid w:val="008E0EAB"/>
    <w:rsid w:val="008E0F78"/>
    <w:rsid w:val="008E10A7"/>
    <w:rsid w:val="008E1329"/>
    <w:rsid w:val="008E1376"/>
    <w:rsid w:val="008E1624"/>
    <w:rsid w:val="008E16E6"/>
    <w:rsid w:val="008E1748"/>
    <w:rsid w:val="008E182F"/>
    <w:rsid w:val="008E19C3"/>
    <w:rsid w:val="008E1A17"/>
    <w:rsid w:val="008E1AB1"/>
    <w:rsid w:val="008E1B84"/>
    <w:rsid w:val="008E1F0F"/>
    <w:rsid w:val="008E1FCF"/>
    <w:rsid w:val="008E2061"/>
    <w:rsid w:val="008E206B"/>
    <w:rsid w:val="008E2078"/>
    <w:rsid w:val="008E20AB"/>
    <w:rsid w:val="008E23A9"/>
    <w:rsid w:val="008E23FE"/>
    <w:rsid w:val="008E26DF"/>
    <w:rsid w:val="008E2759"/>
    <w:rsid w:val="008E2847"/>
    <w:rsid w:val="008E2897"/>
    <w:rsid w:val="008E31E3"/>
    <w:rsid w:val="008E327E"/>
    <w:rsid w:val="008E3338"/>
    <w:rsid w:val="008E33CD"/>
    <w:rsid w:val="008E3510"/>
    <w:rsid w:val="008E35DD"/>
    <w:rsid w:val="008E36D0"/>
    <w:rsid w:val="008E3717"/>
    <w:rsid w:val="008E381E"/>
    <w:rsid w:val="008E3830"/>
    <w:rsid w:val="008E38DC"/>
    <w:rsid w:val="008E3DEF"/>
    <w:rsid w:val="008E3EBC"/>
    <w:rsid w:val="008E3EBD"/>
    <w:rsid w:val="008E3FA9"/>
    <w:rsid w:val="008E41F0"/>
    <w:rsid w:val="008E42EA"/>
    <w:rsid w:val="008E4338"/>
    <w:rsid w:val="008E440A"/>
    <w:rsid w:val="008E4561"/>
    <w:rsid w:val="008E4C43"/>
    <w:rsid w:val="008E4D99"/>
    <w:rsid w:val="008E50E0"/>
    <w:rsid w:val="008E5115"/>
    <w:rsid w:val="008E511A"/>
    <w:rsid w:val="008E5954"/>
    <w:rsid w:val="008E596C"/>
    <w:rsid w:val="008E59FE"/>
    <w:rsid w:val="008E5A57"/>
    <w:rsid w:val="008E5AE0"/>
    <w:rsid w:val="008E5FB1"/>
    <w:rsid w:val="008E6146"/>
    <w:rsid w:val="008E6161"/>
    <w:rsid w:val="008E61D0"/>
    <w:rsid w:val="008E64BD"/>
    <w:rsid w:val="008E661A"/>
    <w:rsid w:val="008E67F3"/>
    <w:rsid w:val="008E684E"/>
    <w:rsid w:val="008E68C5"/>
    <w:rsid w:val="008E6908"/>
    <w:rsid w:val="008E6C09"/>
    <w:rsid w:val="008E6C43"/>
    <w:rsid w:val="008E6E3B"/>
    <w:rsid w:val="008E7068"/>
    <w:rsid w:val="008E719F"/>
    <w:rsid w:val="008E72AE"/>
    <w:rsid w:val="008E72DD"/>
    <w:rsid w:val="008E7411"/>
    <w:rsid w:val="008E74F3"/>
    <w:rsid w:val="008E754B"/>
    <w:rsid w:val="008E7C07"/>
    <w:rsid w:val="008E7C13"/>
    <w:rsid w:val="008F0152"/>
    <w:rsid w:val="008F028C"/>
    <w:rsid w:val="008F033D"/>
    <w:rsid w:val="008F0374"/>
    <w:rsid w:val="008F0513"/>
    <w:rsid w:val="008F0569"/>
    <w:rsid w:val="008F058D"/>
    <w:rsid w:val="008F05A0"/>
    <w:rsid w:val="008F0665"/>
    <w:rsid w:val="008F085E"/>
    <w:rsid w:val="008F08CF"/>
    <w:rsid w:val="008F09B6"/>
    <w:rsid w:val="008F0B60"/>
    <w:rsid w:val="008F0EA4"/>
    <w:rsid w:val="008F0F5C"/>
    <w:rsid w:val="008F0F86"/>
    <w:rsid w:val="008F1289"/>
    <w:rsid w:val="008F12B5"/>
    <w:rsid w:val="008F1389"/>
    <w:rsid w:val="008F148A"/>
    <w:rsid w:val="008F19AC"/>
    <w:rsid w:val="008F1A3C"/>
    <w:rsid w:val="008F1B7B"/>
    <w:rsid w:val="008F1BB5"/>
    <w:rsid w:val="008F1C6A"/>
    <w:rsid w:val="008F2583"/>
    <w:rsid w:val="008F2587"/>
    <w:rsid w:val="008F26D8"/>
    <w:rsid w:val="008F2763"/>
    <w:rsid w:val="008F27A6"/>
    <w:rsid w:val="008F29F3"/>
    <w:rsid w:val="008F2AC9"/>
    <w:rsid w:val="008F2ACA"/>
    <w:rsid w:val="008F2BC7"/>
    <w:rsid w:val="008F2E0F"/>
    <w:rsid w:val="008F2E4B"/>
    <w:rsid w:val="008F30B6"/>
    <w:rsid w:val="008F3117"/>
    <w:rsid w:val="008F33F4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DE1"/>
    <w:rsid w:val="008F4E06"/>
    <w:rsid w:val="008F4E39"/>
    <w:rsid w:val="008F4F25"/>
    <w:rsid w:val="008F4F58"/>
    <w:rsid w:val="008F5103"/>
    <w:rsid w:val="008F5242"/>
    <w:rsid w:val="008F5322"/>
    <w:rsid w:val="008F53BB"/>
    <w:rsid w:val="008F54F7"/>
    <w:rsid w:val="008F5943"/>
    <w:rsid w:val="008F5ACD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C14"/>
    <w:rsid w:val="008F6D2D"/>
    <w:rsid w:val="008F6E9E"/>
    <w:rsid w:val="008F70C5"/>
    <w:rsid w:val="008F71EA"/>
    <w:rsid w:val="008F72A8"/>
    <w:rsid w:val="008F72FB"/>
    <w:rsid w:val="008F73B7"/>
    <w:rsid w:val="008F752A"/>
    <w:rsid w:val="008F7C1A"/>
    <w:rsid w:val="008F7D58"/>
    <w:rsid w:val="008F7E62"/>
    <w:rsid w:val="008F7E9D"/>
    <w:rsid w:val="008F7ED9"/>
    <w:rsid w:val="00900395"/>
    <w:rsid w:val="00900882"/>
    <w:rsid w:val="00900B1A"/>
    <w:rsid w:val="00900FC5"/>
    <w:rsid w:val="009010A4"/>
    <w:rsid w:val="0090114F"/>
    <w:rsid w:val="00901530"/>
    <w:rsid w:val="00901637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B6D"/>
    <w:rsid w:val="00902E08"/>
    <w:rsid w:val="00902E1E"/>
    <w:rsid w:val="00902F45"/>
    <w:rsid w:val="00902F8E"/>
    <w:rsid w:val="00902FEA"/>
    <w:rsid w:val="009030F7"/>
    <w:rsid w:val="009031AB"/>
    <w:rsid w:val="00903422"/>
    <w:rsid w:val="00903753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4FF2"/>
    <w:rsid w:val="009052B8"/>
    <w:rsid w:val="009052EF"/>
    <w:rsid w:val="00905350"/>
    <w:rsid w:val="00905392"/>
    <w:rsid w:val="009054F3"/>
    <w:rsid w:val="00905535"/>
    <w:rsid w:val="0090554D"/>
    <w:rsid w:val="009056AE"/>
    <w:rsid w:val="009056E4"/>
    <w:rsid w:val="009057A7"/>
    <w:rsid w:val="00905AA7"/>
    <w:rsid w:val="00905AB0"/>
    <w:rsid w:val="00905B5A"/>
    <w:rsid w:val="00905D3A"/>
    <w:rsid w:val="00905DF4"/>
    <w:rsid w:val="00905DFA"/>
    <w:rsid w:val="00905E94"/>
    <w:rsid w:val="00905F30"/>
    <w:rsid w:val="009061D6"/>
    <w:rsid w:val="0090626F"/>
    <w:rsid w:val="009063C0"/>
    <w:rsid w:val="0090673E"/>
    <w:rsid w:val="00906748"/>
    <w:rsid w:val="009068C6"/>
    <w:rsid w:val="009068C9"/>
    <w:rsid w:val="00906B0A"/>
    <w:rsid w:val="00906CA0"/>
    <w:rsid w:val="00906CEE"/>
    <w:rsid w:val="00906E88"/>
    <w:rsid w:val="00906F54"/>
    <w:rsid w:val="009071FA"/>
    <w:rsid w:val="00907410"/>
    <w:rsid w:val="0090743B"/>
    <w:rsid w:val="009074B6"/>
    <w:rsid w:val="009078CB"/>
    <w:rsid w:val="00907B5B"/>
    <w:rsid w:val="00907B5F"/>
    <w:rsid w:val="00907BA9"/>
    <w:rsid w:val="00907C8A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0D70"/>
    <w:rsid w:val="00910D94"/>
    <w:rsid w:val="00910E01"/>
    <w:rsid w:val="009115BA"/>
    <w:rsid w:val="00911652"/>
    <w:rsid w:val="009117C1"/>
    <w:rsid w:val="009119D9"/>
    <w:rsid w:val="00911E0D"/>
    <w:rsid w:val="00911F0D"/>
    <w:rsid w:val="00912073"/>
    <w:rsid w:val="00912288"/>
    <w:rsid w:val="0091294B"/>
    <w:rsid w:val="0091295C"/>
    <w:rsid w:val="009129F0"/>
    <w:rsid w:val="00912B44"/>
    <w:rsid w:val="00912E17"/>
    <w:rsid w:val="00912E44"/>
    <w:rsid w:val="00912F6C"/>
    <w:rsid w:val="009131A5"/>
    <w:rsid w:val="0091358E"/>
    <w:rsid w:val="00913590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1E8"/>
    <w:rsid w:val="009142DF"/>
    <w:rsid w:val="00914613"/>
    <w:rsid w:val="009147E9"/>
    <w:rsid w:val="009148D4"/>
    <w:rsid w:val="009148D8"/>
    <w:rsid w:val="0091493F"/>
    <w:rsid w:val="009149DE"/>
    <w:rsid w:val="00914A2D"/>
    <w:rsid w:val="00914C90"/>
    <w:rsid w:val="00914E5A"/>
    <w:rsid w:val="00914FDB"/>
    <w:rsid w:val="009150B8"/>
    <w:rsid w:val="00915226"/>
    <w:rsid w:val="0091548B"/>
    <w:rsid w:val="009154BE"/>
    <w:rsid w:val="0091556D"/>
    <w:rsid w:val="009156F4"/>
    <w:rsid w:val="009157FF"/>
    <w:rsid w:val="00915B31"/>
    <w:rsid w:val="00915E5B"/>
    <w:rsid w:val="009160CB"/>
    <w:rsid w:val="009161DF"/>
    <w:rsid w:val="0091644F"/>
    <w:rsid w:val="00916551"/>
    <w:rsid w:val="0091655A"/>
    <w:rsid w:val="0091668A"/>
    <w:rsid w:val="00916750"/>
    <w:rsid w:val="0091692E"/>
    <w:rsid w:val="00916A4B"/>
    <w:rsid w:val="00916B70"/>
    <w:rsid w:val="00916B9D"/>
    <w:rsid w:val="00916E03"/>
    <w:rsid w:val="00917080"/>
    <w:rsid w:val="0091722A"/>
    <w:rsid w:val="009172C3"/>
    <w:rsid w:val="009172D6"/>
    <w:rsid w:val="00917841"/>
    <w:rsid w:val="00917926"/>
    <w:rsid w:val="009179A9"/>
    <w:rsid w:val="009179E9"/>
    <w:rsid w:val="00917D23"/>
    <w:rsid w:val="00917E8B"/>
    <w:rsid w:val="00917EE7"/>
    <w:rsid w:val="00917F23"/>
    <w:rsid w:val="00917F31"/>
    <w:rsid w:val="00917F82"/>
    <w:rsid w:val="00917FB4"/>
    <w:rsid w:val="00920222"/>
    <w:rsid w:val="009202DB"/>
    <w:rsid w:val="00920532"/>
    <w:rsid w:val="0092073D"/>
    <w:rsid w:val="00920776"/>
    <w:rsid w:val="0092093A"/>
    <w:rsid w:val="00920946"/>
    <w:rsid w:val="00920960"/>
    <w:rsid w:val="00920A28"/>
    <w:rsid w:val="00920B54"/>
    <w:rsid w:val="00920B96"/>
    <w:rsid w:val="00920F62"/>
    <w:rsid w:val="00921096"/>
    <w:rsid w:val="009210A7"/>
    <w:rsid w:val="00921256"/>
    <w:rsid w:val="009213FD"/>
    <w:rsid w:val="0092142C"/>
    <w:rsid w:val="00921561"/>
    <w:rsid w:val="009216AE"/>
    <w:rsid w:val="009216D8"/>
    <w:rsid w:val="0092171F"/>
    <w:rsid w:val="009217C7"/>
    <w:rsid w:val="00921868"/>
    <w:rsid w:val="0092187C"/>
    <w:rsid w:val="00921886"/>
    <w:rsid w:val="009218E3"/>
    <w:rsid w:val="009219A9"/>
    <w:rsid w:val="00921A39"/>
    <w:rsid w:val="00921B73"/>
    <w:rsid w:val="00921BDE"/>
    <w:rsid w:val="00921D50"/>
    <w:rsid w:val="00921DB2"/>
    <w:rsid w:val="00921EFF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3DDB"/>
    <w:rsid w:val="0092412E"/>
    <w:rsid w:val="0092435D"/>
    <w:rsid w:val="00924593"/>
    <w:rsid w:val="009248C4"/>
    <w:rsid w:val="0092492C"/>
    <w:rsid w:val="00924CEC"/>
    <w:rsid w:val="00924D93"/>
    <w:rsid w:val="00924E65"/>
    <w:rsid w:val="00924F4B"/>
    <w:rsid w:val="00924F60"/>
    <w:rsid w:val="00925089"/>
    <w:rsid w:val="009253EF"/>
    <w:rsid w:val="009254B5"/>
    <w:rsid w:val="0092553C"/>
    <w:rsid w:val="00925597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139"/>
    <w:rsid w:val="0092613B"/>
    <w:rsid w:val="009262FD"/>
    <w:rsid w:val="00926552"/>
    <w:rsid w:val="009265E2"/>
    <w:rsid w:val="00926800"/>
    <w:rsid w:val="0092684C"/>
    <w:rsid w:val="009268BA"/>
    <w:rsid w:val="00926AD5"/>
    <w:rsid w:val="00926B23"/>
    <w:rsid w:val="00926D0B"/>
    <w:rsid w:val="00926DD6"/>
    <w:rsid w:val="0092727A"/>
    <w:rsid w:val="009272B9"/>
    <w:rsid w:val="009274B8"/>
    <w:rsid w:val="00927649"/>
    <w:rsid w:val="00927685"/>
    <w:rsid w:val="00927D9C"/>
    <w:rsid w:val="00927F68"/>
    <w:rsid w:val="00927F6F"/>
    <w:rsid w:val="009300D3"/>
    <w:rsid w:val="009301EA"/>
    <w:rsid w:val="009302BD"/>
    <w:rsid w:val="009306D9"/>
    <w:rsid w:val="0093088D"/>
    <w:rsid w:val="00930A57"/>
    <w:rsid w:val="00930B23"/>
    <w:rsid w:val="00930DEA"/>
    <w:rsid w:val="00930E54"/>
    <w:rsid w:val="00930F22"/>
    <w:rsid w:val="009311CA"/>
    <w:rsid w:val="009312A7"/>
    <w:rsid w:val="009312E1"/>
    <w:rsid w:val="00931993"/>
    <w:rsid w:val="009319CD"/>
    <w:rsid w:val="00931CC0"/>
    <w:rsid w:val="00931F1B"/>
    <w:rsid w:val="00931FBE"/>
    <w:rsid w:val="009322AA"/>
    <w:rsid w:val="009322CF"/>
    <w:rsid w:val="009324D5"/>
    <w:rsid w:val="009325B8"/>
    <w:rsid w:val="0093268A"/>
    <w:rsid w:val="009326A4"/>
    <w:rsid w:val="00932830"/>
    <w:rsid w:val="00932A36"/>
    <w:rsid w:val="00932B8E"/>
    <w:rsid w:val="00932C20"/>
    <w:rsid w:val="00932F77"/>
    <w:rsid w:val="009330AB"/>
    <w:rsid w:val="009331C6"/>
    <w:rsid w:val="00933324"/>
    <w:rsid w:val="00933561"/>
    <w:rsid w:val="0093363B"/>
    <w:rsid w:val="00933702"/>
    <w:rsid w:val="009337C8"/>
    <w:rsid w:val="00933A5A"/>
    <w:rsid w:val="00933BED"/>
    <w:rsid w:val="00933D8A"/>
    <w:rsid w:val="00933E5F"/>
    <w:rsid w:val="00933F7E"/>
    <w:rsid w:val="00933F91"/>
    <w:rsid w:val="00933F94"/>
    <w:rsid w:val="00933FC4"/>
    <w:rsid w:val="00933FF7"/>
    <w:rsid w:val="009340C0"/>
    <w:rsid w:val="0093443A"/>
    <w:rsid w:val="009345D3"/>
    <w:rsid w:val="00934761"/>
    <w:rsid w:val="009348CE"/>
    <w:rsid w:val="00934C60"/>
    <w:rsid w:val="00934DD7"/>
    <w:rsid w:val="00935015"/>
    <w:rsid w:val="0093516E"/>
    <w:rsid w:val="009354BC"/>
    <w:rsid w:val="009356EA"/>
    <w:rsid w:val="00935CDC"/>
    <w:rsid w:val="0093600F"/>
    <w:rsid w:val="0093614D"/>
    <w:rsid w:val="0093649D"/>
    <w:rsid w:val="009365CB"/>
    <w:rsid w:val="009366ED"/>
    <w:rsid w:val="0093673C"/>
    <w:rsid w:val="00936858"/>
    <w:rsid w:val="009369CE"/>
    <w:rsid w:val="00936AF5"/>
    <w:rsid w:val="00936BC0"/>
    <w:rsid w:val="00936D1C"/>
    <w:rsid w:val="00936E86"/>
    <w:rsid w:val="00936F4C"/>
    <w:rsid w:val="00937144"/>
    <w:rsid w:val="0093732A"/>
    <w:rsid w:val="0093734E"/>
    <w:rsid w:val="0093743A"/>
    <w:rsid w:val="009376CD"/>
    <w:rsid w:val="009376E2"/>
    <w:rsid w:val="00937A04"/>
    <w:rsid w:val="00937A8A"/>
    <w:rsid w:val="00937AC8"/>
    <w:rsid w:val="00937ACE"/>
    <w:rsid w:val="00937D13"/>
    <w:rsid w:val="00937DF8"/>
    <w:rsid w:val="00937E3A"/>
    <w:rsid w:val="00937FB8"/>
    <w:rsid w:val="00940385"/>
    <w:rsid w:val="00940BCA"/>
    <w:rsid w:val="00940C7A"/>
    <w:rsid w:val="00940CAB"/>
    <w:rsid w:val="00940DD8"/>
    <w:rsid w:val="00940E87"/>
    <w:rsid w:val="00940E96"/>
    <w:rsid w:val="00940EBE"/>
    <w:rsid w:val="0094110D"/>
    <w:rsid w:val="009412AE"/>
    <w:rsid w:val="00941334"/>
    <w:rsid w:val="009414D7"/>
    <w:rsid w:val="00941521"/>
    <w:rsid w:val="009418EE"/>
    <w:rsid w:val="0094195F"/>
    <w:rsid w:val="00941ABA"/>
    <w:rsid w:val="00941B50"/>
    <w:rsid w:val="00941D81"/>
    <w:rsid w:val="00941E74"/>
    <w:rsid w:val="0094203C"/>
    <w:rsid w:val="0094210E"/>
    <w:rsid w:val="0094240C"/>
    <w:rsid w:val="00942759"/>
    <w:rsid w:val="0094277A"/>
    <w:rsid w:val="00942E22"/>
    <w:rsid w:val="00942EAA"/>
    <w:rsid w:val="00942ED5"/>
    <w:rsid w:val="009434C0"/>
    <w:rsid w:val="00943682"/>
    <w:rsid w:val="00943717"/>
    <w:rsid w:val="00943795"/>
    <w:rsid w:val="00943822"/>
    <w:rsid w:val="0094389D"/>
    <w:rsid w:val="00943A7D"/>
    <w:rsid w:val="00943AEF"/>
    <w:rsid w:val="00943B31"/>
    <w:rsid w:val="00943B38"/>
    <w:rsid w:val="00943C48"/>
    <w:rsid w:val="00943D84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D21"/>
    <w:rsid w:val="00944F27"/>
    <w:rsid w:val="00944F8E"/>
    <w:rsid w:val="00944FCF"/>
    <w:rsid w:val="00944FE2"/>
    <w:rsid w:val="009450A8"/>
    <w:rsid w:val="009450AE"/>
    <w:rsid w:val="009450B8"/>
    <w:rsid w:val="00945232"/>
    <w:rsid w:val="009453BA"/>
    <w:rsid w:val="00945642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374"/>
    <w:rsid w:val="009466D7"/>
    <w:rsid w:val="009466F7"/>
    <w:rsid w:val="0094670A"/>
    <w:rsid w:val="0094670B"/>
    <w:rsid w:val="00946C59"/>
    <w:rsid w:val="00946DC7"/>
    <w:rsid w:val="00946ED7"/>
    <w:rsid w:val="00946EFE"/>
    <w:rsid w:val="00946F88"/>
    <w:rsid w:val="00946FDC"/>
    <w:rsid w:val="009471E2"/>
    <w:rsid w:val="00947226"/>
    <w:rsid w:val="0094724B"/>
    <w:rsid w:val="00947361"/>
    <w:rsid w:val="009475B5"/>
    <w:rsid w:val="00947A33"/>
    <w:rsid w:val="00947AD7"/>
    <w:rsid w:val="00947B43"/>
    <w:rsid w:val="00947BB0"/>
    <w:rsid w:val="00947CB9"/>
    <w:rsid w:val="00947CE1"/>
    <w:rsid w:val="00947D27"/>
    <w:rsid w:val="00950204"/>
    <w:rsid w:val="009504E6"/>
    <w:rsid w:val="00950785"/>
    <w:rsid w:val="00950978"/>
    <w:rsid w:val="00950DD4"/>
    <w:rsid w:val="00950E2D"/>
    <w:rsid w:val="0095134D"/>
    <w:rsid w:val="009513D7"/>
    <w:rsid w:val="00951514"/>
    <w:rsid w:val="009515AD"/>
    <w:rsid w:val="009517F2"/>
    <w:rsid w:val="0095181E"/>
    <w:rsid w:val="00951A47"/>
    <w:rsid w:val="009524AD"/>
    <w:rsid w:val="009524F9"/>
    <w:rsid w:val="0095255A"/>
    <w:rsid w:val="009526F1"/>
    <w:rsid w:val="00952B28"/>
    <w:rsid w:val="00952DAE"/>
    <w:rsid w:val="00952DB3"/>
    <w:rsid w:val="00952E2B"/>
    <w:rsid w:val="00952F14"/>
    <w:rsid w:val="00953017"/>
    <w:rsid w:val="00953024"/>
    <w:rsid w:val="009532BA"/>
    <w:rsid w:val="00953669"/>
    <w:rsid w:val="009536A0"/>
    <w:rsid w:val="00953B96"/>
    <w:rsid w:val="00953E4B"/>
    <w:rsid w:val="00953F03"/>
    <w:rsid w:val="00953FDD"/>
    <w:rsid w:val="009540CF"/>
    <w:rsid w:val="00954101"/>
    <w:rsid w:val="00954359"/>
    <w:rsid w:val="0095445E"/>
    <w:rsid w:val="009544A8"/>
    <w:rsid w:val="009547D7"/>
    <w:rsid w:val="00954814"/>
    <w:rsid w:val="0095490E"/>
    <w:rsid w:val="00954B47"/>
    <w:rsid w:val="00954C1A"/>
    <w:rsid w:val="00954C2D"/>
    <w:rsid w:val="00954ECC"/>
    <w:rsid w:val="00954F3C"/>
    <w:rsid w:val="0095521A"/>
    <w:rsid w:val="009552AF"/>
    <w:rsid w:val="009553E5"/>
    <w:rsid w:val="009553F8"/>
    <w:rsid w:val="00955544"/>
    <w:rsid w:val="0095554A"/>
    <w:rsid w:val="00955560"/>
    <w:rsid w:val="0095560B"/>
    <w:rsid w:val="009556ED"/>
    <w:rsid w:val="00955885"/>
    <w:rsid w:val="00955A26"/>
    <w:rsid w:val="00955B05"/>
    <w:rsid w:val="00955B0E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1C3"/>
    <w:rsid w:val="0095732D"/>
    <w:rsid w:val="009576EF"/>
    <w:rsid w:val="0095783D"/>
    <w:rsid w:val="00957BEA"/>
    <w:rsid w:val="00957C76"/>
    <w:rsid w:val="00957F7D"/>
    <w:rsid w:val="00960044"/>
    <w:rsid w:val="00960118"/>
    <w:rsid w:val="0096017D"/>
    <w:rsid w:val="0096070A"/>
    <w:rsid w:val="0096073C"/>
    <w:rsid w:val="009609D3"/>
    <w:rsid w:val="00960A73"/>
    <w:rsid w:val="00960B80"/>
    <w:rsid w:val="00960BB7"/>
    <w:rsid w:val="00961239"/>
    <w:rsid w:val="00961248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42"/>
    <w:rsid w:val="00961979"/>
    <w:rsid w:val="00961A07"/>
    <w:rsid w:val="00961B56"/>
    <w:rsid w:val="00961BF1"/>
    <w:rsid w:val="00961C38"/>
    <w:rsid w:val="00961D4F"/>
    <w:rsid w:val="00961D8A"/>
    <w:rsid w:val="00961DB1"/>
    <w:rsid w:val="00961EE0"/>
    <w:rsid w:val="00961FCD"/>
    <w:rsid w:val="0096213B"/>
    <w:rsid w:val="009623F9"/>
    <w:rsid w:val="00962571"/>
    <w:rsid w:val="009625C9"/>
    <w:rsid w:val="00962AB4"/>
    <w:rsid w:val="00962DAE"/>
    <w:rsid w:val="00962E3E"/>
    <w:rsid w:val="00962E5C"/>
    <w:rsid w:val="009630BE"/>
    <w:rsid w:val="00963219"/>
    <w:rsid w:val="0096325B"/>
    <w:rsid w:val="00963424"/>
    <w:rsid w:val="0096342B"/>
    <w:rsid w:val="00963713"/>
    <w:rsid w:val="00963718"/>
    <w:rsid w:val="009637A1"/>
    <w:rsid w:val="00963A89"/>
    <w:rsid w:val="00963C3E"/>
    <w:rsid w:val="00963CE2"/>
    <w:rsid w:val="009640B3"/>
    <w:rsid w:val="0096415A"/>
    <w:rsid w:val="009641E4"/>
    <w:rsid w:val="0096425D"/>
    <w:rsid w:val="00964323"/>
    <w:rsid w:val="00964367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324"/>
    <w:rsid w:val="0096550D"/>
    <w:rsid w:val="009655B4"/>
    <w:rsid w:val="0096568A"/>
    <w:rsid w:val="0096573B"/>
    <w:rsid w:val="0096580B"/>
    <w:rsid w:val="009658E1"/>
    <w:rsid w:val="00965994"/>
    <w:rsid w:val="00965C93"/>
    <w:rsid w:val="00965E9E"/>
    <w:rsid w:val="00965ED0"/>
    <w:rsid w:val="00965F0A"/>
    <w:rsid w:val="009665D1"/>
    <w:rsid w:val="009667F8"/>
    <w:rsid w:val="00966B8A"/>
    <w:rsid w:val="00966C02"/>
    <w:rsid w:val="00966C9C"/>
    <w:rsid w:val="00966EE9"/>
    <w:rsid w:val="00967570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EB"/>
    <w:rsid w:val="009705FA"/>
    <w:rsid w:val="0097069D"/>
    <w:rsid w:val="0097083F"/>
    <w:rsid w:val="00970C73"/>
    <w:rsid w:val="00970EED"/>
    <w:rsid w:val="00970F4E"/>
    <w:rsid w:val="0097110A"/>
    <w:rsid w:val="009711E6"/>
    <w:rsid w:val="009712E5"/>
    <w:rsid w:val="009715C9"/>
    <w:rsid w:val="009715CA"/>
    <w:rsid w:val="009716B2"/>
    <w:rsid w:val="00971775"/>
    <w:rsid w:val="0097192F"/>
    <w:rsid w:val="00971CBA"/>
    <w:rsid w:val="00971CE7"/>
    <w:rsid w:val="00971E1D"/>
    <w:rsid w:val="00972108"/>
    <w:rsid w:val="00972135"/>
    <w:rsid w:val="009722BD"/>
    <w:rsid w:val="00972486"/>
    <w:rsid w:val="0097270E"/>
    <w:rsid w:val="00972788"/>
    <w:rsid w:val="00972962"/>
    <w:rsid w:val="00972A04"/>
    <w:rsid w:val="00972A8C"/>
    <w:rsid w:val="00972AE5"/>
    <w:rsid w:val="00972C7B"/>
    <w:rsid w:val="00972CFC"/>
    <w:rsid w:val="00972DDA"/>
    <w:rsid w:val="00972F46"/>
    <w:rsid w:val="00972F7E"/>
    <w:rsid w:val="009730D8"/>
    <w:rsid w:val="00973133"/>
    <w:rsid w:val="009733B9"/>
    <w:rsid w:val="00973433"/>
    <w:rsid w:val="0097380D"/>
    <w:rsid w:val="00973A6B"/>
    <w:rsid w:val="00973C1E"/>
    <w:rsid w:val="00973CBC"/>
    <w:rsid w:val="00973CF1"/>
    <w:rsid w:val="00973D1E"/>
    <w:rsid w:val="00973D83"/>
    <w:rsid w:val="00973FD5"/>
    <w:rsid w:val="00974386"/>
    <w:rsid w:val="009743D1"/>
    <w:rsid w:val="00974673"/>
    <w:rsid w:val="009747B2"/>
    <w:rsid w:val="00974959"/>
    <w:rsid w:val="009749C0"/>
    <w:rsid w:val="00974B84"/>
    <w:rsid w:val="00974D37"/>
    <w:rsid w:val="00975237"/>
    <w:rsid w:val="009752AB"/>
    <w:rsid w:val="0097534B"/>
    <w:rsid w:val="009755B1"/>
    <w:rsid w:val="00975689"/>
    <w:rsid w:val="009756E7"/>
    <w:rsid w:val="009757F6"/>
    <w:rsid w:val="0097582C"/>
    <w:rsid w:val="009759E5"/>
    <w:rsid w:val="00975A88"/>
    <w:rsid w:val="00975ABB"/>
    <w:rsid w:val="00975BE2"/>
    <w:rsid w:val="00975C83"/>
    <w:rsid w:val="00975CBD"/>
    <w:rsid w:val="00975D59"/>
    <w:rsid w:val="00975D84"/>
    <w:rsid w:val="00975D87"/>
    <w:rsid w:val="00975FF2"/>
    <w:rsid w:val="0097605C"/>
    <w:rsid w:val="0097632F"/>
    <w:rsid w:val="009763FC"/>
    <w:rsid w:val="00976563"/>
    <w:rsid w:val="009765CA"/>
    <w:rsid w:val="009768B7"/>
    <w:rsid w:val="009769B6"/>
    <w:rsid w:val="00976B76"/>
    <w:rsid w:val="00976CBF"/>
    <w:rsid w:val="00976E3D"/>
    <w:rsid w:val="00976F07"/>
    <w:rsid w:val="00976F3A"/>
    <w:rsid w:val="0097743B"/>
    <w:rsid w:val="009778A3"/>
    <w:rsid w:val="00977D60"/>
    <w:rsid w:val="00977DB3"/>
    <w:rsid w:val="00977F64"/>
    <w:rsid w:val="00980104"/>
    <w:rsid w:val="00980171"/>
    <w:rsid w:val="00980452"/>
    <w:rsid w:val="009804F6"/>
    <w:rsid w:val="009806A0"/>
    <w:rsid w:val="00980781"/>
    <w:rsid w:val="0098089C"/>
    <w:rsid w:val="009808AB"/>
    <w:rsid w:val="00980C22"/>
    <w:rsid w:val="00980F1A"/>
    <w:rsid w:val="009812BA"/>
    <w:rsid w:val="00981360"/>
    <w:rsid w:val="0098160A"/>
    <w:rsid w:val="00981828"/>
    <w:rsid w:val="0098183F"/>
    <w:rsid w:val="00981853"/>
    <w:rsid w:val="00981C0E"/>
    <w:rsid w:val="00981CF3"/>
    <w:rsid w:val="00981D16"/>
    <w:rsid w:val="00981DEF"/>
    <w:rsid w:val="00981E60"/>
    <w:rsid w:val="00981FA8"/>
    <w:rsid w:val="00981FD0"/>
    <w:rsid w:val="0098203B"/>
    <w:rsid w:val="009822D0"/>
    <w:rsid w:val="009823E7"/>
    <w:rsid w:val="009824B6"/>
    <w:rsid w:val="009826DE"/>
    <w:rsid w:val="00982773"/>
    <w:rsid w:val="00982821"/>
    <w:rsid w:val="00982858"/>
    <w:rsid w:val="00982971"/>
    <w:rsid w:val="00982A57"/>
    <w:rsid w:val="00982B31"/>
    <w:rsid w:val="00982ED7"/>
    <w:rsid w:val="00982F82"/>
    <w:rsid w:val="00983058"/>
    <w:rsid w:val="009831DD"/>
    <w:rsid w:val="009837DB"/>
    <w:rsid w:val="0098384C"/>
    <w:rsid w:val="00983894"/>
    <w:rsid w:val="009838B0"/>
    <w:rsid w:val="00983E25"/>
    <w:rsid w:val="00984036"/>
    <w:rsid w:val="009843F8"/>
    <w:rsid w:val="009848E4"/>
    <w:rsid w:val="00984A60"/>
    <w:rsid w:val="00984B1D"/>
    <w:rsid w:val="00984C5B"/>
    <w:rsid w:val="00984C7E"/>
    <w:rsid w:val="00984CBA"/>
    <w:rsid w:val="00984CE2"/>
    <w:rsid w:val="0098501A"/>
    <w:rsid w:val="00985045"/>
    <w:rsid w:val="009850C9"/>
    <w:rsid w:val="00985127"/>
    <w:rsid w:val="009851E7"/>
    <w:rsid w:val="0098522F"/>
    <w:rsid w:val="0098539E"/>
    <w:rsid w:val="0098541F"/>
    <w:rsid w:val="009854E1"/>
    <w:rsid w:val="009855EB"/>
    <w:rsid w:val="00985897"/>
    <w:rsid w:val="009858D9"/>
    <w:rsid w:val="00985B1C"/>
    <w:rsid w:val="00985C39"/>
    <w:rsid w:val="00985C93"/>
    <w:rsid w:val="00985D49"/>
    <w:rsid w:val="00985D9D"/>
    <w:rsid w:val="00985ED2"/>
    <w:rsid w:val="00986153"/>
    <w:rsid w:val="009861B2"/>
    <w:rsid w:val="0098655A"/>
    <w:rsid w:val="009866B4"/>
    <w:rsid w:val="009866D5"/>
    <w:rsid w:val="00986967"/>
    <w:rsid w:val="00986A77"/>
    <w:rsid w:val="00986E25"/>
    <w:rsid w:val="00986E73"/>
    <w:rsid w:val="00986EF7"/>
    <w:rsid w:val="00987038"/>
    <w:rsid w:val="009872B1"/>
    <w:rsid w:val="00987508"/>
    <w:rsid w:val="009877C9"/>
    <w:rsid w:val="009878F3"/>
    <w:rsid w:val="00987975"/>
    <w:rsid w:val="00987E75"/>
    <w:rsid w:val="00990092"/>
    <w:rsid w:val="00990177"/>
    <w:rsid w:val="00990212"/>
    <w:rsid w:val="00990350"/>
    <w:rsid w:val="009903BE"/>
    <w:rsid w:val="0099042D"/>
    <w:rsid w:val="009904EE"/>
    <w:rsid w:val="00990753"/>
    <w:rsid w:val="0099081D"/>
    <w:rsid w:val="00990ABC"/>
    <w:rsid w:val="00990C4B"/>
    <w:rsid w:val="00990CB7"/>
    <w:rsid w:val="00990E5A"/>
    <w:rsid w:val="00990FAF"/>
    <w:rsid w:val="00991025"/>
    <w:rsid w:val="009911BB"/>
    <w:rsid w:val="0099130C"/>
    <w:rsid w:val="00991323"/>
    <w:rsid w:val="00991509"/>
    <w:rsid w:val="0099156D"/>
    <w:rsid w:val="0099199A"/>
    <w:rsid w:val="00991CB1"/>
    <w:rsid w:val="009920AE"/>
    <w:rsid w:val="00992170"/>
    <w:rsid w:val="009922EB"/>
    <w:rsid w:val="009923EE"/>
    <w:rsid w:val="00992514"/>
    <w:rsid w:val="00992536"/>
    <w:rsid w:val="00992702"/>
    <w:rsid w:val="0099280A"/>
    <w:rsid w:val="00992898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DF3"/>
    <w:rsid w:val="00993FBE"/>
    <w:rsid w:val="00994036"/>
    <w:rsid w:val="0099426B"/>
    <w:rsid w:val="00994445"/>
    <w:rsid w:val="00994A7F"/>
    <w:rsid w:val="00994D9D"/>
    <w:rsid w:val="00994F47"/>
    <w:rsid w:val="00995056"/>
    <w:rsid w:val="009951EA"/>
    <w:rsid w:val="00995469"/>
    <w:rsid w:val="009955D8"/>
    <w:rsid w:val="0099580A"/>
    <w:rsid w:val="00995B98"/>
    <w:rsid w:val="009960FE"/>
    <w:rsid w:val="009961CC"/>
    <w:rsid w:val="009962F8"/>
    <w:rsid w:val="00996317"/>
    <w:rsid w:val="009966B8"/>
    <w:rsid w:val="00996986"/>
    <w:rsid w:val="00996D6D"/>
    <w:rsid w:val="00996E4A"/>
    <w:rsid w:val="00996FB9"/>
    <w:rsid w:val="00996FC2"/>
    <w:rsid w:val="00997070"/>
    <w:rsid w:val="00997096"/>
    <w:rsid w:val="009970D2"/>
    <w:rsid w:val="009971B0"/>
    <w:rsid w:val="00997451"/>
    <w:rsid w:val="00997626"/>
    <w:rsid w:val="009976A2"/>
    <w:rsid w:val="009976E0"/>
    <w:rsid w:val="009976FB"/>
    <w:rsid w:val="00997709"/>
    <w:rsid w:val="0099777D"/>
    <w:rsid w:val="009978E5"/>
    <w:rsid w:val="00997A30"/>
    <w:rsid w:val="00997A44"/>
    <w:rsid w:val="00997C13"/>
    <w:rsid w:val="00997C3D"/>
    <w:rsid w:val="00997ED1"/>
    <w:rsid w:val="00997ED8"/>
    <w:rsid w:val="00997F97"/>
    <w:rsid w:val="009A0013"/>
    <w:rsid w:val="009A0155"/>
    <w:rsid w:val="009A01A6"/>
    <w:rsid w:val="009A0300"/>
    <w:rsid w:val="009A03B3"/>
    <w:rsid w:val="009A0414"/>
    <w:rsid w:val="009A055B"/>
    <w:rsid w:val="009A0647"/>
    <w:rsid w:val="009A0653"/>
    <w:rsid w:val="009A0719"/>
    <w:rsid w:val="009A07DB"/>
    <w:rsid w:val="009A0818"/>
    <w:rsid w:val="009A0B2F"/>
    <w:rsid w:val="009A0C03"/>
    <w:rsid w:val="009A0DDB"/>
    <w:rsid w:val="009A1219"/>
    <w:rsid w:val="009A14FF"/>
    <w:rsid w:val="009A1603"/>
    <w:rsid w:val="009A1826"/>
    <w:rsid w:val="009A188C"/>
    <w:rsid w:val="009A195E"/>
    <w:rsid w:val="009A1CCE"/>
    <w:rsid w:val="009A1CD9"/>
    <w:rsid w:val="009A1D90"/>
    <w:rsid w:val="009A1EBB"/>
    <w:rsid w:val="009A207B"/>
    <w:rsid w:val="009A20B3"/>
    <w:rsid w:val="009A238C"/>
    <w:rsid w:val="009A244F"/>
    <w:rsid w:val="009A24BC"/>
    <w:rsid w:val="009A2554"/>
    <w:rsid w:val="009A25F0"/>
    <w:rsid w:val="009A273F"/>
    <w:rsid w:val="009A2910"/>
    <w:rsid w:val="009A2C1E"/>
    <w:rsid w:val="009A2E8D"/>
    <w:rsid w:val="009A2EFA"/>
    <w:rsid w:val="009A32B3"/>
    <w:rsid w:val="009A3380"/>
    <w:rsid w:val="009A34C2"/>
    <w:rsid w:val="009A34E7"/>
    <w:rsid w:val="009A350C"/>
    <w:rsid w:val="009A35D8"/>
    <w:rsid w:val="009A361A"/>
    <w:rsid w:val="009A3887"/>
    <w:rsid w:val="009A3A09"/>
    <w:rsid w:val="009A3A92"/>
    <w:rsid w:val="009A3B17"/>
    <w:rsid w:val="009A3F19"/>
    <w:rsid w:val="009A4572"/>
    <w:rsid w:val="009A4605"/>
    <w:rsid w:val="009A47C6"/>
    <w:rsid w:val="009A48DC"/>
    <w:rsid w:val="009A49E0"/>
    <w:rsid w:val="009A4A47"/>
    <w:rsid w:val="009A4C18"/>
    <w:rsid w:val="009A4C5F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24E"/>
    <w:rsid w:val="009A5262"/>
    <w:rsid w:val="009A5333"/>
    <w:rsid w:val="009A54B5"/>
    <w:rsid w:val="009A559A"/>
    <w:rsid w:val="009A55B7"/>
    <w:rsid w:val="009A5782"/>
    <w:rsid w:val="009A583A"/>
    <w:rsid w:val="009A5AC7"/>
    <w:rsid w:val="009A5C0C"/>
    <w:rsid w:val="009A5D0D"/>
    <w:rsid w:val="009A5E77"/>
    <w:rsid w:val="009A5E91"/>
    <w:rsid w:val="009A5EAF"/>
    <w:rsid w:val="009A5F7D"/>
    <w:rsid w:val="009A6027"/>
    <w:rsid w:val="009A6096"/>
    <w:rsid w:val="009A609F"/>
    <w:rsid w:val="009A60D6"/>
    <w:rsid w:val="009A61DD"/>
    <w:rsid w:val="009A62A4"/>
    <w:rsid w:val="009A6560"/>
    <w:rsid w:val="009A65F1"/>
    <w:rsid w:val="009A661B"/>
    <w:rsid w:val="009A67AF"/>
    <w:rsid w:val="009A6826"/>
    <w:rsid w:val="009A6A81"/>
    <w:rsid w:val="009A6BAD"/>
    <w:rsid w:val="009A6CD1"/>
    <w:rsid w:val="009A6E99"/>
    <w:rsid w:val="009A7015"/>
    <w:rsid w:val="009A7019"/>
    <w:rsid w:val="009A7021"/>
    <w:rsid w:val="009A723F"/>
    <w:rsid w:val="009A72E8"/>
    <w:rsid w:val="009A730C"/>
    <w:rsid w:val="009A7470"/>
    <w:rsid w:val="009A7773"/>
    <w:rsid w:val="009A779B"/>
    <w:rsid w:val="009A7806"/>
    <w:rsid w:val="009A795C"/>
    <w:rsid w:val="009A7AEA"/>
    <w:rsid w:val="009A7BE2"/>
    <w:rsid w:val="009A7F1B"/>
    <w:rsid w:val="009A7FDF"/>
    <w:rsid w:val="009B0051"/>
    <w:rsid w:val="009B0130"/>
    <w:rsid w:val="009B017B"/>
    <w:rsid w:val="009B0302"/>
    <w:rsid w:val="009B055B"/>
    <w:rsid w:val="009B0850"/>
    <w:rsid w:val="009B0886"/>
    <w:rsid w:val="009B0891"/>
    <w:rsid w:val="009B08B0"/>
    <w:rsid w:val="009B0917"/>
    <w:rsid w:val="009B0CEE"/>
    <w:rsid w:val="009B11E4"/>
    <w:rsid w:val="009B1237"/>
    <w:rsid w:val="009B162B"/>
    <w:rsid w:val="009B1A50"/>
    <w:rsid w:val="009B1BC1"/>
    <w:rsid w:val="009B1D19"/>
    <w:rsid w:val="009B1DF7"/>
    <w:rsid w:val="009B202A"/>
    <w:rsid w:val="009B2043"/>
    <w:rsid w:val="009B2128"/>
    <w:rsid w:val="009B21A2"/>
    <w:rsid w:val="009B2243"/>
    <w:rsid w:val="009B225A"/>
    <w:rsid w:val="009B230F"/>
    <w:rsid w:val="009B24F4"/>
    <w:rsid w:val="009B2513"/>
    <w:rsid w:val="009B254C"/>
    <w:rsid w:val="009B25EF"/>
    <w:rsid w:val="009B3179"/>
    <w:rsid w:val="009B3209"/>
    <w:rsid w:val="009B333D"/>
    <w:rsid w:val="009B33E1"/>
    <w:rsid w:val="009B3470"/>
    <w:rsid w:val="009B38FC"/>
    <w:rsid w:val="009B39FA"/>
    <w:rsid w:val="009B3A03"/>
    <w:rsid w:val="009B3BC3"/>
    <w:rsid w:val="009B3BEC"/>
    <w:rsid w:val="009B3E18"/>
    <w:rsid w:val="009B3F4A"/>
    <w:rsid w:val="009B44E9"/>
    <w:rsid w:val="009B452F"/>
    <w:rsid w:val="009B459E"/>
    <w:rsid w:val="009B4708"/>
    <w:rsid w:val="009B4805"/>
    <w:rsid w:val="009B4896"/>
    <w:rsid w:val="009B48C4"/>
    <w:rsid w:val="009B4A41"/>
    <w:rsid w:val="009B4BA6"/>
    <w:rsid w:val="009B4C94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1A"/>
    <w:rsid w:val="009B5BB1"/>
    <w:rsid w:val="009B5C32"/>
    <w:rsid w:val="009B5C4D"/>
    <w:rsid w:val="009B5EBE"/>
    <w:rsid w:val="009B5F42"/>
    <w:rsid w:val="009B6162"/>
    <w:rsid w:val="009B61C7"/>
    <w:rsid w:val="009B6312"/>
    <w:rsid w:val="009B6337"/>
    <w:rsid w:val="009B6466"/>
    <w:rsid w:val="009B66BE"/>
    <w:rsid w:val="009B6767"/>
    <w:rsid w:val="009B6AB8"/>
    <w:rsid w:val="009B6BEF"/>
    <w:rsid w:val="009B6C08"/>
    <w:rsid w:val="009B6C7D"/>
    <w:rsid w:val="009B6E6E"/>
    <w:rsid w:val="009B6F14"/>
    <w:rsid w:val="009B6FBB"/>
    <w:rsid w:val="009B70CE"/>
    <w:rsid w:val="009B725A"/>
    <w:rsid w:val="009B72EB"/>
    <w:rsid w:val="009B7354"/>
    <w:rsid w:val="009B74DB"/>
    <w:rsid w:val="009B7512"/>
    <w:rsid w:val="009B7682"/>
    <w:rsid w:val="009B7771"/>
    <w:rsid w:val="009B77EF"/>
    <w:rsid w:val="009B7822"/>
    <w:rsid w:val="009B7904"/>
    <w:rsid w:val="009B7AA0"/>
    <w:rsid w:val="009B7B33"/>
    <w:rsid w:val="009B7C04"/>
    <w:rsid w:val="009B7C36"/>
    <w:rsid w:val="009B7C87"/>
    <w:rsid w:val="009B7F32"/>
    <w:rsid w:val="009B7FB9"/>
    <w:rsid w:val="009B7FF6"/>
    <w:rsid w:val="009C0396"/>
    <w:rsid w:val="009C03E2"/>
    <w:rsid w:val="009C045F"/>
    <w:rsid w:val="009C0714"/>
    <w:rsid w:val="009C0725"/>
    <w:rsid w:val="009C0818"/>
    <w:rsid w:val="009C0919"/>
    <w:rsid w:val="009C0BEC"/>
    <w:rsid w:val="009C1162"/>
    <w:rsid w:val="009C1186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E65"/>
    <w:rsid w:val="009C1EF9"/>
    <w:rsid w:val="009C1F3A"/>
    <w:rsid w:val="009C201C"/>
    <w:rsid w:val="009C21F3"/>
    <w:rsid w:val="009C223E"/>
    <w:rsid w:val="009C2396"/>
    <w:rsid w:val="009C23B2"/>
    <w:rsid w:val="009C23B9"/>
    <w:rsid w:val="009C26E0"/>
    <w:rsid w:val="009C2A0C"/>
    <w:rsid w:val="009C2BD7"/>
    <w:rsid w:val="009C2EC8"/>
    <w:rsid w:val="009C304B"/>
    <w:rsid w:val="009C30B6"/>
    <w:rsid w:val="009C313D"/>
    <w:rsid w:val="009C3258"/>
    <w:rsid w:val="009C3310"/>
    <w:rsid w:val="009C3392"/>
    <w:rsid w:val="009C342A"/>
    <w:rsid w:val="009C34C7"/>
    <w:rsid w:val="009C35CF"/>
    <w:rsid w:val="009C3610"/>
    <w:rsid w:val="009C3678"/>
    <w:rsid w:val="009C367E"/>
    <w:rsid w:val="009C368E"/>
    <w:rsid w:val="009C378E"/>
    <w:rsid w:val="009C38D2"/>
    <w:rsid w:val="009C3A35"/>
    <w:rsid w:val="009C3BD5"/>
    <w:rsid w:val="009C3E18"/>
    <w:rsid w:val="009C3F6F"/>
    <w:rsid w:val="009C449B"/>
    <w:rsid w:val="009C4597"/>
    <w:rsid w:val="009C4600"/>
    <w:rsid w:val="009C460C"/>
    <w:rsid w:val="009C46D3"/>
    <w:rsid w:val="009C4779"/>
    <w:rsid w:val="009C4845"/>
    <w:rsid w:val="009C48B4"/>
    <w:rsid w:val="009C4BF7"/>
    <w:rsid w:val="009C4C10"/>
    <w:rsid w:val="009C4CB5"/>
    <w:rsid w:val="009C4D5A"/>
    <w:rsid w:val="009C4D8D"/>
    <w:rsid w:val="009C4E25"/>
    <w:rsid w:val="009C4E3B"/>
    <w:rsid w:val="009C52F9"/>
    <w:rsid w:val="009C535B"/>
    <w:rsid w:val="009C53A5"/>
    <w:rsid w:val="009C5402"/>
    <w:rsid w:val="009C5539"/>
    <w:rsid w:val="009C579C"/>
    <w:rsid w:val="009C58A2"/>
    <w:rsid w:val="009C5A10"/>
    <w:rsid w:val="009C5A18"/>
    <w:rsid w:val="009C5A32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933"/>
    <w:rsid w:val="009C6B8A"/>
    <w:rsid w:val="009C6FEE"/>
    <w:rsid w:val="009C71BD"/>
    <w:rsid w:val="009C722D"/>
    <w:rsid w:val="009C780F"/>
    <w:rsid w:val="009C7888"/>
    <w:rsid w:val="009C7921"/>
    <w:rsid w:val="009C7A94"/>
    <w:rsid w:val="009C7B90"/>
    <w:rsid w:val="009C7E07"/>
    <w:rsid w:val="009D00FC"/>
    <w:rsid w:val="009D0494"/>
    <w:rsid w:val="009D0862"/>
    <w:rsid w:val="009D0962"/>
    <w:rsid w:val="009D0AAB"/>
    <w:rsid w:val="009D0B1B"/>
    <w:rsid w:val="009D0E7D"/>
    <w:rsid w:val="009D0F59"/>
    <w:rsid w:val="009D0FA3"/>
    <w:rsid w:val="009D1264"/>
    <w:rsid w:val="009D1283"/>
    <w:rsid w:val="009D1340"/>
    <w:rsid w:val="009D13FB"/>
    <w:rsid w:val="009D14BB"/>
    <w:rsid w:val="009D15AB"/>
    <w:rsid w:val="009D16F2"/>
    <w:rsid w:val="009D1860"/>
    <w:rsid w:val="009D1893"/>
    <w:rsid w:val="009D1A35"/>
    <w:rsid w:val="009D1B70"/>
    <w:rsid w:val="009D1DAB"/>
    <w:rsid w:val="009D2049"/>
    <w:rsid w:val="009D2319"/>
    <w:rsid w:val="009D2348"/>
    <w:rsid w:val="009D23D4"/>
    <w:rsid w:val="009D2416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2FD5"/>
    <w:rsid w:val="009D3228"/>
    <w:rsid w:val="009D326D"/>
    <w:rsid w:val="009D32F7"/>
    <w:rsid w:val="009D36CA"/>
    <w:rsid w:val="009D3882"/>
    <w:rsid w:val="009D3A07"/>
    <w:rsid w:val="009D3A26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80E"/>
    <w:rsid w:val="009D4AA0"/>
    <w:rsid w:val="009D4B26"/>
    <w:rsid w:val="009D4DB1"/>
    <w:rsid w:val="009D526A"/>
    <w:rsid w:val="009D5329"/>
    <w:rsid w:val="009D5332"/>
    <w:rsid w:val="009D53C7"/>
    <w:rsid w:val="009D53D6"/>
    <w:rsid w:val="009D545B"/>
    <w:rsid w:val="009D54EE"/>
    <w:rsid w:val="009D587F"/>
    <w:rsid w:val="009D5A10"/>
    <w:rsid w:val="009D5B7D"/>
    <w:rsid w:val="009D5B87"/>
    <w:rsid w:val="009D5DC9"/>
    <w:rsid w:val="009D5EEF"/>
    <w:rsid w:val="009D61C8"/>
    <w:rsid w:val="009D63A4"/>
    <w:rsid w:val="009D64DE"/>
    <w:rsid w:val="009D6645"/>
    <w:rsid w:val="009D67CC"/>
    <w:rsid w:val="009D6801"/>
    <w:rsid w:val="009D686A"/>
    <w:rsid w:val="009D693A"/>
    <w:rsid w:val="009D6969"/>
    <w:rsid w:val="009D69C1"/>
    <w:rsid w:val="009D6A4B"/>
    <w:rsid w:val="009D6D71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5D7"/>
    <w:rsid w:val="009E0601"/>
    <w:rsid w:val="009E06A5"/>
    <w:rsid w:val="009E0CEF"/>
    <w:rsid w:val="009E0D2B"/>
    <w:rsid w:val="009E0E94"/>
    <w:rsid w:val="009E12A0"/>
    <w:rsid w:val="009E149F"/>
    <w:rsid w:val="009E176B"/>
    <w:rsid w:val="009E1781"/>
    <w:rsid w:val="009E1816"/>
    <w:rsid w:val="009E1937"/>
    <w:rsid w:val="009E193A"/>
    <w:rsid w:val="009E1C15"/>
    <w:rsid w:val="009E1C3E"/>
    <w:rsid w:val="009E1E33"/>
    <w:rsid w:val="009E2182"/>
    <w:rsid w:val="009E22B6"/>
    <w:rsid w:val="009E23AE"/>
    <w:rsid w:val="009E285D"/>
    <w:rsid w:val="009E29D1"/>
    <w:rsid w:val="009E30AF"/>
    <w:rsid w:val="009E32E0"/>
    <w:rsid w:val="009E3345"/>
    <w:rsid w:val="009E34B9"/>
    <w:rsid w:val="009E35C6"/>
    <w:rsid w:val="009E35CB"/>
    <w:rsid w:val="009E3713"/>
    <w:rsid w:val="009E3954"/>
    <w:rsid w:val="009E3B06"/>
    <w:rsid w:val="009E3BA8"/>
    <w:rsid w:val="009E3C81"/>
    <w:rsid w:val="009E3F0E"/>
    <w:rsid w:val="009E40BF"/>
    <w:rsid w:val="009E4255"/>
    <w:rsid w:val="009E4446"/>
    <w:rsid w:val="009E467C"/>
    <w:rsid w:val="009E4A31"/>
    <w:rsid w:val="009E4A39"/>
    <w:rsid w:val="009E4A79"/>
    <w:rsid w:val="009E4AC0"/>
    <w:rsid w:val="009E4B40"/>
    <w:rsid w:val="009E5012"/>
    <w:rsid w:val="009E557E"/>
    <w:rsid w:val="009E58B3"/>
    <w:rsid w:val="009E597E"/>
    <w:rsid w:val="009E59B7"/>
    <w:rsid w:val="009E6009"/>
    <w:rsid w:val="009E60AF"/>
    <w:rsid w:val="009E60B4"/>
    <w:rsid w:val="009E60C9"/>
    <w:rsid w:val="009E6273"/>
    <w:rsid w:val="009E62A4"/>
    <w:rsid w:val="009E634F"/>
    <w:rsid w:val="009E64AE"/>
    <w:rsid w:val="009E64C4"/>
    <w:rsid w:val="009E6622"/>
    <w:rsid w:val="009E67C4"/>
    <w:rsid w:val="009E689F"/>
    <w:rsid w:val="009E6AC2"/>
    <w:rsid w:val="009E6B20"/>
    <w:rsid w:val="009E6B29"/>
    <w:rsid w:val="009E6EC5"/>
    <w:rsid w:val="009E6FA4"/>
    <w:rsid w:val="009E70BF"/>
    <w:rsid w:val="009E7122"/>
    <w:rsid w:val="009E72D1"/>
    <w:rsid w:val="009E7311"/>
    <w:rsid w:val="009E7541"/>
    <w:rsid w:val="009E75A1"/>
    <w:rsid w:val="009E7635"/>
    <w:rsid w:val="009E7723"/>
    <w:rsid w:val="009E7AD7"/>
    <w:rsid w:val="009F0089"/>
    <w:rsid w:val="009F02C3"/>
    <w:rsid w:val="009F0542"/>
    <w:rsid w:val="009F0811"/>
    <w:rsid w:val="009F0AB4"/>
    <w:rsid w:val="009F0D69"/>
    <w:rsid w:val="009F0DE2"/>
    <w:rsid w:val="009F0EB6"/>
    <w:rsid w:val="009F108C"/>
    <w:rsid w:val="009F111F"/>
    <w:rsid w:val="009F1315"/>
    <w:rsid w:val="009F13AB"/>
    <w:rsid w:val="009F15C1"/>
    <w:rsid w:val="009F1813"/>
    <w:rsid w:val="009F195A"/>
    <w:rsid w:val="009F1B3A"/>
    <w:rsid w:val="009F1B51"/>
    <w:rsid w:val="009F1DC4"/>
    <w:rsid w:val="009F2169"/>
    <w:rsid w:val="009F230F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630"/>
    <w:rsid w:val="009F36C0"/>
    <w:rsid w:val="009F3876"/>
    <w:rsid w:val="009F395A"/>
    <w:rsid w:val="009F3AD5"/>
    <w:rsid w:val="009F3AF8"/>
    <w:rsid w:val="009F3CEC"/>
    <w:rsid w:val="009F3E9B"/>
    <w:rsid w:val="009F3F4B"/>
    <w:rsid w:val="009F3FF6"/>
    <w:rsid w:val="009F405A"/>
    <w:rsid w:val="009F42DA"/>
    <w:rsid w:val="009F434D"/>
    <w:rsid w:val="009F4538"/>
    <w:rsid w:val="009F45CC"/>
    <w:rsid w:val="009F45DE"/>
    <w:rsid w:val="009F4A90"/>
    <w:rsid w:val="009F4B13"/>
    <w:rsid w:val="009F4D49"/>
    <w:rsid w:val="009F4FC4"/>
    <w:rsid w:val="009F54B8"/>
    <w:rsid w:val="009F5526"/>
    <w:rsid w:val="009F5575"/>
    <w:rsid w:val="009F5602"/>
    <w:rsid w:val="009F5613"/>
    <w:rsid w:val="009F57E8"/>
    <w:rsid w:val="009F5878"/>
    <w:rsid w:val="009F5A04"/>
    <w:rsid w:val="009F5AB9"/>
    <w:rsid w:val="009F5C81"/>
    <w:rsid w:val="009F5C9E"/>
    <w:rsid w:val="009F5E1D"/>
    <w:rsid w:val="009F5EA3"/>
    <w:rsid w:val="009F5F5E"/>
    <w:rsid w:val="009F65BA"/>
    <w:rsid w:val="009F6948"/>
    <w:rsid w:val="009F6C68"/>
    <w:rsid w:val="009F6F07"/>
    <w:rsid w:val="009F6F12"/>
    <w:rsid w:val="009F70A8"/>
    <w:rsid w:val="009F71C6"/>
    <w:rsid w:val="009F72CD"/>
    <w:rsid w:val="009F76ED"/>
    <w:rsid w:val="009F7981"/>
    <w:rsid w:val="009F7C97"/>
    <w:rsid w:val="009F7CEE"/>
    <w:rsid w:val="009F7EE9"/>
    <w:rsid w:val="009F7EFB"/>
    <w:rsid w:val="00A00019"/>
    <w:rsid w:val="00A00075"/>
    <w:rsid w:val="00A00077"/>
    <w:rsid w:val="00A00117"/>
    <w:rsid w:val="00A002ED"/>
    <w:rsid w:val="00A0043E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603"/>
    <w:rsid w:val="00A01873"/>
    <w:rsid w:val="00A0192E"/>
    <w:rsid w:val="00A019FE"/>
    <w:rsid w:val="00A01B46"/>
    <w:rsid w:val="00A01BA7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2F6B"/>
    <w:rsid w:val="00A0308C"/>
    <w:rsid w:val="00A030AE"/>
    <w:rsid w:val="00A0310E"/>
    <w:rsid w:val="00A0311C"/>
    <w:rsid w:val="00A031BD"/>
    <w:rsid w:val="00A0350B"/>
    <w:rsid w:val="00A0355C"/>
    <w:rsid w:val="00A03572"/>
    <w:rsid w:val="00A03587"/>
    <w:rsid w:val="00A03703"/>
    <w:rsid w:val="00A037FF"/>
    <w:rsid w:val="00A0380A"/>
    <w:rsid w:val="00A03BD8"/>
    <w:rsid w:val="00A040F3"/>
    <w:rsid w:val="00A042C6"/>
    <w:rsid w:val="00A044B5"/>
    <w:rsid w:val="00A04697"/>
    <w:rsid w:val="00A0469E"/>
    <w:rsid w:val="00A047BE"/>
    <w:rsid w:val="00A04B8D"/>
    <w:rsid w:val="00A04CAD"/>
    <w:rsid w:val="00A0510A"/>
    <w:rsid w:val="00A052AF"/>
    <w:rsid w:val="00A05646"/>
    <w:rsid w:val="00A05786"/>
    <w:rsid w:val="00A057AB"/>
    <w:rsid w:val="00A058B4"/>
    <w:rsid w:val="00A05C10"/>
    <w:rsid w:val="00A05C19"/>
    <w:rsid w:val="00A05C46"/>
    <w:rsid w:val="00A05E5E"/>
    <w:rsid w:val="00A0609D"/>
    <w:rsid w:val="00A060C0"/>
    <w:rsid w:val="00A0624D"/>
    <w:rsid w:val="00A062D8"/>
    <w:rsid w:val="00A063EC"/>
    <w:rsid w:val="00A066D9"/>
    <w:rsid w:val="00A06BBE"/>
    <w:rsid w:val="00A06BF7"/>
    <w:rsid w:val="00A07184"/>
    <w:rsid w:val="00A0739A"/>
    <w:rsid w:val="00A075DF"/>
    <w:rsid w:val="00A076AE"/>
    <w:rsid w:val="00A078D8"/>
    <w:rsid w:val="00A078DC"/>
    <w:rsid w:val="00A07915"/>
    <w:rsid w:val="00A07AF2"/>
    <w:rsid w:val="00A07D85"/>
    <w:rsid w:val="00A07E0E"/>
    <w:rsid w:val="00A07EE6"/>
    <w:rsid w:val="00A07F32"/>
    <w:rsid w:val="00A102A9"/>
    <w:rsid w:val="00A103B9"/>
    <w:rsid w:val="00A103F2"/>
    <w:rsid w:val="00A1067B"/>
    <w:rsid w:val="00A1091C"/>
    <w:rsid w:val="00A10C3A"/>
    <w:rsid w:val="00A10C4A"/>
    <w:rsid w:val="00A10F1B"/>
    <w:rsid w:val="00A10FFD"/>
    <w:rsid w:val="00A11081"/>
    <w:rsid w:val="00A1114B"/>
    <w:rsid w:val="00A11218"/>
    <w:rsid w:val="00A1158A"/>
    <w:rsid w:val="00A118FF"/>
    <w:rsid w:val="00A11ABD"/>
    <w:rsid w:val="00A11DF8"/>
    <w:rsid w:val="00A121AA"/>
    <w:rsid w:val="00A122CC"/>
    <w:rsid w:val="00A1243D"/>
    <w:rsid w:val="00A124B3"/>
    <w:rsid w:val="00A12619"/>
    <w:rsid w:val="00A1277E"/>
    <w:rsid w:val="00A12805"/>
    <w:rsid w:val="00A12E50"/>
    <w:rsid w:val="00A12E98"/>
    <w:rsid w:val="00A12F5B"/>
    <w:rsid w:val="00A1344D"/>
    <w:rsid w:val="00A13547"/>
    <w:rsid w:val="00A13583"/>
    <w:rsid w:val="00A13668"/>
    <w:rsid w:val="00A1381D"/>
    <w:rsid w:val="00A13B09"/>
    <w:rsid w:val="00A13C09"/>
    <w:rsid w:val="00A13DA5"/>
    <w:rsid w:val="00A13EF9"/>
    <w:rsid w:val="00A143FA"/>
    <w:rsid w:val="00A14626"/>
    <w:rsid w:val="00A146A2"/>
    <w:rsid w:val="00A14784"/>
    <w:rsid w:val="00A14854"/>
    <w:rsid w:val="00A14DFF"/>
    <w:rsid w:val="00A14F8B"/>
    <w:rsid w:val="00A15178"/>
    <w:rsid w:val="00A15418"/>
    <w:rsid w:val="00A155E4"/>
    <w:rsid w:val="00A1565D"/>
    <w:rsid w:val="00A15689"/>
    <w:rsid w:val="00A15777"/>
    <w:rsid w:val="00A15A87"/>
    <w:rsid w:val="00A15A9F"/>
    <w:rsid w:val="00A15AA7"/>
    <w:rsid w:val="00A15ACA"/>
    <w:rsid w:val="00A15CE5"/>
    <w:rsid w:val="00A15D5E"/>
    <w:rsid w:val="00A1606C"/>
    <w:rsid w:val="00A16091"/>
    <w:rsid w:val="00A16178"/>
    <w:rsid w:val="00A1645B"/>
    <w:rsid w:val="00A168EB"/>
    <w:rsid w:val="00A16B17"/>
    <w:rsid w:val="00A16B69"/>
    <w:rsid w:val="00A16BAA"/>
    <w:rsid w:val="00A16BB0"/>
    <w:rsid w:val="00A16C5E"/>
    <w:rsid w:val="00A16EEE"/>
    <w:rsid w:val="00A17019"/>
    <w:rsid w:val="00A170AD"/>
    <w:rsid w:val="00A170E6"/>
    <w:rsid w:val="00A1751D"/>
    <w:rsid w:val="00A17642"/>
    <w:rsid w:val="00A1790C"/>
    <w:rsid w:val="00A179C8"/>
    <w:rsid w:val="00A17AB3"/>
    <w:rsid w:val="00A17BCE"/>
    <w:rsid w:val="00A17C06"/>
    <w:rsid w:val="00A17CD7"/>
    <w:rsid w:val="00A2011D"/>
    <w:rsid w:val="00A20459"/>
    <w:rsid w:val="00A204F5"/>
    <w:rsid w:val="00A20572"/>
    <w:rsid w:val="00A209CB"/>
    <w:rsid w:val="00A20CB2"/>
    <w:rsid w:val="00A20D74"/>
    <w:rsid w:val="00A20DE5"/>
    <w:rsid w:val="00A20F92"/>
    <w:rsid w:val="00A21340"/>
    <w:rsid w:val="00A2134F"/>
    <w:rsid w:val="00A2148C"/>
    <w:rsid w:val="00A21703"/>
    <w:rsid w:val="00A21807"/>
    <w:rsid w:val="00A2188B"/>
    <w:rsid w:val="00A2192B"/>
    <w:rsid w:val="00A21DBD"/>
    <w:rsid w:val="00A21DCA"/>
    <w:rsid w:val="00A21F12"/>
    <w:rsid w:val="00A21F8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47"/>
    <w:rsid w:val="00A23276"/>
    <w:rsid w:val="00A23435"/>
    <w:rsid w:val="00A23481"/>
    <w:rsid w:val="00A23706"/>
    <w:rsid w:val="00A2382C"/>
    <w:rsid w:val="00A238BD"/>
    <w:rsid w:val="00A23AB2"/>
    <w:rsid w:val="00A23B17"/>
    <w:rsid w:val="00A23E87"/>
    <w:rsid w:val="00A23E8B"/>
    <w:rsid w:val="00A23EE5"/>
    <w:rsid w:val="00A2400C"/>
    <w:rsid w:val="00A242CF"/>
    <w:rsid w:val="00A24329"/>
    <w:rsid w:val="00A2474D"/>
    <w:rsid w:val="00A24A4A"/>
    <w:rsid w:val="00A24B70"/>
    <w:rsid w:val="00A2568E"/>
    <w:rsid w:val="00A25769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9D4"/>
    <w:rsid w:val="00A26AFB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50B"/>
    <w:rsid w:val="00A27951"/>
    <w:rsid w:val="00A27DD6"/>
    <w:rsid w:val="00A27E41"/>
    <w:rsid w:val="00A27E64"/>
    <w:rsid w:val="00A30122"/>
    <w:rsid w:val="00A30160"/>
    <w:rsid w:val="00A304BE"/>
    <w:rsid w:val="00A304DC"/>
    <w:rsid w:val="00A3050B"/>
    <w:rsid w:val="00A3062C"/>
    <w:rsid w:val="00A3066B"/>
    <w:rsid w:val="00A306AB"/>
    <w:rsid w:val="00A306E6"/>
    <w:rsid w:val="00A3078C"/>
    <w:rsid w:val="00A30854"/>
    <w:rsid w:val="00A3086D"/>
    <w:rsid w:val="00A309CF"/>
    <w:rsid w:val="00A309D3"/>
    <w:rsid w:val="00A30C80"/>
    <w:rsid w:val="00A30CFA"/>
    <w:rsid w:val="00A30D1E"/>
    <w:rsid w:val="00A30E3D"/>
    <w:rsid w:val="00A30EA5"/>
    <w:rsid w:val="00A30F7C"/>
    <w:rsid w:val="00A3103D"/>
    <w:rsid w:val="00A31067"/>
    <w:rsid w:val="00A31155"/>
    <w:rsid w:val="00A31163"/>
    <w:rsid w:val="00A311A3"/>
    <w:rsid w:val="00A3134C"/>
    <w:rsid w:val="00A315D0"/>
    <w:rsid w:val="00A31604"/>
    <w:rsid w:val="00A31741"/>
    <w:rsid w:val="00A31A03"/>
    <w:rsid w:val="00A31B66"/>
    <w:rsid w:val="00A31BB1"/>
    <w:rsid w:val="00A31DFD"/>
    <w:rsid w:val="00A31EA6"/>
    <w:rsid w:val="00A32436"/>
    <w:rsid w:val="00A32452"/>
    <w:rsid w:val="00A3252E"/>
    <w:rsid w:val="00A3254E"/>
    <w:rsid w:val="00A32741"/>
    <w:rsid w:val="00A328FD"/>
    <w:rsid w:val="00A32963"/>
    <w:rsid w:val="00A32B66"/>
    <w:rsid w:val="00A32BBC"/>
    <w:rsid w:val="00A32D1B"/>
    <w:rsid w:val="00A32E0A"/>
    <w:rsid w:val="00A33140"/>
    <w:rsid w:val="00A3330D"/>
    <w:rsid w:val="00A3340D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1FA"/>
    <w:rsid w:val="00A34797"/>
    <w:rsid w:val="00A347BD"/>
    <w:rsid w:val="00A34B49"/>
    <w:rsid w:val="00A34BC9"/>
    <w:rsid w:val="00A34D45"/>
    <w:rsid w:val="00A34F8B"/>
    <w:rsid w:val="00A34FC5"/>
    <w:rsid w:val="00A3527A"/>
    <w:rsid w:val="00A35564"/>
    <w:rsid w:val="00A355E2"/>
    <w:rsid w:val="00A355F0"/>
    <w:rsid w:val="00A35634"/>
    <w:rsid w:val="00A356C6"/>
    <w:rsid w:val="00A357B7"/>
    <w:rsid w:val="00A35908"/>
    <w:rsid w:val="00A35944"/>
    <w:rsid w:val="00A3594B"/>
    <w:rsid w:val="00A35A42"/>
    <w:rsid w:val="00A35BC8"/>
    <w:rsid w:val="00A35E02"/>
    <w:rsid w:val="00A35F77"/>
    <w:rsid w:val="00A35FB8"/>
    <w:rsid w:val="00A360EB"/>
    <w:rsid w:val="00A361C0"/>
    <w:rsid w:val="00A3624B"/>
    <w:rsid w:val="00A3640B"/>
    <w:rsid w:val="00A366C0"/>
    <w:rsid w:val="00A36778"/>
    <w:rsid w:val="00A36809"/>
    <w:rsid w:val="00A368D9"/>
    <w:rsid w:val="00A369D7"/>
    <w:rsid w:val="00A36AE0"/>
    <w:rsid w:val="00A36B41"/>
    <w:rsid w:val="00A36C9C"/>
    <w:rsid w:val="00A36DDA"/>
    <w:rsid w:val="00A36ED8"/>
    <w:rsid w:val="00A36F1D"/>
    <w:rsid w:val="00A36F45"/>
    <w:rsid w:val="00A3701B"/>
    <w:rsid w:val="00A370BB"/>
    <w:rsid w:val="00A370C5"/>
    <w:rsid w:val="00A372F4"/>
    <w:rsid w:val="00A37420"/>
    <w:rsid w:val="00A377A2"/>
    <w:rsid w:val="00A378E0"/>
    <w:rsid w:val="00A3798A"/>
    <w:rsid w:val="00A379EA"/>
    <w:rsid w:val="00A37B9B"/>
    <w:rsid w:val="00A37DD4"/>
    <w:rsid w:val="00A37EB0"/>
    <w:rsid w:val="00A400A4"/>
    <w:rsid w:val="00A400A7"/>
    <w:rsid w:val="00A40282"/>
    <w:rsid w:val="00A403D9"/>
    <w:rsid w:val="00A40486"/>
    <w:rsid w:val="00A404F4"/>
    <w:rsid w:val="00A405BD"/>
    <w:rsid w:val="00A40826"/>
    <w:rsid w:val="00A40C9C"/>
    <w:rsid w:val="00A40CAD"/>
    <w:rsid w:val="00A40D35"/>
    <w:rsid w:val="00A40DC0"/>
    <w:rsid w:val="00A4104E"/>
    <w:rsid w:val="00A41A4F"/>
    <w:rsid w:val="00A41CD1"/>
    <w:rsid w:val="00A41D56"/>
    <w:rsid w:val="00A41FDD"/>
    <w:rsid w:val="00A422CF"/>
    <w:rsid w:val="00A4239D"/>
    <w:rsid w:val="00A426C7"/>
    <w:rsid w:val="00A426F1"/>
    <w:rsid w:val="00A42791"/>
    <w:rsid w:val="00A4294E"/>
    <w:rsid w:val="00A42AFB"/>
    <w:rsid w:val="00A42AFF"/>
    <w:rsid w:val="00A42CA8"/>
    <w:rsid w:val="00A42D1D"/>
    <w:rsid w:val="00A42EA8"/>
    <w:rsid w:val="00A42ED2"/>
    <w:rsid w:val="00A43161"/>
    <w:rsid w:val="00A43194"/>
    <w:rsid w:val="00A4321F"/>
    <w:rsid w:val="00A43260"/>
    <w:rsid w:val="00A432F2"/>
    <w:rsid w:val="00A4335F"/>
    <w:rsid w:val="00A435B1"/>
    <w:rsid w:val="00A43667"/>
    <w:rsid w:val="00A43846"/>
    <w:rsid w:val="00A43969"/>
    <w:rsid w:val="00A43E59"/>
    <w:rsid w:val="00A43F65"/>
    <w:rsid w:val="00A43FF6"/>
    <w:rsid w:val="00A4423B"/>
    <w:rsid w:val="00A446F6"/>
    <w:rsid w:val="00A4477A"/>
    <w:rsid w:val="00A44790"/>
    <w:rsid w:val="00A44A20"/>
    <w:rsid w:val="00A44A83"/>
    <w:rsid w:val="00A44B4A"/>
    <w:rsid w:val="00A44D6A"/>
    <w:rsid w:val="00A44E61"/>
    <w:rsid w:val="00A450E9"/>
    <w:rsid w:val="00A452C1"/>
    <w:rsid w:val="00A45302"/>
    <w:rsid w:val="00A45409"/>
    <w:rsid w:val="00A4546F"/>
    <w:rsid w:val="00A45492"/>
    <w:rsid w:val="00A454C0"/>
    <w:rsid w:val="00A45667"/>
    <w:rsid w:val="00A4568A"/>
    <w:rsid w:val="00A456ED"/>
    <w:rsid w:val="00A45735"/>
    <w:rsid w:val="00A45A15"/>
    <w:rsid w:val="00A45C59"/>
    <w:rsid w:val="00A45C6E"/>
    <w:rsid w:val="00A45C71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DC4"/>
    <w:rsid w:val="00A46E54"/>
    <w:rsid w:val="00A46EDE"/>
    <w:rsid w:val="00A4710C"/>
    <w:rsid w:val="00A4723A"/>
    <w:rsid w:val="00A47286"/>
    <w:rsid w:val="00A472A5"/>
    <w:rsid w:val="00A472BE"/>
    <w:rsid w:val="00A472E5"/>
    <w:rsid w:val="00A4740C"/>
    <w:rsid w:val="00A4759A"/>
    <w:rsid w:val="00A478E2"/>
    <w:rsid w:val="00A47A5E"/>
    <w:rsid w:val="00A47A85"/>
    <w:rsid w:val="00A47C9D"/>
    <w:rsid w:val="00A47D1D"/>
    <w:rsid w:val="00A500EC"/>
    <w:rsid w:val="00A5011B"/>
    <w:rsid w:val="00A5016C"/>
    <w:rsid w:val="00A50184"/>
    <w:rsid w:val="00A50814"/>
    <w:rsid w:val="00A50897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51F"/>
    <w:rsid w:val="00A5160A"/>
    <w:rsid w:val="00A51723"/>
    <w:rsid w:val="00A518C9"/>
    <w:rsid w:val="00A51BDF"/>
    <w:rsid w:val="00A51E32"/>
    <w:rsid w:val="00A52260"/>
    <w:rsid w:val="00A5226E"/>
    <w:rsid w:val="00A523B9"/>
    <w:rsid w:val="00A523F8"/>
    <w:rsid w:val="00A52410"/>
    <w:rsid w:val="00A526A1"/>
    <w:rsid w:val="00A526A2"/>
    <w:rsid w:val="00A52776"/>
    <w:rsid w:val="00A527E9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9A1"/>
    <w:rsid w:val="00A53C1B"/>
    <w:rsid w:val="00A53D84"/>
    <w:rsid w:val="00A53E3F"/>
    <w:rsid w:val="00A53F76"/>
    <w:rsid w:val="00A54069"/>
    <w:rsid w:val="00A5407D"/>
    <w:rsid w:val="00A541D3"/>
    <w:rsid w:val="00A54242"/>
    <w:rsid w:val="00A544AC"/>
    <w:rsid w:val="00A544C9"/>
    <w:rsid w:val="00A5470C"/>
    <w:rsid w:val="00A54920"/>
    <w:rsid w:val="00A54EB5"/>
    <w:rsid w:val="00A55102"/>
    <w:rsid w:val="00A5517D"/>
    <w:rsid w:val="00A55235"/>
    <w:rsid w:val="00A55370"/>
    <w:rsid w:val="00A55488"/>
    <w:rsid w:val="00A55492"/>
    <w:rsid w:val="00A55726"/>
    <w:rsid w:val="00A55A1D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D6C"/>
    <w:rsid w:val="00A56EEB"/>
    <w:rsid w:val="00A570A3"/>
    <w:rsid w:val="00A57144"/>
    <w:rsid w:val="00A57179"/>
    <w:rsid w:val="00A57219"/>
    <w:rsid w:val="00A57303"/>
    <w:rsid w:val="00A5736C"/>
    <w:rsid w:val="00A5740D"/>
    <w:rsid w:val="00A5769F"/>
    <w:rsid w:val="00A57803"/>
    <w:rsid w:val="00A5794C"/>
    <w:rsid w:val="00A57A20"/>
    <w:rsid w:val="00A57A48"/>
    <w:rsid w:val="00A57CD6"/>
    <w:rsid w:val="00A57D9E"/>
    <w:rsid w:val="00A6009C"/>
    <w:rsid w:val="00A604D2"/>
    <w:rsid w:val="00A6055F"/>
    <w:rsid w:val="00A60562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08"/>
    <w:rsid w:val="00A61C4D"/>
    <w:rsid w:val="00A61CC3"/>
    <w:rsid w:val="00A61D06"/>
    <w:rsid w:val="00A61DB7"/>
    <w:rsid w:val="00A6201B"/>
    <w:rsid w:val="00A62286"/>
    <w:rsid w:val="00A62569"/>
    <w:rsid w:val="00A62638"/>
    <w:rsid w:val="00A62704"/>
    <w:rsid w:val="00A627F6"/>
    <w:rsid w:val="00A62BA5"/>
    <w:rsid w:val="00A63050"/>
    <w:rsid w:val="00A63085"/>
    <w:rsid w:val="00A63138"/>
    <w:rsid w:val="00A6319D"/>
    <w:rsid w:val="00A632DE"/>
    <w:rsid w:val="00A63411"/>
    <w:rsid w:val="00A635B8"/>
    <w:rsid w:val="00A637C2"/>
    <w:rsid w:val="00A6386B"/>
    <w:rsid w:val="00A63990"/>
    <w:rsid w:val="00A63A57"/>
    <w:rsid w:val="00A63B03"/>
    <w:rsid w:val="00A63D5C"/>
    <w:rsid w:val="00A63E0C"/>
    <w:rsid w:val="00A63E30"/>
    <w:rsid w:val="00A63FC6"/>
    <w:rsid w:val="00A64097"/>
    <w:rsid w:val="00A644A1"/>
    <w:rsid w:val="00A64509"/>
    <w:rsid w:val="00A646A0"/>
    <w:rsid w:val="00A6483F"/>
    <w:rsid w:val="00A6488C"/>
    <w:rsid w:val="00A64CFF"/>
    <w:rsid w:val="00A6535F"/>
    <w:rsid w:val="00A654BE"/>
    <w:rsid w:val="00A65817"/>
    <w:rsid w:val="00A6599B"/>
    <w:rsid w:val="00A65B60"/>
    <w:rsid w:val="00A65C42"/>
    <w:rsid w:val="00A65CC9"/>
    <w:rsid w:val="00A65F43"/>
    <w:rsid w:val="00A65F4A"/>
    <w:rsid w:val="00A66113"/>
    <w:rsid w:val="00A66182"/>
    <w:rsid w:val="00A66377"/>
    <w:rsid w:val="00A665C7"/>
    <w:rsid w:val="00A6665F"/>
    <w:rsid w:val="00A66792"/>
    <w:rsid w:val="00A667B0"/>
    <w:rsid w:val="00A667BC"/>
    <w:rsid w:val="00A66898"/>
    <w:rsid w:val="00A66D43"/>
    <w:rsid w:val="00A6715B"/>
    <w:rsid w:val="00A67454"/>
    <w:rsid w:val="00A67480"/>
    <w:rsid w:val="00A6757B"/>
    <w:rsid w:val="00A6786E"/>
    <w:rsid w:val="00A678BC"/>
    <w:rsid w:val="00A6790C"/>
    <w:rsid w:val="00A67A00"/>
    <w:rsid w:val="00A67A83"/>
    <w:rsid w:val="00A67B45"/>
    <w:rsid w:val="00A67D35"/>
    <w:rsid w:val="00A67EAE"/>
    <w:rsid w:val="00A70025"/>
    <w:rsid w:val="00A7005D"/>
    <w:rsid w:val="00A701C3"/>
    <w:rsid w:val="00A703B4"/>
    <w:rsid w:val="00A70561"/>
    <w:rsid w:val="00A70661"/>
    <w:rsid w:val="00A70672"/>
    <w:rsid w:val="00A70898"/>
    <w:rsid w:val="00A70C56"/>
    <w:rsid w:val="00A70D97"/>
    <w:rsid w:val="00A70DB3"/>
    <w:rsid w:val="00A70EAE"/>
    <w:rsid w:val="00A7104C"/>
    <w:rsid w:val="00A711E2"/>
    <w:rsid w:val="00A71648"/>
    <w:rsid w:val="00A7177D"/>
    <w:rsid w:val="00A71908"/>
    <w:rsid w:val="00A7194E"/>
    <w:rsid w:val="00A71B19"/>
    <w:rsid w:val="00A71D77"/>
    <w:rsid w:val="00A71F4A"/>
    <w:rsid w:val="00A72282"/>
    <w:rsid w:val="00A72694"/>
    <w:rsid w:val="00A726D5"/>
    <w:rsid w:val="00A727F8"/>
    <w:rsid w:val="00A729F7"/>
    <w:rsid w:val="00A72A3D"/>
    <w:rsid w:val="00A72C0C"/>
    <w:rsid w:val="00A72C20"/>
    <w:rsid w:val="00A72C73"/>
    <w:rsid w:val="00A72CF7"/>
    <w:rsid w:val="00A72EC2"/>
    <w:rsid w:val="00A73072"/>
    <w:rsid w:val="00A7329A"/>
    <w:rsid w:val="00A73429"/>
    <w:rsid w:val="00A734B8"/>
    <w:rsid w:val="00A736C4"/>
    <w:rsid w:val="00A7373A"/>
    <w:rsid w:val="00A73C1C"/>
    <w:rsid w:val="00A73CA4"/>
    <w:rsid w:val="00A73D37"/>
    <w:rsid w:val="00A73E58"/>
    <w:rsid w:val="00A73F41"/>
    <w:rsid w:val="00A73F4D"/>
    <w:rsid w:val="00A74180"/>
    <w:rsid w:val="00A744BF"/>
    <w:rsid w:val="00A744EA"/>
    <w:rsid w:val="00A7465A"/>
    <w:rsid w:val="00A74673"/>
    <w:rsid w:val="00A747B0"/>
    <w:rsid w:val="00A74AA5"/>
    <w:rsid w:val="00A74AED"/>
    <w:rsid w:val="00A74B8C"/>
    <w:rsid w:val="00A74BD8"/>
    <w:rsid w:val="00A74D12"/>
    <w:rsid w:val="00A74E29"/>
    <w:rsid w:val="00A74E59"/>
    <w:rsid w:val="00A74F3D"/>
    <w:rsid w:val="00A74F80"/>
    <w:rsid w:val="00A75136"/>
    <w:rsid w:val="00A7538A"/>
    <w:rsid w:val="00A754FF"/>
    <w:rsid w:val="00A755CF"/>
    <w:rsid w:val="00A757EA"/>
    <w:rsid w:val="00A75874"/>
    <w:rsid w:val="00A75A75"/>
    <w:rsid w:val="00A75ACD"/>
    <w:rsid w:val="00A75C32"/>
    <w:rsid w:val="00A75E10"/>
    <w:rsid w:val="00A75E16"/>
    <w:rsid w:val="00A7615F"/>
    <w:rsid w:val="00A7616F"/>
    <w:rsid w:val="00A761D6"/>
    <w:rsid w:val="00A763EA"/>
    <w:rsid w:val="00A76440"/>
    <w:rsid w:val="00A76716"/>
    <w:rsid w:val="00A7672C"/>
    <w:rsid w:val="00A76C15"/>
    <w:rsid w:val="00A76EAB"/>
    <w:rsid w:val="00A770F2"/>
    <w:rsid w:val="00A77255"/>
    <w:rsid w:val="00A77262"/>
    <w:rsid w:val="00A77378"/>
    <w:rsid w:val="00A773DC"/>
    <w:rsid w:val="00A77528"/>
    <w:rsid w:val="00A777AE"/>
    <w:rsid w:val="00A77844"/>
    <w:rsid w:val="00A77928"/>
    <w:rsid w:val="00A77C64"/>
    <w:rsid w:val="00A77D61"/>
    <w:rsid w:val="00A80014"/>
    <w:rsid w:val="00A8006B"/>
    <w:rsid w:val="00A8006D"/>
    <w:rsid w:val="00A80120"/>
    <w:rsid w:val="00A801E0"/>
    <w:rsid w:val="00A8031D"/>
    <w:rsid w:val="00A806EA"/>
    <w:rsid w:val="00A808C7"/>
    <w:rsid w:val="00A809AF"/>
    <w:rsid w:val="00A80A80"/>
    <w:rsid w:val="00A80B4D"/>
    <w:rsid w:val="00A80C58"/>
    <w:rsid w:val="00A80C80"/>
    <w:rsid w:val="00A80E0D"/>
    <w:rsid w:val="00A80E2E"/>
    <w:rsid w:val="00A81158"/>
    <w:rsid w:val="00A81675"/>
    <w:rsid w:val="00A8181D"/>
    <w:rsid w:val="00A81914"/>
    <w:rsid w:val="00A8194D"/>
    <w:rsid w:val="00A81A3B"/>
    <w:rsid w:val="00A81B99"/>
    <w:rsid w:val="00A81C68"/>
    <w:rsid w:val="00A81D70"/>
    <w:rsid w:val="00A81E2E"/>
    <w:rsid w:val="00A81E38"/>
    <w:rsid w:val="00A81E6B"/>
    <w:rsid w:val="00A81E6E"/>
    <w:rsid w:val="00A822E8"/>
    <w:rsid w:val="00A82602"/>
    <w:rsid w:val="00A82DC7"/>
    <w:rsid w:val="00A82EF7"/>
    <w:rsid w:val="00A83276"/>
    <w:rsid w:val="00A835EC"/>
    <w:rsid w:val="00A8377B"/>
    <w:rsid w:val="00A8378B"/>
    <w:rsid w:val="00A83816"/>
    <w:rsid w:val="00A838A3"/>
    <w:rsid w:val="00A8394D"/>
    <w:rsid w:val="00A839C1"/>
    <w:rsid w:val="00A83CB8"/>
    <w:rsid w:val="00A83CDC"/>
    <w:rsid w:val="00A83D41"/>
    <w:rsid w:val="00A8401C"/>
    <w:rsid w:val="00A840EC"/>
    <w:rsid w:val="00A8413F"/>
    <w:rsid w:val="00A8414D"/>
    <w:rsid w:val="00A84418"/>
    <w:rsid w:val="00A8451C"/>
    <w:rsid w:val="00A8531A"/>
    <w:rsid w:val="00A856F9"/>
    <w:rsid w:val="00A8588B"/>
    <w:rsid w:val="00A858A4"/>
    <w:rsid w:val="00A858C5"/>
    <w:rsid w:val="00A85DBD"/>
    <w:rsid w:val="00A85E58"/>
    <w:rsid w:val="00A862EE"/>
    <w:rsid w:val="00A86309"/>
    <w:rsid w:val="00A86406"/>
    <w:rsid w:val="00A8656B"/>
    <w:rsid w:val="00A868FB"/>
    <w:rsid w:val="00A86948"/>
    <w:rsid w:val="00A86A83"/>
    <w:rsid w:val="00A86DBC"/>
    <w:rsid w:val="00A86EF4"/>
    <w:rsid w:val="00A87133"/>
    <w:rsid w:val="00A8717A"/>
    <w:rsid w:val="00A87429"/>
    <w:rsid w:val="00A875F5"/>
    <w:rsid w:val="00A876B3"/>
    <w:rsid w:val="00A879E4"/>
    <w:rsid w:val="00A87B98"/>
    <w:rsid w:val="00A87CE4"/>
    <w:rsid w:val="00A87EB4"/>
    <w:rsid w:val="00A87F15"/>
    <w:rsid w:val="00A90062"/>
    <w:rsid w:val="00A90173"/>
    <w:rsid w:val="00A901AB"/>
    <w:rsid w:val="00A90247"/>
    <w:rsid w:val="00A9043C"/>
    <w:rsid w:val="00A9050C"/>
    <w:rsid w:val="00A90673"/>
    <w:rsid w:val="00A9079F"/>
    <w:rsid w:val="00A90812"/>
    <w:rsid w:val="00A909C5"/>
    <w:rsid w:val="00A90A20"/>
    <w:rsid w:val="00A90C8C"/>
    <w:rsid w:val="00A91181"/>
    <w:rsid w:val="00A911F6"/>
    <w:rsid w:val="00A9131C"/>
    <w:rsid w:val="00A913F8"/>
    <w:rsid w:val="00A91500"/>
    <w:rsid w:val="00A915CB"/>
    <w:rsid w:val="00A91958"/>
    <w:rsid w:val="00A9198B"/>
    <w:rsid w:val="00A919CF"/>
    <w:rsid w:val="00A91A4B"/>
    <w:rsid w:val="00A91B01"/>
    <w:rsid w:val="00A91E72"/>
    <w:rsid w:val="00A924DC"/>
    <w:rsid w:val="00A9254E"/>
    <w:rsid w:val="00A92655"/>
    <w:rsid w:val="00A926F5"/>
    <w:rsid w:val="00A927A3"/>
    <w:rsid w:val="00A92919"/>
    <w:rsid w:val="00A92958"/>
    <w:rsid w:val="00A92A18"/>
    <w:rsid w:val="00A92A1B"/>
    <w:rsid w:val="00A92B62"/>
    <w:rsid w:val="00A92BAD"/>
    <w:rsid w:val="00A92BEF"/>
    <w:rsid w:val="00A92D7C"/>
    <w:rsid w:val="00A92F02"/>
    <w:rsid w:val="00A92F3B"/>
    <w:rsid w:val="00A93300"/>
    <w:rsid w:val="00A93301"/>
    <w:rsid w:val="00A93319"/>
    <w:rsid w:val="00A93663"/>
    <w:rsid w:val="00A93781"/>
    <w:rsid w:val="00A9379E"/>
    <w:rsid w:val="00A93891"/>
    <w:rsid w:val="00A939E3"/>
    <w:rsid w:val="00A93C1B"/>
    <w:rsid w:val="00A93EF3"/>
    <w:rsid w:val="00A93FE0"/>
    <w:rsid w:val="00A94011"/>
    <w:rsid w:val="00A94153"/>
    <w:rsid w:val="00A94217"/>
    <w:rsid w:val="00A942BF"/>
    <w:rsid w:val="00A94406"/>
    <w:rsid w:val="00A9449A"/>
    <w:rsid w:val="00A94792"/>
    <w:rsid w:val="00A9483E"/>
    <w:rsid w:val="00A94A36"/>
    <w:rsid w:val="00A94AD0"/>
    <w:rsid w:val="00A94C12"/>
    <w:rsid w:val="00A94CB6"/>
    <w:rsid w:val="00A94CD6"/>
    <w:rsid w:val="00A94FA0"/>
    <w:rsid w:val="00A9516D"/>
    <w:rsid w:val="00A9529E"/>
    <w:rsid w:val="00A953E3"/>
    <w:rsid w:val="00A955A3"/>
    <w:rsid w:val="00A956C5"/>
    <w:rsid w:val="00A95736"/>
    <w:rsid w:val="00A95770"/>
    <w:rsid w:val="00A958E5"/>
    <w:rsid w:val="00A959A9"/>
    <w:rsid w:val="00A959B8"/>
    <w:rsid w:val="00A95B45"/>
    <w:rsid w:val="00A95B57"/>
    <w:rsid w:val="00A95B5C"/>
    <w:rsid w:val="00A95DAA"/>
    <w:rsid w:val="00A95DB2"/>
    <w:rsid w:val="00A9618D"/>
    <w:rsid w:val="00A96205"/>
    <w:rsid w:val="00A9627B"/>
    <w:rsid w:val="00A962CE"/>
    <w:rsid w:val="00A964D7"/>
    <w:rsid w:val="00A96535"/>
    <w:rsid w:val="00A965C8"/>
    <w:rsid w:val="00A966A8"/>
    <w:rsid w:val="00A967CC"/>
    <w:rsid w:val="00A969BA"/>
    <w:rsid w:val="00A96B9C"/>
    <w:rsid w:val="00A96C00"/>
    <w:rsid w:val="00A96CF6"/>
    <w:rsid w:val="00A96D28"/>
    <w:rsid w:val="00A96EB2"/>
    <w:rsid w:val="00A9727A"/>
    <w:rsid w:val="00A97A6A"/>
    <w:rsid w:val="00A97BD7"/>
    <w:rsid w:val="00A97D22"/>
    <w:rsid w:val="00A97ECB"/>
    <w:rsid w:val="00AA0056"/>
    <w:rsid w:val="00AA006D"/>
    <w:rsid w:val="00AA01BA"/>
    <w:rsid w:val="00AA05C4"/>
    <w:rsid w:val="00AA0822"/>
    <w:rsid w:val="00AA0949"/>
    <w:rsid w:val="00AA0B73"/>
    <w:rsid w:val="00AA0EC9"/>
    <w:rsid w:val="00AA0F30"/>
    <w:rsid w:val="00AA0FC7"/>
    <w:rsid w:val="00AA107A"/>
    <w:rsid w:val="00AA10B9"/>
    <w:rsid w:val="00AA1120"/>
    <w:rsid w:val="00AA1286"/>
    <w:rsid w:val="00AA1305"/>
    <w:rsid w:val="00AA13BD"/>
    <w:rsid w:val="00AA140E"/>
    <w:rsid w:val="00AA15F8"/>
    <w:rsid w:val="00AA1688"/>
    <w:rsid w:val="00AA179B"/>
    <w:rsid w:val="00AA1A3F"/>
    <w:rsid w:val="00AA1ABF"/>
    <w:rsid w:val="00AA1DD4"/>
    <w:rsid w:val="00AA1ECC"/>
    <w:rsid w:val="00AA1F20"/>
    <w:rsid w:val="00AA20AB"/>
    <w:rsid w:val="00AA262F"/>
    <w:rsid w:val="00AA2663"/>
    <w:rsid w:val="00AA2A04"/>
    <w:rsid w:val="00AA2ABC"/>
    <w:rsid w:val="00AA2AE5"/>
    <w:rsid w:val="00AA2B4F"/>
    <w:rsid w:val="00AA2BDA"/>
    <w:rsid w:val="00AA2C7A"/>
    <w:rsid w:val="00AA2E71"/>
    <w:rsid w:val="00AA2FAF"/>
    <w:rsid w:val="00AA302D"/>
    <w:rsid w:val="00AA308A"/>
    <w:rsid w:val="00AA30A0"/>
    <w:rsid w:val="00AA30E0"/>
    <w:rsid w:val="00AA3271"/>
    <w:rsid w:val="00AA329B"/>
    <w:rsid w:val="00AA3328"/>
    <w:rsid w:val="00AA3333"/>
    <w:rsid w:val="00AA336D"/>
    <w:rsid w:val="00AA33EE"/>
    <w:rsid w:val="00AA370A"/>
    <w:rsid w:val="00AA3959"/>
    <w:rsid w:val="00AA3B90"/>
    <w:rsid w:val="00AA3BA2"/>
    <w:rsid w:val="00AA3F21"/>
    <w:rsid w:val="00AA40C5"/>
    <w:rsid w:val="00AA4363"/>
    <w:rsid w:val="00AA43F8"/>
    <w:rsid w:val="00AA46B4"/>
    <w:rsid w:val="00AA4704"/>
    <w:rsid w:val="00AA4770"/>
    <w:rsid w:val="00AA4A4B"/>
    <w:rsid w:val="00AA4AB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5C4E"/>
    <w:rsid w:val="00AA6080"/>
    <w:rsid w:val="00AA6577"/>
    <w:rsid w:val="00AA67E2"/>
    <w:rsid w:val="00AA680C"/>
    <w:rsid w:val="00AA6B23"/>
    <w:rsid w:val="00AA6D46"/>
    <w:rsid w:val="00AA6E26"/>
    <w:rsid w:val="00AA6E93"/>
    <w:rsid w:val="00AA6FA9"/>
    <w:rsid w:val="00AA7715"/>
    <w:rsid w:val="00AA77B6"/>
    <w:rsid w:val="00AA77CD"/>
    <w:rsid w:val="00AA7AAF"/>
    <w:rsid w:val="00AA7B05"/>
    <w:rsid w:val="00AA7B2D"/>
    <w:rsid w:val="00AA7B9C"/>
    <w:rsid w:val="00AA7D47"/>
    <w:rsid w:val="00AB01A3"/>
    <w:rsid w:val="00AB0220"/>
    <w:rsid w:val="00AB0290"/>
    <w:rsid w:val="00AB0627"/>
    <w:rsid w:val="00AB06DC"/>
    <w:rsid w:val="00AB0937"/>
    <w:rsid w:val="00AB099A"/>
    <w:rsid w:val="00AB0B2C"/>
    <w:rsid w:val="00AB0B56"/>
    <w:rsid w:val="00AB0B81"/>
    <w:rsid w:val="00AB0BF5"/>
    <w:rsid w:val="00AB0C23"/>
    <w:rsid w:val="00AB0C55"/>
    <w:rsid w:val="00AB0D38"/>
    <w:rsid w:val="00AB0F85"/>
    <w:rsid w:val="00AB13D5"/>
    <w:rsid w:val="00AB157E"/>
    <w:rsid w:val="00AB16DA"/>
    <w:rsid w:val="00AB1714"/>
    <w:rsid w:val="00AB1C17"/>
    <w:rsid w:val="00AB1D33"/>
    <w:rsid w:val="00AB1EBA"/>
    <w:rsid w:val="00AB1F33"/>
    <w:rsid w:val="00AB226A"/>
    <w:rsid w:val="00AB24F7"/>
    <w:rsid w:val="00AB2799"/>
    <w:rsid w:val="00AB27A1"/>
    <w:rsid w:val="00AB2827"/>
    <w:rsid w:val="00AB2C78"/>
    <w:rsid w:val="00AB2DCA"/>
    <w:rsid w:val="00AB2EA6"/>
    <w:rsid w:val="00AB2F8D"/>
    <w:rsid w:val="00AB2FBD"/>
    <w:rsid w:val="00AB3182"/>
    <w:rsid w:val="00AB3470"/>
    <w:rsid w:val="00AB367B"/>
    <w:rsid w:val="00AB36A2"/>
    <w:rsid w:val="00AB395E"/>
    <w:rsid w:val="00AB39C2"/>
    <w:rsid w:val="00AB3A81"/>
    <w:rsid w:val="00AB3E47"/>
    <w:rsid w:val="00AB3E65"/>
    <w:rsid w:val="00AB3E82"/>
    <w:rsid w:val="00AB3E91"/>
    <w:rsid w:val="00AB42D9"/>
    <w:rsid w:val="00AB4406"/>
    <w:rsid w:val="00AB4874"/>
    <w:rsid w:val="00AB4B15"/>
    <w:rsid w:val="00AB4B2D"/>
    <w:rsid w:val="00AB4C60"/>
    <w:rsid w:val="00AB4CF8"/>
    <w:rsid w:val="00AB4D89"/>
    <w:rsid w:val="00AB4E14"/>
    <w:rsid w:val="00AB4EE1"/>
    <w:rsid w:val="00AB5067"/>
    <w:rsid w:val="00AB5173"/>
    <w:rsid w:val="00AB52D6"/>
    <w:rsid w:val="00AB52F8"/>
    <w:rsid w:val="00AB540C"/>
    <w:rsid w:val="00AB5799"/>
    <w:rsid w:val="00AB5854"/>
    <w:rsid w:val="00AB59B4"/>
    <w:rsid w:val="00AB5AAE"/>
    <w:rsid w:val="00AB5D28"/>
    <w:rsid w:val="00AB5FDC"/>
    <w:rsid w:val="00AB64EC"/>
    <w:rsid w:val="00AB6532"/>
    <w:rsid w:val="00AB65C8"/>
    <w:rsid w:val="00AB66F4"/>
    <w:rsid w:val="00AB68D8"/>
    <w:rsid w:val="00AB69F0"/>
    <w:rsid w:val="00AB6A06"/>
    <w:rsid w:val="00AB6C3D"/>
    <w:rsid w:val="00AB6EDA"/>
    <w:rsid w:val="00AB70D2"/>
    <w:rsid w:val="00AB7108"/>
    <w:rsid w:val="00AB737F"/>
    <w:rsid w:val="00AB7492"/>
    <w:rsid w:val="00AB770F"/>
    <w:rsid w:val="00AB7A01"/>
    <w:rsid w:val="00AB7A3C"/>
    <w:rsid w:val="00AB7AB2"/>
    <w:rsid w:val="00AB7C56"/>
    <w:rsid w:val="00AB7CD3"/>
    <w:rsid w:val="00AB7CEE"/>
    <w:rsid w:val="00AC0215"/>
    <w:rsid w:val="00AC027A"/>
    <w:rsid w:val="00AC02D8"/>
    <w:rsid w:val="00AC0334"/>
    <w:rsid w:val="00AC06A7"/>
    <w:rsid w:val="00AC06A9"/>
    <w:rsid w:val="00AC0862"/>
    <w:rsid w:val="00AC0A04"/>
    <w:rsid w:val="00AC0BD9"/>
    <w:rsid w:val="00AC0F1F"/>
    <w:rsid w:val="00AC114D"/>
    <w:rsid w:val="00AC1482"/>
    <w:rsid w:val="00AC1874"/>
    <w:rsid w:val="00AC191E"/>
    <w:rsid w:val="00AC19CF"/>
    <w:rsid w:val="00AC1B3E"/>
    <w:rsid w:val="00AC1E4E"/>
    <w:rsid w:val="00AC1F27"/>
    <w:rsid w:val="00AC2266"/>
    <w:rsid w:val="00AC2558"/>
    <w:rsid w:val="00AC25E8"/>
    <w:rsid w:val="00AC25FB"/>
    <w:rsid w:val="00AC2650"/>
    <w:rsid w:val="00AC2A0E"/>
    <w:rsid w:val="00AC2A8C"/>
    <w:rsid w:val="00AC2C13"/>
    <w:rsid w:val="00AC2CC6"/>
    <w:rsid w:val="00AC2D93"/>
    <w:rsid w:val="00AC3249"/>
    <w:rsid w:val="00AC3251"/>
    <w:rsid w:val="00AC3259"/>
    <w:rsid w:val="00AC3368"/>
    <w:rsid w:val="00AC359F"/>
    <w:rsid w:val="00AC3642"/>
    <w:rsid w:val="00AC3673"/>
    <w:rsid w:val="00AC3ADE"/>
    <w:rsid w:val="00AC3BDB"/>
    <w:rsid w:val="00AC3CAB"/>
    <w:rsid w:val="00AC3CBA"/>
    <w:rsid w:val="00AC3CD7"/>
    <w:rsid w:val="00AC3EF7"/>
    <w:rsid w:val="00AC4035"/>
    <w:rsid w:val="00AC4413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FAE"/>
    <w:rsid w:val="00AC60F0"/>
    <w:rsid w:val="00AC6574"/>
    <w:rsid w:val="00AC69B9"/>
    <w:rsid w:val="00AC6B1D"/>
    <w:rsid w:val="00AC6B72"/>
    <w:rsid w:val="00AC6C35"/>
    <w:rsid w:val="00AC6EA6"/>
    <w:rsid w:val="00AC73D2"/>
    <w:rsid w:val="00AC7440"/>
    <w:rsid w:val="00AC7719"/>
    <w:rsid w:val="00AC7797"/>
    <w:rsid w:val="00AC77CC"/>
    <w:rsid w:val="00AC7957"/>
    <w:rsid w:val="00AC7B69"/>
    <w:rsid w:val="00AC7B7C"/>
    <w:rsid w:val="00AC7CD1"/>
    <w:rsid w:val="00AC7DAE"/>
    <w:rsid w:val="00AC7DDE"/>
    <w:rsid w:val="00AD0173"/>
    <w:rsid w:val="00AD02A6"/>
    <w:rsid w:val="00AD0301"/>
    <w:rsid w:val="00AD03AA"/>
    <w:rsid w:val="00AD052D"/>
    <w:rsid w:val="00AD0620"/>
    <w:rsid w:val="00AD0684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873"/>
    <w:rsid w:val="00AD192A"/>
    <w:rsid w:val="00AD1AD0"/>
    <w:rsid w:val="00AD1E77"/>
    <w:rsid w:val="00AD1E8B"/>
    <w:rsid w:val="00AD2021"/>
    <w:rsid w:val="00AD2469"/>
    <w:rsid w:val="00AD24E9"/>
    <w:rsid w:val="00AD28FE"/>
    <w:rsid w:val="00AD2900"/>
    <w:rsid w:val="00AD29CA"/>
    <w:rsid w:val="00AD2B3A"/>
    <w:rsid w:val="00AD2B42"/>
    <w:rsid w:val="00AD2B97"/>
    <w:rsid w:val="00AD2E5A"/>
    <w:rsid w:val="00AD2FAB"/>
    <w:rsid w:val="00AD3238"/>
    <w:rsid w:val="00AD3429"/>
    <w:rsid w:val="00AD3813"/>
    <w:rsid w:val="00AD3822"/>
    <w:rsid w:val="00AD398C"/>
    <w:rsid w:val="00AD3A17"/>
    <w:rsid w:val="00AD467C"/>
    <w:rsid w:val="00AD4752"/>
    <w:rsid w:val="00AD4880"/>
    <w:rsid w:val="00AD4985"/>
    <w:rsid w:val="00AD49FA"/>
    <w:rsid w:val="00AD50AB"/>
    <w:rsid w:val="00AD51DF"/>
    <w:rsid w:val="00AD533F"/>
    <w:rsid w:val="00AD53C4"/>
    <w:rsid w:val="00AD5610"/>
    <w:rsid w:val="00AD5639"/>
    <w:rsid w:val="00AD5929"/>
    <w:rsid w:val="00AD5AAA"/>
    <w:rsid w:val="00AD5B8D"/>
    <w:rsid w:val="00AD5C12"/>
    <w:rsid w:val="00AD5CC2"/>
    <w:rsid w:val="00AD5DFE"/>
    <w:rsid w:val="00AD5F15"/>
    <w:rsid w:val="00AD6280"/>
    <w:rsid w:val="00AD628F"/>
    <w:rsid w:val="00AD62A5"/>
    <w:rsid w:val="00AD632F"/>
    <w:rsid w:val="00AD64A6"/>
    <w:rsid w:val="00AD6DD8"/>
    <w:rsid w:val="00AD712F"/>
    <w:rsid w:val="00AD71A7"/>
    <w:rsid w:val="00AD7324"/>
    <w:rsid w:val="00AD7458"/>
    <w:rsid w:val="00AD7529"/>
    <w:rsid w:val="00AD77FB"/>
    <w:rsid w:val="00AD7977"/>
    <w:rsid w:val="00AD7BB9"/>
    <w:rsid w:val="00AD7F6D"/>
    <w:rsid w:val="00AE0189"/>
    <w:rsid w:val="00AE019C"/>
    <w:rsid w:val="00AE04F9"/>
    <w:rsid w:val="00AE0524"/>
    <w:rsid w:val="00AE073C"/>
    <w:rsid w:val="00AE08B1"/>
    <w:rsid w:val="00AE0AF8"/>
    <w:rsid w:val="00AE0B9B"/>
    <w:rsid w:val="00AE0C66"/>
    <w:rsid w:val="00AE0EF4"/>
    <w:rsid w:val="00AE0F2A"/>
    <w:rsid w:val="00AE0F6A"/>
    <w:rsid w:val="00AE104C"/>
    <w:rsid w:val="00AE128B"/>
    <w:rsid w:val="00AE13A3"/>
    <w:rsid w:val="00AE1465"/>
    <w:rsid w:val="00AE1496"/>
    <w:rsid w:val="00AE1500"/>
    <w:rsid w:val="00AE1593"/>
    <w:rsid w:val="00AE1594"/>
    <w:rsid w:val="00AE167B"/>
    <w:rsid w:val="00AE19D8"/>
    <w:rsid w:val="00AE1C28"/>
    <w:rsid w:val="00AE1E94"/>
    <w:rsid w:val="00AE1F4B"/>
    <w:rsid w:val="00AE2071"/>
    <w:rsid w:val="00AE2084"/>
    <w:rsid w:val="00AE221F"/>
    <w:rsid w:val="00AE22D1"/>
    <w:rsid w:val="00AE22F1"/>
    <w:rsid w:val="00AE289C"/>
    <w:rsid w:val="00AE2C43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25A"/>
    <w:rsid w:val="00AE453A"/>
    <w:rsid w:val="00AE471A"/>
    <w:rsid w:val="00AE4785"/>
    <w:rsid w:val="00AE48BF"/>
    <w:rsid w:val="00AE4994"/>
    <w:rsid w:val="00AE4B6D"/>
    <w:rsid w:val="00AE4C70"/>
    <w:rsid w:val="00AE4F8A"/>
    <w:rsid w:val="00AE5422"/>
    <w:rsid w:val="00AE54EA"/>
    <w:rsid w:val="00AE57B5"/>
    <w:rsid w:val="00AE57EA"/>
    <w:rsid w:val="00AE5826"/>
    <w:rsid w:val="00AE5B9A"/>
    <w:rsid w:val="00AE5DF3"/>
    <w:rsid w:val="00AE5E27"/>
    <w:rsid w:val="00AE5EF0"/>
    <w:rsid w:val="00AE5F3E"/>
    <w:rsid w:val="00AE5FE5"/>
    <w:rsid w:val="00AE5FF7"/>
    <w:rsid w:val="00AE61A4"/>
    <w:rsid w:val="00AE628B"/>
    <w:rsid w:val="00AE6488"/>
    <w:rsid w:val="00AE658A"/>
    <w:rsid w:val="00AE6679"/>
    <w:rsid w:val="00AE67D7"/>
    <w:rsid w:val="00AE68E4"/>
    <w:rsid w:val="00AE6C19"/>
    <w:rsid w:val="00AE6C2E"/>
    <w:rsid w:val="00AE6D34"/>
    <w:rsid w:val="00AE6DF5"/>
    <w:rsid w:val="00AE6ED4"/>
    <w:rsid w:val="00AE6F5E"/>
    <w:rsid w:val="00AE6F82"/>
    <w:rsid w:val="00AE6FAD"/>
    <w:rsid w:val="00AE7050"/>
    <w:rsid w:val="00AE71DE"/>
    <w:rsid w:val="00AE7234"/>
    <w:rsid w:val="00AE745A"/>
    <w:rsid w:val="00AE7828"/>
    <w:rsid w:val="00AE7852"/>
    <w:rsid w:val="00AE78FB"/>
    <w:rsid w:val="00AE7A0D"/>
    <w:rsid w:val="00AE7BFB"/>
    <w:rsid w:val="00AE7E03"/>
    <w:rsid w:val="00AE7FC5"/>
    <w:rsid w:val="00AF0046"/>
    <w:rsid w:val="00AF0122"/>
    <w:rsid w:val="00AF0408"/>
    <w:rsid w:val="00AF05E1"/>
    <w:rsid w:val="00AF07B9"/>
    <w:rsid w:val="00AF0904"/>
    <w:rsid w:val="00AF0C0B"/>
    <w:rsid w:val="00AF0FE1"/>
    <w:rsid w:val="00AF1335"/>
    <w:rsid w:val="00AF13BB"/>
    <w:rsid w:val="00AF165B"/>
    <w:rsid w:val="00AF1700"/>
    <w:rsid w:val="00AF1ADF"/>
    <w:rsid w:val="00AF1CD3"/>
    <w:rsid w:val="00AF21F7"/>
    <w:rsid w:val="00AF240C"/>
    <w:rsid w:val="00AF24E1"/>
    <w:rsid w:val="00AF24EB"/>
    <w:rsid w:val="00AF26F7"/>
    <w:rsid w:val="00AF27BB"/>
    <w:rsid w:val="00AF2859"/>
    <w:rsid w:val="00AF2A02"/>
    <w:rsid w:val="00AF2A8D"/>
    <w:rsid w:val="00AF2AF4"/>
    <w:rsid w:val="00AF2B6E"/>
    <w:rsid w:val="00AF2B8B"/>
    <w:rsid w:val="00AF2D36"/>
    <w:rsid w:val="00AF2D5A"/>
    <w:rsid w:val="00AF37E0"/>
    <w:rsid w:val="00AF37EE"/>
    <w:rsid w:val="00AF3B15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4FD4"/>
    <w:rsid w:val="00AF5037"/>
    <w:rsid w:val="00AF506F"/>
    <w:rsid w:val="00AF51B9"/>
    <w:rsid w:val="00AF520B"/>
    <w:rsid w:val="00AF52A9"/>
    <w:rsid w:val="00AF52C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26B"/>
    <w:rsid w:val="00AF635A"/>
    <w:rsid w:val="00AF6431"/>
    <w:rsid w:val="00AF64AE"/>
    <w:rsid w:val="00AF6633"/>
    <w:rsid w:val="00AF67EF"/>
    <w:rsid w:val="00AF6879"/>
    <w:rsid w:val="00AF70CB"/>
    <w:rsid w:val="00AF7149"/>
    <w:rsid w:val="00AF73F8"/>
    <w:rsid w:val="00AF74EE"/>
    <w:rsid w:val="00AF79BB"/>
    <w:rsid w:val="00AF79C3"/>
    <w:rsid w:val="00AF7A22"/>
    <w:rsid w:val="00AF7A53"/>
    <w:rsid w:val="00AF7A7A"/>
    <w:rsid w:val="00AF7ADF"/>
    <w:rsid w:val="00AF7B7A"/>
    <w:rsid w:val="00AF7BAA"/>
    <w:rsid w:val="00AF7CBC"/>
    <w:rsid w:val="00AF7EBF"/>
    <w:rsid w:val="00B000D1"/>
    <w:rsid w:val="00B0016D"/>
    <w:rsid w:val="00B0045D"/>
    <w:rsid w:val="00B0053B"/>
    <w:rsid w:val="00B00547"/>
    <w:rsid w:val="00B007D7"/>
    <w:rsid w:val="00B007E3"/>
    <w:rsid w:val="00B00B19"/>
    <w:rsid w:val="00B00BC4"/>
    <w:rsid w:val="00B00CAB"/>
    <w:rsid w:val="00B00F48"/>
    <w:rsid w:val="00B01029"/>
    <w:rsid w:val="00B01142"/>
    <w:rsid w:val="00B0127E"/>
    <w:rsid w:val="00B012E0"/>
    <w:rsid w:val="00B01582"/>
    <w:rsid w:val="00B01BF6"/>
    <w:rsid w:val="00B01CF1"/>
    <w:rsid w:val="00B01D89"/>
    <w:rsid w:val="00B01FD6"/>
    <w:rsid w:val="00B020E8"/>
    <w:rsid w:val="00B023A7"/>
    <w:rsid w:val="00B023CE"/>
    <w:rsid w:val="00B024F6"/>
    <w:rsid w:val="00B02596"/>
    <w:rsid w:val="00B02633"/>
    <w:rsid w:val="00B02699"/>
    <w:rsid w:val="00B02816"/>
    <w:rsid w:val="00B028A9"/>
    <w:rsid w:val="00B02C16"/>
    <w:rsid w:val="00B02F21"/>
    <w:rsid w:val="00B02F3A"/>
    <w:rsid w:val="00B030C5"/>
    <w:rsid w:val="00B03239"/>
    <w:rsid w:val="00B03354"/>
    <w:rsid w:val="00B039B3"/>
    <w:rsid w:val="00B039F5"/>
    <w:rsid w:val="00B03C3A"/>
    <w:rsid w:val="00B03D25"/>
    <w:rsid w:val="00B03DB5"/>
    <w:rsid w:val="00B03EDB"/>
    <w:rsid w:val="00B0422F"/>
    <w:rsid w:val="00B04381"/>
    <w:rsid w:val="00B0452C"/>
    <w:rsid w:val="00B046D6"/>
    <w:rsid w:val="00B04740"/>
    <w:rsid w:val="00B048BB"/>
    <w:rsid w:val="00B049D2"/>
    <w:rsid w:val="00B04E38"/>
    <w:rsid w:val="00B04F5A"/>
    <w:rsid w:val="00B05384"/>
    <w:rsid w:val="00B055B4"/>
    <w:rsid w:val="00B056C3"/>
    <w:rsid w:val="00B05715"/>
    <w:rsid w:val="00B0576C"/>
    <w:rsid w:val="00B0577B"/>
    <w:rsid w:val="00B05A51"/>
    <w:rsid w:val="00B05DCB"/>
    <w:rsid w:val="00B05E8C"/>
    <w:rsid w:val="00B05F13"/>
    <w:rsid w:val="00B05FB4"/>
    <w:rsid w:val="00B0616D"/>
    <w:rsid w:val="00B06464"/>
    <w:rsid w:val="00B06538"/>
    <w:rsid w:val="00B0697D"/>
    <w:rsid w:val="00B069CE"/>
    <w:rsid w:val="00B06AC9"/>
    <w:rsid w:val="00B06ADD"/>
    <w:rsid w:val="00B06AE6"/>
    <w:rsid w:val="00B06AEC"/>
    <w:rsid w:val="00B06D61"/>
    <w:rsid w:val="00B06F3B"/>
    <w:rsid w:val="00B070B2"/>
    <w:rsid w:val="00B072CE"/>
    <w:rsid w:val="00B0738E"/>
    <w:rsid w:val="00B07665"/>
    <w:rsid w:val="00B077A1"/>
    <w:rsid w:val="00B077B9"/>
    <w:rsid w:val="00B07939"/>
    <w:rsid w:val="00B07988"/>
    <w:rsid w:val="00B079B0"/>
    <w:rsid w:val="00B07ADD"/>
    <w:rsid w:val="00B07F06"/>
    <w:rsid w:val="00B10198"/>
    <w:rsid w:val="00B10251"/>
    <w:rsid w:val="00B102A6"/>
    <w:rsid w:val="00B105BA"/>
    <w:rsid w:val="00B105E3"/>
    <w:rsid w:val="00B10870"/>
    <w:rsid w:val="00B108E0"/>
    <w:rsid w:val="00B10D5E"/>
    <w:rsid w:val="00B10DDF"/>
    <w:rsid w:val="00B10E1D"/>
    <w:rsid w:val="00B11138"/>
    <w:rsid w:val="00B112FC"/>
    <w:rsid w:val="00B1132D"/>
    <w:rsid w:val="00B11782"/>
    <w:rsid w:val="00B118D1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37"/>
    <w:rsid w:val="00B126CE"/>
    <w:rsid w:val="00B127E9"/>
    <w:rsid w:val="00B12941"/>
    <w:rsid w:val="00B12B31"/>
    <w:rsid w:val="00B12C2D"/>
    <w:rsid w:val="00B12C31"/>
    <w:rsid w:val="00B13066"/>
    <w:rsid w:val="00B130AE"/>
    <w:rsid w:val="00B131FB"/>
    <w:rsid w:val="00B1321B"/>
    <w:rsid w:val="00B133F1"/>
    <w:rsid w:val="00B136FA"/>
    <w:rsid w:val="00B139B8"/>
    <w:rsid w:val="00B13A46"/>
    <w:rsid w:val="00B13BDB"/>
    <w:rsid w:val="00B13C4C"/>
    <w:rsid w:val="00B13C88"/>
    <w:rsid w:val="00B13DBA"/>
    <w:rsid w:val="00B140C0"/>
    <w:rsid w:val="00B14151"/>
    <w:rsid w:val="00B141B8"/>
    <w:rsid w:val="00B14533"/>
    <w:rsid w:val="00B147DB"/>
    <w:rsid w:val="00B14877"/>
    <w:rsid w:val="00B148B7"/>
    <w:rsid w:val="00B14A49"/>
    <w:rsid w:val="00B14A74"/>
    <w:rsid w:val="00B14AF9"/>
    <w:rsid w:val="00B14C60"/>
    <w:rsid w:val="00B14DBA"/>
    <w:rsid w:val="00B14FF9"/>
    <w:rsid w:val="00B15C2E"/>
    <w:rsid w:val="00B15CCD"/>
    <w:rsid w:val="00B162A6"/>
    <w:rsid w:val="00B1641E"/>
    <w:rsid w:val="00B16683"/>
    <w:rsid w:val="00B16770"/>
    <w:rsid w:val="00B1685D"/>
    <w:rsid w:val="00B16912"/>
    <w:rsid w:val="00B169EF"/>
    <w:rsid w:val="00B16BF7"/>
    <w:rsid w:val="00B16E6C"/>
    <w:rsid w:val="00B170AE"/>
    <w:rsid w:val="00B1715C"/>
    <w:rsid w:val="00B17302"/>
    <w:rsid w:val="00B173C0"/>
    <w:rsid w:val="00B1772D"/>
    <w:rsid w:val="00B17822"/>
    <w:rsid w:val="00B17AA9"/>
    <w:rsid w:val="00B17AD8"/>
    <w:rsid w:val="00B17C8C"/>
    <w:rsid w:val="00B17C92"/>
    <w:rsid w:val="00B17EDD"/>
    <w:rsid w:val="00B20000"/>
    <w:rsid w:val="00B20104"/>
    <w:rsid w:val="00B203C0"/>
    <w:rsid w:val="00B203E3"/>
    <w:rsid w:val="00B20553"/>
    <w:rsid w:val="00B2063B"/>
    <w:rsid w:val="00B20694"/>
    <w:rsid w:val="00B206D4"/>
    <w:rsid w:val="00B206DB"/>
    <w:rsid w:val="00B208FE"/>
    <w:rsid w:val="00B20E2B"/>
    <w:rsid w:val="00B20F02"/>
    <w:rsid w:val="00B20F8F"/>
    <w:rsid w:val="00B2104A"/>
    <w:rsid w:val="00B21151"/>
    <w:rsid w:val="00B212B8"/>
    <w:rsid w:val="00B2139D"/>
    <w:rsid w:val="00B215A1"/>
    <w:rsid w:val="00B21752"/>
    <w:rsid w:val="00B21D53"/>
    <w:rsid w:val="00B21DBA"/>
    <w:rsid w:val="00B21E7F"/>
    <w:rsid w:val="00B21ED7"/>
    <w:rsid w:val="00B2217D"/>
    <w:rsid w:val="00B2255D"/>
    <w:rsid w:val="00B22B25"/>
    <w:rsid w:val="00B22D62"/>
    <w:rsid w:val="00B22EAC"/>
    <w:rsid w:val="00B22FC1"/>
    <w:rsid w:val="00B230DC"/>
    <w:rsid w:val="00B23105"/>
    <w:rsid w:val="00B2310E"/>
    <w:rsid w:val="00B23266"/>
    <w:rsid w:val="00B232CD"/>
    <w:rsid w:val="00B2334E"/>
    <w:rsid w:val="00B23585"/>
    <w:rsid w:val="00B235F8"/>
    <w:rsid w:val="00B2372C"/>
    <w:rsid w:val="00B23AF6"/>
    <w:rsid w:val="00B23BD2"/>
    <w:rsid w:val="00B23C9A"/>
    <w:rsid w:val="00B23CF8"/>
    <w:rsid w:val="00B23E91"/>
    <w:rsid w:val="00B23F34"/>
    <w:rsid w:val="00B24151"/>
    <w:rsid w:val="00B24194"/>
    <w:rsid w:val="00B243D0"/>
    <w:rsid w:val="00B245F5"/>
    <w:rsid w:val="00B24888"/>
    <w:rsid w:val="00B24971"/>
    <w:rsid w:val="00B24A05"/>
    <w:rsid w:val="00B24CD4"/>
    <w:rsid w:val="00B2500B"/>
    <w:rsid w:val="00B2547C"/>
    <w:rsid w:val="00B254A7"/>
    <w:rsid w:val="00B2574A"/>
    <w:rsid w:val="00B258EF"/>
    <w:rsid w:val="00B25937"/>
    <w:rsid w:val="00B25990"/>
    <w:rsid w:val="00B25AFE"/>
    <w:rsid w:val="00B25DCC"/>
    <w:rsid w:val="00B25E6A"/>
    <w:rsid w:val="00B263D5"/>
    <w:rsid w:val="00B2649E"/>
    <w:rsid w:val="00B265C9"/>
    <w:rsid w:val="00B26801"/>
    <w:rsid w:val="00B26951"/>
    <w:rsid w:val="00B26984"/>
    <w:rsid w:val="00B26E04"/>
    <w:rsid w:val="00B26F1B"/>
    <w:rsid w:val="00B26F31"/>
    <w:rsid w:val="00B2702B"/>
    <w:rsid w:val="00B270D1"/>
    <w:rsid w:val="00B2715F"/>
    <w:rsid w:val="00B27244"/>
    <w:rsid w:val="00B2727F"/>
    <w:rsid w:val="00B272F6"/>
    <w:rsid w:val="00B2742E"/>
    <w:rsid w:val="00B277CE"/>
    <w:rsid w:val="00B2794F"/>
    <w:rsid w:val="00B2798B"/>
    <w:rsid w:val="00B27AE5"/>
    <w:rsid w:val="00B27BC3"/>
    <w:rsid w:val="00B27D0F"/>
    <w:rsid w:val="00B27D3F"/>
    <w:rsid w:val="00B27E89"/>
    <w:rsid w:val="00B27F11"/>
    <w:rsid w:val="00B30012"/>
    <w:rsid w:val="00B3006C"/>
    <w:rsid w:val="00B300D3"/>
    <w:rsid w:val="00B30148"/>
    <w:rsid w:val="00B302EC"/>
    <w:rsid w:val="00B30433"/>
    <w:rsid w:val="00B3058B"/>
    <w:rsid w:val="00B30670"/>
    <w:rsid w:val="00B30776"/>
    <w:rsid w:val="00B30847"/>
    <w:rsid w:val="00B30AC6"/>
    <w:rsid w:val="00B30DDB"/>
    <w:rsid w:val="00B30EAD"/>
    <w:rsid w:val="00B30F2A"/>
    <w:rsid w:val="00B3106B"/>
    <w:rsid w:val="00B312FA"/>
    <w:rsid w:val="00B31530"/>
    <w:rsid w:val="00B31541"/>
    <w:rsid w:val="00B31861"/>
    <w:rsid w:val="00B31DC4"/>
    <w:rsid w:val="00B31E84"/>
    <w:rsid w:val="00B31F4A"/>
    <w:rsid w:val="00B32156"/>
    <w:rsid w:val="00B323A7"/>
    <w:rsid w:val="00B323B8"/>
    <w:rsid w:val="00B323DC"/>
    <w:rsid w:val="00B32466"/>
    <w:rsid w:val="00B324B4"/>
    <w:rsid w:val="00B3271E"/>
    <w:rsid w:val="00B32DBD"/>
    <w:rsid w:val="00B32DF3"/>
    <w:rsid w:val="00B32E7B"/>
    <w:rsid w:val="00B3331C"/>
    <w:rsid w:val="00B33569"/>
    <w:rsid w:val="00B337D7"/>
    <w:rsid w:val="00B337EC"/>
    <w:rsid w:val="00B338E1"/>
    <w:rsid w:val="00B33937"/>
    <w:rsid w:val="00B3394B"/>
    <w:rsid w:val="00B33BC9"/>
    <w:rsid w:val="00B33DC1"/>
    <w:rsid w:val="00B33E9F"/>
    <w:rsid w:val="00B33FE3"/>
    <w:rsid w:val="00B34173"/>
    <w:rsid w:val="00B3435E"/>
    <w:rsid w:val="00B343C2"/>
    <w:rsid w:val="00B3456E"/>
    <w:rsid w:val="00B3457E"/>
    <w:rsid w:val="00B34B91"/>
    <w:rsid w:val="00B34D03"/>
    <w:rsid w:val="00B35046"/>
    <w:rsid w:val="00B350F1"/>
    <w:rsid w:val="00B35115"/>
    <w:rsid w:val="00B35315"/>
    <w:rsid w:val="00B35375"/>
    <w:rsid w:val="00B3541F"/>
    <w:rsid w:val="00B35423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3D4"/>
    <w:rsid w:val="00B366A6"/>
    <w:rsid w:val="00B366AE"/>
    <w:rsid w:val="00B367B4"/>
    <w:rsid w:val="00B36844"/>
    <w:rsid w:val="00B372A3"/>
    <w:rsid w:val="00B3739D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7F6"/>
    <w:rsid w:val="00B40810"/>
    <w:rsid w:val="00B40829"/>
    <w:rsid w:val="00B408D1"/>
    <w:rsid w:val="00B40D30"/>
    <w:rsid w:val="00B40D5C"/>
    <w:rsid w:val="00B40FDF"/>
    <w:rsid w:val="00B417F4"/>
    <w:rsid w:val="00B41813"/>
    <w:rsid w:val="00B4199E"/>
    <w:rsid w:val="00B41AC4"/>
    <w:rsid w:val="00B41BD8"/>
    <w:rsid w:val="00B41E93"/>
    <w:rsid w:val="00B41F35"/>
    <w:rsid w:val="00B42085"/>
    <w:rsid w:val="00B421BD"/>
    <w:rsid w:val="00B4236A"/>
    <w:rsid w:val="00B42473"/>
    <w:rsid w:val="00B424CA"/>
    <w:rsid w:val="00B425BE"/>
    <w:rsid w:val="00B425F8"/>
    <w:rsid w:val="00B4278C"/>
    <w:rsid w:val="00B42796"/>
    <w:rsid w:val="00B42A27"/>
    <w:rsid w:val="00B42AB2"/>
    <w:rsid w:val="00B42AD7"/>
    <w:rsid w:val="00B42B04"/>
    <w:rsid w:val="00B42D8A"/>
    <w:rsid w:val="00B42EA7"/>
    <w:rsid w:val="00B42EB9"/>
    <w:rsid w:val="00B42F83"/>
    <w:rsid w:val="00B4311F"/>
    <w:rsid w:val="00B43384"/>
    <w:rsid w:val="00B435CE"/>
    <w:rsid w:val="00B436AA"/>
    <w:rsid w:val="00B437CD"/>
    <w:rsid w:val="00B43971"/>
    <w:rsid w:val="00B43B75"/>
    <w:rsid w:val="00B43E4B"/>
    <w:rsid w:val="00B43EBF"/>
    <w:rsid w:val="00B43FF9"/>
    <w:rsid w:val="00B440A6"/>
    <w:rsid w:val="00B441F5"/>
    <w:rsid w:val="00B443BB"/>
    <w:rsid w:val="00B44472"/>
    <w:rsid w:val="00B44621"/>
    <w:rsid w:val="00B44A3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1D5"/>
    <w:rsid w:val="00B46314"/>
    <w:rsid w:val="00B46C0E"/>
    <w:rsid w:val="00B46C30"/>
    <w:rsid w:val="00B46C95"/>
    <w:rsid w:val="00B46CF8"/>
    <w:rsid w:val="00B46FC2"/>
    <w:rsid w:val="00B46FFB"/>
    <w:rsid w:val="00B47003"/>
    <w:rsid w:val="00B4725D"/>
    <w:rsid w:val="00B4747B"/>
    <w:rsid w:val="00B4762E"/>
    <w:rsid w:val="00B47870"/>
    <w:rsid w:val="00B47B60"/>
    <w:rsid w:val="00B47BDB"/>
    <w:rsid w:val="00B504AF"/>
    <w:rsid w:val="00B504F7"/>
    <w:rsid w:val="00B506D4"/>
    <w:rsid w:val="00B508BC"/>
    <w:rsid w:val="00B50AB8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1E82"/>
    <w:rsid w:val="00B5217A"/>
    <w:rsid w:val="00B52252"/>
    <w:rsid w:val="00B522B9"/>
    <w:rsid w:val="00B52322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48"/>
    <w:rsid w:val="00B53B74"/>
    <w:rsid w:val="00B53B88"/>
    <w:rsid w:val="00B54203"/>
    <w:rsid w:val="00B5423B"/>
    <w:rsid w:val="00B54359"/>
    <w:rsid w:val="00B544B7"/>
    <w:rsid w:val="00B544E9"/>
    <w:rsid w:val="00B547BB"/>
    <w:rsid w:val="00B547FC"/>
    <w:rsid w:val="00B54957"/>
    <w:rsid w:val="00B54AA9"/>
    <w:rsid w:val="00B54B5E"/>
    <w:rsid w:val="00B54CED"/>
    <w:rsid w:val="00B54F2B"/>
    <w:rsid w:val="00B5501B"/>
    <w:rsid w:val="00B553A8"/>
    <w:rsid w:val="00B55463"/>
    <w:rsid w:val="00B554C9"/>
    <w:rsid w:val="00B555E9"/>
    <w:rsid w:val="00B55883"/>
    <w:rsid w:val="00B55980"/>
    <w:rsid w:val="00B559CA"/>
    <w:rsid w:val="00B55BEA"/>
    <w:rsid w:val="00B55D09"/>
    <w:rsid w:val="00B56305"/>
    <w:rsid w:val="00B564F6"/>
    <w:rsid w:val="00B56594"/>
    <w:rsid w:val="00B567AE"/>
    <w:rsid w:val="00B568C4"/>
    <w:rsid w:val="00B56A87"/>
    <w:rsid w:val="00B56AAE"/>
    <w:rsid w:val="00B56AF7"/>
    <w:rsid w:val="00B56BED"/>
    <w:rsid w:val="00B56D71"/>
    <w:rsid w:val="00B56DC6"/>
    <w:rsid w:val="00B56E5A"/>
    <w:rsid w:val="00B5726E"/>
    <w:rsid w:val="00B57270"/>
    <w:rsid w:val="00B574B7"/>
    <w:rsid w:val="00B5755D"/>
    <w:rsid w:val="00B57612"/>
    <w:rsid w:val="00B5797D"/>
    <w:rsid w:val="00B57AF5"/>
    <w:rsid w:val="00B57C4D"/>
    <w:rsid w:val="00B57E06"/>
    <w:rsid w:val="00B57F55"/>
    <w:rsid w:val="00B60062"/>
    <w:rsid w:val="00B601CC"/>
    <w:rsid w:val="00B60335"/>
    <w:rsid w:val="00B60653"/>
    <w:rsid w:val="00B607D8"/>
    <w:rsid w:val="00B608CA"/>
    <w:rsid w:val="00B609E0"/>
    <w:rsid w:val="00B60A9F"/>
    <w:rsid w:val="00B60C5F"/>
    <w:rsid w:val="00B60CF8"/>
    <w:rsid w:val="00B60E95"/>
    <w:rsid w:val="00B60F57"/>
    <w:rsid w:val="00B610B0"/>
    <w:rsid w:val="00B611F4"/>
    <w:rsid w:val="00B61212"/>
    <w:rsid w:val="00B61319"/>
    <w:rsid w:val="00B618AA"/>
    <w:rsid w:val="00B61934"/>
    <w:rsid w:val="00B61982"/>
    <w:rsid w:val="00B61AFB"/>
    <w:rsid w:val="00B61B22"/>
    <w:rsid w:val="00B61B37"/>
    <w:rsid w:val="00B61D26"/>
    <w:rsid w:val="00B61D85"/>
    <w:rsid w:val="00B61EAE"/>
    <w:rsid w:val="00B61F4D"/>
    <w:rsid w:val="00B6213B"/>
    <w:rsid w:val="00B6220D"/>
    <w:rsid w:val="00B625D0"/>
    <w:rsid w:val="00B62742"/>
    <w:rsid w:val="00B6283F"/>
    <w:rsid w:val="00B63030"/>
    <w:rsid w:val="00B6311E"/>
    <w:rsid w:val="00B6314D"/>
    <w:rsid w:val="00B63836"/>
    <w:rsid w:val="00B63900"/>
    <w:rsid w:val="00B63935"/>
    <w:rsid w:val="00B63ACB"/>
    <w:rsid w:val="00B63F82"/>
    <w:rsid w:val="00B641DC"/>
    <w:rsid w:val="00B64255"/>
    <w:rsid w:val="00B6434C"/>
    <w:rsid w:val="00B643A7"/>
    <w:rsid w:val="00B64460"/>
    <w:rsid w:val="00B64622"/>
    <w:rsid w:val="00B647C6"/>
    <w:rsid w:val="00B648C3"/>
    <w:rsid w:val="00B64934"/>
    <w:rsid w:val="00B64962"/>
    <w:rsid w:val="00B64C9F"/>
    <w:rsid w:val="00B64CD0"/>
    <w:rsid w:val="00B64D91"/>
    <w:rsid w:val="00B64DAF"/>
    <w:rsid w:val="00B64F14"/>
    <w:rsid w:val="00B65389"/>
    <w:rsid w:val="00B654A9"/>
    <w:rsid w:val="00B65549"/>
    <w:rsid w:val="00B6579B"/>
    <w:rsid w:val="00B657B9"/>
    <w:rsid w:val="00B65811"/>
    <w:rsid w:val="00B65C35"/>
    <w:rsid w:val="00B65C8B"/>
    <w:rsid w:val="00B65DD9"/>
    <w:rsid w:val="00B6624E"/>
    <w:rsid w:val="00B6651C"/>
    <w:rsid w:val="00B6668D"/>
    <w:rsid w:val="00B666B8"/>
    <w:rsid w:val="00B6694B"/>
    <w:rsid w:val="00B66A2C"/>
    <w:rsid w:val="00B66DB4"/>
    <w:rsid w:val="00B66FA0"/>
    <w:rsid w:val="00B670EB"/>
    <w:rsid w:val="00B67268"/>
    <w:rsid w:val="00B67353"/>
    <w:rsid w:val="00B67443"/>
    <w:rsid w:val="00B677FC"/>
    <w:rsid w:val="00B67A5A"/>
    <w:rsid w:val="00B67D89"/>
    <w:rsid w:val="00B67DD0"/>
    <w:rsid w:val="00B67E7B"/>
    <w:rsid w:val="00B67FB4"/>
    <w:rsid w:val="00B70082"/>
    <w:rsid w:val="00B700F9"/>
    <w:rsid w:val="00B7014C"/>
    <w:rsid w:val="00B701D8"/>
    <w:rsid w:val="00B70484"/>
    <w:rsid w:val="00B70515"/>
    <w:rsid w:val="00B707B2"/>
    <w:rsid w:val="00B70A67"/>
    <w:rsid w:val="00B70A89"/>
    <w:rsid w:val="00B70B56"/>
    <w:rsid w:val="00B71224"/>
    <w:rsid w:val="00B712F6"/>
    <w:rsid w:val="00B71456"/>
    <w:rsid w:val="00B71600"/>
    <w:rsid w:val="00B71647"/>
    <w:rsid w:val="00B71752"/>
    <w:rsid w:val="00B719D3"/>
    <w:rsid w:val="00B71CFF"/>
    <w:rsid w:val="00B72104"/>
    <w:rsid w:val="00B72238"/>
    <w:rsid w:val="00B72244"/>
    <w:rsid w:val="00B723B2"/>
    <w:rsid w:val="00B725EC"/>
    <w:rsid w:val="00B7296F"/>
    <w:rsid w:val="00B72E2A"/>
    <w:rsid w:val="00B72E58"/>
    <w:rsid w:val="00B72E99"/>
    <w:rsid w:val="00B72F53"/>
    <w:rsid w:val="00B72FDC"/>
    <w:rsid w:val="00B730D1"/>
    <w:rsid w:val="00B73205"/>
    <w:rsid w:val="00B73427"/>
    <w:rsid w:val="00B7350D"/>
    <w:rsid w:val="00B738B1"/>
    <w:rsid w:val="00B73B97"/>
    <w:rsid w:val="00B73C25"/>
    <w:rsid w:val="00B73EFE"/>
    <w:rsid w:val="00B73F70"/>
    <w:rsid w:val="00B74157"/>
    <w:rsid w:val="00B7416A"/>
    <w:rsid w:val="00B742B8"/>
    <w:rsid w:val="00B749FE"/>
    <w:rsid w:val="00B74AC2"/>
    <w:rsid w:val="00B74B4D"/>
    <w:rsid w:val="00B74B61"/>
    <w:rsid w:val="00B750B0"/>
    <w:rsid w:val="00B751B7"/>
    <w:rsid w:val="00B75201"/>
    <w:rsid w:val="00B7530B"/>
    <w:rsid w:val="00B75629"/>
    <w:rsid w:val="00B756DB"/>
    <w:rsid w:val="00B7595E"/>
    <w:rsid w:val="00B75AAB"/>
    <w:rsid w:val="00B75B1C"/>
    <w:rsid w:val="00B75C67"/>
    <w:rsid w:val="00B75DB0"/>
    <w:rsid w:val="00B75ED6"/>
    <w:rsid w:val="00B76103"/>
    <w:rsid w:val="00B7632C"/>
    <w:rsid w:val="00B763B9"/>
    <w:rsid w:val="00B763E7"/>
    <w:rsid w:val="00B7646E"/>
    <w:rsid w:val="00B76579"/>
    <w:rsid w:val="00B7666A"/>
    <w:rsid w:val="00B76748"/>
    <w:rsid w:val="00B76A59"/>
    <w:rsid w:val="00B76A7F"/>
    <w:rsid w:val="00B76E46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B59"/>
    <w:rsid w:val="00B77C4F"/>
    <w:rsid w:val="00B77EDB"/>
    <w:rsid w:val="00B80195"/>
    <w:rsid w:val="00B80377"/>
    <w:rsid w:val="00B803EE"/>
    <w:rsid w:val="00B809A0"/>
    <w:rsid w:val="00B80A6D"/>
    <w:rsid w:val="00B80B5C"/>
    <w:rsid w:val="00B80BBD"/>
    <w:rsid w:val="00B80CB9"/>
    <w:rsid w:val="00B8109B"/>
    <w:rsid w:val="00B811D2"/>
    <w:rsid w:val="00B81342"/>
    <w:rsid w:val="00B8150E"/>
    <w:rsid w:val="00B81696"/>
    <w:rsid w:val="00B8182F"/>
    <w:rsid w:val="00B81879"/>
    <w:rsid w:val="00B81B52"/>
    <w:rsid w:val="00B81BCE"/>
    <w:rsid w:val="00B81CA1"/>
    <w:rsid w:val="00B81EA5"/>
    <w:rsid w:val="00B81ECC"/>
    <w:rsid w:val="00B81FCE"/>
    <w:rsid w:val="00B82145"/>
    <w:rsid w:val="00B8246B"/>
    <w:rsid w:val="00B82773"/>
    <w:rsid w:val="00B82AE4"/>
    <w:rsid w:val="00B82BA9"/>
    <w:rsid w:val="00B82BC8"/>
    <w:rsid w:val="00B82BE3"/>
    <w:rsid w:val="00B82D25"/>
    <w:rsid w:val="00B82E05"/>
    <w:rsid w:val="00B82E61"/>
    <w:rsid w:val="00B82F06"/>
    <w:rsid w:val="00B8309B"/>
    <w:rsid w:val="00B831C3"/>
    <w:rsid w:val="00B8323D"/>
    <w:rsid w:val="00B83463"/>
    <w:rsid w:val="00B834E2"/>
    <w:rsid w:val="00B8360B"/>
    <w:rsid w:val="00B836CA"/>
    <w:rsid w:val="00B8379A"/>
    <w:rsid w:val="00B838D7"/>
    <w:rsid w:val="00B83A0A"/>
    <w:rsid w:val="00B83B39"/>
    <w:rsid w:val="00B83E0A"/>
    <w:rsid w:val="00B8407E"/>
    <w:rsid w:val="00B8425F"/>
    <w:rsid w:val="00B84383"/>
    <w:rsid w:val="00B843EE"/>
    <w:rsid w:val="00B84400"/>
    <w:rsid w:val="00B844DF"/>
    <w:rsid w:val="00B845DF"/>
    <w:rsid w:val="00B84649"/>
    <w:rsid w:val="00B846A3"/>
    <w:rsid w:val="00B84B6D"/>
    <w:rsid w:val="00B84EDC"/>
    <w:rsid w:val="00B84FDA"/>
    <w:rsid w:val="00B8506E"/>
    <w:rsid w:val="00B850A8"/>
    <w:rsid w:val="00B85108"/>
    <w:rsid w:val="00B8524F"/>
    <w:rsid w:val="00B852EA"/>
    <w:rsid w:val="00B8532C"/>
    <w:rsid w:val="00B855B3"/>
    <w:rsid w:val="00B85654"/>
    <w:rsid w:val="00B856A6"/>
    <w:rsid w:val="00B856BF"/>
    <w:rsid w:val="00B85820"/>
    <w:rsid w:val="00B85857"/>
    <w:rsid w:val="00B85879"/>
    <w:rsid w:val="00B8587C"/>
    <w:rsid w:val="00B85AD3"/>
    <w:rsid w:val="00B85C3A"/>
    <w:rsid w:val="00B8620C"/>
    <w:rsid w:val="00B86406"/>
    <w:rsid w:val="00B8659C"/>
    <w:rsid w:val="00B867E9"/>
    <w:rsid w:val="00B86A9E"/>
    <w:rsid w:val="00B86B45"/>
    <w:rsid w:val="00B86B6B"/>
    <w:rsid w:val="00B86C11"/>
    <w:rsid w:val="00B86DDB"/>
    <w:rsid w:val="00B870CE"/>
    <w:rsid w:val="00B87144"/>
    <w:rsid w:val="00B873BA"/>
    <w:rsid w:val="00B8743F"/>
    <w:rsid w:val="00B874D9"/>
    <w:rsid w:val="00B87614"/>
    <w:rsid w:val="00B87677"/>
    <w:rsid w:val="00B877CA"/>
    <w:rsid w:val="00B87A45"/>
    <w:rsid w:val="00B87D02"/>
    <w:rsid w:val="00B87EA1"/>
    <w:rsid w:val="00B87EB6"/>
    <w:rsid w:val="00B9053A"/>
    <w:rsid w:val="00B90552"/>
    <w:rsid w:val="00B90567"/>
    <w:rsid w:val="00B906A2"/>
    <w:rsid w:val="00B907BD"/>
    <w:rsid w:val="00B9083E"/>
    <w:rsid w:val="00B908C5"/>
    <w:rsid w:val="00B908C7"/>
    <w:rsid w:val="00B90A8D"/>
    <w:rsid w:val="00B90B2E"/>
    <w:rsid w:val="00B90EDD"/>
    <w:rsid w:val="00B913A3"/>
    <w:rsid w:val="00B91872"/>
    <w:rsid w:val="00B91BC1"/>
    <w:rsid w:val="00B91E0C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61B"/>
    <w:rsid w:val="00B9372F"/>
    <w:rsid w:val="00B93945"/>
    <w:rsid w:val="00B93A78"/>
    <w:rsid w:val="00B93B36"/>
    <w:rsid w:val="00B93B71"/>
    <w:rsid w:val="00B93C69"/>
    <w:rsid w:val="00B93D2F"/>
    <w:rsid w:val="00B93ECC"/>
    <w:rsid w:val="00B93FD1"/>
    <w:rsid w:val="00B94079"/>
    <w:rsid w:val="00B94095"/>
    <w:rsid w:val="00B94156"/>
    <w:rsid w:val="00B94182"/>
    <w:rsid w:val="00B94266"/>
    <w:rsid w:val="00B9432B"/>
    <w:rsid w:val="00B9447C"/>
    <w:rsid w:val="00B944C6"/>
    <w:rsid w:val="00B9460F"/>
    <w:rsid w:val="00B94655"/>
    <w:rsid w:val="00B94A22"/>
    <w:rsid w:val="00B94A85"/>
    <w:rsid w:val="00B94B07"/>
    <w:rsid w:val="00B94BFC"/>
    <w:rsid w:val="00B94F79"/>
    <w:rsid w:val="00B94FC0"/>
    <w:rsid w:val="00B9517A"/>
    <w:rsid w:val="00B95343"/>
    <w:rsid w:val="00B9544E"/>
    <w:rsid w:val="00B955FB"/>
    <w:rsid w:val="00B9569C"/>
    <w:rsid w:val="00B959EF"/>
    <w:rsid w:val="00B95C20"/>
    <w:rsid w:val="00B95D40"/>
    <w:rsid w:val="00B95DF1"/>
    <w:rsid w:val="00B96215"/>
    <w:rsid w:val="00B96288"/>
    <w:rsid w:val="00B965E1"/>
    <w:rsid w:val="00B96830"/>
    <w:rsid w:val="00B968B4"/>
    <w:rsid w:val="00B96A39"/>
    <w:rsid w:val="00B96ACB"/>
    <w:rsid w:val="00B96D6E"/>
    <w:rsid w:val="00B96FF9"/>
    <w:rsid w:val="00B972DD"/>
    <w:rsid w:val="00B974DF"/>
    <w:rsid w:val="00B97721"/>
    <w:rsid w:val="00B977C9"/>
    <w:rsid w:val="00B97958"/>
    <w:rsid w:val="00B97A8C"/>
    <w:rsid w:val="00B97B76"/>
    <w:rsid w:val="00B97B9E"/>
    <w:rsid w:val="00B97BC8"/>
    <w:rsid w:val="00B97D33"/>
    <w:rsid w:val="00B97E53"/>
    <w:rsid w:val="00BA01B3"/>
    <w:rsid w:val="00BA0257"/>
    <w:rsid w:val="00BA0375"/>
    <w:rsid w:val="00BA0445"/>
    <w:rsid w:val="00BA0686"/>
    <w:rsid w:val="00BA085F"/>
    <w:rsid w:val="00BA0A00"/>
    <w:rsid w:val="00BA0ABD"/>
    <w:rsid w:val="00BA0D73"/>
    <w:rsid w:val="00BA0ECE"/>
    <w:rsid w:val="00BA0FB2"/>
    <w:rsid w:val="00BA12B5"/>
    <w:rsid w:val="00BA12FD"/>
    <w:rsid w:val="00BA14E8"/>
    <w:rsid w:val="00BA1862"/>
    <w:rsid w:val="00BA1870"/>
    <w:rsid w:val="00BA1873"/>
    <w:rsid w:val="00BA188F"/>
    <w:rsid w:val="00BA19E8"/>
    <w:rsid w:val="00BA1A1F"/>
    <w:rsid w:val="00BA1A4A"/>
    <w:rsid w:val="00BA1A99"/>
    <w:rsid w:val="00BA1B3B"/>
    <w:rsid w:val="00BA1BD3"/>
    <w:rsid w:val="00BA1D27"/>
    <w:rsid w:val="00BA1D32"/>
    <w:rsid w:val="00BA1D69"/>
    <w:rsid w:val="00BA1E32"/>
    <w:rsid w:val="00BA1FAD"/>
    <w:rsid w:val="00BA1FC4"/>
    <w:rsid w:val="00BA2011"/>
    <w:rsid w:val="00BA2095"/>
    <w:rsid w:val="00BA227A"/>
    <w:rsid w:val="00BA24CF"/>
    <w:rsid w:val="00BA267A"/>
    <w:rsid w:val="00BA27A5"/>
    <w:rsid w:val="00BA2833"/>
    <w:rsid w:val="00BA2A39"/>
    <w:rsid w:val="00BA2A5E"/>
    <w:rsid w:val="00BA2C14"/>
    <w:rsid w:val="00BA2D30"/>
    <w:rsid w:val="00BA2DCA"/>
    <w:rsid w:val="00BA2E8E"/>
    <w:rsid w:val="00BA32F9"/>
    <w:rsid w:val="00BA3355"/>
    <w:rsid w:val="00BA35C9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19E"/>
    <w:rsid w:val="00BA5365"/>
    <w:rsid w:val="00BA536A"/>
    <w:rsid w:val="00BA537A"/>
    <w:rsid w:val="00BA53AB"/>
    <w:rsid w:val="00BA54FF"/>
    <w:rsid w:val="00BA553C"/>
    <w:rsid w:val="00BA55A6"/>
    <w:rsid w:val="00BA56C7"/>
    <w:rsid w:val="00BA5832"/>
    <w:rsid w:val="00BA5964"/>
    <w:rsid w:val="00BA5B4C"/>
    <w:rsid w:val="00BA5B80"/>
    <w:rsid w:val="00BA5D90"/>
    <w:rsid w:val="00BA5F81"/>
    <w:rsid w:val="00BA60BD"/>
    <w:rsid w:val="00BA60E3"/>
    <w:rsid w:val="00BA61B2"/>
    <w:rsid w:val="00BA6339"/>
    <w:rsid w:val="00BA6456"/>
    <w:rsid w:val="00BA6551"/>
    <w:rsid w:val="00BA6798"/>
    <w:rsid w:val="00BA6840"/>
    <w:rsid w:val="00BA6969"/>
    <w:rsid w:val="00BA697C"/>
    <w:rsid w:val="00BA6B42"/>
    <w:rsid w:val="00BA6B90"/>
    <w:rsid w:val="00BA6DD5"/>
    <w:rsid w:val="00BA7040"/>
    <w:rsid w:val="00BA7097"/>
    <w:rsid w:val="00BA739E"/>
    <w:rsid w:val="00BA749F"/>
    <w:rsid w:val="00BA75BC"/>
    <w:rsid w:val="00BA77F2"/>
    <w:rsid w:val="00BA78BB"/>
    <w:rsid w:val="00BA7C8A"/>
    <w:rsid w:val="00BA7D73"/>
    <w:rsid w:val="00BA7D7C"/>
    <w:rsid w:val="00BA7DCE"/>
    <w:rsid w:val="00BA7E14"/>
    <w:rsid w:val="00BB0022"/>
    <w:rsid w:val="00BB0049"/>
    <w:rsid w:val="00BB00D2"/>
    <w:rsid w:val="00BB0253"/>
    <w:rsid w:val="00BB0269"/>
    <w:rsid w:val="00BB029B"/>
    <w:rsid w:val="00BB05A4"/>
    <w:rsid w:val="00BB066C"/>
    <w:rsid w:val="00BB0E36"/>
    <w:rsid w:val="00BB0E83"/>
    <w:rsid w:val="00BB0FA1"/>
    <w:rsid w:val="00BB0FD6"/>
    <w:rsid w:val="00BB107F"/>
    <w:rsid w:val="00BB10E2"/>
    <w:rsid w:val="00BB1139"/>
    <w:rsid w:val="00BB145C"/>
    <w:rsid w:val="00BB14D9"/>
    <w:rsid w:val="00BB15C8"/>
    <w:rsid w:val="00BB16B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5D"/>
    <w:rsid w:val="00BB27E9"/>
    <w:rsid w:val="00BB2897"/>
    <w:rsid w:val="00BB29DC"/>
    <w:rsid w:val="00BB2B75"/>
    <w:rsid w:val="00BB2C4E"/>
    <w:rsid w:val="00BB2F9F"/>
    <w:rsid w:val="00BB3169"/>
    <w:rsid w:val="00BB333C"/>
    <w:rsid w:val="00BB340D"/>
    <w:rsid w:val="00BB3ACA"/>
    <w:rsid w:val="00BB3DF8"/>
    <w:rsid w:val="00BB3E76"/>
    <w:rsid w:val="00BB4021"/>
    <w:rsid w:val="00BB41C8"/>
    <w:rsid w:val="00BB424E"/>
    <w:rsid w:val="00BB438B"/>
    <w:rsid w:val="00BB4599"/>
    <w:rsid w:val="00BB46BD"/>
    <w:rsid w:val="00BB47EC"/>
    <w:rsid w:val="00BB490F"/>
    <w:rsid w:val="00BB4C56"/>
    <w:rsid w:val="00BB4CC7"/>
    <w:rsid w:val="00BB4E08"/>
    <w:rsid w:val="00BB4E41"/>
    <w:rsid w:val="00BB4EFF"/>
    <w:rsid w:val="00BB4F02"/>
    <w:rsid w:val="00BB4F26"/>
    <w:rsid w:val="00BB4F4C"/>
    <w:rsid w:val="00BB5033"/>
    <w:rsid w:val="00BB51B5"/>
    <w:rsid w:val="00BB52C5"/>
    <w:rsid w:val="00BB5898"/>
    <w:rsid w:val="00BB5906"/>
    <w:rsid w:val="00BB59A1"/>
    <w:rsid w:val="00BB5DBA"/>
    <w:rsid w:val="00BB5E0F"/>
    <w:rsid w:val="00BB5E80"/>
    <w:rsid w:val="00BB5F90"/>
    <w:rsid w:val="00BB612D"/>
    <w:rsid w:val="00BB652A"/>
    <w:rsid w:val="00BB6556"/>
    <w:rsid w:val="00BB67CE"/>
    <w:rsid w:val="00BB6AE4"/>
    <w:rsid w:val="00BB6D95"/>
    <w:rsid w:val="00BB6DDD"/>
    <w:rsid w:val="00BB6ED0"/>
    <w:rsid w:val="00BB6F14"/>
    <w:rsid w:val="00BB7373"/>
    <w:rsid w:val="00BB73C1"/>
    <w:rsid w:val="00BB73E2"/>
    <w:rsid w:val="00BB740D"/>
    <w:rsid w:val="00BB7780"/>
    <w:rsid w:val="00BB77B3"/>
    <w:rsid w:val="00BB7860"/>
    <w:rsid w:val="00BB7AED"/>
    <w:rsid w:val="00BB7AF7"/>
    <w:rsid w:val="00BB7F0B"/>
    <w:rsid w:val="00BC00A0"/>
    <w:rsid w:val="00BC01BC"/>
    <w:rsid w:val="00BC020B"/>
    <w:rsid w:val="00BC029E"/>
    <w:rsid w:val="00BC03AF"/>
    <w:rsid w:val="00BC05D9"/>
    <w:rsid w:val="00BC0691"/>
    <w:rsid w:val="00BC0723"/>
    <w:rsid w:val="00BC108D"/>
    <w:rsid w:val="00BC109A"/>
    <w:rsid w:val="00BC1565"/>
    <w:rsid w:val="00BC17F6"/>
    <w:rsid w:val="00BC1915"/>
    <w:rsid w:val="00BC195D"/>
    <w:rsid w:val="00BC1C65"/>
    <w:rsid w:val="00BC1D2A"/>
    <w:rsid w:val="00BC1FA9"/>
    <w:rsid w:val="00BC21EB"/>
    <w:rsid w:val="00BC2422"/>
    <w:rsid w:val="00BC25BE"/>
    <w:rsid w:val="00BC25F9"/>
    <w:rsid w:val="00BC25FF"/>
    <w:rsid w:val="00BC27FF"/>
    <w:rsid w:val="00BC29FB"/>
    <w:rsid w:val="00BC2A7E"/>
    <w:rsid w:val="00BC2AB6"/>
    <w:rsid w:val="00BC2E6B"/>
    <w:rsid w:val="00BC2ED8"/>
    <w:rsid w:val="00BC2FDD"/>
    <w:rsid w:val="00BC301D"/>
    <w:rsid w:val="00BC3166"/>
    <w:rsid w:val="00BC34B2"/>
    <w:rsid w:val="00BC3591"/>
    <w:rsid w:val="00BC38E3"/>
    <w:rsid w:val="00BC3937"/>
    <w:rsid w:val="00BC3AE6"/>
    <w:rsid w:val="00BC432F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E91"/>
    <w:rsid w:val="00BC4EEC"/>
    <w:rsid w:val="00BC4F08"/>
    <w:rsid w:val="00BC50A8"/>
    <w:rsid w:val="00BC511F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3F2"/>
    <w:rsid w:val="00BC6466"/>
    <w:rsid w:val="00BC68C4"/>
    <w:rsid w:val="00BC6B09"/>
    <w:rsid w:val="00BC6B0F"/>
    <w:rsid w:val="00BC6C6B"/>
    <w:rsid w:val="00BC6CB3"/>
    <w:rsid w:val="00BC7067"/>
    <w:rsid w:val="00BC716B"/>
    <w:rsid w:val="00BC71E8"/>
    <w:rsid w:val="00BC7258"/>
    <w:rsid w:val="00BC7419"/>
    <w:rsid w:val="00BC7784"/>
    <w:rsid w:val="00BC7A7E"/>
    <w:rsid w:val="00BC7D68"/>
    <w:rsid w:val="00BD0189"/>
    <w:rsid w:val="00BD0337"/>
    <w:rsid w:val="00BD03D3"/>
    <w:rsid w:val="00BD07E4"/>
    <w:rsid w:val="00BD084A"/>
    <w:rsid w:val="00BD08E4"/>
    <w:rsid w:val="00BD0C22"/>
    <w:rsid w:val="00BD0D25"/>
    <w:rsid w:val="00BD1050"/>
    <w:rsid w:val="00BD1052"/>
    <w:rsid w:val="00BD1116"/>
    <w:rsid w:val="00BD11B9"/>
    <w:rsid w:val="00BD11E5"/>
    <w:rsid w:val="00BD144C"/>
    <w:rsid w:val="00BD1676"/>
    <w:rsid w:val="00BD18C2"/>
    <w:rsid w:val="00BD19C8"/>
    <w:rsid w:val="00BD1D1B"/>
    <w:rsid w:val="00BD24EB"/>
    <w:rsid w:val="00BD25C9"/>
    <w:rsid w:val="00BD2A01"/>
    <w:rsid w:val="00BD2A79"/>
    <w:rsid w:val="00BD2AE7"/>
    <w:rsid w:val="00BD2C20"/>
    <w:rsid w:val="00BD2C66"/>
    <w:rsid w:val="00BD2C8D"/>
    <w:rsid w:val="00BD2F13"/>
    <w:rsid w:val="00BD3064"/>
    <w:rsid w:val="00BD315B"/>
    <w:rsid w:val="00BD31BD"/>
    <w:rsid w:val="00BD33A3"/>
    <w:rsid w:val="00BD3430"/>
    <w:rsid w:val="00BD3442"/>
    <w:rsid w:val="00BD36CA"/>
    <w:rsid w:val="00BD370C"/>
    <w:rsid w:val="00BD3863"/>
    <w:rsid w:val="00BD395E"/>
    <w:rsid w:val="00BD3C40"/>
    <w:rsid w:val="00BD40DF"/>
    <w:rsid w:val="00BD41A7"/>
    <w:rsid w:val="00BD47F5"/>
    <w:rsid w:val="00BD48A1"/>
    <w:rsid w:val="00BD491D"/>
    <w:rsid w:val="00BD49C0"/>
    <w:rsid w:val="00BD4A2C"/>
    <w:rsid w:val="00BD4A6A"/>
    <w:rsid w:val="00BD4C3B"/>
    <w:rsid w:val="00BD4C57"/>
    <w:rsid w:val="00BD504D"/>
    <w:rsid w:val="00BD527D"/>
    <w:rsid w:val="00BD52F6"/>
    <w:rsid w:val="00BD53B9"/>
    <w:rsid w:val="00BD5466"/>
    <w:rsid w:val="00BD54E6"/>
    <w:rsid w:val="00BD55DC"/>
    <w:rsid w:val="00BD5615"/>
    <w:rsid w:val="00BD5790"/>
    <w:rsid w:val="00BD5A37"/>
    <w:rsid w:val="00BD5B84"/>
    <w:rsid w:val="00BD5C75"/>
    <w:rsid w:val="00BD5CE0"/>
    <w:rsid w:val="00BD5F9D"/>
    <w:rsid w:val="00BD61B8"/>
    <w:rsid w:val="00BD623E"/>
    <w:rsid w:val="00BD64EB"/>
    <w:rsid w:val="00BD6647"/>
    <w:rsid w:val="00BD68A0"/>
    <w:rsid w:val="00BD6A1C"/>
    <w:rsid w:val="00BD6FF0"/>
    <w:rsid w:val="00BD7288"/>
    <w:rsid w:val="00BD7295"/>
    <w:rsid w:val="00BD74E1"/>
    <w:rsid w:val="00BD751E"/>
    <w:rsid w:val="00BD76D4"/>
    <w:rsid w:val="00BD7AB6"/>
    <w:rsid w:val="00BD7BEF"/>
    <w:rsid w:val="00BD7DC2"/>
    <w:rsid w:val="00BD7DE7"/>
    <w:rsid w:val="00BD7DF0"/>
    <w:rsid w:val="00BD7EA3"/>
    <w:rsid w:val="00BD7F45"/>
    <w:rsid w:val="00BD7FE6"/>
    <w:rsid w:val="00BE0111"/>
    <w:rsid w:val="00BE0252"/>
    <w:rsid w:val="00BE0331"/>
    <w:rsid w:val="00BE05E6"/>
    <w:rsid w:val="00BE06E4"/>
    <w:rsid w:val="00BE08E0"/>
    <w:rsid w:val="00BE0A74"/>
    <w:rsid w:val="00BE0D57"/>
    <w:rsid w:val="00BE0F03"/>
    <w:rsid w:val="00BE0F0B"/>
    <w:rsid w:val="00BE11BC"/>
    <w:rsid w:val="00BE12E8"/>
    <w:rsid w:val="00BE147A"/>
    <w:rsid w:val="00BE174A"/>
    <w:rsid w:val="00BE1750"/>
    <w:rsid w:val="00BE179D"/>
    <w:rsid w:val="00BE1975"/>
    <w:rsid w:val="00BE1A38"/>
    <w:rsid w:val="00BE1C3B"/>
    <w:rsid w:val="00BE1DF3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AA7"/>
    <w:rsid w:val="00BE2B77"/>
    <w:rsid w:val="00BE2CD9"/>
    <w:rsid w:val="00BE2DC9"/>
    <w:rsid w:val="00BE2F66"/>
    <w:rsid w:val="00BE3387"/>
    <w:rsid w:val="00BE36E4"/>
    <w:rsid w:val="00BE3767"/>
    <w:rsid w:val="00BE37FF"/>
    <w:rsid w:val="00BE38A7"/>
    <w:rsid w:val="00BE3967"/>
    <w:rsid w:val="00BE3DAA"/>
    <w:rsid w:val="00BE3DF0"/>
    <w:rsid w:val="00BE3EA0"/>
    <w:rsid w:val="00BE3EBA"/>
    <w:rsid w:val="00BE3F32"/>
    <w:rsid w:val="00BE420E"/>
    <w:rsid w:val="00BE421A"/>
    <w:rsid w:val="00BE4224"/>
    <w:rsid w:val="00BE4228"/>
    <w:rsid w:val="00BE4459"/>
    <w:rsid w:val="00BE460E"/>
    <w:rsid w:val="00BE46AF"/>
    <w:rsid w:val="00BE47E3"/>
    <w:rsid w:val="00BE4812"/>
    <w:rsid w:val="00BE4951"/>
    <w:rsid w:val="00BE4A63"/>
    <w:rsid w:val="00BE4D7F"/>
    <w:rsid w:val="00BE4F12"/>
    <w:rsid w:val="00BE4F84"/>
    <w:rsid w:val="00BE5181"/>
    <w:rsid w:val="00BE51F2"/>
    <w:rsid w:val="00BE51FC"/>
    <w:rsid w:val="00BE52FE"/>
    <w:rsid w:val="00BE5395"/>
    <w:rsid w:val="00BE53A7"/>
    <w:rsid w:val="00BE5496"/>
    <w:rsid w:val="00BE5587"/>
    <w:rsid w:val="00BE56CB"/>
    <w:rsid w:val="00BE5906"/>
    <w:rsid w:val="00BE59BF"/>
    <w:rsid w:val="00BE5B27"/>
    <w:rsid w:val="00BE5B81"/>
    <w:rsid w:val="00BE5C03"/>
    <w:rsid w:val="00BE5C4E"/>
    <w:rsid w:val="00BE5CA7"/>
    <w:rsid w:val="00BE5DE5"/>
    <w:rsid w:val="00BE5F5B"/>
    <w:rsid w:val="00BE5F88"/>
    <w:rsid w:val="00BE61BF"/>
    <w:rsid w:val="00BE61C8"/>
    <w:rsid w:val="00BE6380"/>
    <w:rsid w:val="00BE63CD"/>
    <w:rsid w:val="00BE65AC"/>
    <w:rsid w:val="00BE6838"/>
    <w:rsid w:val="00BE6839"/>
    <w:rsid w:val="00BE683F"/>
    <w:rsid w:val="00BE6C63"/>
    <w:rsid w:val="00BE6DC9"/>
    <w:rsid w:val="00BE6E10"/>
    <w:rsid w:val="00BE6FAF"/>
    <w:rsid w:val="00BE7024"/>
    <w:rsid w:val="00BE717E"/>
    <w:rsid w:val="00BE7357"/>
    <w:rsid w:val="00BE755B"/>
    <w:rsid w:val="00BE7595"/>
    <w:rsid w:val="00BE766E"/>
    <w:rsid w:val="00BE7C21"/>
    <w:rsid w:val="00BF0005"/>
    <w:rsid w:val="00BF000A"/>
    <w:rsid w:val="00BF003B"/>
    <w:rsid w:val="00BF020C"/>
    <w:rsid w:val="00BF0238"/>
    <w:rsid w:val="00BF077D"/>
    <w:rsid w:val="00BF082D"/>
    <w:rsid w:val="00BF095A"/>
    <w:rsid w:val="00BF099E"/>
    <w:rsid w:val="00BF0C2B"/>
    <w:rsid w:val="00BF0CFD"/>
    <w:rsid w:val="00BF0E47"/>
    <w:rsid w:val="00BF0E50"/>
    <w:rsid w:val="00BF102A"/>
    <w:rsid w:val="00BF1729"/>
    <w:rsid w:val="00BF17B1"/>
    <w:rsid w:val="00BF19CE"/>
    <w:rsid w:val="00BF1B6F"/>
    <w:rsid w:val="00BF1BCC"/>
    <w:rsid w:val="00BF1C6B"/>
    <w:rsid w:val="00BF1CF8"/>
    <w:rsid w:val="00BF1EAA"/>
    <w:rsid w:val="00BF1EAE"/>
    <w:rsid w:val="00BF1EB9"/>
    <w:rsid w:val="00BF2089"/>
    <w:rsid w:val="00BF21FA"/>
    <w:rsid w:val="00BF23AE"/>
    <w:rsid w:val="00BF23D3"/>
    <w:rsid w:val="00BF23F5"/>
    <w:rsid w:val="00BF2724"/>
    <w:rsid w:val="00BF2822"/>
    <w:rsid w:val="00BF2993"/>
    <w:rsid w:val="00BF2DF0"/>
    <w:rsid w:val="00BF2E8C"/>
    <w:rsid w:val="00BF2F10"/>
    <w:rsid w:val="00BF30EA"/>
    <w:rsid w:val="00BF3387"/>
    <w:rsid w:val="00BF3658"/>
    <w:rsid w:val="00BF3700"/>
    <w:rsid w:val="00BF399B"/>
    <w:rsid w:val="00BF3B20"/>
    <w:rsid w:val="00BF43F9"/>
    <w:rsid w:val="00BF4895"/>
    <w:rsid w:val="00BF48AE"/>
    <w:rsid w:val="00BF493C"/>
    <w:rsid w:val="00BF4951"/>
    <w:rsid w:val="00BF4966"/>
    <w:rsid w:val="00BF49E2"/>
    <w:rsid w:val="00BF506F"/>
    <w:rsid w:val="00BF50FE"/>
    <w:rsid w:val="00BF5494"/>
    <w:rsid w:val="00BF551B"/>
    <w:rsid w:val="00BF559C"/>
    <w:rsid w:val="00BF5600"/>
    <w:rsid w:val="00BF58A4"/>
    <w:rsid w:val="00BF5982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166"/>
    <w:rsid w:val="00BF721F"/>
    <w:rsid w:val="00BF74AF"/>
    <w:rsid w:val="00BF74B0"/>
    <w:rsid w:val="00BF76C3"/>
    <w:rsid w:val="00BF787E"/>
    <w:rsid w:val="00BF78A7"/>
    <w:rsid w:val="00BF7963"/>
    <w:rsid w:val="00BF7997"/>
    <w:rsid w:val="00BF79A5"/>
    <w:rsid w:val="00BF7A4B"/>
    <w:rsid w:val="00BF7AB9"/>
    <w:rsid w:val="00BF7ABD"/>
    <w:rsid w:val="00BF7B93"/>
    <w:rsid w:val="00BF7F21"/>
    <w:rsid w:val="00C004A3"/>
    <w:rsid w:val="00C00615"/>
    <w:rsid w:val="00C006A6"/>
    <w:rsid w:val="00C007F8"/>
    <w:rsid w:val="00C00930"/>
    <w:rsid w:val="00C00BED"/>
    <w:rsid w:val="00C00D5C"/>
    <w:rsid w:val="00C00FC8"/>
    <w:rsid w:val="00C00FD8"/>
    <w:rsid w:val="00C015EC"/>
    <w:rsid w:val="00C017BD"/>
    <w:rsid w:val="00C01941"/>
    <w:rsid w:val="00C019AF"/>
    <w:rsid w:val="00C01B7E"/>
    <w:rsid w:val="00C01D3F"/>
    <w:rsid w:val="00C02755"/>
    <w:rsid w:val="00C02957"/>
    <w:rsid w:val="00C0295B"/>
    <w:rsid w:val="00C0297B"/>
    <w:rsid w:val="00C02EC8"/>
    <w:rsid w:val="00C02F18"/>
    <w:rsid w:val="00C02FFC"/>
    <w:rsid w:val="00C0300D"/>
    <w:rsid w:val="00C0303F"/>
    <w:rsid w:val="00C0306D"/>
    <w:rsid w:val="00C03474"/>
    <w:rsid w:val="00C03479"/>
    <w:rsid w:val="00C035AE"/>
    <w:rsid w:val="00C0377E"/>
    <w:rsid w:val="00C03A02"/>
    <w:rsid w:val="00C03BAA"/>
    <w:rsid w:val="00C03BFA"/>
    <w:rsid w:val="00C04468"/>
    <w:rsid w:val="00C0446A"/>
    <w:rsid w:val="00C0453E"/>
    <w:rsid w:val="00C04723"/>
    <w:rsid w:val="00C04A9A"/>
    <w:rsid w:val="00C04BDF"/>
    <w:rsid w:val="00C04BEC"/>
    <w:rsid w:val="00C04D0C"/>
    <w:rsid w:val="00C04D32"/>
    <w:rsid w:val="00C04D38"/>
    <w:rsid w:val="00C052F3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2A0"/>
    <w:rsid w:val="00C07354"/>
    <w:rsid w:val="00C0735C"/>
    <w:rsid w:val="00C075FD"/>
    <w:rsid w:val="00C07624"/>
    <w:rsid w:val="00C07896"/>
    <w:rsid w:val="00C07C35"/>
    <w:rsid w:val="00C10102"/>
    <w:rsid w:val="00C107D7"/>
    <w:rsid w:val="00C107EF"/>
    <w:rsid w:val="00C10870"/>
    <w:rsid w:val="00C1096C"/>
    <w:rsid w:val="00C10BC4"/>
    <w:rsid w:val="00C10CEC"/>
    <w:rsid w:val="00C11028"/>
    <w:rsid w:val="00C11167"/>
    <w:rsid w:val="00C11172"/>
    <w:rsid w:val="00C111C8"/>
    <w:rsid w:val="00C116E6"/>
    <w:rsid w:val="00C1177A"/>
    <w:rsid w:val="00C11A9C"/>
    <w:rsid w:val="00C11B5F"/>
    <w:rsid w:val="00C11BD1"/>
    <w:rsid w:val="00C11DB5"/>
    <w:rsid w:val="00C11F34"/>
    <w:rsid w:val="00C1213B"/>
    <w:rsid w:val="00C1232F"/>
    <w:rsid w:val="00C124ED"/>
    <w:rsid w:val="00C125A2"/>
    <w:rsid w:val="00C125A7"/>
    <w:rsid w:val="00C1268D"/>
    <w:rsid w:val="00C126C9"/>
    <w:rsid w:val="00C12725"/>
    <w:rsid w:val="00C12756"/>
    <w:rsid w:val="00C1278C"/>
    <w:rsid w:val="00C12BD8"/>
    <w:rsid w:val="00C12CEF"/>
    <w:rsid w:val="00C12D2E"/>
    <w:rsid w:val="00C12DDC"/>
    <w:rsid w:val="00C12E6B"/>
    <w:rsid w:val="00C13021"/>
    <w:rsid w:val="00C13030"/>
    <w:rsid w:val="00C13176"/>
    <w:rsid w:val="00C131C0"/>
    <w:rsid w:val="00C13324"/>
    <w:rsid w:val="00C134FA"/>
    <w:rsid w:val="00C1364E"/>
    <w:rsid w:val="00C138D9"/>
    <w:rsid w:val="00C13D93"/>
    <w:rsid w:val="00C13F4A"/>
    <w:rsid w:val="00C143B6"/>
    <w:rsid w:val="00C14556"/>
    <w:rsid w:val="00C147C1"/>
    <w:rsid w:val="00C148AD"/>
    <w:rsid w:val="00C14953"/>
    <w:rsid w:val="00C14ACC"/>
    <w:rsid w:val="00C14B5D"/>
    <w:rsid w:val="00C14E2A"/>
    <w:rsid w:val="00C14F20"/>
    <w:rsid w:val="00C15216"/>
    <w:rsid w:val="00C15376"/>
    <w:rsid w:val="00C153EC"/>
    <w:rsid w:val="00C15509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DF0"/>
    <w:rsid w:val="00C15E0A"/>
    <w:rsid w:val="00C16026"/>
    <w:rsid w:val="00C16134"/>
    <w:rsid w:val="00C16233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10"/>
    <w:rsid w:val="00C17A85"/>
    <w:rsid w:val="00C17B31"/>
    <w:rsid w:val="00C17BBA"/>
    <w:rsid w:val="00C17CDF"/>
    <w:rsid w:val="00C17EFC"/>
    <w:rsid w:val="00C200D7"/>
    <w:rsid w:val="00C200DA"/>
    <w:rsid w:val="00C2014C"/>
    <w:rsid w:val="00C201A4"/>
    <w:rsid w:val="00C2052E"/>
    <w:rsid w:val="00C20538"/>
    <w:rsid w:val="00C20572"/>
    <w:rsid w:val="00C206D6"/>
    <w:rsid w:val="00C206E8"/>
    <w:rsid w:val="00C20981"/>
    <w:rsid w:val="00C20B49"/>
    <w:rsid w:val="00C20CEF"/>
    <w:rsid w:val="00C20F8D"/>
    <w:rsid w:val="00C21098"/>
    <w:rsid w:val="00C2120A"/>
    <w:rsid w:val="00C2164C"/>
    <w:rsid w:val="00C2189E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502"/>
    <w:rsid w:val="00C23943"/>
    <w:rsid w:val="00C239DA"/>
    <w:rsid w:val="00C23A6F"/>
    <w:rsid w:val="00C23A9B"/>
    <w:rsid w:val="00C23BEB"/>
    <w:rsid w:val="00C23DBE"/>
    <w:rsid w:val="00C23E3D"/>
    <w:rsid w:val="00C23FF2"/>
    <w:rsid w:val="00C24026"/>
    <w:rsid w:val="00C242C4"/>
    <w:rsid w:val="00C244B1"/>
    <w:rsid w:val="00C24567"/>
    <w:rsid w:val="00C24585"/>
    <w:rsid w:val="00C247D5"/>
    <w:rsid w:val="00C24992"/>
    <w:rsid w:val="00C24AEB"/>
    <w:rsid w:val="00C24B9C"/>
    <w:rsid w:val="00C24DA5"/>
    <w:rsid w:val="00C24EA0"/>
    <w:rsid w:val="00C253FE"/>
    <w:rsid w:val="00C25532"/>
    <w:rsid w:val="00C255D3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680"/>
    <w:rsid w:val="00C26912"/>
    <w:rsid w:val="00C26972"/>
    <w:rsid w:val="00C26AE8"/>
    <w:rsid w:val="00C26D0F"/>
    <w:rsid w:val="00C26F33"/>
    <w:rsid w:val="00C2704A"/>
    <w:rsid w:val="00C27068"/>
    <w:rsid w:val="00C270F9"/>
    <w:rsid w:val="00C2710F"/>
    <w:rsid w:val="00C271D4"/>
    <w:rsid w:val="00C27315"/>
    <w:rsid w:val="00C2741A"/>
    <w:rsid w:val="00C2747A"/>
    <w:rsid w:val="00C274E7"/>
    <w:rsid w:val="00C276D3"/>
    <w:rsid w:val="00C276FA"/>
    <w:rsid w:val="00C278D1"/>
    <w:rsid w:val="00C27940"/>
    <w:rsid w:val="00C2798B"/>
    <w:rsid w:val="00C279BD"/>
    <w:rsid w:val="00C27A04"/>
    <w:rsid w:val="00C27FA9"/>
    <w:rsid w:val="00C30365"/>
    <w:rsid w:val="00C30553"/>
    <w:rsid w:val="00C3064C"/>
    <w:rsid w:val="00C3074B"/>
    <w:rsid w:val="00C30775"/>
    <w:rsid w:val="00C3099F"/>
    <w:rsid w:val="00C309BA"/>
    <w:rsid w:val="00C30A39"/>
    <w:rsid w:val="00C30FD4"/>
    <w:rsid w:val="00C3107A"/>
    <w:rsid w:val="00C3140F"/>
    <w:rsid w:val="00C31515"/>
    <w:rsid w:val="00C315B0"/>
    <w:rsid w:val="00C31638"/>
    <w:rsid w:val="00C316EF"/>
    <w:rsid w:val="00C317A2"/>
    <w:rsid w:val="00C31A11"/>
    <w:rsid w:val="00C31B01"/>
    <w:rsid w:val="00C31CFF"/>
    <w:rsid w:val="00C31D0E"/>
    <w:rsid w:val="00C31D61"/>
    <w:rsid w:val="00C31E07"/>
    <w:rsid w:val="00C31FBA"/>
    <w:rsid w:val="00C32121"/>
    <w:rsid w:val="00C32167"/>
    <w:rsid w:val="00C3225C"/>
    <w:rsid w:val="00C32400"/>
    <w:rsid w:val="00C32488"/>
    <w:rsid w:val="00C32560"/>
    <w:rsid w:val="00C325CC"/>
    <w:rsid w:val="00C32685"/>
    <w:rsid w:val="00C32746"/>
    <w:rsid w:val="00C32B9C"/>
    <w:rsid w:val="00C32D2E"/>
    <w:rsid w:val="00C32DC2"/>
    <w:rsid w:val="00C32E72"/>
    <w:rsid w:val="00C32EC8"/>
    <w:rsid w:val="00C32FF2"/>
    <w:rsid w:val="00C33433"/>
    <w:rsid w:val="00C334B5"/>
    <w:rsid w:val="00C334CF"/>
    <w:rsid w:val="00C337A7"/>
    <w:rsid w:val="00C339CD"/>
    <w:rsid w:val="00C33A05"/>
    <w:rsid w:val="00C33A78"/>
    <w:rsid w:val="00C33D26"/>
    <w:rsid w:val="00C33D3F"/>
    <w:rsid w:val="00C33D51"/>
    <w:rsid w:val="00C34297"/>
    <w:rsid w:val="00C342AD"/>
    <w:rsid w:val="00C345DC"/>
    <w:rsid w:val="00C345F4"/>
    <w:rsid w:val="00C349D4"/>
    <w:rsid w:val="00C34AF5"/>
    <w:rsid w:val="00C34B34"/>
    <w:rsid w:val="00C34BB0"/>
    <w:rsid w:val="00C34C8B"/>
    <w:rsid w:val="00C34D69"/>
    <w:rsid w:val="00C34DB0"/>
    <w:rsid w:val="00C34E84"/>
    <w:rsid w:val="00C34FC7"/>
    <w:rsid w:val="00C3526B"/>
    <w:rsid w:val="00C3539F"/>
    <w:rsid w:val="00C359E3"/>
    <w:rsid w:val="00C35C62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3F"/>
    <w:rsid w:val="00C368D6"/>
    <w:rsid w:val="00C36BF8"/>
    <w:rsid w:val="00C36D82"/>
    <w:rsid w:val="00C36EAB"/>
    <w:rsid w:val="00C37186"/>
    <w:rsid w:val="00C3718F"/>
    <w:rsid w:val="00C372C3"/>
    <w:rsid w:val="00C372CC"/>
    <w:rsid w:val="00C372EC"/>
    <w:rsid w:val="00C37397"/>
    <w:rsid w:val="00C37496"/>
    <w:rsid w:val="00C37674"/>
    <w:rsid w:val="00C37AAE"/>
    <w:rsid w:val="00C37B27"/>
    <w:rsid w:val="00C37E64"/>
    <w:rsid w:val="00C37F14"/>
    <w:rsid w:val="00C37F5B"/>
    <w:rsid w:val="00C37F75"/>
    <w:rsid w:val="00C40015"/>
    <w:rsid w:val="00C401C3"/>
    <w:rsid w:val="00C40227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62"/>
    <w:rsid w:val="00C416DD"/>
    <w:rsid w:val="00C41952"/>
    <w:rsid w:val="00C41C88"/>
    <w:rsid w:val="00C41E3F"/>
    <w:rsid w:val="00C41ECD"/>
    <w:rsid w:val="00C41F0F"/>
    <w:rsid w:val="00C41F91"/>
    <w:rsid w:val="00C4221C"/>
    <w:rsid w:val="00C42250"/>
    <w:rsid w:val="00C42324"/>
    <w:rsid w:val="00C424B3"/>
    <w:rsid w:val="00C4251F"/>
    <w:rsid w:val="00C42594"/>
    <w:rsid w:val="00C425F7"/>
    <w:rsid w:val="00C42692"/>
    <w:rsid w:val="00C42B38"/>
    <w:rsid w:val="00C42CB5"/>
    <w:rsid w:val="00C42CD2"/>
    <w:rsid w:val="00C42CF5"/>
    <w:rsid w:val="00C42E49"/>
    <w:rsid w:val="00C42EAD"/>
    <w:rsid w:val="00C42F68"/>
    <w:rsid w:val="00C43168"/>
    <w:rsid w:val="00C4326A"/>
    <w:rsid w:val="00C4353B"/>
    <w:rsid w:val="00C439F7"/>
    <w:rsid w:val="00C43A72"/>
    <w:rsid w:val="00C43C88"/>
    <w:rsid w:val="00C43D69"/>
    <w:rsid w:val="00C43DA2"/>
    <w:rsid w:val="00C43E71"/>
    <w:rsid w:val="00C43F50"/>
    <w:rsid w:val="00C4402D"/>
    <w:rsid w:val="00C4416F"/>
    <w:rsid w:val="00C44296"/>
    <w:rsid w:val="00C446B4"/>
    <w:rsid w:val="00C44A40"/>
    <w:rsid w:val="00C44C6E"/>
    <w:rsid w:val="00C44FCB"/>
    <w:rsid w:val="00C44FCD"/>
    <w:rsid w:val="00C45073"/>
    <w:rsid w:val="00C4508A"/>
    <w:rsid w:val="00C450B0"/>
    <w:rsid w:val="00C4541E"/>
    <w:rsid w:val="00C45447"/>
    <w:rsid w:val="00C45496"/>
    <w:rsid w:val="00C45680"/>
    <w:rsid w:val="00C457BE"/>
    <w:rsid w:val="00C45935"/>
    <w:rsid w:val="00C45939"/>
    <w:rsid w:val="00C459A9"/>
    <w:rsid w:val="00C45C2A"/>
    <w:rsid w:val="00C45C36"/>
    <w:rsid w:val="00C45E2F"/>
    <w:rsid w:val="00C45E5C"/>
    <w:rsid w:val="00C45F3D"/>
    <w:rsid w:val="00C4611B"/>
    <w:rsid w:val="00C46138"/>
    <w:rsid w:val="00C46320"/>
    <w:rsid w:val="00C464C1"/>
    <w:rsid w:val="00C46572"/>
    <w:rsid w:val="00C465E2"/>
    <w:rsid w:val="00C46720"/>
    <w:rsid w:val="00C46834"/>
    <w:rsid w:val="00C46B48"/>
    <w:rsid w:val="00C46C19"/>
    <w:rsid w:val="00C46D7E"/>
    <w:rsid w:val="00C46F85"/>
    <w:rsid w:val="00C46F9F"/>
    <w:rsid w:val="00C47174"/>
    <w:rsid w:val="00C47418"/>
    <w:rsid w:val="00C476C2"/>
    <w:rsid w:val="00C47701"/>
    <w:rsid w:val="00C47AE3"/>
    <w:rsid w:val="00C47C0C"/>
    <w:rsid w:val="00C47C61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0FED"/>
    <w:rsid w:val="00C512FC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287"/>
    <w:rsid w:val="00C52309"/>
    <w:rsid w:val="00C52677"/>
    <w:rsid w:val="00C527BF"/>
    <w:rsid w:val="00C527D4"/>
    <w:rsid w:val="00C527E8"/>
    <w:rsid w:val="00C52A2C"/>
    <w:rsid w:val="00C52A3D"/>
    <w:rsid w:val="00C52ABD"/>
    <w:rsid w:val="00C53102"/>
    <w:rsid w:val="00C53265"/>
    <w:rsid w:val="00C532CB"/>
    <w:rsid w:val="00C534EB"/>
    <w:rsid w:val="00C53601"/>
    <w:rsid w:val="00C538B4"/>
    <w:rsid w:val="00C5392B"/>
    <w:rsid w:val="00C53AAE"/>
    <w:rsid w:val="00C53B1C"/>
    <w:rsid w:val="00C53DED"/>
    <w:rsid w:val="00C53EE3"/>
    <w:rsid w:val="00C5401A"/>
    <w:rsid w:val="00C54064"/>
    <w:rsid w:val="00C54088"/>
    <w:rsid w:val="00C543AB"/>
    <w:rsid w:val="00C54515"/>
    <w:rsid w:val="00C54620"/>
    <w:rsid w:val="00C54643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538"/>
    <w:rsid w:val="00C5580E"/>
    <w:rsid w:val="00C5591B"/>
    <w:rsid w:val="00C55E22"/>
    <w:rsid w:val="00C55FBF"/>
    <w:rsid w:val="00C5606E"/>
    <w:rsid w:val="00C5608D"/>
    <w:rsid w:val="00C560F2"/>
    <w:rsid w:val="00C56157"/>
    <w:rsid w:val="00C56180"/>
    <w:rsid w:val="00C56377"/>
    <w:rsid w:val="00C5638D"/>
    <w:rsid w:val="00C56A02"/>
    <w:rsid w:val="00C56B14"/>
    <w:rsid w:val="00C56EB5"/>
    <w:rsid w:val="00C56F35"/>
    <w:rsid w:val="00C56F9F"/>
    <w:rsid w:val="00C5703C"/>
    <w:rsid w:val="00C57183"/>
    <w:rsid w:val="00C57387"/>
    <w:rsid w:val="00C5750F"/>
    <w:rsid w:val="00C57597"/>
    <w:rsid w:val="00C575B1"/>
    <w:rsid w:val="00C575B3"/>
    <w:rsid w:val="00C575B4"/>
    <w:rsid w:val="00C57612"/>
    <w:rsid w:val="00C578FD"/>
    <w:rsid w:val="00C57983"/>
    <w:rsid w:val="00C579E0"/>
    <w:rsid w:val="00C57A2B"/>
    <w:rsid w:val="00C57AD5"/>
    <w:rsid w:val="00C57B13"/>
    <w:rsid w:val="00C57C53"/>
    <w:rsid w:val="00C57CBC"/>
    <w:rsid w:val="00C57E35"/>
    <w:rsid w:val="00C57EEB"/>
    <w:rsid w:val="00C57EF2"/>
    <w:rsid w:val="00C57FBF"/>
    <w:rsid w:val="00C6022B"/>
    <w:rsid w:val="00C605BF"/>
    <w:rsid w:val="00C60E70"/>
    <w:rsid w:val="00C60E73"/>
    <w:rsid w:val="00C60F1A"/>
    <w:rsid w:val="00C60F51"/>
    <w:rsid w:val="00C612B7"/>
    <w:rsid w:val="00C61740"/>
    <w:rsid w:val="00C617AF"/>
    <w:rsid w:val="00C619AC"/>
    <w:rsid w:val="00C61A83"/>
    <w:rsid w:val="00C61AC8"/>
    <w:rsid w:val="00C61B13"/>
    <w:rsid w:val="00C61BE2"/>
    <w:rsid w:val="00C61D87"/>
    <w:rsid w:val="00C61E4F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DB0"/>
    <w:rsid w:val="00C62F85"/>
    <w:rsid w:val="00C63227"/>
    <w:rsid w:val="00C6324D"/>
    <w:rsid w:val="00C6324F"/>
    <w:rsid w:val="00C632D2"/>
    <w:rsid w:val="00C6334B"/>
    <w:rsid w:val="00C633E8"/>
    <w:rsid w:val="00C633F2"/>
    <w:rsid w:val="00C63449"/>
    <w:rsid w:val="00C63550"/>
    <w:rsid w:val="00C63615"/>
    <w:rsid w:val="00C63721"/>
    <w:rsid w:val="00C6374B"/>
    <w:rsid w:val="00C6378F"/>
    <w:rsid w:val="00C63B4D"/>
    <w:rsid w:val="00C63CA0"/>
    <w:rsid w:val="00C63D39"/>
    <w:rsid w:val="00C64213"/>
    <w:rsid w:val="00C64214"/>
    <w:rsid w:val="00C64404"/>
    <w:rsid w:val="00C645C9"/>
    <w:rsid w:val="00C64662"/>
    <w:rsid w:val="00C64762"/>
    <w:rsid w:val="00C6485C"/>
    <w:rsid w:val="00C64AB8"/>
    <w:rsid w:val="00C64C49"/>
    <w:rsid w:val="00C64C56"/>
    <w:rsid w:val="00C64CC1"/>
    <w:rsid w:val="00C64CEA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B61"/>
    <w:rsid w:val="00C65C5A"/>
    <w:rsid w:val="00C65C8A"/>
    <w:rsid w:val="00C660D3"/>
    <w:rsid w:val="00C661AC"/>
    <w:rsid w:val="00C66203"/>
    <w:rsid w:val="00C66444"/>
    <w:rsid w:val="00C6650E"/>
    <w:rsid w:val="00C6665F"/>
    <w:rsid w:val="00C66780"/>
    <w:rsid w:val="00C6689D"/>
    <w:rsid w:val="00C66B66"/>
    <w:rsid w:val="00C66BAF"/>
    <w:rsid w:val="00C66C58"/>
    <w:rsid w:val="00C66C76"/>
    <w:rsid w:val="00C66F24"/>
    <w:rsid w:val="00C66F4F"/>
    <w:rsid w:val="00C670E0"/>
    <w:rsid w:val="00C6714A"/>
    <w:rsid w:val="00C6736F"/>
    <w:rsid w:val="00C673E9"/>
    <w:rsid w:val="00C67575"/>
    <w:rsid w:val="00C67A44"/>
    <w:rsid w:val="00C67B5A"/>
    <w:rsid w:val="00C67E17"/>
    <w:rsid w:val="00C70015"/>
    <w:rsid w:val="00C70136"/>
    <w:rsid w:val="00C70195"/>
    <w:rsid w:val="00C70475"/>
    <w:rsid w:val="00C704FB"/>
    <w:rsid w:val="00C70539"/>
    <w:rsid w:val="00C70550"/>
    <w:rsid w:val="00C708EB"/>
    <w:rsid w:val="00C70954"/>
    <w:rsid w:val="00C70A6D"/>
    <w:rsid w:val="00C70B76"/>
    <w:rsid w:val="00C70CFD"/>
    <w:rsid w:val="00C70D18"/>
    <w:rsid w:val="00C70DFD"/>
    <w:rsid w:val="00C70FC7"/>
    <w:rsid w:val="00C71325"/>
    <w:rsid w:val="00C71519"/>
    <w:rsid w:val="00C71ADF"/>
    <w:rsid w:val="00C71AE7"/>
    <w:rsid w:val="00C71DDC"/>
    <w:rsid w:val="00C71DE6"/>
    <w:rsid w:val="00C71DFB"/>
    <w:rsid w:val="00C722A2"/>
    <w:rsid w:val="00C7240C"/>
    <w:rsid w:val="00C7258E"/>
    <w:rsid w:val="00C725A0"/>
    <w:rsid w:val="00C72888"/>
    <w:rsid w:val="00C72D72"/>
    <w:rsid w:val="00C733CE"/>
    <w:rsid w:val="00C73657"/>
    <w:rsid w:val="00C73776"/>
    <w:rsid w:val="00C7377E"/>
    <w:rsid w:val="00C737DB"/>
    <w:rsid w:val="00C73912"/>
    <w:rsid w:val="00C739AC"/>
    <w:rsid w:val="00C73C43"/>
    <w:rsid w:val="00C73CAE"/>
    <w:rsid w:val="00C73D47"/>
    <w:rsid w:val="00C73E09"/>
    <w:rsid w:val="00C73F47"/>
    <w:rsid w:val="00C73FF5"/>
    <w:rsid w:val="00C740F7"/>
    <w:rsid w:val="00C7416A"/>
    <w:rsid w:val="00C7422E"/>
    <w:rsid w:val="00C743C4"/>
    <w:rsid w:val="00C7445C"/>
    <w:rsid w:val="00C746B6"/>
    <w:rsid w:val="00C7477D"/>
    <w:rsid w:val="00C74BFE"/>
    <w:rsid w:val="00C74D3D"/>
    <w:rsid w:val="00C74E70"/>
    <w:rsid w:val="00C74EC1"/>
    <w:rsid w:val="00C7536A"/>
    <w:rsid w:val="00C754FB"/>
    <w:rsid w:val="00C754FE"/>
    <w:rsid w:val="00C75BD8"/>
    <w:rsid w:val="00C75C59"/>
    <w:rsid w:val="00C75E0C"/>
    <w:rsid w:val="00C76017"/>
    <w:rsid w:val="00C760EF"/>
    <w:rsid w:val="00C76158"/>
    <w:rsid w:val="00C7637E"/>
    <w:rsid w:val="00C76594"/>
    <w:rsid w:val="00C765B9"/>
    <w:rsid w:val="00C76671"/>
    <w:rsid w:val="00C766C9"/>
    <w:rsid w:val="00C767F3"/>
    <w:rsid w:val="00C76890"/>
    <w:rsid w:val="00C769EB"/>
    <w:rsid w:val="00C76BD4"/>
    <w:rsid w:val="00C76E84"/>
    <w:rsid w:val="00C76FA0"/>
    <w:rsid w:val="00C76FFE"/>
    <w:rsid w:val="00C77032"/>
    <w:rsid w:val="00C77033"/>
    <w:rsid w:val="00C77364"/>
    <w:rsid w:val="00C7757D"/>
    <w:rsid w:val="00C77A0D"/>
    <w:rsid w:val="00C77B23"/>
    <w:rsid w:val="00C77C70"/>
    <w:rsid w:val="00C8034B"/>
    <w:rsid w:val="00C8039D"/>
    <w:rsid w:val="00C80584"/>
    <w:rsid w:val="00C805AE"/>
    <w:rsid w:val="00C8075C"/>
    <w:rsid w:val="00C80785"/>
    <w:rsid w:val="00C807A7"/>
    <w:rsid w:val="00C808AF"/>
    <w:rsid w:val="00C80A28"/>
    <w:rsid w:val="00C80D7A"/>
    <w:rsid w:val="00C80F11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722"/>
    <w:rsid w:val="00C82758"/>
    <w:rsid w:val="00C82929"/>
    <w:rsid w:val="00C82D18"/>
    <w:rsid w:val="00C82EE8"/>
    <w:rsid w:val="00C82FE6"/>
    <w:rsid w:val="00C831A5"/>
    <w:rsid w:val="00C831FE"/>
    <w:rsid w:val="00C8345D"/>
    <w:rsid w:val="00C834EE"/>
    <w:rsid w:val="00C836EE"/>
    <w:rsid w:val="00C83961"/>
    <w:rsid w:val="00C8396B"/>
    <w:rsid w:val="00C83B40"/>
    <w:rsid w:val="00C83C9D"/>
    <w:rsid w:val="00C83DB1"/>
    <w:rsid w:val="00C83FB8"/>
    <w:rsid w:val="00C84105"/>
    <w:rsid w:val="00C8418F"/>
    <w:rsid w:val="00C842D6"/>
    <w:rsid w:val="00C843E0"/>
    <w:rsid w:val="00C84430"/>
    <w:rsid w:val="00C845BE"/>
    <w:rsid w:val="00C84669"/>
    <w:rsid w:val="00C8475A"/>
    <w:rsid w:val="00C848E0"/>
    <w:rsid w:val="00C84AB1"/>
    <w:rsid w:val="00C84ACE"/>
    <w:rsid w:val="00C84B00"/>
    <w:rsid w:val="00C84C66"/>
    <w:rsid w:val="00C84D81"/>
    <w:rsid w:val="00C84E00"/>
    <w:rsid w:val="00C84FD1"/>
    <w:rsid w:val="00C8503A"/>
    <w:rsid w:val="00C85054"/>
    <w:rsid w:val="00C850EB"/>
    <w:rsid w:val="00C854F8"/>
    <w:rsid w:val="00C85663"/>
    <w:rsid w:val="00C857A6"/>
    <w:rsid w:val="00C85A9D"/>
    <w:rsid w:val="00C85C56"/>
    <w:rsid w:val="00C85E94"/>
    <w:rsid w:val="00C85EDB"/>
    <w:rsid w:val="00C85F05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6E18"/>
    <w:rsid w:val="00C87451"/>
    <w:rsid w:val="00C87505"/>
    <w:rsid w:val="00C8769E"/>
    <w:rsid w:val="00C879BD"/>
    <w:rsid w:val="00C87E8D"/>
    <w:rsid w:val="00C900DE"/>
    <w:rsid w:val="00C90482"/>
    <w:rsid w:val="00C908E8"/>
    <w:rsid w:val="00C90A30"/>
    <w:rsid w:val="00C90A53"/>
    <w:rsid w:val="00C90A57"/>
    <w:rsid w:val="00C90BE9"/>
    <w:rsid w:val="00C90CFE"/>
    <w:rsid w:val="00C90D04"/>
    <w:rsid w:val="00C90F90"/>
    <w:rsid w:val="00C91035"/>
    <w:rsid w:val="00C9114D"/>
    <w:rsid w:val="00C9114E"/>
    <w:rsid w:val="00C91290"/>
    <w:rsid w:val="00C91577"/>
    <w:rsid w:val="00C9164E"/>
    <w:rsid w:val="00C91674"/>
    <w:rsid w:val="00C9171D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BE1"/>
    <w:rsid w:val="00C92E2D"/>
    <w:rsid w:val="00C92E8C"/>
    <w:rsid w:val="00C92ED3"/>
    <w:rsid w:val="00C92F12"/>
    <w:rsid w:val="00C930DA"/>
    <w:rsid w:val="00C932F9"/>
    <w:rsid w:val="00C9341B"/>
    <w:rsid w:val="00C9375E"/>
    <w:rsid w:val="00C93C2D"/>
    <w:rsid w:val="00C93E18"/>
    <w:rsid w:val="00C94709"/>
    <w:rsid w:val="00C94823"/>
    <w:rsid w:val="00C949FA"/>
    <w:rsid w:val="00C94A7C"/>
    <w:rsid w:val="00C94C2C"/>
    <w:rsid w:val="00C94C52"/>
    <w:rsid w:val="00C94DFA"/>
    <w:rsid w:val="00C94F46"/>
    <w:rsid w:val="00C953BB"/>
    <w:rsid w:val="00C95436"/>
    <w:rsid w:val="00C959AA"/>
    <w:rsid w:val="00C95D3B"/>
    <w:rsid w:val="00C96186"/>
    <w:rsid w:val="00C961F5"/>
    <w:rsid w:val="00C962D8"/>
    <w:rsid w:val="00C9653C"/>
    <w:rsid w:val="00C966B7"/>
    <w:rsid w:val="00C96887"/>
    <w:rsid w:val="00C96990"/>
    <w:rsid w:val="00C96B4B"/>
    <w:rsid w:val="00C96BD5"/>
    <w:rsid w:val="00C96C4F"/>
    <w:rsid w:val="00C96F59"/>
    <w:rsid w:val="00C97016"/>
    <w:rsid w:val="00C97259"/>
    <w:rsid w:val="00C972B5"/>
    <w:rsid w:val="00C975CD"/>
    <w:rsid w:val="00C975DF"/>
    <w:rsid w:val="00C97683"/>
    <w:rsid w:val="00C9774E"/>
    <w:rsid w:val="00C97823"/>
    <w:rsid w:val="00C97AD2"/>
    <w:rsid w:val="00C97F49"/>
    <w:rsid w:val="00C97F80"/>
    <w:rsid w:val="00CA0255"/>
    <w:rsid w:val="00CA047C"/>
    <w:rsid w:val="00CA0501"/>
    <w:rsid w:val="00CA05FA"/>
    <w:rsid w:val="00CA06AA"/>
    <w:rsid w:val="00CA0786"/>
    <w:rsid w:val="00CA0871"/>
    <w:rsid w:val="00CA08D1"/>
    <w:rsid w:val="00CA0A7F"/>
    <w:rsid w:val="00CA0C96"/>
    <w:rsid w:val="00CA0CBD"/>
    <w:rsid w:val="00CA0D2C"/>
    <w:rsid w:val="00CA0D87"/>
    <w:rsid w:val="00CA0DE9"/>
    <w:rsid w:val="00CA0E52"/>
    <w:rsid w:val="00CA0E70"/>
    <w:rsid w:val="00CA0FB7"/>
    <w:rsid w:val="00CA1158"/>
    <w:rsid w:val="00CA1319"/>
    <w:rsid w:val="00CA1454"/>
    <w:rsid w:val="00CA1481"/>
    <w:rsid w:val="00CA14A1"/>
    <w:rsid w:val="00CA1720"/>
    <w:rsid w:val="00CA1A27"/>
    <w:rsid w:val="00CA1CC6"/>
    <w:rsid w:val="00CA1D76"/>
    <w:rsid w:val="00CA1DD0"/>
    <w:rsid w:val="00CA200E"/>
    <w:rsid w:val="00CA201B"/>
    <w:rsid w:val="00CA20C1"/>
    <w:rsid w:val="00CA2105"/>
    <w:rsid w:val="00CA2330"/>
    <w:rsid w:val="00CA2376"/>
    <w:rsid w:val="00CA2535"/>
    <w:rsid w:val="00CA26D4"/>
    <w:rsid w:val="00CA278A"/>
    <w:rsid w:val="00CA2C18"/>
    <w:rsid w:val="00CA2C49"/>
    <w:rsid w:val="00CA2D56"/>
    <w:rsid w:val="00CA2FB0"/>
    <w:rsid w:val="00CA3102"/>
    <w:rsid w:val="00CA3185"/>
    <w:rsid w:val="00CA33EA"/>
    <w:rsid w:val="00CA33FD"/>
    <w:rsid w:val="00CA35C1"/>
    <w:rsid w:val="00CA364E"/>
    <w:rsid w:val="00CA36DE"/>
    <w:rsid w:val="00CA3835"/>
    <w:rsid w:val="00CA39D6"/>
    <w:rsid w:val="00CA3A36"/>
    <w:rsid w:val="00CA3A88"/>
    <w:rsid w:val="00CA3AE4"/>
    <w:rsid w:val="00CA4016"/>
    <w:rsid w:val="00CA4051"/>
    <w:rsid w:val="00CA423B"/>
    <w:rsid w:val="00CA439B"/>
    <w:rsid w:val="00CA448D"/>
    <w:rsid w:val="00CA4562"/>
    <w:rsid w:val="00CA4575"/>
    <w:rsid w:val="00CA45A8"/>
    <w:rsid w:val="00CA4670"/>
    <w:rsid w:val="00CA46AF"/>
    <w:rsid w:val="00CA46E0"/>
    <w:rsid w:val="00CA4743"/>
    <w:rsid w:val="00CA490F"/>
    <w:rsid w:val="00CA4A6B"/>
    <w:rsid w:val="00CA4ABC"/>
    <w:rsid w:val="00CA4B6C"/>
    <w:rsid w:val="00CA4BBB"/>
    <w:rsid w:val="00CA4E7E"/>
    <w:rsid w:val="00CA4F1D"/>
    <w:rsid w:val="00CA5005"/>
    <w:rsid w:val="00CA5054"/>
    <w:rsid w:val="00CA51D6"/>
    <w:rsid w:val="00CA52DC"/>
    <w:rsid w:val="00CA5344"/>
    <w:rsid w:val="00CA5490"/>
    <w:rsid w:val="00CA54FF"/>
    <w:rsid w:val="00CA553E"/>
    <w:rsid w:val="00CA55EE"/>
    <w:rsid w:val="00CA5803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0A4"/>
    <w:rsid w:val="00CA62B1"/>
    <w:rsid w:val="00CA635D"/>
    <w:rsid w:val="00CA637E"/>
    <w:rsid w:val="00CA6380"/>
    <w:rsid w:val="00CA64CD"/>
    <w:rsid w:val="00CA65A0"/>
    <w:rsid w:val="00CA67E6"/>
    <w:rsid w:val="00CA6864"/>
    <w:rsid w:val="00CA68AD"/>
    <w:rsid w:val="00CA694B"/>
    <w:rsid w:val="00CA6A88"/>
    <w:rsid w:val="00CA6DF4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82"/>
    <w:rsid w:val="00CB09B8"/>
    <w:rsid w:val="00CB0AF2"/>
    <w:rsid w:val="00CB0C09"/>
    <w:rsid w:val="00CB0C28"/>
    <w:rsid w:val="00CB0CBB"/>
    <w:rsid w:val="00CB0E9F"/>
    <w:rsid w:val="00CB0F91"/>
    <w:rsid w:val="00CB0FA3"/>
    <w:rsid w:val="00CB1088"/>
    <w:rsid w:val="00CB10E4"/>
    <w:rsid w:val="00CB119D"/>
    <w:rsid w:val="00CB13C7"/>
    <w:rsid w:val="00CB142F"/>
    <w:rsid w:val="00CB1894"/>
    <w:rsid w:val="00CB1922"/>
    <w:rsid w:val="00CB198C"/>
    <w:rsid w:val="00CB1B29"/>
    <w:rsid w:val="00CB1B6B"/>
    <w:rsid w:val="00CB1E08"/>
    <w:rsid w:val="00CB1F52"/>
    <w:rsid w:val="00CB203A"/>
    <w:rsid w:val="00CB2317"/>
    <w:rsid w:val="00CB2397"/>
    <w:rsid w:val="00CB2A46"/>
    <w:rsid w:val="00CB2BA9"/>
    <w:rsid w:val="00CB2D8D"/>
    <w:rsid w:val="00CB3072"/>
    <w:rsid w:val="00CB3091"/>
    <w:rsid w:val="00CB3456"/>
    <w:rsid w:val="00CB35A1"/>
    <w:rsid w:val="00CB3717"/>
    <w:rsid w:val="00CB3920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06E"/>
    <w:rsid w:val="00CB5589"/>
    <w:rsid w:val="00CB566C"/>
    <w:rsid w:val="00CB5688"/>
    <w:rsid w:val="00CB573C"/>
    <w:rsid w:val="00CB581E"/>
    <w:rsid w:val="00CB599B"/>
    <w:rsid w:val="00CB5C17"/>
    <w:rsid w:val="00CB5D82"/>
    <w:rsid w:val="00CB5F1A"/>
    <w:rsid w:val="00CB5F40"/>
    <w:rsid w:val="00CB605D"/>
    <w:rsid w:val="00CB614B"/>
    <w:rsid w:val="00CB6163"/>
    <w:rsid w:val="00CB619F"/>
    <w:rsid w:val="00CB65B6"/>
    <w:rsid w:val="00CB66BC"/>
    <w:rsid w:val="00CB66E7"/>
    <w:rsid w:val="00CB680B"/>
    <w:rsid w:val="00CB690D"/>
    <w:rsid w:val="00CB6BE1"/>
    <w:rsid w:val="00CB6F04"/>
    <w:rsid w:val="00CB6F6C"/>
    <w:rsid w:val="00CB73B6"/>
    <w:rsid w:val="00CB7631"/>
    <w:rsid w:val="00CB7745"/>
    <w:rsid w:val="00CB7B33"/>
    <w:rsid w:val="00CB7B5D"/>
    <w:rsid w:val="00CB7B69"/>
    <w:rsid w:val="00CB7DFD"/>
    <w:rsid w:val="00CB7E96"/>
    <w:rsid w:val="00CB7FE5"/>
    <w:rsid w:val="00CC0033"/>
    <w:rsid w:val="00CC0113"/>
    <w:rsid w:val="00CC02EC"/>
    <w:rsid w:val="00CC0353"/>
    <w:rsid w:val="00CC03B9"/>
    <w:rsid w:val="00CC04A7"/>
    <w:rsid w:val="00CC059F"/>
    <w:rsid w:val="00CC0A03"/>
    <w:rsid w:val="00CC0C4A"/>
    <w:rsid w:val="00CC0D7A"/>
    <w:rsid w:val="00CC0DF0"/>
    <w:rsid w:val="00CC0ED2"/>
    <w:rsid w:val="00CC112F"/>
    <w:rsid w:val="00CC1431"/>
    <w:rsid w:val="00CC1904"/>
    <w:rsid w:val="00CC1B5C"/>
    <w:rsid w:val="00CC1B9A"/>
    <w:rsid w:val="00CC1FA7"/>
    <w:rsid w:val="00CC2090"/>
    <w:rsid w:val="00CC2168"/>
    <w:rsid w:val="00CC26B8"/>
    <w:rsid w:val="00CC275B"/>
    <w:rsid w:val="00CC2CCF"/>
    <w:rsid w:val="00CC2DB9"/>
    <w:rsid w:val="00CC334F"/>
    <w:rsid w:val="00CC3359"/>
    <w:rsid w:val="00CC35ED"/>
    <w:rsid w:val="00CC37BF"/>
    <w:rsid w:val="00CC3881"/>
    <w:rsid w:val="00CC38AC"/>
    <w:rsid w:val="00CC3B8B"/>
    <w:rsid w:val="00CC3E24"/>
    <w:rsid w:val="00CC3F56"/>
    <w:rsid w:val="00CC3FA1"/>
    <w:rsid w:val="00CC40F1"/>
    <w:rsid w:val="00CC4158"/>
    <w:rsid w:val="00CC4290"/>
    <w:rsid w:val="00CC442D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15"/>
    <w:rsid w:val="00CC5035"/>
    <w:rsid w:val="00CC51E8"/>
    <w:rsid w:val="00CC5212"/>
    <w:rsid w:val="00CC5717"/>
    <w:rsid w:val="00CC58A5"/>
    <w:rsid w:val="00CC59CE"/>
    <w:rsid w:val="00CC5B57"/>
    <w:rsid w:val="00CC5DBD"/>
    <w:rsid w:val="00CC6032"/>
    <w:rsid w:val="00CC62C3"/>
    <w:rsid w:val="00CC64AB"/>
    <w:rsid w:val="00CC6C2A"/>
    <w:rsid w:val="00CC708A"/>
    <w:rsid w:val="00CC7198"/>
    <w:rsid w:val="00CC73A3"/>
    <w:rsid w:val="00CC7B63"/>
    <w:rsid w:val="00CC7DE6"/>
    <w:rsid w:val="00CD01F1"/>
    <w:rsid w:val="00CD032A"/>
    <w:rsid w:val="00CD03B4"/>
    <w:rsid w:val="00CD0551"/>
    <w:rsid w:val="00CD07ED"/>
    <w:rsid w:val="00CD0CBC"/>
    <w:rsid w:val="00CD0E9F"/>
    <w:rsid w:val="00CD0EC5"/>
    <w:rsid w:val="00CD0F5B"/>
    <w:rsid w:val="00CD1013"/>
    <w:rsid w:val="00CD1086"/>
    <w:rsid w:val="00CD1131"/>
    <w:rsid w:val="00CD13F4"/>
    <w:rsid w:val="00CD1894"/>
    <w:rsid w:val="00CD1BA7"/>
    <w:rsid w:val="00CD1EBB"/>
    <w:rsid w:val="00CD2807"/>
    <w:rsid w:val="00CD28D8"/>
    <w:rsid w:val="00CD2BFC"/>
    <w:rsid w:val="00CD2D2D"/>
    <w:rsid w:val="00CD2D40"/>
    <w:rsid w:val="00CD2DBD"/>
    <w:rsid w:val="00CD335D"/>
    <w:rsid w:val="00CD33D0"/>
    <w:rsid w:val="00CD36B1"/>
    <w:rsid w:val="00CD3995"/>
    <w:rsid w:val="00CD3AC2"/>
    <w:rsid w:val="00CD3EFA"/>
    <w:rsid w:val="00CD3F05"/>
    <w:rsid w:val="00CD3F65"/>
    <w:rsid w:val="00CD405B"/>
    <w:rsid w:val="00CD409E"/>
    <w:rsid w:val="00CD40F0"/>
    <w:rsid w:val="00CD41F9"/>
    <w:rsid w:val="00CD4219"/>
    <w:rsid w:val="00CD4242"/>
    <w:rsid w:val="00CD435F"/>
    <w:rsid w:val="00CD4443"/>
    <w:rsid w:val="00CD4561"/>
    <w:rsid w:val="00CD456D"/>
    <w:rsid w:val="00CD458A"/>
    <w:rsid w:val="00CD459A"/>
    <w:rsid w:val="00CD4844"/>
    <w:rsid w:val="00CD4AAA"/>
    <w:rsid w:val="00CD4C72"/>
    <w:rsid w:val="00CD4D23"/>
    <w:rsid w:val="00CD4DA3"/>
    <w:rsid w:val="00CD4E5D"/>
    <w:rsid w:val="00CD4E92"/>
    <w:rsid w:val="00CD4EEE"/>
    <w:rsid w:val="00CD5333"/>
    <w:rsid w:val="00CD54BD"/>
    <w:rsid w:val="00CD5654"/>
    <w:rsid w:val="00CD5734"/>
    <w:rsid w:val="00CD5883"/>
    <w:rsid w:val="00CD59A7"/>
    <w:rsid w:val="00CD5AF7"/>
    <w:rsid w:val="00CD5BE3"/>
    <w:rsid w:val="00CD5C61"/>
    <w:rsid w:val="00CD5D97"/>
    <w:rsid w:val="00CD5DED"/>
    <w:rsid w:val="00CD5F93"/>
    <w:rsid w:val="00CD600C"/>
    <w:rsid w:val="00CD60E1"/>
    <w:rsid w:val="00CD627A"/>
    <w:rsid w:val="00CD63C2"/>
    <w:rsid w:val="00CD63D1"/>
    <w:rsid w:val="00CD6627"/>
    <w:rsid w:val="00CD66F8"/>
    <w:rsid w:val="00CD66FD"/>
    <w:rsid w:val="00CD6852"/>
    <w:rsid w:val="00CD6A52"/>
    <w:rsid w:val="00CD6C99"/>
    <w:rsid w:val="00CD6D32"/>
    <w:rsid w:val="00CD7232"/>
    <w:rsid w:val="00CD7273"/>
    <w:rsid w:val="00CD727E"/>
    <w:rsid w:val="00CD72C1"/>
    <w:rsid w:val="00CD73BD"/>
    <w:rsid w:val="00CD79C4"/>
    <w:rsid w:val="00CD79D9"/>
    <w:rsid w:val="00CD7E66"/>
    <w:rsid w:val="00CE01A8"/>
    <w:rsid w:val="00CE0724"/>
    <w:rsid w:val="00CE07CA"/>
    <w:rsid w:val="00CE07DC"/>
    <w:rsid w:val="00CE084D"/>
    <w:rsid w:val="00CE0A02"/>
    <w:rsid w:val="00CE0D02"/>
    <w:rsid w:val="00CE0E92"/>
    <w:rsid w:val="00CE11A8"/>
    <w:rsid w:val="00CE1220"/>
    <w:rsid w:val="00CE145C"/>
    <w:rsid w:val="00CE1464"/>
    <w:rsid w:val="00CE1669"/>
    <w:rsid w:val="00CE175E"/>
    <w:rsid w:val="00CE1831"/>
    <w:rsid w:val="00CE1955"/>
    <w:rsid w:val="00CE1A19"/>
    <w:rsid w:val="00CE1A9C"/>
    <w:rsid w:val="00CE1DAB"/>
    <w:rsid w:val="00CE1FD0"/>
    <w:rsid w:val="00CE1FFF"/>
    <w:rsid w:val="00CE2054"/>
    <w:rsid w:val="00CE2061"/>
    <w:rsid w:val="00CE24B9"/>
    <w:rsid w:val="00CE2508"/>
    <w:rsid w:val="00CE25D1"/>
    <w:rsid w:val="00CE2626"/>
    <w:rsid w:val="00CE26C4"/>
    <w:rsid w:val="00CE2820"/>
    <w:rsid w:val="00CE297D"/>
    <w:rsid w:val="00CE2B28"/>
    <w:rsid w:val="00CE31E3"/>
    <w:rsid w:val="00CE3427"/>
    <w:rsid w:val="00CE3634"/>
    <w:rsid w:val="00CE3677"/>
    <w:rsid w:val="00CE37C4"/>
    <w:rsid w:val="00CE3C18"/>
    <w:rsid w:val="00CE3FDE"/>
    <w:rsid w:val="00CE3FFD"/>
    <w:rsid w:val="00CE4072"/>
    <w:rsid w:val="00CE408D"/>
    <w:rsid w:val="00CE40F0"/>
    <w:rsid w:val="00CE457F"/>
    <w:rsid w:val="00CE4670"/>
    <w:rsid w:val="00CE4906"/>
    <w:rsid w:val="00CE49B4"/>
    <w:rsid w:val="00CE4A1D"/>
    <w:rsid w:val="00CE4EEB"/>
    <w:rsid w:val="00CE5319"/>
    <w:rsid w:val="00CE57FE"/>
    <w:rsid w:val="00CE590C"/>
    <w:rsid w:val="00CE5C49"/>
    <w:rsid w:val="00CE61E1"/>
    <w:rsid w:val="00CE61F2"/>
    <w:rsid w:val="00CE63F0"/>
    <w:rsid w:val="00CE6539"/>
    <w:rsid w:val="00CE6731"/>
    <w:rsid w:val="00CE6932"/>
    <w:rsid w:val="00CE6951"/>
    <w:rsid w:val="00CE6A6B"/>
    <w:rsid w:val="00CE6AB6"/>
    <w:rsid w:val="00CE6B0C"/>
    <w:rsid w:val="00CE6DC8"/>
    <w:rsid w:val="00CE6FB0"/>
    <w:rsid w:val="00CE7386"/>
    <w:rsid w:val="00CE7411"/>
    <w:rsid w:val="00CE7872"/>
    <w:rsid w:val="00CE7887"/>
    <w:rsid w:val="00CE797B"/>
    <w:rsid w:val="00CE798C"/>
    <w:rsid w:val="00CE7CF0"/>
    <w:rsid w:val="00CE7EA8"/>
    <w:rsid w:val="00CE7F70"/>
    <w:rsid w:val="00CF005C"/>
    <w:rsid w:val="00CF0081"/>
    <w:rsid w:val="00CF02C6"/>
    <w:rsid w:val="00CF04AE"/>
    <w:rsid w:val="00CF0504"/>
    <w:rsid w:val="00CF0533"/>
    <w:rsid w:val="00CF0543"/>
    <w:rsid w:val="00CF0599"/>
    <w:rsid w:val="00CF07B5"/>
    <w:rsid w:val="00CF0838"/>
    <w:rsid w:val="00CF0938"/>
    <w:rsid w:val="00CF0AB7"/>
    <w:rsid w:val="00CF0D36"/>
    <w:rsid w:val="00CF0E83"/>
    <w:rsid w:val="00CF1119"/>
    <w:rsid w:val="00CF11BB"/>
    <w:rsid w:val="00CF1364"/>
    <w:rsid w:val="00CF168F"/>
    <w:rsid w:val="00CF17F2"/>
    <w:rsid w:val="00CF19A6"/>
    <w:rsid w:val="00CF1B14"/>
    <w:rsid w:val="00CF1DC1"/>
    <w:rsid w:val="00CF1E5D"/>
    <w:rsid w:val="00CF1EE9"/>
    <w:rsid w:val="00CF215B"/>
    <w:rsid w:val="00CF22A0"/>
    <w:rsid w:val="00CF2427"/>
    <w:rsid w:val="00CF2439"/>
    <w:rsid w:val="00CF24D9"/>
    <w:rsid w:val="00CF255F"/>
    <w:rsid w:val="00CF25EA"/>
    <w:rsid w:val="00CF267A"/>
    <w:rsid w:val="00CF2C7D"/>
    <w:rsid w:val="00CF2F0A"/>
    <w:rsid w:val="00CF3059"/>
    <w:rsid w:val="00CF30ED"/>
    <w:rsid w:val="00CF31C1"/>
    <w:rsid w:val="00CF3369"/>
    <w:rsid w:val="00CF347E"/>
    <w:rsid w:val="00CF3A11"/>
    <w:rsid w:val="00CF3C18"/>
    <w:rsid w:val="00CF3C1B"/>
    <w:rsid w:val="00CF4147"/>
    <w:rsid w:val="00CF4945"/>
    <w:rsid w:val="00CF496C"/>
    <w:rsid w:val="00CF4982"/>
    <w:rsid w:val="00CF4CD0"/>
    <w:rsid w:val="00CF4F09"/>
    <w:rsid w:val="00CF4FA4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5FB"/>
    <w:rsid w:val="00CF6966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6A3"/>
    <w:rsid w:val="00CF7800"/>
    <w:rsid w:val="00CF7832"/>
    <w:rsid w:val="00CF7962"/>
    <w:rsid w:val="00CF79D9"/>
    <w:rsid w:val="00CF7B1B"/>
    <w:rsid w:val="00CF7C28"/>
    <w:rsid w:val="00CF7C5D"/>
    <w:rsid w:val="00CF7DB8"/>
    <w:rsid w:val="00CF7F14"/>
    <w:rsid w:val="00CF7F3A"/>
    <w:rsid w:val="00D000AB"/>
    <w:rsid w:val="00D0010B"/>
    <w:rsid w:val="00D002BA"/>
    <w:rsid w:val="00D003D1"/>
    <w:rsid w:val="00D00432"/>
    <w:rsid w:val="00D00434"/>
    <w:rsid w:val="00D0080B"/>
    <w:rsid w:val="00D008AB"/>
    <w:rsid w:val="00D008B1"/>
    <w:rsid w:val="00D008FE"/>
    <w:rsid w:val="00D00CEE"/>
    <w:rsid w:val="00D00DA2"/>
    <w:rsid w:val="00D0121C"/>
    <w:rsid w:val="00D013E6"/>
    <w:rsid w:val="00D015E7"/>
    <w:rsid w:val="00D01835"/>
    <w:rsid w:val="00D019E9"/>
    <w:rsid w:val="00D01A60"/>
    <w:rsid w:val="00D01A88"/>
    <w:rsid w:val="00D01AFD"/>
    <w:rsid w:val="00D01BF2"/>
    <w:rsid w:val="00D01C4E"/>
    <w:rsid w:val="00D01CA9"/>
    <w:rsid w:val="00D01D62"/>
    <w:rsid w:val="00D01DA5"/>
    <w:rsid w:val="00D01F8F"/>
    <w:rsid w:val="00D02055"/>
    <w:rsid w:val="00D0217B"/>
    <w:rsid w:val="00D0226D"/>
    <w:rsid w:val="00D023B5"/>
    <w:rsid w:val="00D024F5"/>
    <w:rsid w:val="00D02A25"/>
    <w:rsid w:val="00D02C02"/>
    <w:rsid w:val="00D02C10"/>
    <w:rsid w:val="00D02CA0"/>
    <w:rsid w:val="00D02D63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4C4"/>
    <w:rsid w:val="00D03606"/>
    <w:rsid w:val="00D0384F"/>
    <w:rsid w:val="00D03AAE"/>
    <w:rsid w:val="00D03DE3"/>
    <w:rsid w:val="00D03ECC"/>
    <w:rsid w:val="00D04000"/>
    <w:rsid w:val="00D04052"/>
    <w:rsid w:val="00D040D3"/>
    <w:rsid w:val="00D040E4"/>
    <w:rsid w:val="00D04181"/>
    <w:rsid w:val="00D045A7"/>
    <w:rsid w:val="00D045E4"/>
    <w:rsid w:val="00D047E8"/>
    <w:rsid w:val="00D04884"/>
    <w:rsid w:val="00D04980"/>
    <w:rsid w:val="00D049B3"/>
    <w:rsid w:val="00D04ADD"/>
    <w:rsid w:val="00D04D88"/>
    <w:rsid w:val="00D04E1C"/>
    <w:rsid w:val="00D0521F"/>
    <w:rsid w:val="00D05549"/>
    <w:rsid w:val="00D05855"/>
    <w:rsid w:val="00D0597E"/>
    <w:rsid w:val="00D05A1C"/>
    <w:rsid w:val="00D05A90"/>
    <w:rsid w:val="00D05A95"/>
    <w:rsid w:val="00D05AC5"/>
    <w:rsid w:val="00D05BC2"/>
    <w:rsid w:val="00D05FBD"/>
    <w:rsid w:val="00D060FA"/>
    <w:rsid w:val="00D0617B"/>
    <w:rsid w:val="00D06232"/>
    <w:rsid w:val="00D063B8"/>
    <w:rsid w:val="00D065AD"/>
    <w:rsid w:val="00D066D9"/>
    <w:rsid w:val="00D06781"/>
    <w:rsid w:val="00D06A1F"/>
    <w:rsid w:val="00D06D78"/>
    <w:rsid w:val="00D06DA0"/>
    <w:rsid w:val="00D06F8C"/>
    <w:rsid w:val="00D071F0"/>
    <w:rsid w:val="00D07207"/>
    <w:rsid w:val="00D073C4"/>
    <w:rsid w:val="00D07646"/>
    <w:rsid w:val="00D078F2"/>
    <w:rsid w:val="00D079AF"/>
    <w:rsid w:val="00D07EB7"/>
    <w:rsid w:val="00D07ED9"/>
    <w:rsid w:val="00D07EE1"/>
    <w:rsid w:val="00D07EF2"/>
    <w:rsid w:val="00D102BD"/>
    <w:rsid w:val="00D102C2"/>
    <w:rsid w:val="00D103C7"/>
    <w:rsid w:val="00D10511"/>
    <w:rsid w:val="00D10542"/>
    <w:rsid w:val="00D109D9"/>
    <w:rsid w:val="00D109FF"/>
    <w:rsid w:val="00D10E0F"/>
    <w:rsid w:val="00D10EE0"/>
    <w:rsid w:val="00D11154"/>
    <w:rsid w:val="00D1133A"/>
    <w:rsid w:val="00D114EE"/>
    <w:rsid w:val="00D11537"/>
    <w:rsid w:val="00D1170A"/>
    <w:rsid w:val="00D11749"/>
    <w:rsid w:val="00D1197A"/>
    <w:rsid w:val="00D11B97"/>
    <w:rsid w:val="00D11BA7"/>
    <w:rsid w:val="00D11CBB"/>
    <w:rsid w:val="00D11E2A"/>
    <w:rsid w:val="00D11FC8"/>
    <w:rsid w:val="00D120AF"/>
    <w:rsid w:val="00D12188"/>
    <w:rsid w:val="00D1223D"/>
    <w:rsid w:val="00D12391"/>
    <w:rsid w:val="00D123DA"/>
    <w:rsid w:val="00D12723"/>
    <w:rsid w:val="00D12925"/>
    <w:rsid w:val="00D129AA"/>
    <w:rsid w:val="00D12C91"/>
    <w:rsid w:val="00D12CAE"/>
    <w:rsid w:val="00D12DE2"/>
    <w:rsid w:val="00D12F80"/>
    <w:rsid w:val="00D1329C"/>
    <w:rsid w:val="00D13338"/>
    <w:rsid w:val="00D1369C"/>
    <w:rsid w:val="00D13832"/>
    <w:rsid w:val="00D13926"/>
    <w:rsid w:val="00D13DBA"/>
    <w:rsid w:val="00D13FE8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94"/>
    <w:rsid w:val="00D14DC3"/>
    <w:rsid w:val="00D14F63"/>
    <w:rsid w:val="00D15002"/>
    <w:rsid w:val="00D1530D"/>
    <w:rsid w:val="00D155BD"/>
    <w:rsid w:val="00D156BE"/>
    <w:rsid w:val="00D15756"/>
    <w:rsid w:val="00D1586B"/>
    <w:rsid w:val="00D15998"/>
    <w:rsid w:val="00D15BD9"/>
    <w:rsid w:val="00D15D60"/>
    <w:rsid w:val="00D15F09"/>
    <w:rsid w:val="00D15F50"/>
    <w:rsid w:val="00D16030"/>
    <w:rsid w:val="00D16076"/>
    <w:rsid w:val="00D160BA"/>
    <w:rsid w:val="00D160BC"/>
    <w:rsid w:val="00D161A7"/>
    <w:rsid w:val="00D16748"/>
    <w:rsid w:val="00D16980"/>
    <w:rsid w:val="00D16A3A"/>
    <w:rsid w:val="00D16A50"/>
    <w:rsid w:val="00D16B85"/>
    <w:rsid w:val="00D16C33"/>
    <w:rsid w:val="00D16EDE"/>
    <w:rsid w:val="00D16F53"/>
    <w:rsid w:val="00D16FFF"/>
    <w:rsid w:val="00D1710F"/>
    <w:rsid w:val="00D1720E"/>
    <w:rsid w:val="00D17418"/>
    <w:rsid w:val="00D17A31"/>
    <w:rsid w:val="00D17BFE"/>
    <w:rsid w:val="00D2006B"/>
    <w:rsid w:val="00D20081"/>
    <w:rsid w:val="00D2014B"/>
    <w:rsid w:val="00D201F0"/>
    <w:rsid w:val="00D20256"/>
    <w:rsid w:val="00D203F7"/>
    <w:rsid w:val="00D205A4"/>
    <w:rsid w:val="00D205B2"/>
    <w:rsid w:val="00D2064B"/>
    <w:rsid w:val="00D20743"/>
    <w:rsid w:val="00D20D72"/>
    <w:rsid w:val="00D21034"/>
    <w:rsid w:val="00D2114F"/>
    <w:rsid w:val="00D211FE"/>
    <w:rsid w:val="00D21208"/>
    <w:rsid w:val="00D216DC"/>
    <w:rsid w:val="00D218D3"/>
    <w:rsid w:val="00D21B3B"/>
    <w:rsid w:val="00D21C6E"/>
    <w:rsid w:val="00D21F00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42"/>
    <w:rsid w:val="00D239B4"/>
    <w:rsid w:val="00D239CA"/>
    <w:rsid w:val="00D23BFF"/>
    <w:rsid w:val="00D23CF6"/>
    <w:rsid w:val="00D24437"/>
    <w:rsid w:val="00D2451A"/>
    <w:rsid w:val="00D245B1"/>
    <w:rsid w:val="00D247A5"/>
    <w:rsid w:val="00D247AE"/>
    <w:rsid w:val="00D2489A"/>
    <w:rsid w:val="00D248C1"/>
    <w:rsid w:val="00D24965"/>
    <w:rsid w:val="00D24AC1"/>
    <w:rsid w:val="00D24B42"/>
    <w:rsid w:val="00D24B8E"/>
    <w:rsid w:val="00D24CDB"/>
    <w:rsid w:val="00D24EA2"/>
    <w:rsid w:val="00D24EC8"/>
    <w:rsid w:val="00D2509B"/>
    <w:rsid w:val="00D252C7"/>
    <w:rsid w:val="00D25480"/>
    <w:rsid w:val="00D25644"/>
    <w:rsid w:val="00D257CF"/>
    <w:rsid w:val="00D25900"/>
    <w:rsid w:val="00D25A87"/>
    <w:rsid w:val="00D25AB5"/>
    <w:rsid w:val="00D25B6A"/>
    <w:rsid w:val="00D25BDB"/>
    <w:rsid w:val="00D25D19"/>
    <w:rsid w:val="00D25E51"/>
    <w:rsid w:val="00D26386"/>
    <w:rsid w:val="00D264EC"/>
    <w:rsid w:val="00D268A5"/>
    <w:rsid w:val="00D26A32"/>
    <w:rsid w:val="00D26D98"/>
    <w:rsid w:val="00D26DC0"/>
    <w:rsid w:val="00D27475"/>
    <w:rsid w:val="00D274FF"/>
    <w:rsid w:val="00D27523"/>
    <w:rsid w:val="00D27524"/>
    <w:rsid w:val="00D27641"/>
    <w:rsid w:val="00D27836"/>
    <w:rsid w:val="00D2798D"/>
    <w:rsid w:val="00D27A37"/>
    <w:rsid w:val="00D27A5D"/>
    <w:rsid w:val="00D27AB3"/>
    <w:rsid w:val="00D27E16"/>
    <w:rsid w:val="00D27E87"/>
    <w:rsid w:val="00D300F1"/>
    <w:rsid w:val="00D303FD"/>
    <w:rsid w:val="00D30749"/>
    <w:rsid w:val="00D30DD4"/>
    <w:rsid w:val="00D30E1D"/>
    <w:rsid w:val="00D311C9"/>
    <w:rsid w:val="00D312CB"/>
    <w:rsid w:val="00D3138A"/>
    <w:rsid w:val="00D314E5"/>
    <w:rsid w:val="00D3169C"/>
    <w:rsid w:val="00D31769"/>
    <w:rsid w:val="00D31B37"/>
    <w:rsid w:val="00D31C29"/>
    <w:rsid w:val="00D3205F"/>
    <w:rsid w:val="00D3211B"/>
    <w:rsid w:val="00D32170"/>
    <w:rsid w:val="00D32244"/>
    <w:rsid w:val="00D32527"/>
    <w:rsid w:val="00D329BE"/>
    <w:rsid w:val="00D329DC"/>
    <w:rsid w:val="00D329EC"/>
    <w:rsid w:val="00D32A73"/>
    <w:rsid w:val="00D32AAD"/>
    <w:rsid w:val="00D32B13"/>
    <w:rsid w:val="00D32CE3"/>
    <w:rsid w:val="00D32D60"/>
    <w:rsid w:val="00D32EAE"/>
    <w:rsid w:val="00D32EC3"/>
    <w:rsid w:val="00D32FD4"/>
    <w:rsid w:val="00D33235"/>
    <w:rsid w:val="00D332DF"/>
    <w:rsid w:val="00D33502"/>
    <w:rsid w:val="00D338D3"/>
    <w:rsid w:val="00D339E2"/>
    <w:rsid w:val="00D33AFC"/>
    <w:rsid w:val="00D33B1F"/>
    <w:rsid w:val="00D33BD2"/>
    <w:rsid w:val="00D33E81"/>
    <w:rsid w:val="00D33FB1"/>
    <w:rsid w:val="00D34093"/>
    <w:rsid w:val="00D34164"/>
    <w:rsid w:val="00D34348"/>
    <w:rsid w:val="00D34425"/>
    <w:rsid w:val="00D344DB"/>
    <w:rsid w:val="00D34540"/>
    <w:rsid w:val="00D345D4"/>
    <w:rsid w:val="00D345FE"/>
    <w:rsid w:val="00D347FC"/>
    <w:rsid w:val="00D34A03"/>
    <w:rsid w:val="00D34A8D"/>
    <w:rsid w:val="00D34C94"/>
    <w:rsid w:val="00D34D2B"/>
    <w:rsid w:val="00D35056"/>
    <w:rsid w:val="00D35085"/>
    <w:rsid w:val="00D350F0"/>
    <w:rsid w:val="00D35269"/>
    <w:rsid w:val="00D3534A"/>
    <w:rsid w:val="00D353AE"/>
    <w:rsid w:val="00D354F8"/>
    <w:rsid w:val="00D35519"/>
    <w:rsid w:val="00D35747"/>
    <w:rsid w:val="00D35808"/>
    <w:rsid w:val="00D35BA0"/>
    <w:rsid w:val="00D35E45"/>
    <w:rsid w:val="00D36440"/>
    <w:rsid w:val="00D365DB"/>
    <w:rsid w:val="00D36970"/>
    <w:rsid w:val="00D369EC"/>
    <w:rsid w:val="00D36B20"/>
    <w:rsid w:val="00D36C8B"/>
    <w:rsid w:val="00D36D09"/>
    <w:rsid w:val="00D36DA6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37F59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106"/>
    <w:rsid w:val="00D41292"/>
    <w:rsid w:val="00D4139A"/>
    <w:rsid w:val="00D41495"/>
    <w:rsid w:val="00D415C1"/>
    <w:rsid w:val="00D416D0"/>
    <w:rsid w:val="00D41819"/>
    <w:rsid w:val="00D4189B"/>
    <w:rsid w:val="00D41C34"/>
    <w:rsid w:val="00D41C7B"/>
    <w:rsid w:val="00D41DCF"/>
    <w:rsid w:val="00D41F49"/>
    <w:rsid w:val="00D42111"/>
    <w:rsid w:val="00D421FE"/>
    <w:rsid w:val="00D42253"/>
    <w:rsid w:val="00D42489"/>
    <w:rsid w:val="00D42752"/>
    <w:rsid w:val="00D42A06"/>
    <w:rsid w:val="00D42D0D"/>
    <w:rsid w:val="00D42DAF"/>
    <w:rsid w:val="00D42E29"/>
    <w:rsid w:val="00D42F23"/>
    <w:rsid w:val="00D42FA2"/>
    <w:rsid w:val="00D4323C"/>
    <w:rsid w:val="00D432C8"/>
    <w:rsid w:val="00D434B7"/>
    <w:rsid w:val="00D434C1"/>
    <w:rsid w:val="00D435B4"/>
    <w:rsid w:val="00D43624"/>
    <w:rsid w:val="00D436E4"/>
    <w:rsid w:val="00D4382A"/>
    <w:rsid w:val="00D4386C"/>
    <w:rsid w:val="00D43B32"/>
    <w:rsid w:val="00D43C6A"/>
    <w:rsid w:val="00D43C78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AA"/>
    <w:rsid w:val="00D44BED"/>
    <w:rsid w:val="00D44C71"/>
    <w:rsid w:val="00D45058"/>
    <w:rsid w:val="00D45243"/>
    <w:rsid w:val="00D4544B"/>
    <w:rsid w:val="00D456B0"/>
    <w:rsid w:val="00D45779"/>
    <w:rsid w:val="00D457D8"/>
    <w:rsid w:val="00D45B1E"/>
    <w:rsid w:val="00D45CAC"/>
    <w:rsid w:val="00D45E0B"/>
    <w:rsid w:val="00D45F06"/>
    <w:rsid w:val="00D45FDB"/>
    <w:rsid w:val="00D4606F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7F2"/>
    <w:rsid w:val="00D46DE0"/>
    <w:rsid w:val="00D46E4E"/>
    <w:rsid w:val="00D46F45"/>
    <w:rsid w:val="00D46F55"/>
    <w:rsid w:val="00D471BD"/>
    <w:rsid w:val="00D471D9"/>
    <w:rsid w:val="00D472DE"/>
    <w:rsid w:val="00D47338"/>
    <w:rsid w:val="00D473A0"/>
    <w:rsid w:val="00D47413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66F"/>
    <w:rsid w:val="00D5170B"/>
    <w:rsid w:val="00D51743"/>
    <w:rsid w:val="00D518BE"/>
    <w:rsid w:val="00D51DD2"/>
    <w:rsid w:val="00D51DF5"/>
    <w:rsid w:val="00D51ED3"/>
    <w:rsid w:val="00D52150"/>
    <w:rsid w:val="00D522FB"/>
    <w:rsid w:val="00D52351"/>
    <w:rsid w:val="00D52355"/>
    <w:rsid w:val="00D52862"/>
    <w:rsid w:val="00D52AA1"/>
    <w:rsid w:val="00D52C21"/>
    <w:rsid w:val="00D52DD6"/>
    <w:rsid w:val="00D53011"/>
    <w:rsid w:val="00D53092"/>
    <w:rsid w:val="00D53202"/>
    <w:rsid w:val="00D532FF"/>
    <w:rsid w:val="00D53649"/>
    <w:rsid w:val="00D536AD"/>
    <w:rsid w:val="00D53A84"/>
    <w:rsid w:val="00D53BBD"/>
    <w:rsid w:val="00D53D55"/>
    <w:rsid w:val="00D53EFF"/>
    <w:rsid w:val="00D5427E"/>
    <w:rsid w:val="00D5450A"/>
    <w:rsid w:val="00D54647"/>
    <w:rsid w:val="00D546C2"/>
    <w:rsid w:val="00D548CD"/>
    <w:rsid w:val="00D54DAB"/>
    <w:rsid w:val="00D54E0B"/>
    <w:rsid w:val="00D54FCD"/>
    <w:rsid w:val="00D55019"/>
    <w:rsid w:val="00D55033"/>
    <w:rsid w:val="00D550FD"/>
    <w:rsid w:val="00D551C0"/>
    <w:rsid w:val="00D551DD"/>
    <w:rsid w:val="00D55245"/>
    <w:rsid w:val="00D554C6"/>
    <w:rsid w:val="00D555D6"/>
    <w:rsid w:val="00D557FA"/>
    <w:rsid w:val="00D5587B"/>
    <w:rsid w:val="00D5599A"/>
    <w:rsid w:val="00D559E1"/>
    <w:rsid w:val="00D55A6A"/>
    <w:rsid w:val="00D55AFB"/>
    <w:rsid w:val="00D55C23"/>
    <w:rsid w:val="00D55D37"/>
    <w:rsid w:val="00D5613F"/>
    <w:rsid w:val="00D56162"/>
    <w:rsid w:val="00D562FC"/>
    <w:rsid w:val="00D563CF"/>
    <w:rsid w:val="00D565FF"/>
    <w:rsid w:val="00D566AA"/>
    <w:rsid w:val="00D566F3"/>
    <w:rsid w:val="00D56783"/>
    <w:rsid w:val="00D567E1"/>
    <w:rsid w:val="00D5680B"/>
    <w:rsid w:val="00D56A81"/>
    <w:rsid w:val="00D56C95"/>
    <w:rsid w:val="00D56CE2"/>
    <w:rsid w:val="00D56D52"/>
    <w:rsid w:val="00D56E69"/>
    <w:rsid w:val="00D56EC5"/>
    <w:rsid w:val="00D5723B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3C0"/>
    <w:rsid w:val="00D6056A"/>
    <w:rsid w:val="00D605D8"/>
    <w:rsid w:val="00D605E6"/>
    <w:rsid w:val="00D60625"/>
    <w:rsid w:val="00D60627"/>
    <w:rsid w:val="00D60691"/>
    <w:rsid w:val="00D6079A"/>
    <w:rsid w:val="00D609A5"/>
    <w:rsid w:val="00D60BB9"/>
    <w:rsid w:val="00D60DF0"/>
    <w:rsid w:val="00D60FA6"/>
    <w:rsid w:val="00D61059"/>
    <w:rsid w:val="00D61090"/>
    <w:rsid w:val="00D610A1"/>
    <w:rsid w:val="00D610C4"/>
    <w:rsid w:val="00D61308"/>
    <w:rsid w:val="00D617B0"/>
    <w:rsid w:val="00D6196C"/>
    <w:rsid w:val="00D61B51"/>
    <w:rsid w:val="00D61B82"/>
    <w:rsid w:val="00D61E37"/>
    <w:rsid w:val="00D6228C"/>
    <w:rsid w:val="00D62329"/>
    <w:rsid w:val="00D6235F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10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921"/>
    <w:rsid w:val="00D63B49"/>
    <w:rsid w:val="00D63BDB"/>
    <w:rsid w:val="00D63BFC"/>
    <w:rsid w:val="00D63C83"/>
    <w:rsid w:val="00D63FFD"/>
    <w:rsid w:val="00D6406A"/>
    <w:rsid w:val="00D64085"/>
    <w:rsid w:val="00D640B9"/>
    <w:rsid w:val="00D64162"/>
    <w:rsid w:val="00D641B4"/>
    <w:rsid w:val="00D64682"/>
    <w:rsid w:val="00D646E5"/>
    <w:rsid w:val="00D64A91"/>
    <w:rsid w:val="00D64B35"/>
    <w:rsid w:val="00D64D4A"/>
    <w:rsid w:val="00D64E3E"/>
    <w:rsid w:val="00D64FE4"/>
    <w:rsid w:val="00D6533C"/>
    <w:rsid w:val="00D653B2"/>
    <w:rsid w:val="00D653F9"/>
    <w:rsid w:val="00D6561B"/>
    <w:rsid w:val="00D657D5"/>
    <w:rsid w:val="00D65BFC"/>
    <w:rsid w:val="00D65FC0"/>
    <w:rsid w:val="00D6666E"/>
    <w:rsid w:val="00D669D6"/>
    <w:rsid w:val="00D66DC6"/>
    <w:rsid w:val="00D66DE9"/>
    <w:rsid w:val="00D66E1E"/>
    <w:rsid w:val="00D66F59"/>
    <w:rsid w:val="00D66F6C"/>
    <w:rsid w:val="00D670E2"/>
    <w:rsid w:val="00D672A7"/>
    <w:rsid w:val="00D67401"/>
    <w:rsid w:val="00D67537"/>
    <w:rsid w:val="00D675D8"/>
    <w:rsid w:val="00D678FA"/>
    <w:rsid w:val="00D67997"/>
    <w:rsid w:val="00D67CF7"/>
    <w:rsid w:val="00D67D5B"/>
    <w:rsid w:val="00D70084"/>
    <w:rsid w:val="00D700CA"/>
    <w:rsid w:val="00D70340"/>
    <w:rsid w:val="00D70448"/>
    <w:rsid w:val="00D704E5"/>
    <w:rsid w:val="00D705E3"/>
    <w:rsid w:val="00D70632"/>
    <w:rsid w:val="00D70A1D"/>
    <w:rsid w:val="00D70A6F"/>
    <w:rsid w:val="00D70C06"/>
    <w:rsid w:val="00D70C90"/>
    <w:rsid w:val="00D70DC7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BE5"/>
    <w:rsid w:val="00D72C1A"/>
    <w:rsid w:val="00D72C34"/>
    <w:rsid w:val="00D72C84"/>
    <w:rsid w:val="00D72CE2"/>
    <w:rsid w:val="00D72E67"/>
    <w:rsid w:val="00D72EB5"/>
    <w:rsid w:val="00D730D4"/>
    <w:rsid w:val="00D731C0"/>
    <w:rsid w:val="00D7361A"/>
    <w:rsid w:val="00D73819"/>
    <w:rsid w:val="00D738CE"/>
    <w:rsid w:val="00D739B6"/>
    <w:rsid w:val="00D73A0F"/>
    <w:rsid w:val="00D73B1B"/>
    <w:rsid w:val="00D73BB5"/>
    <w:rsid w:val="00D73BE5"/>
    <w:rsid w:val="00D73C1D"/>
    <w:rsid w:val="00D7404C"/>
    <w:rsid w:val="00D740F9"/>
    <w:rsid w:val="00D74347"/>
    <w:rsid w:val="00D743EA"/>
    <w:rsid w:val="00D7462B"/>
    <w:rsid w:val="00D74763"/>
    <w:rsid w:val="00D74C89"/>
    <w:rsid w:val="00D74CC7"/>
    <w:rsid w:val="00D74D4B"/>
    <w:rsid w:val="00D74ED3"/>
    <w:rsid w:val="00D74F61"/>
    <w:rsid w:val="00D750AD"/>
    <w:rsid w:val="00D750B6"/>
    <w:rsid w:val="00D75129"/>
    <w:rsid w:val="00D7537C"/>
    <w:rsid w:val="00D753B7"/>
    <w:rsid w:val="00D7550D"/>
    <w:rsid w:val="00D75735"/>
    <w:rsid w:val="00D75793"/>
    <w:rsid w:val="00D757ED"/>
    <w:rsid w:val="00D7582F"/>
    <w:rsid w:val="00D75B68"/>
    <w:rsid w:val="00D75EAB"/>
    <w:rsid w:val="00D7610A"/>
    <w:rsid w:val="00D76996"/>
    <w:rsid w:val="00D76C4F"/>
    <w:rsid w:val="00D76C92"/>
    <w:rsid w:val="00D76CAE"/>
    <w:rsid w:val="00D76F50"/>
    <w:rsid w:val="00D76FA9"/>
    <w:rsid w:val="00D7704D"/>
    <w:rsid w:val="00D770B4"/>
    <w:rsid w:val="00D772C0"/>
    <w:rsid w:val="00D776D6"/>
    <w:rsid w:val="00D777C1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C4D"/>
    <w:rsid w:val="00D80E1B"/>
    <w:rsid w:val="00D810DD"/>
    <w:rsid w:val="00D8110A"/>
    <w:rsid w:val="00D8127D"/>
    <w:rsid w:val="00D813EC"/>
    <w:rsid w:val="00D81513"/>
    <w:rsid w:val="00D817B1"/>
    <w:rsid w:val="00D81856"/>
    <w:rsid w:val="00D818AF"/>
    <w:rsid w:val="00D81B32"/>
    <w:rsid w:val="00D81B6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34"/>
    <w:rsid w:val="00D82CF1"/>
    <w:rsid w:val="00D83081"/>
    <w:rsid w:val="00D83168"/>
    <w:rsid w:val="00D83262"/>
    <w:rsid w:val="00D832ED"/>
    <w:rsid w:val="00D83487"/>
    <w:rsid w:val="00D83491"/>
    <w:rsid w:val="00D835AE"/>
    <w:rsid w:val="00D83708"/>
    <w:rsid w:val="00D83C9F"/>
    <w:rsid w:val="00D83D90"/>
    <w:rsid w:val="00D84072"/>
    <w:rsid w:val="00D841E7"/>
    <w:rsid w:val="00D8426C"/>
    <w:rsid w:val="00D8447A"/>
    <w:rsid w:val="00D844CC"/>
    <w:rsid w:val="00D8457D"/>
    <w:rsid w:val="00D845F2"/>
    <w:rsid w:val="00D84988"/>
    <w:rsid w:val="00D84B81"/>
    <w:rsid w:val="00D84BD5"/>
    <w:rsid w:val="00D84C1D"/>
    <w:rsid w:val="00D84C83"/>
    <w:rsid w:val="00D84DEE"/>
    <w:rsid w:val="00D84EAF"/>
    <w:rsid w:val="00D8531A"/>
    <w:rsid w:val="00D853A4"/>
    <w:rsid w:val="00D853C3"/>
    <w:rsid w:val="00D85461"/>
    <w:rsid w:val="00D85693"/>
    <w:rsid w:val="00D8577C"/>
    <w:rsid w:val="00D859E8"/>
    <w:rsid w:val="00D85B71"/>
    <w:rsid w:val="00D85BAB"/>
    <w:rsid w:val="00D85C84"/>
    <w:rsid w:val="00D85E12"/>
    <w:rsid w:val="00D86063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90F"/>
    <w:rsid w:val="00D87BFA"/>
    <w:rsid w:val="00D87D4B"/>
    <w:rsid w:val="00D87FA2"/>
    <w:rsid w:val="00D90963"/>
    <w:rsid w:val="00D90A36"/>
    <w:rsid w:val="00D90CB2"/>
    <w:rsid w:val="00D90F2A"/>
    <w:rsid w:val="00D9114B"/>
    <w:rsid w:val="00D9142F"/>
    <w:rsid w:val="00D9153B"/>
    <w:rsid w:val="00D91623"/>
    <w:rsid w:val="00D91635"/>
    <w:rsid w:val="00D916E0"/>
    <w:rsid w:val="00D91869"/>
    <w:rsid w:val="00D91BE6"/>
    <w:rsid w:val="00D91D11"/>
    <w:rsid w:val="00D91D72"/>
    <w:rsid w:val="00D921DF"/>
    <w:rsid w:val="00D92314"/>
    <w:rsid w:val="00D92368"/>
    <w:rsid w:val="00D923E8"/>
    <w:rsid w:val="00D925E1"/>
    <w:rsid w:val="00D927DC"/>
    <w:rsid w:val="00D92A3E"/>
    <w:rsid w:val="00D92A58"/>
    <w:rsid w:val="00D92B1D"/>
    <w:rsid w:val="00D92B7A"/>
    <w:rsid w:val="00D92B93"/>
    <w:rsid w:val="00D92DC2"/>
    <w:rsid w:val="00D92EB3"/>
    <w:rsid w:val="00D92FFB"/>
    <w:rsid w:val="00D932D9"/>
    <w:rsid w:val="00D93620"/>
    <w:rsid w:val="00D9366E"/>
    <w:rsid w:val="00D93904"/>
    <w:rsid w:val="00D93A55"/>
    <w:rsid w:val="00D93E40"/>
    <w:rsid w:val="00D94354"/>
    <w:rsid w:val="00D943F2"/>
    <w:rsid w:val="00D944C8"/>
    <w:rsid w:val="00D945D9"/>
    <w:rsid w:val="00D946DB"/>
    <w:rsid w:val="00D947FF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14"/>
    <w:rsid w:val="00D955E7"/>
    <w:rsid w:val="00D95767"/>
    <w:rsid w:val="00D958AF"/>
    <w:rsid w:val="00D958E6"/>
    <w:rsid w:val="00D95968"/>
    <w:rsid w:val="00D95D1F"/>
    <w:rsid w:val="00D95E56"/>
    <w:rsid w:val="00D961DE"/>
    <w:rsid w:val="00D962F0"/>
    <w:rsid w:val="00D9639A"/>
    <w:rsid w:val="00D964A2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38"/>
    <w:rsid w:val="00D96FD9"/>
    <w:rsid w:val="00D971F3"/>
    <w:rsid w:val="00D9771D"/>
    <w:rsid w:val="00D97886"/>
    <w:rsid w:val="00D97999"/>
    <w:rsid w:val="00D97A48"/>
    <w:rsid w:val="00D97E7D"/>
    <w:rsid w:val="00D97F3B"/>
    <w:rsid w:val="00D97F99"/>
    <w:rsid w:val="00D97FB1"/>
    <w:rsid w:val="00DA00FE"/>
    <w:rsid w:val="00DA02CD"/>
    <w:rsid w:val="00DA02F3"/>
    <w:rsid w:val="00DA04B0"/>
    <w:rsid w:val="00DA0651"/>
    <w:rsid w:val="00DA07D5"/>
    <w:rsid w:val="00DA09A8"/>
    <w:rsid w:val="00DA09BF"/>
    <w:rsid w:val="00DA0A94"/>
    <w:rsid w:val="00DA0B86"/>
    <w:rsid w:val="00DA0C2B"/>
    <w:rsid w:val="00DA1345"/>
    <w:rsid w:val="00DA155A"/>
    <w:rsid w:val="00DA160D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873"/>
    <w:rsid w:val="00DA2A44"/>
    <w:rsid w:val="00DA2C9F"/>
    <w:rsid w:val="00DA2E57"/>
    <w:rsid w:val="00DA2FF1"/>
    <w:rsid w:val="00DA32FF"/>
    <w:rsid w:val="00DA333B"/>
    <w:rsid w:val="00DA338E"/>
    <w:rsid w:val="00DA33B3"/>
    <w:rsid w:val="00DA33D3"/>
    <w:rsid w:val="00DA34CD"/>
    <w:rsid w:val="00DA36FB"/>
    <w:rsid w:val="00DA381E"/>
    <w:rsid w:val="00DA385F"/>
    <w:rsid w:val="00DA38B9"/>
    <w:rsid w:val="00DA39FC"/>
    <w:rsid w:val="00DA3CE7"/>
    <w:rsid w:val="00DA407A"/>
    <w:rsid w:val="00DA4356"/>
    <w:rsid w:val="00DA43F3"/>
    <w:rsid w:val="00DA4699"/>
    <w:rsid w:val="00DA46C1"/>
    <w:rsid w:val="00DA487D"/>
    <w:rsid w:val="00DA4B6E"/>
    <w:rsid w:val="00DA4CEF"/>
    <w:rsid w:val="00DA4D7A"/>
    <w:rsid w:val="00DA4EE9"/>
    <w:rsid w:val="00DA4EF4"/>
    <w:rsid w:val="00DA4FAA"/>
    <w:rsid w:val="00DA5066"/>
    <w:rsid w:val="00DA50F3"/>
    <w:rsid w:val="00DA5201"/>
    <w:rsid w:val="00DA537D"/>
    <w:rsid w:val="00DA5490"/>
    <w:rsid w:val="00DA5804"/>
    <w:rsid w:val="00DA5937"/>
    <w:rsid w:val="00DA5A1A"/>
    <w:rsid w:val="00DA5A60"/>
    <w:rsid w:val="00DA5A81"/>
    <w:rsid w:val="00DA5B91"/>
    <w:rsid w:val="00DA5BC5"/>
    <w:rsid w:val="00DA5CCC"/>
    <w:rsid w:val="00DA5DEF"/>
    <w:rsid w:val="00DA608B"/>
    <w:rsid w:val="00DA63D5"/>
    <w:rsid w:val="00DA643A"/>
    <w:rsid w:val="00DA67AD"/>
    <w:rsid w:val="00DA68FE"/>
    <w:rsid w:val="00DA69DD"/>
    <w:rsid w:val="00DA6A0E"/>
    <w:rsid w:val="00DA6B0E"/>
    <w:rsid w:val="00DA6B23"/>
    <w:rsid w:val="00DA6C59"/>
    <w:rsid w:val="00DA6D5F"/>
    <w:rsid w:val="00DA6EDB"/>
    <w:rsid w:val="00DA6F19"/>
    <w:rsid w:val="00DA6F55"/>
    <w:rsid w:val="00DA7096"/>
    <w:rsid w:val="00DA7152"/>
    <w:rsid w:val="00DA71F5"/>
    <w:rsid w:val="00DA73C5"/>
    <w:rsid w:val="00DA7416"/>
    <w:rsid w:val="00DA75F1"/>
    <w:rsid w:val="00DA776D"/>
    <w:rsid w:val="00DA77B0"/>
    <w:rsid w:val="00DA79A2"/>
    <w:rsid w:val="00DA7B57"/>
    <w:rsid w:val="00DA7B7A"/>
    <w:rsid w:val="00DB00AD"/>
    <w:rsid w:val="00DB04F6"/>
    <w:rsid w:val="00DB05CF"/>
    <w:rsid w:val="00DB05E7"/>
    <w:rsid w:val="00DB06DE"/>
    <w:rsid w:val="00DB080E"/>
    <w:rsid w:val="00DB093D"/>
    <w:rsid w:val="00DB0B32"/>
    <w:rsid w:val="00DB0BED"/>
    <w:rsid w:val="00DB0C60"/>
    <w:rsid w:val="00DB0D09"/>
    <w:rsid w:val="00DB0EF3"/>
    <w:rsid w:val="00DB1225"/>
    <w:rsid w:val="00DB1474"/>
    <w:rsid w:val="00DB1548"/>
    <w:rsid w:val="00DB1602"/>
    <w:rsid w:val="00DB16AF"/>
    <w:rsid w:val="00DB1987"/>
    <w:rsid w:val="00DB1AB6"/>
    <w:rsid w:val="00DB1AC3"/>
    <w:rsid w:val="00DB1B0C"/>
    <w:rsid w:val="00DB1BC8"/>
    <w:rsid w:val="00DB1BD1"/>
    <w:rsid w:val="00DB1F32"/>
    <w:rsid w:val="00DB2079"/>
    <w:rsid w:val="00DB2085"/>
    <w:rsid w:val="00DB2135"/>
    <w:rsid w:val="00DB21A7"/>
    <w:rsid w:val="00DB2464"/>
    <w:rsid w:val="00DB2581"/>
    <w:rsid w:val="00DB2878"/>
    <w:rsid w:val="00DB2920"/>
    <w:rsid w:val="00DB2926"/>
    <w:rsid w:val="00DB2A8A"/>
    <w:rsid w:val="00DB2AD2"/>
    <w:rsid w:val="00DB2CC5"/>
    <w:rsid w:val="00DB33C6"/>
    <w:rsid w:val="00DB367C"/>
    <w:rsid w:val="00DB36ED"/>
    <w:rsid w:val="00DB37F1"/>
    <w:rsid w:val="00DB38ED"/>
    <w:rsid w:val="00DB3A1A"/>
    <w:rsid w:val="00DB3AAF"/>
    <w:rsid w:val="00DB3C7C"/>
    <w:rsid w:val="00DB3D6B"/>
    <w:rsid w:val="00DB41DC"/>
    <w:rsid w:val="00DB4310"/>
    <w:rsid w:val="00DB448E"/>
    <w:rsid w:val="00DB4C4E"/>
    <w:rsid w:val="00DB4E8D"/>
    <w:rsid w:val="00DB4EC1"/>
    <w:rsid w:val="00DB4EC4"/>
    <w:rsid w:val="00DB4F56"/>
    <w:rsid w:val="00DB4FCA"/>
    <w:rsid w:val="00DB50D0"/>
    <w:rsid w:val="00DB5176"/>
    <w:rsid w:val="00DB5259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1E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85D"/>
    <w:rsid w:val="00DB7944"/>
    <w:rsid w:val="00DB7D1A"/>
    <w:rsid w:val="00DB7D9D"/>
    <w:rsid w:val="00DB7E4C"/>
    <w:rsid w:val="00DC0039"/>
    <w:rsid w:val="00DC010C"/>
    <w:rsid w:val="00DC0122"/>
    <w:rsid w:val="00DC0148"/>
    <w:rsid w:val="00DC030E"/>
    <w:rsid w:val="00DC040C"/>
    <w:rsid w:val="00DC0485"/>
    <w:rsid w:val="00DC05FB"/>
    <w:rsid w:val="00DC072D"/>
    <w:rsid w:val="00DC088E"/>
    <w:rsid w:val="00DC08BC"/>
    <w:rsid w:val="00DC0AA6"/>
    <w:rsid w:val="00DC0AFF"/>
    <w:rsid w:val="00DC0C28"/>
    <w:rsid w:val="00DC0C7B"/>
    <w:rsid w:val="00DC0E29"/>
    <w:rsid w:val="00DC0E90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1CB"/>
    <w:rsid w:val="00DC230E"/>
    <w:rsid w:val="00DC2356"/>
    <w:rsid w:val="00DC248B"/>
    <w:rsid w:val="00DC2565"/>
    <w:rsid w:val="00DC25C4"/>
    <w:rsid w:val="00DC260F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7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5D7"/>
    <w:rsid w:val="00DC493A"/>
    <w:rsid w:val="00DC49C5"/>
    <w:rsid w:val="00DC4BAD"/>
    <w:rsid w:val="00DC4D62"/>
    <w:rsid w:val="00DC5009"/>
    <w:rsid w:val="00DC502C"/>
    <w:rsid w:val="00DC5168"/>
    <w:rsid w:val="00DC51BF"/>
    <w:rsid w:val="00DC51E7"/>
    <w:rsid w:val="00DC53CF"/>
    <w:rsid w:val="00DC53DE"/>
    <w:rsid w:val="00DC545D"/>
    <w:rsid w:val="00DC593E"/>
    <w:rsid w:val="00DC5A8D"/>
    <w:rsid w:val="00DC5ADB"/>
    <w:rsid w:val="00DC5B4B"/>
    <w:rsid w:val="00DC5E9B"/>
    <w:rsid w:val="00DC609C"/>
    <w:rsid w:val="00DC60B4"/>
    <w:rsid w:val="00DC6296"/>
    <w:rsid w:val="00DC655A"/>
    <w:rsid w:val="00DC6595"/>
    <w:rsid w:val="00DC6665"/>
    <w:rsid w:val="00DC6AF6"/>
    <w:rsid w:val="00DC6CA9"/>
    <w:rsid w:val="00DC6D3E"/>
    <w:rsid w:val="00DC713F"/>
    <w:rsid w:val="00DC714F"/>
    <w:rsid w:val="00DC7351"/>
    <w:rsid w:val="00DC7411"/>
    <w:rsid w:val="00DC743B"/>
    <w:rsid w:val="00DC74E6"/>
    <w:rsid w:val="00DC761B"/>
    <w:rsid w:val="00DC78A4"/>
    <w:rsid w:val="00DC7C0C"/>
    <w:rsid w:val="00DC7C87"/>
    <w:rsid w:val="00DC7C88"/>
    <w:rsid w:val="00DC7E27"/>
    <w:rsid w:val="00DC7E83"/>
    <w:rsid w:val="00DC7FD3"/>
    <w:rsid w:val="00DD016C"/>
    <w:rsid w:val="00DD039E"/>
    <w:rsid w:val="00DD0702"/>
    <w:rsid w:val="00DD0860"/>
    <w:rsid w:val="00DD0A6F"/>
    <w:rsid w:val="00DD0BA5"/>
    <w:rsid w:val="00DD0C3E"/>
    <w:rsid w:val="00DD0C99"/>
    <w:rsid w:val="00DD0EDD"/>
    <w:rsid w:val="00DD1028"/>
    <w:rsid w:val="00DD1087"/>
    <w:rsid w:val="00DD11B9"/>
    <w:rsid w:val="00DD142C"/>
    <w:rsid w:val="00DD14A0"/>
    <w:rsid w:val="00DD14B5"/>
    <w:rsid w:val="00DD1848"/>
    <w:rsid w:val="00DD1893"/>
    <w:rsid w:val="00DD19E5"/>
    <w:rsid w:val="00DD1C00"/>
    <w:rsid w:val="00DD1EA0"/>
    <w:rsid w:val="00DD1FB9"/>
    <w:rsid w:val="00DD222D"/>
    <w:rsid w:val="00DD25BA"/>
    <w:rsid w:val="00DD25C8"/>
    <w:rsid w:val="00DD26FD"/>
    <w:rsid w:val="00DD271B"/>
    <w:rsid w:val="00DD281C"/>
    <w:rsid w:val="00DD2B8C"/>
    <w:rsid w:val="00DD2BBF"/>
    <w:rsid w:val="00DD2D30"/>
    <w:rsid w:val="00DD2D72"/>
    <w:rsid w:val="00DD2F38"/>
    <w:rsid w:val="00DD2F8B"/>
    <w:rsid w:val="00DD303A"/>
    <w:rsid w:val="00DD3071"/>
    <w:rsid w:val="00DD31F4"/>
    <w:rsid w:val="00DD3202"/>
    <w:rsid w:val="00DD35E8"/>
    <w:rsid w:val="00DD3641"/>
    <w:rsid w:val="00DD36FC"/>
    <w:rsid w:val="00DD379E"/>
    <w:rsid w:val="00DD38B2"/>
    <w:rsid w:val="00DD39E3"/>
    <w:rsid w:val="00DD39EA"/>
    <w:rsid w:val="00DD3C20"/>
    <w:rsid w:val="00DD3C4A"/>
    <w:rsid w:val="00DD3D54"/>
    <w:rsid w:val="00DD3FFD"/>
    <w:rsid w:val="00DD4220"/>
    <w:rsid w:val="00DD4236"/>
    <w:rsid w:val="00DD4388"/>
    <w:rsid w:val="00DD4573"/>
    <w:rsid w:val="00DD464F"/>
    <w:rsid w:val="00DD46F3"/>
    <w:rsid w:val="00DD47D0"/>
    <w:rsid w:val="00DD48F7"/>
    <w:rsid w:val="00DD4DA4"/>
    <w:rsid w:val="00DD51B3"/>
    <w:rsid w:val="00DD51EA"/>
    <w:rsid w:val="00DD52E1"/>
    <w:rsid w:val="00DD5450"/>
    <w:rsid w:val="00DD56F6"/>
    <w:rsid w:val="00DD5806"/>
    <w:rsid w:val="00DD586F"/>
    <w:rsid w:val="00DD590F"/>
    <w:rsid w:val="00DD5A02"/>
    <w:rsid w:val="00DD5C2D"/>
    <w:rsid w:val="00DD5DFF"/>
    <w:rsid w:val="00DD5E7A"/>
    <w:rsid w:val="00DD5E98"/>
    <w:rsid w:val="00DD612F"/>
    <w:rsid w:val="00DD62AA"/>
    <w:rsid w:val="00DD637F"/>
    <w:rsid w:val="00DD6593"/>
    <w:rsid w:val="00DD662F"/>
    <w:rsid w:val="00DD668E"/>
    <w:rsid w:val="00DD6723"/>
    <w:rsid w:val="00DD6981"/>
    <w:rsid w:val="00DD69EB"/>
    <w:rsid w:val="00DD6F49"/>
    <w:rsid w:val="00DD70AF"/>
    <w:rsid w:val="00DD7529"/>
    <w:rsid w:val="00DD761E"/>
    <w:rsid w:val="00DD76D5"/>
    <w:rsid w:val="00DD7746"/>
    <w:rsid w:val="00DD77CF"/>
    <w:rsid w:val="00DD7937"/>
    <w:rsid w:val="00DD79F8"/>
    <w:rsid w:val="00DD7A41"/>
    <w:rsid w:val="00DD7AD9"/>
    <w:rsid w:val="00DD7FD8"/>
    <w:rsid w:val="00DE024E"/>
    <w:rsid w:val="00DE0337"/>
    <w:rsid w:val="00DE044F"/>
    <w:rsid w:val="00DE0646"/>
    <w:rsid w:val="00DE064D"/>
    <w:rsid w:val="00DE0689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390"/>
    <w:rsid w:val="00DE1401"/>
    <w:rsid w:val="00DE149B"/>
    <w:rsid w:val="00DE1536"/>
    <w:rsid w:val="00DE1558"/>
    <w:rsid w:val="00DE15C8"/>
    <w:rsid w:val="00DE1915"/>
    <w:rsid w:val="00DE1A13"/>
    <w:rsid w:val="00DE1B53"/>
    <w:rsid w:val="00DE1D7E"/>
    <w:rsid w:val="00DE1F6E"/>
    <w:rsid w:val="00DE2140"/>
    <w:rsid w:val="00DE249E"/>
    <w:rsid w:val="00DE24C3"/>
    <w:rsid w:val="00DE260B"/>
    <w:rsid w:val="00DE2981"/>
    <w:rsid w:val="00DE2C0F"/>
    <w:rsid w:val="00DE2C11"/>
    <w:rsid w:val="00DE2D5F"/>
    <w:rsid w:val="00DE2EA5"/>
    <w:rsid w:val="00DE311D"/>
    <w:rsid w:val="00DE3403"/>
    <w:rsid w:val="00DE3497"/>
    <w:rsid w:val="00DE39CB"/>
    <w:rsid w:val="00DE3A15"/>
    <w:rsid w:val="00DE3A85"/>
    <w:rsid w:val="00DE3BFC"/>
    <w:rsid w:val="00DE3CB9"/>
    <w:rsid w:val="00DE3D40"/>
    <w:rsid w:val="00DE3E85"/>
    <w:rsid w:val="00DE404A"/>
    <w:rsid w:val="00DE4081"/>
    <w:rsid w:val="00DE4184"/>
    <w:rsid w:val="00DE42B2"/>
    <w:rsid w:val="00DE4310"/>
    <w:rsid w:val="00DE4343"/>
    <w:rsid w:val="00DE434E"/>
    <w:rsid w:val="00DE440A"/>
    <w:rsid w:val="00DE4474"/>
    <w:rsid w:val="00DE44AF"/>
    <w:rsid w:val="00DE4504"/>
    <w:rsid w:val="00DE457A"/>
    <w:rsid w:val="00DE45ED"/>
    <w:rsid w:val="00DE462B"/>
    <w:rsid w:val="00DE46D5"/>
    <w:rsid w:val="00DE4798"/>
    <w:rsid w:val="00DE4940"/>
    <w:rsid w:val="00DE4A7B"/>
    <w:rsid w:val="00DE4AEF"/>
    <w:rsid w:val="00DE4B8D"/>
    <w:rsid w:val="00DE4BB5"/>
    <w:rsid w:val="00DE4C68"/>
    <w:rsid w:val="00DE4D11"/>
    <w:rsid w:val="00DE4D42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486"/>
    <w:rsid w:val="00DE585D"/>
    <w:rsid w:val="00DE58E4"/>
    <w:rsid w:val="00DE5A46"/>
    <w:rsid w:val="00DE5C1D"/>
    <w:rsid w:val="00DE5FA0"/>
    <w:rsid w:val="00DE600D"/>
    <w:rsid w:val="00DE60E2"/>
    <w:rsid w:val="00DE62D1"/>
    <w:rsid w:val="00DE62E1"/>
    <w:rsid w:val="00DE6459"/>
    <w:rsid w:val="00DE679E"/>
    <w:rsid w:val="00DE67F3"/>
    <w:rsid w:val="00DE698A"/>
    <w:rsid w:val="00DE69DF"/>
    <w:rsid w:val="00DE6E3C"/>
    <w:rsid w:val="00DE6EB0"/>
    <w:rsid w:val="00DE6EF5"/>
    <w:rsid w:val="00DE6F98"/>
    <w:rsid w:val="00DE7170"/>
    <w:rsid w:val="00DE7198"/>
    <w:rsid w:val="00DE71C5"/>
    <w:rsid w:val="00DE7239"/>
    <w:rsid w:val="00DE7256"/>
    <w:rsid w:val="00DE75BA"/>
    <w:rsid w:val="00DE75D4"/>
    <w:rsid w:val="00DE766E"/>
    <w:rsid w:val="00DE76C7"/>
    <w:rsid w:val="00DE778A"/>
    <w:rsid w:val="00DE77E2"/>
    <w:rsid w:val="00DE7929"/>
    <w:rsid w:val="00DE79F7"/>
    <w:rsid w:val="00DE7C2F"/>
    <w:rsid w:val="00DE7D74"/>
    <w:rsid w:val="00DE7E1B"/>
    <w:rsid w:val="00DE7E88"/>
    <w:rsid w:val="00DF00DE"/>
    <w:rsid w:val="00DF020F"/>
    <w:rsid w:val="00DF024F"/>
    <w:rsid w:val="00DF0670"/>
    <w:rsid w:val="00DF08E5"/>
    <w:rsid w:val="00DF09E3"/>
    <w:rsid w:val="00DF09F6"/>
    <w:rsid w:val="00DF0ADA"/>
    <w:rsid w:val="00DF0B33"/>
    <w:rsid w:val="00DF0BAE"/>
    <w:rsid w:val="00DF0DD9"/>
    <w:rsid w:val="00DF0EB9"/>
    <w:rsid w:val="00DF0FAF"/>
    <w:rsid w:val="00DF1275"/>
    <w:rsid w:val="00DF13A7"/>
    <w:rsid w:val="00DF1474"/>
    <w:rsid w:val="00DF15ED"/>
    <w:rsid w:val="00DF16C0"/>
    <w:rsid w:val="00DF1B2D"/>
    <w:rsid w:val="00DF1CF8"/>
    <w:rsid w:val="00DF1FC9"/>
    <w:rsid w:val="00DF20BE"/>
    <w:rsid w:val="00DF2800"/>
    <w:rsid w:val="00DF2A3D"/>
    <w:rsid w:val="00DF2A4E"/>
    <w:rsid w:val="00DF2AE5"/>
    <w:rsid w:val="00DF2D4E"/>
    <w:rsid w:val="00DF3188"/>
    <w:rsid w:val="00DF356E"/>
    <w:rsid w:val="00DF35DC"/>
    <w:rsid w:val="00DF38A5"/>
    <w:rsid w:val="00DF3E21"/>
    <w:rsid w:val="00DF3E41"/>
    <w:rsid w:val="00DF3F40"/>
    <w:rsid w:val="00DF3F91"/>
    <w:rsid w:val="00DF40D6"/>
    <w:rsid w:val="00DF4305"/>
    <w:rsid w:val="00DF4770"/>
    <w:rsid w:val="00DF485A"/>
    <w:rsid w:val="00DF4A04"/>
    <w:rsid w:val="00DF4A81"/>
    <w:rsid w:val="00DF4ABA"/>
    <w:rsid w:val="00DF4AED"/>
    <w:rsid w:val="00DF4D8D"/>
    <w:rsid w:val="00DF50F8"/>
    <w:rsid w:val="00DF5178"/>
    <w:rsid w:val="00DF53B3"/>
    <w:rsid w:val="00DF5571"/>
    <w:rsid w:val="00DF55CC"/>
    <w:rsid w:val="00DF579E"/>
    <w:rsid w:val="00DF57B4"/>
    <w:rsid w:val="00DF5D89"/>
    <w:rsid w:val="00DF5DAE"/>
    <w:rsid w:val="00DF5ECE"/>
    <w:rsid w:val="00DF60EA"/>
    <w:rsid w:val="00DF624A"/>
    <w:rsid w:val="00DF6251"/>
    <w:rsid w:val="00DF6611"/>
    <w:rsid w:val="00DF6630"/>
    <w:rsid w:val="00DF6695"/>
    <w:rsid w:val="00DF6CDD"/>
    <w:rsid w:val="00DF6D21"/>
    <w:rsid w:val="00DF6D30"/>
    <w:rsid w:val="00DF6D8A"/>
    <w:rsid w:val="00DF6E23"/>
    <w:rsid w:val="00DF7171"/>
    <w:rsid w:val="00DF71FA"/>
    <w:rsid w:val="00DF7220"/>
    <w:rsid w:val="00DF7264"/>
    <w:rsid w:val="00DF7371"/>
    <w:rsid w:val="00DF74F3"/>
    <w:rsid w:val="00DF767C"/>
    <w:rsid w:val="00DF7731"/>
    <w:rsid w:val="00DF78DA"/>
    <w:rsid w:val="00DF7957"/>
    <w:rsid w:val="00DF7A10"/>
    <w:rsid w:val="00DF7ACB"/>
    <w:rsid w:val="00DF7C1B"/>
    <w:rsid w:val="00DF7EC6"/>
    <w:rsid w:val="00E00189"/>
    <w:rsid w:val="00E001D7"/>
    <w:rsid w:val="00E0021F"/>
    <w:rsid w:val="00E002B6"/>
    <w:rsid w:val="00E0039A"/>
    <w:rsid w:val="00E0074B"/>
    <w:rsid w:val="00E00773"/>
    <w:rsid w:val="00E007B6"/>
    <w:rsid w:val="00E00927"/>
    <w:rsid w:val="00E0099F"/>
    <w:rsid w:val="00E00BAB"/>
    <w:rsid w:val="00E00BC3"/>
    <w:rsid w:val="00E00DEF"/>
    <w:rsid w:val="00E00EBC"/>
    <w:rsid w:val="00E0107A"/>
    <w:rsid w:val="00E010F6"/>
    <w:rsid w:val="00E01128"/>
    <w:rsid w:val="00E011A2"/>
    <w:rsid w:val="00E011F2"/>
    <w:rsid w:val="00E01202"/>
    <w:rsid w:val="00E01462"/>
    <w:rsid w:val="00E014B8"/>
    <w:rsid w:val="00E014D9"/>
    <w:rsid w:val="00E014E6"/>
    <w:rsid w:val="00E014FE"/>
    <w:rsid w:val="00E01557"/>
    <w:rsid w:val="00E015BC"/>
    <w:rsid w:val="00E015F6"/>
    <w:rsid w:val="00E0168E"/>
    <w:rsid w:val="00E017A0"/>
    <w:rsid w:val="00E01BCF"/>
    <w:rsid w:val="00E01E4A"/>
    <w:rsid w:val="00E01F4B"/>
    <w:rsid w:val="00E02023"/>
    <w:rsid w:val="00E0212C"/>
    <w:rsid w:val="00E02140"/>
    <w:rsid w:val="00E02218"/>
    <w:rsid w:val="00E02414"/>
    <w:rsid w:val="00E0242A"/>
    <w:rsid w:val="00E0244C"/>
    <w:rsid w:val="00E0257E"/>
    <w:rsid w:val="00E02696"/>
    <w:rsid w:val="00E02795"/>
    <w:rsid w:val="00E02944"/>
    <w:rsid w:val="00E029C0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2A"/>
    <w:rsid w:val="00E036B1"/>
    <w:rsid w:val="00E03724"/>
    <w:rsid w:val="00E03ADA"/>
    <w:rsid w:val="00E03C29"/>
    <w:rsid w:val="00E0403C"/>
    <w:rsid w:val="00E0411C"/>
    <w:rsid w:val="00E04132"/>
    <w:rsid w:val="00E041CF"/>
    <w:rsid w:val="00E04309"/>
    <w:rsid w:val="00E04564"/>
    <w:rsid w:val="00E0465C"/>
    <w:rsid w:val="00E0479C"/>
    <w:rsid w:val="00E047CE"/>
    <w:rsid w:val="00E04A09"/>
    <w:rsid w:val="00E04B9B"/>
    <w:rsid w:val="00E04BBC"/>
    <w:rsid w:val="00E04D4B"/>
    <w:rsid w:val="00E04D6B"/>
    <w:rsid w:val="00E04EA3"/>
    <w:rsid w:val="00E05045"/>
    <w:rsid w:val="00E051A9"/>
    <w:rsid w:val="00E051CA"/>
    <w:rsid w:val="00E051FD"/>
    <w:rsid w:val="00E0536A"/>
    <w:rsid w:val="00E0550A"/>
    <w:rsid w:val="00E05607"/>
    <w:rsid w:val="00E0577F"/>
    <w:rsid w:val="00E0579E"/>
    <w:rsid w:val="00E05AAC"/>
    <w:rsid w:val="00E05B65"/>
    <w:rsid w:val="00E05D99"/>
    <w:rsid w:val="00E05EA7"/>
    <w:rsid w:val="00E05F6B"/>
    <w:rsid w:val="00E0606E"/>
    <w:rsid w:val="00E064ED"/>
    <w:rsid w:val="00E0653C"/>
    <w:rsid w:val="00E06551"/>
    <w:rsid w:val="00E069CC"/>
    <w:rsid w:val="00E06A84"/>
    <w:rsid w:val="00E06BB0"/>
    <w:rsid w:val="00E06BD5"/>
    <w:rsid w:val="00E06D03"/>
    <w:rsid w:val="00E06EA1"/>
    <w:rsid w:val="00E06F67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EDD"/>
    <w:rsid w:val="00E07F58"/>
    <w:rsid w:val="00E10357"/>
    <w:rsid w:val="00E1045D"/>
    <w:rsid w:val="00E1059B"/>
    <w:rsid w:val="00E105B1"/>
    <w:rsid w:val="00E10810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10"/>
    <w:rsid w:val="00E11FD6"/>
    <w:rsid w:val="00E12051"/>
    <w:rsid w:val="00E1207E"/>
    <w:rsid w:val="00E120F6"/>
    <w:rsid w:val="00E12160"/>
    <w:rsid w:val="00E12168"/>
    <w:rsid w:val="00E123A9"/>
    <w:rsid w:val="00E123E9"/>
    <w:rsid w:val="00E124E6"/>
    <w:rsid w:val="00E12725"/>
    <w:rsid w:val="00E128BC"/>
    <w:rsid w:val="00E12A5A"/>
    <w:rsid w:val="00E12BEF"/>
    <w:rsid w:val="00E12CD9"/>
    <w:rsid w:val="00E12FB9"/>
    <w:rsid w:val="00E1308D"/>
    <w:rsid w:val="00E132A9"/>
    <w:rsid w:val="00E13340"/>
    <w:rsid w:val="00E133BF"/>
    <w:rsid w:val="00E13564"/>
    <w:rsid w:val="00E135AA"/>
    <w:rsid w:val="00E1369A"/>
    <w:rsid w:val="00E1381F"/>
    <w:rsid w:val="00E13879"/>
    <w:rsid w:val="00E13A07"/>
    <w:rsid w:val="00E13B68"/>
    <w:rsid w:val="00E13B7B"/>
    <w:rsid w:val="00E13D4A"/>
    <w:rsid w:val="00E13E3B"/>
    <w:rsid w:val="00E13F3F"/>
    <w:rsid w:val="00E14119"/>
    <w:rsid w:val="00E141E4"/>
    <w:rsid w:val="00E141F5"/>
    <w:rsid w:val="00E141F9"/>
    <w:rsid w:val="00E1462E"/>
    <w:rsid w:val="00E14A19"/>
    <w:rsid w:val="00E14B0A"/>
    <w:rsid w:val="00E14BAC"/>
    <w:rsid w:val="00E14C3A"/>
    <w:rsid w:val="00E14ECF"/>
    <w:rsid w:val="00E15133"/>
    <w:rsid w:val="00E1514F"/>
    <w:rsid w:val="00E151FD"/>
    <w:rsid w:val="00E15236"/>
    <w:rsid w:val="00E15366"/>
    <w:rsid w:val="00E155E0"/>
    <w:rsid w:val="00E157F2"/>
    <w:rsid w:val="00E15AB3"/>
    <w:rsid w:val="00E15C53"/>
    <w:rsid w:val="00E15C59"/>
    <w:rsid w:val="00E15C8E"/>
    <w:rsid w:val="00E15CB3"/>
    <w:rsid w:val="00E1603F"/>
    <w:rsid w:val="00E161E5"/>
    <w:rsid w:val="00E163D7"/>
    <w:rsid w:val="00E1650D"/>
    <w:rsid w:val="00E167FA"/>
    <w:rsid w:val="00E16861"/>
    <w:rsid w:val="00E16929"/>
    <w:rsid w:val="00E169C8"/>
    <w:rsid w:val="00E16B81"/>
    <w:rsid w:val="00E16C68"/>
    <w:rsid w:val="00E16C87"/>
    <w:rsid w:val="00E1705E"/>
    <w:rsid w:val="00E17186"/>
    <w:rsid w:val="00E17269"/>
    <w:rsid w:val="00E173D6"/>
    <w:rsid w:val="00E173DF"/>
    <w:rsid w:val="00E1748F"/>
    <w:rsid w:val="00E175EC"/>
    <w:rsid w:val="00E176C1"/>
    <w:rsid w:val="00E1773C"/>
    <w:rsid w:val="00E17ACE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0AD8"/>
    <w:rsid w:val="00E21237"/>
    <w:rsid w:val="00E21402"/>
    <w:rsid w:val="00E214C6"/>
    <w:rsid w:val="00E214D1"/>
    <w:rsid w:val="00E216FE"/>
    <w:rsid w:val="00E217C4"/>
    <w:rsid w:val="00E217DB"/>
    <w:rsid w:val="00E21ACC"/>
    <w:rsid w:val="00E21B36"/>
    <w:rsid w:val="00E21CD4"/>
    <w:rsid w:val="00E21EA0"/>
    <w:rsid w:val="00E21F33"/>
    <w:rsid w:val="00E21FF3"/>
    <w:rsid w:val="00E22270"/>
    <w:rsid w:val="00E2233A"/>
    <w:rsid w:val="00E223CD"/>
    <w:rsid w:val="00E224B9"/>
    <w:rsid w:val="00E228DD"/>
    <w:rsid w:val="00E2298C"/>
    <w:rsid w:val="00E22F8B"/>
    <w:rsid w:val="00E23253"/>
    <w:rsid w:val="00E2342D"/>
    <w:rsid w:val="00E237CE"/>
    <w:rsid w:val="00E23A35"/>
    <w:rsid w:val="00E23C22"/>
    <w:rsid w:val="00E23E07"/>
    <w:rsid w:val="00E23F41"/>
    <w:rsid w:val="00E2415B"/>
    <w:rsid w:val="00E24178"/>
    <w:rsid w:val="00E2435C"/>
    <w:rsid w:val="00E246A1"/>
    <w:rsid w:val="00E24872"/>
    <w:rsid w:val="00E24A2B"/>
    <w:rsid w:val="00E24C3C"/>
    <w:rsid w:val="00E24E08"/>
    <w:rsid w:val="00E24E67"/>
    <w:rsid w:val="00E250EF"/>
    <w:rsid w:val="00E2513F"/>
    <w:rsid w:val="00E25299"/>
    <w:rsid w:val="00E252C0"/>
    <w:rsid w:val="00E2532E"/>
    <w:rsid w:val="00E253CB"/>
    <w:rsid w:val="00E25505"/>
    <w:rsid w:val="00E256E8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EC"/>
    <w:rsid w:val="00E2717A"/>
    <w:rsid w:val="00E27263"/>
    <w:rsid w:val="00E272E6"/>
    <w:rsid w:val="00E273CD"/>
    <w:rsid w:val="00E27813"/>
    <w:rsid w:val="00E27CB9"/>
    <w:rsid w:val="00E27D59"/>
    <w:rsid w:val="00E27DF7"/>
    <w:rsid w:val="00E3059A"/>
    <w:rsid w:val="00E305A0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438"/>
    <w:rsid w:val="00E3182A"/>
    <w:rsid w:val="00E31A41"/>
    <w:rsid w:val="00E31B8A"/>
    <w:rsid w:val="00E31D7D"/>
    <w:rsid w:val="00E31E22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029"/>
    <w:rsid w:val="00E330DE"/>
    <w:rsid w:val="00E33159"/>
    <w:rsid w:val="00E331E2"/>
    <w:rsid w:val="00E332D6"/>
    <w:rsid w:val="00E334B8"/>
    <w:rsid w:val="00E3353D"/>
    <w:rsid w:val="00E336BE"/>
    <w:rsid w:val="00E336D7"/>
    <w:rsid w:val="00E338CE"/>
    <w:rsid w:val="00E3390A"/>
    <w:rsid w:val="00E33C12"/>
    <w:rsid w:val="00E33C51"/>
    <w:rsid w:val="00E34179"/>
    <w:rsid w:val="00E3421A"/>
    <w:rsid w:val="00E3425E"/>
    <w:rsid w:val="00E34531"/>
    <w:rsid w:val="00E345C7"/>
    <w:rsid w:val="00E34836"/>
    <w:rsid w:val="00E3487B"/>
    <w:rsid w:val="00E34CB7"/>
    <w:rsid w:val="00E34CBF"/>
    <w:rsid w:val="00E34E05"/>
    <w:rsid w:val="00E34E0C"/>
    <w:rsid w:val="00E34E1C"/>
    <w:rsid w:val="00E34EF6"/>
    <w:rsid w:val="00E34F06"/>
    <w:rsid w:val="00E34F6A"/>
    <w:rsid w:val="00E35113"/>
    <w:rsid w:val="00E3552E"/>
    <w:rsid w:val="00E3563E"/>
    <w:rsid w:val="00E35690"/>
    <w:rsid w:val="00E357B5"/>
    <w:rsid w:val="00E35B2D"/>
    <w:rsid w:val="00E35B61"/>
    <w:rsid w:val="00E35FE8"/>
    <w:rsid w:val="00E3694F"/>
    <w:rsid w:val="00E36966"/>
    <w:rsid w:val="00E36AEE"/>
    <w:rsid w:val="00E36B7E"/>
    <w:rsid w:val="00E3734F"/>
    <w:rsid w:val="00E3736A"/>
    <w:rsid w:val="00E37371"/>
    <w:rsid w:val="00E373DC"/>
    <w:rsid w:val="00E3758E"/>
    <w:rsid w:val="00E37868"/>
    <w:rsid w:val="00E37994"/>
    <w:rsid w:val="00E37F4D"/>
    <w:rsid w:val="00E37FBE"/>
    <w:rsid w:val="00E4003A"/>
    <w:rsid w:val="00E40115"/>
    <w:rsid w:val="00E40233"/>
    <w:rsid w:val="00E405CC"/>
    <w:rsid w:val="00E407BF"/>
    <w:rsid w:val="00E40835"/>
    <w:rsid w:val="00E409A5"/>
    <w:rsid w:val="00E409F2"/>
    <w:rsid w:val="00E40A99"/>
    <w:rsid w:val="00E40B6A"/>
    <w:rsid w:val="00E40C95"/>
    <w:rsid w:val="00E40E15"/>
    <w:rsid w:val="00E40E2E"/>
    <w:rsid w:val="00E40E41"/>
    <w:rsid w:val="00E4122A"/>
    <w:rsid w:val="00E41298"/>
    <w:rsid w:val="00E4150D"/>
    <w:rsid w:val="00E41680"/>
    <w:rsid w:val="00E416DA"/>
    <w:rsid w:val="00E416DE"/>
    <w:rsid w:val="00E418F6"/>
    <w:rsid w:val="00E41942"/>
    <w:rsid w:val="00E41CF2"/>
    <w:rsid w:val="00E41D0A"/>
    <w:rsid w:val="00E424FC"/>
    <w:rsid w:val="00E42705"/>
    <w:rsid w:val="00E4299A"/>
    <w:rsid w:val="00E42A86"/>
    <w:rsid w:val="00E42FE8"/>
    <w:rsid w:val="00E431D0"/>
    <w:rsid w:val="00E432B1"/>
    <w:rsid w:val="00E432EB"/>
    <w:rsid w:val="00E43582"/>
    <w:rsid w:val="00E4364D"/>
    <w:rsid w:val="00E436B8"/>
    <w:rsid w:val="00E4383B"/>
    <w:rsid w:val="00E43907"/>
    <w:rsid w:val="00E43A5B"/>
    <w:rsid w:val="00E43AD3"/>
    <w:rsid w:val="00E43D63"/>
    <w:rsid w:val="00E43DEF"/>
    <w:rsid w:val="00E44181"/>
    <w:rsid w:val="00E441C7"/>
    <w:rsid w:val="00E44211"/>
    <w:rsid w:val="00E4429A"/>
    <w:rsid w:val="00E442F9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495"/>
    <w:rsid w:val="00E456AA"/>
    <w:rsid w:val="00E456B9"/>
    <w:rsid w:val="00E45AE4"/>
    <w:rsid w:val="00E45BB2"/>
    <w:rsid w:val="00E45ECC"/>
    <w:rsid w:val="00E4610A"/>
    <w:rsid w:val="00E4611E"/>
    <w:rsid w:val="00E46323"/>
    <w:rsid w:val="00E4639A"/>
    <w:rsid w:val="00E4641E"/>
    <w:rsid w:val="00E46455"/>
    <w:rsid w:val="00E464E5"/>
    <w:rsid w:val="00E466B2"/>
    <w:rsid w:val="00E467CF"/>
    <w:rsid w:val="00E46ABB"/>
    <w:rsid w:val="00E46BC6"/>
    <w:rsid w:val="00E46C02"/>
    <w:rsid w:val="00E46C74"/>
    <w:rsid w:val="00E46C7E"/>
    <w:rsid w:val="00E47227"/>
    <w:rsid w:val="00E4772F"/>
    <w:rsid w:val="00E47780"/>
    <w:rsid w:val="00E47B28"/>
    <w:rsid w:val="00E47B48"/>
    <w:rsid w:val="00E47C04"/>
    <w:rsid w:val="00E47E8A"/>
    <w:rsid w:val="00E47F03"/>
    <w:rsid w:val="00E50027"/>
    <w:rsid w:val="00E50066"/>
    <w:rsid w:val="00E50445"/>
    <w:rsid w:val="00E50506"/>
    <w:rsid w:val="00E50528"/>
    <w:rsid w:val="00E505E4"/>
    <w:rsid w:val="00E50885"/>
    <w:rsid w:val="00E50A15"/>
    <w:rsid w:val="00E50A22"/>
    <w:rsid w:val="00E50FA2"/>
    <w:rsid w:val="00E50FA8"/>
    <w:rsid w:val="00E50FAE"/>
    <w:rsid w:val="00E51017"/>
    <w:rsid w:val="00E51049"/>
    <w:rsid w:val="00E510A2"/>
    <w:rsid w:val="00E510DE"/>
    <w:rsid w:val="00E51201"/>
    <w:rsid w:val="00E513E8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4C5"/>
    <w:rsid w:val="00E52A06"/>
    <w:rsid w:val="00E52AA4"/>
    <w:rsid w:val="00E52B83"/>
    <w:rsid w:val="00E52C25"/>
    <w:rsid w:val="00E52E76"/>
    <w:rsid w:val="00E52EBA"/>
    <w:rsid w:val="00E531FB"/>
    <w:rsid w:val="00E53342"/>
    <w:rsid w:val="00E533E6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784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6AD"/>
    <w:rsid w:val="00E558F4"/>
    <w:rsid w:val="00E55908"/>
    <w:rsid w:val="00E5599E"/>
    <w:rsid w:val="00E55AAD"/>
    <w:rsid w:val="00E55B11"/>
    <w:rsid w:val="00E56009"/>
    <w:rsid w:val="00E56084"/>
    <w:rsid w:val="00E560D7"/>
    <w:rsid w:val="00E565E8"/>
    <w:rsid w:val="00E56626"/>
    <w:rsid w:val="00E569F5"/>
    <w:rsid w:val="00E56A19"/>
    <w:rsid w:val="00E56A8C"/>
    <w:rsid w:val="00E56D68"/>
    <w:rsid w:val="00E56FC3"/>
    <w:rsid w:val="00E575CF"/>
    <w:rsid w:val="00E57AE7"/>
    <w:rsid w:val="00E57B88"/>
    <w:rsid w:val="00E57BA5"/>
    <w:rsid w:val="00E57D4C"/>
    <w:rsid w:val="00E57F04"/>
    <w:rsid w:val="00E60179"/>
    <w:rsid w:val="00E601AE"/>
    <w:rsid w:val="00E6036C"/>
    <w:rsid w:val="00E60392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71"/>
    <w:rsid w:val="00E61CB6"/>
    <w:rsid w:val="00E61DDE"/>
    <w:rsid w:val="00E6209A"/>
    <w:rsid w:val="00E620A0"/>
    <w:rsid w:val="00E62142"/>
    <w:rsid w:val="00E6222D"/>
    <w:rsid w:val="00E62379"/>
    <w:rsid w:val="00E62417"/>
    <w:rsid w:val="00E6242A"/>
    <w:rsid w:val="00E62438"/>
    <w:rsid w:val="00E62460"/>
    <w:rsid w:val="00E624EE"/>
    <w:rsid w:val="00E626AD"/>
    <w:rsid w:val="00E62854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41B"/>
    <w:rsid w:val="00E63725"/>
    <w:rsid w:val="00E638D0"/>
    <w:rsid w:val="00E639AF"/>
    <w:rsid w:val="00E63A2B"/>
    <w:rsid w:val="00E63AB1"/>
    <w:rsid w:val="00E63B68"/>
    <w:rsid w:val="00E63FB4"/>
    <w:rsid w:val="00E63FD7"/>
    <w:rsid w:val="00E64047"/>
    <w:rsid w:val="00E64050"/>
    <w:rsid w:val="00E64261"/>
    <w:rsid w:val="00E6471C"/>
    <w:rsid w:val="00E64E04"/>
    <w:rsid w:val="00E64FB5"/>
    <w:rsid w:val="00E650A8"/>
    <w:rsid w:val="00E6527A"/>
    <w:rsid w:val="00E6562D"/>
    <w:rsid w:val="00E65634"/>
    <w:rsid w:val="00E656A9"/>
    <w:rsid w:val="00E65CD4"/>
    <w:rsid w:val="00E65D32"/>
    <w:rsid w:val="00E65E56"/>
    <w:rsid w:val="00E6609D"/>
    <w:rsid w:val="00E660A7"/>
    <w:rsid w:val="00E6641D"/>
    <w:rsid w:val="00E66453"/>
    <w:rsid w:val="00E66861"/>
    <w:rsid w:val="00E66A5D"/>
    <w:rsid w:val="00E66D77"/>
    <w:rsid w:val="00E66EFD"/>
    <w:rsid w:val="00E66F28"/>
    <w:rsid w:val="00E66F2E"/>
    <w:rsid w:val="00E67071"/>
    <w:rsid w:val="00E67124"/>
    <w:rsid w:val="00E67293"/>
    <w:rsid w:val="00E67296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2D6"/>
    <w:rsid w:val="00E70322"/>
    <w:rsid w:val="00E707F9"/>
    <w:rsid w:val="00E70C9A"/>
    <w:rsid w:val="00E70F16"/>
    <w:rsid w:val="00E70F2F"/>
    <w:rsid w:val="00E7123A"/>
    <w:rsid w:val="00E71550"/>
    <w:rsid w:val="00E71670"/>
    <w:rsid w:val="00E718DC"/>
    <w:rsid w:val="00E7191B"/>
    <w:rsid w:val="00E71E68"/>
    <w:rsid w:val="00E720AE"/>
    <w:rsid w:val="00E720DF"/>
    <w:rsid w:val="00E72130"/>
    <w:rsid w:val="00E72216"/>
    <w:rsid w:val="00E72467"/>
    <w:rsid w:val="00E7249F"/>
    <w:rsid w:val="00E724D7"/>
    <w:rsid w:val="00E72601"/>
    <w:rsid w:val="00E7265E"/>
    <w:rsid w:val="00E7277B"/>
    <w:rsid w:val="00E72907"/>
    <w:rsid w:val="00E72981"/>
    <w:rsid w:val="00E72B6F"/>
    <w:rsid w:val="00E72B74"/>
    <w:rsid w:val="00E72EB2"/>
    <w:rsid w:val="00E73512"/>
    <w:rsid w:val="00E73929"/>
    <w:rsid w:val="00E73ACA"/>
    <w:rsid w:val="00E73B7F"/>
    <w:rsid w:val="00E73DD5"/>
    <w:rsid w:val="00E73FAC"/>
    <w:rsid w:val="00E741B6"/>
    <w:rsid w:val="00E744D0"/>
    <w:rsid w:val="00E7462C"/>
    <w:rsid w:val="00E74743"/>
    <w:rsid w:val="00E747A0"/>
    <w:rsid w:val="00E74AFB"/>
    <w:rsid w:val="00E74C64"/>
    <w:rsid w:val="00E74C9C"/>
    <w:rsid w:val="00E751CE"/>
    <w:rsid w:val="00E752F3"/>
    <w:rsid w:val="00E75330"/>
    <w:rsid w:val="00E7543E"/>
    <w:rsid w:val="00E75CBE"/>
    <w:rsid w:val="00E75D7F"/>
    <w:rsid w:val="00E75E12"/>
    <w:rsid w:val="00E76136"/>
    <w:rsid w:val="00E764F8"/>
    <w:rsid w:val="00E769A1"/>
    <w:rsid w:val="00E76A2C"/>
    <w:rsid w:val="00E76F7B"/>
    <w:rsid w:val="00E76FA0"/>
    <w:rsid w:val="00E77022"/>
    <w:rsid w:val="00E77133"/>
    <w:rsid w:val="00E7732E"/>
    <w:rsid w:val="00E773ED"/>
    <w:rsid w:val="00E77414"/>
    <w:rsid w:val="00E7741D"/>
    <w:rsid w:val="00E774C7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0FF9"/>
    <w:rsid w:val="00E8107B"/>
    <w:rsid w:val="00E810E5"/>
    <w:rsid w:val="00E810E6"/>
    <w:rsid w:val="00E81106"/>
    <w:rsid w:val="00E811F8"/>
    <w:rsid w:val="00E81408"/>
    <w:rsid w:val="00E8141F"/>
    <w:rsid w:val="00E8167F"/>
    <w:rsid w:val="00E817FE"/>
    <w:rsid w:val="00E819B9"/>
    <w:rsid w:val="00E81AD0"/>
    <w:rsid w:val="00E81B16"/>
    <w:rsid w:val="00E81D79"/>
    <w:rsid w:val="00E827E0"/>
    <w:rsid w:val="00E82A80"/>
    <w:rsid w:val="00E82B0D"/>
    <w:rsid w:val="00E82BB3"/>
    <w:rsid w:val="00E82F1B"/>
    <w:rsid w:val="00E8310C"/>
    <w:rsid w:val="00E8341F"/>
    <w:rsid w:val="00E83428"/>
    <w:rsid w:val="00E834CD"/>
    <w:rsid w:val="00E83C1B"/>
    <w:rsid w:val="00E83C4E"/>
    <w:rsid w:val="00E83FDD"/>
    <w:rsid w:val="00E841BA"/>
    <w:rsid w:val="00E84392"/>
    <w:rsid w:val="00E843E0"/>
    <w:rsid w:val="00E8443A"/>
    <w:rsid w:val="00E84480"/>
    <w:rsid w:val="00E84494"/>
    <w:rsid w:val="00E84508"/>
    <w:rsid w:val="00E846FF"/>
    <w:rsid w:val="00E84778"/>
    <w:rsid w:val="00E84A66"/>
    <w:rsid w:val="00E84AC3"/>
    <w:rsid w:val="00E84CE8"/>
    <w:rsid w:val="00E84EF0"/>
    <w:rsid w:val="00E84F44"/>
    <w:rsid w:val="00E84F80"/>
    <w:rsid w:val="00E84FE8"/>
    <w:rsid w:val="00E850A7"/>
    <w:rsid w:val="00E8525F"/>
    <w:rsid w:val="00E852A7"/>
    <w:rsid w:val="00E8563D"/>
    <w:rsid w:val="00E85648"/>
    <w:rsid w:val="00E85782"/>
    <w:rsid w:val="00E85823"/>
    <w:rsid w:val="00E85AB6"/>
    <w:rsid w:val="00E85ABE"/>
    <w:rsid w:val="00E85AEA"/>
    <w:rsid w:val="00E85C78"/>
    <w:rsid w:val="00E85F11"/>
    <w:rsid w:val="00E86163"/>
    <w:rsid w:val="00E861B7"/>
    <w:rsid w:val="00E861B9"/>
    <w:rsid w:val="00E8634A"/>
    <w:rsid w:val="00E86350"/>
    <w:rsid w:val="00E8639C"/>
    <w:rsid w:val="00E865DC"/>
    <w:rsid w:val="00E866AD"/>
    <w:rsid w:val="00E866EF"/>
    <w:rsid w:val="00E867E9"/>
    <w:rsid w:val="00E86A20"/>
    <w:rsid w:val="00E86AF7"/>
    <w:rsid w:val="00E86CC5"/>
    <w:rsid w:val="00E86E4E"/>
    <w:rsid w:val="00E86E66"/>
    <w:rsid w:val="00E86EB9"/>
    <w:rsid w:val="00E87060"/>
    <w:rsid w:val="00E8718A"/>
    <w:rsid w:val="00E873A9"/>
    <w:rsid w:val="00E873C3"/>
    <w:rsid w:val="00E873F8"/>
    <w:rsid w:val="00E874D5"/>
    <w:rsid w:val="00E874FE"/>
    <w:rsid w:val="00E8759E"/>
    <w:rsid w:val="00E8765C"/>
    <w:rsid w:val="00E87A69"/>
    <w:rsid w:val="00E87A8C"/>
    <w:rsid w:val="00E87CC5"/>
    <w:rsid w:val="00E87CD6"/>
    <w:rsid w:val="00E87CE4"/>
    <w:rsid w:val="00E87D45"/>
    <w:rsid w:val="00E87D98"/>
    <w:rsid w:val="00E87E5F"/>
    <w:rsid w:val="00E901EC"/>
    <w:rsid w:val="00E902A6"/>
    <w:rsid w:val="00E90595"/>
    <w:rsid w:val="00E90835"/>
    <w:rsid w:val="00E9091C"/>
    <w:rsid w:val="00E909C6"/>
    <w:rsid w:val="00E909DE"/>
    <w:rsid w:val="00E90CCF"/>
    <w:rsid w:val="00E90DB5"/>
    <w:rsid w:val="00E90E42"/>
    <w:rsid w:val="00E90F97"/>
    <w:rsid w:val="00E90FFF"/>
    <w:rsid w:val="00E91094"/>
    <w:rsid w:val="00E91112"/>
    <w:rsid w:val="00E911BE"/>
    <w:rsid w:val="00E91263"/>
    <w:rsid w:val="00E912E2"/>
    <w:rsid w:val="00E9137B"/>
    <w:rsid w:val="00E913CA"/>
    <w:rsid w:val="00E916AF"/>
    <w:rsid w:val="00E918F0"/>
    <w:rsid w:val="00E9193A"/>
    <w:rsid w:val="00E919BC"/>
    <w:rsid w:val="00E91A7E"/>
    <w:rsid w:val="00E91BDE"/>
    <w:rsid w:val="00E91C20"/>
    <w:rsid w:val="00E91C92"/>
    <w:rsid w:val="00E920D7"/>
    <w:rsid w:val="00E920FD"/>
    <w:rsid w:val="00E9213F"/>
    <w:rsid w:val="00E92165"/>
    <w:rsid w:val="00E921EB"/>
    <w:rsid w:val="00E923D4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13C"/>
    <w:rsid w:val="00E93224"/>
    <w:rsid w:val="00E93562"/>
    <w:rsid w:val="00E93A0B"/>
    <w:rsid w:val="00E93AC4"/>
    <w:rsid w:val="00E93D45"/>
    <w:rsid w:val="00E93F83"/>
    <w:rsid w:val="00E941B4"/>
    <w:rsid w:val="00E942F7"/>
    <w:rsid w:val="00E945D1"/>
    <w:rsid w:val="00E94963"/>
    <w:rsid w:val="00E94A1C"/>
    <w:rsid w:val="00E94BBA"/>
    <w:rsid w:val="00E95090"/>
    <w:rsid w:val="00E95369"/>
    <w:rsid w:val="00E9553E"/>
    <w:rsid w:val="00E95644"/>
    <w:rsid w:val="00E95647"/>
    <w:rsid w:val="00E95A60"/>
    <w:rsid w:val="00E95B2A"/>
    <w:rsid w:val="00E95DAB"/>
    <w:rsid w:val="00E95DE2"/>
    <w:rsid w:val="00E95E2B"/>
    <w:rsid w:val="00E96099"/>
    <w:rsid w:val="00E96289"/>
    <w:rsid w:val="00E962ED"/>
    <w:rsid w:val="00E96351"/>
    <w:rsid w:val="00E9643E"/>
    <w:rsid w:val="00E9652E"/>
    <w:rsid w:val="00E967C3"/>
    <w:rsid w:val="00E968B0"/>
    <w:rsid w:val="00E969E5"/>
    <w:rsid w:val="00E96A46"/>
    <w:rsid w:val="00E96A73"/>
    <w:rsid w:val="00E96BF1"/>
    <w:rsid w:val="00E96CE4"/>
    <w:rsid w:val="00E96EF7"/>
    <w:rsid w:val="00E96EFB"/>
    <w:rsid w:val="00E96F14"/>
    <w:rsid w:val="00E971A6"/>
    <w:rsid w:val="00E972A9"/>
    <w:rsid w:val="00E9747B"/>
    <w:rsid w:val="00E9754E"/>
    <w:rsid w:val="00E97593"/>
    <w:rsid w:val="00E97883"/>
    <w:rsid w:val="00E978BE"/>
    <w:rsid w:val="00E9799D"/>
    <w:rsid w:val="00E979AC"/>
    <w:rsid w:val="00E97ADD"/>
    <w:rsid w:val="00E97AEC"/>
    <w:rsid w:val="00E97CCE"/>
    <w:rsid w:val="00E97D11"/>
    <w:rsid w:val="00E97FA9"/>
    <w:rsid w:val="00EA0264"/>
    <w:rsid w:val="00EA03C8"/>
    <w:rsid w:val="00EA0447"/>
    <w:rsid w:val="00EA0696"/>
    <w:rsid w:val="00EA071C"/>
    <w:rsid w:val="00EA0818"/>
    <w:rsid w:val="00EA0E92"/>
    <w:rsid w:val="00EA0E97"/>
    <w:rsid w:val="00EA0ECE"/>
    <w:rsid w:val="00EA1024"/>
    <w:rsid w:val="00EA1043"/>
    <w:rsid w:val="00EA145B"/>
    <w:rsid w:val="00EA1473"/>
    <w:rsid w:val="00EA18D2"/>
    <w:rsid w:val="00EA1958"/>
    <w:rsid w:val="00EA1B0F"/>
    <w:rsid w:val="00EA1B44"/>
    <w:rsid w:val="00EA1C8D"/>
    <w:rsid w:val="00EA1D1B"/>
    <w:rsid w:val="00EA1E1D"/>
    <w:rsid w:val="00EA1E65"/>
    <w:rsid w:val="00EA21E9"/>
    <w:rsid w:val="00EA2793"/>
    <w:rsid w:val="00EA2956"/>
    <w:rsid w:val="00EA2BBE"/>
    <w:rsid w:val="00EA2DE3"/>
    <w:rsid w:val="00EA2F2D"/>
    <w:rsid w:val="00EA30C3"/>
    <w:rsid w:val="00EA323C"/>
    <w:rsid w:val="00EA336D"/>
    <w:rsid w:val="00EA389E"/>
    <w:rsid w:val="00EA39F4"/>
    <w:rsid w:val="00EA3AE5"/>
    <w:rsid w:val="00EA3B99"/>
    <w:rsid w:val="00EA3EE6"/>
    <w:rsid w:val="00EA41BC"/>
    <w:rsid w:val="00EA41DA"/>
    <w:rsid w:val="00EA42DD"/>
    <w:rsid w:val="00EA4360"/>
    <w:rsid w:val="00EA4411"/>
    <w:rsid w:val="00EA462B"/>
    <w:rsid w:val="00EA4679"/>
    <w:rsid w:val="00EA46EA"/>
    <w:rsid w:val="00EA4787"/>
    <w:rsid w:val="00EA4A0F"/>
    <w:rsid w:val="00EA4A4B"/>
    <w:rsid w:val="00EA4E55"/>
    <w:rsid w:val="00EA4FCE"/>
    <w:rsid w:val="00EA4FEB"/>
    <w:rsid w:val="00EA5032"/>
    <w:rsid w:val="00EA5060"/>
    <w:rsid w:val="00EA50BC"/>
    <w:rsid w:val="00EA5392"/>
    <w:rsid w:val="00EA553B"/>
    <w:rsid w:val="00EA5573"/>
    <w:rsid w:val="00EA562F"/>
    <w:rsid w:val="00EA57C6"/>
    <w:rsid w:val="00EA5864"/>
    <w:rsid w:val="00EA5AF0"/>
    <w:rsid w:val="00EA5BB2"/>
    <w:rsid w:val="00EA6032"/>
    <w:rsid w:val="00EA60D4"/>
    <w:rsid w:val="00EA618F"/>
    <w:rsid w:val="00EA6438"/>
    <w:rsid w:val="00EA6440"/>
    <w:rsid w:val="00EA64FF"/>
    <w:rsid w:val="00EA658B"/>
    <w:rsid w:val="00EA6610"/>
    <w:rsid w:val="00EA677A"/>
    <w:rsid w:val="00EA68F3"/>
    <w:rsid w:val="00EA6AE3"/>
    <w:rsid w:val="00EA6EFB"/>
    <w:rsid w:val="00EA6F52"/>
    <w:rsid w:val="00EA6FE9"/>
    <w:rsid w:val="00EA7382"/>
    <w:rsid w:val="00EA740D"/>
    <w:rsid w:val="00EA76F0"/>
    <w:rsid w:val="00EA7C9D"/>
    <w:rsid w:val="00EA7DEE"/>
    <w:rsid w:val="00EA7E92"/>
    <w:rsid w:val="00EA7F38"/>
    <w:rsid w:val="00EB008F"/>
    <w:rsid w:val="00EB0228"/>
    <w:rsid w:val="00EB02F7"/>
    <w:rsid w:val="00EB043C"/>
    <w:rsid w:val="00EB087E"/>
    <w:rsid w:val="00EB0C3B"/>
    <w:rsid w:val="00EB0C68"/>
    <w:rsid w:val="00EB0CB7"/>
    <w:rsid w:val="00EB0CF0"/>
    <w:rsid w:val="00EB1502"/>
    <w:rsid w:val="00EB1638"/>
    <w:rsid w:val="00EB1655"/>
    <w:rsid w:val="00EB18BB"/>
    <w:rsid w:val="00EB198C"/>
    <w:rsid w:val="00EB1BF6"/>
    <w:rsid w:val="00EB1D11"/>
    <w:rsid w:val="00EB1D5A"/>
    <w:rsid w:val="00EB1D7A"/>
    <w:rsid w:val="00EB1F2D"/>
    <w:rsid w:val="00EB1FAE"/>
    <w:rsid w:val="00EB27FB"/>
    <w:rsid w:val="00EB33A1"/>
    <w:rsid w:val="00EB363E"/>
    <w:rsid w:val="00EB38FC"/>
    <w:rsid w:val="00EB3B94"/>
    <w:rsid w:val="00EB3E18"/>
    <w:rsid w:val="00EB3E7C"/>
    <w:rsid w:val="00EB40AE"/>
    <w:rsid w:val="00EB426F"/>
    <w:rsid w:val="00EB4290"/>
    <w:rsid w:val="00EB43A6"/>
    <w:rsid w:val="00EB45A8"/>
    <w:rsid w:val="00EB467B"/>
    <w:rsid w:val="00EB471B"/>
    <w:rsid w:val="00EB4936"/>
    <w:rsid w:val="00EB4CC1"/>
    <w:rsid w:val="00EB4DE6"/>
    <w:rsid w:val="00EB500B"/>
    <w:rsid w:val="00EB51CE"/>
    <w:rsid w:val="00EB52A8"/>
    <w:rsid w:val="00EB534B"/>
    <w:rsid w:val="00EB53A1"/>
    <w:rsid w:val="00EB55BC"/>
    <w:rsid w:val="00EB576E"/>
    <w:rsid w:val="00EB588D"/>
    <w:rsid w:val="00EB589E"/>
    <w:rsid w:val="00EB59AE"/>
    <w:rsid w:val="00EB5A5D"/>
    <w:rsid w:val="00EB5B9B"/>
    <w:rsid w:val="00EB5BB9"/>
    <w:rsid w:val="00EB5D5E"/>
    <w:rsid w:val="00EB5F0B"/>
    <w:rsid w:val="00EB6183"/>
    <w:rsid w:val="00EB6281"/>
    <w:rsid w:val="00EB628A"/>
    <w:rsid w:val="00EB64D3"/>
    <w:rsid w:val="00EB64D5"/>
    <w:rsid w:val="00EB6639"/>
    <w:rsid w:val="00EB685A"/>
    <w:rsid w:val="00EB69C8"/>
    <w:rsid w:val="00EB6ACC"/>
    <w:rsid w:val="00EB6B7D"/>
    <w:rsid w:val="00EB6CC9"/>
    <w:rsid w:val="00EB6DCF"/>
    <w:rsid w:val="00EB6F25"/>
    <w:rsid w:val="00EB7008"/>
    <w:rsid w:val="00EB7382"/>
    <w:rsid w:val="00EB749A"/>
    <w:rsid w:val="00EB7562"/>
    <w:rsid w:val="00EB75B3"/>
    <w:rsid w:val="00EB77D0"/>
    <w:rsid w:val="00EB7A58"/>
    <w:rsid w:val="00EB7B82"/>
    <w:rsid w:val="00EB7C55"/>
    <w:rsid w:val="00EB7EC5"/>
    <w:rsid w:val="00EB7FAD"/>
    <w:rsid w:val="00EC0095"/>
    <w:rsid w:val="00EC0196"/>
    <w:rsid w:val="00EC02FC"/>
    <w:rsid w:val="00EC0366"/>
    <w:rsid w:val="00EC036D"/>
    <w:rsid w:val="00EC0761"/>
    <w:rsid w:val="00EC083D"/>
    <w:rsid w:val="00EC10ED"/>
    <w:rsid w:val="00EC115D"/>
    <w:rsid w:val="00EC123B"/>
    <w:rsid w:val="00EC1247"/>
    <w:rsid w:val="00EC16C1"/>
    <w:rsid w:val="00EC16C2"/>
    <w:rsid w:val="00EC18D8"/>
    <w:rsid w:val="00EC1B08"/>
    <w:rsid w:val="00EC1B25"/>
    <w:rsid w:val="00EC1EBA"/>
    <w:rsid w:val="00EC20F1"/>
    <w:rsid w:val="00EC21C8"/>
    <w:rsid w:val="00EC2328"/>
    <w:rsid w:val="00EC23A2"/>
    <w:rsid w:val="00EC2620"/>
    <w:rsid w:val="00EC276F"/>
    <w:rsid w:val="00EC277B"/>
    <w:rsid w:val="00EC2883"/>
    <w:rsid w:val="00EC28A2"/>
    <w:rsid w:val="00EC298E"/>
    <w:rsid w:val="00EC2CAD"/>
    <w:rsid w:val="00EC2F4F"/>
    <w:rsid w:val="00EC3206"/>
    <w:rsid w:val="00EC33B1"/>
    <w:rsid w:val="00EC3662"/>
    <w:rsid w:val="00EC36F5"/>
    <w:rsid w:val="00EC37A0"/>
    <w:rsid w:val="00EC37C5"/>
    <w:rsid w:val="00EC386A"/>
    <w:rsid w:val="00EC3B28"/>
    <w:rsid w:val="00EC3B91"/>
    <w:rsid w:val="00EC3BF7"/>
    <w:rsid w:val="00EC3DBC"/>
    <w:rsid w:val="00EC3EB6"/>
    <w:rsid w:val="00EC3F1F"/>
    <w:rsid w:val="00EC3FF5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636"/>
    <w:rsid w:val="00EC574B"/>
    <w:rsid w:val="00EC580E"/>
    <w:rsid w:val="00EC5A32"/>
    <w:rsid w:val="00EC5C56"/>
    <w:rsid w:val="00EC5C8A"/>
    <w:rsid w:val="00EC5D97"/>
    <w:rsid w:val="00EC5DBA"/>
    <w:rsid w:val="00EC5FB1"/>
    <w:rsid w:val="00EC62E2"/>
    <w:rsid w:val="00EC64C9"/>
    <w:rsid w:val="00EC6585"/>
    <w:rsid w:val="00EC676A"/>
    <w:rsid w:val="00EC67BD"/>
    <w:rsid w:val="00EC6822"/>
    <w:rsid w:val="00EC68BC"/>
    <w:rsid w:val="00EC69CF"/>
    <w:rsid w:val="00EC69EE"/>
    <w:rsid w:val="00EC6CC7"/>
    <w:rsid w:val="00EC6E55"/>
    <w:rsid w:val="00EC6F69"/>
    <w:rsid w:val="00EC74E1"/>
    <w:rsid w:val="00EC7514"/>
    <w:rsid w:val="00EC75CF"/>
    <w:rsid w:val="00EC7759"/>
    <w:rsid w:val="00EC7769"/>
    <w:rsid w:val="00EC78B2"/>
    <w:rsid w:val="00ED00A6"/>
    <w:rsid w:val="00ED00F6"/>
    <w:rsid w:val="00ED016A"/>
    <w:rsid w:val="00ED071F"/>
    <w:rsid w:val="00ED088C"/>
    <w:rsid w:val="00ED08AF"/>
    <w:rsid w:val="00ED0930"/>
    <w:rsid w:val="00ED0AC7"/>
    <w:rsid w:val="00ED0DBD"/>
    <w:rsid w:val="00ED0E26"/>
    <w:rsid w:val="00ED100A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24B"/>
    <w:rsid w:val="00ED371F"/>
    <w:rsid w:val="00ED398E"/>
    <w:rsid w:val="00ED3ADE"/>
    <w:rsid w:val="00ED3B31"/>
    <w:rsid w:val="00ED3B7F"/>
    <w:rsid w:val="00ED3CDD"/>
    <w:rsid w:val="00ED3E58"/>
    <w:rsid w:val="00ED3F40"/>
    <w:rsid w:val="00ED3F4E"/>
    <w:rsid w:val="00ED41D9"/>
    <w:rsid w:val="00ED4396"/>
    <w:rsid w:val="00ED4409"/>
    <w:rsid w:val="00ED44D1"/>
    <w:rsid w:val="00ED4660"/>
    <w:rsid w:val="00ED4746"/>
    <w:rsid w:val="00ED4772"/>
    <w:rsid w:val="00ED4C2C"/>
    <w:rsid w:val="00ED4DA1"/>
    <w:rsid w:val="00ED4FF7"/>
    <w:rsid w:val="00ED5097"/>
    <w:rsid w:val="00ED51A7"/>
    <w:rsid w:val="00ED52DC"/>
    <w:rsid w:val="00ED5303"/>
    <w:rsid w:val="00ED53E9"/>
    <w:rsid w:val="00ED5508"/>
    <w:rsid w:val="00ED554D"/>
    <w:rsid w:val="00ED564A"/>
    <w:rsid w:val="00ED57F8"/>
    <w:rsid w:val="00ED591D"/>
    <w:rsid w:val="00ED5C74"/>
    <w:rsid w:val="00ED5D84"/>
    <w:rsid w:val="00ED6035"/>
    <w:rsid w:val="00ED65C5"/>
    <w:rsid w:val="00ED664A"/>
    <w:rsid w:val="00ED667C"/>
    <w:rsid w:val="00ED66F0"/>
    <w:rsid w:val="00ED6A47"/>
    <w:rsid w:val="00ED6B5A"/>
    <w:rsid w:val="00ED6ED4"/>
    <w:rsid w:val="00ED6F4A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D8B"/>
    <w:rsid w:val="00ED7F2E"/>
    <w:rsid w:val="00ED7FC7"/>
    <w:rsid w:val="00EE0090"/>
    <w:rsid w:val="00EE00F4"/>
    <w:rsid w:val="00EE024B"/>
    <w:rsid w:val="00EE029B"/>
    <w:rsid w:val="00EE029C"/>
    <w:rsid w:val="00EE02E9"/>
    <w:rsid w:val="00EE0418"/>
    <w:rsid w:val="00EE066D"/>
    <w:rsid w:val="00EE073F"/>
    <w:rsid w:val="00EE08E9"/>
    <w:rsid w:val="00EE0A9C"/>
    <w:rsid w:val="00EE0BA9"/>
    <w:rsid w:val="00EE0C77"/>
    <w:rsid w:val="00EE0E1F"/>
    <w:rsid w:val="00EE0E59"/>
    <w:rsid w:val="00EE11F3"/>
    <w:rsid w:val="00EE1223"/>
    <w:rsid w:val="00EE12B7"/>
    <w:rsid w:val="00EE1560"/>
    <w:rsid w:val="00EE1651"/>
    <w:rsid w:val="00EE1652"/>
    <w:rsid w:val="00EE17DC"/>
    <w:rsid w:val="00EE1812"/>
    <w:rsid w:val="00EE1BA1"/>
    <w:rsid w:val="00EE1BCE"/>
    <w:rsid w:val="00EE22CE"/>
    <w:rsid w:val="00EE22D2"/>
    <w:rsid w:val="00EE26A4"/>
    <w:rsid w:val="00EE28E3"/>
    <w:rsid w:val="00EE2908"/>
    <w:rsid w:val="00EE2A8A"/>
    <w:rsid w:val="00EE2AF1"/>
    <w:rsid w:val="00EE2B54"/>
    <w:rsid w:val="00EE2E84"/>
    <w:rsid w:val="00EE2F05"/>
    <w:rsid w:val="00EE367A"/>
    <w:rsid w:val="00EE36D9"/>
    <w:rsid w:val="00EE3925"/>
    <w:rsid w:val="00EE3A64"/>
    <w:rsid w:val="00EE3A83"/>
    <w:rsid w:val="00EE3E30"/>
    <w:rsid w:val="00EE41A6"/>
    <w:rsid w:val="00EE422B"/>
    <w:rsid w:val="00EE4342"/>
    <w:rsid w:val="00EE4698"/>
    <w:rsid w:val="00EE46EA"/>
    <w:rsid w:val="00EE48FD"/>
    <w:rsid w:val="00EE49BD"/>
    <w:rsid w:val="00EE4B08"/>
    <w:rsid w:val="00EE4BBD"/>
    <w:rsid w:val="00EE4DC4"/>
    <w:rsid w:val="00EE4E78"/>
    <w:rsid w:val="00EE4EA9"/>
    <w:rsid w:val="00EE4F29"/>
    <w:rsid w:val="00EE5033"/>
    <w:rsid w:val="00EE527C"/>
    <w:rsid w:val="00EE5614"/>
    <w:rsid w:val="00EE5A3D"/>
    <w:rsid w:val="00EE5BF1"/>
    <w:rsid w:val="00EE5DFF"/>
    <w:rsid w:val="00EE5ECA"/>
    <w:rsid w:val="00EE5F57"/>
    <w:rsid w:val="00EE62C1"/>
    <w:rsid w:val="00EE6360"/>
    <w:rsid w:val="00EE64EE"/>
    <w:rsid w:val="00EE6754"/>
    <w:rsid w:val="00EE68D2"/>
    <w:rsid w:val="00EE6985"/>
    <w:rsid w:val="00EE69D5"/>
    <w:rsid w:val="00EE6C0E"/>
    <w:rsid w:val="00EE6CD4"/>
    <w:rsid w:val="00EE6DE8"/>
    <w:rsid w:val="00EE6FC9"/>
    <w:rsid w:val="00EE77BF"/>
    <w:rsid w:val="00EE7AE4"/>
    <w:rsid w:val="00EE7AE9"/>
    <w:rsid w:val="00EE7B77"/>
    <w:rsid w:val="00EE7C8F"/>
    <w:rsid w:val="00EE7CED"/>
    <w:rsid w:val="00EE7EB8"/>
    <w:rsid w:val="00EF0317"/>
    <w:rsid w:val="00EF068C"/>
    <w:rsid w:val="00EF0782"/>
    <w:rsid w:val="00EF0784"/>
    <w:rsid w:val="00EF07B1"/>
    <w:rsid w:val="00EF08F8"/>
    <w:rsid w:val="00EF0B79"/>
    <w:rsid w:val="00EF0CCA"/>
    <w:rsid w:val="00EF0CF0"/>
    <w:rsid w:val="00EF0DC6"/>
    <w:rsid w:val="00EF0E39"/>
    <w:rsid w:val="00EF0F1C"/>
    <w:rsid w:val="00EF104A"/>
    <w:rsid w:val="00EF12C0"/>
    <w:rsid w:val="00EF1699"/>
    <w:rsid w:val="00EF16A6"/>
    <w:rsid w:val="00EF16AD"/>
    <w:rsid w:val="00EF1A1E"/>
    <w:rsid w:val="00EF1BEE"/>
    <w:rsid w:val="00EF1CB6"/>
    <w:rsid w:val="00EF1D22"/>
    <w:rsid w:val="00EF1FE2"/>
    <w:rsid w:val="00EF216C"/>
    <w:rsid w:val="00EF2546"/>
    <w:rsid w:val="00EF2606"/>
    <w:rsid w:val="00EF26A4"/>
    <w:rsid w:val="00EF26B1"/>
    <w:rsid w:val="00EF28F9"/>
    <w:rsid w:val="00EF2D15"/>
    <w:rsid w:val="00EF2DF6"/>
    <w:rsid w:val="00EF2EDC"/>
    <w:rsid w:val="00EF34EE"/>
    <w:rsid w:val="00EF37E2"/>
    <w:rsid w:val="00EF3B32"/>
    <w:rsid w:val="00EF4324"/>
    <w:rsid w:val="00EF43A8"/>
    <w:rsid w:val="00EF43D6"/>
    <w:rsid w:val="00EF443B"/>
    <w:rsid w:val="00EF472C"/>
    <w:rsid w:val="00EF4792"/>
    <w:rsid w:val="00EF4806"/>
    <w:rsid w:val="00EF48B4"/>
    <w:rsid w:val="00EF49AA"/>
    <w:rsid w:val="00EF4B08"/>
    <w:rsid w:val="00EF4C1A"/>
    <w:rsid w:val="00EF5278"/>
    <w:rsid w:val="00EF54C2"/>
    <w:rsid w:val="00EF5875"/>
    <w:rsid w:val="00EF5DB8"/>
    <w:rsid w:val="00EF5E0E"/>
    <w:rsid w:val="00EF5E3F"/>
    <w:rsid w:val="00EF6171"/>
    <w:rsid w:val="00EF6214"/>
    <w:rsid w:val="00EF6459"/>
    <w:rsid w:val="00EF654D"/>
    <w:rsid w:val="00EF67AC"/>
    <w:rsid w:val="00EF6835"/>
    <w:rsid w:val="00EF687E"/>
    <w:rsid w:val="00EF68AD"/>
    <w:rsid w:val="00EF6902"/>
    <w:rsid w:val="00EF693F"/>
    <w:rsid w:val="00EF6B2A"/>
    <w:rsid w:val="00EF6C2F"/>
    <w:rsid w:val="00EF6E61"/>
    <w:rsid w:val="00EF6F8C"/>
    <w:rsid w:val="00EF720D"/>
    <w:rsid w:val="00EF7247"/>
    <w:rsid w:val="00EF75A2"/>
    <w:rsid w:val="00EF7654"/>
    <w:rsid w:val="00EF78DD"/>
    <w:rsid w:val="00EF7AF4"/>
    <w:rsid w:val="00EF7B74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0E6E"/>
    <w:rsid w:val="00F01035"/>
    <w:rsid w:val="00F01055"/>
    <w:rsid w:val="00F01078"/>
    <w:rsid w:val="00F014EC"/>
    <w:rsid w:val="00F01545"/>
    <w:rsid w:val="00F01614"/>
    <w:rsid w:val="00F01830"/>
    <w:rsid w:val="00F01912"/>
    <w:rsid w:val="00F0196B"/>
    <w:rsid w:val="00F01B45"/>
    <w:rsid w:val="00F01B97"/>
    <w:rsid w:val="00F01D65"/>
    <w:rsid w:val="00F02172"/>
    <w:rsid w:val="00F02441"/>
    <w:rsid w:val="00F025DB"/>
    <w:rsid w:val="00F026AF"/>
    <w:rsid w:val="00F027A4"/>
    <w:rsid w:val="00F02807"/>
    <w:rsid w:val="00F029C8"/>
    <w:rsid w:val="00F02A9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761"/>
    <w:rsid w:val="00F038B2"/>
    <w:rsid w:val="00F038D0"/>
    <w:rsid w:val="00F0395E"/>
    <w:rsid w:val="00F03A50"/>
    <w:rsid w:val="00F03B0E"/>
    <w:rsid w:val="00F03BE4"/>
    <w:rsid w:val="00F03C9E"/>
    <w:rsid w:val="00F03F1A"/>
    <w:rsid w:val="00F03F21"/>
    <w:rsid w:val="00F04104"/>
    <w:rsid w:val="00F041B3"/>
    <w:rsid w:val="00F041ED"/>
    <w:rsid w:val="00F04250"/>
    <w:rsid w:val="00F0430C"/>
    <w:rsid w:val="00F04690"/>
    <w:rsid w:val="00F0473C"/>
    <w:rsid w:val="00F048FF"/>
    <w:rsid w:val="00F04989"/>
    <w:rsid w:val="00F04B23"/>
    <w:rsid w:val="00F04EA4"/>
    <w:rsid w:val="00F04F7A"/>
    <w:rsid w:val="00F0507B"/>
    <w:rsid w:val="00F050E4"/>
    <w:rsid w:val="00F05223"/>
    <w:rsid w:val="00F05516"/>
    <w:rsid w:val="00F0560C"/>
    <w:rsid w:val="00F05652"/>
    <w:rsid w:val="00F05A30"/>
    <w:rsid w:val="00F05DC0"/>
    <w:rsid w:val="00F05F23"/>
    <w:rsid w:val="00F05FE4"/>
    <w:rsid w:val="00F060D1"/>
    <w:rsid w:val="00F0610A"/>
    <w:rsid w:val="00F064CA"/>
    <w:rsid w:val="00F06BB5"/>
    <w:rsid w:val="00F06FC9"/>
    <w:rsid w:val="00F07157"/>
    <w:rsid w:val="00F0728A"/>
    <w:rsid w:val="00F072C3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57"/>
    <w:rsid w:val="00F1016F"/>
    <w:rsid w:val="00F101AC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A92"/>
    <w:rsid w:val="00F11DA9"/>
    <w:rsid w:val="00F11DD9"/>
    <w:rsid w:val="00F11E2E"/>
    <w:rsid w:val="00F11EB9"/>
    <w:rsid w:val="00F124AB"/>
    <w:rsid w:val="00F124B4"/>
    <w:rsid w:val="00F12572"/>
    <w:rsid w:val="00F12580"/>
    <w:rsid w:val="00F127AD"/>
    <w:rsid w:val="00F12A33"/>
    <w:rsid w:val="00F12B26"/>
    <w:rsid w:val="00F12E4F"/>
    <w:rsid w:val="00F1300B"/>
    <w:rsid w:val="00F130BF"/>
    <w:rsid w:val="00F13334"/>
    <w:rsid w:val="00F1335C"/>
    <w:rsid w:val="00F13542"/>
    <w:rsid w:val="00F135EB"/>
    <w:rsid w:val="00F13733"/>
    <w:rsid w:val="00F138A6"/>
    <w:rsid w:val="00F13928"/>
    <w:rsid w:val="00F1399C"/>
    <w:rsid w:val="00F139FC"/>
    <w:rsid w:val="00F13C02"/>
    <w:rsid w:val="00F13E03"/>
    <w:rsid w:val="00F1413F"/>
    <w:rsid w:val="00F1427B"/>
    <w:rsid w:val="00F144E7"/>
    <w:rsid w:val="00F145AE"/>
    <w:rsid w:val="00F145E8"/>
    <w:rsid w:val="00F146A9"/>
    <w:rsid w:val="00F14712"/>
    <w:rsid w:val="00F14884"/>
    <w:rsid w:val="00F14F23"/>
    <w:rsid w:val="00F15530"/>
    <w:rsid w:val="00F1559D"/>
    <w:rsid w:val="00F156C9"/>
    <w:rsid w:val="00F157C2"/>
    <w:rsid w:val="00F15866"/>
    <w:rsid w:val="00F15A9A"/>
    <w:rsid w:val="00F15AEF"/>
    <w:rsid w:val="00F15CA7"/>
    <w:rsid w:val="00F15CA9"/>
    <w:rsid w:val="00F15CDB"/>
    <w:rsid w:val="00F15CF4"/>
    <w:rsid w:val="00F15DF8"/>
    <w:rsid w:val="00F15F77"/>
    <w:rsid w:val="00F1627A"/>
    <w:rsid w:val="00F1635D"/>
    <w:rsid w:val="00F1650B"/>
    <w:rsid w:val="00F16B8F"/>
    <w:rsid w:val="00F16DE7"/>
    <w:rsid w:val="00F16E90"/>
    <w:rsid w:val="00F1706F"/>
    <w:rsid w:val="00F174DC"/>
    <w:rsid w:val="00F179EF"/>
    <w:rsid w:val="00F17A32"/>
    <w:rsid w:val="00F17A8B"/>
    <w:rsid w:val="00F17BF0"/>
    <w:rsid w:val="00F17CF2"/>
    <w:rsid w:val="00F17F94"/>
    <w:rsid w:val="00F17FD6"/>
    <w:rsid w:val="00F2016C"/>
    <w:rsid w:val="00F201C7"/>
    <w:rsid w:val="00F201C9"/>
    <w:rsid w:val="00F202BB"/>
    <w:rsid w:val="00F20377"/>
    <w:rsid w:val="00F204CE"/>
    <w:rsid w:val="00F20709"/>
    <w:rsid w:val="00F2073B"/>
    <w:rsid w:val="00F20B0B"/>
    <w:rsid w:val="00F20B59"/>
    <w:rsid w:val="00F20C46"/>
    <w:rsid w:val="00F20F40"/>
    <w:rsid w:val="00F20F6F"/>
    <w:rsid w:val="00F20F90"/>
    <w:rsid w:val="00F21090"/>
    <w:rsid w:val="00F21183"/>
    <w:rsid w:val="00F211C2"/>
    <w:rsid w:val="00F211C9"/>
    <w:rsid w:val="00F213CF"/>
    <w:rsid w:val="00F214BE"/>
    <w:rsid w:val="00F2160E"/>
    <w:rsid w:val="00F216CE"/>
    <w:rsid w:val="00F21728"/>
    <w:rsid w:val="00F217A8"/>
    <w:rsid w:val="00F217C0"/>
    <w:rsid w:val="00F218C7"/>
    <w:rsid w:val="00F21991"/>
    <w:rsid w:val="00F21FDD"/>
    <w:rsid w:val="00F221B8"/>
    <w:rsid w:val="00F221FC"/>
    <w:rsid w:val="00F22278"/>
    <w:rsid w:val="00F223AB"/>
    <w:rsid w:val="00F223B1"/>
    <w:rsid w:val="00F2243B"/>
    <w:rsid w:val="00F2255E"/>
    <w:rsid w:val="00F226E2"/>
    <w:rsid w:val="00F226EA"/>
    <w:rsid w:val="00F22807"/>
    <w:rsid w:val="00F2283B"/>
    <w:rsid w:val="00F22957"/>
    <w:rsid w:val="00F22B7A"/>
    <w:rsid w:val="00F22F62"/>
    <w:rsid w:val="00F23009"/>
    <w:rsid w:val="00F230E3"/>
    <w:rsid w:val="00F23609"/>
    <w:rsid w:val="00F2361C"/>
    <w:rsid w:val="00F2372F"/>
    <w:rsid w:val="00F23949"/>
    <w:rsid w:val="00F239CC"/>
    <w:rsid w:val="00F23A79"/>
    <w:rsid w:val="00F23AE3"/>
    <w:rsid w:val="00F23D37"/>
    <w:rsid w:val="00F23DCA"/>
    <w:rsid w:val="00F23F4F"/>
    <w:rsid w:val="00F2411D"/>
    <w:rsid w:val="00F24226"/>
    <w:rsid w:val="00F24241"/>
    <w:rsid w:val="00F24326"/>
    <w:rsid w:val="00F244B1"/>
    <w:rsid w:val="00F24660"/>
    <w:rsid w:val="00F248AC"/>
    <w:rsid w:val="00F24AF9"/>
    <w:rsid w:val="00F24E2F"/>
    <w:rsid w:val="00F24F95"/>
    <w:rsid w:val="00F250AD"/>
    <w:rsid w:val="00F253C4"/>
    <w:rsid w:val="00F253EB"/>
    <w:rsid w:val="00F255D5"/>
    <w:rsid w:val="00F25CAE"/>
    <w:rsid w:val="00F25DEF"/>
    <w:rsid w:val="00F25F8A"/>
    <w:rsid w:val="00F26342"/>
    <w:rsid w:val="00F269BB"/>
    <w:rsid w:val="00F26A4A"/>
    <w:rsid w:val="00F26C52"/>
    <w:rsid w:val="00F272CC"/>
    <w:rsid w:val="00F27436"/>
    <w:rsid w:val="00F274BD"/>
    <w:rsid w:val="00F27519"/>
    <w:rsid w:val="00F27B13"/>
    <w:rsid w:val="00F27C06"/>
    <w:rsid w:val="00F27EF7"/>
    <w:rsid w:val="00F300A9"/>
    <w:rsid w:val="00F303B0"/>
    <w:rsid w:val="00F304D1"/>
    <w:rsid w:val="00F305C6"/>
    <w:rsid w:val="00F30B29"/>
    <w:rsid w:val="00F30E41"/>
    <w:rsid w:val="00F30E96"/>
    <w:rsid w:val="00F30F6D"/>
    <w:rsid w:val="00F30FF3"/>
    <w:rsid w:val="00F3105B"/>
    <w:rsid w:val="00F310CC"/>
    <w:rsid w:val="00F310E4"/>
    <w:rsid w:val="00F313E6"/>
    <w:rsid w:val="00F31509"/>
    <w:rsid w:val="00F31801"/>
    <w:rsid w:val="00F3202C"/>
    <w:rsid w:val="00F320D2"/>
    <w:rsid w:val="00F3210E"/>
    <w:rsid w:val="00F32526"/>
    <w:rsid w:val="00F32590"/>
    <w:rsid w:val="00F32641"/>
    <w:rsid w:val="00F3284E"/>
    <w:rsid w:val="00F32CC5"/>
    <w:rsid w:val="00F32CEE"/>
    <w:rsid w:val="00F32FDC"/>
    <w:rsid w:val="00F330B0"/>
    <w:rsid w:val="00F3319B"/>
    <w:rsid w:val="00F331B8"/>
    <w:rsid w:val="00F331DE"/>
    <w:rsid w:val="00F33349"/>
    <w:rsid w:val="00F33603"/>
    <w:rsid w:val="00F3372C"/>
    <w:rsid w:val="00F337CF"/>
    <w:rsid w:val="00F337FE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972"/>
    <w:rsid w:val="00F34A6D"/>
    <w:rsid w:val="00F34BFE"/>
    <w:rsid w:val="00F34D6A"/>
    <w:rsid w:val="00F34E67"/>
    <w:rsid w:val="00F3523B"/>
    <w:rsid w:val="00F35334"/>
    <w:rsid w:val="00F35551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29"/>
    <w:rsid w:val="00F36273"/>
    <w:rsid w:val="00F362B6"/>
    <w:rsid w:val="00F363DE"/>
    <w:rsid w:val="00F3691E"/>
    <w:rsid w:val="00F36AFF"/>
    <w:rsid w:val="00F36EFB"/>
    <w:rsid w:val="00F36F62"/>
    <w:rsid w:val="00F37122"/>
    <w:rsid w:val="00F3757C"/>
    <w:rsid w:val="00F375E4"/>
    <w:rsid w:val="00F375E9"/>
    <w:rsid w:val="00F375FD"/>
    <w:rsid w:val="00F37602"/>
    <w:rsid w:val="00F379DC"/>
    <w:rsid w:val="00F37AD2"/>
    <w:rsid w:val="00F37BCC"/>
    <w:rsid w:val="00F37F5B"/>
    <w:rsid w:val="00F37F60"/>
    <w:rsid w:val="00F37FE1"/>
    <w:rsid w:val="00F4049E"/>
    <w:rsid w:val="00F404E0"/>
    <w:rsid w:val="00F4073A"/>
    <w:rsid w:val="00F407A1"/>
    <w:rsid w:val="00F409F5"/>
    <w:rsid w:val="00F40B5B"/>
    <w:rsid w:val="00F40C8B"/>
    <w:rsid w:val="00F40D6A"/>
    <w:rsid w:val="00F40DC4"/>
    <w:rsid w:val="00F40F16"/>
    <w:rsid w:val="00F410B7"/>
    <w:rsid w:val="00F4115C"/>
    <w:rsid w:val="00F411A5"/>
    <w:rsid w:val="00F412EB"/>
    <w:rsid w:val="00F41A3A"/>
    <w:rsid w:val="00F41BF3"/>
    <w:rsid w:val="00F41CBC"/>
    <w:rsid w:val="00F41F65"/>
    <w:rsid w:val="00F41FD4"/>
    <w:rsid w:val="00F4220B"/>
    <w:rsid w:val="00F423EB"/>
    <w:rsid w:val="00F425FD"/>
    <w:rsid w:val="00F4273D"/>
    <w:rsid w:val="00F42895"/>
    <w:rsid w:val="00F42976"/>
    <w:rsid w:val="00F42989"/>
    <w:rsid w:val="00F42E4C"/>
    <w:rsid w:val="00F42F25"/>
    <w:rsid w:val="00F42F66"/>
    <w:rsid w:val="00F43467"/>
    <w:rsid w:val="00F43628"/>
    <w:rsid w:val="00F4387F"/>
    <w:rsid w:val="00F4395F"/>
    <w:rsid w:val="00F439E5"/>
    <w:rsid w:val="00F43A69"/>
    <w:rsid w:val="00F43B11"/>
    <w:rsid w:val="00F444B7"/>
    <w:rsid w:val="00F4476F"/>
    <w:rsid w:val="00F44837"/>
    <w:rsid w:val="00F44C24"/>
    <w:rsid w:val="00F44DAC"/>
    <w:rsid w:val="00F44E24"/>
    <w:rsid w:val="00F4504A"/>
    <w:rsid w:val="00F4548A"/>
    <w:rsid w:val="00F456EF"/>
    <w:rsid w:val="00F45961"/>
    <w:rsid w:val="00F45BDB"/>
    <w:rsid w:val="00F45D56"/>
    <w:rsid w:val="00F4631B"/>
    <w:rsid w:val="00F46324"/>
    <w:rsid w:val="00F465DC"/>
    <w:rsid w:val="00F466F3"/>
    <w:rsid w:val="00F46A28"/>
    <w:rsid w:val="00F46A30"/>
    <w:rsid w:val="00F46C91"/>
    <w:rsid w:val="00F46E56"/>
    <w:rsid w:val="00F46EC7"/>
    <w:rsid w:val="00F46F38"/>
    <w:rsid w:val="00F46FF4"/>
    <w:rsid w:val="00F470DC"/>
    <w:rsid w:val="00F4718F"/>
    <w:rsid w:val="00F471E4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5B"/>
    <w:rsid w:val="00F504BE"/>
    <w:rsid w:val="00F50571"/>
    <w:rsid w:val="00F5059B"/>
    <w:rsid w:val="00F50604"/>
    <w:rsid w:val="00F50766"/>
    <w:rsid w:val="00F50787"/>
    <w:rsid w:val="00F507DA"/>
    <w:rsid w:val="00F5082E"/>
    <w:rsid w:val="00F509CB"/>
    <w:rsid w:val="00F50AD6"/>
    <w:rsid w:val="00F50BF1"/>
    <w:rsid w:val="00F50EB0"/>
    <w:rsid w:val="00F511CE"/>
    <w:rsid w:val="00F512C0"/>
    <w:rsid w:val="00F5153D"/>
    <w:rsid w:val="00F516BE"/>
    <w:rsid w:val="00F5177E"/>
    <w:rsid w:val="00F5195D"/>
    <w:rsid w:val="00F519A8"/>
    <w:rsid w:val="00F51BB7"/>
    <w:rsid w:val="00F51E11"/>
    <w:rsid w:val="00F51F0E"/>
    <w:rsid w:val="00F52138"/>
    <w:rsid w:val="00F5231A"/>
    <w:rsid w:val="00F5245F"/>
    <w:rsid w:val="00F52478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2FE4"/>
    <w:rsid w:val="00F5308D"/>
    <w:rsid w:val="00F530DA"/>
    <w:rsid w:val="00F53489"/>
    <w:rsid w:val="00F53538"/>
    <w:rsid w:val="00F53711"/>
    <w:rsid w:val="00F537EA"/>
    <w:rsid w:val="00F53802"/>
    <w:rsid w:val="00F5387D"/>
    <w:rsid w:val="00F53A4A"/>
    <w:rsid w:val="00F53B64"/>
    <w:rsid w:val="00F53B82"/>
    <w:rsid w:val="00F53C7B"/>
    <w:rsid w:val="00F54108"/>
    <w:rsid w:val="00F54119"/>
    <w:rsid w:val="00F54181"/>
    <w:rsid w:val="00F542A2"/>
    <w:rsid w:val="00F542BA"/>
    <w:rsid w:val="00F54437"/>
    <w:rsid w:val="00F5452C"/>
    <w:rsid w:val="00F54695"/>
    <w:rsid w:val="00F54A3C"/>
    <w:rsid w:val="00F54A5E"/>
    <w:rsid w:val="00F54B83"/>
    <w:rsid w:val="00F54D7C"/>
    <w:rsid w:val="00F54E49"/>
    <w:rsid w:val="00F54F76"/>
    <w:rsid w:val="00F55015"/>
    <w:rsid w:val="00F5510A"/>
    <w:rsid w:val="00F552A6"/>
    <w:rsid w:val="00F553AF"/>
    <w:rsid w:val="00F5543C"/>
    <w:rsid w:val="00F55494"/>
    <w:rsid w:val="00F55982"/>
    <w:rsid w:val="00F55A62"/>
    <w:rsid w:val="00F55B1F"/>
    <w:rsid w:val="00F55D51"/>
    <w:rsid w:val="00F55EA6"/>
    <w:rsid w:val="00F55F34"/>
    <w:rsid w:val="00F56030"/>
    <w:rsid w:val="00F56225"/>
    <w:rsid w:val="00F565DA"/>
    <w:rsid w:val="00F56628"/>
    <w:rsid w:val="00F566B2"/>
    <w:rsid w:val="00F56771"/>
    <w:rsid w:val="00F56837"/>
    <w:rsid w:val="00F56AB0"/>
    <w:rsid w:val="00F56B0E"/>
    <w:rsid w:val="00F56BF0"/>
    <w:rsid w:val="00F56CB8"/>
    <w:rsid w:val="00F56EE2"/>
    <w:rsid w:val="00F56F5D"/>
    <w:rsid w:val="00F5705F"/>
    <w:rsid w:val="00F5712A"/>
    <w:rsid w:val="00F571E2"/>
    <w:rsid w:val="00F571EA"/>
    <w:rsid w:val="00F57309"/>
    <w:rsid w:val="00F57317"/>
    <w:rsid w:val="00F575BD"/>
    <w:rsid w:val="00F57628"/>
    <w:rsid w:val="00F5782B"/>
    <w:rsid w:val="00F57D73"/>
    <w:rsid w:val="00F60020"/>
    <w:rsid w:val="00F604AB"/>
    <w:rsid w:val="00F6063C"/>
    <w:rsid w:val="00F607AF"/>
    <w:rsid w:val="00F60919"/>
    <w:rsid w:val="00F609FE"/>
    <w:rsid w:val="00F60BA0"/>
    <w:rsid w:val="00F60C4F"/>
    <w:rsid w:val="00F60E88"/>
    <w:rsid w:val="00F6104A"/>
    <w:rsid w:val="00F61250"/>
    <w:rsid w:val="00F612D0"/>
    <w:rsid w:val="00F61618"/>
    <w:rsid w:val="00F617F1"/>
    <w:rsid w:val="00F61B7D"/>
    <w:rsid w:val="00F61D0B"/>
    <w:rsid w:val="00F61F0E"/>
    <w:rsid w:val="00F62009"/>
    <w:rsid w:val="00F620BA"/>
    <w:rsid w:val="00F620CD"/>
    <w:rsid w:val="00F6217C"/>
    <w:rsid w:val="00F62348"/>
    <w:rsid w:val="00F625E9"/>
    <w:rsid w:val="00F626B4"/>
    <w:rsid w:val="00F627C5"/>
    <w:rsid w:val="00F62850"/>
    <w:rsid w:val="00F62959"/>
    <w:rsid w:val="00F62AD7"/>
    <w:rsid w:val="00F62AEA"/>
    <w:rsid w:val="00F62BA8"/>
    <w:rsid w:val="00F62C51"/>
    <w:rsid w:val="00F62E40"/>
    <w:rsid w:val="00F63042"/>
    <w:rsid w:val="00F6308C"/>
    <w:rsid w:val="00F63702"/>
    <w:rsid w:val="00F63734"/>
    <w:rsid w:val="00F63A4C"/>
    <w:rsid w:val="00F63A65"/>
    <w:rsid w:val="00F63A78"/>
    <w:rsid w:val="00F63C07"/>
    <w:rsid w:val="00F63CC9"/>
    <w:rsid w:val="00F63DDB"/>
    <w:rsid w:val="00F64092"/>
    <w:rsid w:val="00F6416D"/>
    <w:rsid w:val="00F64289"/>
    <w:rsid w:val="00F642E4"/>
    <w:rsid w:val="00F645D1"/>
    <w:rsid w:val="00F64968"/>
    <w:rsid w:val="00F64F0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02"/>
    <w:rsid w:val="00F66A82"/>
    <w:rsid w:val="00F66B63"/>
    <w:rsid w:val="00F66B78"/>
    <w:rsid w:val="00F66C82"/>
    <w:rsid w:val="00F66C9C"/>
    <w:rsid w:val="00F6703B"/>
    <w:rsid w:val="00F672E2"/>
    <w:rsid w:val="00F674C8"/>
    <w:rsid w:val="00F67518"/>
    <w:rsid w:val="00F67759"/>
    <w:rsid w:val="00F678C7"/>
    <w:rsid w:val="00F678D7"/>
    <w:rsid w:val="00F67A70"/>
    <w:rsid w:val="00F67DA6"/>
    <w:rsid w:val="00F67DC5"/>
    <w:rsid w:val="00F67E4D"/>
    <w:rsid w:val="00F67F22"/>
    <w:rsid w:val="00F700E1"/>
    <w:rsid w:val="00F70175"/>
    <w:rsid w:val="00F7017E"/>
    <w:rsid w:val="00F701E9"/>
    <w:rsid w:val="00F70390"/>
    <w:rsid w:val="00F703CD"/>
    <w:rsid w:val="00F704AE"/>
    <w:rsid w:val="00F70570"/>
    <w:rsid w:val="00F709B8"/>
    <w:rsid w:val="00F70D49"/>
    <w:rsid w:val="00F70D7F"/>
    <w:rsid w:val="00F70E45"/>
    <w:rsid w:val="00F70F0E"/>
    <w:rsid w:val="00F710C7"/>
    <w:rsid w:val="00F71153"/>
    <w:rsid w:val="00F7122E"/>
    <w:rsid w:val="00F713C1"/>
    <w:rsid w:val="00F7154F"/>
    <w:rsid w:val="00F71612"/>
    <w:rsid w:val="00F717CD"/>
    <w:rsid w:val="00F71901"/>
    <w:rsid w:val="00F71AA8"/>
    <w:rsid w:val="00F71BA8"/>
    <w:rsid w:val="00F721D4"/>
    <w:rsid w:val="00F72296"/>
    <w:rsid w:val="00F723A0"/>
    <w:rsid w:val="00F72499"/>
    <w:rsid w:val="00F72609"/>
    <w:rsid w:val="00F7266A"/>
    <w:rsid w:val="00F72A05"/>
    <w:rsid w:val="00F72C4D"/>
    <w:rsid w:val="00F72C91"/>
    <w:rsid w:val="00F72FDA"/>
    <w:rsid w:val="00F73072"/>
    <w:rsid w:val="00F7339E"/>
    <w:rsid w:val="00F73585"/>
    <w:rsid w:val="00F73591"/>
    <w:rsid w:val="00F736C1"/>
    <w:rsid w:val="00F73707"/>
    <w:rsid w:val="00F73894"/>
    <w:rsid w:val="00F738E0"/>
    <w:rsid w:val="00F73B9C"/>
    <w:rsid w:val="00F73C3D"/>
    <w:rsid w:val="00F73CAD"/>
    <w:rsid w:val="00F7409D"/>
    <w:rsid w:val="00F741C4"/>
    <w:rsid w:val="00F741DF"/>
    <w:rsid w:val="00F742FB"/>
    <w:rsid w:val="00F7431B"/>
    <w:rsid w:val="00F743F2"/>
    <w:rsid w:val="00F74909"/>
    <w:rsid w:val="00F74BAD"/>
    <w:rsid w:val="00F74C4F"/>
    <w:rsid w:val="00F74C94"/>
    <w:rsid w:val="00F750BD"/>
    <w:rsid w:val="00F7552B"/>
    <w:rsid w:val="00F755B4"/>
    <w:rsid w:val="00F755EE"/>
    <w:rsid w:val="00F7584E"/>
    <w:rsid w:val="00F75D43"/>
    <w:rsid w:val="00F76119"/>
    <w:rsid w:val="00F761B9"/>
    <w:rsid w:val="00F7634E"/>
    <w:rsid w:val="00F76639"/>
    <w:rsid w:val="00F766E9"/>
    <w:rsid w:val="00F76A3E"/>
    <w:rsid w:val="00F76E12"/>
    <w:rsid w:val="00F773AF"/>
    <w:rsid w:val="00F775CD"/>
    <w:rsid w:val="00F77724"/>
    <w:rsid w:val="00F77A9D"/>
    <w:rsid w:val="00F77B03"/>
    <w:rsid w:val="00F77B6F"/>
    <w:rsid w:val="00F77E29"/>
    <w:rsid w:val="00F803E6"/>
    <w:rsid w:val="00F8048D"/>
    <w:rsid w:val="00F808A9"/>
    <w:rsid w:val="00F80943"/>
    <w:rsid w:val="00F80B75"/>
    <w:rsid w:val="00F80E5D"/>
    <w:rsid w:val="00F8130B"/>
    <w:rsid w:val="00F813CA"/>
    <w:rsid w:val="00F8151E"/>
    <w:rsid w:val="00F815B8"/>
    <w:rsid w:val="00F815F2"/>
    <w:rsid w:val="00F81A9B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74"/>
    <w:rsid w:val="00F82496"/>
    <w:rsid w:val="00F82979"/>
    <w:rsid w:val="00F82B49"/>
    <w:rsid w:val="00F82BDA"/>
    <w:rsid w:val="00F82C63"/>
    <w:rsid w:val="00F82D07"/>
    <w:rsid w:val="00F830DE"/>
    <w:rsid w:val="00F8312A"/>
    <w:rsid w:val="00F83267"/>
    <w:rsid w:val="00F83C92"/>
    <w:rsid w:val="00F841CE"/>
    <w:rsid w:val="00F843DF"/>
    <w:rsid w:val="00F8446D"/>
    <w:rsid w:val="00F84470"/>
    <w:rsid w:val="00F8456B"/>
    <w:rsid w:val="00F8482D"/>
    <w:rsid w:val="00F84D69"/>
    <w:rsid w:val="00F84E26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1A3"/>
    <w:rsid w:val="00F86277"/>
    <w:rsid w:val="00F864EF"/>
    <w:rsid w:val="00F86749"/>
    <w:rsid w:val="00F86A9C"/>
    <w:rsid w:val="00F86DC1"/>
    <w:rsid w:val="00F86E6C"/>
    <w:rsid w:val="00F86F78"/>
    <w:rsid w:val="00F87044"/>
    <w:rsid w:val="00F87230"/>
    <w:rsid w:val="00F876D4"/>
    <w:rsid w:val="00F876EF"/>
    <w:rsid w:val="00F876FA"/>
    <w:rsid w:val="00F87878"/>
    <w:rsid w:val="00F8788B"/>
    <w:rsid w:val="00F87B7A"/>
    <w:rsid w:val="00F87C2F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9A7"/>
    <w:rsid w:val="00F90A63"/>
    <w:rsid w:val="00F90AEF"/>
    <w:rsid w:val="00F90CC3"/>
    <w:rsid w:val="00F90E3F"/>
    <w:rsid w:val="00F90E89"/>
    <w:rsid w:val="00F90ED8"/>
    <w:rsid w:val="00F90F2A"/>
    <w:rsid w:val="00F90F9D"/>
    <w:rsid w:val="00F90FB4"/>
    <w:rsid w:val="00F912EC"/>
    <w:rsid w:val="00F9133D"/>
    <w:rsid w:val="00F91401"/>
    <w:rsid w:val="00F9148B"/>
    <w:rsid w:val="00F914AF"/>
    <w:rsid w:val="00F91656"/>
    <w:rsid w:val="00F9174A"/>
    <w:rsid w:val="00F9188F"/>
    <w:rsid w:val="00F91944"/>
    <w:rsid w:val="00F91ADF"/>
    <w:rsid w:val="00F91B2F"/>
    <w:rsid w:val="00F91C54"/>
    <w:rsid w:val="00F91C5D"/>
    <w:rsid w:val="00F91CA9"/>
    <w:rsid w:val="00F91CF6"/>
    <w:rsid w:val="00F91D3F"/>
    <w:rsid w:val="00F92176"/>
    <w:rsid w:val="00F92218"/>
    <w:rsid w:val="00F92302"/>
    <w:rsid w:val="00F92493"/>
    <w:rsid w:val="00F92523"/>
    <w:rsid w:val="00F92695"/>
    <w:rsid w:val="00F92768"/>
    <w:rsid w:val="00F9299A"/>
    <w:rsid w:val="00F92A1E"/>
    <w:rsid w:val="00F92BB3"/>
    <w:rsid w:val="00F92D2A"/>
    <w:rsid w:val="00F92E02"/>
    <w:rsid w:val="00F9334C"/>
    <w:rsid w:val="00F933A4"/>
    <w:rsid w:val="00F934FF"/>
    <w:rsid w:val="00F93502"/>
    <w:rsid w:val="00F935B4"/>
    <w:rsid w:val="00F9372B"/>
    <w:rsid w:val="00F937AF"/>
    <w:rsid w:val="00F938D9"/>
    <w:rsid w:val="00F93943"/>
    <w:rsid w:val="00F93987"/>
    <w:rsid w:val="00F93DE1"/>
    <w:rsid w:val="00F93E1F"/>
    <w:rsid w:val="00F93F65"/>
    <w:rsid w:val="00F94333"/>
    <w:rsid w:val="00F94519"/>
    <w:rsid w:val="00F945E7"/>
    <w:rsid w:val="00F9476D"/>
    <w:rsid w:val="00F947AD"/>
    <w:rsid w:val="00F9483C"/>
    <w:rsid w:val="00F948A8"/>
    <w:rsid w:val="00F94A1D"/>
    <w:rsid w:val="00F94B0B"/>
    <w:rsid w:val="00F94BCE"/>
    <w:rsid w:val="00F94E42"/>
    <w:rsid w:val="00F94E6E"/>
    <w:rsid w:val="00F94EDB"/>
    <w:rsid w:val="00F94FF3"/>
    <w:rsid w:val="00F952F5"/>
    <w:rsid w:val="00F95487"/>
    <w:rsid w:val="00F954B0"/>
    <w:rsid w:val="00F9572D"/>
    <w:rsid w:val="00F958C2"/>
    <w:rsid w:val="00F95973"/>
    <w:rsid w:val="00F9599A"/>
    <w:rsid w:val="00F95CA3"/>
    <w:rsid w:val="00F96126"/>
    <w:rsid w:val="00F9624A"/>
    <w:rsid w:val="00F96273"/>
    <w:rsid w:val="00F96276"/>
    <w:rsid w:val="00F9636C"/>
    <w:rsid w:val="00F963FB"/>
    <w:rsid w:val="00F96517"/>
    <w:rsid w:val="00F96589"/>
    <w:rsid w:val="00F966A7"/>
    <w:rsid w:val="00F96741"/>
    <w:rsid w:val="00F96755"/>
    <w:rsid w:val="00F967A6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81D"/>
    <w:rsid w:val="00F97BD0"/>
    <w:rsid w:val="00F97CC2"/>
    <w:rsid w:val="00F97D55"/>
    <w:rsid w:val="00F97D62"/>
    <w:rsid w:val="00F97EC8"/>
    <w:rsid w:val="00F97F18"/>
    <w:rsid w:val="00FA0543"/>
    <w:rsid w:val="00FA056C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7FB"/>
    <w:rsid w:val="00FA18AA"/>
    <w:rsid w:val="00FA1A87"/>
    <w:rsid w:val="00FA1AAF"/>
    <w:rsid w:val="00FA1C8E"/>
    <w:rsid w:val="00FA1C99"/>
    <w:rsid w:val="00FA1D6A"/>
    <w:rsid w:val="00FA1DBE"/>
    <w:rsid w:val="00FA1E14"/>
    <w:rsid w:val="00FA1F21"/>
    <w:rsid w:val="00FA1F88"/>
    <w:rsid w:val="00FA2448"/>
    <w:rsid w:val="00FA2700"/>
    <w:rsid w:val="00FA29C1"/>
    <w:rsid w:val="00FA2B17"/>
    <w:rsid w:val="00FA2B23"/>
    <w:rsid w:val="00FA2BF0"/>
    <w:rsid w:val="00FA2DFA"/>
    <w:rsid w:val="00FA2E5F"/>
    <w:rsid w:val="00FA30BD"/>
    <w:rsid w:val="00FA36C6"/>
    <w:rsid w:val="00FA3769"/>
    <w:rsid w:val="00FA3833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153"/>
    <w:rsid w:val="00FA55CD"/>
    <w:rsid w:val="00FA55FA"/>
    <w:rsid w:val="00FA5CC4"/>
    <w:rsid w:val="00FA5DD7"/>
    <w:rsid w:val="00FA5E39"/>
    <w:rsid w:val="00FA5EF4"/>
    <w:rsid w:val="00FA604E"/>
    <w:rsid w:val="00FA6548"/>
    <w:rsid w:val="00FA66A9"/>
    <w:rsid w:val="00FA678C"/>
    <w:rsid w:val="00FA6977"/>
    <w:rsid w:val="00FA6A51"/>
    <w:rsid w:val="00FA6F3D"/>
    <w:rsid w:val="00FA7140"/>
    <w:rsid w:val="00FA7148"/>
    <w:rsid w:val="00FA7166"/>
    <w:rsid w:val="00FA7172"/>
    <w:rsid w:val="00FA71A1"/>
    <w:rsid w:val="00FA71C0"/>
    <w:rsid w:val="00FA73AB"/>
    <w:rsid w:val="00FA773C"/>
    <w:rsid w:val="00FA7958"/>
    <w:rsid w:val="00FA7A76"/>
    <w:rsid w:val="00FA7B7E"/>
    <w:rsid w:val="00FA7FD1"/>
    <w:rsid w:val="00FA7FDB"/>
    <w:rsid w:val="00FB0152"/>
    <w:rsid w:val="00FB042C"/>
    <w:rsid w:val="00FB0494"/>
    <w:rsid w:val="00FB0533"/>
    <w:rsid w:val="00FB06B7"/>
    <w:rsid w:val="00FB06D8"/>
    <w:rsid w:val="00FB0775"/>
    <w:rsid w:val="00FB0812"/>
    <w:rsid w:val="00FB08E0"/>
    <w:rsid w:val="00FB0EEB"/>
    <w:rsid w:val="00FB12A0"/>
    <w:rsid w:val="00FB137B"/>
    <w:rsid w:val="00FB14AE"/>
    <w:rsid w:val="00FB14C5"/>
    <w:rsid w:val="00FB198D"/>
    <w:rsid w:val="00FB1A59"/>
    <w:rsid w:val="00FB1E61"/>
    <w:rsid w:val="00FB2026"/>
    <w:rsid w:val="00FB21AE"/>
    <w:rsid w:val="00FB21EB"/>
    <w:rsid w:val="00FB2392"/>
    <w:rsid w:val="00FB270E"/>
    <w:rsid w:val="00FB2899"/>
    <w:rsid w:val="00FB294C"/>
    <w:rsid w:val="00FB2F89"/>
    <w:rsid w:val="00FB300E"/>
    <w:rsid w:val="00FB3097"/>
    <w:rsid w:val="00FB35C6"/>
    <w:rsid w:val="00FB35E4"/>
    <w:rsid w:val="00FB3926"/>
    <w:rsid w:val="00FB39BD"/>
    <w:rsid w:val="00FB39FB"/>
    <w:rsid w:val="00FB3ACF"/>
    <w:rsid w:val="00FB3D4A"/>
    <w:rsid w:val="00FB3EC8"/>
    <w:rsid w:val="00FB42FE"/>
    <w:rsid w:val="00FB44A7"/>
    <w:rsid w:val="00FB44E3"/>
    <w:rsid w:val="00FB45FB"/>
    <w:rsid w:val="00FB473E"/>
    <w:rsid w:val="00FB4996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3D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E2"/>
    <w:rsid w:val="00FB7CF4"/>
    <w:rsid w:val="00FB7DD9"/>
    <w:rsid w:val="00FC003E"/>
    <w:rsid w:val="00FC00A6"/>
    <w:rsid w:val="00FC03FC"/>
    <w:rsid w:val="00FC0597"/>
    <w:rsid w:val="00FC0609"/>
    <w:rsid w:val="00FC061F"/>
    <w:rsid w:val="00FC0777"/>
    <w:rsid w:val="00FC07E1"/>
    <w:rsid w:val="00FC0868"/>
    <w:rsid w:val="00FC0975"/>
    <w:rsid w:val="00FC0D1D"/>
    <w:rsid w:val="00FC0E15"/>
    <w:rsid w:val="00FC1040"/>
    <w:rsid w:val="00FC111F"/>
    <w:rsid w:val="00FC11E9"/>
    <w:rsid w:val="00FC125D"/>
    <w:rsid w:val="00FC1481"/>
    <w:rsid w:val="00FC1689"/>
    <w:rsid w:val="00FC1864"/>
    <w:rsid w:val="00FC18A9"/>
    <w:rsid w:val="00FC18CD"/>
    <w:rsid w:val="00FC1C3F"/>
    <w:rsid w:val="00FC1DEA"/>
    <w:rsid w:val="00FC1ECE"/>
    <w:rsid w:val="00FC2302"/>
    <w:rsid w:val="00FC230A"/>
    <w:rsid w:val="00FC26A8"/>
    <w:rsid w:val="00FC26CF"/>
    <w:rsid w:val="00FC276F"/>
    <w:rsid w:val="00FC2796"/>
    <w:rsid w:val="00FC280C"/>
    <w:rsid w:val="00FC297F"/>
    <w:rsid w:val="00FC2DB5"/>
    <w:rsid w:val="00FC2FEF"/>
    <w:rsid w:val="00FC3011"/>
    <w:rsid w:val="00FC3071"/>
    <w:rsid w:val="00FC3338"/>
    <w:rsid w:val="00FC33C7"/>
    <w:rsid w:val="00FC34E2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12"/>
    <w:rsid w:val="00FC44C1"/>
    <w:rsid w:val="00FC473A"/>
    <w:rsid w:val="00FC4904"/>
    <w:rsid w:val="00FC49EA"/>
    <w:rsid w:val="00FC4A08"/>
    <w:rsid w:val="00FC4A43"/>
    <w:rsid w:val="00FC4A71"/>
    <w:rsid w:val="00FC4B23"/>
    <w:rsid w:val="00FC4BEC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CE7"/>
    <w:rsid w:val="00FC5F1F"/>
    <w:rsid w:val="00FC5F6E"/>
    <w:rsid w:val="00FC5F7D"/>
    <w:rsid w:val="00FC60EE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ABE"/>
    <w:rsid w:val="00FC6B76"/>
    <w:rsid w:val="00FC6C8C"/>
    <w:rsid w:val="00FC6D1E"/>
    <w:rsid w:val="00FC6DE1"/>
    <w:rsid w:val="00FC6E5A"/>
    <w:rsid w:val="00FC705E"/>
    <w:rsid w:val="00FC72AF"/>
    <w:rsid w:val="00FC73B2"/>
    <w:rsid w:val="00FC75D4"/>
    <w:rsid w:val="00FC7779"/>
    <w:rsid w:val="00FC77D7"/>
    <w:rsid w:val="00FC7821"/>
    <w:rsid w:val="00FC782C"/>
    <w:rsid w:val="00FC78CE"/>
    <w:rsid w:val="00FC78E7"/>
    <w:rsid w:val="00FC79C4"/>
    <w:rsid w:val="00FC7EFC"/>
    <w:rsid w:val="00FD00B1"/>
    <w:rsid w:val="00FD00C7"/>
    <w:rsid w:val="00FD0350"/>
    <w:rsid w:val="00FD03AD"/>
    <w:rsid w:val="00FD043B"/>
    <w:rsid w:val="00FD080C"/>
    <w:rsid w:val="00FD087E"/>
    <w:rsid w:val="00FD08BC"/>
    <w:rsid w:val="00FD09DF"/>
    <w:rsid w:val="00FD09EB"/>
    <w:rsid w:val="00FD0E3C"/>
    <w:rsid w:val="00FD1059"/>
    <w:rsid w:val="00FD12C7"/>
    <w:rsid w:val="00FD1332"/>
    <w:rsid w:val="00FD1439"/>
    <w:rsid w:val="00FD1465"/>
    <w:rsid w:val="00FD16E8"/>
    <w:rsid w:val="00FD17C1"/>
    <w:rsid w:val="00FD18D6"/>
    <w:rsid w:val="00FD19A6"/>
    <w:rsid w:val="00FD1AAE"/>
    <w:rsid w:val="00FD1C31"/>
    <w:rsid w:val="00FD1CD7"/>
    <w:rsid w:val="00FD1D95"/>
    <w:rsid w:val="00FD2212"/>
    <w:rsid w:val="00FD22DF"/>
    <w:rsid w:val="00FD2399"/>
    <w:rsid w:val="00FD243C"/>
    <w:rsid w:val="00FD26A7"/>
    <w:rsid w:val="00FD289A"/>
    <w:rsid w:val="00FD2B15"/>
    <w:rsid w:val="00FD2CBB"/>
    <w:rsid w:val="00FD305C"/>
    <w:rsid w:val="00FD3179"/>
    <w:rsid w:val="00FD3255"/>
    <w:rsid w:val="00FD3267"/>
    <w:rsid w:val="00FD32B0"/>
    <w:rsid w:val="00FD3342"/>
    <w:rsid w:val="00FD3654"/>
    <w:rsid w:val="00FD36A9"/>
    <w:rsid w:val="00FD3805"/>
    <w:rsid w:val="00FD3851"/>
    <w:rsid w:val="00FD38FE"/>
    <w:rsid w:val="00FD39A8"/>
    <w:rsid w:val="00FD3A1D"/>
    <w:rsid w:val="00FD3EA3"/>
    <w:rsid w:val="00FD3F1F"/>
    <w:rsid w:val="00FD42AD"/>
    <w:rsid w:val="00FD42FA"/>
    <w:rsid w:val="00FD4620"/>
    <w:rsid w:val="00FD4628"/>
    <w:rsid w:val="00FD4756"/>
    <w:rsid w:val="00FD4919"/>
    <w:rsid w:val="00FD4C1B"/>
    <w:rsid w:val="00FD4CD8"/>
    <w:rsid w:val="00FD4D10"/>
    <w:rsid w:val="00FD4E88"/>
    <w:rsid w:val="00FD5197"/>
    <w:rsid w:val="00FD5407"/>
    <w:rsid w:val="00FD54E0"/>
    <w:rsid w:val="00FD5535"/>
    <w:rsid w:val="00FD55B0"/>
    <w:rsid w:val="00FD5761"/>
    <w:rsid w:val="00FD5790"/>
    <w:rsid w:val="00FD58EE"/>
    <w:rsid w:val="00FD5A27"/>
    <w:rsid w:val="00FD5A2D"/>
    <w:rsid w:val="00FD5DB3"/>
    <w:rsid w:val="00FD5EF6"/>
    <w:rsid w:val="00FD5F42"/>
    <w:rsid w:val="00FD6089"/>
    <w:rsid w:val="00FD6299"/>
    <w:rsid w:val="00FD6516"/>
    <w:rsid w:val="00FD67BE"/>
    <w:rsid w:val="00FD67F0"/>
    <w:rsid w:val="00FD68F1"/>
    <w:rsid w:val="00FD69D6"/>
    <w:rsid w:val="00FD6A63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594"/>
    <w:rsid w:val="00FE06FE"/>
    <w:rsid w:val="00FE0771"/>
    <w:rsid w:val="00FE0980"/>
    <w:rsid w:val="00FE098E"/>
    <w:rsid w:val="00FE09E0"/>
    <w:rsid w:val="00FE0ADE"/>
    <w:rsid w:val="00FE0C20"/>
    <w:rsid w:val="00FE0D29"/>
    <w:rsid w:val="00FE11FB"/>
    <w:rsid w:val="00FE1202"/>
    <w:rsid w:val="00FE1438"/>
    <w:rsid w:val="00FE15EC"/>
    <w:rsid w:val="00FE187F"/>
    <w:rsid w:val="00FE1BF6"/>
    <w:rsid w:val="00FE1CA7"/>
    <w:rsid w:val="00FE1CCE"/>
    <w:rsid w:val="00FE1D18"/>
    <w:rsid w:val="00FE1EEE"/>
    <w:rsid w:val="00FE2213"/>
    <w:rsid w:val="00FE24FE"/>
    <w:rsid w:val="00FE2771"/>
    <w:rsid w:val="00FE2938"/>
    <w:rsid w:val="00FE2995"/>
    <w:rsid w:val="00FE2D3F"/>
    <w:rsid w:val="00FE2F9E"/>
    <w:rsid w:val="00FE3250"/>
    <w:rsid w:val="00FE33AA"/>
    <w:rsid w:val="00FE34AC"/>
    <w:rsid w:val="00FE3645"/>
    <w:rsid w:val="00FE36D8"/>
    <w:rsid w:val="00FE37F4"/>
    <w:rsid w:val="00FE3A18"/>
    <w:rsid w:val="00FE3D41"/>
    <w:rsid w:val="00FE3E8F"/>
    <w:rsid w:val="00FE3FCA"/>
    <w:rsid w:val="00FE421E"/>
    <w:rsid w:val="00FE42A9"/>
    <w:rsid w:val="00FE42E8"/>
    <w:rsid w:val="00FE437F"/>
    <w:rsid w:val="00FE43C6"/>
    <w:rsid w:val="00FE4814"/>
    <w:rsid w:val="00FE48C5"/>
    <w:rsid w:val="00FE4BEC"/>
    <w:rsid w:val="00FE4CDF"/>
    <w:rsid w:val="00FE52C7"/>
    <w:rsid w:val="00FE531A"/>
    <w:rsid w:val="00FE5459"/>
    <w:rsid w:val="00FE54F3"/>
    <w:rsid w:val="00FE55EC"/>
    <w:rsid w:val="00FE5643"/>
    <w:rsid w:val="00FE5807"/>
    <w:rsid w:val="00FE5875"/>
    <w:rsid w:val="00FE5992"/>
    <w:rsid w:val="00FE59C0"/>
    <w:rsid w:val="00FE5AF3"/>
    <w:rsid w:val="00FE604D"/>
    <w:rsid w:val="00FE60C8"/>
    <w:rsid w:val="00FE61D1"/>
    <w:rsid w:val="00FE640D"/>
    <w:rsid w:val="00FE645D"/>
    <w:rsid w:val="00FE64ED"/>
    <w:rsid w:val="00FE65A9"/>
    <w:rsid w:val="00FE65F3"/>
    <w:rsid w:val="00FE67E9"/>
    <w:rsid w:val="00FE688A"/>
    <w:rsid w:val="00FE693A"/>
    <w:rsid w:val="00FE6B29"/>
    <w:rsid w:val="00FE6BB3"/>
    <w:rsid w:val="00FE6BFC"/>
    <w:rsid w:val="00FE6CD0"/>
    <w:rsid w:val="00FE6FAD"/>
    <w:rsid w:val="00FE6FF4"/>
    <w:rsid w:val="00FE70F8"/>
    <w:rsid w:val="00FE7105"/>
    <w:rsid w:val="00FE749B"/>
    <w:rsid w:val="00FE7654"/>
    <w:rsid w:val="00FE7D0A"/>
    <w:rsid w:val="00FE7DC4"/>
    <w:rsid w:val="00FE7F83"/>
    <w:rsid w:val="00FE7FAA"/>
    <w:rsid w:val="00FE7FBB"/>
    <w:rsid w:val="00FF0116"/>
    <w:rsid w:val="00FF012C"/>
    <w:rsid w:val="00FF0307"/>
    <w:rsid w:val="00FF03DD"/>
    <w:rsid w:val="00FF048E"/>
    <w:rsid w:val="00FF05F2"/>
    <w:rsid w:val="00FF0744"/>
    <w:rsid w:val="00FF080A"/>
    <w:rsid w:val="00FF0853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0D"/>
    <w:rsid w:val="00FF132A"/>
    <w:rsid w:val="00FF132F"/>
    <w:rsid w:val="00FF13D1"/>
    <w:rsid w:val="00FF14A4"/>
    <w:rsid w:val="00FF1507"/>
    <w:rsid w:val="00FF17DB"/>
    <w:rsid w:val="00FF1918"/>
    <w:rsid w:val="00FF1BA3"/>
    <w:rsid w:val="00FF1D87"/>
    <w:rsid w:val="00FF1EB3"/>
    <w:rsid w:val="00FF1F3D"/>
    <w:rsid w:val="00FF1F98"/>
    <w:rsid w:val="00FF1FDF"/>
    <w:rsid w:val="00FF1FFC"/>
    <w:rsid w:val="00FF21D9"/>
    <w:rsid w:val="00FF21F9"/>
    <w:rsid w:val="00FF2210"/>
    <w:rsid w:val="00FF234F"/>
    <w:rsid w:val="00FF242C"/>
    <w:rsid w:val="00FF24A1"/>
    <w:rsid w:val="00FF25A6"/>
    <w:rsid w:val="00FF279F"/>
    <w:rsid w:val="00FF2AC6"/>
    <w:rsid w:val="00FF2B53"/>
    <w:rsid w:val="00FF2B70"/>
    <w:rsid w:val="00FF2E42"/>
    <w:rsid w:val="00FF2F6E"/>
    <w:rsid w:val="00FF3247"/>
    <w:rsid w:val="00FF32C4"/>
    <w:rsid w:val="00FF34FB"/>
    <w:rsid w:val="00FF376C"/>
    <w:rsid w:val="00FF3930"/>
    <w:rsid w:val="00FF3AB4"/>
    <w:rsid w:val="00FF3B3B"/>
    <w:rsid w:val="00FF3B47"/>
    <w:rsid w:val="00FF3B88"/>
    <w:rsid w:val="00FF3CC3"/>
    <w:rsid w:val="00FF3E3F"/>
    <w:rsid w:val="00FF3FEA"/>
    <w:rsid w:val="00FF446F"/>
    <w:rsid w:val="00FF453E"/>
    <w:rsid w:val="00FF4621"/>
    <w:rsid w:val="00FF494C"/>
    <w:rsid w:val="00FF49AD"/>
    <w:rsid w:val="00FF4A9D"/>
    <w:rsid w:val="00FF4AFD"/>
    <w:rsid w:val="00FF4BF2"/>
    <w:rsid w:val="00FF4EE1"/>
    <w:rsid w:val="00FF5036"/>
    <w:rsid w:val="00FF507E"/>
    <w:rsid w:val="00FF5231"/>
    <w:rsid w:val="00FF5272"/>
    <w:rsid w:val="00FF532D"/>
    <w:rsid w:val="00FF53CD"/>
    <w:rsid w:val="00FF5450"/>
    <w:rsid w:val="00FF54DA"/>
    <w:rsid w:val="00FF5664"/>
    <w:rsid w:val="00FF57E2"/>
    <w:rsid w:val="00FF5A22"/>
    <w:rsid w:val="00FF5AFD"/>
    <w:rsid w:val="00FF5B91"/>
    <w:rsid w:val="00FF5EBC"/>
    <w:rsid w:val="00FF5F4C"/>
    <w:rsid w:val="00FF6001"/>
    <w:rsid w:val="00FF6049"/>
    <w:rsid w:val="00FF61D6"/>
    <w:rsid w:val="00FF6228"/>
    <w:rsid w:val="00FF6427"/>
    <w:rsid w:val="00FF64A6"/>
    <w:rsid w:val="00FF64EC"/>
    <w:rsid w:val="00FF665D"/>
    <w:rsid w:val="00FF686B"/>
    <w:rsid w:val="00FF6A12"/>
    <w:rsid w:val="00FF6A57"/>
    <w:rsid w:val="00FF6BF1"/>
    <w:rsid w:val="00FF6C86"/>
    <w:rsid w:val="00FF71D0"/>
    <w:rsid w:val="00FF728D"/>
    <w:rsid w:val="00FF72BF"/>
    <w:rsid w:val="00FF7323"/>
    <w:rsid w:val="00FF7368"/>
    <w:rsid w:val="00FF74CF"/>
    <w:rsid w:val="00FF7519"/>
    <w:rsid w:val="00FF75C9"/>
    <w:rsid w:val="00FF7625"/>
    <w:rsid w:val="00FF7729"/>
    <w:rsid w:val="00FF77CC"/>
    <w:rsid w:val="00FF7844"/>
    <w:rsid w:val="00FF78E6"/>
    <w:rsid w:val="00FF7A8E"/>
    <w:rsid w:val="00FF7B86"/>
    <w:rsid w:val="00FF7C83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68060F71-023E-4B7B-B95B-9358ED684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54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26" Type="http://schemas.openxmlformats.org/officeDocument/2006/relationships/footer" Target="footer12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10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9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1A4357-20AF-4D47-A2B7-40800A0957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5DCEB-5297-4537-A603-606E2816F8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E5AFAD6-4440-43EF-A332-4824914C7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23C989-415E-46FB-BB91-363D01FDF0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48</TotalTime>
  <Pages>83</Pages>
  <Words>21724</Words>
  <Characters>92801</Characters>
  <Application>Microsoft Office Word</Application>
  <DocSecurity>0</DocSecurity>
  <Lines>11026</Lines>
  <Paragraphs>4934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Betagro PCL</vt:lpstr>
    </vt:vector>
  </TitlesOfParts>
  <Company>KPMG</Company>
  <LinksUpToDate>false</LinksUpToDate>
  <CharactersWithSpaces>95745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Betagro PCL</dc:title>
  <dc:subject/>
  <dc:creator>Suthipong Janthong</dc:creator>
  <cp:keywords/>
  <dc:description/>
  <cp:lastModifiedBy>Manita, Naphawan</cp:lastModifiedBy>
  <cp:revision>24</cp:revision>
  <cp:lastPrinted>2026-02-23T09:03:00Z</cp:lastPrinted>
  <dcterms:created xsi:type="dcterms:W3CDTF">2026-02-20T11:06:00Z</dcterms:created>
  <dcterms:modified xsi:type="dcterms:W3CDTF">2026-02-24T08:03:00Z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408be14dc77db0bb1af71fcb1f97e7d8f4395d915f124aadc63e42443d5ba3a6</vt:lpwstr>
  </property>
  <property fmtid="{D5CDD505-2E9C-101B-9397-08002B2CF9AE}" pid="3" name="ContentTypeId">
    <vt:lpwstr>0x010100FC3C573FF70E394A86433F5E112C33AA</vt:lpwstr>
  </property>
</Properties>
</file>